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757438" w14:textId="77777777" w:rsidR="003E6A5C" w:rsidRPr="00A83A64" w:rsidRDefault="003E6A5C" w:rsidP="00024953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A83A6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A83A64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A83A6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38F86CC0" w14:textId="77777777" w:rsidR="003E6A5C" w:rsidRPr="00A83A64" w:rsidRDefault="003E6A5C" w:rsidP="003B50D2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2D70C483" w14:textId="77777777" w:rsidR="003E6A5C" w:rsidRPr="00A83A64" w:rsidRDefault="003E6A5C" w:rsidP="002E57B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5A2FA95C" w14:textId="77777777" w:rsidR="00836386" w:rsidRDefault="00190CF3" w:rsidP="0083638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71810B1B" w14:textId="77777777" w:rsidR="00836386" w:rsidRPr="00836386" w:rsidRDefault="00836386" w:rsidP="0083638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836386">
        <w:rPr>
          <w:rFonts w:asciiTheme="majorBidi" w:hAnsiTheme="majorBidi"/>
          <w:sz w:val="30"/>
          <w:szCs w:val="30"/>
          <w:cs/>
        </w:rPr>
        <w:t>การเปลี่ยนแปลงนโยบายการบัญชี</w:t>
      </w:r>
    </w:p>
    <w:p w14:paraId="7E93FF18" w14:textId="77777777" w:rsidR="00190CF3" w:rsidRPr="00A83A64" w:rsidRDefault="00190CF3" w:rsidP="00190CF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83A64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EAE3854" w14:textId="77777777" w:rsidR="00C73EB3" w:rsidRPr="00A83A64" w:rsidRDefault="003E6A5C" w:rsidP="00C73EB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4CB3A4B0" w14:textId="77777777" w:rsidR="00C73EB3" w:rsidRPr="00A83A64" w:rsidRDefault="00C73EB3" w:rsidP="00C73EB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  <w:lang w:val="en-US" w:bidi="th-TH"/>
        </w:rPr>
        <w:t>เงินให้กู้ยืม</w:t>
      </w:r>
    </w:p>
    <w:p w14:paraId="22C1DA4B" w14:textId="77777777" w:rsidR="00827272" w:rsidRPr="00A83A64" w:rsidRDefault="00827272" w:rsidP="002E57B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01E0275F" w14:textId="77777777" w:rsidR="00111A9D" w:rsidRPr="00A83A64" w:rsidRDefault="00111A9D" w:rsidP="00111A9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83A6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0F531CDD" w14:textId="77777777" w:rsidR="003E6A5C" w:rsidRPr="00A83A64" w:rsidRDefault="00111A9D" w:rsidP="002E57B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83A64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เงินลงทุนในการร่วมค้า</w:t>
      </w:r>
    </w:p>
    <w:p w14:paraId="02870A5B" w14:textId="77777777" w:rsidR="00425DF9" w:rsidRPr="00A83A64" w:rsidRDefault="00124FCE" w:rsidP="00522D2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83A64">
        <w:rPr>
          <w:rFonts w:asciiTheme="majorBidi" w:hAnsiTheme="majorBidi" w:cstheme="majorBidi"/>
          <w:sz w:val="30"/>
          <w:szCs w:val="30"/>
          <w:cs/>
          <w:lang w:bidi="th-TH"/>
        </w:rPr>
        <w:t>ทุนเรือนหุ้น</w:t>
      </w:r>
    </w:p>
    <w:p w14:paraId="11A4F4CB" w14:textId="77777777" w:rsidR="00640D4E" w:rsidRPr="00A83A64" w:rsidRDefault="00E277C7" w:rsidP="0014480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2F4A1E" w:rsidRPr="00A83A64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004FB7EA" w14:textId="77777777" w:rsidR="00124FCE" w:rsidRDefault="000045D5" w:rsidP="00A879E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กำไรต่อหุ้นขั้นพื้นฐาน</w:t>
      </w:r>
    </w:p>
    <w:p w14:paraId="0D4F3DEA" w14:textId="77777777" w:rsidR="003731C5" w:rsidRPr="00A83A64" w:rsidRDefault="003731C5" w:rsidP="00A879E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3406EC70" w14:textId="77777777" w:rsidR="004B2A44" w:rsidRPr="00A83A64" w:rsidRDefault="004B2A44" w:rsidP="004B2A4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08A94FE9" w14:textId="77777777" w:rsidR="00083D96" w:rsidRDefault="00B11286" w:rsidP="00083D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626B4FF5" w14:textId="77777777" w:rsidR="00083D96" w:rsidRPr="00083D96" w:rsidRDefault="00083D96" w:rsidP="00083D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83D96">
        <w:rPr>
          <w:rFonts w:asciiTheme="majorBidi" w:hAnsiTheme="majorBidi"/>
          <w:sz w:val="30"/>
          <w:szCs w:val="30"/>
          <w:cs/>
        </w:rPr>
        <w:t>เหตุการณ์ภายหลังรอบระยะเวลารายงาน</w:t>
      </w:r>
    </w:p>
    <w:p w14:paraId="49E755F0" w14:textId="77777777" w:rsidR="00083D96" w:rsidRPr="00083D96" w:rsidRDefault="00083D96" w:rsidP="00083D96">
      <w:pPr>
        <w:pStyle w:val="index"/>
        <w:tabs>
          <w:tab w:val="clear" w:pos="1134"/>
        </w:tabs>
        <w:spacing w:after="0" w:line="380" w:lineRule="exact"/>
        <w:ind w:left="1080" w:firstLine="0"/>
        <w:outlineLvl w:val="0"/>
        <w:rPr>
          <w:rFonts w:asciiTheme="majorBidi" w:hAnsiTheme="majorBidi" w:cstheme="majorBidi"/>
          <w:sz w:val="28"/>
          <w:szCs w:val="28"/>
        </w:rPr>
      </w:pPr>
    </w:p>
    <w:p w14:paraId="4AD8B7F2" w14:textId="77777777" w:rsidR="00385F4A" w:rsidRPr="00A83A64" w:rsidRDefault="00385F4A" w:rsidP="00467B60">
      <w:pPr>
        <w:pStyle w:val="index"/>
        <w:tabs>
          <w:tab w:val="clear" w:pos="1134"/>
        </w:tabs>
        <w:spacing w:after="0" w:line="240" w:lineRule="atLeast"/>
        <w:ind w:left="0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77159DFF" w14:textId="77777777" w:rsidR="002802E9" w:rsidRPr="00A83A64" w:rsidRDefault="002802E9" w:rsidP="002802E9">
      <w:pPr>
        <w:pStyle w:val="index"/>
        <w:tabs>
          <w:tab w:val="clear" w:pos="1134"/>
        </w:tabs>
        <w:spacing w:after="0" w:line="240" w:lineRule="atLeast"/>
        <w:ind w:left="340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135B2CBC" w14:textId="77777777" w:rsidR="003E6A5C" w:rsidRPr="00A83A64" w:rsidRDefault="003E6A5C" w:rsidP="00175E89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2BCFEDC2" w14:textId="77777777" w:rsidR="00E00CAC" w:rsidRPr="00A83A64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</w:rPr>
        <w:br w:type="page"/>
      </w:r>
      <w:r w:rsidR="00E00CAC" w:rsidRPr="00A83A64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2E0ED90" w14:textId="77777777" w:rsidR="003E6A5C" w:rsidRPr="00A83A64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A068F17" w14:textId="77777777" w:rsidR="00042D43" w:rsidRPr="00A83A64" w:rsidRDefault="00E00CA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F42B6C" w:rsidRPr="00A83A64">
        <w:rPr>
          <w:rFonts w:asciiTheme="majorBidi" w:hAnsiTheme="majorBidi" w:cstheme="majorBidi"/>
          <w:sz w:val="30"/>
          <w:szCs w:val="30"/>
          <w:cs/>
        </w:rPr>
        <w:t>การเงินจาก</w:t>
      </w:r>
      <w:r w:rsidR="00F42B6C" w:rsidRPr="005C2F2B">
        <w:rPr>
          <w:rFonts w:asciiTheme="majorBidi" w:hAnsiTheme="majorBidi" w:cstheme="majorBidi"/>
          <w:sz w:val="30"/>
          <w:szCs w:val="30"/>
          <w:cs/>
        </w:rPr>
        <w:t>คณะกรรมการเมื่อวันที</w:t>
      </w:r>
      <w:r w:rsidR="00B61C6B" w:rsidRPr="005C2F2B">
        <w:rPr>
          <w:rFonts w:asciiTheme="majorBidi" w:hAnsiTheme="majorBidi" w:cstheme="majorBidi"/>
          <w:sz w:val="30"/>
          <w:szCs w:val="30"/>
          <w:cs/>
        </w:rPr>
        <w:t>่</w:t>
      </w:r>
      <w:r w:rsidR="00042D43" w:rsidRPr="005C2F2B">
        <w:rPr>
          <w:rFonts w:asciiTheme="majorBidi" w:hAnsiTheme="majorBidi" w:cstheme="majorBidi"/>
          <w:sz w:val="30"/>
          <w:szCs w:val="30"/>
        </w:rPr>
        <w:t xml:space="preserve"> </w:t>
      </w:r>
      <w:r w:rsidR="005C2F2B" w:rsidRPr="005C2F2B">
        <w:rPr>
          <w:rFonts w:asciiTheme="majorBidi" w:hAnsiTheme="majorBidi" w:cstheme="majorBidi"/>
          <w:sz w:val="30"/>
          <w:szCs w:val="30"/>
        </w:rPr>
        <w:t>11</w:t>
      </w:r>
      <w:r w:rsidR="009B503D" w:rsidRPr="005C2F2B">
        <w:rPr>
          <w:rFonts w:asciiTheme="majorBidi" w:hAnsiTheme="majorBidi" w:cstheme="majorBidi"/>
          <w:sz w:val="30"/>
          <w:szCs w:val="30"/>
        </w:rPr>
        <w:t xml:space="preserve"> </w:t>
      </w:r>
      <w:r w:rsidR="002954DF" w:rsidRPr="005C2F2B">
        <w:rPr>
          <w:rFonts w:asciiTheme="majorBidi" w:hAnsiTheme="majorBidi" w:cstheme="majorBidi" w:hint="cs"/>
          <w:sz w:val="30"/>
          <w:szCs w:val="30"/>
          <w:cs/>
        </w:rPr>
        <w:t>สิงหา</w:t>
      </w:r>
      <w:r w:rsidR="009B503D" w:rsidRPr="005C2F2B">
        <w:rPr>
          <w:rFonts w:asciiTheme="majorBidi" w:hAnsiTheme="majorBidi" w:cstheme="majorBidi"/>
          <w:sz w:val="30"/>
          <w:szCs w:val="30"/>
          <w:cs/>
        </w:rPr>
        <w:t xml:space="preserve">คม </w:t>
      </w:r>
      <w:r w:rsidR="009B503D" w:rsidRPr="005C2F2B">
        <w:rPr>
          <w:rFonts w:asciiTheme="majorBidi" w:hAnsiTheme="majorBidi" w:cstheme="majorBidi"/>
          <w:sz w:val="30"/>
          <w:szCs w:val="30"/>
        </w:rPr>
        <w:t>2</w:t>
      </w:r>
      <w:r w:rsidR="003765AD" w:rsidRPr="005C2F2B">
        <w:rPr>
          <w:rFonts w:asciiTheme="majorBidi" w:hAnsiTheme="majorBidi" w:cstheme="majorBidi"/>
          <w:sz w:val="30"/>
          <w:szCs w:val="30"/>
        </w:rPr>
        <w:t>5</w:t>
      </w:r>
      <w:r w:rsidR="009B503D" w:rsidRPr="005C2F2B">
        <w:rPr>
          <w:rFonts w:asciiTheme="majorBidi" w:hAnsiTheme="majorBidi" w:cstheme="majorBidi"/>
          <w:sz w:val="30"/>
          <w:szCs w:val="30"/>
        </w:rPr>
        <w:t>63</w:t>
      </w:r>
    </w:p>
    <w:p w14:paraId="18AC6722" w14:textId="77777777" w:rsidR="003E6A5C" w:rsidRPr="00A83A64" w:rsidRDefault="003E6A5C" w:rsidP="0087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8FD4DE8" w14:textId="77777777" w:rsidR="003E6A5C" w:rsidRPr="00A83A64" w:rsidRDefault="003E6A5C" w:rsidP="00082EA9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A83A6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18A28CDC" w14:textId="77777777" w:rsidR="003E6A5C" w:rsidRPr="00A83A64" w:rsidRDefault="003E6A5C" w:rsidP="001E6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F0283A7" w14:textId="77777777" w:rsidR="003E6A5C" w:rsidRPr="00C14126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C14126">
        <w:rPr>
          <w:rFonts w:asciiTheme="majorBidi" w:hAnsiTheme="majorBidi" w:cstheme="majorBidi"/>
          <w:spacing w:val="2"/>
          <w:sz w:val="30"/>
          <w:szCs w:val="30"/>
          <w:cs/>
        </w:rPr>
        <w:t>บริษัทดำเนินธุรกิจหลักเกี่ยวกับ</w:t>
      </w:r>
      <w:r w:rsidR="006D3DD5" w:rsidRPr="00C14126">
        <w:rPr>
          <w:rFonts w:asciiTheme="majorBidi" w:hAnsiTheme="majorBidi" w:cstheme="majorBidi"/>
          <w:spacing w:val="2"/>
          <w:sz w:val="30"/>
          <w:szCs w:val="30"/>
          <w:cs/>
        </w:rPr>
        <w:t>การจัดจำหน่ายผลิตภัณฑ์ประเภทสินค้าเทคโนโลยีคอมพิวเตอร์ ระบบสารสนเทศ</w:t>
      </w:r>
      <w:r w:rsidR="006D3DD5" w:rsidRPr="00C14126">
        <w:rPr>
          <w:rFonts w:asciiTheme="majorBidi" w:hAnsiTheme="majorBidi" w:cstheme="majorBidi"/>
          <w:sz w:val="30"/>
          <w:szCs w:val="30"/>
          <w:cs/>
        </w:rPr>
        <w:t xml:space="preserve">และอุปกรณ์สื่อสารต่างๆ </w:t>
      </w:r>
      <w:r w:rsidRPr="00C14126">
        <w:rPr>
          <w:rFonts w:asciiTheme="majorBidi" w:hAnsiTheme="majorBidi" w:cstheme="majorBidi"/>
          <w:sz w:val="30"/>
          <w:szCs w:val="30"/>
          <w:cs/>
        </w:rPr>
        <w:t>รายละเอียดของ</w:t>
      </w:r>
      <w:r w:rsidR="00111A9D" w:rsidRPr="00C14126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77138F" w:rsidRPr="00C14126">
        <w:rPr>
          <w:rFonts w:asciiTheme="majorBidi" w:hAnsiTheme="majorBidi" w:cstheme="majorBidi"/>
          <w:sz w:val="30"/>
          <w:szCs w:val="30"/>
          <w:cs/>
        </w:rPr>
        <w:t>และ</w:t>
      </w:r>
      <w:r w:rsidR="00111A9D" w:rsidRPr="00C14126">
        <w:rPr>
          <w:rFonts w:asciiTheme="majorBidi" w:hAnsiTheme="majorBidi" w:cstheme="majorBidi"/>
          <w:sz w:val="30"/>
          <w:szCs w:val="30"/>
          <w:cs/>
        </w:rPr>
        <w:t>การร่วมค้า</w:t>
      </w:r>
      <w:r w:rsidRPr="00C14126">
        <w:rPr>
          <w:rFonts w:asciiTheme="majorBidi" w:hAnsiTheme="majorBidi" w:cstheme="majorBidi"/>
          <w:sz w:val="30"/>
          <w:szCs w:val="30"/>
          <w:cs/>
        </w:rPr>
        <w:t xml:space="preserve"> ณ วันที่</w:t>
      </w:r>
      <w:r w:rsidR="006D3DD5" w:rsidRPr="00C141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4C6D" w:rsidRPr="00C14126">
        <w:rPr>
          <w:rFonts w:asciiTheme="majorBidi" w:hAnsiTheme="majorBidi" w:cstheme="majorBidi"/>
          <w:sz w:val="30"/>
          <w:szCs w:val="30"/>
        </w:rPr>
        <w:t xml:space="preserve">30 </w:t>
      </w:r>
      <w:r w:rsidR="00ED4C6D" w:rsidRPr="00C14126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C2566A" w:rsidRPr="00C141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E3D11" w:rsidRPr="00C14126">
        <w:rPr>
          <w:rFonts w:asciiTheme="majorBidi" w:hAnsiTheme="majorBidi" w:cstheme="majorBidi"/>
          <w:sz w:val="30"/>
          <w:szCs w:val="30"/>
        </w:rPr>
        <w:t>2</w:t>
      </w:r>
      <w:r w:rsidR="003765AD" w:rsidRPr="00C14126">
        <w:rPr>
          <w:rFonts w:asciiTheme="majorBidi" w:hAnsiTheme="majorBidi" w:cstheme="majorBidi"/>
          <w:sz w:val="30"/>
          <w:szCs w:val="30"/>
        </w:rPr>
        <w:t>5</w:t>
      </w:r>
      <w:r w:rsidR="006D3DD5" w:rsidRPr="00C14126">
        <w:rPr>
          <w:rFonts w:asciiTheme="majorBidi" w:hAnsiTheme="majorBidi" w:cstheme="majorBidi"/>
          <w:sz w:val="30"/>
          <w:szCs w:val="30"/>
        </w:rPr>
        <w:t>6</w:t>
      </w:r>
      <w:r w:rsidR="005E35D6" w:rsidRPr="00C14126">
        <w:rPr>
          <w:rFonts w:asciiTheme="majorBidi" w:hAnsiTheme="majorBidi" w:cstheme="majorBidi"/>
          <w:sz w:val="30"/>
          <w:szCs w:val="30"/>
        </w:rPr>
        <w:t>3</w:t>
      </w:r>
      <w:r w:rsidR="00B54C0B" w:rsidRPr="00C141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11859" w:rsidRPr="00C1412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E00CAC" w:rsidRPr="00C14126">
        <w:rPr>
          <w:rFonts w:asciiTheme="majorBidi" w:hAnsiTheme="majorBidi" w:cstheme="majorBidi"/>
          <w:sz w:val="30"/>
          <w:szCs w:val="30"/>
        </w:rPr>
        <w:t xml:space="preserve">31 </w:t>
      </w:r>
      <w:r w:rsidR="00E00CAC" w:rsidRPr="00C1412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00CAC" w:rsidRPr="00C14126">
        <w:rPr>
          <w:rFonts w:asciiTheme="majorBidi" w:hAnsiTheme="majorBidi" w:cstheme="majorBidi"/>
          <w:sz w:val="30"/>
          <w:szCs w:val="30"/>
        </w:rPr>
        <w:t>2</w:t>
      </w:r>
      <w:r w:rsidR="003765AD" w:rsidRPr="00C14126">
        <w:rPr>
          <w:rFonts w:asciiTheme="majorBidi" w:hAnsiTheme="majorBidi" w:cstheme="majorBidi"/>
          <w:sz w:val="30"/>
          <w:szCs w:val="30"/>
        </w:rPr>
        <w:t>5</w:t>
      </w:r>
      <w:r w:rsidR="004A0F3E" w:rsidRPr="00C14126">
        <w:rPr>
          <w:rFonts w:asciiTheme="majorBidi" w:hAnsiTheme="majorBidi" w:cstheme="majorBidi"/>
          <w:sz w:val="30"/>
          <w:szCs w:val="30"/>
          <w:cs/>
        </w:rPr>
        <w:t>6</w:t>
      </w:r>
      <w:r w:rsidR="005E35D6" w:rsidRPr="00C14126">
        <w:rPr>
          <w:rFonts w:asciiTheme="majorBidi" w:hAnsiTheme="majorBidi" w:cstheme="majorBidi"/>
          <w:sz w:val="30"/>
          <w:szCs w:val="30"/>
        </w:rPr>
        <w:t>2</w:t>
      </w:r>
      <w:r w:rsidR="0009071F" w:rsidRPr="00C14126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5709B2" w:rsidRPr="00C14126">
        <w:rPr>
          <w:rFonts w:asciiTheme="majorBidi" w:hAnsiTheme="majorBidi" w:cstheme="majorBidi"/>
          <w:spacing w:val="2"/>
          <w:sz w:val="30"/>
          <w:szCs w:val="30"/>
          <w:cs/>
        </w:rPr>
        <w:t>ได้เปิดเผยไว้ในหมายเหตุข้อ</w:t>
      </w:r>
      <w:r w:rsidR="00790B79" w:rsidRPr="00C14126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1E6C60" w:rsidRPr="00C14126">
        <w:rPr>
          <w:rFonts w:asciiTheme="majorBidi" w:hAnsiTheme="majorBidi" w:cstheme="majorBidi"/>
          <w:spacing w:val="2"/>
          <w:sz w:val="30"/>
          <w:szCs w:val="30"/>
        </w:rPr>
        <w:t>8</w:t>
      </w:r>
      <w:r w:rsidR="00790B79" w:rsidRPr="00C14126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790B79" w:rsidRPr="00C14126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 </w:t>
      </w:r>
      <w:r w:rsidR="001E6C60" w:rsidRPr="00C14126">
        <w:rPr>
          <w:rFonts w:asciiTheme="majorBidi" w:hAnsiTheme="majorBidi" w:cstheme="majorBidi"/>
          <w:spacing w:val="2"/>
          <w:sz w:val="30"/>
          <w:szCs w:val="30"/>
        </w:rPr>
        <w:t>9</w:t>
      </w:r>
      <w:r w:rsidR="001A1278" w:rsidRPr="00C14126">
        <w:rPr>
          <w:rFonts w:asciiTheme="majorBidi" w:hAnsiTheme="majorBidi" w:cstheme="majorBidi"/>
          <w:spacing w:val="2"/>
          <w:sz w:val="30"/>
          <w:szCs w:val="30"/>
          <w:cs/>
        </w:rPr>
        <w:t xml:space="preserve"> ตามลำดับ</w:t>
      </w:r>
    </w:p>
    <w:p w14:paraId="0E816C32" w14:textId="77777777" w:rsidR="005709B2" w:rsidRPr="00A83A64" w:rsidRDefault="005709B2" w:rsidP="002255D9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u w:val="none"/>
        </w:rPr>
      </w:pPr>
    </w:p>
    <w:p w14:paraId="16207B6E" w14:textId="77777777" w:rsidR="003E6A5C" w:rsidRPr="00A83A64" w:rsidRDefault="000F0269" w:rsidP="00082EA9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A83A6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772BE673" w14:textId="77777777" w:rsidR="003E6A5C" w:rsidRPr="00A83A64" w:rsidRDefault="003E6A5C" w:rsidP="00225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A34D285" w14:textId="77777777" w:rsidR="003E6A5C" w:rsidRPr="00A83A64" w:rsidRDefault="003E6A5C" w:rsidP="002255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A83A64">
        <w:rPr>
          <w:rFonts w:asciiTheme="majorBidi" w:hAnsiTheme="majorBidi" w:cstheme="majorBidi"/>
          <w:i/>
          <w:iCs/>
          <w:sz w:val="30"/>
          <w:szCs w:val="30"/>
          <w:cs/>
        </w:rPr>
        <w:t>(ก)</w:t>
      </w:r>
      <w:r w:rsidRPr="00A83A64">
        <w:rPr>
          <w:rFonts w:asciiTheme="majorBidi" w:hAnsiTheme="majorBidi" w:cstheme="majorBidi"/>
          <w:i/>
          <w:iCs/>
          <w:sz w:val="30"/>
          <w:szCs w:val="30"/>
          <w:cs/>
        </w:rPr>
        <w:tab/>
        <w:t>เกณฑ์การถือปฏิบัติ</w:t>
      </w:r>
    </w:p>
    <w:p w14:paraId="077D2531" w14:textId="77777777" w:rsidR="003E6A5C" w:rsidRPr="00A83A64" w:rsidRDefault="003E6A5C" w:rsidP="00225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708795A" w14:textId="77777777" w:rsidR="000F0269" w:rsidRPr="000B5E6E" w:rsidRDefault="000F0269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0B5E6E">
        <w:rPr>
          <w:rFonts w:asciiTheme="majorBidi" w:hAnsiTheme="majorBidi" w:cstheme="majorBidi"/>
          <w:spacing w:val="4"/>
          <w:sz w:val="30"/>
          <w:szCs w:val="30"/>
          <w:cs/>
        </w:rPr>
        <w:t>งบการเงินระหว่างกาล</w:t>
      </w:r>
      <w:r w:rsidR="00057ED5" w:rsidRPr="000B5E6E">
        <w:rPr>
          <w:rFonts w:asciiTheme="majorBidi" w:hAnsiTheme="majorBidi" w:cstheme="majorBidi"/>
          <w:spacing w:val="4"/>
          <w:sz w:val="30"/>
          <w:szCs w:val="30"/>
          <w:cs/>
        </w:rPr>
        <w:t>แบบย่อ</w:t>
      </w:r>
      <w:r w:rsidRPr="000B5E6E">
        <w:rPr>
          <w:rFonts w:asciiTheme="majorBidi" w:hAnsiTheme="majorBidi" w:cstheme="majorBidi"/>
          <w:spacing w:val="4"/>
          <w:sz w:val="30"/>
          <w:szCs w:val="30"/>
          <w:cs/>
        </w:rPr>
        <w:t>นี้</w:t>
      </w:r>
      <w:r w:rsidR="00E86E7C" w:rsidRPr="000B5E6E">
        <w:rPr>
          <w:rFonts w:asciiTheme="majorBidi" w:hAnsiTheme="majorBidi" w:cstheme="majorBidi"/>
          <w:spacing w:val="4"/>
          <w:sz w:val="30"/>
          <w:szCs w:val="30"/>
          <w:cs/>
        </w:rPr>
        <w:t>นำเสนอ</w:t>
      </w:r>
      <w:r w:rsidR="00E3551B" w:rsidRPr="000B5E6E">
        <w:rPr>
          <w:rFonts w:asciiTheme="majorBidi" w:hAnsiTheme="majorBidi" w:cstheme="majorBidi"/>
          <w:spacing w:val="4"/>
          <w:sz w:val="30"/>
          <w:szCs w:val="30"/>
          <w:cs/>
        </w:rPr>
        <w:t>รายการในงบการเงินในรูปแบบเดียวกับงบการเงินประจำปีและจัดทำ</w:t>
      </w:r>
      <w:r w:rsidR="00E3551B" w:rsidRPr="000B5E6E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057ED5" w:rsidRPr="000B5E6E">
        <w:rPr>
          <w:rFonts w:asciiTheme="majorBidi" w:hAnsiTheme="majorBidi" w:cstheme="majorBidi"/>
          <w:sz w:val="30"/>
          <w:szCs w:val="30"/>
          <w:cs/>
        </w:rPr>
        <w:t xml:space="preserve"> (“งบการเงินระหว่างกาล”) </w:t>
      </w:r>
      <w:r w:rsidR="0045598B" w:rsidRPr="000B5E6E">
        <w:rPr>
          <w:rFonts w:asciiTheme="majorBidi" w:hAnsiTheme="majorBidi" w:cstheme="majorBidi"/>
          <w:sz w:val="30"/>
          <w:szCs w:val="30"/>
          <w:cs/>
        </w:rPr>
        <w:t>ตามมาตรฐานการบัญชี</w:t>
      </w:r>
      <w:r w:rsidRPr="000B5E6E">
        <w:rPr>
          <w:rFonts w:asciiTheme="majorBidi" w:hAnsiTheme="majorBidi" w:cstheme="majorBidi"/>
          <w:sz w:val="30"/>
          <w:szCs w:val="30"/>
          <w:cs/>
        </w:rPr>
        <w:t xml:space="preserve"> ฉบับที่</w:t>
      </w:r>
      <w:r w:rsidR="00E3551B" w:rsidRPr="000B5E6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E6E">
        <w:rPr>
          <w:rFonts w:asciiTheme="majorBidi" w:hAnsiTheme="majorBidi" w:cstheme="majorBidi"/>
          <w:sz w:val="30"/>
          <w:szCs w:val="30"/>
        </w:rPr>
        <w:t>34</w:t>
      </w:r>
      <w:r w:rsidRPr="000B5E6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0B5E6E">
        <w:rPr>
          <w:rFonts w:asciiTheme="majorBidi" w:hAnsiTheme="majorBidi" w:cstheme="majorBidi"/>
          <w:spacing w:val="4"/>
          <w:sz w:val="30"/>
          <w:szCs w:val="30"/>
          <w:cs/>
        </w:rPr>
        <w:t>เรื่อง</w:t>
      </w:r>
      <w:r w:rsidR="000B5E6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45598B" w:rsidRPr="000B5E6E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การรายงานทาง</w:t>
      </w:r>
      <w:r w:rsidRPr="000B5E6E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การเงินระหว่างกาล</w:t>
      </w:r>
      <w:r w:rsidRPr="000B5E6E">
        <w:rPr>
          <w:rFonts w:asciiTheme="majorBidi" w:hAnsiTheme="majorBidi" w:cstheme="majorBidi"/>
          <w:spacing w:val="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8E125A" w:rsidRPr="000B5E6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0B5E6E">
        <w:rPr>
          <w:rFonts w:asciiTheme="majorBidi" w:hAnsiTheme="majorBidi" w:cstheme="majorBidi"/>
          <w:spacing w:val="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0B5E6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</w:p>
    <w:p w14:paraId="4B246682" w14:textId="77777777" w:rsidR="000F0269" w:rsidRPr="000B5E6E" w:rsidRDefault="000F0269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4E7D69E2" w14:textId="77777777" w:rsidR="000263F9" w:rsidRPr="00A83A64" w:rsidRDefault="000F0269" w:rsidP="00ED7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DC53F4" w:rsidRPr="00A83A64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A83A64">
        <w:rPr>
          <w:rFonts w:asciiTheme="majorBidi" w:hAnsiTheme="majorBidi" w:cstheme="majorBidi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9D4708" w:rsidRPr="00A83A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B14F1" w:rsidRPr="00A83A64">
        <w:rPr>
          <w:rFonts w:asciiTheme="majorBidi" w:hAnsiTheme="majorBidi" w:cstheme="majorBidi"/>
          <w:sz w:val="30"/>
          <w:szCs w:val="30"/>
        </w:rPr>
        <w:t>31</w:t>
      </w:r>
      <w:r w:rsidRPr="00A83A6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277C7" w:rsidRPr="00A83A64">
        <w:rPr>
          <w:rFonts w:asciiTheme="majorBidi" w:hAnsiTheme="majorBidi" w:cstheme="majorBidi"/>
          <w:sz w:val="30"/>
          <w:szCs w:val="30"/>
        </w:rPr>
        <w:t>2</w:t>
      </w:r>
      <w:r w:rsidR="003765AD">
        <w:rPr>
          <w:rFonts w:asciiTheme="majorBidi" w:hAnsiTheme="majorBidi" w:cstheme="majorBidi"/>
          <w:sz w:val="30"/>
          <w:szCs w:val="30"/>
        </w:rPr>
        <w:t>5</w:t>
      </w:r>
      <w:r w:rsidR="00E277C7" w:rsidRPr="00A83A64">
        <w:rPr>
          <w:rFonts w:asciiTheme="majorBidi" w:hAnsiTheme="majorBidi" w:cstheme="majorBidi"/>
          <w:sz w:val="30"/>
          <w:szCs w:val="30"/>
        </w:rPr>
        <w:t>6</w:t>
      </w:r>
      <w:r w:rsidR="00DC53F4" w:rsidRPr="00A83A64">
        <w:rPr>
          <w:rFonts w:asciiTheme="majorBidi" w:hAnsiTheme="majorBidi" w:cstheme="majorBidi"/>
          <w:sz w:val="30"/>
          <w:szCs w:val="30"/>
        </w:rPr>
        <w:t>2</w:t>
      </w:r>
    </w:p>
    <w:p w14:paraId="3C53E914" w14:textId="77777777" w:rsidR="00E83F24" w:rsidRPr="00A83A64" w:rsidRDefault="00E83F24" w:rsidP="00ED7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A218645" w14:textId="77777777" w:rsidR="003D50C4" w:rsidRPr="00A83A64" w:rsidRDefault="003D50C4" w:rsidP="003D50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3765AD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 xml:space="preserve">6 </w:t>
      </w:r>
      <w:r w:rsidRPr="00A83A64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4E2C95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A83A64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A83A64">
        <w:rPr>
          <w:rFonts w:asciiTheme="majorBidi" w:hAnsiTheme="majorBidi" w:cstheme="majorBidi"/>
          <w:sz w:val="30"/>
          <w:szCs w:val="30"/>
        </w:rPr>
        <w:t xml:space="preserve">TFRS </w:t>
      </w:r>
      <w:r w:rsidR="003765AD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6</w:t>
      </w:r>
      <w:r w:rsidRPr="00A83A64">
        <w:rPr>
          <w:rFonts w:asciiTheme="majorBidi" w:hAnsiTheme="majorBidi" w:cstheme="majorBidi"/>
          <w:sz w:val="30"/>
          <w:szCs w:val="30"/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3765AD">
        <w:rPr>
          <w:rFonts w:asciiTheme="majorBidi" w:hAnsiTheme="majorBidi" w:cstheme="majorBidi"/>
          <w:sz w:val="30"/>
          <w:szCs w:val="30"/>
        </w:rPr>
        <w:t>3</w:t>
      </w:r>
    </w:p>
    <w:p w14:paraId="7328F562" w14:textId="77777777" w:rsidR="003D50C4" w:rsidRPr="00A83A64" w:rsidRDefault="003D50C4" w:rsidP="00ED7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55A953C" w14:textId="77777777" w:rsidR="003E6A5C" w:rsidRPr="00A83A64" w:rsidRDefault="003E6A5C" w:rsidP="00E84D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A83A6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1F6B90" w:rsidRPr="00A83A64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A83A64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A83A64">
        <w:rPr>
          <w:rFonts w:asciiTheme="majorBidi" w:hAnsiTheme="majorBidi" w:cstheme="majorBidi"/>
          <w:sz w:val="30"/>
          <w:szCs w:val="30"/>
          <w:cs/>
        </w:rPr>
        <w:tab/>
      </w:r>
      <w:r w:rsidR="002802E9" w:rsidRPr="00A83A6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14:paraId="7F1BD02C" w14:textId="77777777" w:rsidR="003E6A5C" w:rsidRPr="006A1747" w:rsidRDefault="003E6A5C" w:rsidP="00E84D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690E1CB8" w14:textId="77777777" w:rsidR="00ED7337" w:rsidRDefault="002C6860" w:rsidP="00ED7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1F6B90" w:rsidRPr="00A83A64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3E6A5C" w:rsidRPr="00A83A64">
        <w:rPr>
          <w:rFonts w:asciiTheme="majorBidi" w:hAnsiTheme="majorBidi" w:cstheme="majorBidi"/>
          <w:sz w:val="30"/>
          <w:szCs w:val="30"/>
          <w:cs/>
        </w:rPr>
        <w:t>นี้จัดทำและแสดงหน่วยเงินตราเป็นเงินบาท</w:t>
      </w:r>
      <w:r w:rsidR="002802E9" w:rsidRPr="00A83A64">
        <w:rPr>
          <w:rFonts w:asciiTheme="majorBidi" w:hAnsiTheme="majorBidi" w:cstheme="majorBidi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="003E6A5C" w:rsidRPr="00A83A64">
        <w:rPr>
          <w:rFonts w:asciiTheme="majorBidi" w:hAnsiTheme="majorBidi" w:cstheme="majorBidi"/>
          <w:sz w:val="30"/>
          <w:szCs w:val="30"/>
          <w:cs/>
        </w:rPr>
        <w:t xml:space="preserve"> ข้อมูลทางการเงินทั้งหมดมีการปัดเศษเพื่อให้แสดงเป็นหลักพันบาท</w:t>
      </w:r>
      <w:r w:rsidR="00627B5A" w:rsidRPr="00A83A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E6A5C" w:rsidRPr="00A83A64">
        <w:rPr>
          <w:rFonts w:asciiTheme="majorBidi" w:hAnsiTheme="majorBidi" w:cstheme="majorBidi"/>
          <w:sz w:val="30"/>
          <w:szCs w:val="30"/>
          <w:cs/>
        </w:rPr>
        <w:t>ยกเว้นที่ระบุไว้เป็นอย่างอื่น</w:t>
      </w:r>
    </w:p>
    <w:p w14:paraId="5D70BF0B" w14:textId="77777777" w:rsidR="00CD6D68" w:rsidRDefault="00CD6D68" w:rsidP="00ED7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5E0108" w14:textId="77777777" w:rsidR="003E6A5C" w:rsidRPr="00A83A64" w:rsidRDefault="002C6860" w:rsidP="00AF69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A83A6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(</w:t>
      </w:r>
      <w:r w:rsidR="0028705E" w:rsidRPr="00A83A64">
        <w:rPr>
          <w:rFonts w:asciiTheme="majorBidi" w:hAnsiTheme="majorBidi" w:cstheme="majorBidi"/>
          <w:i/>
          <w:iCs/>
          <w:sz w:val="30"/>
          <w:szCs w:val="30"/>
          <w:cs/>
        </w:rPr>
        <w:t>ค</w:t>
      </w:r>
      <w:r w:rsidR="003E6A5C" w:rsidRPr="00A83A64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B03C31" w:rsidRPr="00A83A64">
        <w:rPr>
          <w:rFonts w:asciiTheme="majorBidi" w:hAnsiTheme="majorBidi" w:cstheme="majorBidi"/>
          <w:i/>
          <w:iCs/>
          <w:sz w:val="30"/>
          <w:szCs w:val="30"/>
        </w:rPr>
        <w:tab/>
      </w:r>
      <w:r w:rsidR="003E6A5C" w:rsidRPr="00A83A64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="006C00A9" w:rsidRPr="00A83A64">
        <w:rPr>
          <w:rFonts w:asciiTheme="majorBidi" w:hAnsiTheme="majorBidi" w:cstheme="majorBidi"/>
          <w:i/>
          <w:iCs/>
          <w:sz w:val="30"/>
          <w:szCs w:val="30"/>
          <w:cs/>
        </w:rPr>
        <w:t>ใช้วิจารณญาณ</w:t>
      </w:r>
      <w:r w:rsidR="005E35D6" w:rsidRPr="00A83A64">
        <w:rPr>
          <w:rFonts w:asciiTheme="majorBidi" w:hAnsiTheme="majorBidi" w:cstheme="majorBidi"/>
          <w:i/>
          <w:iCs/>
          <w:sz w:val="30"/>
          <w:szCs w:val="30"/>
          <w:cs/>
        </w:rPr>
        <w:t>และ</w:t>
      </w:r>
      <w:r w:rsidR="006F07C7" w:rsidRPr="00A83A64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="00C841FD" w:rsidRPr="00A83A64">
        <w:rPr>
          <w:rFonts w:asciiTheme="majorBidi" w:hAnsiTheme="majorBidi" w:cstheme="majorBidi"/>
          <w:i/>
          <w:iCs/>
          <w:sz w:val="30"/>
          <w:szCs w:val="30"/>
          <w:cs/>
        </w:rPr>
        <w:t>ประมาณการ</w:t>
      </w:r>
      <w:r w:rsidR="00D17321" w:rsidRPr="00A83A6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365A694C" w14:textId="77777777" w:rsidR="003E6A5C" w:rsidRPr="006A1747" w:rsidRDefault="003E6A5C" w:rsidP="00E84D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458656D6" w14:textId="77777777" w:rsidR="005E35D6" w:rsidRDefault="0028705E" w:rsidP="00E84D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7F14CF" w:rsidRPr="00A83A64">
        <w:rPr>
          <w:rFonts w:asciiTheme="majorBidi" w:hAnsiTheme="majorBidi" w:cstheme="majorBidi"/>
          <w:sz w:val="30"/>
          <w:szCs w:val="30"/>
          <w:cs/>
        </w:rPr>
        <w:t xml:space="preserve">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</w:t>
      </w:r>
      <w:r w:rsidR="009E6A2B" w:rsidRPr="00A83A64">
        <w:rPr>
          <w:rFonts w:asciiTheme="majorBidi" w:hAnsiTheme="majorBidi" w:cstheme="majorBidi"/>
          <w:sz w:val="30"/>
          <w:szCs w:val="30"/>
          <w:cs/>
        </w:rPr>
        <w:t>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D17321" w:rsidRPr="00A83A64">
        <w:rPr>
          <w:rFonts w:asciiTheme="majorBidi" w:hAnsiTheme="majorBidi" w:cstheme="majorBidi"/>
          <w:sz w:val="30"/>
          <w:szCs w:val="30"/>
          <w:cs/>
        </w:rPr>
        <w:t>ไม่แตกต่างจากที่ได้อธิบายไว้ใน</w:t>
      </w:r>
      <w:r w:rsidRPr="00A83A64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Pr="00A83A64">
        <w:rPr>
          <w:rFonts w:asciiTheme="majorBidi" w:hAnsiTheme="majorBidi" w:cstheme="majorBidi"/>
          <w:sz w:val="30"/>
          <w:szCs w:val="30"/>
        </w:rPr>
        <w:t xml:space="preserve">31 </w:t>
      </w:r>
      <w:r w:rsidRPr="00A83A6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B6630" w:rsidRPr="00A83A64">
        <w:rPr>
          <w:rFonts w:asciiTheme="majorBidi" w:hAnsiTheme="majorBidi" w:cstheme="majorBidi"/>
          <w:sz w:val="30"/>
          <w:szCs w:val="30"/>
        </w:rPr>
        <w:t>2</w:t>
      </w:r>
      <w:r w:rsidR="009E5D2A">
        <w:rPr>
          <w:rFonts w:asciiTheme="majorBidi" w:hAnsiTheme="majorBidi" w:cstheme="majorBidi"/>
          <w:sz w:val="30"/>
          <w:szCs w:val="30"/>
        </w:rPr>
        <w:t>5</w:t>
      </w:r>
      <w:r w:rsidR="004B6630" w:rsidRPr="00A83A64">
        <w:rPr>
          <w:rFonts w:asciiTheme="majorBidi" w:hAnsiTheme="majorBidi" w:cstheme="majorBidi"/>
          <w:sz w:val="30"/>
          <w:szCs w:val="30"/>
        </w:rPr>
        <w:t>6</w:t>
      </w:r>
      <w:r w:rsidR="008F102D" w:rsidRPr="00A83A64">
        <w:rPr>
          <w:rFonts w:asciiTheme="majorBidi" w:hAnsiTheme="majorBidi" w:cstheme="majorBidi"/>
          <w:sz w:val="30"/>
          <w:szCs w:val="30"/>
        </w:rPr>
        <w:t>2</w:t>
      </w:r>
      <w:r w:rsidR="00354D98" w:rsidRPr="00A83A64">
        <w:rPr>
          <w:rFonts w:asciiTheme="majorBidi" w:hAnsiTheme="majorBidi" w:cstheme="majorBidi"/>
          <w:sz w:val="30"/>
          <w:szCs w:val="30"/>
        </w:rPr>
        <w:t xml:space="preserve"> </w:t>
      </w:r>
      <w:r w:rsidR="00A31126" w:rsidRPr="00A31126">
        <w:rPr>
          <w:rFonts w:asciiTheme="majorBidi" w:hAnsiTheme="majorBidi"/>
          <w:sz w:val="30"/>
          <w:szCs w:val="30"/>
          <w:cs/>
        </w:rPr>
        <w:t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</w:t>
      </w:r>
      <w:r w:rsidR="00A31126">
        <w:rPr>
          <w:rFonts w:asciiTheme="majorBidi" w:hAnsiTheme="majorBidi"/>
          <w:sz w:val="30"/>
          <w:szCs w:val="30"/>
        </w:rPr>
        <w:t xml:space="preserve"> </w:t>
      </w:r>
      <w:r w:rsidR="009E5D2A">
        <w:rPr>
          <w:rFonts w:asciiTheme="majorBidi" w:hAnsiTheme="majorBidi"/>
          <w:sz w:val="30"/>
          <w:szCs w:val="30"/>
        </w:rPr>
        <w:t>3</w:t>
      </w:r>
    </w:p>
    <w:p w14:paraId="4DBE1B7F" w14:textId="77777777" w:rsidR="00CD501A" w:rsidRDefault="00CD501A" w:rsidP="00E84D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131A31E" w14:textId="77777777" w:rsidR="00836386" w:rsidRPr="00836386" w:rsidRDefault="00836386" w:rsidP="00836386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3638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การเปลี่ยนแปลงนโยบายการบัญชี</w:t>
      </w:r>
    </w:p>
    <w:p w14:paraId="384B706B" w14:textId="77777777" w:rsidR="00836386" w:rsidRPr="00836386" w:rsidRDefault="00836386" w:rsidP="00836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1248D64" w14:textId="77777777" w:rsidR="00836386" w:rsidRPr="00836386" w:rsidRDefault="00836386" w:rsidP="00836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36386">
        <w:rPr>
          <w:rFonts w:asciiTheme="majorBidi" w:hAnsiTheme="majorBidi" w:cstheme="majorBidi"/>
          <w:sz w:val="30"/>
          <w:szCs w:val="30"/>
          <w:cs/>
        </w:rPr>
        <w:t>ตั้งแต่วันที่</w:t>
      </w:r>
      <w:r w:rsidRPr="00836386">
        <w:rPr>
          <w:rFonts w:asciiTheme="majorBidi" w:hAnsiTheme="majorBidi" w:cstheme="majorBidi"/>
          <w:sz w:val="30"/>
          <w:szCs w:val="30"/>
        </w:rPr>
        <w:t xml:space="preserve"> </w:t>
      </w:r>
      <w:r w:rsidR="009E5D2A">
        <w:rPr>
          <w:rFonts w:asciiTheme="majorBidi" w:hAnsiTheme="majorBidi" w:cstheme="majorBidi"/>
          <w:sz w:val="30"/>
          <w:szCs w:val="30"/>
        </w:rPr>
        <w:t>1</w:t>
      </w:r>
      <w:r w:rsidRPr="00836386">
        <w:rPr>
          <w:rFonts w:asciiTheme="majorBidi" w:hAnsiTheme="majorBidi" w:cstheme="majorBidi"/>
          <w:sz w:val="30"/>
          <w:szCs w:val="30"/>
          <w:cs/>
        </w:rPr>
        <w:t xml:space="preserve"> มกราคม</w:t>
      </w:r>
      <w:r w:rsidRPr="00836386">
        <w:rPr>
          <w:rFonts w:asciiTheme="majorBidi" w:hAnsiTheme="majorBidi" w:cstheme="majorBidi"/>
          <w:sz w:val="30"/>
          <w:szCs w:val="30"/>
        </w:rPr>
        <w:t xml:space="preserve"> 2</w:t>
      </w:r>
      <w:r w:rsidR="009E5D2A">
        <w:rPr>
          <w:rFonts w:asciiTheme="majorBidi" w:hAnsiTheme="majorBidi" w:cstheme="majorBidi"/>
          <w:sz w:val="30"/>
          <w:szCs w:val="30"/>
        </w:rPr>
        <w:t>5</w:t>
      </w:r>
      <w:r w:rsidRPr="00836386">
        <w:rPr>
          <w:rFonts w:asciiTheme="majorBidi" w:hAnsiTheme="majorBidi" w:cstheme="majorBidi"/>
          <w:sz w:val="30"/>
          <w:szCs w:val="30"/>
        </w:rPr>
        <w:t>63</w:t>
      </w:r>
      <w:r w:rsidRPr="00836386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836386">
        <w:rPr>
          <w:rFonts w:asciiTheme="majorBidi" w:hAnsiTheme="majorBidi" w:cstheme="majorBidi"/>
          <w:sz w:val="30"/>
          <w:szCs w:val="30"/>
        </w:rPr>
        <w:t xml:space="preserve">TFRS 16 </w:t>
      </w:r>
      <w:r w:rsidRPr="00836386">
        <w:rPr>
          <w:rFonts w:asciiTheme="majorBidi" w:hAnsiTheme="majorBidi" w:cstheme="majorBidi"/>
          <w:sz w:val="30"/>
          <w:szCs w:val="30"/>
          <w:cs/>
        </w:rPr>
        <w:t xml:space="preserve">เป็นครั้งแรก </w:t>
      </w:r>
      <w:r w:rsidR="00580EE4" w:rsidRPr="00580EE4">
        <w:rPr>
          <w:rFonts w:asciiTheme="majorBidi" w:hAnsiTheme="majorBidi"/>
          <w:sz w:val="30"/>
          <w:szCs w:val="30"/>
          <w:cs/>
        </w:rPr>
        <w:t>ผลกระทบของส่วนของผู้ถือหุ้นจากการเปลี่ยนแปลงนโยบายการบัญชี มีดังนี้</w:t>
      </w:r>
    </w:p>
    <w:p w14:paraId="32510AF9" w14:textId="77777777" w:rsidR="00836386" w:rsidRDefault="00836386" w:rsidP="00836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60"/>
        <w:gridCol w:w="1080"/>
        <w:gridCol w:w="1530"/>
        <w:gridCol w:w="180"/>
        <w:gridCol w:w="1620"/>
      </w:tblGrid>
      <w:tr w:rsidR="00580EE4" w:rsidRPr="00580EE4" w14:paraId="799D4720" w14:textId="77777777" w:rsidTr="00580EE4">
        <w:trPr>
          <w:cantSplit/>
          <w:trHeight w:val="20"/>
          <w:tblHeader/>
        </w:trPr>
        <w:tc>
          <w:tcPr>
            <w:tcW w:w="4860" w:type="dxa"/>
            <w:vAlign w:val="bottom"/>
          </w:tcPr>
          <w:p w14:paraId="6A1EBD88" w14:textId="77777777" w:rsidR="00580EE4" w:rsidRPr="00580EE4" w:rsidRDefault="00580EE4" w:rsidP="00580EE4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385A0AC2" w14:textId="77777777" w:rsidR="00580EE4" w:rsidRPr="00580EE4" w:rsidRDefault="00580EE4" w:rsidP="00580E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15B9415" w14:textId="77777777" w:rsidR="00580EE4" w:rsidRPr="00580EE4" w:rsidRDefault="00580EE4" w:rsidP="00580EE4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80EE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614CE123" w14:textId="77777777" w:rsidR="00580EE4" w:rsidRPr="00580EE4" w:rsidRDefault="00580EE4" w:rsidP="00580EE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D65F120" w14:textId="77777777" w:rsidR="00580EE4" w:rsidRDefault="00580EE4" w:rsidP="00580EE4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80EE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2AE04AAB" w14:textId="77777777" w:rsidR="00580EE4" w:rsidRPr="00580EE4" w:rsidRDefault="00580EE4" w:rsidP="00580EE4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0EE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80EE4" w:rsidRPr="00580EE4" w14:paraId="0D2E3855" w14:textId="77777777" w:rsidTr="00580EE4">
        <w:trPr>
          <w:cantSplit/>
          <w:trHeight w:val="20"/>
          <w:tblHeader/>
        </w:trPr>
        <w:tc>
          <w:tcPr>
            <w:tcW w:w="4860" w:type="dxa"/>
            <w:vAlign w:val="bottom"/>
          </w:tcPr>
          <w:p w14:paraId="21BEA1FE" w14:textId="77777777" w:rsidR="00580EE4" w:rsidRPr="00580EE4" w:rsidRDefault="00580EE4" w:rsidP="00580EE4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2959616B" w14:textId="77777777" w:rsidR="00580EE4" w:rsidRPr="00580EE4" w:rsidRDefault="00580EE4" w:rsidP="00580E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64FB1F09" w14:textId="77777777" w:rsidR="00580EE4" w:rsidRPr="00580EE4" w:rsidRDefault="00580EE4" w:rsidP="00580EE4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80EE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10E27BF5" w14:textId="77777777" w:rsidR="00580EE4" w:rsidRPr="00580EE4" w:rsidRDefault="00580EE4" w:rsidP="00580EE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BBA17C1" w14:textId="77777777" w:rsidR="00580EE4" w:rsidRPr="00580EE4" w:rsidRDefault="00580EE4" w:rsidP="00580EE4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0EE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</w:tr>
      <w:tr w:rsidR="00580EE4" w:rsidRPr="00580EE4" w14:paraId="7EC5DD06" w14:textId="77777777" w:rsidTr="00580EE4">
        <w:trPr>
          <w:cantSplit/>
          <w:trHeight w:val="20"/>
          <w:tblHeader/>
        </w:trPr>
        <w:tc>
          <w:tcPr>
            <w:tcW w:w="4860" w:type="dxa"/>
            <w:vAlign w:val="bottom"/>
          </w:tcPr>
          <w:p w14:paraId="4133D9F7" w14:textId="77777777" w:rsidR="00580EE4" w:rsidRPr="00580EE4" w:rsidRDefault="00580EE4" w:rsidP="00580EE4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7D3D9E56" w14:textId="77777777" w:rsidR="00580EE4" w:rsidRPr="00580EE4" w:rsidRDefault="00580EE4" w:rsidP="00580EE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80E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3330" w:type="dxa"/>
            <w:gridSpan w:val="3"/>
            <w:vAlign w:val="bottom"/>
          </w:tcPr>
          <w:p w14:paraId="3FF03FA1" w14:textId="77777777" w:rsidR="00580EE4" w:rsidRPr="00580EE4" w:rsidRDefault="00580EE4" w:rsidP="00580EE4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80E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580EE4" w:rsidRPr="00580EE4" w14:paraId="60B47ABD" w14:textId="77777777" w:rsidTr="00580EE4">
        <w:trPr>
          <w:cantSplit/>
          <w:trHeight w:val="20"/>
        </w:trPr>
        <w:tc>
          <w:tcPr>
            <w:tcW w:w="4860" w:type="dxa"/>
          </w:tcPr>
          <w:p w14:paraId="07BD31B5" w14:textId="77777777" w:rsidR="00580EE4" w:rsidRPr="00580EE4" w:rsidRDefault="00580EE4" w:rsidP="00580EE4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580E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80EE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80E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80EE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E5D2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80EE4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Pr="00580E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E155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80EE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80EE4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  <w:r w:rsidR="00A31126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ในงวดก่อน</w:t>
            </w:r>
          </w:p>
        </w:tc>
        <w:tc>
          <w:tcPr>
            <w:tcW w:w="1080" w:type="dxa"/>
            <w:vAlign w:val="bottom"/>
          </w:tcPr>
          <w:p w14:paraId="0028B06B" w14:textId="77777777" w:rsidR="00580EE4" w:rsidRPr="00580EE4" w:rsidRDefault="00580EE4" w:rsidP="00580EE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404AD2C" w14:textId="77777777" w:rsidR="00580EE4" w:rsidRPr="00972D41" w:rsidRDefault="00972D41" w:rsidP="00972D41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98"/>
              <w:rPr>
                <w:rFonts w:asciiTheme="majorBidi" w:hAnsiTheme="majorBidi" w:cstheme="majorBidi"/>
                <w:sz w:val="30"/>
                <w:szCs w:val="30"/>
              </w:rPr>
            </w:pPr>
            <w:r w:rsidRPr="00972D4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80EE4" w:rsidRPr="00972D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2D41">
              <w:rPr>
                <w:rFonts w:asciiTheme="majorBidi" w:hAnsiTheme="majorBidi" w:cstheme="majorBidi"/>
                <w:sz w:val="30"/>
                <w:szCs w:val="30"/>
              </w:rPr>
              <w:t>858</w:t>
            </w:r>
          </w:p>
        </w:tc>
        <w:tc>
          <w:tcPr>
            <w:tcW w:w="180" w:type="dxa"/>
            <w:vAlign w:val="bottom"/>
          </w:tcPr>
          <w:p w14:paraId="32744295" w14:textId="77777777" w:rsidR="00580EE4" w:rsidRPr="00580EE4" w:rsidRDefault="00580EE4" w:rsidP="00580EE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12B2EF0" w14:textId="77777777" w:rsidR="00580EE4" w:rsidRPr="00580EE4" w:rsidRDefault="00972D41" w:rsidP="00972D41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72D4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80EE4" w:rsidRPr="00972D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2D41">
              <w:rPr>
                <w:rFonts w:asciiTheme="majorBidi" w:hAnsiTheme="majorBidi" w:cstheme="majorBidi"/>
                <w:sz w:val="30"/>
                <w:szCs w:val="30"/>
              </w:rPr>
              <w:t>821</w:t>
            </w:r>
          </w:p>
        </w:tc>
      </w:tr>
      <w:tr w:rsidR="00580EE4" w:rsidRPr="00580EE4" w14:paraId="2C81CE9A" w14:textId="77777777" w:rsidTr="00580EE4">
        <w:trPr>
          <w:cantSplit/>
          <w:trHeight w:val="254"/>
        </w:trPr>
        <w:tc>
          <w:tcPr>
            <w:tcW w:w="4860" w:type="dxa"/>
          </w:tcPr>
          <w:p w14:paraId="06D57E6E" w14:textId="77777777" w:rsidR="00580EE4" w:rsidRPr="00580EE4" w:rsidRDefault="00580EE4" w:rsidP="00580EE4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80E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1080" w:type="dxa"/>
            <w:vAlign w:val="bottom"/>
          </w:tcPr>
          <w:p w14:paraId="475FE64D" w14:textId="77777777" w:rsidR="00580EE4" w:rsidRPr="00580EE4" w:rsidRDefault="00580EE4" w:rsidP="00580EE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512F57C" w14:textId="77777777" w:rsidR="00580EE4" w:rsidRPr="00580EE4" w:rsidRDefault="00580EE4" w:rsidP="00972D41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36063E7" w14:textId="77777777" w:rsidR="00580EE4" w:rsidRPr="00580EE4" w:rsidRDefault="00580EE4" w:rsidP="00580EE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3E53DD5" w14:textId="77777777" w:rsidR="00580EE4" w:rsidRPr="00580EE4" w:rsidRDefault="00580EE4" w:rsidP="00972D41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0EE4" w:rsidRPr="00580EE4" w14:paraId="14F40A89" w14:textId="77777777" w:rsidTr="00580EE4">
        <w:trPr>
          <w:cantSplit/>
          <w:trHeight w:val="254"/>
        </w:trPr>
        <w:tc>
          <w:tcPr>
            <w:tcW w:w="4860" w:type="dxa"/>
          </w:tcPr>
          <w:p w14:paraId="0ADFA298" w14:textId="77777777" w:rsidR="00580EE4" w:rsidRPr="00580EE4" w:rsidRDefault="00031A4F" w:rsidP="00580EE4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30"/>
                <w:szCs w:val="30"/>
              </w:rPr>
            </w:pPr>
            <w:r w:rsidRPr="00580EE4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1080" w:type="dxa"/>
            <w:vAlign w:val="bottom"/>
          </w:tcPr>
          <w:p w14:paraId="406D60FC" w14:textId="77777777" w:rsidR="00580EE4" w:rsidRPr="00580EE4" w:rsidRDefault="00580EE4" w:rsidP="00580EE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F2E6D20" w14:textId="77777777" w:rsidR="00580EE4" w:rsidRPr="00580EE4" w:rsidRDefault="00580EE4" w:rsidP="00972D41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31D4CB3" w14:textId="77777777" w:rsidR="00580EE4" w:rsidRPr="00580EE4" w:rsidRDefault="00580EE4" w:rsidP="00580EE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6145455" w14:textId="77777777" w:rsidR="00580EE4" w:rsidRPr="00580EE4" w:rsidRDefault="00580EE4" w:rsidP="00972D41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0EE4" w:rsidRPr="00580EE4" w14:paraId="2707BCF2" w14:textId="77777777" w:rsidTr="00031A4F">
        <w:trPr>
          <w:cantSplit/>
          <w:trHeight w:val="20"/>
        </w:trPr>
        <w:tc>
          <w:tcPr>
            <w:tcW w:w="4860" w:type="dxa"/>
          </w:tcPr>
          <w:p w14:paraId="7144F273" w14:textId="77777777" w:rsidR="00580EE4" w:rsidRPr="00580EE4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80EE4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7D1606F5" w14:textId="77777777" w:rsidR="00580EE4" w:rsidRPr="00580EE4" w:rsidRDefault="00580EE4" w:rsidP="00580EE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80E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580EE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80EE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  <w:r w:rsidRPr="00580EE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530" w:type="dxa"/>
            <w:vAlign w:val="bottom"/>
          </w:tcPr>
          <w:p w14:paraId="5115D578" w14:textId="77777777" w:rsidR="00580EE4" w:rsidRPr="00580EE4" w:rsidRDefault="00972D41" w:rsidP="00972D41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80EE4" w:rsidRPr="00580EE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8)</w:t>
            </w:r>
          </w:p>
        </w:tc>
        <w:tc>
          <w:tcPr>
            <w:tcW w:w="180" w:type="dxa"/>
            <w:vAlign w:val="bottom"/>
          </w:tcPr>
          <w:p w14:paraId="4DAB4F29" w14:textId="77777777" w:rsidR="00580EE4" w:rsidRPr="00580EE4" w:rsidRDefault="00580EE4" w:rsidP="00580EE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008A752" w14:textId="77777777" w:rsidR="00580EE4" w:rsidRPr="00580EE4" w:rsidRDefault="00972D41" w:rsidP="00972D41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80EE4" w:rsidRPr="00580EE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7)</w:t>
            </w:r>
          </w:p>
        </w:tc>
      </w:tr>
      <w:tr w:rsidR="004C6BFE" w:rsidRPr="00580EE4" w14:paraId="054948BA" w14:textId="77777777" w:rsidTr="00031A4F">
        <w:trPr>
          <w:cantSplit/>
          <w:trHeight w:val="20"/>
        </w:trPr>
        <w:tc>
          <w:tcPr>
            <w:tcW w:w="4860" w:type="dxa"/>
          </w:tcPr>
          <w:p w14:paraId="6EE866AE" w14:textId="77777777" w:rsidR="004C6BFE" w:rsidRPr="00D8619C" w:rsidRDefault="004C6BFE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619C">
              <w:rPr>
                <w:rFonts w:asciiTheme="majorBidi" w:hAnsi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1080" w:type="dxa"/>
            <w:vAlign w:val="bottom"/>
          </w:tcPr>
          <w:p w14:paraId="64B80816" w14:textId="77777777" w:rsidR="004C6BFE" w:rsidRPr="00D8619C" w:rsidRDefault="004C6BFE" w:rsidP="00580EE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31B1CF9" w14:textId="77777777" w:rsidR="004C6BFE" w:rsidRPr="00D8619C" w:rsidRDefault="004C6BFE" w:rsidP="00972D41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619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42331BED" w14:textId="77777777" w:rsidR="004C6BFE" w:rsidRPr="00D8619C" w:rsidRDefault="004C6BFE" w:rsidP="00580EE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DC33807" w14:textId="77777777" w:rsidR="004C6BFE" w:rsidRPr="00D8619C" w:rsidRDefault="004C6BFE" w:rsidP="00972D41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8619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031A4F" w:rsidRPr="00580EE4" w14:paraId="695308C8" w14:textId="77777777" w:rsidTr="00031A4F">
        <w:trPr>
          <w:cantSplit/>
          <w:trHeight w:val="20"/>
        </w:trPr>
        <w:tc>
          <w:tcPr>
            <w:tcW w:w="4860" w:type="dxa"/>
          </w:tcPr>
          <w:p w14:paraId="6777B56D" w14:textId="77777777" w:rsidR="00031A4F" w:rsidRPr="00D8619C" w:rsidRDefault="00031A4F" w:rsidP="00662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  <w:r w:rsidRPr="00662842">
              <w:rPr>
                <w:rFonts w:asciiTheme="majorBidi" w:hAnsiTheme="majorBidi" w:hint="cs"/>
                <w:sz w:val="30"/>
                <w:szCs w:val="30"/>
                <w:cs/>
              </w:rPr>
              <w:t>ผลกระทบ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 w:rsidRPr="00580EE4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เปลี่ยนแปลงนโยบายบัญชี</w:t>
            </w:r>
          </w:p>
        </w:tc>
        <w:tc>
          <w:tcPr>
            <w:tcW w:w="1080" w:type="dxa"/>
            <w:vAlign w:val="bottom"/>
          </w:tcPr>
          <w:p w14:paraId="7677F6BA" w14:textId="77777777" w:rsidR="00031A4F" w:rsidRPr="00D8619C" w:rsidRDefault="00031A4F" w:rsidP="00580EE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3413F7E" w14:textId="77777777" w:rsidR="00031A4F" w:rsidRPr="00031A4F" w:rsidRDefault="00031A4F" w:rsidP="00972D41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(14)</w:t>
            </w:r>
          </w:p>
        </w:tc>
        <w:tc>
          <w:tcPr>
            <w:tcW w:w="180" w:type="dxa"/>
            <w:vAlign w:val="bottom"/>
          </w:tcPr>
          <w:p w14:paraId="292DC3C7" w14:textId="77777777" w:rsidR="00031A4F" w:rsidRPr="00D8619C" w:rsidRDefault="00031A4F" w:rsidP="00580EE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BBC7EA3" w14:textId="77777777" w:rsidR="00031A4F" w:rsidRPr="00D8619C" w:rsidRDefault="00031A4F" w:rsidP="00972D41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(14)</w:t>
            </w:r>
          </w:p>
        </w:tc>
      </w:tr>
      <w:tr w:rsidR="00580EE4" w:rsidRPr="00580EE4" w14:paraId="7837A58C" w14:textId="77777777" w:rsidTr="00580EE4">
        <w:trPr>
          <w:cantSplit/>
          <w:trHeight w:val="20"/>
        </w:trPr>
        <w:tc>
          <w:tcPr>
            <w:tcW w:w="4860" w:type="dxa"/>
          </w:tcPr>
          <w:p w14:paraId="3184CB21" w14:textId="77777777" w:rsidR="00580EE4" w:rsidRPr="00580EE4" w:rsidRDefault="00580EE4" w:rsidP="00580EE4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0E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80E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580E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80E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E5D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580E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63 - </w:t>
            </w:r>
            <w:r w:rsidRPr="00580E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080" w:type="dxa"/>
            <w:vAlign w:val="bottom"/>
          </w:tcPr>
          <w:p w14:paraId="4E718F19" w14:textId="77777777" w:rsidR="00580EE4" w:rsidRPr="00580EE4" w:rsidRDefault="00580EE4" w:rsidP="00580EE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8B9150" w14:textId="77777777" w:rsidR="00580EE4" w:rsidRPr="00972D41" w:rsidRDefault="00972D41" w:rsidP="00972D41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2D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80EE4" w:rsidRPr="00972D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72D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  <w:r w:rsidR="004C6B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14:paraId="0652A519" w14:textId="77777777" w:rsidR="00580EE4" w:rsidRPr="00972D41" w:rsidRDefault="00580EE4" w:rsidP="00580EE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946D73" w14:textId="77777777" w:rsidR="00580EE4" w:rsidRPr="00972D41" w:rsidRDefault="00972D41" w:rsidP="00972D41">
            <w:pPr>
              <w:pStyle w:val="acctfourfigures"/>
              <w:tabs>
                <w:tab w:val="decimal" w:pos="1181"/>
              </w:tabs>
              <w:spacing w:line="240" w:lineRule="auto"/>
              <w:ind w:right="2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2D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80EE4" w:rsidRPr="00972D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72D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</w:t>
            </w:r>
            <w:r w:rsidR="004C6B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</w:tbl>
    <w:p w14:paraId="09D6E4B9" w14:textId="77777777" w:rsidR="00580EE4" w:rsidRDefault="00580EE4" w:rsidP="00836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1411403C" w14:textId="77777777" w:rsidR="00836386" w:rsidRPr="00836386" w:rsidRDefault="00836386" w:rsidP="008B56AD">
      <w:pPr>
        <w:pStyle w:val="ListParagraph"/>
        <w:numPr>
          <w:ilvl w:val="0"/>
          <w:numId w:val="19"/>
        </w:numPr>
        <w:tabs>
          <w:tab w:val="clear" w:pos="680"/>
          <w:tab w:val="clear" w:pos="907"/>
          <w:tab w:val="left" w:pos="900"/>
        </w:tabs>
        <w:ind w:left="900"/>
        <w:rPr>
          <w:rFonts w:asciiTheme="majorBidi" w:hAnsiTheme="majorBidi" w:cstheme="majorBidi"/>
          <w:b/>
          <w:bCs/>
          <w:i/>
          <w:iCs/>
          <w:sz w:val="30"/>
          <w:szCs w:val="30"/>
          <w:lang w:val="th-TH" w:eastAsia="x-none"/>
        </w:rPr>
      </w:pPr>
      <w:r w:rsidRPr="00836386">
        <w:rPr>
          <w:rFonts w:asciiTheme="majorBidi" w:hAnsiTheme="majorBidi"/>
          <w:b/>
          <w:bCs/>
          <w:i/>
          <w:iCs/>
          <w:sz w:val="30"/>
          <w:szCs w:val="30"/>
          <w:cs/>
          <w:lang w:val="th-TH" w:eastAsia="x-none"/>
        </w:rPr>
        <w:t>มาตรฐานการรายงานทางการเงินกลุ่มเครื่องมือทางการเงิน</w:t>
      </w:r>
    </w:p>
    <w:p w14:paraId="74DA0C05" w14:textId="77777777" w:rsidR="00836386" w:rsidRPr="00836386" w:rsidRDefault="00836386" w:rsidP="00836386">
      <w:pPr>
        <w:pStyle w:val="ListParagraph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6C0C0DEE" w14:textId="77777777" w:rsidR="00836386" w:rsidRPr="008B56AD" w:rsidRDefault="00836386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B56AD">
        <w:rPr>
          <w:rFonts w:ascii="Angsana New" w:eastAsia="Calibri" w:hAnsi="Angsana New" w:hint="cs"/>
          <w:spacing w:val="-2"/>
          <w:sz w:val="30"/>
          <w:szCs w:val="30"/>
          <w:cs/>
          <w:lang w:val="en-GB"/>
        </w:rPr>
        <w:t>กลุ่มบริษัท</w:t>
      </w:r>
      <w:r w:rsidRPr="008B56AD">
        <w:rPr>
          <w:rFonts w:ascii="Angsana New" w:hAnsi="Angsana New"/>
          <w:spacing w:val="-2"/>
          <w:sz w:val="30"/>
          <w:szCs w:val="30"/>
          <w:cs/>
        </w:rPr>
        <w:t>ได้</w:t>
      </w:r>
      <w:r w:rsidRPr="008B56AD">
        <w:rPr>
          <w:rFonts w:ascii="Angsana New" w:hAnsi="Angsana New" w:hint="cs"/>
          <w:spacing w:val="-2"/>
          <w:sz w:val="30"/>
          <w:szCs w:val="30"/>
          <w:cs/>
        </w:rPr>
        <w:t xml:space="preserve"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Pr="008B56AD">
        <w:rPr>
          <w:rFonts w:ascii="Angsana New" w:hAnsi="Angsana New"/>
          <w:spacing w:val="-2"/>
          <w:sz w:val="30"/>
          <w:szCs w:val="30"/>
        </w:rPr>
        <w:t xml:space="preserve">1 </w:t>
      </w:r>
      <w:r w:rsidRPr="008B56AD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Pr="008B56AD">
        <w:rPr>
          <w:rFonts w:ascii="Angsana New" w:hAnsi="Angsana New"/>
          <w:spacing w:val="-2"/>
          <w:sz w:val="30"/>
          <w:szCs w:val="30"/>
        </w:rPr>
        <w:t>2</w:t>
      </w:r>
      <w:r w:rsidR="009E5D2A">
        <w:rPr>
          <w:rFonts w:ascii="Angsana New" w:hAnsi="Angsana New"/>
          <w:spacing w:val="-2"/>
          <w:sz w:val="30"/>
          <w:szCs w:val="30"/>
        </w:rPr>
        <w:t>5</w:t>
      </w:r>
      <w:r w:rsidRPr="008B56AD">
        <w:rPr>
          <w:rFonts w:ascii="Angsana New" w:hAnsi="Angsana New"/>
          <w:spacing w:val="-2"/>
          <w:sz w:val="30"/>
          <w:szCs w:val="30"/>
        </w:rPr>
        <w:t xml:space="preserve">63 </w:t>
      </w:r>
      <w:r w:rsidRPr="008B56AD">
        <w:rPr>
          <w:rFonts w:asciiTheme="majorBidi" w:hAnsiTheme="majorBidi" w:cstheme="majorBidi"/>
          <w:spacing w:val="-2"/>
          <w:sz w:val="30"/>
          <w:szCs w:val="30"/>
          <w:cs/>
        </w:rPr>
        <w:t>ดังนั้นกลุ่มบริษัทจึงไม่ปรับปรุงข้อมูลที่นำเสนอในปี</w:t>
      </w:r>
      <w:r w:rsidRPr="008B56AD">
        <w:rPr>
          <w:rFonts w:asciiTheme="majorBidi" w:hAnsiTheme="majorBidi" w:cstheme="majorBidi"/>
          <w:spacing w:val="-2"/>
          <w:sz w:val="30"/>
          <w:szCs w:val="30"/>
        </w:rPr>
        <w:t xml:space="preserve"> 2</w:t>
      </w:r>
      <w:r w:rsidR="009E5D2A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8B56AD">
        <w:rPr>
          <w:rFonts w:asciiTheme="majorBidi" w:hAnsiTheme="majorBidi" w:cstheme="majorBidi"/>
          <w:spacing w:val="-2"/>
          <w:sz w:val="30"/>
          <w:szCs w:val="30"/>
        </w:rPr>
        <w:t>62</w:t>
      </w:r>
    </w:p>
    <w:p w14:paraId="257F55E1" w14:textId="77777777" w:rsidR="00836386" w:rsidRDefault="00836386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highlight w:val="yellow"/>
        </w:rPr>
      </w:pPr>
    </w:p>
    <w:p w14:paraId="210E5A4E" w14:textId="77777777" w:rsidR="00031A4F" w:rsidRPr="00836386" w:rsidRDefault="00031A4F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highlight w:val="yellow"/>
        </w:rPr>
      </w:pPr>
    </w:p>
    <w:p w14:paraId="3EAB1357" w14:textId="77777777" w:rsidR="00836386" w:rsidRDefault="00836386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836386">
        <w:rPr>
          <w:rFonts w:ascii="Angsana New" w:eastAsia="Calibri" w:hAnsi="Angsana New"/>
          <w:sz w:val="30"/>
          <w:szCs w:val="30"/>
          <w:cs/>
          <w:lang w:val="en-GB"/>
        </w:rPr>
        <w:lastRenderedPageBreak/>
        <w:t>มาตรฐานการรายงานทางการเงิน</w:t>
      </w:r>
      <w:r w:rsidRPr="00836386">
        <w:rPr>
          <w:rFonts w:ascii="Angsana New" w:eastAsia="Calibri" w:hAnsi="Angsana New" w:hint="cs"/>
          <w:sz w:val="30"/>
          <w:szCs w:val="30"/>
          <w:cs/>
          <w:lang w:val="en-GB"/>
        </w:rPr>
        <w:t>กลุ่ม</w:t>
      </w:r>
      <w:r w:rsidRPr="00836386">
        <w:rPr>
          <w:rFonts w:ascii="Angsana New" w:eastAsia="Calibri" w:hAnsi="Angsana New"/>
          <w:sz w:val="30"/>
          <w:szCs w:val="30"/>
          <w:cs/>
          <w:lang w:val="en-GB"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836386">
        <w:rPr>
          <w:rFonts w:ascii="Angsana New" w:eastAsia="Calibri" w:hAnsi="Angsana New"/>
          <w:sz w:val="30"/>
          <w:szCs w:val="30"/>
          <w:lang w:val="en-GB"/>
        </w:rPr>
        <w:t xml:space="preserve"> </w:t>
      </w:r>
      <w:r w:rsidRPr="00836386">
        <w:rPr>
          <w:rFonts w:ascii="Angsana New" w:eastAsia="Calibri" w:hAnsi="Angsana New"/>
          <w:sz w:val="30"/>
          <w:szCs w:val="30"/>
          <w:cs/>
          <w:lang w:val="en-GB"/>
        </w:rPr>
        <w:t>โดยผลกระทบจากการถือปฏิบัติตามมาตรฐานการรายงานทางการเงิน</w:t>
      </w:r>
      <w:r w:rsidRPr="00836386">
        <w:rPr>
          <w:rFonts w:ascii="Angsana New" w:eastAsia="Calibri" w:hAnsi="Angsana New" w:hint="cs"/>
          <w:sz w:val="30"/>
          <w:szCs w:val="30"/>
          <w:cs/>
          <w:lang w:val="en-GB"/>
        </w:rPr>
        <w:t>กลุ่ม</w:t>
      </w:r>
      <w:r w:rsidRPr="00836386">
        <w:rPr>
          <w:rFonts w:ascii="Angsana New" w:eastAsia="Calibri" w:hAnsi="Angsana New"/>
          <w:sz w:val="30"/>
          <w:szCs w:val="30"/>
          <w:cs/>
          <w:lang w:val="en-GB"/>
        </w:rPr>
        <w:t xml:space="preserve">เครื่องมือทางการเงิน มีดังนี้ </w:t>
      </w:r>
    </w:p>
    <w:p w14:paraId="4411C281" w14:textId="77777777" w:rsidR="00031A4F" w:rsidRPr="00836386" w:rsidRDefault="00031A4F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  <w:lang w:val="en-GB"/>
        </w:rPr>
      </w:pPr>
    </w:p>
    <w:p w14:paraId="785F96CB" w14:textId="77777777" w:rsidR="00836386" w:rsidRPr="00836386" w:rsidRDefault="00836386" w:rsidP="0083638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836386">
        <w:rPr>
          <w:rFonts w:ascii="Angsana New" w:eastAsia="Calibri" w:hAnsi="Angsana New" w:hint="cs"/>
          <w:sz w:val="30"/>
          <w:szCs w:val="30"/>
          <w:cs/>
          <w:lang w:val="en-GB"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0628D1FA" w14:textId="77777777" w:rsidR="00836386" w:rsidRPr="00972D41" w:rsidRDefault="00836386" w:rsidP="00836386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70C0A68" w14:textId="77777777" w:rsidR="00836386" w:rsidRDefault="00836386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836386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="009E5D2A">
        <w:rPr>
          <w:rFonts w:ascii="Angsana New" w:hAnsi="Angsana New"/>
          <w:sz w:val="30"/>
          <w:szCs w:val="30"/>
        </w:rPr>
        <w:t>9</w:t>
      </w:r>
      <w:r w:rsidRPr="00836386">
        <w:rPr>
          <w:rFonts w:ascii="Angsana New" w:hAnsi="Angsana New"/>
          <w:sz w:val="30"/>
          <w:szCs w:val="30"/>
        </w:rPr>
        <w:t xml:space="preserve"> (“TFRS </w:t>
      </w:r>
      <w:r w:rsidR="009E5D2A">
        <w:rPr>
          <w:rFonts w:ascii="Angsana New" w:hAnsi="Angsana New"/>
          <w:sz w:val="30"/>
          <w:szCs w:val="30"/>
        </w:rPr>
        <w:t>9</w:t>
      </w:r>
      <w:r w:rsidRPr="00836386">
        <w:rPr>
          <w:rFonts w:ascii="Angsana New" w:hAnsi="Angsana New"/>
          <w:sz w:val="30"/>
          <w:szCs w:val="30"/>
        </w:rPr>
        <w:t xml:space="preserve">”) </w:t>
      </w:r>
      <w:r w:rsidRPr="00836386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="009E5D2A">
        <w:rPr>
          <w:rFonts w:ascii="Angsana New" w:hAnsi="Angsana New"/>
          <w:sz w:val="30"/>
          <w:szCs w:val="30"/>
        </w:rPr>
        <w:t>3</w:t>
      </w:r>
      <w:r w:rsidRPr="00836386">
        <w:rPr>
          <w:rFonts w:ascii="Angsana New" w:hAnsi="Angsana New"/>
          <w:sz w:val="30"/>
          <w:szCs w:val="30"/>
        </w:rPr>
        <w:t xml:space="preserve"> </w:t>
      </w:r>
      <w:r w:rsidRPr="00836386">
        <w:rPr>
          <w:rFonts w:ascii="Angsana New" w:hAnsi="Angsana New"/>
          <w:sz w:val="30"/>
          <w:szCs w:val="30"/>
          <w:cs/>
        </w:rPr>
        <w:t>ประเภท ได้แก่</w:t>
      </w:r>
      <w:r w:rsidRPr="00836386">
        <w:rPr>
          <w:rFonts w:ascii="Angsana New" w:hAnsi="Angsana New"/>
          <w:sz w:val="30"/>
          <w:szCs w:val="30"/>
        </w:rPr>
        <w:t xml:space="preserve"> </w:t>
      </w:r>
      <w:r w:rsidRPr="00836386">
        <w:rPr>
          <w:rFonts w:ascii="Angsana New" w:hAnsi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</w:t>
      </w:r>
      <w:r w:rsidRPr="00836386">
        <w:rPr>
          <w:rFonts w:ascii="Angsana New" w:hAnsi="Angsana New" w:hint="cs"/>
          <w:sz w:val="30"/>
          <w:szCs w:val="30"/>
          <w:cs/>
        </w:rPr>
        <w:t xml:space="preserve"> </w:t>
      </w:r>
      <w:r w:rsidRPr="00836386">
        <w:rPr>
          <w:rFonts w:ascii="Angsana New" w:hAnsi="Angsana New"/>
          <w:sz w:val="30"/>
          <w:szCs w:val="30"/>
        </w:rPr>
        <w:t>(FVOCI)</w:t>
      </w:r>
      <w:r w:rsidRPr="00836386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836386">
        <w:rPr>
          <w:rFonts w:ascii="Angsana New" w:hAnsi="Angsana New"/>
          <w:sz w:val="30"/>
          <w:szCs w:val="30"/>
        </w:rPr>
        <w:t xml:space="preserve"> (FVTPL) </w:t>
      </w:r>
      <w:r w:rsidRPr="00836386">
        <w:rPr>
          <w:rFonts w:ascii="Angsana New" w:hAnsi="Angsana New"/>
          <w:sz w:val="30"/>
          <w:szCs w:val="30"/>
          <w:cs/>
        </w:rPr>
        <w:t xml:space="preserve">โดยการจัดประเภทตาม </w:t>
      </w:r>
      <w:r w:rsidRPr="00836386">
        <w:rPr>
          <w:rFonts w:ascii="Angsana New" w:hAnsi="Angsana New"/>
          <w:sz w:val="30"/>
          <w:szCs w:val="30"/>
        </w:rPr>
        <w:t xml:space="preserve">TFRS </w:t>
      </w:r>
      <w:r w:rsidR="009E5D2A">
        <w:rPr>
          <w:rFonts w:ascii="Angsana New" w:hAnsi="Angsana New"/>
          <w:sz w:val="30"/>
          <w:szCs w:val="30"/>
        </w:rPr>
        <w:t>9</w:t>
      </w:r>
      <w:r w:rsidRPr="00836386">
        <w:rPr>
          <w:rFonts w:ascii="Angsana New" w:hAnsi="Angsana New"/>
          <w:sz w:val="30"/>
          <w:szCs w:val="30"/>
        </w:rPr>
        <w:t xml:space="preserve"> </w:t>
      </w:r>
      <w:r w:rsidRPr="00836386">
        <w:rPr>
          <w:rFonts w:ascii="Angsana New" w:hAnsi="Angsana New"/>
          <w:sz w:val="30"/>
          <w:szCs w:val="30"/>
          <w:cs/>
        </w:rPr>
        <w:t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</w:t>
      </w:r>
      <w:r w:rsidRPr="00836386">
        <w:rPr>
          <w:rFonts w:ascii="Angsana New" w:hAnsi="Angsana New"/>
          <w:spacing w:val="-16"/>
          <w:sz w:val="30"/>
          <w:szCs w:val="30"/>
          <w:cs/>
        </w:rPr>
        <w:t>นั้น</w:t>
      </w:r>
      <w:r w:rsidRPr="00836386">
        <w:rPr>
          <w:rFonts w:ascii="Angsana New" w:hAnsi="Angsana New" w:hint="cs"/>
          <w:spacing w:val="-16"/>
          <w:sz w:val="30"/>
          <w:szCs w:val="30"/>
          <w:cs/>
        </w:rPr>
        <w:t xml:space="preserve"> ทั้งนี้ </w:t>
      </w:r>
      <w:r w:rsidRPr="00836386">
        <w:rPr>
          <w:rFonts w:ascii="Angsana New" w:hAnsi="Angsana New"/>
          <w:spacing w:val="-16"/>
          <w:sz w:val="30"/>
          <w:szCs w:val="30"/>
        </w:rPr>
        <w:t xml:space="preserve">TFRS </w:t>
      </w:r>
      <w:r w:rsidR="009E5D2A">
        <w:rPr>
          <w:rFonts w:ascii="Angsana New" w:hAnsi="Angsana New"/>
          <w:spacing w:val="-16"/>
          <w:sz w:val="30"/>
          <w:szCs w:val="30"/>
        </w:rPr>
        <w:t>9</w:t>
      </w:r>
      <w:r w:rsidRPr="00836386">
        <w:rPr>
          <w:rFonts w:ascii="Angsana New" w:hAnsi="Angsana New"/>
          <w:sz w:val="30"/>
          <w:szCs w:val="30"/>
        </w:rPr>
        <w:t xml:space="preserve"> </w:t>
      </w:r>
      <w:r w:rsidRPr="00836386">
        <w:rPr>
          <w:rFonts w:ascii="Angsana New" w:hAnsi="Angsana New" w:hint="cs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9E5D2A">
        <w:rPr>
          <w:rFonts w:ascii="Angsana New" w:hAnsi="Angsana New"/>
          <w:sz w:val="30"/>
          <w:szCs w:val="30"/>
        </w:rPr>
        <w:t>105</w:t>
      </w:r>
    </w:p>
    <w:p w14:paraId="53F82686" w14:textId="77777777" w:rsidR="008B56AD" w:rsidRPr="00836386" w:rsidRDefault="008B56AD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71EACE59" w14:textId="77777777" w:rsidR="00836386" w:rsidRDefault="00836386" w:rsidP="008B56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836386">
        <w:rPr>
          <w:rFonts w:ascii="Angsana New" w:hAnsi="Angsana New" w:hint="cs"/>
          <w:sz w:val="30"/>
          <w:szCs w:val="30"/>
          <w:cs/>
        </w:rPr>
        <w:t>ตาม</w:t>
      </w:r>
      <w:r w:rsidRPr="00836386">
        <w:rPr>
          <w:rFonts w:ascii="Angsana New" w:hAnsi="Angsana New" w:hint="cs"/>
          <w:sz w:val="30"/>
          <w:szCs w:val="30"/>
        </w:rPr>
        <w:t xml:space="preserve"> TFRS </w:t>
      </w:r>
      <w:r w:rsidR="009E5D2A">
        <w:rPr>
          <w:rFonts w:ascii="Angsana New" w:hAnsi="Angsana New"/>
          <w:sz w:val="30"/>
          <w:szCs w:val="30"/>
        </w:rPr>
        <w:t>9</w:t>
      </w:r>
      <w:r w:rsidRPr="00836386">
        <w:rPr>
          <w:rFonts w:ascii="Angsana New" w:hAnsi="Angsana New" w:hint="cs"/>
          <w:sz w:val="30"/>
          <w:szCs w:val="30"/>
        </w:rPr>
        <w:t xml:space="preserve"> </w:t>
      </w:r>
      <w:r w:rsidRPr="00836386">
        <w:rPr>
          <w:rFonts w:ascii="Angsana New" w:hAnsi="Angsana New" w:hint="cs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</w:t>
      </w:r>
      <w:r w:rsidRPr="00836386">
        <w:rPr>
          <w:rFonts w:ascii="Angsana New" w:hAnsi="Angsana New"/>
          <w:sz w:val="30"/>
          <w:szCs w:val="30"/>
          <w:cs/>
        </w:rPr>
        <w:t>กลุ่มบริษัทรับรู้ดอกเบี้ยรับและดอกเบี้ยจ่ายด้วยอัตราดอกเบี้ยตามสัญญา</w:t>
      </w:r>
    </w:p>
    <w:p w14:paraId="57FB2D35" w14:textId="77777777" w:rsidR="00836386" w:rsidRPr="00836386" w:rsidRDefault="00836386" w:rsidP="008B56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5A023447" w14:textId="77777777" w:rsidR="00836386" w:rsidRPr="008B56AD" w:rsidRDefault="00836386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8B56AD">
        <w:rPr>
          <w:rFonts w:ascii="Angsana New" w:hAnsi="Angsana New" w:hint="cs"/>
          <w:sz w:val="30"/>
          <w:szCs w:val="30"/>
          <w:cs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8B56AD">
        <w:rPr>
          <w:rFonts w:ascii="Angsana New" w:hAnsi="Angsana New"/>
          <w:sz w:val="30"/>
          <w:szCs w:val="30"/>
        </w:rPr>
        <w:t xml:space="preserve">TFRS </w:t>
      </w:r>
      <w:r w:rsidR="009E5D2A">
        <w:rPr>
          <w:rFonts w:ascii="Angsana New" w:hAnsi="Angsana New"/>
          <w:sz w:val="30"/>
          <w:szCs w:val="30"/>
        </w:rPr>
        <w:t>9</w:t>
      </w:r>
      <w:r w:rsidRPr="008B56AD">
        <w:rPr>
          <w:rFonts w:ascii="Angsana New" w:hAnsi="Angsana New"/>
          <w:sz w:val="30"/>
          <w:szCs w:val="30"/>
        </w:rPr>
        <w:t xml:space="preserve"> </w:t>
      </w:r>
      <w:r w:rsidRPr="008B56AD">
        <w:rPr>
          <w:rFonts w:ascii="Angsana New" w:hAnsi="Angsana New" w:hint="cs"/>
          <w:sz w:val="30"/>
          <w:szCs w:val="30"/>
          <w:cs/>
        </w:rPr>
        <w:t>รวมถึงการกระทบยอดมูลค่าตามบัญชีของสินทรัพย์ทางการเงินและหนี้สินทางการเงินแต่ละประเภทของ</w:t>
      </w:r>
      <w:r w:rsidRPr="008B56AD">
        <w:rPr>
          <w:rFonts w:ascii="Angsana New" w:eastAsia="Calibri" w:hAnsi="Angsana New" w:hint="cs"/>
          <w:sz w:val="30"/>
          <w:szCs w:val="30"/>
          <w:cs/>
          <w:lang w:val="en-GB"/>
        </w:rPr>
        <w:t>กลุ่มบริษัท</w:t>
      </w:r>
      <w:r w:rsidRPr="008B56AD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Pr="008B56AD">
        <w:rPr>
          <w:rFonts w:ascii="Angsana New" w:hAnsi="Angsana New"/>
          <w:sz w:val="30"/>
          <w:szCs w:val="30"/>
        </w:rPr>
        <w:t xml:space="preserve">1 </w:t>
      </w:r>
      <w:r w:rsidRPr="008B56AD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8B56AD">
        <w:rPr>
          <w:rFonts w:ascii="Angsana New" w:hAnsi="Angsana New"/>
          <w:sz w:val="30"/>
          <w:szCs w:val="30"/>
        </w:rPr>
        <w:t>2</w:t>
      </w:r>
      <w:r w:rsidR="009E5D2A">
        <w:rPr>
          <w:rFonts w:ascii="Angsana New" w:hAnsi="Angsana New"/>
          <w:sz w:val="30"/>
          <w:szCs w:val="30"/>
        </w:rPr>
        <w:t>5</w:t>
      </w:r>
      <w:r w:rsidRPr="008B56AD">
        <w:rPr>
          <w:rFonts w:ascii="Angsana New" w:hAnsi="Angsana New"/>
          <w:sz w:val="30"/>
          <w:szCs w:val="30"/>
        </w:rPr>
        <w:t>63</w:t>
      </w:r>
    </w:p>
    <w:p w14:paraId="219C6275" w14:textId="77777777" w:rsidR="00031A4F" w:rsidRDefault="00031A4F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779F41B" w14:textId="77777777" w:rsidR="00031A4F" w:rsidRDefault="00031A4F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C965BDD" w14:textId="77777777" w:rsidR="00031A4F" w:rsidRDefault="00031A4F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F4F25FE" w14:textId="77777777" w:rsidR="00031A4F" w:rsidRDefault="00031A4F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A717316" w14:textId="77777777" w:rsidR="00031A4F" w:rsidRDefault="00031A4F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D590FD2" w14:textId="77777777" w:rsidR="00031A4F" w:rsidRPr="00836386" w:rsidRDefault="00031A4F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Style w:val="TableGrid"/>
        <w:tblW w:w="891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2"/>
        <w:gridCol w:w="1168"/>
        <w:gridCol w:w="260"/>
        <w:gridCol w:w="1268"/>
        <w:gridCol w:w="240"/>
        <w:gridCol w:w="1202"/>
        <w:gridCol w:w="236"/>
        <w:gridCol w:w="1204"/>
      </w:tblGrid>
      <w:tr w:rsidR="00836386" w:rsidRPr="00836386" w14:paraId="5DE3ABDE" w14:textId="77777777" w:rsidTr="00073331">
        <w:trPr>
          <w:tblHeader/>
        </w:trPr>
        <w:tc>
          <w:tcPr>
            <w:tcW w:w="8910" w:type="dxa"/>
            <w:gridSpan w:val="8"/>
            <w:shd w:val="clear" w:color="auto" w:fill="auto"/>
            <w:vAlign w:val="bottom"/>
          </w:tcPr>
          <w:p w14:paraId="0CC0DCCF" w14:textId="77777777" w:rsidR="00836386" w:rsidRPr="008B56AD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B56A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lastRenderedPageBreak/>
              <w:t>งบการเงินรวม</w:t>
            </w:r>
          </w:p>
        </w:tc>
      </w:tr>
      <w:tr w:rsidR="00836386" w:rsidRPr="00836386" w14:paraId="1CF4B87B" w14:textId="77777777" w:rsidTr="00073331">
        <w:trPr>
          <w:tblHeader/>
        </w:trPr>
        <w:tc>
          <w:tcPr>
            <w:tcW w:w="45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5461C" w14:textId="77777777" w:rsidR="008B56AD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การจัดประเภทตามมาตรฐาน</w:t>
            </w:r>
            <w:r w:rsidRPr="008B56A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เดิม</w:t>
            </w:r>
            <w:r w:rsidRPr="008B56A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  <w:p w14:paraId="369F4736" w14:textId="77777777" w:rsidR="00836386" w:rsidRPr="008B56AD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8B56AD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8B56A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B56AD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9E5D2A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8B56AD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  <w:tc>
          <w:tcPr>
            <w:tcW w:w="260" w:type="dxa"/>
            <w:shd w:val="clear" w:color="auto" w:fill="auto"/>
          </w:tcPr>
          <w:p w14:paraId="177BAE73" w14:textId="77777777" w:rsidR="00836386" w:rsidRPr="008B56AD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15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0355C" w14:textId="77777777" w:rsidR="008B56AD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8B56AD">
              <w:rPr>
                <w:rFonts w:ascii="Angsana New" w:hAnsi="Angsana New"/>
                <w:color w:val="000000"/>
                <w:sz w:val="30"/>
                <w:szCs w:val="30"/>
              </w:rPr>
              <w:t>TFRS 9</w:t>
            </w:r>
          </w:p>
          <w:p w14:paraId="7A6C047A" w14:textId="77777777" w:rsidR="00836386" w:rsidRPr="008B56AD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8B56A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8B56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8B56AD">
              <w:rPr>
                <w:rFonts w:ascii="Angsana New" w:hAnsi="Angsana New"/>
                <w:color w:val="000000"/>
                <w:sz w:val="30"/>
                <w:szCs w:val="30"/>
              </w:rPr>
              <w:t xml:space="preserve"> 2</w:t>
            </w:r>
            <w:r w:rsidR="009E5D2A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8B56AD">
              <w:rPr>
                <w:rFonts w:ascii="Angsana New" w:hAnsi="Angsana New"/>
                <w:color w:val="000000"/>
                <w:sz w:val="30"/>
                <w:szCs w:val="30"/>
              </w:rPr>
              <w:t>63</w:t>
            </w:r>
          </w:p>
        </w:tc>
      </w:tr>
      <w:tr w:rsidR="00836386" w:rsidRPr="00836386" w14:paraId="3402E90F" w14:textId="77777777" w:rsidTr="00073331">
        <w:trPr>
          <w:tblHeader/>
        </w:trPr>
        <w:tc>
          <w:tcPr>
            <w:tcW w:w="3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5F968" w14:textId="77777777" w:rsidR="00836386" w:rsidRPr="00836386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yellow"/>
              </w:rPr>
            </w:pPr>
          </w:p>
          <w:p w14:paraId="444E09DC" w14:textId="77777777" w:rsidR="00836386" w:rsidRPr="00836386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yellow"/>
              </w:rPr>
            </w:pPr>
          </w:p>
          <w:p w14:paraId="00DD192A" w14:textId="77777777" w:rsidR="00836386" w:rsidRPr="00836386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B0460" w14:textId="77777777" w:rsidR="00836386" w:rsidRPr="008B56AD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0" w:type="dxa"/>
            <w:shd w:val="clear" w:color="auto" w:fill="auto"/>
          </w:tcPr>
          <w:p w14:paraId="50839F7B" w14:textId="77777777" w:rsidR="00836386" w:rsidRPr="008B56AD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48A175C" w14:textId="77777777" w:rsidR="00836386" w:rsidRPr="008B56AD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56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มูลค่ายุติธรรมผ่าน</w:t>
            </w:r>
          </w:p>
          <w:p w14:paraId="20AF10EC" w14:textId="77777777" w:rsidR="00836386" w:rsidRPr="008B56AD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728E1CE" w14:textId="77777777" w:rsidR="00836386" w:rsidRPr="008B56AD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766BA540" w14:textId="77777777" w:rsidR="00836386" w:rsidRPr="008B56AD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56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  <w:p w14:paraId="1AAF8D8D" w14:textId="77777777" w:rsidR="00836386" w:rsidRPr="008B56AD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56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ผ่าน</w:t>
            </w:r>
          </w:p>
          <w:p w14:paraId="5BD61318" w14:textId="77777777" w:rsidR="00836386" w:rsidRPr="008B56AD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A75463" w14:textId="77777777" w:rsidR="00836386" w:rsidRPr="008B56AD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45D3D8C" w14:textId="77777777" w:rsidR="00836386" w:rsidRPr="008B56AD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56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ราคาทุน</w:t>
            </w:r>
          </w:p>
          <w:p w14:paraId="780EE6B1" w14:textId="77777777" w:rsidR="00836386" w:rsidRPr="008B56AD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56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</w:p>
          <w:p w14:paraId="6EB51566" w14:textId="77777777" w:rsidR="00836386" w:rsidRPr="008B56AD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 w:rsidR="0007333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8B56A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8B56AD" w:rsidRPr="00836386" w14:paraId="0726C5B0" w14:textId="77777777" w:rsidTr="00073331">
        <w:trPr>
          <w:tblHeader/>
        </w:trPr>
        <w:tc>
          <w:tcPr>
            <w:tcW w:w="3332" w:type="dxa"/>
            <w:shd w:val="clear" w:color="auto" w:fill="auto"/>
            <w:vAlign w:val="bottom"/>
          </w:tcPr>
          <w:p w14:paraId="6EB3B9CA" w14:textId="77777777" w:rsidR="008B56AD" w:rsidRPr="00836386" w:rsidRDefault="008B56AD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5578" w:type="dxa"/>
            <w:gridSpan w:val="7"/>
            <w:shd w:val="clear" w:color="auto" w:fill="auto"/>
            <w:vAlign w:val="bottom"/>
          </w:tcPr>
          <w:p w14:paraId="7FEB7650" w14:textId="77777777" w:rsidR="008B56AD" w:rsidRPr="008B56AD" w:rsidRDefault="008B56AD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8B56AD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="00073331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ล้า</w:t>
            </w:r>
            <w:r w:rsidRPr="008B56AD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นบาท)</w:t>
            </w:r>
          </w:p>
        </w:tc>
      </w:tr>
      <w:tr w:rsidR="00073331" w:rsidRPr="00836386" w14:paraId="477B3C58" w14:textId="77777777" w:rsidTr="00073331">
        <w:tc>
          <w:tcPr>
            <w:tcW w:w="3332" w:type="dxa"/>
            <w:shd w:val="clear" w:color="auto" w:fill="auto"/>
          </w:tcPr>
          <w:p w14:paraId="757AB6B1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FBFA89F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166</w:t>
            </w:r>
          </w:p>
        </w:tc>
        <w:tc>
          <w:tcPr>
            <w:tcW w:w="260" w:type="dxa"/>
            <w:shd w:val="clear" w:color="auto" w:fill="auto"/>
          </w:tcPr>
          <w:p w14:paraId="76B4D392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122572F7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1B82900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5109B27A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10C51D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A66DEBA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166</w:t>
            </w:r>
          </w:p>
        </w:tc>
      </w:tr>
      <w:tr w:rsidR="00073331" w:rsidRPr="00836386" w14:paraId="580C14DC" w14:textId="77777777" w:rsidTr="00073331">
        <w:tc>
          <w:tcPr>
            <w:tcW w:w="3332" w:type="dxa"/>
            <w:shd w:val="clear" w:color="auto" w:fill="auto"/>
          </w:tcPr>
          <w:p w14:paraId="5DC6CD57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B56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EC0667C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6,016</w:t>
            </w:r>
          </w:p>
        </w:tc>
        <w:tc>
          <w:tcPr>
            <w:tcW w:w="260" w:type="dxa"/>
            <w:shd w:val="clear" w:color="auto" w:fill="auto"/>
          </w:tcPr>
          <w:p w14:paraId="262881C2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7B06B9BA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C1014FF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002615E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5E07C0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05C17DC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6,016</w:t>
            </w:r>
          </w:p>
        </w:tc>
      </w:tr>
      <w:tr w:rsidR="00073331" w:rsidRPr="00836386" w14:paraId="21640C1C" w14:textId="77777777" w:rsidTr="00073331">
        <w:tc>
          <w:tcPr>
            <w:tcW w:w="3332" w:type="dxa"/>
            <w:shd w:val="clear" w:color="auto" w:fill="auto"/>
          </w:tcPr>
          <w:p w14:paraId="62890FC4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B56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F2EB5DC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318</w:t>
            </w:r>
          </w:p>
        </w:tc>
        <w:tc>
          <w:tcPr>
            <w:tcW w:w="260" w:type="dxa"/>
            <w:shd w:val="clear" w:color="auto" w:fill="auto"/>
          </w:tcPr>
          <w:p w14:paraId="7E0382B9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7BAF02F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99D3A62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6FD56604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B78BEE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48019A0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318</w:t>
            </w:r>
          </w:p>
        </w:tc>
      </w:tr>
      <w:tr w:rsidR="00073331" w:rsidRPr="00836386" w14:paraId="032A9B3C" w14:textId="77777777" w:rsidTr="00031A4F">
        <w:trPr>
          <w:trHeight w:val="74"/>
        </w:trPr>
        <w:tc>
          <w:tcPr>
            <w:tcW w:w="3332" w:type="dxa"/>
            <w:shd w:val="clear" w:color="auto" w:fill="auto"/>
          </w:tcPr>
          <w:p w14:paraId="163140C0" w14:textId="77777777" w:rsidR="00073331" w:rsidRPr="008B56AD" w:rsidRDefault="00031A4F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A8DD086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</w:p>
        </w:tc>
        <w:tc>
          <w:tcPr>
            <w:tcW w:w="260" w:type="dxa"/>
            <w:shd w:val="clear" w:color="auto" w:fill="auto"/>
          </w:tcPr>
          <w:p w14:paraId="2D85AF86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7CAB717B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82D78AA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637AEAB2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14:paraId="7D8A9FCD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A218651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073331" w:rsidRPr="00836386" w14:paraId="22B5D690" w14:textId="77777777" w:rsidTr="00073331">
        <w:tc>
          <w:tcPr>
            <w:tcW w:w="3332" w:type="dxa"/>
            <w:shd w:val="clear" w:color="auto" w:fill="auto"/>
          </w:tcPr>
          <w:p w14:paraId="1491FD0E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56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A5B4AA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6,530</w:t>
            </w:r>
          </w:p>
        </w:tc>
        <w:tc>
          <w:tcPr>
            <w:tcW w:w="260" w:type="dxa"/>
            <w:shd w:val="clear" w:color="auto" w:fill="auto"/>
          </w:tcPr>
          <w:p w14:paraId="5310BF8A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90EC8C" w14:textId="77777777" w:rsidR="00073331" w:rsidRPr="00073331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733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6CF816B" w14:textId="77777777" w:rsidR="00073331" w:rsidRPr="00073331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A48F14" w14:textId="77777777" w:rsidR="00073331" w:rsidRPr="00073331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14:paraId="0111EEBA" w14:textId="77777777" w:rsidR="00073331" w:rsidRPr="00073331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FFFDBC" w14:textId="77777777" w:rsidR="00073331" w:rsidRPr="00073331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6,500</w:t>
            </w:r>
          </w:p>
        </w:tc>
      </w:tr>
      <w:tr w:rsidR="00073331" w:rsidRPr="00836386" w14:paraId="1894A45A" w14:textId="77777777" w:rsidTr="00073331">
        <w:tc>
          <w:tcPr>
            <w:tcW w:w="3332" w:type="dxa"/>
            <w:shd w:val="clear" w:color="auto" w:fill="auto"/>
          </w:tcPr>
          <w:p w14:paraId="34F5194F" w14:textId="77777777" w:rsidR="00972D41" w:rsidRPr="00836386" w:rsidRDefault="00972D41" w:rsidP="00031A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D8B65E" w14:textId="77777777" w:rsidR="00073331" w:rsidRPr="00836386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14:paraId="49D8FAFE" w14:textId="77777777" w:rsidR="00073331" w:rsidRPr="00836386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21C555" w14:textId="77777777" w:rsidR="00073331" w:rsidRPr="00836386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3E9C064D" w14:textId="77777777" w:rsidR="00073331" w:rsidRPr="00836386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AA8933" w14:textId="77777777" w:rsidR="00073331" w:rsidRPr="00836386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35E191B" w14:textId="77777777" w:rsidR="00073331" w:rsidRPr="00836386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F607C4" w14:textId="77777777" w:rsidR="00073331" w:rsidRPr="00836386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cs/>
              </w:rPr>
            </w:pPr>
          </w:p>
        </w:tc>
      </w:tr>
      <w:tr w:rsidR="00073331" w:rsidRPr="00836386" w14:paraId="2AB2B8F3" w14:textId="77777777" w:rsidTr="00073331">
        <w:tc>
          <w:tcPr>
            <w:tcW w:w="3332" w:type="dxa"/>
            <w:shd w:val="clear" w:color="auto" w:fill="auto"/>
          </w:tcPr>
          <w:p w14:paraId="1971C260" w14:textId="77777777" w:rsidR="00073331" w:rsidRPr="00073331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073331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C3AA0C3" w14:textId="77777777" w:rsidR="00073331" w:rsidRPr="00073331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color w:val="000000"/>
                <w:sz w:val="30"/>
                <w:szCs w:val="30"/>
              </w:rPr>
              <w:t>5,104</w:t>
            </w:r>
          </w:p>
        </w:tc>
        <w:tc>
          <w:tcPr>
            <w:tcW w:w="260" w:type="dxa"/>
            <w:shd w:val="clear" w:color="auto" w:fill="auto"/>
          </w:tcPr>
          <w:p w14:paraId="3036220C" w14:textId="77777777" w:rsidR="00073331" w:rsidRPr="00836386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7C4EB98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88EF9C3" w14:textId="77777777" w:rsidR="00073331" w:rsidRPr="00836386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30109BFC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3CECD7" w14:textId="77777777" w:rsidR="00073331" w:rsidRPr="00836386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456A2DD" w14:textId="77777777" w:rsidR="00073331" w:rsidRPr="00073331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color w:val="000000"/>
                <w:sz w:val="30"/>
                <w:szCs w:val="30"/>
              </w:rPr>
              <w:t>5,104</w:t>
            </w:r>
          </w:p>
        </w:tc>
      </w:tr>
      <w:tr w:rsidR="00073331" w:rsidRPr="00836386" w14:paraId="63158E90" w14:textId="77777777" w:rsidTr="00073331">
        <w:tc>
          <w:tcPr>
            <w:tcW w:w="3332" w:type="dxa"/>
            <w:shd w:val="clear" w:color="auto" w:fill="auto"/>
          </w:tcPr>
          <w:p w14:paraId="256E12C1" w14:textId="77777777" w:rsidR="00073331" w:rsidRPr="00073331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073331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AD22CBD" w14:textId="77777777" w:rsidR="00073331" w:rsidRPr="00073331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color w:val="000000"/>
                <w:sz w:val="30"/>
                <w:szCs w:val="30"/>
              </w:rPr>
              <w:t>2,524</w:t>
            </w:r>
          </w:p>
        </w:tc>
        <w:tc>
          <w:tcPr>
            <w:tcW w:w="260" w:type="dxa"/>
            <w:shd w:val="clear" w:color="auto" w:fill="auto"/>
          </w:tcPr>
          <w:p w14:paraId="3C0B1219" w14:textId="77777777" w:rsidR="00073331" w:rsidRPr="00836386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0FC20ED8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2C02C11" w14:textId="77777777" w:rsidR="00073331" w:rsidRPr="00836386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41675979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E053DE" w14:textId="77777777" w:rsidR="00073331" w:rsidRPr="00836386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CFE4E7B" w14:textId="77777777" w:rsidR="00073331" w:rsidRPr="00073331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color w:val="000000"/>
                <w:sz w:val="30"/>
                <w:szCs w:val="30"/>
              </w:rPr>
              <w:t>2,524</w:t>
            </w:r>
          </w:p>
        </w:tc>
      </w:tr>
      <w:tr w:rsidR="00073331" w:rsidRPr="00836386" w14:paraId="1BE66708" w14:textId="77777777" w:rsidTr="00073331">
        <w:tc>
          <w:tcPr>
            <w:tcW w:w="3332" w:type="dxa"/>
            <w:shd w:val="clear" w:color="auto" w:fill="auto"/>
          </w:tcPr>
          <w:p w14:paraId="4D0B07E6" w14:textId="77777777" w:rsidR="00073331" w:rsidRPr="00073331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073331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B3AD760" w14:textId="77777777" w:rsidR="00073331" w:rsidRPr="00073331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color w:val="000000"/>
                <w:sz w:val="30"/>
                <w:szCs w:val="30"/>
              </w:rPr>
              <w:t>161</w:t>
            </w:r>
          </w:p>
        </w:tc>
        <w:tc>
          <w:tcPr>
            <w:tcW w:w="260" w:type="dxa"/>
            <w:shd w:val="clear" w:color="auto" w:fill="auto"/>
          </w:tcPr>
          <w:p w14:paraId="5B654907" w14:textId="77777777" w:rsidR="00073331" w:rsidRPr="00836386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57AF7280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0C873FE" w14:textId="77777777" w:rsidR="00073331" w:rsidRPr="00836386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516826F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96A7C7" w14:textId="77777777" w:rsidR="00073331" w:rsidRPr="00836386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DAF5F44" w14:textId="77777777" w:rsidR="00073331" w:rsidRPr="00073331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color w:val="000000"/>
                <w:sz w:val="30"/>
                <w:szCs w:val="30"/>
              </w:rPr>
              <w:t>161</w:t>
            </w:r>
          </w:p>
        </w:tc>
      </w:tr>
      <w:tr w:rsidR="00073331" w:rsidRPr="00836386" w14:paraId="5DB92D57" w14:textId="77777777" w:rsidTr="00073331">
        <w:tc>
          <w:tcPr>
            <w:tcW w:w="3332" w:type="dxa"/>
            <w:shd w:val="clear" w:color="auto" w:fill="auto"/>
          </w:tcPr>
          <w:p w14:paraId="710B61A4" w14:textId="77777777" w:rsidR="00073331" w:rsidRPr="00073331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ADB235" w14:textId="77777777" w:rsidR="00073331" w:rsidRPr="00073331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7,789</w:t>
            </w:r>
          </w:p>
        </w:tc>
        <w:tc>
          <w:tcPr>
            <w:tcW w:w="260" w:type="dxa"/>
            <w:shd w:val="clear" w:color="auto" w:fill="auto"/>
          </w:tcPr>
          <w:p w14:paraId="0E9A8F2C" w14:textId="77777777" w:rsidR="00073331" w:rsidRPr="00836386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733E62" w14:textId="77777777" w:rsidR="00073331" w:rsidRPr="00073331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733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22D26AC" w14:textId="77777777" w:rsidR="00073331" w:rsidRPr="00836386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314BA1" w14:textId="77777777" w:rsidR="00073331" w:rsidRPr="00073331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733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2F53B4" w14:textId="77777777" w:rsidR="00073331" w:rsidRPr="00836386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AAEFAA" w14:textId="77777777" w:rsidR="00073331" w:rsidRPr="00073331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7,789</w:t>
            </w:r>
          </w:p>
        </w:tc>
      </w:tr>
    </w:tbl>
    <w:p w14:paraId="240D419E" w14:textId="77777777" w:rsidR="00836386" w:rsidRPr="00836386" w:rsidRDefault="00836386" w:rsidP="008363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highlight w:val="yellow"/>
          <w:lang w:val="en-US" w:eastAsia="en-US"/>
        </w:rPr>
      </w:pPr>
    </w:p>
    <w:tbl>
      <w:tblPr>
        <w:tblStyle w:val="TableGrid"/>
        <w:tblW w:w="891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2"/>
        <w:gridCol w:w="1168"/>
        <w:gridCol w:w="260"/>
        <w:gridCol w:w="1268"/>
        <w:gridCol w:w="240"/>
        <w:gridCol w:w="1202"/>
        <w:gridCol w:w="236"/>
        <w:gridCol w:w="1204"/>
      </w:tblGrid>
      <w:tr w:rsidR="00073331" w:rsidRPr="00836386" w14:paraId="75E1B6D6" w14:textId="77777777" w:rsidTr="003D6616">
        <w:trPr>
          <w:tblHeader/>
        </w:trPr>
        <w:tc>
          <w:tcPr>
            <w:tcW w:w="8910" w:type="dxa"/>
            <w:gridSpan w:val="8"/>
            <w:shd w:val="clear" w:color="auto" w:fill="auto"/>
            <w:vAlign w:val="bottom"/>
          </w:tcPr>
          <w:p w14:paraId="2B9B0A2A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  <w:r w:rsidRPr="0007333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073331" w:rsidRPr="00836386" w14:paraId="31F71B35" w14:textId="77777777" w:rsidTr="003D6616">
        <w:trPr>
          <w:tblHeader/>
        </w:trPr>
        <w:tc>
          <w:tcPr>
            <w:tcW w:w="45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017D1" w14:textId="77777777" w:rsid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การจัดประเภทตามมาตรฐาน</w:t>
            </w:r>
            <w:r w:rsidRPr="008B56A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เดิม</w:t>
            </w:r>
            <w:r w:rsidRPr="008B56A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  <w:p w14:paraId="230E924E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8B56AD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8B56A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B56AD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D16434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8B56AD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  <w:tc>
          <w:tcPr>
            <w:tcW w:w="260" w:type="dxa"/>
            <w:shd w:val="clear" w:color="auto" w:fill="auto"/>
          </w:tcPr>
          <w:p w14:paraId="010F8B0A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15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55A3CC" w14:textId="77777777" w:rsid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8B56AD">
              <w:rPr>
                <w:rFonts w:ascii="Angsana New" w:hAnsi="Angsana New"/>
                <w:color w:val="000000"/>
                <w:sz w:val="30"/>
                <w:szCs w:val="30"/>
              </w:rPr>
              <w:t>TFRS 9</w:t>
            </w:r>
          </w:p>
          <w:p w14:paraId="0C79A68D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8B56A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8B56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8B56AD">
              <w:rPr>
                <w:rFonts w:ascii="Angsana New" w:hAnsi="Angsana New"/>
                <w:color w:val="000000"/>
                <w:sz w:val="30"/>
                <w:szCs w:val="30"/>
              </w:rPr>
              <w:t xml:space="preserve"> 2</w:t>
            </w:r>
            <w:r w:rsidR="00D16434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8B56AD">
              <w:rPr>
                <w:rFonts w:ascii="Angsana New" w:hAnsi="Angsana New"/>
                <w:color w:val="000000"/>
                <w:sz w:val="30"/>
                <w:szCs w:val="30"/>
              </w:rPr>
              <w:t>63</w:t>
            </w:r>
          </w:p>
        </w:tc>
      </w:tr>
      <w:tr w:rsidR="00073331" w:rsidRPr="00836386" w14:paraId="4114876B" w14:textId="77777777" w:rsidTr="003D6616">
        <w:trPr>
          <w:tblHeader/>
        </w:trPr>
        <w:tc>
          <w:tcPr>
            <w:tcW w:w="3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B8BA1" w14:textId="77777777" w:rsidR="00073331" w:rsidRPr="00836386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yellow"/>
              </w:rPr>
            </w:pPr>
          </w:p>
          <w:p w14:paraId="54889559" w14:textId="77777777" w:rsidR="00073331" w:rsidRPr="00836386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yellow"/>
              </w:rPr>
            </w:pPr>
          </w:p>
          <w:p w14:paraId="16D66CE6" w14:textId="77777777" w:rsidR="00073331" w:rsidRPr="00836386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C66CE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0" w:type="dxa"/>
            <w:shd w:val="clear" w:color="auto" w:fill="auto"/>
          </w:tcPr>
          <w:p w14:paraId="4BA0CFF7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73571C7B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56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มูลค่ายุติธรรมผ่าน</w:t>
            </w:r>
          </w:p>
          <w:p w14:paraId="6FEC8E25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1161E32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8914EA4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56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  <w:p w14:paraId="6982A153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56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ผ่าน</w:t>
            </w:r>
          </w:p>
          <w:p w14:paraId="5373CC63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74C6A3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6F5186E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56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ราคาทุน</w:t>
            </w:r>
          </w:p>
          <w:p w14:paraId="43B71D29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56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</w:p>
          <w:p w14:paraId="62E688A2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8B56A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073331" w:rsidRPr="00836386" w14:paraId="642FDB9C" w14:textId="77777777" w:rsidTr="003D6616">
        <w:trPr>
          <w:tblHeader/>
        </w:trPr>
        <w:tc>
          <w:tcPr>
            <w:tcW w:w="3332" w:type="dxa"/>
            <w:shd w:val="clear" w:color="auto" w:fill="auto"/>
            <w:vAlign w:val="bottom"/>
          </w:tcPr>
          <w:p w14:paraId="4B9BE22C" w14:textId="77777777" w:rsidR="00073331" w:rsidRPr="00836386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5578" w:type="dxa"/>
            <w:gridSpan w:val="7"/>
            <w:shd w:val="clear" w:color="auto" w:fill="auto"/>
            <w:vAlign w:val="bottom"/>
          </w:tcPr>
          <w:p w14:paraId="364084B5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8B56AD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ล้า</w:t>
            </w:r>
            <w:r w:rsidRPr="008B56AD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นบาท)</w:t>
            </w:r>
          </w:p>
        </w:tc>
      </w:tr>
      <w:tr w:rsidR="005864BC" w:rsidRPr="00836386" w14:paraId="300FE5CC" w14:textId="77777777" w:rsidTr="003D6616">
        <w:tc>
          <w:tcPr>
            <w:tcW w:w="3332" w:type="dxa"/>
            <w:shd w:val="clear" w:color="auto" w:fill="auto"/>
          </w:tcPr>
          <w:p w14:paraId="1B08D0EE" w14:textId="77777777"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C440B75" w14:textId="77777777"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159</w:t>
            </w:r>
          </w:p>
        </w:tc>
        <w:tc>
          <w:tcPr>
            <w:tcW w:w="260" w:type="dxa"/>
            <w:shd w:val="clear" w:color="auto" w:fill="auto"/>
          </w:tcPr>
          <w:p w14:paraId="19786EE8" w14:textId="77777777"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3C43873C" w14:textId="77777777"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5A7D12E" w14:textId="77777777"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12109706" w14:textId="77777777"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7E7555" w14:textId="77777777"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B68018B" w14:textId="77777777"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159</w:t>
            </w:r>
          </w:p>
        </w:tc>
      </w:tr>
      <w:tr w:rsidR="005864BC" w:rsidRPr="00836386" w14:paraId="144F5D74" w14:textId="77777777" w:rsidTr="003D6616">
        <w:tc>
          <w:tcPr>
            <w:tcW w:w="3332" w:type="dxa"/>
            <w:shd w:val="clear" w:color="auto" w:fill="auto"/>
          </w:tcPr>
          <w:p w14:paraId="6CEF94B4" w14:textId="77777777"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B56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E28B62D" w14:textId="77777777"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6,017</w:t>
            </w:r>
          </w:p>
        </w:tc>
        <w:tc>
          <w:tcPr>
            <w:tcW w:w="260" w:type="dxa"/>
            <w:shd w:val="clear" w:color="auto" w:fill="auto"/>
          </w:tcPr>
          <w:p w14:paraId="3AE1AEB2" w14:textId="77777777"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7EF7AE0A" w14:textId="77777777"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EDCAB7E" w14:textId="77777777"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72ABF655" w14:textId="77777777"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161AEE" w14:textId="77777777"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D1406A2" w14:textId="77777777"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6,017</w:t>
            </w:r>
          </w:p>
        </w:tc>
      </w:tr>
      <w:tr w:rsidR="005864BC" w:rsidRPr="00836386" w14:paraId="1A5C830A" w14:textId="77777777" w:rsidTr="003D6616">
        <w:tc>
          <w:tcPr>
            <w:tcW w:w="3332" w:type="dxa"/>
            <w:shd w:val="clear" w:color="auto" w:fill="auto"/>
          </w:tcPr>
          <w:p w14:paraId="43C0F47F" w14:textId="77777777"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B56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C707F4E" w14:textId="77777777"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350</w:t>
            </w:r>
          </w:p>
        </w:tc>
        <w:tc>
          <w:tcPr>
            <w:tcW w:w="260" w:type="dxa"/>
            <w:shd w:val="clear" w:color="auto" w:fill="auto"/>
          </w:tcPr>
          <w:p w14:paraId="62D0C500" w14:textId="77777777"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7E227FE4" w14:textId="77777777"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C914771" w14:textId="77777777"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3C6E6609" w14:textId="77777777"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4D32A5" w14:textId="77777777"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69CD9CE" w14:textId="77777777"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350</w:t>
            </w:r>
          </w:p>
        </w:tc>
      </w:tr>
      <w:tr w:rsidR="00073331" w:rsidRPr="00836386" w14:paraId="7AB1CEB6" w14:textId="77777777" w:rsidTr="003D6616">
        <w:tc>
          <w:tcPr>
            <w:tcW w:w="3332" w:type="dxa"/>
            <w:shd w:val="clear" w:color="auto" w:fill="auto"/>
          </w:tcPr>
          <w:p w14:paraId="6A1BC9E2" w14:textId="77777777" w:rsidR="00073331" w:rsidRPr="008B56AD" w:rsidRDefault="00031A4F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71CC63B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</w:p>
        </w:tc>
        <w:tc>
          <w:tcPr>
            <w:tcW w:w="260" w:type="dxa"/>
            <w:shd w:val="clear" w:color="auto" w:fill="auto"/>
          </w:tcPr>
          <w:p w14:paraId="35EDAB30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79CD1D89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CF30D73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357D836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14:paraId="7C0E4483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A675EEF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073331" w:rsidRPr="00836386" w14:paraId="57516EC9" w14:textId="77777777" w:rsidTr="003D6616">
        <w:tc>
          <w:tcPr>
            <w:tcW w:w="3332" w:type="dxa"/>
            <w:shd w:val="clear" w:color="auto" w:fill="auto"/>
          </w:tcPr>
          <w:p w14:paraId="12541ECC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56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2E2332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6,5</w:t>
            </w:r>
            <w:r w:rsidR="005864B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56</w:t>
            </w:r>
          </w:p>
        </w:tc>
        <w:tc>
          <w:tcPr>
            <w:tcW w:w="260" w:type="dxa"/>
            <w:shd w:val="clear" w:color="auto" w:fill="auto"/>
          </w:tcPr>
          <w:p w14:paraId="4508F9A6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5E2FE6" w14:textId="77777777" w:rsidR="00073331" w:rsidRP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733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C602ED2" w14:textId="77777777" w:rsidR="00073331" w:rsidRP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F104D6" w14:textId="77777777" w:rsidR="00073331" w:rsidRP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14:paraId="3953315A" w14:textId="77777777" w:rsidR="00073331" w:rsidRP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991899" w14:textId="77777777" w:rsidR="00073331" w:rsidRP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6,5</w:t>
            </w:r>
            <w:r w:rsidR="005864B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26</w:t>
            </w:r>
          </w:p>
        </w:tc>
      </w:tr>
      <w:tr w:rsidR="00073331" w:rsidRPr="00836386" w14:paraId="393E121D" w14:textId="77777777" w:rsidTr="003D6616">
        <w:tc>
          <w:tcPr>
            <w:tcW w:w="3332" w:type="dxa"/>
            <w:shd w:val="clear" w:color="auto" w:fill="auto"/>
          </w:tcPr>
          <w:p w14:paraId="6A14009D" w14:textId="77777777" w:rsidR="00073331" w:rsidRP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073331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เงินกู้ยืมระยะสั้นจากสถาบันการเงิน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C6880F2" w14:textId="77777777" w:rsidR="00073331" w:rsidRP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color w:val="000000"/>
                <w:sz w:val="30"/>
                <w:szCs w:val="30"/>
              </w:rPr>
              <w:t>5,104</w:t>
            </w:r>
          </w:p>
        </w:tc>
        <w:tc>
          <w:tcPr>
            <w:tcW w:w="260" w:type="dxa"/>
            <w:shd w:val="clear" w:color="auto" w:fill="auto"/>
          </w:tcPr>
          <w:p w14:paraId="70278BB1" w14:textId="77777777" w:rsidR="00073331" w:rsidRPr="00836386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382705F4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C1C36D5" w14:textId="77777777" w:rsidR="00073331" w:rsidRPr="00836386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7170775F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A06A3B" w14:textId="77777777" w:rsidR="00073331" w:rsidRPr="00836386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F181081" w14:textId="77777777" w:rsidR="00073331" w:rsidRP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color w:val="000000"/>
                <w:sz w:val="30"/>
                <w:szCs w:val="30"/>
              </w:rPr>
              <w:t>5,104</w:t>
            </w:r>
          </w:p>
        </w:tc>
      </w:tr>
      <w:tr w:rsidR="00073331" w:rsidRPr="00836386" w14:paraId="7C2205A1" w14:textId="77777777" w:rsidTr="003D6616">
        <w:tc>
          <w:tcPr>
            <w:tcW w:w="3332" w:type="dxa"/>
            <w:shd w:val="clear" w:color="auto" w:fill="auto"/>
          </w:tcPr>
          <w:p w14:paraId="1D49A693" w14:textId="77777777" w:rsidR="00073331" w:rsidRP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073331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D88062F" w14:textId="77777777" w:rsidR="00073331" w:rsidRP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color w:val="000000"/>
                <w:sz w:val="30"/>
                <w:szCs w:val="30"/>
              </w:rPr>
              <w:t>2,524</w:t>
            </w:r>
          </w:p>
        </w:tc>
        <w:tc>
          <w:tcPr>
            <w:tcW w:w="260" w:type="dxa"/>
            <w:shd w:val="clear" w:color="auto" w:fill="auto"/>
          </w:tcPr>
          <w:p w14:paraId="5661F611" w14:textId="77777777" w:rsidR="00073331" w:rsidRPr="00836386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0729BE79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77CE8B1" w14:textId="77777777" w:rsidR="00073331" w:rsidRPr="00836386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3DF7CC1B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5E00AC" w14:textId="77777777" w:rsidR="00073331" w:rsidRPr="00836386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F4CB0A8" w14:textId="77777777" w:rsidR="00073331" w:rsidRP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color w:val="000000"/>
                <w:sz w:val="30"/>
                <w:szCs w:val="30"/>
              </w:rPr>
              <w:t>2,524</w:t>
            </w:r>
          </w:p>
        </w:tc>
      </w:tr>
      <w:tr w:rsidR="00073331" w:rsidRPr="00836386" w14:paraId="42514E24" w14:textId="77777777" w:rsidTr="003D6616">
        <w:tc>
          <w:tcPr>
            <w:tcW w:w="3332" w:type="dxa"/>
            <w:shd w:val="clear" w:color="auto" w:fill="auto"/>
          </w:tcPr>
          <w:p w14:paraId="403EE135" w14:textId="77777777" w:rsidR="00073331" w:rsidRP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073331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7528180" w14:textId="77777777" w:rsidR="00073331" w:rsidRP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color w:val="000000"/>
                <w:sz w:val="30"/>
                <w:szCs w:val="30"/>
              </w:rPr>
              <w:t>161</w:t>
            </w:r>
          </w:p>
        </w:tc>
        <w:tc>
          <w:tcPr>
            <w:tcW w:w="260" w:type="dxa"/>
            <w:shd w:val="clear" w:color="auto" w:fill="auto"/>
          </w:tcPr>
          <w:p w14:paraId="433EDDC5" w14:textId="77777777" w:rsidR="00073331" w:rsidRPr="00836386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5DCEB956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EA91239" w14:textId="77777777" w:rsidR="00073331" w:rsidRPr="00836386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172D09D3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DE9375" w14:textId="77777777" w:rsidR="00073331" w:rsidRPr="00836386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6CBC4FF" w14:textId="77777777" w:rsidR="00073331" w:rsidRP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color w:val="000000"/>
                <w:sz w:val="30"/>
                <w:szCs w:val="30"/>
              </w:rPr>
              <w:t>161</w:t>
            </w:r>
          </w:p>
        </w:tc>
      </w:tr>
      <w:tr w:rsidR="00073331" w:rsidRPr="00836386" w14:paraId="27FF37B9" w14:textId="77777777" w:rsidTr="003D6616">
        <w:tc>
          <w:tcPr>
            <w:tcW w:w="3332" w:type="dxa"/>
            <w:shd w:val="clear" w:color="auto" w:fill="auto"/>
          </w:tcPr>
          <w:p w14:paraId="442F9D4F" w14:textId="77777777" w:rsidR="00073331" w:rsidRP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B2BE8E" w14:textId="77777777" w:rsidR="00073331" w:rsidRP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7,789</w:t>
            </w:r>
          </w:p>
        </w:tc>
        <w:tc>
          <w:tcPr>
            <w:tcW w:w="260" w:type="dxa"/>
            <w:shd w:val="clear" w:color="auto" w:fill="auto"/>
          </w:tcPr>
          <w:p w14:paraId="71454C23" w14:textId="77777777" w:rsidR="00073331" w:rsidRPr="00836386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86D2FA" w14:textId="77777777" w:rsidR="00073331" w:rsidRP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733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15888D3" w14:textId="77777777" w:rsidR="00073331" w:rsidRPr="00836386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85F5D8" w14:textId="77777777" w:rsidR="00073331" w:rsidRP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733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354E96" w14:textId="77777777" w:rsidR="00073331" w:rsidRPr="00836386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14B8B8" w14:textId="77777777" w:rsidR="00073331" w:rsidRP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7,789</w:t>
            </w:r>
          </w:p>
        </w:tc>
      </w:tr>
    </w:tbl>
    <w:p w14:paraId="050975A0" w14:textId="77777777" w:rsidR="00073331" w:rsidRPr="005864BC" w:rsidRDefault="00073331" w:rsidP="008363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56F21E31" w14:textId="77777777" w:rsidR="00836386" w:rsidRPr="005864BC" w:rsidRDefault="00836386" w:rsidP="0083638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864BC">
        <w:rPr>
          <w:rFonts w:asciiTheme="majorBidi" w:hAnsiTheme="majorBidi" w:cstheme="majorBidi"/>
          <w:sz w:val="30"/>
          <w:szCs w:val="30"/>
          <w:cs/>
        </w:rPr>
        <w:t>การด้อยค่าของสินทรัพย์ทางการเงินและสินทรัพย์ที่เกิดจากสัญญา</w:t>
      </w:r>
    </w:p>
    <w:p w14:paraId="217D17F1" w14:textId="77777777" w:rsidR="00836386" w:rsidRPr="00836386" w:rsidRDefault="00836386" w:rsidP="00836386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570C3FBB" w14:textId="77777777" w:rsidR="00836386" w:rsidRPr="005B7E00" w:rsidRDefault="00836386" w:rsidP="00836386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5B7E00">
        <w:rPr>
          <w:rFonts w:asciiTheme="majorBidi" w:hAnsiTheme="majorBidi" w:cstheme="majorBidi"/>
          <w:sz w:val="30"/>
          <w:szCs w:val="30"/>
        </w:rPr>
        <w:t>TFRS</w:t>
      </w:r>
      <w:r w:rsidR="004E2C95">
        <w:rPr>
          <w:rFonts w:asciiTheme="majorBidi" w:hAnsiTheme="majorBidi" w:cstheme="majorBidi"/>
          <w:sz w:val="30"/>
          <w:szCs w:val="30"/>
        </w:rPr>
        <w:t xml:space="preserve"> 9</w:t>
      </w:r>
      <w:r w:rsidRPr="005B7E00">
        <w:rPr>
          <w:rFonts w:asciiTheme="majorBidi" w:hAnsiTheme="majorBidi" w:cstheme="majorBidi"/>
          <w:sz w:val="30"/>
          <w:szCs w:val="30"/>
        </w:rPr>
        <w:t xml:space="preserve"> </w:t>
      </w:r>
      <w:r w:rsidRPr="005B7E00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5B7E00">
        <w:rPr>
          <w:rFonts w:asciiTheme="majorBidi" w:hAnsiTheme="majorBidi" w:cstheme="majorBidi"/>
          <w:sz w:val="30"/>
          <w:szCs w:val="30"/>
        </w:rPr>
        <w:t xml:space="preserve"> </w:t>
      </w:r>
      <w:r w:rsidRPr="005B7E00">
        <w:rPr>
          <w:rFonts w:asciiTheme="majorBidi" w:hAnsiTheme="majorBidi" w:cstheme="majorBidi"/>
          <w:sz w:val="30"/>
          <w:szCs w:val="30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5B7E00">
        <w:rPr>
          <w:rFonts w:asciiTheme="majorBidi" w:hAnsiTheme="majorBidi" w:cstheme="majorBidi"/>
          <w:sz w:val="30"/>
          <w:szCs w:val="30"/>
        </w:rPr>
        <w:t xml:space="preserve">TFRS 9 </w:t>
      </w:r>
      <w:r w:rsidRPr="005B7E00">
        <w:rPr>
          <w:rFonts w:asciiTheme="majorBidi" w:hAnsiTheme="majorBidi" w:cstheme="majorBidi"/>
          <w:sz w:val="30"/>
          <w:szCs w:val="30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5B7E00">
        <w:rPr>
          <w:rFonts w:asciiTheme="majorBidi" w:hAnsiTheme="majorBidi" w:cstheme="majorBidi" w:hint="cs"/>
          <w:sz w:val="30"/>
          <w:szCs w:val="30"/>
          <w:cs/>
        </w:rPr>
        <w:t>และพิจารณา</w:t>
      </w:r>
      <w:r w:rsidRPr="005B7E00">
        <w:rPr>
          <w:rFonts w:asciiTheme="majorBidi" w:hAnsiTheme="majorBidi" w:cstheme="majorBidi"/>
          <w:sz w:val="30"/>
          <w:szCs w:val="30"/>
          <w:cs/>
        </w:rPr>
        <w:t>ความน่าจะเป็นถ่วงน้ำหนัก</w:t>
      </w:r>
      <w:r w:rsidRPr="005B7E00">
        <w:rPr>
          <w:rFonts w:asciiTheme="majorBidi" w:hAnsiTheme="majorBidi" w:cstheme="majorBidi"/>
          <w:sz w:val="30"/>
          <w:szCs w:val="30"/>
        </w:rPr>
        <w:t xml:space="preserve"> </w:t>
      </w:r>
      <w:r w:rsidRPr="005B7E00">
        <w:rPr>
          <w:rFonts w:asciiTheme="majorBidi" w:hAnsiTheme="majorBidi" w:cstheme="majorBidi" w:hint="cs"/>
          <w:sz w:val="30"/>
          <w:szCs w:val="30"/>
          <w:cs/>
        </w:rPr>
        <w:t xml:space="preserve">ทั้งนี้ </w:t>
      </w:r>
      <w:r w:rsidRPr="005B7E00">
        <w:rPr>
          <w:rFonts w:asciiTheme="majorBidi" w:hAnsiTheme="majorBidi" w:cstheme="majorBidi"/>
          <w:sz w:val="30"/>
          <w:szCs w:val="30"/>
          <w:cs/>
        </w:rPr>
        <w:t>การพิจารณาด้อยค่า</w:t>
      </w:r>
      <w:r w:rsidRPr="005B7E00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5B7E00">
        <w:rPr>
          <w:rFonts w:asciiTheme="majorBidi" w:hAnsiTheme="majorBidi" w:cstheme="majorBidi"/>
          <w:sz w:val="30"/>
          <w:szCs w:val="30"/>
          <w:cs/>
        </w:rPr>
        <w:t>จะถือปฏิบัติกับสินทรัพย์ทางการเงินที่</w:t>
      </w:r>
      <w:r w:rsidRPr="005B7E00">
        <w:rPr>
          <w:rFonts w:asciiTheme="majorBidi" w:hAnsiTheme="majorBidi" w:cstheme="majorBidi" w:hint="cs"/>
          <w:sz w:val="30"/>
          <w:szCs w:val="30"/>
          <w:cs/>
        </w:rPr>
        <w:t xml:space="preserve">         </w:t>
      </w:r>
      <w:r w:rsidRPr="005B7E00">
        <w:rPr>
          <w:rFonts w:asciiTheme="majorBidi" w:hAnsiTheme="majorBidi" w:cstheme="majorBidi"/>
          <w:sz w:val="30"/>
          <w:szCs w:val="30"/>
          <w:cs/>
        </w:rPr>
        <w:t>วัดมูลค่าด้วยวิธีราคาทุนตัดจำหน่าย</w:t>
      </w:r>
      <w:r w:rsidRPr="005B7E00">
        <w:rPr>
          <w:rFonts w:asciiTheme="majorBidi" w:hAnsiTheme="majorBidi" w:cstheme="majorBidi"/>
          <w:sz w:val="30"/>
          <w:szCs w:val="30"/>
        </w:rPr>
        <w:t xml:space="preserve"> </w:t>
      </w:r>
      <w:r w:rsidRPr="005B7E00">
        <w:rPr>
          <w:rFonts w:asciiTheme="majorBidi" w:hAnsiTheme="majorBidi" w:cstheme="majorBidi" w:hint="cs"/>
          <w:sz w:val="30"/>
          <w:szCs w:val="30"/>
          <w:cs/>
        </w:rPr>
        <w:t>สินทรัพย์ที่เกิดจากสัญญาและเงินลงทุนในตราสารหนี้ที่วัดมูลค่าด้วย</w:t>
      </w:r>
      <w:r w:rsidRPr="005B7E00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มูลค่ายุติธรรมผ่านกำไรขาดทุนเบ็ดเสร็จอื่น </w:t>
      </w:r>
      <w:r w:rsidRPr="005B7E00">
        <w:rPr>
          <w:rFonts w:asciiTheme="majorBidi" w:hAnsiTheme="majorBidi" w:cstheme="majorBidi" w:hint="cs"/>
          <w:sz w:val="30"/>
          <w:szCs w:val="30"/>
          <w:cs/>
        </w:rPr>
        <w:t xml:space="preserve">ลูกหนี้ตามสัญญาเช่า </w:t>
      </w:r>
      <w:r w:rsidRPr="005B7E00">
        <w:rPr>
          <w:rFonts w:asciiTheme="majorBidi" w:hAnsiTheme="majorBidi" w:cstheme="majorBidi"/>
          <w:sz w:val="30"/>
          <w:szCs w:val="30"/>
          <w:cs/>
        </w:rPr>
        <w:t>ซึ่งไม่รวมเงินลงทุนในตราสารทุน</w:t>
      </w:r>
    </w:p>
    <w:p w14:paraId="0BF5D835" w14:textId="77777777" w:rsidR="00836386" w:rsidRPr="005B7E00" w:rsidRDefault="00836386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0"/>
          <w:szCs w:val="20"/>
        </w:rPr>
      </w:pPr>
    </w:p>
    <w:p w14:paraId="7174129D" w14:textId="77777777" w:rsidR="00031A4F" w:rsidRDefault="00031A4F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</w:p>
    <w:p w14:paraId="0CFAF511" w14:textId="77777777" w:rsidR="00031A4F" w:rsidRDefault="00031A4F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</w:p>
    <w:p w14:paraId="12985389" w14:textId="77777777" w:rsidR="00031A4F" w:rsidRDefault="00031A4F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</w:p>
    <w:p w14:paraId="78C977BF" w14:textId="77777777" w:rsidR="00031A4F" w:rsidRDefault="00031A4F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</w:p>
    <w:p w14:paraId="6403D771" w14:textId="77777777" w:rsidR="00031A4F" w:rsidRDefault="00031A4F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</w:p>
    <w:p w14:paraId="026CEA0A" w14:textId="77777777" w:rsidR="00031A4F" w:rsidRDefault="00031A4F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</w:p>
    <w:p w14:paraId="275B28E6" w14:textId="77777777" w:rsidR="00031A4F" w:rsidRDefault="00031A4F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</w:p>
    <w:p w14:paraId="6F3CB9EC" w14:textId="77777777" w:rsidR="00031A4F" w:rsidRDefault="00031A4F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</w:p>
    <w:p w14:paraId="07B596B0" w14:textId="77777777" w:rsidR="00031A4F" w:rsidRDefault="00031A4F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</w:p>
    <w:p w14:paraId="5C628C77" w14:textId="77777777" w:rsidR="005B7E00" w:rsidRDefault="00972D41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  <w:r w:rsidRPr="00972D41">
        <w:rPr>
          <w:rFonts w:asciiTheme="majorBidi" w:hAnsiTheme="majorBidi"/>
          <w:sz w:val="30"/>
          <w:szCs w:val="30"/>
          <w:cs/>
        </w:rPr>
        <w:lastRenderedPageBreak/>
        <w:t xml:space="preserve">กลุ่มบริษัทได้ประเมินการด้อยค่าตาม </w:t>
      </w:r>
      <w:r w:rsidRPr="00972D41">
        <w:rPr>
          <w:rFonts w:asciiTheme="majorBidi" w:hAnsiTheme="majorBidi" w:cstheme="majorBidi"/>
          <w:sz w:val="30"/>
          <w:szCs w:val="30"/>
        </w:rPr>
        <w:t>TFRS</w:t>
      </w:r>
      <w:r w:rsidR="004E2C95">
        <w:rPr>
          <w:rFonts w:asciiTheme="majorBidi" w:hAnsiTheme="majorBidi" w:cstheme="majorBidi"/>
          <w:sz w:val="30"/>
          <w:szCs w:val="30"/>
        </w:rPr>
        <w:t xml:space="preserve"> 9</w:t>
      </w:r>
      <w:r w:rsidRPr="00972D41">
        <w:rPr>
          <w:rFonts w:asciiTheme="majorBidi" w:hAnsiTheme="majorBidi" w:cstheme="majorBidi"/>
          <w:sz w:val="30"/>
          <w:szCs w:val="30"/>
        </w:rPr>
        <w:t xml:space="preserve"> </w:t>
      </w:r>
      <w:r w:rsidRPr="00972D41">
        <w:rPr>
          <w:rFonts w:asciiTheme="majorBidi" w:hAnsiTheme="majorBidi"/>
          <w:sz w:val="30"/>
          <w:szCs w:val="30"/>
          <w:cs/>
        </w:rPr>
        <w:t>ณ วันที่</w:t>
      </w:r>
      <w:r w:rsidR="004E2C95">
        <w:rPr>
          <w:rFonts w:asciiTheme="majorBidi" w:hAnsiTheme="majorBidi"/>
          <w:sz w:val="30"/>
          <w:szCs w:val="30"/>
        </w:rPr>
        <w:t xml:space="preserve"> 1</w:t>
      </w:r>
      <w:r w:rsidRPr="00972D41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4E2C95">
        <w:rPr>
          <w:rFonts w:asciiTheme="majorBidi" w:hAnsiTheme="majorBidi"/>
          <w:sz w:val="30"/>
          <w:szCs w:val="30"/>
        </w:rPr>
        <w:t>2</w:t>
      </w:r>
      <w:r w:rsidR="00D16434">
        <w:rPr>
          <w:rFonts w:asciiTheme="majorBidi" w:hAnsiTheme="majorBidi"/>
          <w:sz w:val="30"/>
          <w:szCs w:val="30"/>
        </w:rPr>
        <w:t>5</w:t>
      </w:r>
      <w:r w:rsidR="004E2C95">
        <w:rPr>
          <w:rFonts w:asciiTheme="majorBidi" w:hAnsiTheme="majorBidi"/>
          <w:sz w:val="30"/>
          <w:szCs w:val="30"/>
        </w:rPr>
        <w:t xml:space="preserve">63 </w:t>
      </w:r>
      <w:r w:rsidRPr="00972D41">
        <w:rPr>
          <w:rFonts w:asciiTheme="majorBidi" w:hAnsiTheme="majorBidi"/>
          <w:sz w:val="30"/>
          <w:szCs w:val="30"/>
          <w:cs/>
        </w:rPr>
        <w:t>ส่งผลให้มีค่าเผื่อผลขาดทุนจากการด้อยค่าเพิ่มขึ้น ดังนี้</w:t>
      </w:r>
    </w:p>
    <w:p w14:paraId="4BB3A9B7" w14:textId="77777777" w:rsidR="00031A4F" w:rsidRPr="005B7E00" w:rsidRDefault="00031A4F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55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50"/>
        <w:gridCol w:w="1260"/>
        <w:gridCol w:w="180"/>
        <w:gridCol w:w="1260"/>
      </w:tblGrid>
      <w:tr w:rsidR="00972D41" w:rsidRPr="007C1364" w14:paraId="4EA0696E" w14:textId="77777777" w:rsidTr="00972D41">
        <w:trPr>
          <w:cantSplit/>
          <w:tblHeader/>
        </w:trPr>
        <w:tc>
          <w:tcPr>
            <w:tcW w:w="5850" w:type="dxa"/>
            <w:shd w:val="clear" w:color="auto" w:fill="auto"/>
            <w:vAlign w:val="bottom"/>
          </w:tcPr>
          <w:p w14:paraId="4682AE51" w14:textId="77777777" w:rsidR="00972D41" w:rsidRPr="00972D41" w:rsidRDefault="00972D41" w:rsidP="00473A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66354A" w14:textId="77777777" w:rsidR="00972D41" w:rsidRPr="00972D41" w:rsidRDefault="00972D41" w:rsidP="00473AAC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521725E2" w14:textId="77777777" w:rsidR="00972D41" w:rsidRPr="00972D41" w:rsidRDefault="00972D41" w:rsidP="00473AAC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72D4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5D152C50" w14:textId="77777777" w:rsidR="00972D41" w:rsidRPr="00972D41" w:rsidRDefault="00972D41" w:rsidP="00473AA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51D168" w14:textId="77777777" w:rsidR="00972D41" w:rsidRPr="00972D41" w:rsidRDefault="00972D41" w:rsidP="00473AAC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72D4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2DDB3C2E" w14:textId="77777777" w:rsidR="00972D41" w:rsidRPr="00972D41" w:rsidRDefault="00972D41" w:rsidP="00473AAC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972D4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972D4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972D41" w:rsidRPr="007C1364" w14:paraId="68029ECE" w14:textId="77777777" w:rsidTr="00972D41">
        <w:trPr>
          <w:cantSplit/>
          <w:tblHeader/>
        </w:trPr>
        <w:tc>
          <w:tcPr>
            <w:tcW w:w="5850" w:type="dxa"/>
          </w:tcPr>
          <w:p w14:paraId="7AF98E0E" w14:textId="77777777" w:rsidR="00972D41" w:rsidRPr="00972D41" w:rsidRDefault="00972D41" w:rsidP="00473AA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52CB9AE8" w14:textId="77777777" w:rsidR="00972D41" w:rsidRPr="00972D41" w:rsidRDefault="00972D41" w:rsidP="00473AA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72D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972D41" w:rsidRPr="007C1364" w14:paraId="4BEF5F5E" w14:textId="77777777" w:rsidTr="00972D41">
        <w:trPr>
          <w:cantSplit/>
          <w:trHeight w:val="191"/>
        </w:trPr>
        <w:tc>
          <w:tcPr>
            <w:tcW w:w="5850" w:type="dxa"/>
          </w:tcPr>
          <w:p w14:paraId="47932D96" w14:textId="77777777" w:rsidR="00972D41" w:rsidRPr="00972D41" w:rsidRDefault="00972D41" w:rsidP="00473AAC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2D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972D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72D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72D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164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972D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260" w:type="dxa"/>
          </w:tcPr>
          <w:p w14:paraId="7448AAC8" w14:textId="77777777" w:rsidR="00972D41" w:rsidRPr="00972D41" w:rsidRDefault="00972D41" w:rsidP="00473AA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2CCABF3" w14:textId="77777777" w:rsidR="00972D41" w:rsidRPr="00972D41" w:rsidRDefault="00972D41" w:rsidP="00473AA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ED5555" w14:textId="77777777" w:rsidR="00972D41" w:rsidRPr="00972D41" w:rsidRDefault="00972D41" w:rsidP="00473AA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2D41" w:rsidRPr="007C1364" w14:paraId="3335F9C2" w14:textId="77777777" w:rsidTr="00972D41">
        <w:trPr>
          <w:cantSplit/>
          <w:trHeight w:val="191"/>
        </w:trPr>
        <w:tc>
          <w:tcPr>
            <w:tcW w:w="5850" w:type="dxa"/>
          </w:tcPr>
          <w:p w14:paraId="392A698C" w14:textId="77777777" w:rsidR="00972D41" w:rsidRPr="00972D41" w:rsidRDefault="00972D41" w:rsidP="00473AAC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D4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  <w:r w:rsidRPr="00972D4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72D4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72D4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2B1FF5E1" w14:textId="77777777" w:rsidR="00972D41" w:rsidRPr="00972D41" w:rsidRDefault="00972D41" w:rsidP="00972D4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163</w:t>
            </w:r>
          </w:p>
        </w:tc>
        <w:tc>
          <w:tcPr>
            <w:tcW w:w="180" w:type="dxa"/>
          </w:tcPr>
          <w:p w14:paraId="0428804C" w14:textId="77777777" w:rsidR="00972D41" w:rsidRPr="00972D41" w:rsidRDefault="00972D41" w:rsidP="00473AA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CEA8FF" w14:textId="77777777" w:rsidR="00972D41" w:rsidRPr="00972D41" w:rsidRDefault="00972D41" w:rsidP="00972D4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</w:tr>
      <w:tr w:rsidR="00972D41" w:rsidRPr="00CB2567" w14:paraId="298F0E50" w14:textId="77777777" w:rsidTr="00972D41">
        <w:trPr>
          <w:cantSplit/>
          <w:trHeight w:val="191"/>
        </w:trPr>
        <w:tc>
          <w:tcPr>
            <w:tcW w:w="5850" w:type="dxa"/>
          </w:tcPr>
          <w:p w14:paraId="38BB4704" w14:textId="77777777" w:rsidR="00972D41" w:rsidRPr="00972D41" w:rsidRDefault="00972D41" w:rsidP="00972D41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972D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3A03F7F" w14:textId="77777777" w:rsidR="00972D41" w:rsidRPr="00972D41" w:rsidRDefault="00972D41" w:rsidP="00972D4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72D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163</w:t>
            </w:r>
          </w:p>
        </w:tc>
        <w:tc>
          <w:tcPr>
            <w:tcW w:w="180" w:type="dxa"/>
          </w:tcPr>
          <w:p w14:paraId="35B092DA" w14:textId="77777777" w:rsidR="00972D41" w:rsidRPr="00972D41" w:rsidRDefault="00972D41" w:rsidP="00972D4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1FE7303" w14:textId="77777777" w:rsidR="00972D41" w:rsidRPr="00972D41" w:rsidRDefault="00972D41" w:rsidP="00972D4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</w:t>
            </w:r>
          </w:p>
        </w:tc>
      </w:tr>
      <w:tr w:rsidR="00972D41" w:rsidRPr="007C1364" w14:paraId="09CF6A24" w14:textId="77777777" w:rsidTr="00972D41">
        <w:trPr>
          <w:cantSplit/>
          <w:trHeight w:val="191"/>
        </w:trPr>
        <w:tc>
          <w:tcPr>
            <w:tcW w:w="5850" w:type="dxa"/>
          </w:tcPr>
          <w:p w14:paraId="7024CCD4" w14:textId="77777777" w:rsidR="00972D41" w:rsidRPr="00972D41" w:rsidRDefault="00972D41" w:rsidP="00473AAC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72D4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ผลขาดทุนจาก</w:t>
            </w:r>
            <w:r w:rsidRPr="00972D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การด้อยค่าที่รับรู้เพิ่มเติม ณ วันที่ </w:t>
            </w:r>
            <w:r w:rsidRPr="00972D4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1 </w:t>
            </w:r>
            <w:r w:rsidRPr="00972D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972D4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2563 </w:t>
            </w:r>
            <w:r w:rsidRPr="00972D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260" w:type="dxa"/>
          </w:tcPr>
          <w:p w14:paraId="4ED2E2F1" w14:textId="77777777" w:rsidR="00972D41" w:rsidRPr="00972D41" w:rsidRDefault="00972D41" w:rsidP="00972D4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B591032" w14:textId="77777777" w:rsidR="00972D41" w:rsidRPr="00972D41" w:rsidRDefault="00972D41" w:rsidP="00473AA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CEFD11" w14:textId="77777777" w:rsidR="00972D41" w:rsidRPr="00972D41" w:rsidRDefault="00972D41" w:rsidP="00972D4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2D41" w:rsidRPr="007C1364" w14:paraId="50427F35" w14:textId="77777777" w:rsidTr="00972D41">
        <w:trPr>
          <w:cantSplit/>
        </w:trPr>
        <w:tc>
          <w:tcPr>
            <w:tcW w:w="5850" w:type="dxa"/>
          </w:tcPr>
          <w:p w14:paraId="7527AF62" w14:textId="77777777" w:rsidR="00972D41" w:rsidRPr="00972D41" w:rsidRDefault="00972D41" w:rsidP="00972D41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72D4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0E80274F" w14:textId="77777777" w:rsidR="00972D41" w:rsidRPr="00972D41" w:rsidRDefault="00972D41" w:rsidP="00972D4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80" w:type="dxa"/>
          </w:tcPr>
          <w:p w14:paraId="6570B9F8" w14:textId="77777777" w:rsidR="00972D41" w:rsidRPr="00972D41" w:rsidRDefault="00972D41" w:rsidP="00473AA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9B48BE" w14:textId="77777777" w:rsidR="00972D41" w:rsidRPr="00972D41" w:rsidRDefault="00972D41" w:rsidP="00972D4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972D41" w:rsidRPr="007C1364" w14:paraId="0383282E" w14:textId="77777777" w:rsidTr="00972D41">
        <w:trPr>
          <w:cantSplit/>
        </w:trPr>
        <w:tc>
          <w:tcPr>
            <w:tcW w:w="5850" w:type="dxa"/>
            <w:vAlign w:val="bottom"/>
          </w:tcPr>
          <w:p w14:paraId="2216FA75" w14:textId="77777777" w:rsidR="00972D41" w:rsidRPr="00972D41" w:rsidRDefault="00972D41" w:rsidP="00473AAC">
            <w:pPr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2D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972D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972D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72D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932B0D" w14:textId="77777777" w:rsidR="00972D41" w:rsidRPr="00972D41" w:rsidRDefault="00972D41" w:rsidP="00972D4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</w:t>
            </w:r>
          </w:p>
        </w:tc>
        <w:tc>
          <w:tcPr>
            <w:tcW w:w="180" w:type="dxa"/>
          </w:tcPr>
          <w:p w14:paraId="36E775AE" w14:textId="77777777" w:rsidR="00972D41" w:rsidRPr="00972D41" w:rsidRDefault="00972D41" w:rsidP="00473AA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9A5386" w14:textId="77777777" w:rsidR="00972D41" w:rsidRPr="00972D41" w:rsidRDefault="00972D41" w:rsidP="00972D4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</w:t>
            </w:r>
          </w:p>
        </w:tc>
      </w:tr>
    </w:tbl>
    <w:p w14:paraId="59A920C9" w14:textId="77777777" w:rsidR="004E2C95" w:rsidRDefault="004E2C95" w:rsidP="008363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485BA213" w14:textId="77777777" w:rsidR="004E2C95" w:rsidRPr="004E2C95" w:rsidRDefault="004E2C95" w:rsidP="004E2C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pacing w:val="6"/>
          <w:sz w:val="30"/>
          <w:szCs w:val="30"/>
        </w:rPr>
      </w:pPr>
      <w:r w:rsidRPr="004E2C95">
        <w:rPr>
          <w:rFonts w:asciiTheme="majorBidi" w:hAnsiTheme="majorBidi" w:hint="cs"/>
          <w:spacing w:val="6"/>
          <w:sz w:val="30"/>
          <w:szCs w:val="30"/>
          <w:cs/>
        </w:rPr>
        <w:t>กลุ่มบริษัท</w:t>
      </w:r>
      <w:r w:rsidRPr="004E2C95">
        <w:rPr>
          <w:rFonts w:asciiTheme="majorBidi" w:hAnsiTheme="majorBidi"/>
          <w:spacing w:val="6"/>
          <w:sz w:val="30"/>
          <w:szCs w:val="30"/>
          <w:cs/>
        </w:rPr>
        <w:t>เลือกที่จะรับรู้</w:t>
      </w:r>
      <w:r w:rsidRPr="004E2C95">
        <w:rPr>
          <w:rFonts w:asciiTheme="majorBidi" w:hAnsiTheme="majorBidi" w:hint="cs"/>
          <w:spacing w:val="6"/>
          <w:sz w:val="30"/>
          <w:szCs w:val="30"/>
          <w:cs/>
        </w:rPr>
        <w:t>การเพิ่มขึ้นของผลขาดทุนจากการด้อยค่าโดย</w:t>
      </w:r>
      <w:r w:rsidRPr="004E2C95">
        <w:rPr>
          <w:rFonts w:asciiTheme="majorBidi" w:hAnsiTheme="majorBidi"/>
          <w:spacing w:val="6"/>
          <w:sz w:val="30"/>
          <w:szCs w:val="30"/>
          <w:cs/>
        </w:rPr>
        <w:t>ปรับปรุงกับกำไรสะสม</w:t>
      </w:r>
      <w:r w:rsidRPr="004E2C95">
        <w:rPr>
          <w:rFonts w:asciiTheme="majorBidi" w:hAnsiTheme="majorBidi"/>
          <w:spacing w:val="6"/>
          <w:sz w:val="30"/>
          <w:szCs w:val="30"/>
        </w:rPr>
        <w:t xml:space="preserve"> </w:t>
      </w:r>
      <w:r w:rsidRPr="004E2C95">
        <w:rPr>
          <w:rFonts w:asciiTheme="majorBidi" w:hAnsiTheme="majorBidi"/>
          <w:spacing w:val="6"/>
          <w:sz w:val="30"/>
          <w:szCs w:val="30"/>
          <w:cs/>
        </w:rPr>
        <w:t xml:space="preserve">ณ วันที่ </w:t>
      </w:r>
      <w:r w:rsidRPr="004E2C95">
        <w:rPr>
          <w:rFonts w:asciiTheme="majorBidi" w:hAnsiTheme="majorBidi"/>
          <w:spacing w:val="6"/>
          <w:sz w:val="30"/>
          <w:szCs w:val="30"/>
        </w:rPr>
        <w:t xml:space="preserve">1 </w:t>
      </w:r>
      <w:r w:rsidRPr="004E2C95">
        <w:rPr>
          <w:rFonts w:asciiTheme="majorBidi" w:hAnsiTheme="majorBidi"/>
          <w:spacing w:val="6"/>
          <w:sz w:val="30"/>
          <w:szCs w:val="30"/>
          <w:cs/>
        </w:rPr>
        <w:t xml:space="preserve">มกราคม </w:t>
      </w:r>
      <w:r w:rsidRPr="004E2C95">
        <w:rPr>
          <w:rFonts w:asciiTheme="majorBidi" w:hAnsiTheme="majorBidi"/>
          <w:spacing w:val="6"/>
          <w:sz w:val="30"/>
          <w:szCs w:val="30"/>
        </w:rPr>
        <w:t>2</w:t>
      </w:r>
      <w:r w:rsidR="00D16434">
        <w:rPr>
          <w:rFonts w:asciiTheme="majorBidi" w:hAnsiTheme="majorBidi"/>
          <w:spacing w:val="6"/>
          <w:sz w:val="30"/>
          <w:szCs w:val="30"/>
        </w:rPr>
        <w:t>5</w:t>
      </w:r>
      <w:r w:rsidRPr="004E2C95">
        <w:rPr>
          <w:rFonts w:asciiTheme="majorBidi" w:hAnsiTheme="majorBidi"/>
          <w:spacing w:val="6"/>
          <w:sz w:val="30"/>
          <w:szCs w:val="30"/>
        </w:rPr>
        <w:t>63</w:t>
      </w:r>
    </w:p>
    <w:p w14:paraId="7E6591AF" w14:textId="77777777" w:rsidR="004E2C95" w:rsidRDefault="004E2C95" w:rsidP="008363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1992DE2A" w14:textId="77777777" w:rsidR="00836386" w:rsidRPr="006A1747" w:rsidRDefault="00836386" w:rsidP="00836386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6A1747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16 </w:t>
      </w:r>
      <w:r w:rsidRPr="006A174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3261A0D7" w14:textId="77777777" w:rsidR="00836386" w:rsidRPr="006A1747" w:rsidRDefault="00836386" w:rsidP="008363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666418B1" w14:textId="1DB243DD" w:rsidR="00836386" w:rsidRDefault="00836386" w:rsidP="008363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6A1747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ตั้งแต่วันที่ </w:t>
      </w:r>
      <w:r w:rsidRPr="006A1747">
        <w:rPr>
          <w:rFonts w:asciiTheme="majorBidi" w:hAnsiTheme="majorBidi" w:cstheme="majorBidi"/>
          <w:sz w:val="30"/>
          <w:szCs w:val="30"/>
          <w:lang w:val="en-US" w:eastAsia="en-US"/>
        </w:rPr>
        <w:t xml:space="preserve">1 </w:t>
      </w:r>
      <w:r w:rsidRPr="006A1747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มกราคม </w:t>
      </w:r>
      <w:r w:rsidRPr="006A1747">
        <w:rPr>
          <w:rFonts w:asciiTheme="majorBidi" w:hAnsiTheme="majorBidi" w:cstheme="majorBidi"/>
          <w:sz w:val="30"/>
          <w:szCs w:val="30"/>
          <w:lang w:val="en-US" w:eastAsia="en-US"/>
        </w:rPr>
        <w:t>2</w:t>
      </w:r>
      <w:r w:rsidR="00D16434">
        <w:rPr>
          <w:rFonts w:asciiTheme="majorBidi" w:hAnsiTheme="majorBidi" w:cstheme="majorBidi"/>
          <w:sz w:val="30"/>
          <w:szCs w:val="30"/>
          <w:lang w:val="en-US" w:eastAsia="en-US"/>
        </w:rPr>
        <w:t>5</w:t>
      </w:r>
      <w:r w:rsidRPr="006A1747">
        <w:rPr>
          <w:rFonts w:asciiTheme="majorBidi" w:hAnsiTheme="majorBidi" w:cstheme="majorBidi"/>
          <w:sz w:val="30"/>
          <w:szCs w:val="30"/>
          <w:lang w:val="en-US" w:eastAsia="en-US"/>
        </w:rPr>
        <w:t xml:space="preserve">63 </w:t>
      </w:r>
      <w:r w:rsidRPr="006A1747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กลุ่มบริษัทถือปฏิบัติตาม </w:t>
      </w:r>
      <w:r w:rsidRPr="006A1747">
        <w:rPr>
          <w:rFonts w:asciiTheme="majorBidi" w:hAnsiTheme="majorBidi" w:cstheme="majorBidi"/>
          <w:sz w:val="30"/>
          <w:szCs w:val="30"/>
          <w:lang w:val="en-US" w:eastAsia="en-US"/>
        </w:rPr>
        <w:t>TFRS</w:t>
      </w:r>
      <w:r>
        <w:rPr>
          <w:rFonts w:asciiTheme="majorBidi" w:hAnsiTheme="majorBidi" w:cstheme="majorBidi"/>
          <w:sz w:val="30"/>
          <w:szCs w:val="30"/>
          <w:lang w:val="en-US" w:eastAsia="en-US"/>
        </w:rPr>
        <w:t xml:space="preserve"> </w:t>
      </w:r>
      <w:r w:rsidR="00D16434">
        <w:rPr>
          <w:rFonts w:asciiTheme="majorBidi" w:hAnsiTheme="majorBidi" w:cstheme="majorBidi"/>
          <w:sz w:val="30"/>
          <w:szCs w:val="30"/>
          <w:lang w:val="en-US" w:eastAsia="en-US"/>
        </w:rPr>
        <w:t>1</w:t>
      </w:r>
      <w:r w:rsidR="00B36C66">
        <w:rPr>
          <w:rFonts w:asciiTheme="majorBidi" w:hAnsiTheme="majorBidi" w:cstheme="majorBidi"/>
          <w:sz w:val="30"/>
          <w:szCs w:val="30"/>
          <w:lang w:val="en-US" w:eastAsia="en-US"/>
        </w:rPr>
        <w:t>6</w:t>
      </w:r>
      <w:r w:rsidRPr="006A1747">
        <w:rPr>
          <w:rFonts w:asciiTheme="majorBidi" w:hAnsiTheme="majorBidi" w:cstheme="majorBidi"/>
          <w:sz w:val="30"/>
          <w:szCs w:val="30"/>
          <w:lang w:val="en-US" w:eastAsia="en-US"/>
        </w:rPr>
        <w:t xml:space="preserve"> </w:t>
      </w:r>
      <w:r w:rsidRPr="006A1747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D16434">
        <w:rPr>
          <w:rFonts w:asciiTheme="majorBidi" w:hAnsiTheme="majorBidi" w:cstheme="majorBidi"/>
          <w:sz w:val="30"/>
          <w:szCs w:val="30"/>
          <w:lang w:val="en-US" w:eastAsia="en-US"/>
        </w:rPr>
        <w:t>17</w:t>
      </w:r>
      <w:r w:rsidRPr="006A1747">
        <w:rPr>
          <w:rFonts w:asciiTheme="majorBidi" w:hAnsiTheme="majorBidi" w:cstheme="majorBidi"/>
          <w:sz w:val="30"/>
          <w:szCs w:val="30"/>
          <w:lang w:val="en-US" w:eastAsia="en-US"/>
        </w:rPr>
        <w:t xml:space="preserve"> </w:t>
      </w:r>
      <w:r w:rsidRPr="006A1747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เรื่อง </w:t>
      </w:r>
      <w:r w:rsidRPr="004E2C95">
        <w:rPr>
          <w:rFonts w:asciiTheme="majorBidi" w:hAnsiTheme="majorBidi" w:cstheme="majorBidi"/>
          <w:i/>
          <w:iCs/>
          <w:sz w:val="30"/>
          <w:szCs w:val="30"/>
          <w:cs/>
          <w:lang w:val="en-US" w:eastAsia="en-US"/>
        </w:rPr>
        <w:t>สัญญาเช่า</w:t>
      </w:r>
      <w:r w:rsidRPr="006A1747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 </w:t>
      </w:r>
      <w:r w:rsidRPr="006A1747">
        <w:rPr>
          <w:rFonts w:asciiTheme="majorBidi" w:hAnsiTheme="majorBidi" w:cstheme="majorBidi"/>
          <w:sz w:val="30"/>
          <w:szCs w:val="30"/>
          <w:lang w:val="en-US" w:eastAsia="en-US"/>
        </w:rPr>
        <w:t xml:space="preserve">(TAS </w:t>
      </w:r>
      <w:r w:rsidR="00D16434">
        <w:rPr>
          <w:rFonts w:asciiTheme="majorBidi" w:hAnsiTheme="majorBidi" w:cstheme="majorBidi"/>
          <w:sz w:val="30"/>
          <w:szCs w:val="30"/>
          <w:lang w:val="en-US" w:eastAsia="en-US"/>
        </w:rPr>
        <w:t>17</w:t>
      </w:r>
      <w:r w:rsidRPr="006A1747">
        <w:rPr>
          <w:rFonts w:asciiTheme="majorBidi" w:hAnsiTheme="majorBidi" w:cstheme="majorBidi"/>
          <w:sz w:val="30"/>
          <w:szCs w:val="30"/>
          <w:lang w:val="en-US" w:eastAsia="en-US"/>
        </w:rPr>
        <w:t xml:space="preserve">) </w:t>
      </w:r>
      <w:r w:rsidRPr="006A1747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และการตีความมาตรฐานการรายงานทางการเงิน ฉบับที่ </w:t>
      </w:r>
      <w:r w:rsidR="00D16434">
        <w:rPr>
          <w:rFonts w:asciiTheme="majorBidi" w:hAnsiTheme="majorBidi" w:cstheme="majorBidi"/>
          <w:sz w:val="30"/>
          <w:szCs w:val="30"/>
          <w:lang w:val="en-US" w:eastAsia="en-US"/>
        </w:rPr>
        <w:t>4</w:t>
      </w:r>
      <w:r w:rsidRPr="006A1747">
        <w:rPr>
          <w:rFonts w:asciiTheme="majorBidi" w:hAnsiTheme="majorBidi" w:cstheme="majorBidi"/>
          <w:sz w:val="30"/>
          <w:szCs w:val="30"/>
          <w:lang w:val="en-US" w:eastAsia="en-US"/>
        </w:rPr>
        <w:t xml:space="preserve"> </w:t>
      </w:r>
      <w:r w:rsidRPr="006A1747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เรื่อง </w:t>
      </w:r>
      <w:r w:rsidRPr="004E2C95">
        <w:rPr>
          <w:rFonts w:asciiTheme="majorBidi" w:hAnsiTheme="majorBidi" w:cstheme="majorBidi"/>
          <w:i/>
          <w:iCs/>
          <w:sz w:val="30"/>
          <w:szCs w:val="30"/>
          <w:cs/>
          <w:lang w:val="en-US" w:eastAsia="en-US"/>
        </w:rPr>
        <w:t>การประเมินว่าข้อตกลงประกอบด้วยสัญญาเช่าหรือไม่</w:t>
      </w:r>
      <w:r w:rsidRPr="006A1747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 </w:t>
      </w:r>
      <w:r w:rsidRPr="006A1747">
        <w:rPr>
          <w:rFonts w:asciiTheme="majorBidi" w:hAnsiTheme="majorBidi" w:cstheme="majorBidi"/>
          <w:sz w:val="30"/>
          <w:szCs w:val="30"/>
          <w:lang w:val="en-US" w:eastAsia="en-US"/>
        </w:rPr>
        <w:t xml:space="preserve">(TFRIC </w:t>
      </w:r>
      <w:r w:rsidR="00D16434">
        <w:rPr>
          <w:rFonts w:asciiTheme="majorBidi" w:hAnsiTheme="majorBidi" w:cstheme="majorBidi"/>
          <w:sz w:val="30"/>
          <w:szCs w:val="30"/>
          <w:lang w:val="en-US" w:eastAsia="en-US"/>
        </w:rPr>
        <w:t>4</w:t>
      </w:r>
      <w:r w:rsidRPr="006A1747">
        <w:rPr>
          <w:rFonts w:asciiTheme="majorBidi" w:hAnsiTheme="majorBidi" w:cstheme="majorBidi"/>
          <w:sz w:val="30"/>
          <w:szCs w:val="30"/>
          <w:lang w:val="en-US" w:eastAsia="en-US"/>
        </w:rPr>
        <w:t xml:space="preserve">) </w:t>
      </w:r>
      <w:r w:rsidRPr="006A1747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ด้วยวิธีปรับปรุงย้อนหลังโดยรับรู้ผลกระทบสะสม </w:t>
      </w:r>
      <w:r w:rsidRPr="006A1747">
        <w:rPr>
          <w:rFonts w:asciiTheme="majorBidi" w:hAnsiTheme="majorBidi" w:cstheme="majorBidi"/>
          <w:sz w:val="30"/>
          <w:szCs w:val="30"/>
          <w:lang w:val="en-US" w:eastAsia="en-US"/>
        </w:rPr>
        <w:t>(Modified retrospective approach)</w:t>
      </w:r>
    </w:p>
    <w:p w14:paraId="29142E2C" w14:textId="77777777" w:rsidR="006F09D2" w:rsidRDefault="006F09D2" w:rsidP="008363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063C08BB" w14:textId="77777777" w:rsidR="00836386" w:rsidRPr="006A1747" w:rsidRDefault="00836386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A1747">
        <w:rPr>
          <w:rFonts w:asciiTheme="majorBid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 และประโยชน์ที่ได้รับที่เกี่ยวข้องกับสัญญาเช่าในกำไรหรือขาดทุนโดยวิธีเส้นตรงตลอดอายุสัญญาเช่า  ตาม</w:t>
      </w:r>
      <w:r w:rsidRPr="006A1747">
        <w:rPr>
          <w:rFonts w:asciiTheme="majorBidi" w:hAnsiTheme="majorBidi" w:cstheme="majorBidi"/>
          <w:sz w:val="30"/>
          <w:szCs w:val="30"/>
        </w:rPr>
        <w:t xml:space="preserve"> TFRS</w:t>
      </w:r>
      <w:r w:rsidRPr="006A174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16434">
        <w:rPr>
          <w:rFonts w:asciiTheme="majorBidi" w:hAnsiTheme="majorBidi" w:cstheme="majorBidi"/>
          <w:sz w:val="30"/>
          <w:szCs w:val="30"/>
        </w:rPr>
        <w:t>16</w:t>
      </w:r>
      <w:r w:rsidRPr="006A1747">
        <w:rPr>
          <w:rFonts w:asciiTheme="majorBidi" w:hAnsiTheme="majorBidi" w:cstheme="majorBidi"/>
          <w:sz w:val="30"/>
          <w:szCs w:val="30"/>
        </w:rPr>
        <w:t xml:space="preserve"> </w:t>
      </w:r>
      <w:r w:rsidRPr="006A1747">
        <w:rPr>
          <w:rFonts w:asciiTheme="majorBidi" w:hAnsiTheme="majorBidi" w:cstheme="majorBidi"/>
          <w:sz w:val="30"/>
          <w:szCs w:val="30"/>
          <w:cs/>
        </w:rPr>
        <w:t>กลุ่มบริษัทได้ประเมินว่า</w:t>
      </w:r>
      <w:r w:rsidRPr="002A7F64">
        <w:rPr>
          <w:rFonts w:asciiTheme="majorBidi" w:hAnsiTheme="majorBidi" w:cstheme="majorBidi"/>
          <w:spacing w:val="6"/>
          <w:sz w:val="30"/>
          <w:szCs w:val="30"/>
          <w:cs/>
        </w:rPr>
        <w:t>สัญญาเป็นสัญญาเช่าหรือประกอบด้วยสัญญาเช่าหรือไม่ หากสัญญาประกอบด้วยส่วนที่เป็นการเช่าและ</w:t>
      </w:r>
      <w:r w:rsidRPr="002A7F64">
        <w:rPr>
          <w:rFonts w:asciiTheme="majorBidi" w:hAnsiTheme="majorBidi" w:cstheme="majorBidi"/>
          <w:sz w:val="30"/>
          <w:szCs w:val="30"/>
          <w:cs/>
        </w:rPr>
        <w:t xml:space="preserve">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2A7F64">
        <w:rPr>
          <w:rFonts w:asciiTheme="majorBidi" w:hAnsiTheme="majorBidi" w:cstheme="majorBidi"/>
          <w:sz w:val="30"/>
          <w:szCs w:val="30"/>
        </w:rPr>
        <w:t>(Transaction price)</w:t>
      </w:r>
      <w:r w:rsidRPr="002A7F64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2A7F64">
        <w:rPr>
          <w:rFonts w:asciiTheme="majorBidi" w:hAnsiTheme="majorBidi" w:cstheme="majorBidi"/>
          <w:spacing w:val="4"/>
          <w:sz w:val="30"/>
          <w:szCs w:val="30"/>
          <w:cs/>
        </w:rPr>
        <w:t>ณ</w:t>
      </w:r>
      <w:r w:rsidRPr="006A1747">
        <w:rPr>
          <w:rFonts w:asciiTheme="majorBidi" w:hAnsiTheme="majorBidi" w:cstheme="majorBidi"/>
          <w:sz w:val="30"/>
          <w:szCs w:val="30"/>
          <w:cs/>
        </w:rPr>
        <w:t xml:space="preserve"> วันที่</w:t>
      </w:r>
      <w:r w:rsidRPr="006A1747">
        <w:rPr>
          <w:rFonts w:asciiTheme="majorBidi" w:hAnsiTheme="majorBidi" w:cstheme="majorBidi"/>
          <w:sz w:val="30"/>
          <w:szCs w:val="30"/>
        </w:rPr>
        <w:t xml:space="preserve"> 1 </w:t>
      </w:r>
      <w:r w:rsidRPr="006A1747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6A1747">
        <w:rPr>
          <w:rFonts w:asciiTheme="majorBidi" w:hAnsiTheme="majorBidi" w:cstheme="majorBidi"/>
          <w:sz w:val="30"/>
          <w:szCs w:val="30"/>
        </w:rPr>
        <w:t>2</w:t>
      </w:r>
      <w:r w:rsidR="00D16434">
        <w:rPr>
          <w:rFonts w:asciiTheme="majorBidi" w:hAnsiTheme="majorBidi" w:cstheme="majorBidi"/>
          <w:sz w:val="30"/>
          <w:szCs w:val="30"/>
        </w:rPr>
        <w:t>5</w:t>
      </w:r>
      <w:r w:rsidRPr="006A1747">
        <w:rPr>
          <w:rFonts w:asciiTheme="majorBidi" w:hAnsiTheme="majorBidi" w:cstheme="majorBidi"/>
          <w:sz w:val="30"/>
          <w:szCs w:val="30"/>
        </w:rPr>
        <w:t xml:space="preserve">63 </w:t>
      </w:r>
      <w:r w:rsidRPr="006A1747">
        <w:rPr>
          <w:rFonts w:asciiTheme="majorBid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6A1747">
        <w:rPr>
          <w:rFonts w:asciiTheme="majorBidi" w:hAnsiTheme="majorBidi" w:cstheme="majorBidi"/>
          <w:sz w:val="30"/>
          <w:szCs w:val="30"/>
        </w:rPr>
        <w:t xml:space="preserve"> </w:t>
      </w:r>
      <w:r w:rsidRPr="006A1747">
        <w:rPr>
          <w:rFonts w:asciiTheme="majorBidi" w:hAnsiTheme="majorBidi" w:cstheme="majorBidi"/>
          <w:sz w:val="30"/>
          <w:szCs w:val="30"/>
          <w:cs/>
        </w:rPr>
        <w:t xml:space="preserve">ส่งผลให้ลักษณะของค่าใช้จ่ายที่เกี่ยวข้องกับสัญญาเช่าดังกล่าวเปลี่ยนแปลงไปโดยกลุ่มบริษัท 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4827B0FF" w14:textId="77777777" w:rsidR="00836386" w:rsidRDefault="00836386" w:rsidP="00836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5BDEFEB" w14:textId="77777777" w:rsidR="00031A4F" w:rsidRDefault="00031A4F" w:rsidP="00836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2A9D693" w14:textId="77777777" w:rsidR="00836386" w:rsidRPr="006A1747" w:rsidRDefault="00836386" w:rsidP="00836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A1747">
        <w:rPr>
          <w:rFonts w:asciiTheme="majorBidi" w:hAnsiTheme="majorBidi" w:cstheme="majorBidi"/>
          <w:sz w:val="30"/>
          <w:szCs w:val="30"/>
          <w:cs/>
        </w:rPr>
        <w:lastRenderedPageBreak/>
        <w:t>ในการปฏิบัติในช่วงเปลี่ยนแปลง กลุ่มบริษัทได้เลือกใช้ข้อยกเว้นต่อไปนี้</w:t>
      </w:r>
    </w:p>
    <w:p w14:paraId="589994D3" w14:textId="77777777" w:rsidR="00836386" w:rsidRPr="006A1747" w:rsidRDefault="00836386" w:rsidP="00836386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A1747">
        <w:rPr>
          <w:rFonts w:asciiTheme="majorBidi" w:hAnsiTheme="majorBidi" w:cstheme="majorBidi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6A1747">
        <w:rPr>
          <w:rFonts w:asciiTheme="majorBidi" w:hAnsiTheme="majorBidi" w:cstheme="majorBidi"/>
          <w:sz w:val="30"/>
          <w:szCs w:val="30"/>
        </w:rPr>
        <w:t xml:space="preserve">              12 </w:t>
      </w:r>
      <w:r w:rsidRPr="006A1747">
        <w:rPr>
          <w:rFonts w:asciiTheme="majorBidi" w:hAnsiTheme="majorBidi" w:cstheme="majorBidi"/>
          <w:sz w:val="30"/>
          <w:szCs w:val="30"/>
          <w:cs/>
        </w:rPr>
        <w:t xml:space="preserve">เดือน </w:t>
      </w:r>
      <w:r w:rsidRPr="006A1747">
        <w:rPr>
          <w:rFonts w:asciiTheme="majorBidi" w:hAnsiTheme="majorBidi" w:cstheme="majorBidi"/>
          <w:sz w:val="30"/>
          <w:szCs w:val="30"/>
        </w:rPr>
        <w:t xml:space="preserve"> </w:t>
      </w:r>
    </w:p>
    <w:p w14:paraId="16EF512D" w14:textId="77777777" w:rsidR="00836386" w:rsidRPr="006A1747" w:rsidRDefault="00836386" w:rsidP="00836386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A1747">
        <w:rPr>
          <w:rFonts w:asciiTheme="majorBidi" w:hAnsiTheme="majorBidi" w:cstheme="majorBidi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6A1747">
        <w:rPr>
          <w:rFonts w:asciiTheme="majorBidi" w:hAnsiTheme="majorBidi" w:cstheme="majorBidi"/>
          <w:sz w:val="30"/>
          <w:szCs w:val="30"/>
        </w:rPr>
        <w:t xml:space="preserve"> </w:t>
      </w:r>
    </w:p>
    <w:p w14:paraId="7609DBC0" w14:textId="77777777" w:rsidR="00836386" w:rsidRPr="006A1747" w:rsidRDefault="00836386" w:rsidP="00836386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A1747">
        <w:rPr>
          <w:rFonts w:asciiTheme="majorBidi" w:hAnsiTheme="majorBidi" w:cstheme="majorBidi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6A1747">
        <w:rPr>
          <w:rFonts w:asciiTheme="majorBidi" w:hAnsiTheme="majorBidi" w:cstheme="majorBidi"/>
          <w:sz w:val="30"/>
          <w:szCs w:val="30"/>
        </w:rPr>
        <w:t xml:space="preserve"> </w:t>
      </w:r>
    </w:p>
    <w:p w14:paraId="73403BA0" w14:textId="77777777" w:rsidR="00836386" w:rsidRPr="006A1747" w:rsidRDefault="00836386" w:rsidP="00836386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A1747">
        <w:rPr>
          <w:rFonts w:asciiTheme="majorBidi" w:hAnsiTheme="majorBidi" w:cstheme="majorBidi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023C521B" w14:textId="77777777" w:rsidR="00836386" w:rsidRPr="006A1747" w:rsidRDefault="00836386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  <w:shd w:val="clear" w:color="auto" w:fill="CCCCCC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40"/>
        <w:gridCol w:w="1350"/>
        <w:gridCol w:w="180"/>
        <w:gridCol w:w="1980"/>
      </w:tblGrid>
      <w:tr w:rsidR="00836386" w:rsidRPr="006A1747" w14:paraId="53BB52B9" w14:textId="77777777" w:rsidTr="003D6616">
        <w:trPr>
          <w:cantSplit/>
          <w:trHeight w:val="20"/>
          <w:tblHeader/>
        </w:trPr>
        <w:tc>
          <w:tcPr>
            <w:tcW w:w="5040" w:type="dxa"/>
            <w:shd w:val="clear" w:color="auto" w:fill="auto"/>
            <w:vAlign w:val="bottom"/>
          </w:tcPr>
          <w:p w14:paraId="5F26755A" w14:textId="77777777" w:rsidR="00836386" w:rsidRPr="006A1747" w:rsidRDefault="00836386" w:rsidP="003D6616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6A174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6A174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TFRS 16</w:t>
            </w:r>
            <w:r w:rsidRPr="006A1747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170E998" w14:textId="77777777" w:rsidR="00836386" w:rsidRPr="006A1747" w:rsidRDefault="00836386" w:rsidP="003D6616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3BE4C47" w14:textId="77777777" w:rsidR="00836386" w:rsidRPr="006A1747" w:rsidRDefault="00836386" w:rsidP="003D661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76811462" w14:textId="77777777" w:rsidR="00836386" w:rsidRDefault="00836386" w:rsidP="003D661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A174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/</w:t>
            </w:r>
          </w:p>
          <w:p w14:paraId="50F7F693" w14:textId="77777777" w:rsidR="00836386" w:rsidRPr="006A1747" w:rsidRDefault="00836386" w:rsidP="003D661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A174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36386" w:rsidRPr="006A1747" w14:paraId="2626FD14" w14:textId="77777777" w:rsidTr="003D6616">
        <w:trPr>
          <w:cantSplit/>
          <w:trHeight w:val="20"/>
          <w:tblHeader/>
        </w:trPr>
        <w:tc>
          <w:tcPr>
            <w:tcW w:w="5040" w:type="dxa"/>
            <w:shd w:val="clear" w:color="auto" w:fill="auto"/>
            <w:vAlign w:val="bottom"/>
          </w:tcPr>
          <w:p w14:paraId="54615D92" w14:textId="77777777" w:rsidR="00836386" w:rsidRPr="006A1747" w:rsidRDefault="00836386" w:rsidP="003D6616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64F8620" w14:textId="77777777" w:rsidR="00836386" w:rsidRPr="006A1747" w:rsidRDefault="00836386" w:rsidP="003D6616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3D95C88" w14:textId="77777777" w:rsidR="00836386" w:rsidRPr="006A1747" w:rsidRDefault="00836386" w:rsidP="003D661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64BF9E41" w14:textId="77777777" w:rsidR="00836386" w:rsidRPr="006A1747" w:rsidRDefault="00083D96" w:rsidP="003D661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83D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36386" w:rsidRPr="006A1747" w14:paraId="206E7ADE" w14:textId="77777777" w:rsidTr="003D6616">
        <w:trPr>
          <w:cantSplit/>
          <w:trHeight w:val="20"/>
          <w:tblHeader/>
        </w:trPr>
        <w:tc>
          <w:tcPr>
            <w:tcW w:w="5040" w:type="dxa"/>
            <w:shd w:val="clear" w:color="auto" w:fill="auto"/>
            <w:vAlign w:val="bottom"/>
          </w:tcPr>
          <w:p w14:paraId="40C7BD76" w14:textId="77777777" w:rsidR="00836386" w:rsidRPr="006A1747" w:rsidRDefault="00836386" w:rsidP="003D6616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6A17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A17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6A17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6A17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E964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56</w:t>
            </w:r>
            <w:r w:rsidRPr="006A17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350" w:type="dxa"/>
            <w:vAlign w:val="bottom"/>
          </w:tcPr>
          <w:p w14:paraId="49BC1F80" w14:textId="77777777" w:rsidR="00836386" w:rsidRPr="006A1747" w:rsidRDefault="00836386" w:rsidP="003D6616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1113DDA" w14:textId="77777777" w:rsidR="00836386" w:rsidRPr="006A1747" w:rsidRDefault="00836386" w:rsidP="003D661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1D7EB18F" w14:textId="77777777" w:rsidR="00836386" w:rsidRPr="006A1747" w:rsidRDefault="00836386" w:rsidP="003D661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836386" w:rsidRPr="006A1747" w14:paraId="2A159E63" w14:textId="77777777" w:rsidTr="003D6616">
        <w:trPr>
          <w:cantSplit/>
          <w:trHeight w:val="20"/>
        </w:trPr>
        <w:tc>
          <w:tcPr>
            <w:tcW w:w="5040" w:type="dxa"/>
            <w:vAlign w:val="bottom"/>
          </w:tcPr>
          <w:p w14:paraId="496C47CD" w14:textId="77777777" w:rsidR="00836386" w:rsidRPr="006A1747" w:rsidRDefault="004811CB" w:rsidP="003D661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  <w:r w:rsidR="00836386" w:rsidRPr="006A174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5A0B634E" w14:textId="77777777" w:rsidR="00836386" w:rsidRPr="006A1747" w:rsidRDefault="00836386" w:rsidP="003D661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1ED8D64" w14:textId="77777777" w:rsidR="00836386" w:rsidRPr="006A1747" w:rsidRDefault="00836386" w:rsidP="003D661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1155F7F1" w14:textId="77777777" w:rsidR="00836386" w:rsidRPr="006A1747" w:rsidRDefault="00836386" w:rsidP="003D6616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Pr="006A17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874</w:t>
            </w:r>
          </w:p>
        </w:tc>
      </w:tr>
      <w:tr w:rsidR="00836386" w:rsidRPr="006A1747" w14:paraId="56A609D8" w14:textId="77777777" w:rsidTr="003D6616">
        <w:trPr>
          <w:cantSplit/>
          <w:trHeight w:val="20"/>
        </w:trPr>
        <w:tc>
          <w:tcPr>
            <w:tcW w:w="5040" w:type="dxa"/>
          </w:tcPr>
          <w:p w14:paraId="1A6A1189" w14:textId="77777777" w:rsidR="00836386" w:rsidRPr="006A1747" w:rsidRDefault="00836386" w:rsidP="003D661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6A174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722F78E0" w14:textId="77777777" w:rsidR="00836386" w:rsidRPr="006A1747" w:rsidRDefault="00836386" w:rsidP="003D661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23D2DDA" w14:textId="77777777" w:rsidR="00836386" w:rsidRPr="006A1747" w:rsidRDefault="00836386" w:rsidP="003D661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2014BD11" w14:textId="77777777" w:rsidR="00836386" w:rsidRPr="006A1747" w:rsidRDefault="00836386" w:rsidP="003D6616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Pr="006A17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874</w:t>
            </w:r>
          </w:p>
        </w:tc>
      </w:tr>
    </w:tbl>
    <w:p w14:paraId="3AD4870D" w14:textId="77777777" w:rsidR="00836386" w:rsidRDefault="00836386" w:rsidP="00836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720"/>
        <w:gridCol w:w="181"/>
        <w:gridCol w:w="1979"/>
      </w:tblGrid>
      <w:tr w:rsidR="00836386" w:rsidRPr="006A1747" w14:paraId="7B84DCD1" w14:textId="77777777" w:rsidTr="003D6616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064DC090" w14:textId="77777777" w:rsidR="00836386" w:rsidRPr="006A1747" w:rsidRDefault="00836386" w:rsidP="003D6616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6A17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720" w:type="dxa"/>
            <w:vAlign w:val="bottom"/>
          </w:tcPr>
          <w:p w14:paraId="6FE108AF" w14:textId="77777777" w:rsidR="00836386" w:rsidRPr="006A1747" w:rsidRDefault="00836386" w:rsidP="003D6616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27172081" w14:textId="77777777" w:rsidR="00836386" w:rsidRPr="006A1747" w:rsidRDefault="00836386" w:rsidP="003D661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9" w:type="dxa"/>
            <w:vAlign w:val="bottom"/>
          </w:tcPr>
          <w:p w14:paraId="3D46C350" w14:textId="77777777" w:rsidR="00836386" w:rsidRDefault="00836386" w:rsidP="003D661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A174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/</w:t>
            </w:r>
          </w:p>
          <w:p w14:paraId="5EBFB4B8" w14:textId="77777777" w:rsidR="00836386" w:rsidRPr="006A1747" w:rsidRDefault="00836386" w:rsidP="003D661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A174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36386" w:rsidRPr="006A1747" w14:paraId="573A01DC" w14:textId="77777777" w:rsidTr="003D6616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3318464C" w14:textId="77777777" w:rsidR="00836386" w:rsidRPr="006A1747" w:rsidRDefault="00836386" w:rsidP="003D6616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54D9B90" w14:textId="77777777" w:rsidR="00836386" w:rsidRPr="006A1747" w:rsidRDefault="00836386" w:rsidP="003D6616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4D55C7DE" w14:textId="77777777" w:rsidR="00836386" w:rsidRPr="006A1747" w:rsidRDefault="00836386" w:rsidP="003D661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9" w:type="dxa"/>
            <w:vAlign w:val="bottom"/>
          </w:tcPr>
          <w:p w14:paraId="6EE16058" w14:textId="77777777" w:rsidR="00836386" w:rsidRPr="00083D96" w:rsidRDefault="00083D96" w:rsidP="003D661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836386" w:rsidRPr="00083D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36386" w:rsidRPr="006A1747" w14:paraId="0002FF1F" w14:textId="77777777" w:rsidTr="003D6616">
        <w:trPr>
          <w:cantSplit/>
          <w:trHeight w:val="20"/>
        </w:trPr>
        <w:tc>
          <w:tcPr>
            <w:tcW w:w="5670" w:type="dxa"/>
            <w:vAlign w:val="bottom"/>
          </w:tcPr>
          <w:p w14:paraId="6766325B" w14:textId="77777777" w:rsidR="00836386" w:rsidRPr="006A1747" w:rsidRDefault="00836386" w:rsidP="003D661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A17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</w:t>
            </w:r>
          </w:p>
          <w:p w14:paraId="56A6BA4E" w14:textId="77777777" w:rsidR="00836386" w:rsidRPr="006A1747" w:rsidRDefault="00836386" w:rsidP="003D661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A174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A17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6A174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A17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A174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964F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A1747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720" w:type="dxa"/>
            <w:vAlign w:val="bottom"/>
          </w:tcPr>
          <w:p w14:paraId="554615BB" w14:textId="77777777" w:rsidR="00836386" w:rsidRPr="006A1747" w:rsidRDefault="00836386" w:rsidP="003D6616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7CBC8723" w14:textId="77777777" w:rsidR="00836386" w:rsidRPr="006A1747" w:rsidRDefault="00836386" w:rsidP="003D661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9" w:type="dxa"/>
            <w:vAlign w:val="bottom"/>
          </w:tcPr>
          <w:p w14:paraId="6799529B" w14:textId="77777777" w:rsidR="00836386" w:rsidRPr="006A1747" w:rsidRDefault="00836386" w:rsidP="003D6616">
            <w:pPr>
              <w:pStyle w:val="acctfourfigures"/>
              <w:tabs>
                <w:tab w:val="clear" w:pos="765"/>
                <w:tab w:val="decimal" w:pos="126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A1747">
              <w:rPr>
                <w:rFonts w:asciiTheme="majorBidi" w:hAnsiTheme="majorBidi" w:cstheme="majorBidi"/>
                <w:sz w:val="30"/>
                <w:szCs w:val="30"/>
              </w:rPr>
              <w:t>22,354</w:t>
            </w:r>
          </w:p>
        </w:tc>
      </w:tr>
      <w:tr w:rsidR="00836386" w:rsidRPr="006A1747" w14:paraId="088225A8" w14:textId="77777777" w:rsidTr="003D6616">
        <w:trPr>
          <w:cantSplit/>
          <w:trHeight w:val="20"/>
        </w:trPr>
        <w:tc>
          <w:tcPr>
            <w:tcW w:w="5670" w:type="dxa"/>
          </w:tcPr>
          <w:p w14:paraId="0E01F094" w14:textId="77777777" w:rsidR="00836386" w:rsidRPr="006A1747" w:rsidRDefault="00836386" w:rsidP="003D6616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6A1747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720" w:type="dxa"/>
          </w:tcPr>
          <w:p w14:paraId="7B77069A" w14:textId="77777777" w:rsidR="00836386" w:rsidRPr="006A1747" w:rsidRDefault="00836386" w:rsidP="003D6616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20452963" w14:textId="77777777" w:rsidR="00836386" w:rsidRPr="006A1747" w:rsidRDefault="00836386" w:rsidP="003D661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9" w:type="dxa"/>
          </w:tcPr>
          <w:p w14:paraId="18517855" w14:textId="77777777" w:rsidR="00836386" w:rsidRPr="006A1747" w:rsidRDefault="00836386" w:rsidP="003D6616">
            <w:pPr>
              <w:pStyle w:val="acctfourfigures"/>
              <w:tabs>
                <w:tab w:val="clear" w:pos="765"/>
                <w:tab w:val="decimal" w:pos="126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A174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A17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174</w:t>
            </w:r>
            <w:r w:rsidRPr="006A174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36386" w:rsidRPr="006A1747" w14:paraId="6D8EAF6A" w14:textId="77777777" w:rsidTr="00A3653D">
        <w:trPr>
          <w:cantSplit/>
          <w:trHeight w:val="20"/>
        </w:trPr>
        <w:tc>
          <w:tcPr>
            <w:tcW w:w="5670" w:type="dxa"/>
          </w:tcPr>
          <w:p w14:paraId="03EB4A2B" w14:textId="77777777" w:rsidR="00836386" w:rsidRPr="006A1747" w:rsidRDefault="0083638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747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720" w:type="dxa"/>
            <w:vAlign w:val="bottom"/>
          </w:tcPr>
          <w:p w14:paraId="74890692" w14:textId="77777777" w:rsidR="00836386" w:rsidRPr="006A1747" w:rsidRDefault="00836386" w:rsidP="003D6616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47CDFCA9" w14:textId="77777777" w:rsidR="00836386" w:rsidRPr="006A1747" w:rsidRDefault="00836386" w:rsidP="003D661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14:paraId="4462AF58" w14:textId="77777777" w:rsidR="00836386" w:rsidRDefault="00836386" w:rsidP="003D6616">
            <w:pPr>
              <w:pStyle w:val="acctfourfigures"/>
              <w:tabs>
                <w:tab w:val="clear" w:pos="765"/>
                <w:tab w:val="decimal" w:pos="126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ED958B" w14:textId="77777777" w:rsidR="00836386" w:rsidRPr="006A1747" w:rsidRDefault="00836386" w:rsidP="003D6616">
            <w:pPr>
              <w:pStyle w:val="acctfourfigures"/>
              <w:tabs>
                <w:tab w:val="clear" w:pos="765"/>
                <w:tab w:val="decimal" w:pos="126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A174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A17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596</w:t>
            </w:r>
            <w:r w:rsidRPr="006A174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36386" w:rsidRPr="006A1747" w14:paraId="731DB98D" w14:textId="77777777" w:rsidTr="00A3653D">
        <w:trPr>
          <w:cantSplit/>
          <w:trHeight w:val="20"/>
        </w:trPr>
        <w:tc>
          <w:tcPr>
            <w:tcW w:w="5670" w:type="dxa"/>
          </w:tcPr>
          <w:p w14:paraId="15EC5F02" w14:textId="77777777" w:rsidR="00836386" w:rsidRPr="006A1747" w:rsidRDefault="00836386" w:rsidP="003D6616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28059FFA" w14:textId="77777777" w:rsidR="00836386" w:rsidRPr="006A1747" w:rsidRDefault="00836386" w:rsidP="003D6616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7AD701E6" w14:textId="77777777" w:rsidR="00836386" w:rsidRPr="006A1747" w:rsidRDefault="00836386" w:rsidP="003D661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0CAB8" w14:textId="77777777" w:rsidR="00836386" w:rsidRPr="006A1747" w:rsidRDefault="00836386" w:rsidP="003D6616">
            <w:pPr>
              <w:pStyle w:val="acctfourfigures"/>
              <w:tabs>
                <w:tab w:val="clear" w:pos="765"/>
                <w:tab w:val="decimal" w:pos="126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Pr="006A17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83D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</w:p>
        </w:tc>
      </w:tr>
      <w:tr w:rsidR="00836386" w:rsidRPr="006A1747" w14:paraId="61B9BBC7" w14:textId="77777777" w:rsidTr="00A3653D">
        <w:trPr>
          <w:cantSplit/>
          <w:trHeight w:val="20"/>
        </w:trPr>
        <w:tc>
          <w:tcPr>
            <w:tcW w:w="5670" w:type="dxa"/>
          </w:tcPr>
          <w:p w14:paraId="566445B7" w14:textId="77777777" w:rsidR="00836386" w:rsidRPr="006A1747" w:rsidRDefault="00836386" w:rsidP="003D6616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A174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มูลค่าปัจจุบันของค่าเช่าที่</w:t>
            </w:r>
            <w:r w:rsidRPr="006A17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14:paraId="5FD3621C" w14:textId="77777777" w:rsidR="00836386" w:rsidRPr="006A1747" w:rsidRDefault="00836386" w:rsidP="003D6616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A1747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="00E964F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A17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17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A174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964F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A1747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Pr="006A17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20" w:type="dxa"/>
            <w:vAlign w:val="bottom"/>
          </w:tcPr>
          <w:p w14:paraId="4B67A3D6" w14:textId="77777777" w:rsidR="00836386" w:rsidRPr="006A1747" w:rsidRDefault="00836386" w:rsidP="003D6616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62053683" w14:textId="77777777" w:rsidR="00836386" w:rsidRPr="006A1747" w:rsidRDefault="00836386" w:rsidP="003D661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  <w:vAlign w:val="bottom"/>
          </w:tcPr>
          <w:p w14:paraId="7D091D66" w14:textId="77777777" w:rsidR="00836386" w:rsidRPr="006A1747" w:rsidRDefault="00836386" w:rsidP="003D6616">
            <w:pPr>
              <w:pStyle w:val="acctfourfigures"/>
              <w:tabs>
                <w:tab w:val="clear" w:pos="765"/>
                <w:tab w:val="decimal" w:pos="126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Pr="006A17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874</w:t>
            </w:r>
          </w:p>
        </w:tc>
      </w:tr>
      <w:tr w:rsidR="00836386" w:rsidRPr="006A1747" w14:paraId="2672838B" w14:textId="77777777" w:rsidTr="003D6616">
        <w:trPr>
          <w:cantSplit/>
          <w:trHeight w:val="20"/>
        </w:trPr>
        <w:tc>
          <w:tcPr>
            <w:tcW w:w="5670" w:type="dxa"/>
          </w:tcPr>
          <w:p w14:paraId="2D65A686" w14:textId="77777777" w:rsidR="00836386" w:rsidRPr="006A1747" w:rsidRDefault="00836386" w:rsidP="003D661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A17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E964F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A17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17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A174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964F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A1747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720" w:type="dxa"/>
          </w:tcPr>
          <w:p w14:paraId="2FB2255E" w14:textId="77777777" w:rsidR="00836386" w:rsidRPr="006A1747" w:rsidRDefault="00836386" w:rsidP="003D6616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605053F3" w14:textId="77777777" w:rsidR="00836386" w:rsidRPr="006A1747" w:rsidRDefault="00836386" w:rsidP="003D661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9" w:type="dxa"/>
          </w:tcPr>
          <w:p w14:paraId="04B17217" w14:textId="77777777" w:rsidR="00836386" w:rsidRPr="006A1747" w:rsidRDefault="00836386" w:rsidP="003D661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A17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6386" w:rsidRPr="006A1747" w14:paraId="0D4EAC8C" w14:textId="77777777" w:rsidTr="003D6616">
        <w:trPr>
          <w:cantSplit/>
          <w:trHeight w:val="20"/>
        </w:trPr>
        <w:tc>
          <w:tcPr>
            <w:tcW w:w="5670" w:type="dxa"/>
            <w:vAlign w:val="bottom"/>
          </w:tcPr>
          <w:p w14:paraId="122D4543" w14:textId="77777777" w:rsidR="00836386" w:rsidRPr="006A1747" w:rsidRDefault="00836386" w:rsidP="003D6616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7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E964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A17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A17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E964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720" w:type="dxa"/>
            <w:vAlign w:val="bottom"/>
          </w:tcPr>
          <w:p w14:paraId="6DC6E60A" w14:textId="77777777" w:rsidR="00836386" w:rsidRPr="006A1747" w:rsidRDefault="00836386" w:rsidP="003D661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02741183" w14:textId="77777777" w:rsidR="00836386" w:rsidRPr="006A1747" w:rsidRDefault="00836386" w:rsidP="003D661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D07614" w14:textId="77777777" w:rsidR="00836386" w:rsidRPr="009B6293" w:rsidRDefault="00836386" w:rsidP="003D6616">
            <w:pPr>
              <w:pStyle w:val="acctfourfigures"/>
              <w:tabs>
                <w:tab w:val="clear" w:pos="765"/>
                <w:tab w:val="decimal" w:pos="126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62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34,874</w:t>
            </w:r>
          </w:p>
        </w:tc>
      </w:tr>
      <w:tr w:rsidR="00836386" w:rsidRPr="006A1747" w14:paraId="5F9CB979" w14:textId="77777777" w:rsidTr="003D6616">
        <w:trPr>
          <w:cantSplit/>
          <w:trHeight w:val="20"/>
        </w:trPr>
        <w:tc>
          <w:tcPr>
            <w:tcW w:w="5670" w:type="dxa"/>
            <w:vAlign w:val="bottom"/>
          </w:tcPr>
          <w:p w14:paraId="1E3E21B9" w14:textId="77777777" w:rsidR="00836386" w:rsidRPr="006A1747" w:rsidRDefault="00836386" w:rsidP="003D6616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74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6A17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174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720" w:type="dxa"/>
            <w:vAlign w:val="bottom"/>
          </w:tcPr>
          <w:p w14:paraId="50A065C9" w14:textId="77777777" w:rsidR="00836386" w:rsidRPr="006A1747" w:rsidRDefault="00836386" w:rsidP="003D6616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346DB6F9" w14:textId="77777777" w:rsidR="00836386" w:rsidRPr="006A1747" w:rsidRDefault="00836386" w:rsidP="003D661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01137F6" w14:textId="77777777" w:rsidR="00836386" w:rsidRPr="006A1747" w:rsidRDefault="00836386" w:rsidP="003D6616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7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2.75</w:t>
            </w:r>
          </w:p>
        </w:tc>
      </w:tr>
    </w:tbl>
    <w:p w14:paraId="1A844062" w14:textId="77777777" w:rsidR="00836386" w:rsidRPr="006A1747" w:rsidRDefault="00836386" w:rsidP="00836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EA6B8E1" w14:textId="77777777" w:rsidR="00836386" w:rsidRDefault="00836386" w:rsidP="00836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/>
          <w:sz w:val="30"/>
          <w:szCs w:val="30"/>
        </w:rPr>
      </w:pPr>
      <w:r w:rsidRPr="006A1747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Pr="006A1747">
        <w:rPr>
          <w:rFonts w:asciiTheme="majorBidi" w:hAnsiTheme="majorBidi"/>
          <w:sz w:val="30"/>
          <w:szCs w:val="30"/>
          <w:cs/>
        </w:rPr>
        <w:t>ขายอุปกรณ์คอมพิวเตอร์อุปกรณ์สื่อสารและให้บริการ</w:t>
      </w:r>
      <w:r w:rsidRPr="006A1747">
        <w:rPr>
          <w:rFonts w:asciiTheme="majorBidi" w:hAnsiTheme="majorBidi"/>
          <w:sz w:val="30"/>
          <w:szCs w:val="30"/>
        </w:rPr>
        <w:t xml:space="preserve"> </w:t>
      </w:r>
      <w:r w:rsidRPr="006A1747">
        <w:rPr>
          <w:rFonts w:asciiTheme="majorBidi" w:hAnsiTheme="majorBidi" w:cstheme="majorBidi"/>
          <w:sz w:val="30"/>
          <w:szCs w:val="30"/>
          <w:cs/>
        </w:rPr>
        <w:t>และส่วนงาน</w:t>
      </w:r>
      <w:r w:rsidRPr="006A1747">
        <w:rPr>
          <w:rFonts w:asciiTheme="majorBidi" w:hAnsiTheme="majorBidi"/>
          <w:sz w:val="30"/>
          <w:szCs w:val="30"/>
          <w:cs/>
        </w:rPr>
        <w:t>การให้บริการและอบรมเกี่ยวกับคอมพิวเตอร์</w:t>
      </w:r>
    </w:p>
    <w:p w14:paraId="3D0F824E" w14:textId="77777777" w:rsidR="00836386" w:rsidRDefault="00836386" w:rsidP="00836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06B9C3" w14:textId="77777777" w:rsidR="003E6A5C" w:rsidRPr="00A87F53" w:rsidRDefault="003E6A5C" w:rsidP="00082EA9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A87F5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781135FE" w14:textId="77777777" w:rsidR="000E3EDB" w:rsidRPr="00A83A64" w:rsidRDefault="000E3EDB" w:rsidP="001268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Theme="majorBidi" w:hAnsiTheme="majorBidi" w:cstheme="majorBidi"/>
          <w:b/>
          <w:sz w:val="30"/>
          <w:szCs w:val="30"/>
          <w:lang w:val="en-US"/>
        </w:rPr>
      </w:pPr>
    </w:p>
    <w:p w14:paraId="47514E67" w14:textId="77777777" w:rsidR="00427D84" w:rsidRDefault="00427D84" w:rsidP="00427D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/>
          <w:b/>
          <w:sz w:val="30"/>
          <w:szCs w:val="30"/>
        </w:rPr>
      </w:pPr>
      <w:r w:rsidRPr="00A83A64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</w:t>
      </w:r>
      <w:r w:rsidR="00111A9D" w:rsidRPr="00A83A64">
        <w:rPr>
          <w:rFonts w:asciiTheme="majorBidi" w:hAnsiTheme="majorBidi" w:cstheme="majorBidi"/>
          <w:b/>
          <w:sz w:val="30"/>
          <w:szCs w:val="30"/>
          <w:cs/>
        </w:rPr>
        <w:t>บริษัทย่อย</w:t>
      </w:r>
      <w:r w:rsidRPr="00A83A64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A83A64">
        <w:rPr>
          <w:rFonts w:asciiTheme="majorBidi" w:hAnsiTheme="majorBidi" w:cstheme="majorBidi"/>
          <w:b/>
          <w:sz w:val="30"/>
          <w:szCs w:val="30"/>
          <w:cs/>
          <w:lang w:val="en-US"/>
        </w:rPr>
        <w:t>และ</w:t>
      </w:r>
      <w:r w:rsidR="00111A9D" w:rsidRPr="00A83A64">
        <w:rPr>
          <w:rFonts w:asciiTheme="majorBidi" w:hAnsiTheme="majorBidi" w:cstheme="majorBidi"/>
          <w:b/>
          <w:sz w:val="30"/>
          <w:szCs w:val="30"/>
          <w:cs/>
          <w:lang w:val="en-US"/>
        </w:rPr>
        <w:t>การร่วมค้า</w:t>
      </w:r>
      <w:r w:rsidRPr="00A83A64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ได้เปิดเผยในหมายเหตุข้อ</w:t>
      </w:r>
      <w:r w:rsidRPr="00A83A6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A205B5">
        <w:rPr>
          <w:rFonts w:asciiTheme="majorBidi" w:hAnsiTheme="majorBidi" w:cstheme="majorBidi"/>
          <w:bCs/>
          <w:sz w:val="30"/>
          <w:szCs w:val="30"/>
          <w:lang w:val="en-US"/>
        </w:rPr>
        <w:t>8</w:t>
      </w:r>
      <w:r w:rsidRPr="00A83A64">
        <w:rPr>
          <w:rFonts w:asciiTheme="majorBidi" w:hAnsiTheme="majorBidi" w:cstheme="majorBidi"/>
          <w:b/>
          <w:sz w:val="30"/>
          <w:szCs w:val="30"/>
          <w:lang w:val="en-US"/>
        </w:rPr>
        <w:t xml:space="preserve"> </w:t>
      </w:r>
      <w:r w:rsidRPr="00A83A64">
        <w:rPr>
          <w:rFonts w:asciiTheme="majorBidi" w:hAnsiTheme="majorBidi" w:cstheme="majorBidi"/>
          <w:b/>
          <w:sz w:val="30"/>
          <w:szCs w:val="30"/>
          <w:cs/>
          <w:lang w:val="en-US"/>
        </w:rPr>
        <w:t>และ</w:t>
      </w:r>
      <w:r w:rsidRPr="00A83A64">
        <w:rPr>
          <w:rFonts w:asciiTheme="majorBidi" w:hAnsiTheme="majorBidi" w:cstheme="majorBidi"/>
          <w:bCs/>
          <w:sz w:val="30"/>
          <w:szCs w:val="30"/>
          <w:cs/>
          <w:lang w:val="en-US"/>
        </w:rPr>
        <w:t xml:space="preserve"> </w:t>
      </w:r>
      <w:r w:rsidR="00A205B5">
        <w:rPr>
          <w:rFonts w:asciiTheme="majorBidi" w:hAnsiTheme="majorBidi" w:cstheme="majorBidi"/>
          <w:bCs/>
          <w:sz w:val="30"/>
          <w:szCs w:val="30"/>
          <w:lang w:val="en-US"/>
        </w:rPr>
        <w:t>9</w:t>
      </w:r>
      <w:r w:rsidRPr="00A83A64">
        <w:rPr>
          <w:rFonts w:asciiTheme="majorBidi" w:hAnsiTheme="majorBidi" w:cstheme="majorBidi"/>
          <w:b/>
          <w:sz w:val="30"/>
          <w:szCs w:val="30"/>
          <w:cs/>
        </w:rPr>
        <w:t xml:space="preserve"> ตามลำดับ </w:t>
      </w:r>
      <w:r w:rsidR="002101DC" w:rsidRPr="002101DC">
        <w:rPr>
          <w:rFonts w:asciiTheme="majorBidi" w:hAnsiTheme="majorBidi"/>
          <w:b/>
          <w:sz w:val="30"/>
          <w:szCs w:val="30"/>
          <w:cs/>
        </w:rPr>
        <w:t>ไม่มีการเปลี่ยนแปลงความสัมพันธ์อย่างมีสาระสำคัญในบุคคลหรือกิจการที่เกี่ยวข้องกันอื่นในระหว่างงวด</w:t>
      </w:r>
    </w:p>
    <w:p w14:paraId="1539AC73" w14:textId="77777777" w:rsidR="00DB41D6" w:rsidRDefault="00DB41D6" w:rsidP="00427D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/>
          <w:b/>
          <w:sz w:val="30"/>
          <w:szCs w:val="30"/>
        </w:rPr>
      </w:pPr>
    </w:p>
    <w:p w14:paraId="609961E3" w14:textId="20F18063" w:rsidR="00DB41D6" w:rsidRPr="00A83A64" w:rsidRDefault="00DB41D6" w:rsidP="00427D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B41D6">
        <w:rPr>
          <w:rFonts w:asciiTheme="majorBidi" w:hAnsiTheme="majorBidi" w:cstheme="majorBidi"/>
          <w:b/>
          <w:sz w:val="30"/>
          <w:szCs w:val="30"/>
          <w:cs/>
        </w:rPr>
        <w:t>นโยบายการกำหนดราคาที่มีการเปลี่ยนแปลงอย่างมีสาระสำคัญใน</w:t>
      </w:r>
      <w:r w:rsidRPr="00E964FC">
        <w:rPr>
          <w:rFonts w:asciiTheme="majorBidi" w:hAnsiTheme="majorBidi" w:cstheme="majorBidi"/>
          <w:b/>
          <w:sz w:val="30"/>
          <w:szCs w:val="30"/>
          <w:cs/>
        </w:rPr>
        <w:t>ระหว่าง</w:t>
      </w:r>
      <w:r w:rsidR="00B5317F">
        <w:rPr>
          <w:rFonts w:asciiTheme="majorBidi" w:hAnsiTheme="majorBidi" w:cstheme="majorBidi" w:hint="cs"/>
          <w:b/>
          <w:sz w:val="30"/>
          <w:szCs w:val="30"/>
          <w:cs/>
        </w:rPr>
        <w:t>งวด</w:t>
      </w:r>
      <w:r w:rsidR="009F0092" w:rsidRPr="00E964FC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E964FC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9F0092" w:rsidRPr="00E964FC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9F0092" w:rsidRPr="00E964FC">
        <w:rPr>
          <w:rFonts w:asciiTheme="majorBidi" w:hAnsiTheme="majorBidi" w:cstheme="majorBidi" w:hint="cs"/>
          <w:sz w:val="30"/>
          <w:szCs w:val="30"/>
          <w:cs/>
          <w:lang w:val="en-US"/>
        </w:rPr>
        <w:t>มิถุนายน</w:t>
      </w:r>
      <w:r w:rsidRPr="00E964FC">
        <w:rPr>
          <w:rFonts w:asciiTheme="majorBidi" w:hAnsiTheme="majorBidi" w:cstheme="majorBidi"/>
          <w:sz w:val="30"/>
          <w:szCs w:val="30"/>
        </w:rPr>
        <w:t xml:space="preserve"> </w:t>
      </w:r>
      <w:r w:rsidRPr="00E964FC">
        <w:rPr>
          <w:rFonts w:asciiTheme="majorBidi" w:hAnsiTheme="majorBidi" w:cstheme="majorBidi"/>
          <w:bCs/>
          <w:sz w:val="30"/>
          <w:szCs w:val="30"/>
        </w:rPr>
        <w:t>2</w:t>
      </w:r>
      <w:r w:rsidR="00E964FC">
        <w:rPr>
          <w:rFonts w:asciiTheme="majorBidi" w:hAnsiTheme="majorBidi" w:cstheme="majorBidi"/>
          <w:bCs/>
          <w:sz w:val="30"/>
          <w:szCs w:val="30"/>
          <w:lang w:val="en-US"/>
        </w:rPr>
        <w:t>5</w:t>
      </w:r>
      <w:r w:rsidRPr="00E964FC">
        <w:rPr>
          <w:rFonts w:asciiTheme="majorBidi" w:hAnsiTheme="majorBidi" w:cstheme="majorBidi"/>
          <w:bCs/>
          <w:sz w:val="30"/>
          <w:szCs w:val="30"/>
        </w:rPr>
        <w:t>63</w:t>
      </w:r>
      <w:r>
        <w:rPr>
          <w:rFonts w:asciiTheme="majorBidi" w:hAnsiTheme="majorBidi" w:cstheme="majorBidi"/>
          <w:b/>
          <w:sz w:val="30"/>
          <w:szCs w:val="30"/>
          <w:lang w:val="en-US"/>
        </w:rPr>
        <w:t xml:space="preserve">     </w:t>
      </w:r>
      <w:r w:rsidRPr="00DB41D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DB41D6">
        <w:rPr>
          <w:rFonts w:asciiTheme="majorBidi" w:hAnsiTheme="majorBidi" w:cstheme="majorBidi"/>
          <w:b/>
          <w:sz w:val="30"/>
          <w:szCs w:val="30"/>
          <w:cs/>
        </w:rPr>
        <w:t>มีดังต่อไปนี้</w:t>
      </w:r>
    </w:p>
    <w:p w14:paraId="774D1E73" w14:textId="77777777" w:rsidR="00770FB1" w:rsidRDefault="00770FB1" w:rsidP="00A83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3992"/>
        <w:gridCol w:w="5053"/>
      </w:tblGrid>
      <w:tr w:rsidR="00DB41D6" w:rsidRPr="005A7FEB" w14:paraId="1BD2DCA4" w14:textId="77777777" w:rsidTr="00BD5733">
        <w:tc>
          <w:tcPr>
            <w:tcW w:w="3992" w:type="dxa"/>
          </w:tcPr>
          <w:p w14:paraId="64960B93" w14:textId="77777777" w:rsidR="00DB41D6" w:rsidRPr="005A7FEB" w:rsidRDefault="00DB41D6" w:rsidP="00BD5733">
            <w:pPr>
              <w:pStyle w:val="block"/>
              <w:spacing w:after="0" w:line="240" w:lineRule="auto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5053" w:type="dxa"/>
          </w:tcPr>
          <w:p w14:paraId="6B46F286" w14:textId="77777777" w:rsidR="00DB41D6" w:rsidRPr="005A7FEB" w:rsidRDefault="00DB41D6" w:rsidP="00BD5733">
            <w:pPr>
              <w:pStyle w:val="block"/>
              <w:spacing w:after="0" w:line="240" w:lineRule="auto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</w:tr>
      <w:tr w:rsidR="00DB41D6" w:rsidRPr="005A7FEB" w14:paraId="5E046D21" w14:textId="77777777" w:rsidTr="00BD5733">
        <w:tc>
          <w:tcPr>
            <w:tcW w:w="3992" w:type="dxa"/>
          </w:tcPr>
          <w:p w14:paraId="03675107" w14:textId="77777777" w:rsidR="00DB41D6" w:rsidRPr="005A7FEB" w:rsidRDefault="00DB41D6" w:rsidP="00BD5733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053" w:type="dxa"/>
          </w:tcPr>
          <w:p w14:paraId="2D9C3E07" w14:textId="77777777" w:rsidR="00DB41D6" w:rsidRPr="005A7FEB" w:rsidRDefault="00DB41D6" w:rsidP="00BD5733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C2199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Pr="00C2199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4.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5A7FE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5A7FE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ต่อปี</w:t>
            </w:r>
          </w:p>
        </w:tc>
      </w:tr>
    </w:tbl>
    <w:p w14:paraId="6ADB7BFA" w14:textId="77777777" w:rsidR="002E3D5C" w:rsidRDefault="002E3D5C" w:rsidP="00C81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13022BB" w14:textId="77777777" w:rsidR="00C81522" w:rsidRPr="006B7523" w:rsidRDefault="00C81522" w:rsidP="00C81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6B7523">
        <w:rPr>
          <w:rFonts w:asciiTheme="majorBidi" w:hAnsiTheme="majorBidi" w:cstheme="majorBidi"/>
          <w:spacing w:val="-6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9F0092" w:rsidRPr="006B7523">
        <w:rPr>
          <w:rFonts w:asciiTheme="majorBidi" w:hAnsiTheme="majorBidi" w:cstheme="majorBidi" w:hint="cs"/>
          <w:spacing w:val="-6"/>
          <w:sz w:val="30"/>
          <w:szCs w:val="30"/>
          <w:cs/>
        </w:rPr>
        <w:t>สามเดือนและ</w:t>
      </w:r>
      <w:r w:rsidR="00760797" w:rsidRPr="006B7523">
        <w:rPr>
          <w:rFonts w:asciiTheme="majorBidi" w:hAnsiTheme="majorBidi" w:cstheme="majorBidi" w:hint="cs"/>
          <w:spacing w:val="-6"/>
          <w:sz w:val="30"/>
          <w:szCs w:val="30"/>
          <w:cs/>
        </w:rPr>
        <w:t>หก</w:t>
      </w:r>
      <w:r w:rsidRPr="006B7523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เดือนสิ้นสุดวันที่ </w:t>
      </w:r>
      <w:r w:rsidR="00760797" w:rsidRPr="006B7523">
        <w:rPr>
          <w:rFonts w:asciiTheme="majorBidi" w:hAnsiTheme="majorBidi" w:cstheme="majorBidi"/>
          <w:spacing w:val="-6"/>
          <w:sz w:val="30"/>
          <w:szCs w:val="30"/>
        </w:rPr>
        <w:t xml:space="preserve">30 </w:t>
      </w:r>
      <w:r w:rsidR="00760797" w:rsidRPr="006B7523">
        <w:rPr>
          <w:rFonts w:asciiTheme="majorBidi" w:hAnsiTheme="majorBidi" w:cstheme="majorBidi" w:hint="cs"/>
          <w:spacing w:val="-6"/>
          <w:sz w:val="30"/>
          <w:szCs w:val="30"/>
          <w:cs/>
        </w:rPr>
        <w:t>มิถุนายน</w:t>
      </w:r>
      <w:r w:rsidR="00B85C03" w:rsidRPr="006B752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B7523">
        <w:rPr>
          <w:rFonts w:asciiTheme="majorBidi" w:hAnsiTheme="majorBidi" w:cstheme="majorBidi"/>
          <w:spacing w:val="-6"/>
          <w:sz w:val="30"/>
          <w:szCs w:val="30"/>
          <w:cs/>
        </w:rPr>
        <w:t>สรุปได้ดังนี้</w:t>
      </w:r>
    </w:p>
    <w:p w14:paraId="2EB10B9E" w14:textId="77777777" w:rsidR="00760797" w:rsidRPr="00F17DF1" w:rsidRDefault="00760797" w:rsidP="00760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7"/>
        <w:gridCol w:w="1108"/>
        <w:gridCol w:w="267"/>
        <w:gridCol w:w="1095"/>
        <w:gridCol w:w="267"/>
        <w:gridCol w:w="1078"/>
        <w:gridCol w:w="252"/>
        <w:gridCol w:w="1104"/>
      </w:tblGrid>
      <w:tr w:rsidR="00760797" w:rsidRPr="00F17DF1" w14:paraId="03C42704" w14:textId="77777777" w:rsidTr="00534A2B">
        <w:trPr>
          <w:tblHeader/>
        </w:trPr>
        <w:tc>
          <w:tcPr>
            <w:tcW w:w="2228" w:type="pct"/>
          </w:tcPr>
          <w:p w14:paraId="59178244" w14:textId="77777777" w:rsidR="00760797" w:rsidRPr="001F39CD" w:rsidRDefault="00760797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75ED562F" w14:textId="77777777" w:rsidR="00760797" w:rsidRPr="00224084" w:rsidRDefault="00760797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2408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3" w:type="pct"/>
          </w:tcPr>
          <w:p w14:paraId="2D104BC0" w14:textId="77777777" w:rsidR="00760797" w:rsidRPr="00224084" w:rsidRDefault="00760797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5" w:type="pct"/>
            <w:gridSpan w:val="3"/>
          </w:tcPr>
          <w:p w14:paraId="6536D632" w14:textId="77777777" w:rsidR="00760797" w:rsidRPr="00224084" w:rsidRDefault="00760797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2408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22408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760797" w:rsidRPr="00F17DF1" w14:paraId="699EFB14" w14:textId="77777777" w:rsidTr="00534A2B">
        <w:trPr>
          <w:tblHeader/>
        </w:trPr>
        <w:tc>
          <w:tcPr>
            <w:tcW w:w="2228" w:type="pct"/>
          </w:tcPr>
          <w:p w14:paraId="171978AE" w14:textId="77777777" w:rsidR="00760797" w:rsidRPr="001F39CD" w:rsidRDefault="00760797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1F39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="009F0092" w:rsidRPr="00E964F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  <w:t>30</w:t>
            </w:r>
            <w:r w:rsidRPr="001F39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594" w:type="pct"/>
          </w:tcPr>
          <w:p w14:paraId="473775D7" w14:textId="77777777" w:rsidR="00760797" w:rsidRPr="00224084" w:rsidRDefault="00760797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E964FC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63</w:t>
            </w:r>
          </w:p>
        </w:tc>
        <w:tc>
          <w:tcPr>
            <w:tcW w:w="143" w:type="pct"/>
          </w:tcPr>
          <w:p w14:paraId="35B08FA6" w14:textId="77777777" w:rsidR="00760797" w:rsidRPr="00224084" w:rsidRDefault="00760797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183A547" w14:textId="77777777" w:rsidR="00760797" w:rsidRPr="00224084" w:rsidRDefault="00760797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E964FC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62</w:t>
            </w:r>
          </w:p>
        </w:tc>
        <w:tc>
          <w:tcPr>
            <w:tcW w:w="143" w:type="pct"/>
          </w:tcPr>
          <w:p w14:paraId="426863B1" w14:textId="77777777" w:rsidR="00760797" w:rsidRPr="00224084" w:rsidRDefault="00760797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39C56168" w14:textId="77777777" w:rsidR="00760797" w:rsidRPr="00224084" w:rsidRDefault="00760797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E964FC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63</w:t>
            </w:r>
          </w:p>
        </w:tc>
        <w:tc>
          <w:tcPr>
            <w:tcW w:w="135" w:type="pct"/>
          </w:tcPr>
          <w:p w14:paraId="6436A008" w14:textId="77777777" w:rsidR="00760797" w:rsidRPr="00224084" w:rsidRDefault="00760797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1EA6372A" w14:textId="77777777" w:rsidR="00760797" w:rsidRPr="00224084" w:rsidRDefault="00760797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E964FC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62</w:t>
            </w:r>
          </w:p>
        </w:tc>
      </w:tr>
      <w:tr w:rsidR="00760797" w:rsidRPr="00F17DF1" w14:paraId="7AB49FEB" w14:textId="77777777" w:rsidTr="00534A2B">
        <w:trPr>
          <w:tblHeader/>
        </w:trPr>
        <w:tc>
          <w:tcPr>
            <w:tcW w:w="2228" w:type="pct"/>
          </w:tcPr>
          <w:p w14:paraId="131330A5" w14:textId="77777777" w:rsidR="00760797" w:rsidRPr="001F39CD" w:rsidRDefault="00760797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72" w:type="pct"/>
            <w:gridSpan w:val="7"/>
          </w:tcPr>
          <w:p w14:paraId="623DDF83" w14:textId="77777777" w:rsidR="00760797" w:rsidRPr="00224084" w:rsidRDefault="00760797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2408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60797" w:rsidRPr="0060414B" w14:paraId="2DE018E1" w14:textId="77777777" w:rsidTr="00534A2B">
        <w:tc>
          <w:tcPr>
            <w:tcW w:w="2228" w:type="pct"/>
          </w:tcPr>
          <w:p w14:paraId="7E67F9D2" w14:textId="77777777" w:rsidR="00760797" w:rsidRPr="0060414B" w:rsidRDefault="00760797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41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</w:tcPr>
          <w:p w14:paraId="75E7EC70" w14:textId="77777777" w:rsidR="00760797" w:rsidRPr="0060414B" w:rsidRDefault="00760797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D668E54" w14:textId="77777777" w:rsidR="00760797" w:rsidRPr="0060414B" w:rsidRDefault="00760797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26F2048" w14:textId="77777777" w:rsidR="00760797" w:rsidRPr="0060414B" w:rsidRDefault="00760797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C3635FC" w14:textId="77777777" w:rsidR="00760797" w:rsidRPr="0060414B" w:rsidRDefault="00760797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06C1D77F" w14:textId="77777777" w:rsidR="00760797" w:rsidRPr="0060414B" w:rsidRDefault="00760797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5574D989" w14:textId="77777777" w:rsidR="00760797" w:rsidRPr="0060414B" w:rsidRDefault="00760797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ECA31A9" w14:textId="77777777" w:rsidR="00760797" w:rsidRPr="0060414B" w:rsidRDefault="00760797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71EED" w:rsidRPr="0060414B" w14:paraId="24CCD26B" w14:textId="77777777" w:rsidTr="00534A2B">
        <w:tc>
          <w:tcPr>
            <w:tcW w:w="2228" w:type="pct"/>
          </w:tcPr>
          <w:p w14:paraId="09274C94" w14:textId="77777777" w:rsidR="00671EED" w:rsidRPr="0060414B" w:rsidRDefault="00671EED" w:rsidP="0067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94" w:type="pct"/>
          </w:tcPr>
          <w:p w14:paraId="43B17F44" w14:textId="77777777" w:rsidR="00671EED" w:rsidRPr="0060414B" w:rsidRDefault="00671EED" w:rsidP="00671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B6C21B5" w14:textId="77777777" w:rsidR="00671EED" w:rsidRPr="0060414B" w:rsidRDefault="00671EED" w:rsidP="00671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E55D39A" w14:textId="77777777" w:rsidR="00671EED" w:rsidRPr="0060414B" w:rsidRDefault="00671EED" w:rsidP="00671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DA39349" w14:textId="77777777" w:rsidR="00671EED" w:rsidRPr="0060414B" w:rsidRDefault="00671EED" w:rsidP="00671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17563748" w14:textId="77777777" w:rsidR="00671EED" w:rsidRPr="0060414B" w:rsidRDefault="00671EED" w:rsidP="00671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38,495</w:t>
            </w:r>
          </w:p>
        </w:tc>
        <w:tc>
          <w:tcPr>
            <w:tcW w:w="135" w:type="pct"/>
          </w:tcPr>
          <w:p w14:paraId="61937DE0" w14:textId="77777777" w:rsidR="00671EED" w:rsidRPr="0060414B" w:rsidRDefault="00671EED" w:rsidP="00671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250E778" w14:textId="77777777" w:rsidR="00671EED" w:rsidRPr="0060414B" w:rsidRDefault="00671EED" w:rsidP="00671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31,141</w:t>
            </w:r>
          </w:p>
        </w:tc>
      </w:tr>
      <w:tr w:rsidR="00671EED" w:rsidRPr="0060414B" w14:paraId="41181AF9" w14:textId="77777777" w:rsidTr="00534A2B">
        <w:tc>
          <w:tcPr>
            <w:tcW w:w="2228" w:type="pct"/>
          </w:tcPr>
          <w:p w14:paraId="60B11508" w14:textId="77777777" w:rsidR="00671EED" w:rsidRPr="0060414B" w:rsidRDefault="00671EED" w:rsidP="0067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94" w:type="pct"/>
          </w:tcPr>
          <w:p w14:paraId="0480BCA9" w14:textId="77777777" w:rsidR="00671EED" w:rsidRPr="0060414B" w:rsidRDefault="00671EED" w:rsidP="00671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9D25052" w14:textId="77777777" w:rsidR="00671EED" w:rsidRPr="0060414B" w:rsidRDefault="00671EED" w:rsidP="00671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4604B14" w14:textId="77777777" w:rsidR="00671EED" w:rsidRPr="0060414B" w:rsidRDefault="00671EED" w:rsidP="00671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2D2D30AF" w14:textId="77777777" w:rsidR="00671EED" w:rsidRPr="0060414B" w:rsidRDefault="00671EED" w:rsidP="00671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39B16B23" w14:textId="77777777" w:rsidR="00671EED" w:rsidRPr="0060414B" w:rsidRDefault="00671EED" w:rsidP="00671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224</w:t>
            </w:r>
          </w:p>
        </w:tc>
        <w:tc>
          <w:tcPr>
            <w:tcW w:w="135" w:type="pct"/>
          </w:tcPr>
          <w:p w14:paraId="6667F514" w14:textId="77777777" w:rsidR="00671EED" w:rsidRPr="0060414B" w:rsidRDefault="00671EED" w:rsidP="00671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D31F887" w14:textId="77777777" w:rsidR="00671EED" w:rsidRDefault="00671EED" w:rsidP="00671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2,226</w:t>
            </w:r>
          </w:p>
        </w:tc>
      </w:tr>
      <w:tr w:rsidR="00671EED" w:rsidRPr="0060414B" w14:paraId="7AD6A07D" w14:textId="77777777" w:rsidTr="00534A2B">
        <w:tc>
          <w:tcPr>
            <w:tcW w:w="2228" w:type="pct"/>
          </w:tcPr>
          <w:p w14:paraId="54CFAAAE" w14:textId="77777777" w:rsidR="00671EED" w:rsidRPr="0060414B" w:rsidRDefault="00671EED" w:rsidP="0067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4" w:type="pct"/>
          </w:tcPr>
          <w:p w14:paraId="3DD3C873" w14:textId="77777777" w:rsidR="00671EED" w:rsidRPr="0060414B" w:rsidRDefault="00671EED" w:rsidP="00671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0BDCB8F" w14:textId="77777777" w:rsidR="00671EED" w:rsidRPr="0060414B" w:rsidRDefault="00671EED" w:rsidP="00671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C36D005" w14:textId="77777777" w:rsidR="00671EED" w:rsidRPr="0060414B" w:rsidRDefault="00671EED" w:rsidP="00671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2DD70398" w14:textId="77777777" w:rsidR="00671EED" w:rsidRPr="0060414B" w:rsidRDefault="00671EED" w:rsidP="00671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2CB1B0E7" w14:textId="77777777" w:rsidR="00671EED" w:rsidRPr="0060414B" w:rsidRDefault="00671EED" w:rsidP="00671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172</w:t>
            </w:r>
          </w:p>
        </w:tc>
        <w:tc>
          <w:tcPr>
            <w:tcW w:w="135" w:type="pct"/>
          </w:tcPr>
          <w:p w14:paraId="37DC6579" w14:textId="77777777" w:rsidR="00671EED" w:rsidRPr="0060414B" w:rsidRDefault="00671EED" w:rsidP="00671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1D2DA318" w14:textId="77777777" w:rsidR="00671EED" w:rsidRPr="0060414B" w:rsidRDefault="00671EED" w:rsidP="00671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223</w:t>
            </w:r>
          </w:p>
        </w:tc>
      </w:tr>
      <w:tr w:rsidR="00316B2A" w:rsidRPr="0060414B" w14:paraId="47CB6F0C" w14:textId="77777777" w:rsidTr="00534A2B">
        <w:tc>
          <w:tcPr>
            <w:tcW w:w="2228" w:type="pct"/>
          </w:tcPr>
          <w:p w14:paraId="16D7D446" w14:textId="77777777" w:rsidR="00316B2A" w:rsidRPr="0060414B" w:rsidRDefault="00316B2A" w:rsidP="0031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ค่าความช่วยเหลือทางเทคนิคและบริการอื่น</w:t>
            </w:r>
          </w:p>
        </w:tc>
        <w:tc>
          <w:tcPr>
            <w:tcW w:w="594" w:type="pct"/>
          </w:tcPr>
          <w:p w14:paraId="70F73474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6A43ABA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56DE3AF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3C4A2EB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79AACC09" w14:textId="54AF9264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28627E17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658C05E7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21DC5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</w:tr>
      <w:tr w:rsidR="00316B2A" w:rsidRPr="0060414B" w14:paraId="362615A6" w14:textId="77777777" w:rsidTr="00534A2B">
        <w:tc>
          <w:tcPr>
            <w:tcW w:w="2228" w:type="pct"/>
          </w:tcPr>
          <w:p w14:paraId="626FEA10" w14:textId="77777777" w:rsidR="00316B2A" w:rsidRPr="0060414B" w:rsidRDefault="00316B2A" w:rsidP="0031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4" w:type="pct"/>
          </w:tcPr>
          <w:p w14:paraId="7A734552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33374F01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BDEA8B6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7FB35AB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5B46BC28" w14:textId="3008A45A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306</w:t>
            </w:r>
          </w:p>
        </w:tc>
        <w:tc>
          <w:tcPr>
            <w:tcW w:w="135" w:type="pct"/>
          </w:tcPr>
          <w:p w14:paraId="43AD3EF8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68559445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36</w:t>
            </w:r>
          </w:p>
        </w:tc>
      </w:tr>
      <w:tr w:rsidR="00316B2A" w:rsidRPr="0060414B" w14:paraId="30663606" w14:textId="77777777" w:rsidTr="00534A2B">
        <w:trPr>
          <w:trHeight w:val="245"/>
        </w:trPr>
        <w:tc>
          <w:tcPr>
            <w:tcW w:w="2228" w:type="pct"/>
          </w:tcPr>
          <w:p w14:paraId="6E19616F" w14:textId="77777777" w:rsidR="00316B2A" w:rsidRPr="0060414B" w:rsidRDefault="00316B2A" w:rsidP="0031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5EBBE140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8BD2CE3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3C6FFC19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F2719AF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0A1116CF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4CA4BA92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669655CB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16B2A" w:rsidRPr="0060414B" w14:paraId="50B8C5DA" w14:textId="77777777" w:rsidTr="00534A2B">
        <w:trPr>
          <w:trHeight w:val="245"/>
        </w:trPr>
        <w:tc>
          <w:tcPr>
            <w:tcW w:w="2228" w:type="pct"/>
          </w:tcPr>
          <w:p w14:paraId="5C333F86" w14:textId="77777777" w:rsidR="00316B2A" w:rsidRPr="0060414B" w:rsidRDefault="00316B2A" w:rsidP="0031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</w:t>
            </w:r>
            <w:r w:rsidRPr="006041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บริหารสำคัญ</w:t>
            </w:r>
          </w:p>
        </w:tc>
        <w:tc>
          <w:tcPr>
            <w:tcW w:w="594" w:type="pct"/>
          </w:tcPr>
          <w:p w14:paraId="3518CC20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135BB64E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06D772C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4281AC99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03C74CB7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0FD6C7E0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DBE831D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16B2A" w:rsidRPr="0060414B" w14:paraId="3C91647D" w14:textId="77777777" w:rsidTr="00534A2B">
        <w:trPr>
          <w:trHeight w:val="245"/>
        </w:trPr>
        <w:tc>
          <w:tcPr>
            <w:tcW w:w="2228" w:type="pct"/>
          </w:tcPr>
          <w:p w14:paraId="5B8B1FA0" w14:textId="77777777" w:rsidR="00316B2A" w:rsidRPr="00980446" w:rsidRDefault="00316B2A" w:rsidP="0031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4" w:type="pct"/>
          </w:tcPr>
          <w:p w14:paraId="03491864" w14:textId="77777777" w:rsidR="00316B2A" w:rsidRPr="00D34B5E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115</w:t>
            </w:r>
          </w:p>
        </w:tc>
        <w:tc>
          <w:tcPr>
            <w:tcW w:w="143" w:type="pct"/>
          </w:tcPr>
          <w:p w14:paraId="263970F2" w14:textId="77777777" w:rsidR="00316B2A" w:rsidRPr="00D34B5E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4AECBBC" w14:textId="77777777" w:rsidR="00316B2A" w:rsidRPr="00D34B5E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34B5E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0CAB148" w14:textId="77777777" w:rsidR="00316B2A" w:rsidRPr="00D34B5E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3AFFE3A9" w14:textId="77777777" w:rsidR="00316B2A" w:rsidRPr="00D34B5E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115</w:t>
            </w:r>
          </w:p>
        </w:tc>
        <w:tc>
          <w:tcPr>
            <w:tcW w:w="135" w:type="pct"/>
          </w:tcPr>
          <w:p w14:paraId="05CD8F55" w14:textId="77777777" w:rsidR="00316B2A" w:rsidRPr="00D34B5E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A00678D" w14:textId="77777777" w:rsidR="00316B2A" w:rsidRPr="00D34B5E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34B5E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316B2A" w:rsidRPr="0060414B" w14:paraId="235EE482" w14:textId="77777777" w:rsidTr="00534A2B">
        <w:trPr>
          <w:trHeight w:val="245"/>
        </w:trPr>
        <w:tc>
          <w:tcPr>
            <w:tcW w:w="2228" w:type="pct"/>
          </w:tcPr>
          <w:p w14:paraId="30C8E834" w14:textId="77777777" w:rsidR="00316B2A" w:rsidRPr="00980446" w:rsidRDefault="00316B2A" w:rsidP="0031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4" w:type="pct"/>
          </w:tcPr>
          <w:p w14:paraId="2680CFBC" w14:textId="77777777" w:rsidR="00316B2A" w:rsidRPr="00C2141D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43" w:type="pct"/>
          </w:tcPr>
          <w:p w14:paraId="36AE25A8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1E76703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567B4C8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668F3C90" w14:textId="77777777" w:rsidR="00316B2A" w:rsidRPr="00C2141D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35" w:type="pct"/>
          </w:tcPr>
          <w:p w14:paraId="20134D56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1F8A9ABC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16B2A" w:rsidRPr="0060414B" w14:paraId="2B3BF062" w14:textId="77777777" w:rsidTr="00534A2B">
        <w:trPr>
          <w:trHeight w:val="245"/>
        </w:trPr>
        <w:tc>
          <w:tcPr>
            <w:tcW w:w="2228" w:type="pct"/>
          </w:tcPr>
          <w:p w14:paraId="0A710A46" w14:textId="77777777" w:rsidR="00316B2A" w:rsidRPr="00980446" w:rsidRDefault="00316B2A" w:rsidP="0031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94" w:type="pct"/>
          </w:tcPr>
          <w:p w14:paraId="2DA3D801" w14:textId="30F3AE4C" w:rsidR="00316B2A" w:rsidRPr="00F802D6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802D6">
              <w:rPr>
                <w:rFonts w:ascii="Angsana New" w:hAnsi="Angsana New"/>
                <w:sz w:val="30"/>
                <w:szCs w:val="30"/>
                <w:lang w:val="en-US" w:eastAsia="en-US"/>
              </w:rPr>
              <w:t>9,337</w:t>
            </w:r>
          </w:p>
        </w:tc>
        <w:tc>
          <w:tcPr>
            <w:tcW w:w="143" w:type="pct"/>
          </w:tcPr>
          <w:p w14:paraId="01A2572A" w14:textId="77777777" w:rsidR="00316B2A" w:rsidRPr="009675C1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BF68D98" w14:textId="2A51ED30" w:rsidR="00316B2A" w:rsidRPr="009675C1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11</w:t>
            </w:r>
            <w:r w:rsidRPr="009675C1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166</w:t>
            </w:r>
          </w:p>
        </w:tc>
        <w:tc>
          <w:tcPr>
            <w:tcW w:w="143" w:type="pct"/>
          </w:tcPr>
          <w:p w14:paraId="4CA2E7EC" w14:textId="77777777" w:rsidR="00316B2A" w:rsidRPr="009675C1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20A816A9" w14:textId="20C1B49D" w:rsidR="00316B2A" w:rsidRPr="009675C1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9,337</w:t>
            </w:r>
          </w:p>
        </w:tc>
        <w:tc>
          <w:tcPr>
            <w:tcW w:w="135" w:type="pct"/>
          </w:tcPr>
          <w:p w14:paraId="6B7A27A2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484F74AD" w14:textId="292A8B81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11,166</w:t>
            </w:r>
          </w:p>
        </w:tc>
      </w:tr>
      <w:tr w:rsidR="00316B2A" w:rsidRPr="0060414B" w14:paraId="4C8920BE" w14:textId="77777777" w:rsidTr="00980446">
        <w:trPr>
          <w:trHeight w:val="245"/>
        </w:trPr>
        <w:tc>
          <w:tcPr>
            <w:tcW w:w="2228" w:type="pct"/>
          </w:tcPr>
          <w:p w14:paraId="3581A9C8" w14:textId="77777777" w:rsidR="00316B2A" w:rsidRPr="00980446" w:rsidRDefault="00316B2A" w:rsidP="0031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การจ่ายโดยใช้หุ้นเป็นเกณฑ์</w:t>
            </w: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4A5B30C0" w14:textId="77777777" w:rsidR="00316B2A" w:rsidRPr="009675C1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675C1">
              <w:rPr>
                <w:rFonts w:ascii="Angsana New" w:hAnsi="Angsana New"/>
                <w:sz w:val="30"/>
                <w:szCs w:val="30"/>
                <w:lang w:val="en-US" w:eastAsia="en-US"/>
              </w:rPr>
              <w:t>812</w:t>
            </w:r>
          </w:p>
        </w:tc>
        <w:tc>
          <w:tcPr>
            <w:tcW w:w="143" w:type="pct"/>
          </w:tcPr>
          <w:p w14:paraId="276A2073" w14:textId="77777777" w:rsidR="00316B2A" w:rsidRPr="009675C1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2D6BA86E" w14:textId="77777777" w:rsidR="00316B2A" w:rsidRPr="009675C1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675C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62956D6" w14:textId="77777777" w:rsidR="00316B2A" w:rsidRPr="009675C1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4AF4FF2C" w14:textId="77777777" w:rsidR="00316B2A" w:rsidRPr="009675C1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675C1">
              <w:rPr>
                <w:rFonts w:ascii="Angsana New" w:hAnsi="Angsana New"/>
                <w:sz w:val="30"/>
                <w:szCs w:val="30"/>
                <w:lang w:val="en-US" w:eastAsia="en-US"/>
              </w:rPr>
              <w:t>812</w:t>
            </w:r>
          </w:p>
        </w:tc>
        <w:tc>
          <w:tcPr>
            <w:tcW w:w="135" w:type="pct"/>
          </w:tcPr>
          <w:p w14:paraId="33EE1400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4F8215BF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316B2A" w:rsidRPr="0060414B" w14:paraId="5A53105B" w14:textId="77777777" w:rsidTr="00980446">
        <w:trPr>
          <w:trHeight w:val="245"/>
        </w:trPr>
        <w:tc>
          <w:tcPr>
            <w:tcW w:w="2228" w:type="pct"/>
          </w:tcPr>
          <w:p w14:paraId="43BA097E" w14:textId="77777777" w:rsidR="00316B2A" w:rsidRPr="00980446" w:rsidRDefault="00316B2A" w:rsidP="0031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530AF2E6" w14:textId="5A2A42E7" w:rsidR="00316B2A" w:rsidRPr="009675C1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10,149</w:t>
            </w:r>
          </w:p>
        </w:tc>
        <w:tc>
          <w:tcPr>
            <w:tcW w:w="143" w:type="pct"/>
          </w:tcPr>
          <w:p w14:paraId="6615505F" w14:textId="77777777" w:rsidR="00316B2A" w:rsidRPr="009675C1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AB93F27" w14:textId="26806E45" w:rsidR="00316B2A" w:rsidRPr="009675C1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</w:t>
            </w:r>
            <w:r w:rsidRPr="009675C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166</w:t>
            </w:r>
          </w:p>
        </w:tc>
        <w:tc>
          <w:tcPr>
            <w:tcW w:w="143" w:type="pct"/>
          </w:tcPr>
          <w:p w14:paraId="0FB89190" w14:textId="77777777" w:rsidR="00316B2A" w:rsidRPr="009675C1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36B50559" w14:textId="7DA9DBF0" w:rsidR="00316B2A" w:rsidRPr="009675C1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10,149</w:t>
            </w:r>
          </w:p>
        </w:tc>
        <w:tc>
          <w:tcPr>
            <w:tcW w:w="135" w:type="pct"/>
          </w:tcPr>
          <w:p w14:paraId="599AFE79" w14:textId="77777777" w:rsidR="00316B2A" w:rsidRPr="00C2141D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2A214B50" w14:textId="63159B91" w:rsidR="00316B2A" w:rsidRPr="00C2141D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</w:t>
            </w:r>
            <w:r w:rsidRPr="00C2141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166</w:t>
            </w:r>
          </w:p>
        </w:tc>
      </w:tr>
      <w:tr w:rsidR="00316B2A" w:rsidRPr="0060414B" w14:paraId="13F5EAA9" w14:textId="77777777" w:rsidTr="00A87F53">
        <w:trPr>
          <w:trHeight w:val="245"/>
        </w:trPr>
        <w:tc>
          <w:tcPr>
            <w:tcW w:w="2228" w:type="pct"/>
          </w:tcPr>
          <w:p w14:paraId="3FA75A29" w14:textId="77777777" w:rsidR="00316B2A" w:rsidRPr="0060414B" w:rsidRDefault="00316B2A" w:rsidP="0031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123AAE57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703EF21B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39DADFFC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1CCF88DC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60C2303E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14C1AFF0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658755DD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16B2A" w:rsidRPr="0060414B" w14:paraId="0A29C65D" w14:textId="77777777" w:rsidTr="00A87F53">
        <w:trPr>
          <w:trHeight w:val="245"/>
        </w:trPr>
        <w:tc>
          <w:tcPr>
            <w:tcW w:w="2228" w:type="pct"/>
          </w:tcPr>
          <w:p w14:paraId="5C381408" w14:textId="77777777" w:rsidR="00316B2A" w:rsidRPr="0060414B" w:rsidRDefault="00316B2A" w:rsidP="0031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6E657169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44BCC8AC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196B4E52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44A85F7A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0A63B44C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2E088D72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19270CFB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16B2A" w:rsidRPr="0060414B" w14:paraId="6AD88869" w14:textId="77777777" w:rsidTr="00534A2B">
        <w:trPr>
          <w:trHeight w:val="182"/>
        </w:trPr>
        <w:tc>
          <w:tcPr>
            <w:tcW w:w="2228" w:type="pct"/>
          </w:tcPr>
          <w:p w14:paraId="7FAB94B4" w14:textId="77777777" w:rsidR="00316B2A" w:rsidRDefault="00316B2A" w:rsidP="0031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474C30F" w14:textId="77777777" w:rsidR="00316B2A" w:rsidRPr="0060414B" w:rsidRDefault="00316B2A" w:rsidP="0031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041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594" w:type="pct"/>
          </w:tcPr>
          <w:p w14:paraId="3E6C1873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3F2D34F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5A16E3E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D0F139F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06707F1A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24C8AEBC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41E4352B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16B2A" w:rsidRPr="0060414B" w14:paraId="0A24489B" w14:textId="77777777" w:rsidTr="00534A2B">
        <w:trPr>
          <w:trHeight w:val="182"/>
        </w:trPr>
        <w:tc>
          <w:tcPr>
            <w:tcW w:w="2228" w:type="pct"/>
          </w:tcPr>
          <w:p w14:paraId="0FF62387" w14:textId="77777777" w:rsidR="00316B2A" w:rsidRPr="0060414B" w:rsidRDefault="00316B2A" w:rsidP="0031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94" w:type="pct"/>
          </w:tcPr>
          <w:p w14:paraId="70BD9D6C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19</w:t>
            </w:r>
          </w:p>
        </w:tc>
        <w:tc>
          <w:tcPr>
            <w:tcW w:w="143" w:type="pct"/>
          </w:tcPr>
          <w:p w14:paraId="354D3EF5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F750741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1,053</w:t>
            </w:r>
          </w:p>
        </w:tc>
        <w:tc>
          <w:tcPr>
            <w:tcW w:w="143" w:type="pct"/>
          </w:tcPr>
          <w:p w14:paraId="77A4490A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7492EB5B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19</w:t>
            </w:r>
          </w:p>
        </w:tc>
        <w:tc>
          <w:tcPr>
            <w:tcW w:w="135" w:type="pct"/>
          </w:tcPr>
          <w:p w14:paraId="435C0376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BFD9405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275</w:t>
            </w:r>
          </w:p>
        </w:tc>
      </w:tr>
      <w:tr w:rsidR="00316B2A" w:rsidRPr="0060414B" w14:paraId="09705E1F" w14:textId="77777777" w:rsidTr="00534A2B">
        <w:trPr>
          <w:trHeight w:val="182"/>
        </w:trPr>
        <w:tc>
          <w:tcPr>
            <w:tcW w:w="2228" w:type="pct"/>
          </w:tcPr>
          <w:p w14:paraId="2D020C0C" w14:textId="77777777" w:rsidR="00316B2A" w:rsidRPr="0060414B" w:rsidRDefault="00316B2A" w:rsidP="0031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94" w:type="pct"/>
          </w:tcPr>
          <w:p w14:paraId="4294E281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1,510</w:t>
            </w:r>
          </w:p>
        </w:tc>
        <w:tc>
          <w:tcPr>
            <w:tcW w:w="143" w:type="pct"/>
          </w:tcPr>
          <w:p w14:paraId="64C246E7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C26F62B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850</w:t>
            </w:r>
          </w:p>
        </w:tc>
        <w:tc>
          <w:tcPr>
            <w:tcW w:w="143" w:type="pct"/>
          </w:tcPr>
          <w:p w14:paraId="4DBE98D3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23F9C240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1,510</w:t>
            </w:r>
          </w:p>
        </w:tc>
        <w:tc>
          <w:tcPr>
            <w:tcW w:w="135" w:type="pct"/>
          </w:tcPr>
          <w:p w14:paraId="3F9DE4CC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275F2DE4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850</w:t>
            </w:r>
          </w:p>
        </w:tc>
      </w:tr>
      <w:tr w:rsidR="00316B2A" w:rsidRPr="0060414B" w14:paraId="32596407" w14:textId="77777777" w:rsidTr="00534A2B">
        <w:trPr>
          <w:trHeight w:val="182"/>
        </w:trPr>
        <w:tc>
          <w:tcPr>
            <w:tcW w:w="2228" w:type="pct"/>
          </w:tcPr>
          <w:p w14:paraId="36D77A05" w14:textId="77777777" w:rsidR="00316B2A" w:rsidRPr="0060414B" w:rsidRDefault="00316B2A" w:rsidP="0031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4" w:type="pct"/>
          </w:tcPr>
          <w:p w14:paraId="0370D27C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165</w:t>
            </w:r>
          </w:p>
        </w:tc>
        <w:tc>
          <w:tcPr>
            <w:tcW w:w="143" w:type="pct"/>
          </w:tcPr>
          <w:p w14:paraId="1A478929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565A084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165</w:t>
            </w:r>
          </w:p>
        </w:tc>
        <w:tc>
          <w:tcPr>
            <w:tcW w:w="143" w:type="pct"/>
          </w:tcPr>
          <w:p w14:paraId="66CBD1C0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343A9EDF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165</w:t>
            </w:r>
          </w:p>
        </w:tc>
        <w:tc>
          <w:tcPr>
            <w:tcW w:w="135" w:type="pct"/>
          </w:tcPr>
          <w:p w14:paraId="47EDAEF9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45E57C2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165</w:t>
            </w:r>
          </w:p>
        </w:tc>
      </w:tr>
      <w:tr w:rsidR="00316B2A" w:rsidRPr="0060414B" w14:paraId="49034B4F" w14:textId="77777777" w:rsidTr="00534A2B">
        <w:trPr>
          <w:trHeight w:val="182"/>
        </w:trPr>
        <w:tc>
          <w:tcPr>
            <w:tcW w:w="2228" w:type="pct"/>
          </w:tcPr>
          <w:p w14:paraId="2A5F1D03" w14:textId="77777777" w:rsidR="00316B2A" w:rsidRPr="0060414B" w:rsidRDefault="00316B2A" w:rsidP="0031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1DE8C5F9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05FF98AF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39912008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0F869E10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3A6A8668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23B31F45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29C36B97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16B2A" w:rsidRPr="0060414B" w14:paraId="2F4F7563" w14:textId="77777777" w:rsidTr="00534A2B">
        <w:tc>
          <w:tcPr>
            <w:tcW w:w="2228" w:type="pct"/>
          </w:tcPr>
          <w:p w14:paraId="1E6CEC2B" w14:textId="77777777" w:rsidR="00316B2A" w:rsidRPr="0060414B" w:rsidRDefault="00316B2A" w:rsidP="0031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041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60414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94" w:type="pct"/>
          </w:tcPr>
          <w:p w14:paraId="53ACF8A0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DCAE526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BC5A02B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479E88C2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27F14CF9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6F22C5C5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240A0430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16B2A" w:rsidRPr="0060414B" w14:paraId="3A793397" w14:textId="77777777" w:rsidTr="00534A2B">
        <w:tc>
          <w:tcPr>
            <w:tcW w:w="2228" w:type="pct"/>
          </w:tcPr>
          <w:p w14:paraId="1657298A" w14:textId="77777777" w:rsidR="00316B2A" w:rsidRPr="0060414B" w:rsidRDefault="00316B2A" w:rsidP="0031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94" w:type="pct"/>
          </w:tcPr>
          <w:p w14:paraId="28E14D0E" w14:textId="03635DA8" w:rsidR="00316B2A" w:rsidRPr="0060414B" w:rsidRDefault="00E93507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316B2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933</w:t>
            </w:r>
          </w:p>
        </w:tc>
        <w:tc>
          <w:tcPr>
            <w:tcW w:w="143" w:type="pct"/>
          </w:tcPr>
          <w:p w14:paraId="6655D538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5E1BBF6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3,883</w:t>
            </w:r>
          </w:p>
        </w:tc>
        <w:tc>
          <w:tcPr>
            <w:tcW w:w="143" w:type="pct"/>
          </w:tcPr>
          <w:p w14:paraId="3FF46E16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1F3011CB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1,437</w:t>
            </w:r>
          </w:p>
        </w:tc>
        <w:tc>
          <w:tcPr>
            <w:tcW w:w="135" w:type="pct"/>
          </w:tcPr>
          <w:p w14:paraId="12275D62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B363AC4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3,626</w:t>
            </w:r>
          </w:p>
        </w:tc>
      </w:tr>
      <w:tr w:rsidR="00316B2A" w:rsidRPr="0060414B" w14:paraId="602ED072" w14:textId="77777777" w:rsidTr="00534A2B">
        <w:tc>
          <w:tcPr>
            <w:tcW w:w="2228" w:type="pct"/>
          </w:tcPr>
          <w:p w14:paraId="56BCFF25" w14:textId="77777777" w:rsidR="00316B2A" w:rsidRPr="0060414B" w:rsidRDefault="00316B2A" w:rsidP="0031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94" w:type="pct"/>
          </w:tcPr>
          <w:p w14:paraId="2B951FBC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51,695</w:t>
            </w:r>
          </w:p>
        </w:tc>
        <w:tc>
          <w:tcPr>
            <w:tcW w:w="143" w:type="pct"/>
          </w:tcPr>
          <w:p w14:paraId="12EF3B5A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EC4AD2E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50,704</w:t>
            </w:r>
          </w:p>
        </w:tc>
        <w:tc>
          <w:tcPr>
            <w:tcW w:w="143" w:type="pct"/>
          </w:tcPr>
          <w:p w14:paraId="5A34B479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32FC5C0D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51,695</w:t>
            </w:r>
          </w:p>
        </w:tc>
        <w:tc>
          <w:tcPr>
            <w:tcW w:w="135" w:type="pct"/>
          </w:tcPr>
          <w:p w14:paraId="16642D40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1C28B184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50,704</w:t>
            </w:r>
          </w:p>
        </w:tc>
      </w:tr>
      <w:tr w:rsidR="00316B2A" w:rsidRPr="0060414B" w14:paraId="6351A7FE" w14:textId="77777777" w:rsidTr="00534A2B">
        <w:tc>
          <w:tcPr>
            <w:tcW w:w="2228" w:type="pct"/>
          </w:tcPr>
          <w:p w14:paraId="7EFF87CB" w14:textId="77777777" w:rsidR="00316B2A" w:rsidRPr="0060414B" w:rsidRDefault="00316B2A" w:rsidP="0031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594" w:type="pct"/>
          </w:tcPr>
          <w:p w14:paraId="2C09638B" w14:textId="77777777" w:rsidR="00316B2A" w:rsidRPr="00D639BA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639B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F3C9B71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32436FC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24</w:t>
            </w:r>
          </w:p>
        </w:tc>
        <w:tc>
          <w:tcPr>
            <w:tcW w:w="143" w:type="pct"/>
          </w:tcPr>
          <w:p w14:paraId="2F5E41FB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4E160B41" w14:textId="77777777" w:rsidR="00316B2A" w:rsidRPr="00D639BA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639B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3EBAAAFC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1A3E4E61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24</w:t>
            </w:r>
          </w:p>
        </w:tc>
      </w:tr>
      <w:tr w:rsidR="00316B2A" w:rsidRPr="0060414B" w14:paraId="7A03770B" w14:textId="77777777" w:rsidTr="00534A2B">
        <w:tc>
          <w:tcPr>
            <w:tcW w:w="2228" w:type="pct"/>
          </w:tcPr>
          <w:p w14:paraId="4EA6A36C" w14:textId="367082E6" w:rsidR="00316B2A" w:rsidRPr="0060414B" w:rsidRDefault="00316B2A" w:rsidP="0031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94" w:type="pct"/>
          </w:tcPr>
          <w:p w14:paraId="69D85281" w14:textId="52DB7D8A" w:rsidR="00316B2A" w:rsidRPr="00D639BA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639BA">
              <w:rPr>
                <w:rFonts w:ascii="Angsana New" w:hAnsi="Angsana New"/>
                <w:sz w:val="30"/>
                <w:szCs w:val="30"/>
                <w:lang w:val="en-US" w:eastAsia="en-US"/>
              </w:rPr>
              <w:t>1,816</w:t>
            </w:r>
          </w:p>
        </w:tc>
        <w:tc>
          <w:tcPr>
            <w:tcW w:w="143" w:type="pct"/>
          </w:tcPr>
          <w:p w14:paraId="2AE20AC3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3CC3A3E5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2,883</w:t>
            </w:r>
          </w:p>
        </w:tc>
        <w:tc>
          <w:tcPr>
            <w:tcW w:w="143" w:type="pct"/>
          </w:tcPr>
          <w:p w14:paraId="387365DA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3E1737FC" w14:textId="5CA2D74D" w:rsidR="00316B2A" w:rsidRPr="00D639BA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639BA">
              <w:rPr>
                <w:rFonts w:ascii="Angsana New" w:hAnsi="Angsana New"/>
                <w:sz w:val="30"/>
                <w:szCs w:val="30"/>
                <w:lang w:val="en-US" w:eastAsia="en-US"/>
              </w:rPr>
              <w:t>1,816</w:t>
            </w:r>
          </w:p>
        </w:tc>
        <w:tc>
          <w:tcPr>
            <w:tcW w:w="135" w:type="pct"/>
          </w:tcPr>
          <w:p w14:paraId="1BCB8595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69D06018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2,883</w:t>
            </w:r>
          </w:p>
        </w:tc>
      </w:tr>
      <w:tr w:rsidR="00316B2A" w:rsidRPr="0060414B" w14:paraId="066DF51B" w14:textId="77777777" w:rsidTr="00534A2B">
        <w:tc>
          <w:tcPr>
            <w:tcW w:w="2228" w:type="pct"/>
          </w:tcPr>
          <w:p w14:paraId="71FAEAA3" w14:textId="77777777" w:rsidR="00316B2A" w:rsidRPr="0060414B" w:rsidRDefault="00316B2A" w:rsidP="0031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ค่าบริการบริหารคลังสินค้า</w:t>
            </w:r>
          </w:p>
        </w:tc>
        <w:tc>
          <w:tcPr>
            <w:tcW w:w="594" w:type="pct"/>
          </w:tcPr>
          <w:p w14:paraId="420862FB" w14:textId="77777777" w:rsidR="00316B2A" w:rsidRPr="00D639BA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639BA">
              <w:rPr>
                <w:rFonts w:ascii="Angsana New" w:hAnsi="Angsana New"/>
                <w:sz w:val="30"/>
                <w:szCs w:val="30"/>
                <w:lang w:val="en-US" w:eastAsia="en-US"/>
              </w:rPr>
              <w:t>1,320</w:t>
            </w:r>
          </w:p>
        </w:tc>
        <w:tc>
          <w:tcPr>
            <w:tcW w:w="143" w:type="pct"/>
          </w:tcPr>
          <w:p w14:paraId="56CA0316" w14:textId="77777777" w:rsidR="00316B2A" w:rsidRPr="00D639BA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1EE53CE9" w14:textId="77777777" w:rsidR="00316B2A" w:rsidRPr="00D639BA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639BA">
              <w:rPr>
                <w:rFonts w:ascii="Angsana New" w:hAnsi="Angsana New"/>
                <w:sz w:val="30"/>
                <w:szCs w:val="30"/>
                <w:lang w:val="en-US" w:eastAsia="en-US"/>
              </w:rPr>
              <w:t>1,424</w:t>
            </w:r>
          </w:p>
        </w:tc>
        <w:tc>
          <w:tcPr>
            <w:tcW w:w="143" w:type="pct"/>
          </w:tcPr>
          <w:p w14:paraId="5B5E68EC" w14:textId="77777777" w:rsidR="00316B2A" w:rsidRPr="00D639BA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4FEBFB01" w14:textId="77777777" w:rsidR="00316B2A" w:rsidRPr="00D639BA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639BA">
              <w:rPr>
                <w:rFonts w:ascii="Angsana New" w:hAnsi="Angsana New"/>
                <w:sz w:val="30"/>
                <w:szCs w:val="30"/>
                <w:lang w:val="en-US" w:eastAsia="en-US"/>
              </w:rPr>
              <w:t>1,320</w:t>
            </w:r>
          </w:p>
        </w:tc>
        <w:tc>
          <w:tcPr>
            <w:tcW w:w="135" w:type="pct"/>
          </w:tcPr>
          <w:p w14:paraId="2B0923F7" w14:textId="77777777" w:rsidR="00316B2A" w:rsidRPr="00D639BA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18B582F7" w14:textId="77777777" w:rsidR="00316B2A" w:rsidRPr="00D639BA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639BA">
              <w:rPr>
                <w:rFonts w:ascii="Angsana New" w:hAnsi="Angsana New"/>
                <w:sz w:val="30"/>
                <w:szCs w:val="30"/>
                <w:lang w:val="en-US" w:eastAsia="en-US"/>
              </w:rPr>
              <w:t>1,424</w:t>
            </w:r>
          </w:p>
        </w:tc>
      </w:tr>
      <w:tr w:rsidR="00316B2A" w:rsidRPr="0060414B" w14:paraId="386EA24C" w14:textId="77777777" w:rsidTr="00534A2B">
        <w:tc>
          <w:tcPr>
            <w:tcW w:w="2228" w:type="pct"/>
          </w:tcPr>
          <w:p w14:paraId="6C969D0B" w14:textId="77777777" w:rsidR="00316B2A" w:rsidRPr="0060414B" w:rsidRDefault="00316B2A" w:rsidP="0031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4" w:type="pct"/>
          </w:tcPr>
          <w:p w14:paraId="69139353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327</w:t>
            </w:r>
          </w:p>
        </w:tc>
        <w:tc>
          <w:tcPr>
            <w:tcW w:w="143" w:type="pct"/>
          </w:tcPr>
          <w:p w14:paraId="2F07B962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65FC376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418</w:t>
            </w:r>
          </w:p>
        </w:tc>
        <w:tc>
          <w:tcPr>
            <w:tcW w:w="143" w:type="pct"/>
          </w:tcPr>
          <w:p w14:paraId="32DA5E0F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7E573744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327</w:t>
            </w:r>
          </w:p>
        </w:tc>
        <w:tc>
          <w:tcPr>
            <w:tcW w:w="135" w:type="pct"/>
          </w:tcPr>
          <w:p w14:paraId="72F03964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4D69DC1" w14:textId="77777777" w:rsidR="00316B2A" w:rsidRPr="0060414B" w:rsidRDefault="00316B2A" w:rsidP="00316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404</w:t>
            </w:r>
          </w:p>
        </w:tc>
      </w:tr>
    </w:tbl>
    <w:p w14:paraId="07550565" w14:textId="77777777" w:rsidR="00760797" w:rsidRPr="0060414B" w:rsidRDefault="00760797" w:rsidP="00760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7"/>
        <w:gridCol w:w="1108"/>
        <w:gridCol w:w="267"/>
        <w:gridCol w:w="1095"/>
        <w:gridCol w:w="267"/>
        <w:gridCol w:w="1078"/>
        <w:gridCol w:w="252"/>
        <w:gridCol w:w="1104"/>
      </w:tblGrid>
      <w:tr w:rsidR="00760797" w:rsidRPr="0060414B" w14:paraId="1F402205" w14:textId="77777777" w:rsidTr="00534A2B">
        <w:trPr>
          <w:tblHeader/>
        </w:trPr>
        <w:tc>
          <w:tcPr>
            <w:tcW w:w="2228" w:type="pct"/>
          </w:tcPr>
          <w:p w14:paraId="63BCA79D" w14:textId="77777777" w:rsidR="00760797" w:rsidRPr="0060414B" w:rsidRDefault="00760797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414B">
              <w:br w:type="page"/>
            </w:r>
          </w:p>
        </w:tc>
        <w:tc>
          <w:tcPr>
            <w:tcW w:w="1324" w:type="pct"/>
            <w:gridSpan w:val="3"/>
          </w:tcPr>
          <w:p w14:paraId="57772D84" w14:textId="77777777" w:rsidR="00760797" w:rsidRPr="0060414B" w:rsidRDefault="00760797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3" w:type="pct"/>
          </w:tcPr>
          <w:p w14:paraId="121A07FC" w14:textId="77777777" w:rsidR="00760797" w:rsidRPr="0060414B" w:rsidRDefault="00760797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5" w:type="pct"/>
            <w:gridSpan w:val="3"/>
          </w:tcPr>
          <w:p w14:paraId="0BB0F8A9" w14:textId="77777777" w:rsidR="00760797" w:rsidRPr="0060414B" w:rsidRDefault="00760797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60414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760797" w:rsidRPr="0060414B" w14:paraId="0EFCCA6D" w14:textId="77777777" w:rsidTr="00534A2B">
        <w:trPr>
          <w:tblHeader/>
        </w:trPr>
        <w:tc>
          <w:tcPr>
            <w:tcW w:w="2228" w:type="pct"/>
          </w:tcPr>
          <w:p w14:paraId="7A65DD40" w14:textId="6CDEFCAD" w:rsidR="00760797" w:rsidRPr="00D90E9C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D90E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สำหรับงวดหกเดือนสิ้นสุดวันท</w:t>
            </w:r>
            <w:r w:rsidR="004554B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ี่ </w:t>
            </w:r>
            <w:r w:rsidR="004554B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30 </w:t>
            </w:r>
            <w:r w:rsidRPr="00D90E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594" w:type="pct"/>
          </w:tcPr>
          <w:p w14:paraId="30E5CC5F" w14:textId="77777777" w:rsidR="00760797" w:rsidRPr="0022408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E964FC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63</w:t>
            </w:r>
          </w:p>
        </w:tc>
        <w:tc>
          <w:tcPr>
            <w:tcW w:w="143" w:type="pct"/>
          </w:tcPr>
          <w:p w14:paraId="7ADE368B" w14:textId="77777777" w:rsidR="00760797" w:rsidRPr="0022408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39DF7120" w14:textId="77777777" w:rsidR="00760797" w:rsidRPr="0022408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E964FC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62</w:t>
            </w:r>
          </w:p>
        </w:tc>
        <w:tc>
          <w:tcPr>
            <w:tcW w:w="143" w:type="pct"/>
          </w:tcPr>
          <w:p w14:paraId="4C03B191" w14:textId="77777777" w:rsidR="00760797" w:rsidRPr="0022408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44BFD274" w14:textId="77777777" w:rsidR="00760797" w:rsidRPr="0022408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E964FC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63</w:t>
            </w:r>
          </w:p>
        </w:tc>
        <w:tc>
          <w:tcPr>
            <w:tcW w:w="135" w:type="pct"/>
          </w:tcPr>
          <w:p w14:paraId="0DF9909F" w14:textId="77777777" w:rsidR="00760797" w:rsidRPr="0022408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A2DED7E" w14:textId="77777777" w:rsidR="00760797" w:rsidRPr="0022408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</w:tr>
      <w:tr w:rsidR="00760797" w:rsidRPr="0060414B" w14:paraId="00146F18" w14:textId="77777777" w:rsidTr="00534A2B">
        <w:trPr>
          <w:tblHeader/>
        </w:trPr>
        <w:tc>
          <w:tcPr>
            <w:tcW w:w="2228" w:type="pct"/>
          </w:tcPr>
          <w:p w14:paraId="12EE6E4C" w14:textId="77777777" w:rsidR="00760797" w:rsidRPr="0060414B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72" w:type="pct"/>
            <w:gridSpan w:val="7"/>
          </w:tcPr>
          <w:p w14:paraId="600A2403" w14:textId="77777777" w:rsidR="00760797" w:rsidRPr="0060414B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60797" w:rsidRPr="0060414B" w14:paraId="26626AB9" w14:textId="77777777" w:rsidTr="00534A2B">
        <w:tc>
          <w:tcPr>
            <w:tcW w:w="2228" w:type="pct"/>
          </w:tcPr>
          <w:p w14:paraId="2AF6A3B1" w14:textId="77777777" w:rsidR="00760797" w:rsidRPr="0060414B" w:rsidRDefault="00760797" w:rsidP="00760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41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</w:tcPr>
          <w:p w14:paraId="52F28B14" w14:textId="77777777" w:rsidR="00760797" w:rsidRPr="0060414B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DCE5435" w14:textId="77777777" w:rsidR="00760797" w:rsidRPr="0060414B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F815C35" w14:textId="77777777" w:rsidR="00760797" w:rsidRPr="0060414B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10BB26C3" w14:textId="77777777" w:rsidR="00760797" w:rsidRPr="0060414B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76CAC195" w14:textId="77777777" w:rsidR="00760797" w:rsidRPr="0060414B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5B715A8D" w14:textId="77777777" w:rsidR="00760797" w:rsidRPr="0060414B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26ABC2F1" w14:textId="77777777" w:rsidR="00760797" w:rsidRPr="0060414B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60797" w:rsidRPr="0060414B" w14:paraId="505E1141" w14:textId="77777777" w:rsidTr="00534A2B">
        <w:tc>
          <w:tcPr>
            <w:tcW w:w="2228" w:type="pct"/>
          </w:tcPr>
          <w:p w14:paraId="28A50683" w14:textId="77777777" w:rsidR="00760797" w:rsidRPr="0060414B" w:rsidRDefault="00760797" w:rsidP="00760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94" w:type="pct"/>
          </w:tcPr>
          <w:p w14:paraId="5DF7981E" w14:textId="77777777" w:rsidR="00760797" w:rsidRPr="0060414B" w:rsidRDefault="00A06C40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E93B081" w14:textId="77777777" w:rsidR="00760797" w:rsidRPr="0060414B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2E73D80" w14:textId="77777777" w:rsidR="00760797" w:rsidRPr="0060414B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C2F1C0E" w14:textId="77777777" w:rsidR="00760797" w:rsidRPr="0060414B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36544D02" w14:textId="77777777" w:rsidR="00760797" w:rsidRPr="0060414B" w:rsidRDefault="00671EED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71EED">
              <w:rPr>
                <w:rFonts w:ascii="Angsana New" w:hAnsi="Angsana New"/>
                <w:sz w:val="30"/>
                <w:szCs w:val="30"/>
                <w:lang w:val="en-US" w:eastAsia="en-US"/>
              </w:rPr>
              <w:t>82,285</w:t>
            </w:r>
          </w:p>
        </w:tc>
        <w:tc>
          <w:tcPr>
            <w:tcW w:w="135" w:type="pct"/>
          </w:tcPr>
          <w:p w14:paraId="5B1B2350" w14:textId="77777777" w:rsidR="00760797" w:rsidRPr="0060414B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B2688E2" w14:textId="77777777" w:rsidR="00760797" w:rsidRPr="0060414B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1,736</w:t>
            </w:r>
          </w:p>
        </w:tc>
      </w:tr>
      <w:tr w:rsidR="00760797" w:rsidRPr="0060414B" w14:paraId="57DD782C" w14:textId="77777777" w:rsidTr="00534A2B">
        <w:tc>
          <w:tcPr>
            <w:tcW w:w="2228" w:type="pct"/>
          </w:tcPr>
          <w:p w14:paraId="43C8CB92" w14:textId="77777777" w:rsidR="00760797" w:rsidRPr="0060414B" w:rsidRDefault="00760797" w:rsidP="00760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94" w:type="pct"/>
          </w:tcPr>
          <w:p w14:paraId="09367B88" w14:textId="77777777" w:rsidR="00760797" w:rsidRPr="0060414B" w:rsidRDefault="00A06C40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A2DBB92" w14:textId="77777777" w:rsidR="00760797" w:rsidRPr="0060414B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17817522" w14:textId="77777777" w:rsidR="00760797" w:rsidRPr="0060414B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C774974" w14:textId="77777777" w:rsidR="00760797" w:rsidRPr="0060414B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6749D881" w14:textId="77777777" w:rsidR="00760797" w:rsidRPr="0060414B" w:rsidRDefault="00671EED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71EED">
              <w:rPr>
                <w:rFonts w:ascii="Angsana New" w:hAnsi="Angsana New"/>
                <w:sz w:val="30"/>
                <w:szCs w:val="30"/>
                <w:lang w:val="en-US" w:eastAsia="en-US"/>
              </w:rPr>
              <w:t>580</w:t>
            </w:r>
          </w:p>
        </w:tc>
        <w:tc>
          <w:tcPr>
            <w:tcW w:w="135" w:type="pct"/>
          </w:tcPr>
          <w:p w14:paraId="1703C640" w14:textId="77777777" w:rsidR="00760797" w:rsidRPr="0060414B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6D9429F" w14:textId="77777777" w:rsidR="00760797" w:rsidRPr="0060414B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2,976</w:t>
            </w:r>
          </w:p>
        </w:tc>
      </w:tr>
      <w:tr w:rsidR="00760797" w:rsidRPr="0060414B" w14:paraId="214C8475" w14:textId="77777777" w:rsidTr="00534A2B">
        <w:tc>
          <w:tcPr>
            <w:tcW w:w="2228" w:type="pct"/>
          </w:tcPr>
          <w:p w14:paraId="6658027A" w14:textId="77777777" w:rsidR="00760797" w:rsidRPr="0060414B" w:rsidRDefault="00760797" w:rsidP="00760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4" w:type="pct"/>
          </w:tcPr>
          <w:p w14:paraId="596401FF" w14:textId="77777777" w:rsidR="00760797" w:rsidRPr="0060414B" w:rsidRDefault="00A06C40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6CAD8141" w14:textId="77777777" w:rsidR="00760797" w:rsidRPr="0060414B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74490D9" w14:textId="77777777" w:rsidR="00760797" w:rsidRPr="0060414B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C75C6F2" w14:textId="77777777" w:rsidR="00760797" w:rsidRPr="0060414B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4D5E2441" w14:textId="77777777" w:rsidR="00760797" w:rsidRPr="0060414B" w:rsidRDefault="00D53F1F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344</w:t>
            </w:r>
          </w:p>
        </w:tc>
        <w:tc>
          <w:tcPr>
            <w:tcW w:w="135" w:type="pct"/>
          </w:tcPr>
          <w:p w14:paraId="2FA1B2A6" w14:textId="77777777" w:rsidR="00760797" w:rsidRPr="0060414B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694F4665" w14:textId="77777777" w:rsidR="00760797" w:rsidRPr="0060414B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440</w:t>
            </w:r>
          </w:p>
        </w:tc>
      </w:tr>
      <w:tr w:rsidR="00760797" w:rsidRPr="0060414B" w14:paraId="08997594" w14:textId="77777777" w:rsidTr="00534A2B">
        <w:tc>
          <w:tcPr>
            <w:tcW w:w="2228" w:type="pct"/>
          </w:tcPr>
          <w:p w14:paraId="0F824856" w14:textId="77777777" w:rsidR="00760797" w:rsidRPr="0060414B" w:rsidRDefault="00760797" w:rsidP="00760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ค่าความช่วยเหลือทางเทคนิคและบริการอื่น</w:t>
            </w:r>
          </w:p>
        </w:tc>
        <w:tc>
          <w:tcPr>
            <w:tcW w:w="594" w:type="pct"/>
          </w:tcPr>
          <w:p w14:paraId="141DB7D4" w14:textId="77777777" w:rsidR="00760797" w:rsidRPr="0060414B" w:rsidRDefault="00A06C40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321F66A" w14:textId="77777777" w:rsidR="00760797" w:rsidRPr="0060414B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8F71566" w14:textId="77777777" w:rsidR="00760797" w:rsidRPr="0060414B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9FCE28B" w14:textId="77777777" w:rsidR="00760797" w:rsidRPr="0060414B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158BA4F9" w14:textId="77777777" w:rsidR="00760797" w:rsidRPr="0060414B" w:rsidRDefault="00671EED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71EED">
              <w:rPr>
                <w:rFonts w:ascii="Angsana New" w:hAnsi="Angsana New"/>
                <w:sz w:val="30"/>
                <w:szCs w:val="30"/>
                <w:lang w:val="en-US" w:eastAsia="en-US"/>
              </w:rPr>
              <w:t>16</w:t>
            </w:r>
          </w:p>
        </w:tc>
        <w:tc>
          <w:tcPr>
            <w:tcW w:w="135" w:type="pct"/>
          </w:tcPr>
          <w:p w14:paraId="294499F5" w14:textId="77777777" w:rsidR="00760797" w:rsidRPr="0060414B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47D31A01" w14:textId="77777777" w:rsidR="00760797" w:rsidRPr="0060414B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107</w:t>
            </w:r>
          </w:p>
        </w:tc>
      </w:tr>
      <w:tr w:rsidR="00760797" w:rsidRPr="0060414B" w14:paraId="405B25D0" w14:textId="77777777" w:rsidTr="00534A2B">
        <w:tc>
          <w:tcPr>
            <w:tcW w:w="2228" w:type="pct"/>
          </w:tcPr>
          <w:p w14:paraId="024060BF" w14:textId="77777777" w:rsidR="00760797" w:rsidRPr="0060414B" w:rsidRDefault="00760797" w:rsidP="00760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4" w:type="pct"/>
          </w:tcPr>
          <w:p w14:paraId="7ACC38C7" w14:textId="77777777" w:rsidR="00760797" w:rsidRPr="0060414B" w:rsidRDefault="00A06C40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7AB2FBF" w14:textId="77777777" w:rsidR="00760797" w:rsidRPr="0060414B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D5369C2" w14:textId="77777777" w:rsidR="00760797" w:rsidRPr="0060414B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40D1A3C" w14:textId="77777777" w:rsidR="00760797" w:rsidRPr="0060414B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55B432B5" w14:textId="77777777" w:rsidR="00760797" w:rsidRPr="0060414B" w:rsidRDefault="00E55672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612</w:t>
            </w:r>
          </w:p>
        </w:tc>
        <w:tc>
          <w:tcPr>
            <w:tcW w:w="135" w:type="pct"/>
          </w:tcPr>
          <w:p w14:paraId="7D0A2B75" w14:textId="77777777" w:rsidR="00760797" w:rsidRPr="0060414B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A322251" w14:textId="77777777" w:rsidR="00760797" w:rsidRPr="0060414B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467</w:t>
            </w:r>
          </w:p>
        </w:tc>
      </w:tr>
      <w:tr w:rsidR="00980446" w:rsidRPr="0060414B" w14:paraId="290F9100" w14:textId="77777777" w:rsidTr="00534A2B">
        <w:tc>
          <w:tcPr>
            <w:tcW w:w="2228" w:type="pct"/>
          </w:tcPr>
          <w:p w14:paraId="03C672BC" w14:textId="77777777" w:rsidR="00980446" w:rsidRPr="0060414B" w:rsidRDefault="00980446" w:rsidP="00760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6F2C456D" w14:textId="77777777" w:rsidR="00980446" w:rsidRPr="0060414B" w:rsidRDefault="00980446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10704A1B" w14:textId="77777777" w:rsidR="00980446" w:rsidRPr="0060414B" w:rsidRDefault="00980446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3ED7A9AD" w14:textId="77777777" w:rsidR="00980446" w:rsidRPr="0060414B" w:rsidRDefault="00980446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729530B4" w14:textId="77777777" w:rsidR="00980446" w:rsidRPr="0060414B" w:rsidRDefault="00980446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607A67F1" w14:textId="77777777" w:rsidR="00980446" w:rsidRPr="0060414B" w:rsidRDefault="00980446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52F280CF" w14:textId="77777777" w:rsidR="00980446" w:rsidRPr="0060414B" w:rsidRDefault="00980446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C44737F" w14:textId="77777777" w:rsidR="00980446" w:rsidRPr="0060414B" w:rsidRDefault="00980446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2438E" w:rsidRPr="0060414B" w14:paraId="5C96AE9D" w14:textId="77777777" w:rsidTr="00534A2B">
        <w:tc>
          <w:tcPr>
            <w:tcW w:w="2228" w:type="pct"/>
          </w:tcPr>
          <w:p w14:paraId="553A79E0" w14:textId="77777777" w:rsidR="0072438E" w:rsidRPr="0060414B" w:rsidRDefault="0072438E" w:rsidP="00760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3F626E27" w14:textId="77777777" w:rsidR="0072438E" w:rsidRPr="0060414B" w:rsidRDefault="0072438E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E289799" w14:textId="77777777" w:rsidR="0072438E" w:rsidRPr="0060414B" w:rsidRDefault="0072438E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364CA2B9" w14:textId="77777777" w:rsidR="0072438E" w:rsidRPr="0060414B" w:rsidRDefault="0072438E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50B5A64" w14:textId="77777777" w:rsidR="0072438E" w:rsidRPr="0060414B" w:rsidRDefault="0072438E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0F97773D" w14:textId="77777777" w:rsidR="0072438E" w:rsidRPr="0060414B" w:rsidRDefault="0072438E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40C60885" w14:textId="77777777" w:rsidR="0072438E" w:rsidRPr="0060414B" w:rsidRDefault="0072438E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841BA59" w14:textId="77777777" w:rsidR="0072438E" w:rsidRPr="0060414B" w:rsidRDefault="0072438E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2438E" w:rsidRPr="0060414B" w14:paraId="1CD1CC15" w14:textId="77777777" w:rsidTr="00534A2B">
        <w:tc>
          <w:tcPr>
            <w:tcW w:w="2228" w:type="pct"/>
          </w:tcPr>
          <w:p w14:paraId="1BB5A56A" w14:textId="77777777" w:rsidR="0072438E" w:rsidRPr="0060414B" w:rsidRDefault="0072438E" w:rsidP="00760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229787F6" w14:textId="77777777" w:rsidR="0072438E" w:rsidRPr="0060414B" w:rsidRDefault="0072438E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A47A18A" w14:textId="77777777" w:rsidR="0072438E" w:rsidRPr="0060414B" w:rsidRDefault="0072438E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190CF551" w14:textId="77777777" w:rsidR="0072438E" w:rsidRPr="0060414B" w:rsidRDefault="0072438E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12BD129" w14:textId="77777777" w:rsidR="0072438E" w:rsidRPr="0060414B" w:rsidRDefault="0072438E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2903D63B" w14:textId="77777777" w:rsidR="0072438E" w:rsidRPr="0060414B" w:rsidRDefault="0072438E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133E6217" w14:textId="77777777" w:rsidR="0072438E" w:rsidRPr="0060414B" w:rsidRDefault="0072438E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5B45B8DD" w14:textId="77777777" w:rsidR="0072438E" w:rsidRPr="0060414B" w:rsidRDefault="0072438E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2438E" w:rsidRPr="0060414B" w14:paraId="3C95ECB1" w14:textId="77777777" w:rsidTr="00534A2B">
        <w:tc>
          <w:tcPr>
            <w:tcW w:w="2228" w:type="pct"/>
          </w:tcPr>
          <w:p w14:paraId="378EF448" w14:textId="77777777" w:rsidR="0072438E" w:rsidRPr="0060414B" w:rsidRDefault="0072438E" w:rsidP="00760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023E3FE8" w14:textId="77777777" w:rsidR="0072438E" w:rsidRPr="0060414B" w:rsidRDefault="0072438E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9266147" w14:textId="77777777" w:rsidR="0072438E" w:rsidRPr="0060414B" w:rsidRDefault="0072438E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06EAAE6" w14:textId="77777777" w:rsidR="0072438E" w:rsidRPr="0060414B" w:rsidRDefault="0072438E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709F1CAF" w14:textId="77777777" w:rsidR="0072438E" w:rsidRPr="0060414B" w:rsidRDefault="0072438E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231C4B54" w14:textId="77777777" w:rsidR="0072438E" w:rsidRPr="0060414B" w:rsidRDefault="0072438E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0F82A2C5" w14:textId="77777777" w:rsidR="0072438E" w:rsidRPr="0060414B" w:rsidRDefault="0072438E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21AB1D76" w14:textId="77777777" w:rsidR="0072438E" w:rsidRPr="0060414B" w:rsidRDefault="0072438E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2438E" w:rsidRPr="0060414B" w14:paraId="09EE9672" w14:textId="77777777" w:rsidTr="00534A2B">
        <w:tc>
          <w:tcPr>
            <w:tcW w:w="2228" w:type="pct"/>
          </w:tcPr>
          <w:p w14:paraId="5EA61E50" w14:textId="77777777" w:rsidR="0072438E" w:rsidRPr="0060414B" w:rsidRDefault="0072438E" w:rsidP="00760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25E5BF00" w14:textId="77777777" w:rsidR="0072438E" w:rsidRPr="0060414B" w:rsidRDefault="0072438E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79DD37F7" w14:textId="77777777" w:rsidR="0072438E" w:rsidRPr="0060414B" w:rsidRDefault="0072438E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36B8FE2F" w14:textId="77777777" w:rsidR="0072438E" w:rsidRPr="0060414B" w:rsidRDefault="0072438E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71FC29DD" w14:textId="77777777" w:rsidR="0072438E" w:rsidRPr="0060414B" w:rsidRDefault="0072438E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71DEE67D" w14:textId="77777777" w:rsidR="0072438E" w:rsidRPr="0060414B" w:rsidRDefault="0072438E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0F3D3622" w14:textId="77777777" w:rsidR="0072438E" w:rsidRPr="0060414B" w:rsidRDefault="0072438E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A527F68" w14:textId="77777777" w:rsidR="0072438E" w:rsidRPr="0060414B" w:rsidRDefault="0072438E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90E9C" w:rsidRPr="0060414B" w14:paraId="7E89108E" w14:textId="77777777" w:rsidTr="00534A2B">
        <w:tc>
          <w:tcPr>
            <w:tcW w:w="2228" w:type="pct"/>
          </w:tcPr>
          <w:p w14:paraId="210E48D7" w14:textId="77777777" w:rsidR="00D90E9C" w:rsidRPr="0060414B" w:rsidRDefault="00D90E9C" w:rsidP="00760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3C0D2723" w14:textId="77777777" w:rsidR="00D90E9C" w:rsidRPr="0060414B" w:rsidRDefault="00D90E9C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FA34B0C" w14:textId="77777777" w:rsidR="00D90E9C" w:rsidRPr="0060414B" w:rsidRDefault="00D90E9C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1682E354" w14:textId="77777777" w:rsidR="00D90E9C" w:rsidRPr="0060414B" w:rsidRDefault="00D90E9C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657CA6F" w14:textId="77777777" w:rsidR="00D90E9C" w:rsidRPr="0060414B" w:rsidRDefault="00D90E9C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60FDD1A6" w14:textId="77777777" w:rsidR="00D90E9C" w:rsidRPr="0060414B" w:rsidRDefault="00D90E9C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0460B888" w14:textId="77777777" w:rsidR="00D90E9C" w:rsidRPr="0060414B" w:rsidRDefault="00D90E9C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D93EA1D" w14:textId="77777777" w:rsidR="00D90E9C" w:rsidRPr="0060414B" w:rsidRDefault="00D90E9C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80446" w:rsidRPr="0060414B" w14:paraId="3FCD7499" w14:textId="77777777" w:rsidTr="00534A2B">
        <w:tc>
          <w:tcPr>
            <w:tcW w:w="2228" w:type="pct"/>
          </w:tcPr>
          <w:p w14:paraId="4B74CC74" w14:textId="77777777" w:rsidR="00C441B3" w:rsidRDefault="00C441B3" w:rsidP="00980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B4D165D" w14:textId="155A7CDC" w:rsidR="00980446" w:rsidRPr="0060414B" w:rsidRDefault="00980446" w:rsidP="00980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ผู้</w:t>
            </w:r>
            <w:r w:rsidRPr="006041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บริหารสำคัญ</w:t>
            </w:r>
          </w:p>
        </w:tc>
        <w:tc>
          <w:tcPr>
            <w:tcW w:w="594" w:type="pct"/>
          </w:tcPr>
          <w:p w14:paraId="075FD484" w14:textId="77777777" w:rsidR="00980446" w:rsidRPr="0060414B" w:rsidRDefault="00980446" w:rsidP="00980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026880A2" w14:textId="77777777" w:rsidR="00980446" w:rsidRPr="0060414B" w:rsidRDefault="00980446" w:rsidP="00980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E1B6E8F" w14:textId="77777777" w:rsidR="00980446" w:rsidRPr="0060414B" w:rsidRDefault="00980446" w:rsidP="00980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7D6D6E7E" w14:textId="77777777" w:rsidR="00980446" w:rsidRPr="0060414B" w:rsidRDefault="00980446" w:rsidP="00980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6A34C2FE" w14:textId="77777777" w:rsidR="00980446" w:rsidRPr="0060414B" w:rsidRDefault="00980446" w:rsidP="00980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052987C8" w14:textId="77777777" w:rsidR="00980446" w:rsidRPr="0060414B" w:rsidRDefault="00980446" w:rsidP="00980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254AC0A6" w14:textId="77777777" w:rsidR="00980446" w:rsidRPr="0060414B" w:rsidRDefault="00980446" w:rsidP="00980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C52C3" w:rsidRPr="0060414B" w14:paraId="10C6D591" w14:textId="77777777" w:rsidTr="00534A2B">
        <w:tc>
          <w:tcPr>
            <w:tcW w:w="2228" w:type="pct"/>
          </w:tcPr>
          <w:p w14:paraId="47FEF8AF" w14:textId="77777777" w:rsidR="00DC52C3" w:rsidRPr="00980446" w:rsidRDefault="00DC52C3" w:rsidP="00DC5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4" w:type="pct"/>
          </w:tcPr>
          <w:p w14:paraId="1B972905" w14:textId="77777777" w:rsidR="00DC52C3" w:rsidRPr="0060414B" w:rsidRDefault="00D34B5E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232</w:t>
            </w:r>
          </w:p>
        </w:tc>
        <w:tc>
          <w:tcPr>
            <w:tcW w:w="143" w:type="pct"/>
          </w:tcPr>
          <w:p w14:paraId="110D5752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7DBA899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0DFDE2E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375B7A6E" w14:textId="77777777" w:rsidR="00DC52C3" w:rsidRPr="0060414B" w:rsidRDefault="00D34B5E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232</w:t>
            </w:r>
          </w:p>
        </w:tc>
        <w:tc>
          <w:tcPr>
            <w:tcW w:w="135" w:type="pct"/>
          </w:tcPr>
          <w:p w14:paraId="4B74A122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545660A7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DC52C3" w:rsidRPr="0060414B" w14:paraId="1F3CF865" w14:textId="77777777" w:rsidTr="00534A2B">
        <w:tc>
          <w:tcPr>
            <w:tcW w:w="2228" w:type="pct"/>
          </w:tcPr>
          <w:p w14:paraId="36FBC88F" w14:textId="77777777" w:rsidR="00DC52C3" w:rsidRPr="00980446" w:rsidRDefault="00DC52C3" w:rsidP="00DC5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4" w:type="pct"/>
          </w:tcPr>
          <w:p w14:paraId="7449E838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25E971E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11D82D99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D59F5F0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6F3CCA3B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0A2735AB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1D429AE5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554BD" w:rsidRPr="0060414B" w14:paraId="34F443A0" w14:textId="77777777" w:rsidTr="00534A2B">
        <w:tc>
          <w:tcPr>
            <w:tcW w:w="2228" w:type="pct"/>
          </w:tcPr>
          <w:p w14:paraId="0111ECD3" w14:textId="77777777" w:rsidR="004554BD" w:rsidRPr="00980446" w:rsidRDefault="004554BD" w:rsidP="0045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94" w:type="pct"/>
          </w:tcPr>
          <w:p w14:paraId="27B6FB9F" w14:textId="64768AE1" w:rsidR="004554BD" w:rsidRPr="009675C1" w:rsidRDefault="00F802D6" w:rsidP="004554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26,808</w:t>
            </w:r>
          </w:p>
        </w:tc>
        <w:tc>
          <w:tcPr>
            <w:tcW w:w="143" w:type="pct"/>
          </w:tcPr>
          <w:p w14:paraId="31DFD99B" w14:textId="77777777" w:rsidR="004554BD" w:rsidRPr="009675C1" w:rsidRDefault="004554BD" w:rsidP="004554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3ABE24A" w14:textId="7DEF80FE" w:rsidR="004554BD" w:rsidRPr="009675C1" w:rsidRDefault="00F802D6" w:rsidP="004554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30</w:t>
            </w:r>
            <w:r w:rsidR="004554BD" w:rsidRPr="009675C1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481</w:t>
            </w:r>
          </w:p>
        </w:tc>
        <w:tc>
          <w:tcPr>
            <w:tcW w:w="143" w:type="pct"/>
          </w:tcPr>
          <w:p w14:paraId="24152450" w14:textId="77777777" w:rsidR="004554BD" w:rsidRPr="009675C1" w:rsidRDefault="004554BD" w:rsidP="004554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5A1ED0D3" w14:textId="16B06173" w:rsidR="004554BD" w:rsidRPr="009675C1" w:rsidRDefault="00F802D6" w:rsidP="004554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26,808</w:t>
            </w:r>
          </w:p>
        </w:tc>
        <w:tc>
          <w:tcPr>
            <w:tcW w:w="135" w:type="pct"/>
          </w:tcPr>
          <w:p w14:paraId="6B3E1E98" w14:textId="77777777" w:rsidR="004554BD" w:rsidRPr="0060414B" w:rsidRDefault="004554BD" w:rsidP="004554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4928954B" w14:textId="596FAF17" w:rsidR="004554BD" w:rsidRPr="0060414B" w:rsidRDefault="00F802D6" w:rsidP="004554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30</w:t>
            </w:r>
            <w:r w:rsidR="004554B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481</w:t>
            </w:r>
          </w:p>
        </w:tc>
      </w:tr>
      <w:tr w:rsidR="004554BD" w:rsidRPr="0060414B" w14:paraId="6A9F1264" w14:textId="77777777" w:rsidTr="00980446">
        <w:tc>
          <w:tcPr>
            <w:tcW w:w="2228" w:type="pct"/>
          </w:tcPr>
          <w:p w14:paraId="19D321C0" w14:textId="77777777" w:rsidR="004554BD" w:rsidRPr="00980446" w:rsidRDefault="004554BD" w:rsidP="0045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การจ่ายโดยใช้หุ้นเป็นเกณฑ์</w:t>
            </w: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53C2874F" w14:textId="77777777" w:rsidR="004554BD" w:rsidRPr="009675C1" w:rsidRDefault="004554BD" w:rsidP="004554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675C1">
              <w:rPr>
                <w:rFonts w:ascii="Angsana New" w:hAnsi="Angsana New"/>
                <w:sz w:val="30"/>
                <w:szCs w:val="30"/>
                <w:lang w:val="en-US" w:eastAsia="en-US"/>
              </w:rPr>
              <w:t>1,625</w:t>
            </w:r>
          </w:p>
        </w:tc>
        <w:tc>
          <w:tcPr>
            <w:tcW w:w="143" w:type="pct"/>
          </w:tcPr>
          <w:p w14:paraId="68CDC341" w14:textId="77777777" w:rsidR="004554BD" w:rsidRPr="009675C1" w:rsidRDefault="004554BD" w:rsidP="004554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38C8817C" w14:textId="77777777" w:rsidR="004554BD" w:rsidRPr="009675C1" w:rsidRDefault="004554BD" w:rsidP="004554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675C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F1C48F6" w14:textId="77777777" w:rsidR="004554BD" w:rsidRPr="009675C1" w:rsidRDefault="004554BD" w:rsidP="004554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7B27FA2D" w14:textId="77777777" w:rsidR="004554BD" w:rsidRPr="009675C1" w:rsidRDefault="004554BD" w:rsidP="004554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675C1">
              <w:rPr>
                <w:rFonts w:ascii="Angsana New" w:hAnsi="Angsana New"/>
                <w:sz w:val="30"/>
                <w:szCs w:val="30"/>
                <w:lang w:val="en-US" w:eastAsia="en-US"/>
              </w:rPr>
              <w:t>1,625</w:t>
            </w:r>
          </w:p>
        </w:tc>
        <w:tc>
          <w:tcPr>
            <w:tcW w:w="135" w:type="pct"/>
          </w:tcPr>
          <w:p w14:paraId="47B59771" w14:textId="77777777" w:rsidR="004554BD" w:rsidRPr="0060414B" w:rsidRDefault="004554BD" w:rsidP="004554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1C7FB713" w14:textId="37341C25" w:rsidR="004554BD" w:rsidRPr="0060414B" w:rsidRDefault="004554BD" w:rsidP="004554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4554BD" w:rsidRPr="0060414B" w14:paraId="3447F113" w14:textId="77777777" w:rsidTr="00980446">
        <w:tc>
          <w:tcPr>
            <w:tcW w:w="2228" w:type="pct"/>
          </w:tcPr>
          <w:p w14:paraId="739172E5" w14:textId="77777777" w:rsidR="004554BD" w:rsidRPr="00980446" w:rsidRDefault="004554BD" w:rsidP="0045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2DF1C2F7" w14:textId="5875655D" w:rsidR="004554BD" w:rsidRPr="009675C1" w:rsidRDefault="00F802D6" w:rsidP="004554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28,433</w:t>
            </w:r>
          </w:p>
        </w:tc>
        <w:tc>
          <w:tcPr>
            <w:tcW w:w="143" w:type="pct"/>
          </w:tcPr>
          <w:p w14:paraId="2ED1364D" w14:textId="77777777" w:rsidR="004554BD" w:rsidRPr="009675C1" w:rsidRDefault="004554BD" w:rsidP="004554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2B1D0722" w14:textId="5D5AB9DE" w:rsidR="004554BD" w:rsidRPr="009675C1" w:rsidRDefault="00F802D6" w:rsidP="004554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30</w:t>
            </w:r>
            <w:r w:rsidR="004554BD" w:rsidRPr="009675C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481</w:t>
            </w:r>
          </w:p>
        </w:tc>
        <w:tc>
          <w:tcPr>
            <w:tcW w:w="143" w:type="pct"/>
          </w:tcPr>
          <w:p w14:paraId="13A7710E" w14:textId="77777777" w:rsidR="004554BD" w:rsidRPr="009675C1" w:rsidRDefault="004554BD" w:rsidP="004554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19A8E76D" w14:textId="6C7A5D21" w:rsidR="004554BD" w:rsidRPr="009675C1" w:rsidRDefault="00F802D6" w:rsidP="004554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28,433</w:t>
            </w:r>
          </w:p>
        </w:tc>
        <w:tc>
          <w:tcPr>
            <w:tcW w:w="135" w:type="pct"/>
          </w:tcPr>
          <w:p w14:paraId="7FC3030E" w14:textId="77777777" w:rsidR="004554BD" w:rsidRPr="004554BD" w:rsidRDefault="004554BD" w:rsidP="004554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775934B5" w14:textId="28B72CB7" w:rsidR="004554BD" w:rsidRPr="004554BD" w:rsidRDefault="00F802D6" w:rsidP="004554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30</w:t>
            </w:r>
            <w:r w:rsidR="004554BD" w:rsidRPr="004554B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481</w:t>
            </w:r>
          </w:p>
        </w:tc>
      </w:tr>
      <w:tr w:rsidR="00DC52C3" w:rsidRPr="0060414B" w14:paraId="73E8594C" w14:textId="77777777" w:rsidTr="00980446">
        <w:tc>
          <w:tcPr>
            <w:tcW w:w="2228" w:type="pct"/>
          </w:tcPr>
          <w:p w14:paraId="46F84057" w14:textId="77777777" w:rsidR="00DC52C3" w:rsidRPr="0060414B" w:rsidRDefault="00DC52C3" w:rsidP="00DC5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3CC92CA9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0CC32E2F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36CF6BEF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4E6C85C4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34549728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2C37A30A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6D767160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C52C3" w:rsidRPr="0060414B" w14:paraId="3D7D9F62" w14:textId="77777777" w:rsidTr="00534A2B">
        <w:tc>
          <w:tcPr>
            <w:tcW w:w="2228" w:type="pct"/>
          </w:tcPr>
          <w:p w14:paraId="33B6A854" w14:textId="77777777" w:rsidR="00DC52C3" w:rsidRPr="0060414B" w:rsidRDefault="00DC52C3" w:rsidP="00DC5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041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4" w:type="pct"/>
          </w:tcPr>
          <w:p w14:paraId="016471C4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056D181D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542D4F2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FF02708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2B1633B3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0DCA330C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2114FEBF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C52C3" w:rsidRPr="0060414B" w14:paraId="6326AE18" w14:textId="77777777" w:rsidTr="00534A2B">
        <w:tc>
          <w:tcPr>
            <w:tcW w:w="2228" w:type="pct"/>
          </w:tcPr>
          <w:p w14:paraId="17583CB5" w14:textId="77777777" w:rsidR="00DC52C3" w:rsidRPr="0060414B" w:rsidRDefault="00DC52C3" w:rsidP="00DC5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94" w:type="pct"/>
          </w:tcPr>
          <w:p w14:paraId="2F1DB7E2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134</w:t>
            </w:r>
          </w:p>
        </w:tc>
        <w:tc>
          <w:tcPr>
            <w:tcW w:w="143" w:type="pct"/>
          </w:tcPr>
          <w:p w14:paraId="2224218F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F28373A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1,185</w:t>
            </w:r>
          </w:p>
        </w:tc>
        <w:tc>
          <w:tcPr>
            <w:tcW w:w="143" w:type="pct"/>
          </w:tcPr>
          <w:p w14:paraId="24DB8277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1428D345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131</w:t>
            </w:r>
          </w:p>
        </w:tc>
        <w:tc>
          <w:tcPr>
            <w:tcW w:w="135" w:type="pct"/>
          </w:tcPr>
          <w:p w14:paraId="7D3DAED7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426977D3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407</w:t>
            </w:r>
          </w:p>
        </w:tc>
      </w:tr>
      <w:tr w:rsidR="00DC52C3" w:rsidRPr="0060414B" w14:paraId="66501E56" w14:textId="77777777" w:rsidTr="00534A2B">
        <w:tc>
          <w:tcPr>
            <w:tcW w:w="2228" w:type="pct"/>
          </w:tcPr>
          <w:p w14:paraId="5DF1C3C1" w14:textId="77777777" w:rsidR="00DC52C3" w:rsidRPr="0060414B" w:rsidRDefault="00DC52C3" w:rsidP="00DC5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94" w:type="pct"/>
          </w:tcPr>
          <w:p w14:paraId="1EEFB8AE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1,994</w:t>
            </w:r>
          </w:p>
        </w:tc>
        <w:tc>
          <w:tcPr>
            <w:tcW w:w="143" w:type="pct"/>
          </w:tcPr>
          <w:p w14:paraId="6D8C9E76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6A7F7FF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1,217</w:t>
            </w:r>
          </w:p>
        </w:tc>
        <w:tc>
          <w:tcPr>
            <w:tcW w:w="143" w:type="pct"/>
          </w:tcPr>
          <w:p w14:paraId="34E1D777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5713C44D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1,994</w:t>
            </w:r>
          </w:p>
        </w:tc>
        <w:tc>
          <w:tcPr>
            <w:tcW w:w="135" w:type="pct"/>
          </w:tcPr>
          <w:p w14:paraId="2C5E902C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42CDA56D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1,217</w:t>
            </w:r>
          </w:p>
        </w:tc>
      </w:tr>
      <w:tr w:rsidR="00DC52C3" w:rsidRPr="0060414B" w14:paraId="6825587F" w14:textId="77777777" w:rsidTr="00534A2B">
        <w:tc>
          <w:tcPr>
            <w:tcW w:w="2228" w:type="pct"/>
          </w:tcPr>
          <w:p w14:paraId="2AA8BDFB" w14:textId="77777777" w:rsidR="00DC52C3" w:rsidRPr="0060414B" w:rsidRDefault="00DC52C3" w:rsidP="00DC5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4" w:type="pct"/>
          </w:tcPr>
          <w:p w14:paraId="268D1FE0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235</w:t>
            </w:r>
          </w:p>
        </w:tc>
        <w:tc>
          <w:tcPr>
            <w:tcW w:w="143" w:type="pct"/>
          </w:tcPr>
          <w:p w14:paraId="0F0C981D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1344BCD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E4CEB4F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67EC2F02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235</w:t>
            </w:r>
          </w:p>
        </w:tc>
        <w:tc>
          <w:tcPr>
            <w:tcW w:w="135" w:type="pct"/>
          </w:tcPr>
          <w:p w14:paraId="6AD43C8F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6B243C2C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DC52C3" w:rsidRPr="0060414B" w14:paraId="12828C10" w14:textId="77777777" w:rsidTr="00534A2B">
        <w:tc>
          <w:tcPr>
            <w:tcW w:w="2228" w:type="pct"/>
          </w:tcPr>
          <w:p w14:paraId="7BC0EB5B" w14:textId="77777777" w:rsidR="00DC52C3" w:rsidRPr="0060414B" w:rsidRDefault="00DC52C3" w:rsidP="00DC5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4" w:type="pct"/>
          </w:tcPr>
          <w:p w14:paraId="3311FF7D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330</w:t>
            </w:r>
          </w:p>
        </w:tc>
        <w:tc>
          <w:tcPr>
            <w:tcW w:w="143" w:type="pct"/>
          </w:tcPr>
          <w:p w14:paraId="54833AF2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9793C44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330</w:t>
            </w:r>
          </w:p>
        </w:tc>
        <w:tc>
          <w:tcPr>
            <w:tcW w:w="143" w:type="pct"/>
          </w:tcPr>
          <w:p w14:paraId="4B09DB30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542A9C26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330</w:t>
            </w:r>
          </w:p>
        </w:tc>
        <w:tc>
          <w:tcPr>
            <w:tcW w:w="135" w:type="pct"/>
          </w:tcPr>
          <w:p w14:paraId="01B5443C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220770E3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330</w:t>
            </w:r>
          </w:p>
        </w:tc>
      </w:tr>
      <w:tr w:rsidR="00DC52C3" w:rsidRPr="0060414B" w14:paraId="75DBBE6E" w14:textId="77777777" w:rsidTr="00534A2B">
        <w:trPr>
          <w:trHeight w:val="200"/>
        </w:trPr>
        <w:tc>
          <w:tcPr>
            <w:tcW w:w="2228" w:type="pct"/>
          </w:tcPr>
          <w:p w14:paraId="3543F2E4" w14:textId="77777777" w:rsidR="00DC52C3" w:rsidRPr="0060414B" w:rsidRDefault="00DC52C3" w:rsidP="00DC5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0AC9EDB2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7FB08978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3296CF8F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EA56A4D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0AEC0583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1B9C1788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4E3F84F0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C52C3" w:rsidRPr="0060414B" w14:paraId="4C2B7858" w14:textId="77777777" w:rsidTr="00534A2B">
        <w:tc>
          <w:tcPr>
            <w:tcW w:w="2228" w:type="pct"/>
          </w:tcPr>
          <w:p w14:paraId="0A257A99" w14:textId="77777777" w:rsidR="00DC52C3" w:rsidRPr="0060414B" w:rsidRDefault="00DC52C3" w:rsidP="00DC5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041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60414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94" w:type="pct"/>
          </w:tcPr>
          <w:p w14:paraId="5ADD0424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BF4BAA2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6A8C5B9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3B62133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6D2476F1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2AF3FE74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6D756834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C52C3" w:rsidRPr="0060414B" w14:paraId="69FBED23" w14:textId="77777777" w:rsidTr="00534A2B">
        <w:tc>
          <w:tcPr>
            <w:tcW w:w="2228" w:type="pct"/>
          </w:tcPr>
          <w:p w14:paraId="3AB49FB6" w14:textId="77777777" w:rsidR="00DC52C3" w:rsidRPr="0060414B" w:rsidRDefault="00DC52C3" w:rsidP="00DC5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94" w:type="pct"/>
          </w:tcPr>
          <w:p w14:paraId="3E5FD77E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7,769</w:t>
            </w:r>
          </w:p>
        </w:tc>
        <w:tc>
          <w:tcPr>
            <w:tcW w:w="143" w:type="pct"/>
          </w:tcPr>
          <w:p w14:paraId="7DDAD676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F6256F7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8,731</w:t>
            </w:r>
          </w:p>
        </w:tc>
        <w:tc>
          <w:tcPr>
            <w:tcW w:w="143" w:type="pct"/>
          </w:tcPr>
          <w:p w14:paraId="0AAF235E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7BEC7442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6,548</w:t>
            </w:r>
          </w:p>
        </w:tc>
        <w:tc>
          <w:tcPr>
            <w:tcW w:w="135" w:type="pct"/>
          </w:tcPr>
          <w:p w14:paraId="39350123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41796A9D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8,005</w:t>
            </w:r>
          </w:p>
        </w:tc>
      </w:tr>
      <w:tr w:rsidR="00DC52C3" w:rsidRPr="0060414B" w14:paraId="61B31301" w14:textId="77777777" w:rsidTr="00534A2B">
        <w:tc>
          <w:tcPr>
            <w:tcW w:w="2228" w:type="pct"/>
          </w:tcPr>
          <w:p w14:paraId="00C54B55" w14:textId="77777777" w:rsidR="00DC52C3" w:rsidRPr="0060414B" w:rsidRDefault="00DC52C3" w:rsidP="00DC5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94" w:type="pct"/>
            <w:shd w:val="clear" w:color="auto" w:fill="auto"/>
          </w:tcPr>
          <w:p w14:paraId="2BE7B9C5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107,964</w:t>
            </w:r>
          </w:p>
        </w:tc>
        <w:tc>
          <w:tcPr>
            <w:tcW w:w="143" w:type="pct"/>
            <w:shd w:val="clear" w:color="auto" w:fill="auto"/>
          </w:tcPr>
          <w:p w14:paraId="73CE95C1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14:paraId="5753F4A0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119,236</w:t>
            </w:r>
          </w:p>
        </w:tc>
        <w:tc>
          <w:tcPr>
            <w:tcW w:w="143" w:type="pct"/>
            <w:shd w:val="clear" w:color="auto" w:fill="auto"/>
          </w:tcPr>
          <w:p w14:paraId="4ADC88BF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14:paraId="0976F370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107,940</w:t>
            </w:r>
          </w:p>
        </w:tc>
        <w:tc>
          <w:tcPr>
            <w:tcW w:w="135" w:type="pct"/>
            <w:shd w:val="clear" w:color="auto" w:fill="auto"/>
          </w:tcPr>
          <w:p w14:paraId="3365C051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14:paraId="618FB8D8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118,036</w:t>
            </w:r>
          </w:p>
        </w:tc>
      </w:tr>
      <w:tr w:rsidR="00DC52C3" w:rsidRPr="0060414B" w14:paraId="4B685496" w14:textId="77777777" w:rsidTr="00534A2B">
        <w:tc>
          <w:tcPr>
            <w:tcW w:w="2228" w:type="pct"/>
          </w:tcPr>
          <w:p w14:paraId="2DECF3B7" w14:textId="77777777" w:rsidR="00DC52C3" w:rsidRPr="0060414B" w:rsidRDefault="00DC52C3" w:rsidP="00DC5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594" w:type="pct"/>
            <w:shd w:val="clear" w:color="auto" w:fill="auto"/>
          </w:tcPr>
          <w:p w14:paraId="764E91F6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F428C71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14:paraId="7712B17A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24</w:t>
            </w:r>
          </w:p>
        </w:tc>
        <w:tc>
          <w:tcPr>
            <w:tcW w:w="143" w:type="pct"/>
            <w:shd w:val="clear" w:color="auto" w:fill="auto"/>
          </w:tcPr>
          <w:p w14:paraId="232F7AC6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14:paraId="6F85D5AB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7C62F5DB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14:paraId="7B7ED2C2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24</w:t>
            </w:r>
          </w:p>
        </w:tc>
      </w:tr>
      <w:tr w:rsidR="00DC52C3" w:rsidRPr="0060414B" w14:paraId="2E22B723" w14:textId="77777777" w:rsidTr="00534A2B">
        <w:tc>
          <w:tcPr>
            <w:tcW w:w="2228" w:type="pct"/>
          </w:tcPr>
          <w:p w14:paraId="7C81DEEC" w14:textId="74AC1724" w:rsidR="00DC52C3" w:rsidRPr="0060414B" w:rsidRDefault="00DC52C3" w:rsidP="00DC5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 w:rsidR="00C441B3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94" w:type="pct"/>
            <w:shd w:val="clear" w:color="auto" w:fill="auto"/>
          </w:tcPr>
          <w:p w14:paraId="1D51FB2C" w14:textId="2FB2B701" w:rsidR="00DC52C3" w:rsidRPr="0060414B" w:rsidRDefault="00C441B3" w:rsidP="00C44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3,691</w:t>
            </w:r>
          </w:p>
        </w:tc>
        <w:tc>
          <w:tcPr>
            <w:tcW w:w="143" w:type="pct"/>
            <w:shd w:val="clear" w:color="auto" w:fill="auto"/>
          </w:tcPr>
          <w:p w14:paraId="6D1D8F23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14:paraId="22092ED9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4,760</w:t>
            </w:r>
          </w:p>
        </w:tc>
        <w:tc>
          <w:tcPr>
            <w:tcW w:w="143" w:type="pct"/>
            <w:shd w:val="clear" w:color="auto" w:fill="auto"/>
          </w:tcPr>
          <w:p w14:paraId="5556FB7F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14:paraId="04FB079D" w14:textId="23C42100" w:rsidR="00DC52C3" w:rsidRPr="0060414B" w:rsidRDefault="00C441B3" w:rsidP="00C44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3,691</w:t>
            </w:r>
          </w:p>
        </w:tc>
        <w:tc>
          <w:tcPr>
            <w:tcW w:w="135" w:type="pct"/>
            <w:shd w:val="clear" w:color="auto" w:fill="auto"/>
          </w:tcPr>
          <w:p w14:paraId="2D5FC8A9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14:paraId="4EA1BED4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4,760</w:t>
            </w:r>
          </w:p>
        </w:tc>
      </w:tr>
      <w:tr w:rsidR="00DC52C3" w:rsidRPr="0060414B" w14:paraId="7112BF9B" w14:textId="77777777" w:rsidTr="00534A2B">
        <w:tc>
          <w:tcPr>
            <w:tcW w:w="2228" w:type="pct"/>
          </w:tcPr>
          <w:p w14:paraId="04D897AE" w14:textId="77777777" w:rsidR="00DC52C3" w:rsidRPr="0060414B" w:rsidRDefault="00DC52C3" w:rsidP="00DC5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ค่าบริการบริหารคลังสินค้า</w:t>
            </w:r>
          </w:p>
        </w:tc>
        <w:tc>
          <w:tcPr>
            <w:tcW w:w="594" w:type="pct"/>
            <w:shd w:val="clear" w:color="auto" w:fill="auto"/>
          </w:tcPr>
          <w:p w14:paraId="043F9926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2,890</w:t>
            </w:r>
          </w:p>
        </w:tc>
        <w:tc>
          <w:tcPr>
            <w:tcW w:w="143" w:type="pct"/>
            <w:shd w:val="clear" w:color="auto" w:fill="auto"/>
          </w:tcPr>
          <w:p w14:paraId="16E2FD5B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14:paraId="1D1E4887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3,421</w:t>
            </w:r>
          </w:p>
        </w:tc>
        <w:tc>
          <w:tcPr>
            <w:tcW w:w="143" w:type="pct"/>
            <w:shd w:val="clear" w:color="auto" w:fill="auto"/>
          </w:tcPr>
          <w:p w14:paraId="2DD12CEC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14:paraId="4CB53752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2,890</w:t>
            </w:r>
          </w:p>
        </w:tc>
        <w:tc>
          <w:tcPr>
            <w:tcW w:w="135" w:type="pct"/>
            <w:shd w:val="clear" w:color="auto" w:fill="auto"/>
          </w:tcPr>
          <w:p w14:paraId="5F18199B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14:paraId="3A9B40D3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3,421</w:t>
            </w:r>
          </w:p>
        </w:tc>
      </w:tr>
      <w:tr w:rsidR="00DC52C3" w:rsidRPr="00AD6852" w14:paraId="614B9AA5" w14:textId="77777777" w:rsidTr="00534A2B">
        <w:tc>
          <w:tcPr>
            <w:tcW w:w="2228" w:type="pct"/>
          </w:tcPr>
          <w:p w14:paraId="0D1C46AF" w14:textId="77777777" w:rsidR="00DC52C3" w:rsidRPr="0060414B" w:rsidRDefault="00DC52C3" w:rsidP="00DC5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4" w:type="pct"/>
            <w:shd w:val="clear" w:color="auto" w:fill="auto"/>
          </w:tcPr>
          <w:p w14:paraId="10D0576B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655</w:t>
            </w:r>
          </w:p>
        </w:tc>
        <w:tc>
          <w:tcPr>
            <w:tcW w:w="143" w:type="pct"/>
            <w:shd w:val="clear" w:color="auto" w:fill="auto"/>
          </w:tcPr>
          <w:p w14:paraId="23B669AB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14:paraId="28009363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452</w:t>
            </w:r>
          </w:p>
        </w:tc>
        <w:tc>
          <w:tcPr>
            <w:tcW w:w="143" w:type="pct"/>
            <w:shd w:val="clear" w:color="auto" w:fill="auto"/>
          </w:tcPr>
          <w:p w14:paraId="3922F905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14:paraId="0DB811EB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655</w:t>
            </w:r>
          </w:p>
        </w:tc>
        <w:tc>
          <w:tcPr>
            <w:tcW w:w="135" w:type="pct"/>
            <w:shd w:val="clear" w:color="auto" w:fill="auto"/>
          </w:tcPr>
          <w:p w14:paraId="69941F1D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14:paraId="727A84F5" w14:textId="77777777" w:rsidR="00DC52C3" w:rsidRPr="0060414B" w:rsidRDefault="00DC52C3" w:rsidP="00DC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434</w:t>
            </w:r>
          </w:p>
        </w:tc>
      </w:tr>
    </w:tbl>
    <w:p w14:paraId="2C789EA8" w14:textId="77777777" w:rsidR="00760797" w:rsidRPr="00777249" w:rsidRDefault="00760797" w:rsidP="00760797">
      <w:pPr>
        <w:spacing w:line="240" w:lineRule="auto"/>
        <w:rPr>
          <w:rFonts w:ascii="Angsana New" w:hAnsi="Angsana New"/>
          <w:sz w:val="2"/>
          <w:szCs w:val="2"/>
        </w:rPr>
      </w:pPr>
    </w:p>
    <w:p w14:paraId="2A6B7065" w14:textId="77777777" w:rsidR="00760797" w:rsidRPr="00777249" w:rsidRDefault="00760797" w:rsidP="00760797">
      <w:pPr>
        <w:spacing w:line="240" w:lineRule="auto"/>
        <w:rPr>
          <w:rFonts w:ascii="Angsana New" w:hAnsi="Angsana New"/>
          <w:sz w:val="2"/>
          <w:szCs w:val="2"/>
        </w:rPr>
      </w:pPr>
    </w:p>
    <w:p w14:paraId="76C3929A" w14:textId="77777777" w:rsidR="00760797" w:rsidRDefault="00760797" w:rsidP="00FA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7DC1BD3" w14:textId="77777777" w:rsidR="0072438E" w:rsidRDefault="0072438E" w:rsidP="00FA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2244D7C" w14:textId="77777777" w:rsidR="0072438E" w:rsidRDefault="0072438E" w:rsidP="00FA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5BD741A" w14:textId="77777777" w:rsidR="0072438E" w:rsidRDefault="0072438E" w:rsidP="00FA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01BCC0E" w14:textId="77777777" w:rsidR="0072438E" w:rsidRDefault="0072438E" w:rsidP="00FA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5702148" w14:textId="77777777" w:rsidR="0072438E" w:rsidRDefault="0072438E" w:rsidP="00FA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9B9AC15" w14:textId="6FBBBBDA" w:rsidR="0072438E" w:rsidRDefault="0072438E" w:rsidP="00FA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0229767" w14:textId="77777777" w:rsidR="00CA704C" w:rsidRDefault="00CA704C" w:rsidP="00FA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30B953F" w14:textId="77777777" w:rsidR="0072438E" w:rsidRDefault="0072438E" w:rsidP="00FA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E694FC7" w14:textId="77777777" w:rsidR="00FA390D" w:rsidRPr="00A83A64" w:rsidRDefault="00FA390D" w:rsidP="00FA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</w:t>
      </w:r>
      <w:r w:rsidR="00E47DDB">
        <w:rPr>
          <w:rFonts w:asciiTheme="majorBidi" w:hAnsiTheme="majorBidi" w:cstheme="majorBidi" w:hint="cs"/>
          <w:sz w:val="30"/>
          <w:szCs w:val="30"/>
          <w:cs/>
        </w:rPr>
        <w:t>บุคคลหรือ</w:t>
      </w:r>
      <w:r w:rsidRPr="00A83A64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 ณ วันที่</w:t>
      </w:r>
      <w:r w:rsidRPr="00A83A64">
        <w:rPr>
          <w:rFonts w:asciiTheme="majorBidi" w:hAnsiTheme="majorBidi" w:cstheme="majorBidi"/>
          <w:sz w:val="30"/>
          <w:szCs w:val="30"/>
        </w:rPr>
        <w:t xml:space="preserve"> </w:t>
      </w:r>
      <w:r w:rsidR="00760797">
        <w:rPr>
          <w:rFonts w:asciiTheme="majorBidi" w:hAnsiTheme="majorBidi" w:cstheme="majorBidi"/>
          <w:sz w:val="30"/>
          <w:szCs w:val="30"/>
        </w:rPr>
        <w:t xml:space="preserve">30 </w:t>
      </w:r>
      <w:r w:rsidR="0076079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C5586F" w:rsidRPr="00A83A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70803" w:rsidRPr="00A83A64">
        <w:rPr>
          <w:rFonts w:asciiTheme="majorBidi" w:hAnsiTheme="majorBidi" w:cstheme="majorBidi"/>
          <w:sz w:val="30"/>
          <w:szCs w:val="30"/>
        </w:rPr>
        <w:t>2</w:t>
      </w:r>
      <w:r w:rsidR="00E964FC">
        <w:rPr>
          <w:rFonts w:asciiTheme="majorBidi" w:hAnsiTheme="majorBidi" w:cstheme="majorBidi"/>
          <w:sz w:val="30"/>
          <w:szCs w:val="30"/>
        </w:rPr>
        <w:t>5</w:t>
      </w:r>
      <w:r w:rsidR="00470803" w:rsidRPr="00A83A64">
        <w:rPr>
          <w:rFonts w:asciiTheme="majorBidi" w:hAnsiTheme="majorBidi" w:cstheme="majorBidi"/>
          <w:sz w:val="30"/>
          <w:szCs w:val="30"/>
        </w:rPr>
        <w:t>63</w:t>
      </w:r>
      <w:r w:rsidR="00E80EED" w:rsidRPr="00A83A64">
        <w:rPr>
          <w:rFonts w:asciiTheme="majorBidi" w:hAnsiTheme="majorBidi" w:cstheme="majorBidi"/>
          <w:sz w:val="30"/>
          <w:szCs w:val="30"/>
        </w:rPr>
        <w:t xml:space="preserve"> </w:t>
      </w:r>
      <w:r w:rsidRPr="00A83A64">
        <w:rPr>
          <w:rFonts w:asciiTheme="majorBidi" w:hAnsiTheme="majorBidi" w:cstheme="majorBidi"/>
          <w:sz w:val="30"/>
          <w:szCs w:val="30"/>
          <w:cs/>
        </w:rPr>
        <w:t>และ</w:t>
      </w:r>
      <w:r w:rsidRPr="00A83A64">
        <w:rPr>
          <w:rFonts w:asciiTheme="majorBidi" w:hAnsiTheme="majorBidi" w:cstheme="majorBidi"/>
          <w:sz w:val="30"/>
          <w:szCs w:val="30"/>
        </w:rPr>
        <w:t xml:space="preserve"> 31 </w:t>
      </w:r>
      <w:r w:rsidRPr="00A83A6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A83A64">
        <w:rPr>
          <w:rFonts w:asciiTheme="majorBidi" w:hAnsiTheme="majorBidi" w:cstheme="majorBidi"/>
          <w:sz w:val="30"/>
          <w:szCs w:val="30"/>
        </w:rPr>
        <w:t>2</w:t>
      </w:r>
      <w:r w:rsidR="00E964FC">
        <w:rPr>
          <w:rFonts w:asciiTheme="majorBidi" w:hAnsiTheme="majorBidi" w:cstheme="majorBidi"/>
          <w:sz w:val="30"/>
          <w:szCs w:val="30"/>
        </w:rPr>
        <w:t>5</w:t>
      </w:r>
      <w:r w:rsidR="00B54C0B" w:rsidRPr="00A83A64">
        <w:rPr>
          <w:rFonts w:asciiTheme="majorBidi" w:hAnsiTheme="majorBidi" w:cstheme="majorBidi"/>
          <w:sz w:val="30"/>
          <w:szCs w:val="30"/>
          <w:cs/>
        </w:rPr>
        <w:t>6</w:t>
      </w:r>
      <w:r w:rsidR="00470803" w:rsidRPr="00A83A64">
        <w:rPr>
          <w:rFonts w:asciiTheme="majorBidi" w:hAnsiTheme="majorBidi" w:cstheme="majorBidi"/>
          <w:sz w:val="30"/>
          <w:szCs w:val="30"/>
        </w:rPr>
        <w:t>2</w:t>
      </w:r>
      <w:r w:rsidR="00B54C0B" w:rsidRPr="00A83A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83A6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926607A" w14:textId="77777777" w:rsidR="00470803" w:rsidRPr="00A83A64" w:rsidRDefault="00470803" w:rsidP="0047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2"/>
        <w:gridCol w:w="1062"/>
        <w:gridCol w:w="236"/>
        <w:gridCol w:w="1080"/>
        <w:gridCol w:w="277"/>
        <w:gridCol w:w="1078"/>
        <w:gridCol w:w="253"/>
        <w:gridCol w:w="1132"/>
      </w:tblGrid>
      <w:tr w:rsidR="00470803" w:rsidRPr="00A83A64" w14:paraId="48339AF7" w14:textId="77777777" w:rsidTr="00470803">
        <w:trPr>
          <w:tblHeader/>
        </w:trPr>
        <w:tc>
          <w:tcPr>
            <w:tcW w:w="2251" w:type="pct"/>
          </w:tcPr>
          <w:p w14:paraId="00502AB3" w14:textId="77777777" w:rsidR="00470803" w:rsidRPr="00A83A64" w:rsidRDefault="00646EF0" w:rsidP="0047080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7" w:type="pct"/>
            <w:gridSpan w:val="3"/>
          </w:tcPr>
          <w:p w14:paraId="1E82CA9A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9" w:type="pct"/>
          </w:tcPr>
          <w:p w14:paraId="1AA34AEB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14:paraId="057DDA7D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60797" w:rsidRPr="00A83A64" w14:paraId="1B311245" w14:textId="77777777" w:rsidTr="00470803">
        <w:trPr>
          <w:tblHeader/>
        </w:trPr>
        <w:tc>
          <w:tcPr>
            <w:tcW w:w="2251" w:type="pct"/>
          </w:tcPr>
          <w:p w14:paraId="7ECCE05A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14C7C8BF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7" w:type="pct"/>
          </w:tcPr>
          <w:p w14:paraId="4F6CF82A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279469D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9" w:type="pct"/>
          </w:tcPr>
          <w:p w14:paraId="2196C955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0B6829E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6" w:type="pct"/>
          </w:tcPr>
          <w:p w14:paraId="64BDBED6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5E4F16F8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60797" w:rsidRPr="00A83A64" w14:paraId="56E34E03" w14:textId="77777777" w:rsidTr="00470803">
        <w:trPr>
          <w:tblHeader/>
        </w:trPr>
        <w:tc>
          <w:tcPr>
            <w:tcW w:w="2251" w:type="pct"/>
          </w:tcPr>
          <w:p w14:paraId="4496A34E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6203B0B0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964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27" w:type="pct"/>
          </w:tcPr>
          <w:p w14:paraId="429E4979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4D757242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964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9" w:type="pct"/>
          </w:tcPr>
          <w:p w14:paraId="2DAD3CDF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6A050A41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964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36" w:type="pct"/>
          </w:tcPr>
          <w:p w14:paraId="5E67583F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3DB153A9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964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760797" w:rsidRPr="00A83A64" w14:paraId="4E22BFF1" w14:textId="77777777" w:rsidTr="00470803">
        <w:trPr>
          <w:tblHeader/>
        </w:trPr>
        <w:tc>
          <w:tcPr>
            <w:tcW w:w="2251" w:type="pct"/>
          </w:tcPr>
          <w:p w14:paraId="6934BE33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9" w:type="pct"/>
            <w:gridSpan w:val="7"/>
          </w:tcPr>
          <w:p w14:paraId="2771A70F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0797" w:rsidRPr="00A83A64" w14:paraId="7A85C94E" w14:textId="77777777" w:rsidTr="00470803">
        <w:tc>
          <w:tcPr>
            <w:tcW w:w="2251" w:type="pct"/>
          </w:tcPr>
          <w:p w14:paraId="262A640F" w14:textId="77777777" w:rsidR="00760797" w:rsidRPr="00A83A64" w:rsidRDefault="00760797" w:rsidP="00760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0" w:type="pct"/>
          </w:tcPr>
          <w:p w14:paraId="434D4F51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7E8B54A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057F89B7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08D2DCF1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1C72CA84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7ACFEFEF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163496B1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0797" w:rsidRPr="00A83A64" w14:paraId="566CE073" w14:textId="77777777" w:rsidTr="00470803">
        <w:tc>
          <w:tcPr>
            <w:tcW w:w="2251" w:type="pct"/>
          </w:tcPr>
          <w:p w14:paraId="7988C0B3" w14:textId="77777777" w:rsidR="00760797" w:rsidRPr="00A83A64" w:rsidRDefault="00760797" w:rsidP="00760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พริซึ่ม โซลูชั่นส์ จำกัด</w:t>
            </w:r>
          </w:p>
        </w:tc>
        <w:tc>
          <w:tcPr>
            <w:tcW w:w="570" w:type="pct"/>
          </w:tcPr>
          <w:p w14:paraId="0E558D8A" w14:textId="77777777" w:rsidR="00760797" w:rsidRPr="004A1235" w:rsidRDefault="004A1235" w:rsidP="00EE2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03239A03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07D82562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A1ECE3D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ADAB604" w14:textId="77777777" w:rsidR="00760797" w:rsidRPr="004A1235" w:rsidRDefault="004A1235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36,737</w:t>
            </w:r>
          </w:p>
        </w:tc>
        <w:tc>
          <w:tcPr>
            <w:tcW w:w="136" w:type="pct"/>
          </w:tcPr>
          <w:p w14:paraId="1385AD6C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A5ABF63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29,162</w:t>
            </w:r>
          </w:p>
        </w:tc>
      </w:tr>
      <w:tr w:rsidR="00760797" w:rsidRPr="00A83A64" w14:paraId="4AEC13DC" w14:textId="77777777" w:rsidTr="00470803">
        <w:tc>
          <w:tcPr>
            <w:tcW w:w="2251" w:type="pct"/>
          </w:tcPr>
          <w:p w14:paraId="29EB916B" w14:textId="77777777" w:rsidR="00760797" w:rsidRPr="00A83A64" w:rsidRDefault="00760797" w:rsidP="00760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4D367017" w14:textId="77777777" w:rsidR="00760797" w:rsidRPr="00A83A64" w:rsidRDefault="00760797" w:rsidP="00760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3C77015D" w14:textId="77777777" w:rsidR="00760797" w:rsidRPr="00A83A64" w:rsidRDefault="00760797" w:rsidP="00760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3C7C32EA" w14:textId="77777777" w:rsidR="00760797" w:rsidRPr="00A83A64" w:rsidRDefault="00760797" w:rsidP="00760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03BA0497" w14:textId="77777777" w:rsidR="00760797" w:rsidRPr="00A83A64" w:rsidRDefault="00760797" w:rsidP="00760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124ED692" w14:textId="77777777" w:rsidR="00760797" w:rsidRPr="00A83A64" w:rsidRDefault="00760797" w:rsidP="00760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758A5DFA" w14:textId="77777777" w:rsidR="00760797" w:rsidRPr="00A83A64" w:rsidRDefault="00760797" w:rsidP="00760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58442FD6" w14:textId="77777777" w:rsidR="00760797" w:rsidRPr="00A83A64" w:rsidRDefault="00760797" w:rsidP="00760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0797" w:rsidRPr="00A83A64" w14:paraId="377FF272" w14:textId="77777777" w:rsidTr="00470803">
        <w:tc>
          <w:tcPr>
            <w:tcW w:w="2251" w:type="pct"/>
          </w:tcPr>
          <w:p w14:paraId="5DC2C712" w14:textId="77777777" w:rsidR="00760797" w:rsidRPr="00A83A64" w:rsidRDefault="00760797" w:rsidP="00760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0" w:type="pct"/>
          </w:tcPr>
          <w:p w14:paraId="145BE9D0" w14:textId="77777777" w:rsidR="00760797" w:rsidRPr="00A83A64" w:rsidRDefault="00760797" w:rsidP="00760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5259619" w14:textId="77777777" w:rsidR="00760797" w:rsidRPr="00A83A64" w:rsidRDefault="00760797" w:rsidP="00760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DFC0623" w14:textId="77777777" w:rsidR="00760797" w:rsidRPr="00A83A64" w:rsidRDefault="00760797" w:rsidP="00760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8844A60" w14:textId="77777777" w:rsidR="00760797" w:rsidRPr="00A83A64" w:rsidRDefault="00760797" w:rsidP="00760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62620A9" w14:textId="77777777" w:rsidR="00760797" w:rsidRPr="00A83A64" w:rsidRDefault="00760797" w:rsidP="00760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3FBFE0CA" w14:textId="77777777" w:rsidR="00760797" w:rsidRPr="00A83A64" w:rsidRDefault="00760797" w:rsidP="00760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3F1F86B7" w14:textId="77777777" w:rsidR="00760797" w:rsidRPr="00A83A64" w:rsidRDefault="00760797" w:rsidP="00760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0797" w:rsidRPr="00A83A64" w14:paraId="079E9BBD" w14:textId="77777777" w:rsidTr="00470803">
        <w:tc>
          <w:tcPr>
            <w:tcW w:w="2251" w:type="pct"/>
          </w:tcPr>
          <w:p w14:paraId="4284E2B2" w14:textId="77777777" w:rsidR="00760797" w:rsidRPr="00A83A64" w:rsidRDefault="00760797" w:rsidP="00760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64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เน็คซ์ แคปปิตอล จำกัด </w:t>
            </w:r>
            <w:r w:rsidR="009F0092" w:rsidRPr="00E964FC">
              <w:rPr>
                <w:rFonts w:asciiTheme="majorBidi" w:hAnsiTheme="majorBidi" w:cstheme="majorBidi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570" w:type="pct"/>
          </w:tcPr>
          <w:p w14:paraId="7EF993FD" w14:textId="6DFB168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47AF3C22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8A2BB7F" w14:textId="58346B09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05FFB422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DAE2A48" w14:textId="15AE3BAF" w:rsidR="00760797" w:rsidRPr="004A1235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6" w:type="pct"/>
          </w:tcPr>
          <w:p w14:paraId="5D98F342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FB9026B" w14:textId="52800E3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4270" w:rsidRPr="00A83A64" w14:paraId="7596E9D3" w14:textId="77777777" w:rsidTr="00470803">
        <w:tc>
          <w:tcPr>
            <w:tcW w:w="2251" w:type="pct"/>
          </w:tcPr>
          <w:p w14:paraId="6AC96578" w14:textId="77777777" w:rsidR="00EF4270" w:rsidRPr="00E964FC" w:rsidRDefault="00EF4270" w:rsidP="00EF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เดิมชื่อ “</w:t>
            </w:r>
            <w:r w:rsidRPr="00E964F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เน็คซ์ แคปปิตอล จำกัด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”)</w:t>
            </w:r>
          </w:p>
        </w:tc>
        <w:tc>
          <w:tcPr>
            <w:tcW w:w="570" w:type="pct"/>
          </w:tcPr>
          <w:p w14:paraId="4B469531" w14:textId="063FD1F1" w:rsidR="00EF4270" w:rsidRDefault="00EF4270" w:rsidP="00EE2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6DD66884" w14:textId="77777777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5574897C" w14:textId="5965C598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617</w:t>
            </w:r>
          </w:p>
        </w:tc>
        <w:tc>
          <w:tcPr>
            <w:tcW w:w="149" w:type="pct"/>
          </w:tcPr>
          <w:p w14:paraId="72CB4BDC" w14:textId="77777777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C2A33C0" w14:textId="305A3727" w:rsidR="00EF4270" w:rsidRDefault="00EF4270" w:rsidP="008E0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6" w:type="pct"/>
          </w:tcPr>
          <w:p w14:paraId="7A103E43" w14:textId="77777777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5C3197BC" w14:textId="1002B255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4270" w:rsidRPr="00A83A64" w14:paraId="55F5CB80" w14:textId="77777777" w:rsidTr="00470803">
        <w:tc>
          <w:tcPr>
            <w:tcW w:w="2251" w:type="pct"/>
          </w:tcPr>
          <w:p w14:paraId="39953E63" w14:textId="77777777" w:rsidR="00EF4270" w:rsidRPr="00A83A64" w:rsidRDefault="00EF4270" w:rsidP="00EF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 ที ออโตเมชั่น (ไทยแลนด์) จำกัด</w:t>
            </w:r>
          </w:p>
        </w:tc>
        <w:tc>
          <w:tcPr>
            <w:tcW w:w="570" w:type="pct"/>
          </w:tcPr>
          <w:p w14:paraId="2D8723D3" w14:textId="77777777" w:rsidR="00EF4270" w:rsidRPr="00DC49D5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</w:p>
        </w:tc>
        <w:tc>
          <w:tcPr>
            <w:tcW w:w="127" w:type="pct"/>
          </w:tcPr>
          <w:p w14:paraId="3476108C" w14:textId="77777777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30659BDC" w14:textId="77777777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49" w:type="pct"/>
          </w:tcPr>
          <w:p w14:paraId="451907F6" w14:textId="77777777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6C533551" w14:textId="77777777" w:rsidR="00EF4270" w:rsidRPr="004A1235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</w:p>
        </w:tc>
        <w:tc>
          <w:tcPr>
            <w:tcW w:w="136" w:type="pct"/>
          </w:tcPr>
          <w:p w14:paraId="4F31532B" w14:textId="77777777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32508472" w14:textId="77777777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EF4270" w:rsidRPr="00A83A64" w14:paraId="6C7BB0B5" w14:textId="77777777" w:rsidTr="00470803">
        <w:tc>
          <w:tcPr>
            <w:tcW w:w="2251" w:type="pct"/>
          </w:tcPr>
          <w:p w14:paraId="518CCF48" w14:textId="77777777" w:rsidR="00EF4270" w:rsidRPr="00A83A64" w:rsidRDefault="00EF4270" w:rsidP="00EF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21F8D892" w14:textId="77777777" w:rsidR="00EF4270" w:rsidRPr="00A83A64" w:rsidRDefault="00EF4270" w:rsidP="00EF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2992397" w14:textId="77777777" w:rsidR="00EF4270" w:rsidRPr="00A83A64" w:rsidRDefault="00EF4270" w:rsidP="00EF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7F74DCB" w14:textId="77777777" w:rsidR="00EF4270" w:rsidRPr="00A83A64" w:rsidRDefault="00EF4270" w:rsidP="00EF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55703AD6" w14:textId="77777777" w:rsidR="00EF4270" w:rsidRPr="00A83A64" w:rsidRDefault="00EF4270" w:rsidP="00EF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D8E18A1" w14:textId="77777777" w:rsidR="00EF4270" w:rsidRPr="00A83A64" w:rsidRDefault="00EF4270" w:rsidP="00EF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5F53C01D" w14:textId="77777777" w:rsidR="00EF4270" w:rsidRPr="00A83A64" w:rsidRDefault="00EF4270" w:rsidP="00EF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2AFDFA65" w14:textId="77777777" w:rsidR="00EF4270" w:rsidRPr="00A83A64" w:rsidRDefault="00EF4270" w:rsidP="00EF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4270" w:rsidRPr="00A83A64" w14:paraId="775307DE" w14:textId="77777777" w:rsidTr="00470803">
        <w:tc>
          <w:tcPr>
            <w:tcW w:w="2251" w:type="pct"/>
          </w:tcPr>
          <w:p w14:paraId="6036FC8C" w14:textId="77777777" w:rsidR="00EF4270" w:rsidRPr="00A83A64" w:rsidRDefault="00EF4270" w:rsidP="00EF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0" w:type="pct"/>
          </w:tcPr>
          <w:p w14:paraId="38837D2C" w14:textId="77777777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765D38F" w14:textId="77777777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0871CEDF" w14:textId="77777777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11A0427" w14:textId="77777777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2E1DF60E" w14:textId="77777777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4E753F2B" w14:textId="77777777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305246C" w14:textId="77777777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4270" w:rsidRPr="00A83A64" w14:paraId="73D923CD" w14:textId="77777777" w:rsidTr="00470803">
        <w:tc>
          <w:tcPr>
            <w:tcW w:w="2251" w:type="pct"/>
          </w:tcPr>
          <w:p w14:paraId="4761B82D" w14:textId="77777777" w:rsidR="00EF4270" w:rsidRPr="00A83A64" w:rsidRDefault="00EF4270" w:rsidP="00EF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ที.เค.เอส.สยามเพรส แมเนจเม้นท์ จำกัด</w:t>
            </w:r>
          </w:p>
        </w:tc>
        <w:tc>
          <w:tcPr>
            <w:tcW w:w="570" w:type="pct"/>
          </w:tcPr>
          <w:p w14:paraId="0AE36FBE" w14:textId="77777777" w:rsidR="00EF4270" w:rsidRPr="00DC49D5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457</w:t>
            </w:r>
          </w:p>
        </w:tc>
        <w:tc>
          <w:tcPr>
            <w:tcW w:w="127" w:type="pct"/>
          </w:tcPr>
          <w:p w14:paraId="524273E2" w14:textId="77777777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5A649737" w14:textId="77777777" w:rsidR="00EF4270" w:rsidRPr="00DA26C1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1,844</w:t>
            </w:r>
          </w:p>
        </w:tc>
        <w:tc>
          <w:tcPr>
            <w:tcW w:w="149" w:type="pct"/>
          </w:tcPr>
          <w:p w14:paraId="600A0B52" w14:textId="77777777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C6129AB" w14:textId="46A14F1E" w:rsidR="00EF4270" w:rsidRPr="007536DA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EE28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</w:p>
        </w:tc>
        <w:tc>
          <w:tcPr>
            <w:tcW w:w="136" w:type="pct"/>
          </w:tcPr>
          <w:p w14:paraId="36888001" w14:textId="77777777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2DA37C02" w14:textId="77777777" w:rsidR="00EF4270" w:rsidRPr="00DA26C1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367</w:t>
            </w:r>
          </w:p>
        </w:tc>
      </w:tr>
      <w:tr w:rsidR="00EF4270" w:rsidRPr="00A83A64" w14:paraId="452D30E6" w14:textId="77777777" w:rsidTr="00470803">
        <w:tc>
          <w:tcPr>
            <w:tcW w:w="2251" w:type="pct"/>
          </w:tcPr>
          <w:p w14:paraId="6C3F6FD3" w14:textId="77777777" w:rsidR="00EF4270" w:rsidRPr="00A83A64" w:rsidRDefault="00EF4270" w:rsidP="00EF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เค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เอส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.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เทคโนโลยี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จำกัด 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</w:p>
        </w:tc>
        <w:tc>
          <w:tcPr>
            <w:tcW w:w="570" w:type="pct"/>
          </w:tcPr>
          <w:p w14:paraId="58B1D156" w14:textId="77777777" w:rsidR="00EF4270" w:rsidRPr="00DC49D5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</w:p>
        </w:tc>
        <w:tc>
          <w:tcPr>
            <w:tcW w:w="127" w:type="pct"/>
          </w:tcPr>
          <w:p w14:paraId="38B8A86F" w14:textId="77777777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1F227C26" w14:textId="77777777" w:rsidR="00EF4270" w:rsidRPr="00DA26C1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9" w:type="pct"/>
          </w:tcPr>
          <w:p w14:paraId="09017EC5" w14:textId="77777777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1969118D" w14:textId="77777777" w:rsidR="00EF4270" w:rsidRPr="007536DA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</w:p>
        </w:tc>
        <w:tc>
          <w:tcPr>
            <w:tcW w:w="136" w:type="pct"/>
          </w:tcPr>
          <w:p w14:paraId="6ED31AB9" w14:textId="77777777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33B51681" w14:textId="77777777" w:rsidR="00EF4270" w:rsidRPr="00DA26C1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EF4270" w:rsidRPr="00A83A64" w14:paraId="70A49D9E" w14:textId="77777777" w:rsidTr="00470803">
        <w:tc>
          <w:tcPr>
            <w:tcW w:w="2251" w:type="pct"/>
          </w:tcPr>
          <w:p w14:paraId="71B9BFD1" w14:textId="77777777" w:rsidR="00EF4270" w:rsidRPr="00A83A64" w:rsidRDefault="00EF4270" w:rsidP="00EF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ทีบีเอสพี จำกัด (มหาชน)</w:t>
            </w:r>
          </w:p>
        </w:tc>
        <w:tc>
          <w:tcPr>
            <w:tcW w:w="570" w:type="pct"/>
          </w:tcPr>
          <w:p w14:paraId="7E00B413" w14:textId="77777777" w:rsidR="00EF4270" w:rsidRPr="00DC49D5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232</w:t>
            </w:r>
          </w:p>
        </w:tc>
        <w:tc>
          <w:tcPr>
            <w:tcW w:w="127" w:type="pct"/>
          </w:tcPr>
          <w:p w14:paraId="7C09468B" w14:textId="77777777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0AE43644" w14:textId="77777777" w:rsidR="00EF4270" w:rsidRPr="00DA26C1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</w:tcPr>
          <w:p w14:paraId="7002743D" w14:textId="77777777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29324870" w14:textId="77777777" w:rsidR="00EF4270" w:rsidRPr="007536DA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232</w:t>
            </w:r>
          </w:p>
        </w:tc>
        <w:tc>
          <w:tcPr>
            <w:tcW w:w="136" w:type="pct"/>
          </w:tcPr>
          <w:p w14:paraId="0911C955" w14:textId="77777777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A6570CA" w14:textId="77777777" w:rsidR="00EF4270" w:rsidRPr="00DA26C1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E28FC" w:rsidRPr="00A83A64" w14:paraId="40689F39" w14:textId="77777777" w:rsidTr="00470803">
        <w:tc>
          <w:tcPr>
            <w:tcW w:w="2251" w:type="pct"/>
          </w:tcPr>
          <w:p w14:paraId="763FA4FD" w14:textId="77777777" w:rsidR="00EE28FC" w:rsidRPr="00A83A64" w:rsidRDefault="00EE28FC" w:rsidP="00EE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โกไฟว์ จำกัด</w:t>
            </w:r>
          </w:p>
        </w:tc>
        <w:tc>
          <w:tcPr>
            <w:tcW w:w="570" w:type="pct"/>
          </w:tcPr>
          <w:p w14:paraId="02A98203" w14:textId="62E3B0B9" w:rsidR="00EE28FC" w:rsidRPr="00DC49D5" w:rsidRDefault="00EE28FC" w:rsidP="00EE2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3BED698F" w14:textId="77777777" w:rsidR="00EE28FC" w:rsidRPr="00A83A64" w:rsidRDefault="00EE28FC" w:rsidP="00EE2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1DF75CD5" w14:textId="77777777" w:rsidR="00EE28FC" w:rsidRPr="00DA26C1" w:rsidRDefault="00EE28FC" w:rsidP="00EE2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1,768</w:t>
            </w:r>
          </w:p>
        </w:tc>
        <w:tc>
          <w:tcPr>
            <w:tcW w:w="149" w:type="pct"/>
          </w:tcPr>
          <w:p w14:paraId="35B1259B" w14:textId="77777777" w:rsidR="00EE28FC" w:rsidRPr="00A83A64" w:rsidRDefault="00EE28FC" w:rsidP="00EE2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67FC770F" w14:textId="77777777" w:rsidR="00EE28FC" w:rsidRPr="007536DA" w:rsidRDefault="00EE28FC" w:rsidP="00EE2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6" w:type="pct"/>
          </w:tcPr>
          <w:p w14:paraId="5B706CCA" w14:textId="77777777" w:rsidR="00EE28FC" w:rsidRPr="00A83A64" w:rsidRDefault="00EE28FC" w:rsidP="00EE2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30A6245" w14:textId="77777777" w:rsidR="00EE28FC" w:rsidRPr="00DA26C1" w:rsidRDefault="00EE28FC" w:rsidP="00EE2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1,765</w:t>
            </w:r>
          </w:p>
        </w:tc>
      </w:tr>
      <w:tr w:rsidR="00EE28FC" w:rsidRPr="00A83A64" w14:paraId="41F8DE43" w14:textId="77777777" w:rsidTr="00470803">
        <w:tc>
          <w:tcPr>
            <w:tcW w:w="2251" w:type="pct"/>
          </w:tcPr>
          <w:p w14:paraId="08B1235B" w14:textId="77777777" w:rsidR="00EE28FC" w:rsidRPr="00A83A64" w:rsidRDefault="00EE28FC" w:rsidP="00EE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0EA615C8" w14:textId="77777777" w:rsidR="00EE28FC" w:rsidRPr="00A83A64" w:rsidRDefault="00EE28FC" w:rsidP="00EE2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788</w:t>
            </w:r>
          </w:p>
        </w:tc>
        <w:tc>
          <w:tcPr>
            <w:tcW w:w="127" w:type="pct"/>
          </w:tcPr>
          <w:p w14:paraId="149E4438" w14:textId="77777777" w:rsidR="00EE28FC" w:rsidRPr="00A83A64" w:rsidRDefault="00EE28FC" w:rsidP="00EE2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16ABD26B" w14:textId="77777777" w:rsidR="00EE28FC" w:rsidRPr="00A83A64" w:rsidRDefault="00EE28FC" w:rsidP="00EE2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4,255</w:t>
            </w:r>
          </w:p>
        </w:tc>
        <w:tc>
          <w:tcPr>
            <w:tcW w:w="149" w:type="pct"/>
          </w:tcPr>
          <w:p w14:paraId="58B3FD94" w14:textId="77777777" w:rsidR="00EE28FC" w:rsidRPr="00A83A64" w:rsidRDefault="00EE28FC" w:rsidP="00EE2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0C140523" w14:textId="34A7ABFB" w:rsidR="00EE28FC" w:rsidRPr="00A83A64" w:rsidRDefault="00EE28FC" w:rsidP="00EE2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37,407</w:t>
            </w:r>
          </w:p>
        </w:tc>
        <w:tc>
          <w:tcPr>
            <w:tcW w:w="136" w:type="pct"/>
          </w:tcPr>
          <w:p w14:paraId="7715D88B" w14:textId="77777777" w:rsidR="00EE28FC" w:rsidRPr="00A83A64" w:rsidRDefault="00EE28FC" w:rsidP="00EE2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1C213B9E" w14:textId="77777777" w:rsidR="00EE28FC" w:rsidRPr="00A83A64" w:rsidRDefault="00EE28FC" w:rsidP="00EE2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31,320</w:t>
            </w:r>
          </w:p>
        </w:tc>
      </w:tr>
    </w:tbl>
    <w:p w14:paraId="03737D38" w14:textId="77777777" w:rsidR="00EA2226" w:rsidRDefault="00EA222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28"/>
        <w:gridCol w:w="1052"/>
        <w:gridCol w:w="237"/>
        <w:gridCol w:w="1046"/>
        <w:gridCol w:w="269"/>
        <w:gridCol w:w="1179"/>
        <w:gridCol w:w="248"/>
        <w:gridCol w:w="1071"/>
      </w:tblGrid>
      <w:tr w:rsidR="00470803" w:rsidRPr="00A83A64" w14:paraId="16AD3F11" w14:textId="77777777" w:rsidTr="00470803">
        <w:tc>
          <w:tcPr>
            <w:tcW w:w="2254" w:type="pct"/>
          </w:tcPr>
          <w:p w14:paraId="00978EC3" w14:textId="77777777" w:rsidR="00470803" w:rsidRPr="00A83A64" w:rsidRDefault="008C0062" w:rsidP="0047080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470803"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5" w:type="pct"/>
            <w:gridSpan w:val="4"/>
          </w:tcPr>
          <w:p w14:paraId="514C71E8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7CBAAB6B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pct"/>
            <w:gridSpan w:val="3"/>
          </w:tcPr>
          <w:p w14:paraId="204F20E2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0797" w:rsidRPr="00A83A64" w14:paraId="11072F98" w14:textId="77777777" w:rsidTr="00470803">
        <w:tc>
          <w:tcPr>
            <w:tcW w:w="2269" w:type="pct"/>
            <w:gridSpan w:val="2"/>
          </w:tcPr>
          <w:p w14:paraId="0F593529" w14:textId="77777777" w:rsidR="00760797" w:rsidRPr="00A83A64" w:rsidRDefault="00760797" w:rsidP="00760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</w:tcPr>
          <w:p w14:paraId="6C593265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7" w:type="pct"/>
          </w:tcPr>
          <w:p w14:paraId="34EF37FD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5843C2F2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4" w:type="pct"/>
          </w:tcPr>
          <w:p w14:paraId="3A9A962E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57803B80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3" w:type="pct"/>
          </w:tcPr>
          <w:p w14:paraId="6D7780B4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1C91661D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60797" w:rsidRPr="00A83A64" w14:paraId="4D35E72E" w14:textId="77777777" w:rsidTr="00470803">
        <w:tc>
          <w:tcPr>
            <w:tcW w:w="2269" w:type="pct"/>
            <w:gridSpan w:val="2"/>
          </w:tcPr>
          <w:p w14:paraId="5BB99184" w14:textId="77777777" w:rsidR="00760797" w:rsidRPr="00A83A64" w:rsidRDefault="00760797" w:rsidP="00760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</w:tcPr>
          <w:p w14:paraId="791050BD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27" w:type="pct"/>
          </w:tcPr>
          <w:p w14:paraId="01F6500F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616A0A6B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4" w:type="pct"/>
          </w:tcPr>
          <w:p w14:paraId="3C1E82D7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798E4606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33" w:type="pct"/>
          </w:tcPr>
          <w:p w14:paraId="62213ECD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30732A98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760797" w:rsidRPr="00A83A64" w14:paraId="00609E0D" w14:textId="77777777" w:rsidTr="00470803">
        <w:trPr>
          <w:trHeight w:val="299"/>
        </w:trPr>
        <w:tc>
          <w:tcPr>
            <w:tcW w:w="2269" w:type="pct"/>
            <w:gridSpan w:val="2"/>
          </w:tcPr>
          <w:p w14:paraId="27F2A103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1" w:type="pct"/>
            <w:gridSpan w:val="7"/>
          </w:tcPr>
          <w:p w14:paraId="2217A6A4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0797" w:rsidRPr="00A83A64" w14:paraId="57D0A3D9" w14:textId="77777777" w:rsidTr="00470803">
        <w:tc>
          <w:tcPr>
            <w:tcW w:w="2269" w:type="pct"/>
            <w:gridSpan w:val="2"/>
          </w:tcPr>
          <w:p w14:paraId="159BFC3E" w14:textId="77777777" w:rsidR="00760797" w:rsidRPr="00A83A64" w:rsidRDefault="00760797" w:rsidP="00760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63" w:type="pct"/>
          </w:tcPr>
          <w:p w14:paraId="1C288DC0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AD2BB92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6172C4A0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AEE203F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6C57B680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7C012D61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5436DD32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69D1" w:rsidRPr="00A83A64" w14:paraId="2461F497" w14:textId="77777777" w:rsidTr="00470803">
        <w:tc>
          <w:tcPr>
            <w:tcW w:w="2269" w:type="pct"/>
            <w:gridSpan w:val="2"/>
          </w:tcPr>
          <w:p w14:paraId="7A2AB01E" w14:textId="77777777" w:rsidR="004869D1" w:rsidRPr="00A83A64" w:rsidRDefault="00566403" w:rsidP="00486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64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เน็คซ์ แคปปิตอล จำกัด </w:t>
            </w:r>
            <w:r w:rsidRPr="00E964FC">
              <w:rPr>
                <w:rFonts w:asciiTheme="majorBidi" w:hAnsiTheme="majorBidi" w:cstheme="majorBidi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563" w:type="pct"/>
          </w:tcPr>
          <w:p w14:paraId="52B36B81" w14:textId="1D9CD3DB" w:rsidR="004869D1" w:rsidRPr="001D5EBA" w:rsidRDefault="004869D1" w:rsidP="00486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48301066" w14:textId="77777777" w:rsidR="004869D1" w:rsidRPr="00A83A64" w:rsidRDefault="004869D1" w:rsidP="00486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76F1FF67" w14:textId="7DED8F3B" w:rsidR="004869D1" w:rsidRPr="00DC52C3" w:rsidRDefault="004869D1" w:rsidP="00566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3CE01744" w14:textId="77777777" w:rsidR="004869D1" w:rsidRPr="00DC52C3" w:rsidRDefault="004869D1" w:rsidP="00486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7BE9677D" w14:textId="286D233C" w:rsidR="004869D1" w:rsidRPr="00DC52C3" w:rsidRDefault="004869D1" w:rsidP="00486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3" w:type="pct"/>
          </w:tcPr>
          <w:p w14:paraId="443413CE" w14:textId="77777777" w:rsidR="004869D1" w:rsidRPr="00DC52C3" w:rsidRDefault="004869D1" w:rsidP="00486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1CE8A72C" w14:textId="791EAA03" w:rsidR="004869D1" w:rsidRPr="00DC52C3" w:rsidRDefault="004869D1" w:rsidP="00486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F4270" w:rsidRPr="00A83A64" w14:paraId="5EA67325" w14:textId="77777777" w:rsidTr="00470803">
        <w:tc>
          <w:tcPr>
            <w:tcW w:w="2269" w:type="pct"/>
            <w:gridSpan w:val="2"/>
          </w:tcPr>
          <w:p w14:paraId="5CF101C5" w14:textId="77777777" w:rsidR="00EF4270" w:rsidRPr="00E964FC" w:rsidRDefault="00EF4270" w:rsidP="00EF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เดิมชื่อ “</w:t>
            </w:r>
            <w:r w:rsidRPr="00E964F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เน็คซ์ แคปปิตอล จำกัด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”)</w:t>
            </w:r>
          </w:p>
        </w:tc>
        <w:tc>
          <w:tcPr>
            <w:tcW w:w="563" w:type="pct"/>
          </w:tcPr>
          <w:p w14:paraId="24DDD642" w14:textId="2C76BEA0" w:rsidR="00EF4270" w:rsidRDefault="00EF4270" w:rsidP="00EE2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6D7166D5" w14:textId="77777777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3282F6CF" w14:textId="627BC402" w:rsidR="00EF4270" w:rsidRPr="00DC52C3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52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381</w:t>
            </w:r>
          </w:p>
        </w:tc>
        <w:tc>
          <w:tcPr>
            <w:tcW w:w="144" w:type="pct"/>
          </w:tcPr>
          <w:p w14:paraId="65433FBC" w14:textId="77777777" w:rsidR="00EF4270" w:rsidRPr="00DC52C3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5FF0F5A6" w14:textId="411B704C" w:rsidR="00EF4270" w:rsidRPr="00DC52C3" w:rsidRDefault="00EF4270" w:rsidP="00EE2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52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3" w:type="pct"/>
          </w:tcPr>
          <w:p w14:paraId="3A0CBFCA" w14:textId="77777777" w:rsidR="00EF4270" w:rsidRPr="00DC52C3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16268419" w14:textId="54AFD8D8" w:rsidR="00EF4270" w:rsidRPr="00DC52C3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52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381</w:t>
            </w:r>
          </w:p>
        </w:tc>
      </w:tr>
      <w:tr w:rsidR="00EF4270" w:rsidRPr="00A83A64" w14:paraId="64E6805E" w14:textId="77777777" w:rsidTr="00470803">
        <w:tc>
          <w:tcPr>
            <w:tcW w:w="2269" w:type="pct"/>
            <w:gridSpan w:val="2"/>
          </w:tcPr>
          <w:p w14:paraId="329C37E5" w14:textId="77777777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2E1923C9" w14:textId="77777777" w:rsidR="00EF4270" w:rsidRPr="001D5EBA" w:rsidRDefault="00EF4270" w:rsidP="00EE2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157E9676" w14:textId="77777777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345EE870" w14:textId="77777777" w:rsidR="00EF4270" w:rsidRPr="00DC52C3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52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381</w:t>
            </w:r>
          </w:p>
        </w:tc>
        <w:tc>
          <w:tcPr>
            <w:tcW w:w="144" w:type="pct"/>
          </w:tcPr>
          <w:p w14:paraId="3807D3AD" w14:textId="77777777" w:rsidR="00EF4270" w:rsidRPr="00DC52C3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505629" w14:textId="77777777" w:rsidR="00EF4270" w:rsidRPr="00DC52C3" w:rsidRDefault="00EF4270" w:rsidP="00EE2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52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3" w:type="pct"/>
          </w:tcPr>
          <w:p w14:paraId="68063337" w14:textId="77777777" w:rsidR="00EF4270" w:rsidRPr="00DC52C3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E7BA64" w14:textId="77777777" w:rsidR="00EF4270" w:rsidRPr="00DC52C3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52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381</w:t>
            </w:r>
          </w:p>
        </w:tc>
      </w:tr>
    </w:tbl>
    <w:p w14:paraId="79D78184" w14:textId="77777777" w:rsidR="001B4791" w:rsidRDefault="001B4791" w:rsidP="008C3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B90B052" w14:textId="77777777" w:rsidR="0072438E" w:rsidRDefault="0072438E" w:rsidP="008C3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8C90DEF" w14:textId="77777777" w:rsidR="0072438E" w:rsidRDefault="0072438E" w:rsidP="008C3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42862FD" w14:textId="77777777" w:rsidR="00790009" w:rsidRPr="00E94546" w:rsidRDefault="00790009" w:rsidP="008C3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94546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รายการเคลื่อนไหวของเงินให้กู้ยืมแก่</w:t>
      </w:r>
      <w:r w:rsidR="00E47DDB" w:rsidRPr="00E94546">
        <w:rPr>
          <w:rFonts w:asciiTheme="majorBidi" w:hAnsiTheme="majorBidi" w:cstheme="majorBidi" w:hint="cs"/>
          <w:spacing w:val="-4"/>
          <w:sz w:val="30"/>
          <w:szCs w:val="30"/>
          <w:cs/>
        </w:rPr>
        <w:t>บุคคลและ</w:t>
      </w:r>
      <w:r w:rsidRPr="00E94546">
        <w:rPr>
          <w:rFonts w:asciiTheme="majorBidi" w:hAnsiTheme="majorBidi" w:cstheme="majorBidi"/>
          <w:spacing w:val="-4"/>
          <w:sz w:val="30"/>
          <w:szCs w:val="30"/>
          <w:cs/>
        </w:rPr>
        <w:t>กิจการที่เกี่ยวข้องกันสำหรับงวด</w:t>
      </w:r>
      <w:r w:rsidR="00566403" w:rsidRPr="00E94546">
        <w:rPr>
          <w:rFonts w:asciiTheme="majorBidi" w:hAnsiTheme="majorBidi" w:cstheme="majorBidi" w:hint="cs"/>
          <w:spacing w:val="-4"/>
          <w:sz w:val="30"/>
          <w:szCs w:val="30"/>
          <w:cs/>
        </w:rPr>
        <w:t>หก</w:t>
      </w:r>
      <w:r w:rsidR="00615CBC" w:rsidRPr="00E94546">
        <w:rPr>
          <w:rFonts w:asciiTheme="majorBidi" w:hAnsiTheme="majorBidi" w:cstheme="majorBidi"/>
          <w:spacing w:val="-4"/>
          <w:sz w:val="30"/>
          <w:szCs w:val="30"/>
          <w:cs/>
        </w:rPr>
        <w:t>เดือน</w:t>
      </w:r>
      <w:r w:rsidRPr="00E94546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E964FC" w:rsidRPr="00E94546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566403" w:rsidRPr="00E9454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66403" w:rsidRPr="00E94546"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Pr="00E9454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E964FC" w:rsidRPr="00E94546">
        <w:rPr>
          <w:rFonts w:asciiTheme="majorBidi" w:hAnsiTheme="majorBidi" w:cstheme="majorBidi"/>
          <w:spacing w:val="-4"/>
          <w:sz w:val="30"/>
          <w:szCs w:val="30"/>
        </w:rPr>
        <w:t>25</w:t>
      </w:r>
      <w:r w:rsidRPr="00E94546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470803" w:rsidRPr="00E94546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E9454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94546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14:paraId="0C6A6399" w14:textId="77777777" w:rsidR="00D639BA" w:rsidRPr="00F57925" w:rsidRDefault="00D639BA" w:rsidP="002C5F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Style w:val="TableGrid"/>
        <w:tblW w:w="95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8"/>
        <w:gridCol w:w="989"/>
        <w:gridCol w:w="267"/>
        <w:gridCol w:w="988"/>
        <w:gridCol w:w="236"/>
        <w:gridCol w:w="998"/>
        <w:gridCol w:w="236"/>
        <w:gridCol w:w="813"/>
        <w:gridCol w:w="239"/>
        <w:gridCol w:w="850"/>
        <w:gridCol w:w="236"/>
        <w:gridCol w:w="1075"/>
      </w:tblGrid>
      <w:tr w:rsidR="00E076C2" w:rsidRPr="00A83A64" w14:paraId="00562289" w14:textId="77777777" w:rsidTr="00534A2B">
        <w:tc>
          <w:tcPr>
            <w:tcW w:w="2608" w:type="dxa"/>
          </w:tcPr>
          <w:p w14:paraId="687B9655" w14:textId="77777777"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hanging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44" w:type="dxa"/>
            <w:gridSpan w:val="3"/>
            <w:vAlign w:val="bottom"/>
          </w:tcPr>
          <w:p w14:paraId="68432C18" w14:textId="77777777"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73FF802A" w14:textId="77777777"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47" w:type="dxa"/>
            <w:gridSpan w:val="7"/>
            <w:vAlign w:val="bottom"/>
          </w:tcPr>
          <w:p w14:paraId="2BE4B73B" w14:textId="77777777"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34A2B" w:rsidRPr="00A83A64" w14:paraId="4C2C2C57" w14:textId="77777777" w:rsidTr="00534A2B">
        <w:tc>
          <w:tcPr>
            <w:tcW w:w="2608" w:type="dxa"/>
            <w:shd w:val="clear" w:color="auto" w:fill="auto"/>
          </w:tcPr>
          <w:p w14:paraId="03779BEB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9" w:type="dxa"/>
            <w:vAlign w:val="bottom"/>
          </w:tcPr>
          <w:p w14:paraId="1EA5380D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0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3641CFB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00" w:hanging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67" w:type="dxa"/>
            <w:vAlign w:val="bottom"/>
          </w:tcPr>
          <w:p w14:paraId="72B89D10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2F6E6919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0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9C2A858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00" w:hanging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7BC0FDA6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vAlign w:val="bottom"/>
          </w:tcPr>
          <w:p w14:paraId="35CFC6A9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3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F0516E2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30" w:hanging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014BE5F9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3" w:type="dxa"/>
            <w:vAlign w:val="bottom"/>
          </w:tcPr>
          <w:p w14:paraId="57C23D53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51B77803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14:paraId="0683EEC0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/</w:t>
            </w:r>
          </w:p>
        </w:tc>
        <w:tc>
          <w:tcPr>
            <w:tcW w:w="236" w:type="dxa"/>
            <w:vAlign w:val="bottom"/>
          </w:tcPr>
          <w:p w14:paraId="0E6ADF32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3501316B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0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9D1AED1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00" w:hanging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534A2B" w:rsidRPr="00A83A64" w14:paraId="2FA33740" w14:textId="77777777" w:rsidTr="00534A2B">
        <w:tc>
          <w:tcPr>
            <w:tcW w:w="2608" w:type="dxa"/>
            <w:vAlign w:val="bottom"/>
          </w:tcPr>
          <w:p w14:paraId="55ADEA15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9" w:type="dxa"/>
            <w:vAlign w:val="bottom"/>
          </w:tcPr>
          <w:p w14:paraId="0BFA17BA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964F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67" w:type="dxa"/>
            <w:vAlign w:val="bottom"/>
          </w:tcPr>
          <w:p w14:paraId="146CE3DC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306E259F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964F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36" w:type="dxa"/>
            <w:vAlign w:val="bottom"/>
          </w:tcPr>
          <w:p w14:paraId="0CA60F2B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vAlign w:val="bottom"/>
          </w:tcPr>
          <w:p w14:paraId="59A0A642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964F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36" w:type="dxa"/>
            <w:vAlign w:val="bottom"/>
          </w:tcPr>
          <w:p w14:paraId="03171051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3" w:type="dxa"/>
            <w:vAlign w:val="bottom"/>
          </w:tcPr>
          <w:p w14:paraId="26D99AD7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0515F26B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14:paraId="3601A1DA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โอนออก</w:t>
            </w:r>
          </w:p>
        </w:tc>
        <w:tc>
          <w:tcPr>
            <w:tcW w:w="236" w:type="dxa"/>
            <w:vAlign w:val="bottom"/>
          </w:tcPr>
          <w:p w14:paraId="77AAFDC3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75D60C4F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964F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</w:tr>
      <w:tr w:rsidR="00534A2B" w:rsidRPr="00A83A64" w14:paraId="7EA1B8CD" w14:textId="77777777" w:rsidTr="00534A2B">
        <w:tc>
          <w:tcPr>
            <w:tcW w:w="2608" w:type="dxa"/>
          </w:tcPr>
          <w:p w14:paraId="238B522A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2244" w:type="dxa"/>
            <w:gridSpan w:val="3"/>
          </w:tcPr>
          <w:p w14:paraId="32DBECC6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3A1747C3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47" w:type="dxa"/>
            <w:gridSpan w:val="7"/>
          </w:tcPr>
          <w:p w14:paraId="2A28E9E5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4A2B" w:rsidRPr="00A83A64" w14:paraId="75229AAC" w14:textId="77777777" w:rsidTr="00534A2B">
        <w:tc>
          <w:tcPr>
            <w:tcW w:w="2608" w:type="dxa"/>
          </w:tcPr>
          <w:p w14:paraId="1D3B7CAC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 w:hanging="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89" w:type="dxa"/>
          </w:tcPr>
          <w:p w14:paraId="0E2A910E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120B6CE7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5B5D90D7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8A676A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6BAE2925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36D4FE7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3" w:type="dxa"/>
          </w:tcPr>
          <w:p w14:paraId="639F1447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68D9CCF2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06984200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A28A490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43DE262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34A2B" w:rsidRPr="00A83A64" w14:paraId="64A5CD1A" w14:textId="77777777" w:rsidTr="00534A2B">
        <w:tc>
          <w:tcPr>
            <w:tcW w:w="2608" w:type="dxa"/>
          </w:tcPr>
          <w:p w14:paraId="4B94A6DA" w14:textId="77777777" w:rsidR="005A02FE" w:rsidRPr="00E964FC" w:rsidRDefault="005A02FE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64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เน็คซ์ แคปปิตอล จำกัด </w:t>
            </w:r>
          </w:p>
          <w:p w14:paraId="20D1E877" w14:textId="77777777" w:rsidR="00534A2B" w:rsidRPr="00A83A64" w:rsidRDefault="005A02FE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64F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(มหาชน)</w:t>
            </w:r>
          </w:p>
        </w:tc>
        <w:tc>
          <w:tcPr>
            <w:tcW w:w="989" w:type="dxa"/>
          </w:tcPr>
          <w:p w14:paraId="2FCFECF5" w14:textId="0A6C077E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56C230AB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72D1FCC4" w14:textId="3449B330" w:rsidR="00534A2B" w:rsidRPr="00A83A64" w:rsidRDefault="00534A2B" w:rsidP="00FA3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7CDAD393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71F3AFA7" w14:textId="7C0704A2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CA6803F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3" w:type="dxa"/>
          </w:tcPr>
          <w:p w14:paraId="0A92BDFE" w14:textId="1450D4F9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9" w:type="dxa"/>
          </w:tcPr>
          <w:p w14:paraId="3A8F693A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2AC4B980" w14:textId="16820043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80D3EC3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F2DA1D3" w14:textId="28CE899C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C03B3" w:rsidRPr="00A83A64" w14:paraId="02147CBD" w14:textId="77777777" w:rsidTr="00534A2B">
        <w:tc>
          <w:tcPr>
            <w:tcW w:w="2608" w:type="dxa"/>
          </w:tcPr>
          <w:p w14:paraId="47BA5A27" w14:textId="77777777" w:rsidR="006C03B3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เดิมชื่อ “</w:t>
            </w:r>
            <w:r w:rsidRPr="00E964F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เน็คซ์</w:t>
            </w:r>
          </w:p>
          <w:p w14:paraId="53215FBC" w14:textId="77777777" w:rsidR="006C03B3" w:rsidRPr="00E964FC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E964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แคปปิตอล จำกัด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”)</w:t>
            </w:r>
          </w:p>
        </w:tc>
        <w:tc>
          <w:tcPr>
            <w:tcW w:w="989" w:type="dxa"/>
          </w:tcPr>
          <w:p w14:paraId="2D97F465" w14:textId="77777777" w:rsidR="006C03B3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6299C5" w14:textId="4423D465" w:rsidR="006C03B3" w:rsidRPr="00A83A64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4.10</w:t>
            </w:r>
          </w:p>
        </w:tc>
        <w:tc>
          <w:tcPr>
            <w:tcW w:w="267" w:type="dxa"/>
          </w:tcPr>
          <w:p w14:paraId="5BB1F8AD" w14:textId="77777777" w:rsidR="006C03B3" w:rsidRPr="00A83A64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1F7A5D5F" w14:textId="77777777" w:rsidR="006C03B3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59DE415" w14:textId="39878808" w:rsidR="006C03B3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543CE4D" w14:textId="77777777" w:rsidR="006C03B3" w:rsidRPr="00A83A64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64DB2BF3" w14:textId="77777777" w:rsidR="006C03B3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54E1D31" w14:textId="345CBD69" w:rsidR="006C03B3" w:rsidRPr="00A83A64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36" w:type="dxa"/>
          </w:tcPr>
          <w:p w14:paraId="10C2A3A4" w14:textId="77777777" w:rsidR="006C03B3" w:rsidRPr="00A83A64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3" w:type="dxa"/>
          </w:tcPr>
          <w:p w14:paraId="639FFC81" w14:textId="77777777" w:rsidR="006C03B3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60C7EF5" w14:textId="4731FC11" w:rsidR="006C03B3" w:rsidRPr="00A83A64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</w:tcPr>
          <w:p w14:paraId="786F2F34" w14:textId="77777777" w:rsidR="006C03B3" w:rsidRPr="00A83A64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17946EB6" w14:textId="77777777" w:rsidR="006C03B3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C72D28D" w14:textId="0BA6C306" w:rsidR="006C03B3" w:rsidRPr="00A83A64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(50,000)</w:t>
            </w:r>
          </w:p>
        </w:tc>
        <w:tc>
          <w:tcPr>
            <w:tcW w:w="236" w:type="dxa"/>
          </w:tcPr>
          <w:p w14:paraId="3C046462" w14:textId="77777777" w:rsidR="006C03B3" w:rsidRPr="00A83A64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2BE47A0" w14:textId="77777777" w:rsidR="006C03B3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F8BD26E" w14:textId="3467F211" w:rsidR="006C03B3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C03B3" w:rsidRPr="00A83A64" w14:paraId="0B105F37" w14:textId="77777777" w:rsidTr="00534A2B">
        <w:tc>
          <w:tcPr>
            <w:tcW w:w="2608" w:type="dxa"/>
          </w:tcPr>
          <w:p w14:paraId="670209AB" w14:textId="77777777" w:rsidR="006C03B3" w:rsidRPr="00A83A64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9" w:type="dxa"/>
          </w:tcPr>
          <w:p w14:paraId="5439C900" w14:textId="77777777" w:rsidR="006C03B3" w:rsidRPr="00A83A64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47E0FAB6" w14:textId="77777777" w:rsidR="006C03B3" w:rsidRPr="00A83A64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1CFEFFAC" w14:textId="77777777" w:rsidR="006C03B3" w:rsidRPr="00A83A64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A31E01" w14:textId="77777777" w:rsidR="006C03B3" w:rsidRPr="00A83A64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75C3193A" w14:textId="77777777" w:rsidR="006C03B3" w:rsidRPr="00A83A64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8ABB27E" w14:textId="77777777" w:rsidR="006C03B3" w:rsidRPr="00A83A64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3" w:type="dxa"/>
          </w:tcPr>
          <w:p w14:paraId="4DEB5F51" w14:textId="77777777" w:rsidR="006C03B3" w:rsidRPr="00A83A64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9" w:type="dxa"/>
          </w:tcPr>
          <w:p w14:paraId="59B49492" w14:textId="77777777" w:rsidR="006C03B3" w:rsidRPr="00A83A64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7FB47F53" w14:textId="77777777" w:rsidR="006C03B3" w:rsidRPr="00A83A64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A858EA2" w14:textId="77777777" w:rsidR="006C03B3" w:rsidRPr="00A83A64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0BDC3E2" w14:textId="77777777" w:rsidR="006C03B3" w:rsidRPr="00A83A64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C03B3" w:rsidRPr="00A83A64" w14:paraId="1097952D" w14:textId="77777777" w:rsidTr="00534A2B">
        <w:tc>
          <w:tcPr>
            <w:tcW w:w="2608" w:type="dxa"/>
          </w:tcPr>
          <w:p w14:paraId="0E21779C" w14:textId="77777777" w:rsidR="006C03B3" w:rsidRPr="00807A06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7A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89" w:type="dxa"/>
          </w:tcPr>
          <w:p w14:paraId="34F6443F" w14:textId="77777777" w:rsidR="006C03B3" w:rsidRPr="00807A06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7A06">
              <w:rPr>
                <w:rFonts w:asciiTheme="majorBidi" w:hAnsiTheme="majorBidi" w:cstheme="majorBidi"/>
                <w:sz w:val="30"/>
                <w:szCs w:val="30"/>
              </w:rPr>
              <w:t>2.00</w:t>
            </w:r>
          </w:p>
        </w:tc>
        <w:tc>
          <w:tcPr>
            <w:tcW w:w="267" w:type="dxa"/>
          </w:tcPr>
          <w:p w14:paraId="66A4F94B" w14:textId="77777777" w:rsidR="006C03B3" w:rsidRPr="00807A06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61FC909E" w14:textId="77777777" w:rsidR="006C03B3" w:rsidRPr="00807A06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7A06">
              <w:rPr>
                <w:rFonts w:asciiTheme="majorBidi" w:hAnsiTheme="majorBidi" w:cstheme="majorBidi"/>
                <w:sz w:val="30"/>
                <w:szCs w:val="30"/>
              </w:rPr>
              <w:t>2.00</w:t>
            </w:r>
          </w:p>
        </w:tc>
        <w:tc>
          <w:tcPr>
            <w:tcW w:w="236" w:type="dxa"/>
          </w:tcPr>
          <w:p w14:paraId="3144E1CE" w14:textId="77777777" w:rsidR="006C03B3" w:rsidRPr="00807A06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3A975E99" w14:textId="77777777" w:rsidR="006C03B3" w:rsidRPr="00807A06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807A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 w:rsidRPr="00807A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</w:tcPr>
          <w:p w14:paraId="5C14E75A" w14:textId="77777777" w:rsidR="006C03B3" w:rsidRPr="00807A06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28FC4462" w14:textId="77777777" w:rsidR="006C03B3" w:rsidRPr="00807A06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</w:tcPr>
          <w:p w14:paraId="70D83186" w14:textId="77777777" w:rsidR="006C03B3" w:rsidRPr="00807A06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0F0DE49" w14:textId="77777777" w:rsidR="006C03B3" w:rsidRPr="00A83A64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(960)</w:t>
            </w:r>
          </w:p>
        </w:tc>
        <w:tc>
          <w:tcPr>
            <w:tcW w:w="236" w:type="dxa"/>
          </w:tcPr>
          <w:p w14:paraId="238C730F" w14:textId="77777777" w:rsidR="006C03B3" w:rsidRPr="00807A06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5E26C670" w14:textId="77777777" w:rsidR="006C03B3" w:rsidRPr="00807A06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8,640</w:t>
            </w:r>
          </w:p>
        </w:tc>
      </w:tr>
      <w:tr w:rsidR="006C03B3" w:rsidRPr="00A83A64" w14:paraId="70A1113F" w14:textId="77777777" w:rsidTr="00534A2B">
        <w:tc>
          <w:tcPr>
            <w:tcW w:w="2608" w:type="dxa"/>
          </w:tcPr>
          <w:p w14:paraId="224294B3" w14:textId="77777777" w:rsidR="006C03B3" w:rsidRPr="00807A06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7A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</w:tcPr>
          <w:p w14:paraId="6F4F5717" w14:textId="77777777" w:rsidR="006C03B3" w:rsidRPr="00807A06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51CCF2CF" w14:textId="77777777" w:rsidR="006C03B3" w:rsidRPr="00807A06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3E8BC6F1" w14:textId="77777777" w:rsidR="006C03B3" w:rsidRPr="00807A06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5BD9EE" w14:textId="77777777" w:rsidR="006C03B3" w:rsidRPr="00807A06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45C432C9" w14:textId="77777777" w:rsidR="006C03B3" w:rsidRPr="00807A06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</w:t>
            </w:r>
            <w:r w:rsidRPr="00807A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600</w:t>
            </w:r>
          </w:p>
        </w:tc>
        <w:tc>
          <w:tcPr>
            <w:tcW w:w="236" w:type="dxa"/>
          </w:tcPr>
          <w:p w14:paraId="12DD331F" w14:textId="77777777" w:rsidR="006C03B3" w:rsidRPr="00807A06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4AFEE788" w14:textId="77777777" w:rsidR="006C03B3" w:rsidRPr="00807A06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807A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</w:tcPr>
          <w:p w14:paraId="300519E2" w14:textId="77777777" w:rsidR="006C03B3" w:rsidRPr="00807A06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4EBEC5E6" w14:textId="77777777" w:rsidR="006C03B3" w:rsidRPr="00807A06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07A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807A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</w:t>
            </w:r>
            <w:r w:rsidRPr="00807A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0)</w:t>
            </w:r>
          </w:p>
        </w:tc>
        <w:tc>
          <w:tcPr>
            <w:tcW w:w="236" w:type="dxa"/>
          </w:tcPr>
          <w:p w14:paraId="07BAD762" w14:textId="77777777" w:rsidR="006C03B3" w:rsidRPr="00807A06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25E58160" w14:textId="77777777" w:rsidR="006C03B3" w:rsidRPr="00807A06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8,640</w:t>
            </w:r>
          </w:p>
        </w:tc>
      </w:tr>
    </w:tbl>
    <w:p w14:paraId="6E1F81C3" w14:textId="77777777" w:rsidR="00534A2B" w:rsidRDefault="00534A2B"/>
    <w:tbl>
      <w:tblPr>
        <w:tblStyle w:val="TableGrid"/>
        <w:tblW w:w="96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8"/>
        <w:gridCol w:w="1077"/>
        <w:gridCol w:w="267"/>
        <w:gridCol w:w="1084"/>
        <w:gridCol w:w="236"/>
        <w:gridCol w:w="998"/>
        <w:gridCol w:w="245"/>
        <w:gridCol w:w="859"/>
        <w:gridCol w:w="238"/>
        <w:gridCol w:w="848"/>
        <w:gridCol w:w="242"/>
        <w:gridCol w:w="936"/>
      </w:tblGrid>
      <w:tr w:rsidR="00534A2B" w:rsidRPr="00A83A64" w14:paraId="764A913B" w14:textId="77777777" w:rsidTr="00534A2B">
        <w:trPr>
          <w:tblHeader/>
        </w:trPr>
        <w:tc>
          <w:tcPr>
            <w:tcW w:w="2608" w:type="dxa"/>
          </w:tcPr>
          <w:p w14:paraId="49C21AFD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28" w:type="dxa"/>
            <w:gridSpan w:val="3"/>
            <w:vAlign w:val="bottom"/>
          </w:tcPr>
          <w:p w14:paraId="36922D35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20DD272B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66" w:type="dxa"/>
            <w:gridSpan w:val="7"/>
            <w:vAlign w:val="bottom"/>
          </w:tcPr>
          <w:p w14:paraId="5F345916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34A2B" w:rsidRPr="00A83A64" w14:paraId="3D182BD1" w14:textId="77777777" w:rsidTr="00534A2B">
        <w:trPr>
          <w:tblHeader/>
        </w:trPr>
        <w:tc>
          <w:tcPr>
            <w:tcW w:w="2608" w:type="dxa"/>
            <w:shd w:val="clear" w:color="auto" w:fill="auto"/>
          </w:tcPr>
          <w:p w14:paraId="25B28862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7" w:type="dxa"/>
            <w:vAlign w:val="bottom"/>
          </w:tcPr>
          <w:p w14:paraId="4D26EC7F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94B9642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67" w:type="dxa"/>
            <w:vAlign w:val="bottom"/>
          </w:tcPr>
          <w:p w14:paraId="13D03ED1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37068D6D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0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16C5C9A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00" w:hanging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052936CC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vAlign w:val="bottom"/>
          </w:tcPr>
          <w:p w14:paraId="1927E217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A1945C1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5" w:type="dxa"/>
            <w:vAlign w:val="bottom"/>
          </w:tcPr>
          <w:p w14:paraId="2695B5D6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9" w:type="dxa"/>
            <w:vAlign w:val="bottom"/>
          </w:tcPr>
          <w:p w14:paraId="586D9979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14:paraId="7FA5A2C6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dxa"/>
            <w:vAlign w:val="bottom"/>
          </w:tcPr>
          <w:p w14:paraId="106294BF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/</w:t>
            </w:r>
          </w:p>
        </w:tc>
        <w:tc>
          <w:tcPr>
            <w:tcW w:w="242" w:type="dxa"/>
            <w:vAlign w:val="bottom"/>
          </w:tcPr>
          <w:p w14:paraId="30F11EF5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2D3D5FFE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0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6985596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00" w:hanging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534A2B" w:rsidRPr="00A83A64" w14:paraId="7E334949" w14:textId="77777777" w:rsidTr="00534A2B">
        <w:trPr>
          <w:tblHeader/>
        </w:trPr>
        <w:tc>
          <w:tcPr>
            <w:tcW w:w="2608" w:type="dxa"/>
            <w:vAlign w:val="bottom"/>
          </w:tcPr>
          <w:p w14:paraId="6355BFF9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7" w:type="dxa"/>
            <w:vAlign w:val="bottom"/>
          </w:tcPr>
          <w:p w14:paraId="6BB2A57F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5790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67" w:type="dxa"/>
            <w:vAlign w:val="bottom"/>
          </w:tcPr>
          <w:p w14:paraId="3F83E482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41E2344E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5790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36" w:type="dxa"/>
            <w:vAlign w:val="bottom"/>
          </w:tcPr>
          <w:p w14:paraId="1DFD6F73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vAlign w:val="bottom"/>
          </w:tcPr>
          <w:p w14:paraId="1EA963D3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5790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45" w:type="dxa"/>
            <w:vAlign w:val="bottom"/>
          </w:tcPr>
          <w:p w14:paraId="63674F58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9" w:type="dxa"/>
            <w:vAlign w:val="bottom"/>
          </w:tcPr>
          <w:p w14:paraId="0D5BDDEE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8" w:type="dxa"/>
            <w:vAlign w:val="bottom"/>
          </w:tcPr>
          <w:p w14:paraId="185DA9B6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dxa"/>
            <w:vAlign w:val="bottom"/>
          </w:tcPr>
          <w:p w14:paraId="5C447213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โอนออก</w:t>
            </w:r>
          </w:p>
        </w:tc>
        <w:tc>
          <w:tcPr>
            <w:tcW w:w="242" w:type="dxa"/>
            <w:vAlign w:val="bottom"/>
          </w:tcPr>
          <w:p w14:paraId="48D91D44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4C4495CA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5790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</w:tr>
      <w:tr w:rsidR="00534A2B" w:rsidRPr="00A83A64" w14:paraId="315835A9" w14:textId="77777777" w:rsidTr="00534A2B">
        <w:trPr>
          <w:tblHeader/>
        </w:trPr>
        <w:tc>
          <w:tcPr>
            <w:tcW w:w="2608" w:type="dxa"/>
          </w:tcPr>
          <w:p w14:paraId="108F6CBC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2428" w:type="dxa"/>
            <w:gridSpan w:val="3"/>
          </w:tcPr>
          <w:p w14:paraId="694B1B79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0169CD1F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66" w:type="dxa"/>
            <w:gridSpan w:val="7"/>
          </w:tcPr>
          <w:p w14:paraId="52EEE1C5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4A2B" w:rsidRPr="00A83A64" w14:paraId="05409303" w14:textId="77777777" w:rsidTr="00534A2B">
        <w:tc>
          <w:tcPr>
            <w:tcW w:w="2608" w:type="dxa"/>
          </w:tcPr>
          <w:p w14:paraId="200F5356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7" w:type="dxa"/>
          </w:tcPr>
          <w:p w14:paraId="06FCD3E7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2C59E73D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008C9FB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396C37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01F93F25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51F814A7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9" w:type="dxa"/>
          </w:tcPr>
          <w:p w14:paraId="353D3CF0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9578DBF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dxa"/>
          </w:tcPr>
          <w:p w14:paraId="7EE58198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45A9A0AD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1785DB73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4A2B" w:rsidRPr="00A83A64" w14:paraId="6737EFEB" w14:textId="77777777" w:rsidTr="00534A2B">
        <w:tc>
          <w:tcPr>
            <w:tcW w:w="2608" w:type="dxa"/>
          </w:tcPr>
          <w:p w14:paraId="19549177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พริซึ่ม โซลูชั่นส์ จำกัด</w:t>
            </w:r>
          </w:p>
        </w:tc>
        <w:tc>
          <w:tcPr>
            <w:tcW w:w="1077" w:type="dxa"/>
          </w:tcPr>
          <w:p w14:paraId="5C5D3E9F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1.90 -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2.25</w:t>
            </w:r>
          </w:p>
        </w:tc>
        <w:tc>
          <w:tcPr>
            <w:tcW w:w="267" w:type="dxa"/>
          </w:tcPr>
          <w:p w14:paraId="0038430A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97091FB" w14:textId="77777777" w:rsidR="00534A2B" w:rsidRPr="00A83A64" w:rsidRDefault="000C509C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2.15 - 2.25</w:t>
            </w:r>
          </w:p>
        </w:tc>
        <w:tc>
          <w:tcPr>
            <w:tcW w:w="236" w:type="dxa"/>
          </w:tcPr>
          <w:p w14:paraId="3E9CF844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26ED25C2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32,000</w:t>
            </w:r>
          </w:p>
        </w:tc>
        <w:tc>
          <w:tcPr>
            <w:tcW w:w="245" w:type="dxa"/>
          </w:tcPr>
          <w:p w14:paraId="72CE3E98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9" w:type="dxa"/>
          </w:tcPr>
          <w:p w14:paraId="6D44331E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14:paraId="6C6A074C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dxa"/>
          </w:tcPr>
          <w:p w14:paraId="3AA6E320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</w:tcPr>
          <w:p w14:paraId="2F64077C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2B7FF71D" w14:textId="77777777" w:rsidR="00534A2B" w:rsidRPr="00A83A64" w:rsidRDefault="000C509C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32,000</w:t>
            </w:r>
          </w:p>
        </w:tc>
      </w:tr>
      <w:tr w:rsidR="00534A2B" w:rsidRPr="00A83A64" w14:paraId="72558CC4" w14:textId="77777777" w:rsidTr="00534A2B">
        <w:tc>
          <w:tcPr>
            <w:tcW w:w="2608" w:type="dxa"/>
          </w:tcPr>
          <w:p w14:paraId="67FC0926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14:paraId="4AF7DD88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21FA855F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2DB549F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4A19B3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5CC8BBDF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1BDC3DAB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9" w:type="dxa"/>
          </w:tcPr>
          <w:p w14:paraId="6B3692EC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27AF64B7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dxa"/>
          </w:tcPr>
          <w:p w14:paraId="0EB7996C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34858F04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02CC4A93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34A2B" w:rsidRPr="00A83A64" w14:paraId="30DE191B" w14:textId="77777777" w:rsidTr="00534A2B">
        <w:tc>
          <w:tcPr>
            <w:tcW w:w="2608" w:type="dxa"/>
          </w:tcPr>
          <w:p w14:paraId="57063137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7" w:type="dxa"/>
          </w:tcPr>
          <w:p w14:paraId="239AFF0C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0C3730B3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C54057D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636AAB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47000F4B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68577CBF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9" w:type="dxa"/>
          </w:tcPr>
          <w:p w14:paraId="7F5996AE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2AF6959C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dxa"/>
          </w:tcPr>
          <w:p w14:paraId="50D65A03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4A4804D9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47EED7EA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34A2B" w:rsidRPr="00A83A64" w14:paraId="32CCAAC2" w14:textId="77777777" w:rsidTr="00534A2B">
        <w:tc>
          <w:tcPr>
            <w:tcW w:w="2608" w:type="dxa"/>
          </w:tcPr>
          <w:p w14:paraId="5375E644" w14:textId="77777777" w:rsidR="00A42AD8" w:rsidRPr="0015790B" w:rsidRDefault="00A42AD8" w:rsidP="00A42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579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เน็คซ์ แคปปิตอล จำกัด </w:t>
            </w:r>
          </w:p>
          <w:p w14:paraId="6D0FA727" w14:textId="77777777" w:rsidR="00534A2B" w:rsidRPr="00A83A64" w:rsidRDefault="00A42AD8" w:rsidP="00A42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790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(มหาชน)</w:t>
            </w:r>
          </w:p>
        </w:tc>
        <w:tc>
          <w:tcPr>
            <w:tcW w:w="1077" w:type="dxa"/>
          </w:tcPr>
          <w:p w14:paraId="0C8C64F4" w14:textId="15A13426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010999C5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85CC5B9" w14:textId="17258663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1A3C06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6B7D941C" w14:textId="6F0E6AD6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4BA7DF85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9" w:type="dxa"/>
          </w:tcPr>
          <w:p w14:paraId="0236DA25" w14:textId="4CE101C9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8" w:type="dxa"/>
          </w:tcPr>
          <w:p w14:paraId="0D5B7557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dxa"/>
          </w:tcPr>
          <w:p w14:paraId="08B1516B" w14:textId="56F33FBC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158D32F1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64E7FC73" w14:textId="307D6E0A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C03B3" w:rsidRPr="00A83A64" w14:paraId="753B2955" w14:textId="77777777" w:rsidTr="00534A2B">
        <w:tc>
          <w:tcPr>
            <w:tcW w:w="2608" w:type="dxa"/>
          </w:tcPr>
          <w:p w14:paraId="70BFAC4A" w14:textId="77777777" w:rsidR="006C03B3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เดิมชื่อ “</w:t>
            </w:r>
            <w:r w:rsidRPr="00E964F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เน็คซ์</w:t>
            </w:r>
          </w:p>
          <w:p w14:paraId="04418E98" w14:textId="77777777" w:rsidR="006C03B3" w:rsidRPr="0015790B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E964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แคปปิตอล จำกัด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”)</w:t>
            </w:r>
          </w:p>
        </w:tc>
        <w:tc>
          <w:tcPr>
            <w:tcW w:w="1077" w:type="dxa"/>
          </w:tcPr>
          <w:p w14:paraId="65F2C3EB" w14:textId="77777777" w:rsidR="006C03B3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080C7F" w14:textId="72669F1B" w:rsidR="006C03B3" w:rsidRPr="00A83A64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4.10</w:t>
            </w:r>
          </w:p>
        </w:tc>
        <w:tc>
          <w:tcPr>
            <w:tcW w:w="267" w:type="dxa"/>
          </w:tcPr>
          <w:p w14:paraId="69D45593" w14:textId="77777777" w:rsidR="006C03B3" w:rsidRPr="00A83A64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5D8F548" w14:textId="77777777" w:rsidR="006C03B3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E3E8C2" w14:textId="2D530AFA" w:rsidR="006C03B3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F6513B8" w14:textId="77777777" w:rsidR="006C03B3" w:rsidRPr="00A83A64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650952BD" w14:textId="77777777" w:rsidR="006C03B3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3B2715B" w14:textId="4F46AA8A" w:rsidR="006C03B3" w:rsidRPr="00A83A64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45" w:type="dxa"/>
          </w:tcPr>
          <w:p w14:paraId="3FB37F1C" w14:textId="77777777" w:rsidR="006C03B3" w:rsidRPr="00A83A64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9" w:type="dxa"/>
          </w:tcPr>
          <w:p w14:paraId="79B1DB95" w14:textId="77777777" w:rsidR="006C03B3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42020D9" w14:textId="31B7F800" w:rsidR="006C03B3" w:rsidRPr="00A83A64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14:paraId="3F991034" w14:textId="77777777" w:rsidR="006C03B3" w:rsidRPr="00A83A64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dxa"/>
          </w:tcPr>
          <w:p w14:paraId="74CF503A" w14:textId="77777777" w:rsidR="006C03B3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E0F7FE4" w14:textId="3741DD30" w:rsidR="006C03B3" w:rsidRPr="00A83A64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(50,000)</w:t>
            </w:r>
          </w:p>
        </w:tc>
        <w:tc>
          <w:tcPr>
            <w:tcW w:w="242" w:type="dxa"/>
          </w:tcPr>
          <w:p w14:paraId="63AA4856" w14:textId="77777777" w:rsidR="006C03B3" w:rsidRPr="00A83A64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1EF4CD87" w14:textId="77777777" w:rsidR="006C03B3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6A5E47C" w14:textId="5045C073" w:rsidR="006C03B3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C03B3" w:rsidRPr="00A83A64" w14:paraId="51E925A7" w14:textId="77777777" w:rsidTr="00534A2B">
        <w:tc>
          <w:tcPr>
            <w:tcW w:w="2608" w:type="dxa"/>
          </w:tcPr>
          <w:p w14:paraId="79AD9C3C" w14:textId="77777777" w:rsidR="006C03B3" w:rsidRPr="00A83A64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14:paraId="144F9B77" w14:textId="77777777" w:rsidR="006C03B3" w:rsidRPr="00A83A64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4D0BECD6" w14:textId="77777777" w:rsidR="006C03B3" w:rsidRPr="00A83A64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D89A7F4" w14:textId="77777777" w:rsidR="006C03B3" w:rsidRPr="00A83A64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FD3028" w14:textId="77777777" w:rsidR="006C03B3" w:rsidRPr="00A83A64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002D3352" w14:textId="77777777" w:rsidR="006C03B3" w:rsidRPr="00A83A64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61167A86" w14:textId="77777777" w:rsidR="006C03B3" w:rsidRPr="00A83A64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9" w:type="dxa"/>
          </w:tcPr>
          <w:p w14:paraId="36674731" w14:textId="77777777" w:rsidR="006C03B3" w:rsidRPr="00A83A64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8" w:type="dxa"/>
          </w:tcPr>
          <w:p w14:paraId="3322E2DE" w14:textId="77777777" w:rsidR="006C03B3" w:rsidRPr="00A83A64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dxa"/>
          </w:tcPr>
          <w:p w14:paraId="5C661DBD" w14:textId="77777777" w:rsidR="006C03B3" w:rsidRPr="00A83A64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548FB340" w14:textId="77777777" w:rsidR="006C03B3" w:rsidRPr="00A83A64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27DC850E" w14:textId="77777777" w:rsidR="006C03B3" w:rsidRPr="00A83A64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C03B3" w:rsidRPr="00A83A64" w14:paraId="4100ED04" w14:textId="77777777" w:rsidTr="00534A2B">
        <w:tc>
          <w:tcPr>
            <w:tcW w:w="2608" w:type="dxa"/>
          </w:tcPr>
          <w:p w14:paraId="78566104" w14:textId="77777777" w:rsidR="006C03B3" w:rsidRPr="00807A06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7A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77" w:type="dxa"/>
          </w:tcPr>
          <w:p w14:paraId="24D4BF21" w14:textId="77777777" w:rsidR="006C03B3" w:rsidRPr="00807A06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7A06">
              <w:rPr>
                <w:rFonts w:asciiTheme="majorBidi" w:hAnsiTheme="majorBidi" w:cstheme="majorBidi"/>
                <w:sz w:val="30"/>
                <w:szCs w:val="30"/>
              </w:rPr>
              <w:t>2.00</w:t>
            </w:r>
          </w:p>
        </w:tc>
        <w:tc>
          <w:tcPr>
            <w:tcW w:w="267" w:type="dxa"/>
          </w:tcPr>
          <w:p w14:paraId="10B52564" w14:textId="77777777" w:rsidR="006C03B3" w:rsidRPr="00807A06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0681CFC" w14:textId="77777777" w:rsidR="006C03B3" w:rsidRPr="00807A06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2.00</w:t>
            </w:r>
          </w:p>
        </w:tc>
        <w:tc>
          <w:tcPr>
            <w:tcW w:w="236" w:type="dxa"/>
          </w:tcPr>
          <w:p w14:paraId="052CB71B" w14:textId="77777777" w:rsidR="006C03B3" w:rsidRPr="00807A06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1F794C32" w14:textId="77777777" w:rsidR="006C03B3" w:rsidRPr="00807A06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807A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 w:rsidRPr="00807A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45" w:type="dxa"/>
          </w:tcPr>
          <w:p w14:paraId="0B6CD549" w14:textId="77777777" w:rsidR="006C03B3" w:rsidRPr="00807A06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</w:tcPr>
          <w:p w14:paraId="693F110E" w14:textId="77777777" w:rsidR="006C03B3" w:rsidRPr="00807A06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07A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14:paraId="337E477D" w14:textId="77777777" w:rsidR="006C03B3" w:rsidRPr="00807A06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14:paraId="0E89547D" w14:textId="77777777" w:rsidR="006C03B3" w:rsidRPr="00A83A64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0)</w:t>
            </w:r>
          </w:p>
        </w:tc>
        <w:tc>
          <w:tcPr>
            <w:tcW w:w="242" w:type="dxa"/>
          </w:tcPr>
          <w:p w14:paraId="457AFD3A" w14:textId="77777777" w:rsidR="006C03B3" w:rsidRPr="00A83A64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A516E4B" w14:textId="77777777" w:rsidR="006C03B3" w:rsidRPr="00807A06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8,640</w:t>
            </w:r>
          </w:p>
        </w:tc>
      </w:tr>
      <w:tr w:rsidR="006C03B3" w:rsidRPr="00A83A64" w14:paraId="7873D47B" w14:textId="77777777" w:rsidTr="00534A2B">
        <w:tc>
          <w:tcPr>
            <w:tcW w:w="2608" w:type="dxa"/>
          </w:tcPr>
          <w:p w14:paraId="5B918E04" w14:textId="77777777" w:rsidR="006C03B3" w:rsidRPr="00807A06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7A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</w:tcPr>
          <w:p w14:paraId="7A0207F1" w14:textId="77777777" w:rsidR="006C03B3" w:rsidRPr="00807A06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3AF7963F" w14:textId="77777777" w:rsidR="006C03B3" w:rsidRPr="00807A06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74BC5BA" w14:textId="77777777" w:rsidR="006C03B3" w:rsidRPr="00807A06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ED5E6A" w14:textId="77777777" w:rsidR="006C03B3" w:rsidRPr="00807A06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6D4BED49" w14:textId="333B6576" w:rsidR="006C03B3" w:rsidRPr="00807A06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</w:t>
            </w:r>
            <w:r w:rsidRPr="00807A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</w:t>
            </w:r>
            <w:r w:rsidRPr="00807A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45" w:type="dxa"/>
          </w:tcPr>
          <w:p w14:paraId="14DAEF20" w14:textId="77777777" w:rsidR="006C03B3" w:rsidRPr="00807A06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double" w:sz="4" w:space="0" w:color="auto"/>
            </w:tcBorders>
          </w:tcPr>
          <w:p w14:paraId="2E145DCA" w14:textId="77777777" w:rsidR="006C03B3" w:rsidRPr="00807A06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807A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14:paraId="5E5EECF1" w14:textId="77777777" w:rsidR="006C03B3" w:rsidRPr="00807A06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</w:tcPr>
          <w:p w14:paraId="7AB4BC3A" w14:textId="77777777" w:rsidR="006C03B3" w:rsidRPr="00807A06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07A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807A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</w:t>
            </w:r>
            <w:r w:rsidRPr="00807A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0)</w:t>
            </w:r>
          </w:p>
        </w:tc>
        <w:tc>
          <w:tcPr>
            <w:tcW w:w="242" w:type="dxa"/>
          </w:tcPr>
          <w:p w14:paraId="02A605BE" w14:textId="77777777" w:rsidR="006C03B3" w:rsidRPr="00807A06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637097D" w14:textId="77777777" w:rsidR="006C03B3" w:rsidRPr="00807A06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40,640</w:t>
            </w:r>
          </w:p>
        </w:tc>
      </w:tr>
    </w:tbl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064"/>
        <w:gridCol w:w="287"/>
        <w:gridCol w:w="1081"/>
        <w:gridCol w:w="278"/>
        <w:gridCol w:w="1079"/>
        <w:gridCol w:w="251"/>
        <w:gridCol w:w="1072"/>
      </w:tblGrid>
      <w:tr w:rsidR="00092E16" w:rsidRPr="00A83A64" w14:paraId="388428BE" w14:textId="77777777" w:rsidTr="0024103D">
        <w:tc>
          <w:tcPr>
            <w:tcW w:w="2295" w:type="pct"/>
          </w:tcPr>
          <w:p w14:paraId="0EAB5BE3" w14:textId="77777777" w:rsidR="00092E16" w:rsidRPr="00A83A64" w:rsidRDefault="00092E16" w:rsidP="0057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287" w:type="pct"/>
            <w:gridSpan w:val="3"/>
          </w:tcPr>
          <w:p w14:paraId="5EF0C7D7" w14:textId="77777777" w:rsidR="00092E16" w:rsidRPr="00A83A64" w:rsidRDefault="00092E16" w:rsidP="00572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7" w:type="pct"/>
          </w:tcPr>
          <w:p w14:paraId="562F5BAB" w14:textId="77777777" w:rsidR="00092E16" w:rsidRPr="00A83A64" w:rsidRDefault="00092E16" w:rsidP="00572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pct"/>
            <w:gridSpan w:val="3"/>
          </w:tcPr>
          <w:p w14:paraId="71DCA3C8" w14:textId="77777777" w:rsidR="00092E16" w:rsidRPr="00A83A64" w:rsidRDefault="00092E16" w:rsidP="00572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34A2B" w:rsidRPr="00A83A64" w14:paraId="63F771EF" w14:textId="77777777" w:rsidTr="0024103D">
        <w:tc>
          <w:tcPr>
            <w:tcW w:w="2295" w:type="pct"/>
          </w:tcPr>
          <w:p w14:paraId="411BC8E1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3" w:type="pct"/>
          </w:tcPr>
          <w:p w14:paraId="61F640FE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52" w:type="pct"/>
          </w:tcPr>
          <w:p w14:paraId="3F2847A2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0750F942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7" w:type="pct"/>
          </w:tcPr>
          <w:p w14:paraId="4876FF90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1837260F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3" w:type="pct"/>
          </w:tcPr>
          <w:p w14:paraId="16BBD2C3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3E9136FE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534A2B" w:rsidRPr="00A83A64" w14:paraId="6B403685" w14:textId="77777777" w:rsidTr="0024103D">
        <w:tc>
          <w:tcPr>
            <w:tcW w:w="2295" w:type="pct"/>
          </w:tcPr>
          <w:p w14:paraId="26DAB87D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63" w:type="pct"/>
          </w:tcPr>
          <w:p w14:paraId="2FE46502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57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52" w:type="pct"/>
          </w:tcPr>
          <w:p w14:paraId="6803D025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75551426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57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7" w:type="pct"/>
          </w:tcPr>
          <w:p w14:paraId="5BF2E78B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10A9B583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57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33" w:type="pct"/>
          </w:tcPr>
          <w:p w14:paraId="59A51949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2DC7F64A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57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534A2B" w:rsidRPr="00A83A64" w14:paraId="1123FB98" w14:textId="77777777" w:rsidTr="0024103D">
        <w:tc>
          <w:tcPr>
            <w:tcW w:w="2295" w:type="pct"/>
          </w:tcPr>
          <w:p w14:paraId="19786AA7" w14:textId="77777777" w:rsidR="00534A2B" w:rsidRPr="00D639BA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705" w:type="pct"/>
            <w:gridSpan w:val="7"/>
          </w:tcPr>
          <w:p w14:paraId="3BA05685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4A2B" w:rsidRPr="00A83A64" w14:paraId="074725EA" w14:textId="77777777" w:rsidTr="0024103D">
        <w:tc>
          <w:tcPr>
            <w:tcW w:w="2295" w:type="pct"/>
          </w:tcPr>
          <w:p w14:paraId="2C77B071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63" w:type="pct"/>
          </w:tcPr>
          <w:p w14:paraId="06B897B3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72A06DCA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0FA0CE54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7182E61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65B80C1D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3" w:type="pct"/>
          </w:tcPr>
          <w:p w14:paraId="60B59C4F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323A727E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4A2B" w:rsidRPr="00A83A64" w14:paraId="58BFF39B" w14:textId="77777777" w:rsidTr="0024103D">
        <w:tc>
          <w:tcPr>
            <w:tcW w:w="2295" w:type="pct"/>
          </w:tcPr>
          <w:p w14:paraId="4F864930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 ที ออโตเมชั่น (ไทยแลนด์) จำกัด</w:t>
            </w:r>
          </w:p>
        </w:tc>
        <w:tc>
          <w:tcPr>
            <w:tcW w:w="563" w:type="pct"/>
          </w:tcPr>
          <w:p w14:paraId="6DB2A5B4" w14:textId="77777777" w:rsidR="00534A2B" w:rsidRPr="00A83A64" w:rsidRDefault="00CA4D3C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1,089</w:t>
            </w:r>
          </w:p>
        </w:tc>
        <w:tc>
          <w:tcPr>
            <w:tcW w:w="152" w:type="pct"/>
          </w:tcPr>
          <w:p w14:paraId="798BE079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062F8C5A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689</w:t>
            </w:r>
          </w:p>
        </w:tc>
        <w:tc>
          <w:tcPr>
            <w:tcW w:w="147" w:type="pct"/>
          </w:tcPr>
          <w:p w14:paraId="69281F0D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433C2511" w14:textId="77777777" w:rsidR="00534A2B" w:rsidRPr="00A83A64" w:rsidRDefault="00CA4D3C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1,089</w:t>
            </w:r>
          </w:p>
        </w:tc>
        <w:tc>
          <w:tcPr>
            <w:tcW w:w="133" w:type="pct"/>
          </w:tcPr>
          <w:p w14:paraId="7566D3DD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04DACB90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689</w:t>
            </w:r>
          </w:p>
        </w:tc>
      </w:tr>
      <w:tr w:rsidR="00534A2B" w:rsidRPr="00A83A64" w14:paraId="084B1B9B" w14:textId="77777777" w:rsidTr="0024103D">
        <w:tc>
          <w:tcPr>
            <w:tcW w:w="2295" w:type="pct"/>
          </w:tcPr>
          <w:p w14:paraId="56F16629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3" w:type="pct"/>
          </w:tcPr>
          <w:p w14:paraId="05E91F78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5B68F9A3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653DC126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D27ADF8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4649AA6E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131C25AA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39DDAD38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4A2B" w:rsidRPr="00A83A64" w14:paraId="6D79AEAC" w14:textId="77777777" w:rsidTr="0024103D">
        <w:tc>
          <w:tcPr>
            <w:tcW w:w="2295" w:type="pct"/>
          </w:tcPr>
          <w:p w14:paraId="446ED01E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63" w:type="pct"/>
          </w:tcPr>
          <w:p w14:paraId="6A32DB53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3C14E37B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0867C7D8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06A5B00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5B31C4F2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1F5D6FBA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5E93F70E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4A2B" w:rsidRPr="00A83A64" w14:paraId="7366B64E" w14:textId="77777777" w:rsidTr="0024103D">
        <w:tc>
          <w:tcPr>
            <w:tcW w:w="2295" w:type="pct"/>
          </w:tcPr>
          <w:p w14:paraId="702EED79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เค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เอส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.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เทคโนโลยี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จำกัด 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563" w:type="pct"/>
          </w:tcPr>
          <w:p w14:paraId="535937DD" w14:textId="77777777" w:rsidR="00534A2B" w:rsidRPr="00CA4D3C" w:rsidRDefault="00CA4D3C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17,612</w:t>
            </w:r>
          </w:p>
        </w:tc>
        <w:tc>
          <w:tcPr>
            <w:tcW w:w="152" w:type="pct"/>
          </w:tcPr>
          <w:p w14:paraId="20C0EB55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2410F1C0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19,186</w:t>
            </w:r>
          </w:p>
        </w:tc>
        <w:tc>
          <w:tcPr>
            <w:tcW w:w="147" w:type="pct"/>
          </w:tcPr>
          <w:p w14:paraId="39170C5F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44426623" w14:textId="77777777" w:rsidR="00534A2B" w:rsidRPr="00CA4D3C" w:rsidRDefault="00CA4D3C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17,612</w:t>
            </w:r>
          </w:p>
        </w:tc>
        <w:tc>
          <w:tcPr>
            <w:tcW w:w="133" w:type="pct"/>
          </w:tcPr>
          <w:p w14:paraId="42552D73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58BD5B5C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19,186</w:t>
            </w:r>
          </w:p>
        </w:tc>
      </w:tr>
      <w:tr w:rsidR="00534A2B" w:rsidRPr="00A83A64" w14:paraId="57994910" w14:textId="77777777" w:rsidTr="0024103D">
        <w:tc>
          <w:tcPr>
            <w:tcW w:w="2295" w:type="pct"/>
          </w:tcPr>
          <w:p w14:paraId="466CBF07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ที.เค.เอส.สยามเพรส แมเนจเม้นท์ จำกัด</w:t>
            </w:r>
          </w:p>
        </w:tc>
        <w:tc>
          <w:tcPr>
            <w:tcW w:w="563" w:type="pct"/>
          </w:tcPr>
          <w:p w14:paraId="54E95093" w14:textId="77777777" w:rsidR="00534A2B" w:rsidRPr="00CA4D3C" w:rsidRDefault="00CA4D3C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8,793</w:t>
            </w:r>
          </w:p>
        </w:tc>
        <w:tc>
          <w:tcPr>
            <w:tcW w:w="152" w:type="pct"/>
          </w:tcPr>
          <w:p w14:paraId="15C4F9DC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40B23A53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8,192</w:t>
            </w:r>
          </w:p>
        </w:tc>
        <w:tc>
          <w:tcPr>
            <w:tcW w:w="147" w:type="pct"/>
          </w:tcPr>
          <w:p w14:paraId="10744DFC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58E06921" w14:textId="77777777" w:rsidR="00534A2B" w:rsidRPr="00CA4D3C" w:rsidRDefault="00CA4D3C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8,777</w:t>
            </w:r>
          </w:p>
        </w:tc>
        <w:tc>
          <w:tcPr>
            <w:tcW w:w="133" w:type="pct"/>
          </w:tcPr>
          <w:p w14:paraId="342DF3C0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61ECE1A4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8,192</w:t>
            </w:r>
          </w:p>
        </w:tc>
      </w:tr>
      <w:tr w:rsidR="00534A2B" w:rsidRPr="00A83A64" w14:paraId="251A415E" w14:textId="77777777" w:rsidTr="0024103D">
        <w:tc>
          <w:tcPr>
            <w:tcW w:w="2295" w:type="pct"/>
          </w:tcPr>
          <w:p w14:paraId="2E94C7A6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1CBC072B" w14:textId="77777777" w:rsidR="00534A2B" w:rsidRPr="00CA4D3C" w:rsidRDefault="00CA4D3C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27,494</w:t>
            </w:r>
          </w:p>
        </w:tc>
        <w:tc>
          <w:tcPr>
            <w:tcW w:w="152" w:type="pct"/>
          </w:tcPr>
          <w:p w14:paraId="746BCA9E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664912F8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28,067</w:t>
            </w:r>
          </w:p>
        </w:tc>
        <w:tc>
          <w:tcPr>
            <w:tcW w:w="147" w:type="pct"/>
          </w:tcPr>
          <w:p w14:paraId="1C69B2CD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1DFD1BDF" w14:textId="77777777" w:rsidR="00534A2B" w:rsidRPr="00A83A64" w:rsidRDefault="00CA4D3C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27,478</w:t>
            </w:r>
          </w:p>
        </w:tc>
        <w:tc>
          <w:tcPr>
            <w:tcW w:w="133" w:type="pct"/>
          </w:tcPr>
          <w:p w14:paraId="1222F2BC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61C6DD07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28,067</w:t>
            </w:r>
          </w:p>
        </w:tc>
      </w:tr>
    </w:tbl>
    <w:p w14:paraId="7B4A753B" w14:textId="77777777" w:rsidR="00EA2226" w:rsidRPr="00D639BA" w:rsidRDefault="00EA2226" w:rsidP="00C0183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9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3"/>
        <w:gridCol w:w="1057"/>
        <w:gridCol w:w="291"/>
        <w:gridCol w:w="1089"/>
        <w:gridCol w:w="276"/>
        <w:gridCol w:w="1089"/>
        <w:gridCol w:w="255"/>
        <w:gridCol w:w="1060"/>
      </w:tblGrid>
      <w:tr w:rsidR="00824224" w:rsidRPr="00A83A64" w14:paraId="1CD227FB" w14:textId="77777777" w:rsidTr="006B6B2B">
        <w:tc>
          <w:tcPr>
            <w:tcW w:w="2293" w:type="pct"/>
          </w:tcPr>
          <w:p w14:paraId="72806093" w14:textId="77777777" w:rsidR="00824224" w:rsidRPr="00A83A64" w:rsidRDefault="00824224" w:rsidP="0057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83A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89" w:type="pct"/>
            <w:gridSpan w:val="3"/>
          </w:tcPr>
          <w:p w14:paraId="4205E941" w14:textId="77777777" w:rsidR="00824224" w:rsidRPr="00A83A64" w:rsidRDefault="00824224" w:rsidP="00572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6" w:type="pct"/>
          </w:tcPr>
          <w:p w14:paraId="77D23435" w14:textId="77777777" w:rsidR="00824224" w:rsidRPr="00A83A64" w:rsidRDefault="00824224" w:rsidP="00572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pct"/>
            <w:gridSpan w:val="3"/>
          </w:tcPr>
          <w:p w14:paraId="5629CE0A" w14:textId="77777777" w:rsidR="00824224" w:rsidRPr="00A83A64" w:rsidRDefault="00824224" w:rsidP="00572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34A2B" w:rsidRPr="00A83A64" w14:paraId="21067B38" w14:textId="77777777" w:rsidTr="0074514B">
        <w:tc>
          <w:tcPr>
            <w:tcW w:w="2293" w:type="pct"/>
          </w:tcPr>
          <w:p w14:paraId="45549390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14:paraId="58ADCACF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54" w:type="pct"/>
          </w:tcPr>
          <w:p w14:paraId="1E4A5CB0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25D29E96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6" w:type="pct"/>
          </w:tcPr>
          <w:p w14:paraId="1C1AA162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4ADEB9E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5" w:type="pct"/>
          </w:tcPr>
          <w:p w14:paraId="5F34DD05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0A0FF3BE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534A2B" w:rsidRPr="00A83A64" w14:paraId="26C7FF25" w14:textId="77777777" w:rsidTr="0074514B">
        <w:tc>
          <w:tcPr>
            <w:tcW w:w="2293" w:type="pct"/>
          </w:tcPr>
          <w:p w14:paraId="10B1D9DB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14:paraId="11FF571E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57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54" w:type="pct"/>
          </w:tcPr>
          <w:p w14:paraId="0BBDC1FD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9C7C135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57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6" w:type="pct"/>
          </w:tcPr>
          <w:p w14:paraId="4F4BCDDE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2A259FA8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57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35" w:type="pct"/>
          </w:tcPr>
          <w:p w14:paraId="006AB9FD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196DDD1A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57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534A2B" w:rsidRPr="00A83A64" w14:paraId="2B93B28B" w14:textId="77777777" w:rsidTr="006B6B2B">
        <w:tc>
          <w:tcPr>
            <w:tcW w:w="2293" w:type="pct"/>
          </w:tcPr>
          <w:p w14:paraId="61940578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7" w:type="pct"/>
            <w:gridSpan w:val="7"/>
          </w:tcPr>
          <w:p w14:paraId="06A2B8AE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4A2B" w:rsidRPr="00A83A64" w14:paraId="3F84DA78" w14:textId="77777777" w:rsidTr="0074514B">
        <w:tc>
          <w:tcPr>
            <w:tcW w:w="2293" w:type="pct"/>
          </w:tcPr>
          <w:p w14:paraId="5C355556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59" w:type="pct"/>
          </w:tcPr>
          <w:p w14:paraId="0517B217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7917DAC5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23309D2C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B0A6027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7817705C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363E8277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171FF19D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4A2B" w:rsidRPr="00A83A64" w14:paraId="5BD5ABF0" w14:textId="77777777" w:rsidTr="00534A2B">
        <w:trPr>
          <w:trHeight w:val="60"/>
        </w:trPr>
        <w:tc>
          <w:tcPr>
            <w:tcW w:w="2293" w:type="pct"/>
          </w:tcPr>
          <w:p w14:paraId="66BDFD8A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พริซึ่ม โซลูชั่นส์ จำกัด</w:t>
            </w:r>
          </w:p>
        </w:tc>
        <w:tc>
          <w:tcPr>
            <w:tcW w:w="559" w:type="pct"/>
          </w:tcPr>
          <w:p w14:paraId="21B49012" w14:textId="77777777" w:rsidR="00534A2B" w:rsidRPr="00A83A64" w:rsidRDefault="00C93BC9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</w:tcPr>
          <w:p w14:paraId="2707BC76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ED5BE00" w14:textId="77777777" w:rsidR="00534A2B" w:rsidRPr="00CD3DC8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3D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18E6FC9D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7075DB30" w14:textId="77777777" w:rsidR="00534A2B" w:rsidRPr="00A83A64" w:rsidRDefault="00C93BC9" w:rsidP="00EE2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1D5F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321</w:t>
            </w:r>
          </w:p>
        </w:tc>
        <w:tc>
          <w:tcPr>
            <w:tcW w:w="135" w:type="pct"/>
          </w:tcPr>
          <w:p w14:paraId="7466BD91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24834AB4" w14:textId="409EAAE5" w:rsidR="00534A2B" w:rsidRPr="00CD3DC8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3D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1,483</w:t>
            </w:r>
          </w:p>
        </w:tc>
      </w:tr>
      <w:tr w:rsidR="00534A2B" w:rsidRPr="00A83A64" w14:paraId="51AB396C" w14:textId="77777777" w:rsidTr="0074514B">
        <w:tc>
          <w:tcPr>
            <w:tcW w:w="2293" w:type="pct"/>
          </w:tcPr>
          <w:p w14:paraId="2F31FA25" w14:textId="77777777" w:rsidR="00534A2B" w:rsidRPr="00D639BA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9" w:type="pct"/>
          </w:tcPr>
          <w:p w14:paraId="2B561CC2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219A049D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2CAFAF1D" w14:textId="77777777" w:rsidR="00534A2B" w:rsidRPr="00CD3DC8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ADDA83A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548B97DB" w14:textId="77777777" w:rsidR="00534A2B" w:rsidRPr="00A83A64" w:rsidRDefault="00534A2B" w:rsidP="00EE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0A4D7DDC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59E21778" w14:textId="77777777" w:rsidR="00534A2B" w:rsidRPr="00CD3DC8" w:rsidRDefault="00534A2B" w:rsidP="00CD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4A2B" w:rsidRPr="00A83A64" w14:paraId="281C5C55" w14:textId="77777777" w:rsidTr="0074514B">
        <w:tc>
          <w:tcPr>
            <w:tcW w:w="2293" w:type="pct"/>
          </w:tcPr>
          <w:p w14:paraId="30C6D47A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59" w:type="pct"/>
          </w:tcPr>
          <w:p w14:paraId="56D229E8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579E7E19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76587698" w14:textId="77777777" w:rsidR="00534A2B" w:rsidRPr="00CD3DC8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ACAAC8A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C4A05C6" w14:textId="77777777" w:rsidR="00534A2B" w:rsidRPr="00A83A64" w:rsidRDefault="00534A2B" w:rsidP="00EE2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0ECC3607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4B416DC1" w14:textId="77777777" w:rsidR="00534A2B" w:rsidRPr="00CD3DC8" w:rsidRDefault="00534A2B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4A2B" w:rsidRPr="00A83A64" w14:paraId="315570F6" w14:textId="77777777" w:rsidTr="0074514B">
        <w:tc>
          <w:tcPr>
            <w:tcW w:w="2293" w:type="pct"/>
          </w:tcPr>
          <w:p w14:paraId="630EECD6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ที.เค.เอส.สยามเพรส แมเนจเม้นท์ จำกัด</w:t>
            </w:r>
          </w:p>
        </w:tc>
        <w:tc>
          <w:tcPr>
            <w:tcW w:w="559" w:type="pct"/>
          </w:tcPr>
          <w:p w14:paraId="4EA0C447" w14:textId="4928595C" w:rsidR="00534A2B" w:rsidRPr="00A83A64" w:rsidRDefault="00EE28FC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93B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894</w:t>
            </w:r>
          </w:p>
        </w:tc>
        <w:tc>
          <w:tcPr>
            <w:tcW w:w="154" w:type="pct"/>
          </w:tcPr>
          <w:p w14:paraId="0896BF46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A348DFD" w14:textId="24907859" w:rsidR="00534A2B" w:rsidRPr="00CD3DC8" w:rsidRDefault="00CD3DC8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D3D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34A2B" w:rsidRPr="00CD3D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D3D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451</w:t>
            </w:r>
          </w:p>
        </w:tc>
        <w:tc>
          <w:tcPr>
            <w:tcW w:w="146" w:type="pct"/>
          </w:tcPr>
          <w:p w14:paraId="6D37E72B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4AC48AC" w14:textId="7BCED09F" w:rsidR="00534A2B" w:rsidRPr="00A83A64" w:rsidRDefault="00EE28FC" w:rsidP="00EE2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93B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894</w:t>
            </w:r>
          </w:p>
        </w:tc>
        <w:tc>
          <w:tcPr>
            <w:tcW w:w="135" w:type="pct"/>
          </w:tcPr>
          <w:p w14:paraId="306C9F44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5226B0B2" w14:textId="726B2C97" w:rsidR="00534A2B" w:rsidRPr="00CD3DC8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D3D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34A2B" w:rsidRPr="00CD3D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D3D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451</w:t>
            </w:r>
          </w:p>
        </w:tc>
      </w:tr>
      <w:tr w:rsidR="003C3F7F" w:rsidRPr="00A83A64" w14:paraId="5B2CEF85" w14:textId="77777777" w:rsidTr="0074514B">
        <w:tc>
          <w:tcPr>
            <w:tcW w:w="2293" w:type="pct"/>
          </w:tcPr>
          <w:p w14:paraId="58010FD3" w14:textId="2011C62A" w:rsidR="003C3F7F" w:rsidRPr="00A83A64" w:rsidRDefault="003C3F7F" w:rsidP="003C3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Synnex Technology International Corporation</w:t>
            </w:r>
          </w:p>
        </w:tc>
        <w:tc>
          <w:tcPr>
            <w:tcW w:w="559" w:type="pct"/>
          </w:tcPr>
          <w:p w14:paraId="3BC90412" w14:textId="5D9C0C05" w:rsidR="003C3F7F" w:rsidRDefault="003C3F7F" w:rsidP="003C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</w:tcPr>
          <w:p w14:paraId="29ADE807" w14:textId="77777777" w:rsidR="003C3F7F" w:rsidRPr="00A83A64" w:rsidRDefault="003C3F7F" w:rsidP="003C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FAB24F2" w14:textId="50419A55" w:rsidR="003C3F7F" w:rsidRPr="00CD3DC8" w:rsidRDefault="003C3F7F" w:rsidP="003C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</w:p>
        </w:tc>
        <w:tc>
          <w:tcPr>
            <w:tcW w:w="146" w:type="pct"/>
          </w:tcPr>
          <w:p w14:paraId="33B50792" w14:textId="77777777" w:rsidR="003C3F7F" w:rsidRPr="00A83A64" w:rsidRDefault="003C3F7F" w:rsidP="003C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2F03399" w14:textId="42A7FC7F" w:rsidR="003C3F7F" w:rsidRDefault="003C3F7F" w:rsidP="003C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5" w:type="pct"/>
          </w:tcPr>
          <w:p w14:paraId="13F839F8" w14:textId="77777777" w:rsidR="003C3F7F" w:rsidRPr="00A83A64" w:rsidRDefault="003C3F7F" w:rsidP="003C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34D49A37" w14:textId="06048E30" w:rsidR="003C3F7F" w:rsidRPr="00CD3DC8" w:rsidRDefault="003C3F7F" w:rsidP="003C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3D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</w:p>
        </w:tc>
      </w:tr>
      <w:tr w:rsidR="003C3F7F" w:rsidRPr="00A83A64" w14:paraId="25F62240" w14:textId="77777777" w:rsidTr="0074514B">
        <w:tc>
          <w:tcPr>
            <w:tcW w:w="2293" w:type="pct"/>
          </w:tcPr>
          <w:p w14:paraId="1E9B2954" w14:textId="25CBD768" w:rsidR="003C3F7F" w:rsidRPr="00A83A64" w:rsidRDefault="003C3F7F" w:rsidP="003C3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โกไฟว์ จำกัด</w:t>
            </w:r>
          </w:p>
        </w:tc>
        <w:tc>
          <w:tcPr>
            <w:tcW w:w="559" w:type="pct"/>
          </w:tcPr>
          <w:p w14:paraId="418D3D9A" w14:textId="442A6850" w:rsidR="003C3F7F" w:rsidRDefault="003C3F7F" w:rsidP="003C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302</w:t>
            </w:r>
          </w:p>
        </w:tc>
        <w:tc>
          <w:tcPr>
            <w:tcW w:w="154" w:type="pct"/>
          </w:tcPr>
          <w:p w14:paraId="62811EBA" w14:textId="77777777" w:rsidR="003C3F7F" w:rsidRPr="00A83A64" w:rsidRDefault="003C3F7F" w:rsidP="003C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E84A0FC" w14:textId="52B0CF78" w:rsidR="003C3F7F" w:rsidRPr="00CD3DC8" w:rsidRDefault="003C3F7F" w:rsidP="003C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3D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1120AE1B" w14:textId="77777777" w:rsidR="003C3F7F" w:rsidRPr="00A83A64" w:rsidRDefault="003C3F7F" w:rsidP="003C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2DC3EB05" w14:textId="0F2E0EED" w:rsidR="003C3F7F" w:rsidRDefault="003C3F7F" w:rsidP="003C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302</w:t>
            </w:r>
          </w:p>
        </w:tc>
        <w:tc>
          <w:tcPr>
            <w:tcW w:w="135" w:type="pct"/>
          </w:tcPr>
          <w:p w14:paraId="501BF4E9" w14:textId="77777777" w:rsidR="003C3F7F" w:rsidRPr="00A83A64" w:rsidRDefault="003C3F7F" w:rsidP="003C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5B8F5D2B" w14:textId="3D4BC697" w:rsidR="003C3F7F" w:rsidRPr="00CD3DC8" w:rsidRDefault="003C3F7F" w:rsidP="003C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3D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C3F7F" w:rsidRPr="00A83A64" w14:paraId="56F7AE8F" w14:textId="77777777" w:rsidTr="0074514B">
        <w:tc>
          <w:tcPr>
            <w:tcW w:w="2293" w:type="pct"/>
          </w:tcPr>
          <w:p w14:paraId="35DB4E1B" w14:textId="77777777" w:rsidR="003C3F7F" w:rsidRPr="00A83A64" w:rsidRDefault="003C3F7F" w:rsidP="003C3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39503940" w14:textId="77777777" w:rsidR="003C3F7F" w:rsidRPr="00A83A64" w:rsidRDefault="003C3F7F" w:rsidP="003C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2,196</w:t>
            </w:r>
          </w:p>
        </w:tc>
        <w:tc>
          <w:tcPr>
            <w:tcW w:w="154" w:type="pct"/>
          </w:tcPr>
          <w:p w14:paraId="55B1251D" w14:textId="77777777" w:rsidR="003C3F7F" w:rsidRPr="00A83A64" w:rsidRDefault="003C3F7F" w:rsidP="003C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7E9B3B6" w14:textId="0C5A618F" w:rsidR="003C3F7F" w:rsidRPr="00CD3DC8" w:rsidRDefault="003C3F7F" w:rsidP="003C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D3D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</w:t>
            </w:r>
          </w:p>
        </w:tc>
        <w:tc>
          <w:tcPr>
            <w:tcW w:w="146" w:type="pct"/>
          </w:tcPr>
          <w:p w14:paraId="2BA00F5B" w14:textId="77777777" w:rsidR="003C3F7F" w:rsidRPr="00A83A64" w:rsidRDefault="003C3F7F" w:rsidP="003C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3679DF6A" w14:textId="20FEF5E6" w:rsidR="003C3F7F" w:rsidRPr="00A83A64" w:rsidRDefault="003C3F7F" w:rsidP="003C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3,517</w:t>
            </w:r>
          </w:p>
        </w:tc>
        <w:tc>
          <w:tcPr>
            <w:tcW w:w="135" w:type="pct"/>
          </w:tcPr>
          <w:p w14:paraId="7C7CB8AD" w14:textId="77777777" w:rsidR="003C3F7F" w:rsidRPr="00A83A64" w:rsidRDefault="003C3F7F" w:rsidP="003C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57C5B683" w14:textId="04FFD5F6" w:rsidR="003C3F7F" w:rsidRPr="00CD3DC8" w:rsidRDefault="003C3F7F" w:rsidP="003C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D3D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5,010</w:t>
            </w:r>
          </w:p>
        </w:tc>
      </w:tr>
    </w:tbl>
    <w:p w14:paraId="76F07E29" w14:textId="77777777" w:rsidR="00D639BA" w:rsidRDefault="00D639BA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3"/>
        <w:gridCol w:w="1073"/>
        <w:gridCol w:w="274"/>
        <w:gridCol w:w="1089"/>
        <w:gridCol w:w="276"/>
        <w:gridCol w:w="1089"/>
        <w:gridCol w:w="280"/>
        <w:gridCol w:w="1036"/>
      </w:tblGrid>
      <w:tr w:rsidR="00824224" w:rsidRPr="00A83A64" w14:paraId="506AD80B" w14:textId="77777777" w:rsidTr="006B6B2B">
        <w:tc>
          <w:tcPr>
            <w:tcW w:w="2293" w:type="pct"/>
          </w:tcPr>
          <w:p w14:paraId="0324DF69" w14:textId="77777777" w:rsidR="00824224" w:rsidRPr="00A83A64" w:rsidRDefault="00824224" w:rsidP="00365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9" w:type="pct"/>
            <w:gridSpan w:val="3"/>
          </w:tcPr>
          <w:p w14:paraId="389B8401" w14:textId="77777777" w:rsidR="00824224" w:rsidRPr="00A83A64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123F16F" w14:textId="77777777" w:rsidR="00824224" w:rsidRPr="00A83A64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pct"/>
            <w:gridSpan w:val="3"/>
          </w:tcPr>
          <w:p w14:paraId="1AF1FC5A" w14:textId="77777777" w:rsidR="00824224" w:rsidRPr="00A83A64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4A2B" w:rsidRPr="00A83A64" w14:paraId="5E88C0C6" w14:textId="77777777" w:rsidTr="0074514B">
        <w:tc>
          <w:tcPr>
            <w:tcW w:w="2293" w:type="pct"/>
          </w:tcPr>
          <w:p w14:paraId="2DEF058C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8" w:type="pct"/>
          </w:tcPr>
          <w:p w14:paraId="45B4A6BF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5" w:type="pct"/>
          </w:tcPr>
          <w:p w14:paraId="3E6DD3E4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66697E4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6" w:type="pct"/>
          </w:tcPr>
          <w:p w14:paraId="78DDB2EF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C266200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8" w:type="pct"/>
          </w:tcPr>
          <w:p w14:paraId="178A787D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363D08D6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534A2B" w:rsidRPr="00A83A64" w14:paraId="6033A11A" w14:textId="77777777" w:rsidTr="0074514B">
        <w:tc>
          <w:tcPr>
            <w:tcW w:w="2293" w:type="pct"/>
          </w:tcPr>
          <w:p w14:paraId="3F584D43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568" w:type="pct"/>
          </w:tcPr>
          <w:p w14:paraId="3998DB4E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5" w:type="pct"/>
          </w:tcPr>
          <w:p w14:paraId="3822229E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096D4BA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6" w:type="pct"/>
          </w:tcPr>
          <w:p w14:paraId="056BA86F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E295B08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8" w:type="pct"/>
          </w:tcPr>
          <w:p w14:paraId="6395F7ED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0B553DE1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534A2B" w:rsidRPr="00A83A64" w14:paraId="7794FB8C" w14:textId="77777777" w:rsidTr="006B6B2B">
        <w:tc>
          <w:tcPr>
            <w:tcW w:w="2293" w:type="pct"/>
          </w:tcPr>
          <w:p w14:paraId="37B83D69" w14:textId="77777777" w:rsidR="00534A2B" w:rsidRPr="00D639BA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7" w:type="pct"/>
            <w:gridSpan w:val="7"/>
          </w:tcPr>
          <w:p w14:paraId="3218AC41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4A2B" w:rsidRPr="00A83A64" w14:paraId="7C8ABD27" w14:textId="77777777" w:rsidTr="0074514B">
        <w:tc>
          <w:tcPr>
            <w:tcW w:w="2293" w:type="pct"/>
          </w:tcPr>
          <w:p w14:paraId="29832412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8" w:type="pct"/>
          </w:tcPr>
          <w:p w14:paraId="270B83E8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FD02C0D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7036E794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55F1886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2C3C749E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652A41F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4B6F011E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3DC8" w:rsidRPr="00A83A64" w14:paraId="667176E6" w14:textId="77777777" w:rsidTr="0074514B">
        <w:tc>
          <w:tcPr>
            <w:tcW w:w="2293" w:type="pct"/>
          </w:tcPr>
          <w:p w14:paraId="71877887" w14:textId="77777777" w:rsidR="00CD3DC8" w:rsidRPr="00A83A64" w:rsidRDefault="00CD3DC8" w:rsidP="00CD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พริซึ่ม โซลูชั่นส์ จำกัด</w:t>
            </w:r>
          </w:p>
        </w:tc>
        <w:tc>
          <w:tcPr>
            <w:tcW w:w="568" w:type="pct"/>
          </w:tcPr>
          <w:p w14:paraId="7527BA84" w14:textId="77777777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102B5450" w14:textId="77777777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94E4C5D" w14:textId="77777777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7BD47AAD" w14:textId="77777777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21733875" w14:textId="77777777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181</w:t>
            </w:r>
          </w:p>
        </w:tc>
        <w:tc>
          <w:tcPr>
            <w:tcW w:w="148" w:type="pct"/>
          </w:tcPr>
          <w:p w14:paraId="5C49B2D9" w14:textId="77777777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125F2094" w14:textId="5844118D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CD3DC8" w:rsidRPr="00A83A64" w14:paraId="0DF50659" w14:textId="77777777" w:rsidTr="0074514B">
        <w:tc>
          <w:tcPr>
            <w:tcW w:w="2293" w:type="pct"/>
          </w:tcPr>
          <w:p w14:paraId="29EB4B0B" w14:textId="77777777" w:rsidR="00CD3DC8" w:rsidRPr="00D639BA" w:rsidRDefault="00CD3DC8" w:rsidP="00CD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8" w:type="pct"/>
          </w:tcPr>
          <w:p w14:paraId="42AAB7A4" w14:textId="77777777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2A53F5D5" w14:textId="77777777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720AAB64" w14:textId="77777777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E5E1251" w14:textId="77777777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9F171FD" w14:textId="77777777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5EAEB21A" w14:textId="77777777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6EF37C50" w14:textId="77777777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3DC8" w:rsidRPr="00A83A64" w14:paraId="02B41458" w14:textId="77777777" w:rsidTr="0074514B">
        <w:tc>
          <w:tcPr>
            <w:tcW w:w="2293" w:type="pct"/>
          </w:tcPr>
          <w:p w14:paraId="0C012C6C" w14:textId="77777777" w:rsidR="00CD3DC8" w:rsidRPr="00A83A64" w:rsidRDefault="00CD3DC8" w:rsidP="00CD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68" w:type="pct"/>
          </w:tcPr>
          <w:p w14:paraId="2411E588" w14:textId="77777777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D9F5205" w14:textId="77777777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41A6BD3" w14:textId="77777777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4A7479B" w14:textId="77777777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072E9DC" w14:textId="77777777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338293FC" w14:textId="77777777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3373F613" w14:textId="77777777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3DC8" w:rsidRPr="00A83A64" w14:paraId="51BE17D6" w14:textId="77777777" w:rsidTr="0074514B">
        <w:tc>
          <w:tcPr>
            <w:tcW w:w="2293" w:type="pct"/>
          </w:tcPr>
          <w:p w14:paraId="517D147D" w14:textId="77777777" w:rsidR="00CD3DC8" w:rsidRPr="00A83A64" w:rsidRDefault="00CD3DC8" w:rsidP="00CD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ที.เค.เอส.สยามเพรส แมเนจเม้นท์ จำกัด</w:t>
            </w:r>
          </w:p>
        </w:tc>
        <w:tc>
          <w:tcPr>
            <w:tcW w:w="568" w:type="pct"/>
          </w:tcPr>
          <w:p w14:paraId="4687D2CF" w14:textId="77777777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483</w:t>
            </w:r>
          </w:p>
        </w:tc>
        <w:tc>
          <w:tcPr>
            <w:tcW w:w="145" w:type="pct"/>
          </w:tcPr>
          <w:p w14:paraId="63AF200C" w14:textId="77777777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506D45D3" w14:textId="5623A39D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6" w:type="pct"/>
          </w:tcPr>
          <w:p w14:paraId="0B1C84D9" w14:textId="77777777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0214076" w14:textId="77777777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483</w:t>
            </w:r>
          </w:p>
        </w:tc>
        <w:tc>
          <w:tcPr>
            <w:tcW w:w="148" w:type="pct"/>
          </w:tcPr>
          <w:p w14:paraId="76B2E194" w14:textId="77777777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4784EE7D" w14:textId="65F2278F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CD3DC8" w:rsidRPr="00A83A64" w14:paraId="26087B18" w14:textId="77777777" w:rsidTr="0074514B">
        <w:tc>
          <w:tcPr>
            <w:tcW w:w="2293" w:type="pct"/>
          </w:tcPr>
          <w:p w14:paraId="04A55233" w14:textId="77777777" w:rsidR="00CD3DC8" w:rsidRPr="00A83A64" w:rsidRDefault="00CD3DC8" w:rsidP="00CD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554F1FC1" w14:textId="77777777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483</w:t>
            </w:r>
          </w:p>
        </w:tc>
        <w:tc>
          <w:tcPr>
            <w:tcW w:w="145" w:type="pct"/>
          </w:tcPr>
          <w:p w14:paraId="578215EA" w14:textId="77777777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348F93F1" w14:textId="0B99B59C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46" w:type="pct"/>
          </w:tcPr>
          <w:p w14:paraId="032B478A" w14:textId="77777777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2E643B72" w14:textId="0C31C08A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664</w:t>
            </w:r>
          </w:p>
        </w:tc>
        <w:tc>
          <w:tcPr>
            <w:tcW w:w="148" w:type="pct"/>
          </w:tcPr>
          <w:p w14:paraId="564954BD" w14:textId="77777777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5644BCB6" w14:textId="1B77DCBF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1,408</w:t>
            </w:r>
          </w:p>
        </w:tc>
      </w:tr>
    </w:tbl>
    <w:p w14:paraId="2E670D8E" w14:textId="77777777" w:rsidR="0024548F" w:rsidRDefault="0024548F" w:rsidP="0099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27FBF27" w14:textId="77777777" w:rsidR="00F57925" w:rsidRPr="00A83A64" w:rsidRDefault="00F57925" w:rsidP="00F57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83A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39D50858" w14:textId="77777777" w:rsidR="00F57925" w:rsidRPr="00A83A64" w:rsidRDefault="00F57925" w:rsidP="00F57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CADF541" w14:textId="77777777" w:rsidR="00F57925" w:rsidRPr="002C5FCE" w:rsidRDefault="00F57925" w:rsidP="00F57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C5FC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สัญญาว่าจ้างการบริการทางด้านเทคนิค</w:t>
      </w:r>
      <w:r w:rsidRPr="002C5FCE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78A69DEB" w14:textId="77777777" w:rsidR="00F57925" w:rsidRPr="002C5FCE" w:rsidRDefault="00F57925" w:rsidP="00F57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B054260" w14:textId="77777777" w:rsidR="00F57925" w:rsidRPr="00A83A64" w:rsidRDefault="00F57925" w:rsidP="00F57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C5FCE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ในเดือนมกราคม </w:t>
      </w:r>
      <w:r w:rsidRPr="002C5FCE">
        <w:rPr>
          <w:rFonts w:asciiTheme="majorBidi" w:hAnsiTheme="majorBidi" w:cstheme="majorBidi"/>
          <w:spacing w:val="-2"/>
          <w:sz w:val="30"/>
          <w:szCs w:val="30"/>
        </w:rPr>
        <w:t xml:space="preserve">2563 </w:t>
      </w:r>
      <w:r w:rsidRPr="002C5FCE">
        <w:rPr>
          <w:rFonts w:asciiTheme="majorBidi" w:hAnsiTheme="majorBidi" w:cstheme="majorBidi"/>
          <w:spacing w:val="-2"/>
          <w:sz w:val="30"/>
          <w:szCs w:val="30"/>
          <w:cs/>
        </w:rPr>
        <w:t>บริษัทได้ทำสัญญาว่าจ้างการบริการทางด้านเทคนิคก่อนและหลังการขายแก่สินค้าที่ผู้รับบริการเป็นผู้จัดจำหน่ายกับบริษัท</w:t>
      </w:r>
      <w:r w:rsidRPr="002C5FCE">
        <w:rPr>
          <w:rFonts w:asciiTheme="majorBidi" w:hAnsiTheme="majorBidi" w:cstheme="majorBidi" w:hint="cs"/>
          <w:spacing w:val="-2"/>
          <w:sz w:val="30"/>
          <w:szCs w:val="30"/>
          <w:cs/>
        </w:rPr>
        <w:t>ย่อย ใน</w:t>
      </w:r>
      <w:r w:rsidRPr="002C5FCE">
        <w:rPr>
          <w:rFonts w:asciiTheme="majorBidi" w:hAnsiTheme="majorBidi" w:cstheme="majorBidi"/>
          <w:spacing w:val="-2"/>
          <w:sz w:val="30"/>
          <w:szCs w:val="30"/>
          <w:cs/>
        </w:rPr>
        <w:t>อัตรา</w:t>
      </w:r>
      <w:r w:rsidRPr="002C5FCE">
        <w:rPr>
          <w:rFonts w:asciiTheme="majorBidi" w:hAnsiTheme="majorBidi" w:cstheme="majorBidi" w:hint="cs"/>
          <w:spacing w:val="-2"/>
          <w:sz w:val="30"/>
          <w:szCs w:val="30"/>
          <w:cs/>
        </w:rPr>
        <w:t>เดือนละ</w:t>
      </w:r>
      <w:r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2C5FCE">
        <w:rPr>
          <w:rFonts w:asciiTheme="majorBidi" w:hAnsiTheme="majorBidi"/>
          <w:spacing w:val="-2"/>
          <w:sz w:val="30"/>
          <w:szCs w:val="30"/>
          <w:cs/>
        </w:rPr>
        <w:t>850</w:t>
      </w:r>
      <w:r>
        <w:rPr>
          <w:rFonts w:asciiTheme="majorBidi" w:hAnsiTheme="majorBidi"/>
          <w:spacing w:val="-2"/>
          <w:sz w:val="30"/>
          <w:szCs w:val="30"/>
        </w:rPr>
        <w:t>,</w:t>
      </w:r>
      <w:r w:rsidRPr="002C5FCE">
        <w:rPr>
          <w:rFonts w:asciiTheme="majorBidi" w:hAnsiTheme="majorBidi"/>
          <w:spacing w:val="-2"/>
          <w:sz w:val="30"/>
          <w:szCs w:val="30"/>
          <w:cs/>
        </w:rPr>
        <w:t>00</w:t>
      </w:r>
      <w:r w:rsidRPr="002C5FCE">
        <w:rPr>
          <w:rFonts w:asciiTheme="majorBidi" w:hAnsiTheme="majorBidi" w:cstheme="majorBidi"/>
          <w:spacing w:val="-2"/>
          <w:sz w:val="30"/>
          <w:szCs w:val="30"/>
        </w:rPr>
        <w:t>0</w:t>
      </w:r>
      <w:r w:rsidRPr="002C5FC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2C5FCE">
        <w:rPr>
          <w:rFonts w:asciiTheme="majorBidi" w:hAnsiTheme="majorBidi" w:hint="cs"/>
          <w:spacing w:val="-2"/>
          <w:sz w:val="30"/>
          <w:szCs w:val="30"/>
          <w:cs/>
        </w:rPr>
        <w:t xml:space="preserve">บาท </w:t>
      </w:r>
      <w:r w:rsidRPr="002C5FCE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กำหนดระยะเวลา </w:t>
      </w:r>
      <w:r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2C5FC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ปีตั้งแต่วันที่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1</w:t>
      </w:r>
      <w:r w:rsidRPr="002C5FC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มกราคม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 </w:t>
      </w:r>
      <w:r w:rsidRPr="002C5FCE">
        <w:rPr>
          <w:rFonts w:asciiTheme="majorBidi" w:hAnsiTheme="majorBidi" w:cstheme="majorBidi"/>
          <w:spacing w:val="-2"/>
          <w:sz w:val="30"/>
          <w:szCs w:val="30"/>
          <w:cs/>
        </w:rPr>
        <w:t>256</w:t>
      </w:r>
      <w:r w:rsidRPr="002C5FCE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2C5FC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ถึงวันที่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31</w:t>
      </w:r>
      <w:r w:rsidRPr="002C5FC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C5FCE">
        <w:rPr>
          <w:rFonts w:asciiTheme="majorBidi" w:hAnsiTheme="majorBidi" w:cstheme="majorBidi"/>
          <w:spacing w:val="-2"/>
          <w:sz w:val="30"/>
          <w:szCs w:val="30"/>
          <w:cs/>
        </w:rPr>
        <w:t>256</w:t>
      </w:r>
      <w:r w:rsidRPr="002C5FCE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2C5FC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สัญญาดังกล่าวสามารถขอบอกเลิกก่อนครบกำหนด</w:t>
      </w:r>
      <w:r w:rsidRPr="002C5FC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C5FCE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หากฝ่ายใดฝ่ายหนึ่งแจ้งให้ทราบล่วงหน้าเป็นลายลักษณ์อักษรอย่างน้อย </w:t>
      </w:r>
      <w:r w:rsidRPr="002C5FCE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Pr="002C5FCE">
        <w:rPr>
          <w:rFonts w:asciiTheme="majorBidi" w:hAnsiTheme="majorBidi" w:cstheme="majorBidi"/>
          <w:spacing w:val="-2"/>
          <w:sz w:val="30"/>
          <w:szCs w:val="30"/>
          <w:cs/>
        </w:rPr>
        <w:t>วัน</w:t>
      </w:r>
    </w:p>
    <w:p w14:paraId="03D0160D" w14:textId="77777777" w:rsidR="00F57925" w:rsidRDefault="00F57925" w:rsidP="00F57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0EA9489" w14:textId="77777777" w:rsidR="00F57925" w:rsidRPr="005B0BD4" w:rsidRDefault="00F57925" w:rsidP="00F57925">
      <w:pPr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B0BD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สัญญาเช่าอาคารและบริการอื่นๆ</w:t>
      </w:r>
    </w:p>
    <w:p w14:paraId="2251453B" w14:textId="77777777" w:rsidR="00F57925" w:rsidRPr="005B0BD4" w:rsidRDefault="00F57925" w:rsidP="00F57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22D9ACC5" w14:textId="77777777" w:rsidR="00F57925" w:rsidRPr="00A83A64" w:rsidRDefault="00F57925" w:rsidP="00F57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C5FCE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ในเดือนมกราคม </w:t>
      </w:r>
      <w:r w:rsidRPr="002C5FCE">
        <w:rPr>
          <w:rFonts w:asciiTheme="majorBidi" w:hAnsiTheme="majorBidi" w:cstheme="majorBidi"/>
          <w:spacing w:val="-2"/>
          <w:sz w:val="30"/>
          <w:szCs w:val="30"/>
        </w:rPr>
        <w:t xml:space="preserve">2563 </w:t>
      </w:r>
      <w:r w:rsidRPr="00E82596">
        <w:rPr>
          <w:rFonts w:asciiTheme="majorBidi" w:hAnsiTheme="majorBidi"/>
          <w:spacing w:val="-2"/>
          <w:sz w:val="30"/>
          <w:szCs w:val="30"/>
          <w:cs/>
        </w:rPr>
        <w:t>บริษัทได้ทำสัญญาให้เช่าอาคารและบริการอื่นๆกับ</w:t>
      </w:r>
      <w:r w:rsidRPr="002C5FCE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Pr="002C5FC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ย่อย </w:t>
      </w:r>
      <w:r w:rsidRPr="00E82596">
        <w:rPr>
          <w:rFonts w:asciiTheme="majorBidi" w:hAnsiTheme="majorBidi"/>
          <w:spacing w:val="-2"/>
          <w:sz w:val="30"/>
          <w:szCs w:val="30"/>
          <w:cs/>
        </w:rPr>
        <w:t>โดยกำหนดอัตราค่าเช่าและบริการอื่นๆ ในอัตรา</w:t>
      </w:r>
      <w:r>
        <w:rPr>
          <w:rFonts w:asciiTheme="majorBidi" w:hAnsiTheme="majorBidi" w:hint="cs"/>
          <w:spacing w:val="-2"/>
          <w:sz w:val="30"/>
          <w:szCs w:val="30"/>
          <w:cs/>
        </w:rPr>
        <w:t>เดือน</w:t>
      </w:r>
      <w:r w:rsidRPr="00E82596">
        <w:rPr>
          <w:rFonts w:asciiTheme="majorBidi" w:hAnsiTheme="majorBidi"/>
          <w:spacing w:val="-2"/>
          <w:sz w:val="30"/>
          <w:szCs w:val="30"/>
          <w:cs/>
        </w:rPr>
        <w:t>ละ</w:t>
      </w:r>
      <w:r>
        <w:rPr>
          <w:rFonts w:asciiTheme="majorBidi" w:hAnsiTheme="majorBidi"/>
          <w:spacing w:val="-2"/>
          <w:sz w:val="30"/>
          <w:szCs w:val="30"/>
        </w:rPr>
        <w:t xml:space="preserve"> 42</w:t>
      </w:r>
      <w:r w:rsidRPr="002C5FCE">
        <w:rPr>
          <w:rFonts w:asciiTheme="majorBidi" w:hAnsiTheme="majorBidi" w:cstheme="majorBidi"/>
          <w:spacing w:val="-2"/>
          <w:sz w:val="30"/>
          <w:szCs w:val="30"/>
        </w:rPr>
        <w:t>,</w:t>
      </w:r>
      <w:r>
        <w:rPr>
          <w:rFonts w:asciiTheme="majorBidi" w:hAnsiTheme="majorBidi" w:cstheme="majorBidi"/>
          <w:spacing w:val="-2"/>
          <w:sz w:val="30"/>
          <w:szCs w:val="30"/>
        </w:rPr>
        <w:t>000</w:t>
      </w:r>
      <w:r w:rsidRPr="002C5FC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2C5FCE">
        <w:rPr>
          <w:rFonts w:asciiTheme="majorBidi" w:hAnsiTheme="majorBidi" w:hint="cs"/>
          <w:spacing w:val="-2"/>
          <w:sz w:val="30"/>
          <w:szCs w:val="30"/>
          <w:cs/>
        </w:rPr>
        <w:t xml:space="preserve">บาท </w:t>
      </w:r>
      <w:r w:rsidRPr="00E82596">
        <w:rPr>
          <w:rFonts w:asciiTheme="majorBidi" w:hAnsiTheme="majorBidi"/>
          <w:spacing w:val="-2"/>
          <w:sz w:val="30"/>
          <w:szCs w:val="30"/>
          <w:cs/>
        </w:rPr>
        <w:t xml:space="preserve">กำหนดระยะเวลา </w:t>
      </w:r>
      <w:r w:rsidRPr="00E82596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E82596">
        <w:rPr>
          <w:rFonts w:asciiTheme="majorBidi" w:hAnsiTheme="majorBidi"/>
          <w:spacing w:val="-2"/>
          <w:sz w:val="30"/>
          <w:szCs w:val="30"/>
          <w:cs/>
        </w:rPr>
        <w:t xml:space="preserve">ปี ตั้งแต่วันที่ </w:t>
      </w:r>
      <w:r w:rsidRPr="00E82596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E82596">
        <w:rPr>
          <w:rFonts w:asciiTheme="majorBidi" w:hAnsiTheme="majorBidi"/>
          <w:spacing w:val="-2"/>
          <w:sz w:val="30"/>
          <w:szCs w:val="30"/>
          <w:cs/>
        </w:rPr>
        <w:t xml:space="preserve">มกราคม </w:t>
      </w:r>
      <w:r w:rsidRPr="00E82596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E8259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82596">
        <w:rPr>
          <w:rFonts w:asciiTheme="majorBidi" w:hAnsiTheme="majorBidi"/>
          <w:spacing w:val="-2"/>
          <w:sz w:val="30"/>
          <w:szCs w:val="30"/>
          <w:cs/>
        </w:rPr>
        <w:t xml:space="preserve">ถึงวันที่ </w:t>
      </w:r>
      <w:r w:rsidRPr="00E82596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E82596">
        <w:rPr>
          <w:rFonts w:asciiTheme="majorBidi" w:hAnsiTheme="majorBidi"/>
          <w:spacing w:val="-2"/>
          <w:sz w:val="30"/>
          <w:szCs w:val="30"/>
          <w:cs/>
        </w:rPr>
        <w:t xml:space="preserve">ธันวาคม </w:t>
      </w:r>
      <w:r w:rsidRPr="00E82596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E8259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82596">
        <w:rPr>
          <w:rFonts w:asciiTheme="majorBidi" w:hAnsiTheme="majorBidi"/>
          <w:spacing w:val="-2"/>
          <w:sz w:val="30"/>
          <w:szCs w:val="30"/>
          <w:cs/>
        </w:rPr>
        <w:t xml:space="preserve">สัญญาดังกล่าวสามารถต่ออายุสัญญาได้อัตโนมัติอีก </w:t>
      </w:r>
      <w:r w:rsidRPr="00E82596">
        <w:rPr>
          <w:rFonts w:asciiTheme="majorBidi" w:hAnsiTheme="majorBidi" w:cstheme="majorBidi"/>
          <w:spacing w:val="-2"/>
          <w:sz w:val="30"/>
          <w:szCs w:val="30"/>
        </w:rPr>
        <w:t xml:space="preserve">3 </w:t>
      </w:r>
      <w:r w:rsidRPr="00E82596">
        <w:rPr>
          <w:rFonts w:asciiTheme="majorBidi" w:hAnsiTheme="majorBidi"/>
          <w:spacing w:val="-2"/>
          <w:sz w:val="30"/>
          <w:szCs w:val="30"/>
          <w:cs/>
        </w:rPr>
        <w:t>ปี เว้นแต่ฝ่ายหนึ่งฝ่ายใดแจ้งให้ทราบหรือมีความตั้งใจที่จะยกเลิกสัญญา</w:t>
      </w:r>
    </w:p>
    <w:p w14:paraId="13C5CE39" w14:textId="77777777" w:rsidR="00DC52C3" w:rsidRDefault="00DC52C3" w:rsidP="00DC5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26850D37" w14:textId="77777777" w:rsidR="003E6A5C" w:rsidRPr="00DC52C3" w:rsidRDefault="003E6A5C" w:rsidP="00082EA9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DC52C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14:paraId="5958CCC6" w14:textId="77777777" w:rsidR="00470803" w:rsidRPr="00A83A64" w:rsidRDefault="00470803" w:rsidP="004708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2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62"/>
        <w:gridCol w:w="854"/>
        <w:gridCol w:w="1040"/>
        <w:gridCol w:w="271"/>
        <w:gridCol w:w="1080"/>
        <w:gridCol w:w="271"/>
        <w:gridCol w:w="1076"/>
        <w:gridCol w:w="271"/>
        <w:gridCol w:w="1071"/>
      </w:tblGrid>
      <w:tr w:rsidR="00470803" w:rsidRPr="00A83A64" w14:paraId="6DE38469" w14:textId="77777777" w:rsidTr="00470803">
        <w:tc>
          <w:tcPr>
            <w:tcW w:w="1808" w:type="pct"/>
          </w:tcPr>
          <w:p w14:paraId="3EB4A0F2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9" w:type="pct"/>
          </w:tcPr>
          <w:p w14:paraId="328F35A9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6" w:type="pct"/>
            <w:gridSpan w:val="3"/>
          </w:tcPr>
          <w:p w14:paraId="3B0A74C1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1B2DDA38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pct"/>
            <w:gridSpan w:val="3"/>
          </w:tcPr>
          <w:p w14:paraId="49196278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4A2B" w:rsidRPr="00A83A64" w14:paraId="502B303D" w14:textId="77777777" w:rsidTr="00470803">
        <w:tc>
          <w:tcPr>
            <w:tcW w:w="1808" w:type="pct"/>
          </w:tcPr>
          <w:p w14:paraId="4C5BA2C9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9" w:type="pct"/>
          </w:tcPr>
          <w:p w14:paraId="7280CF8F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14:paraId="52A79949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6" w:type="pct"/>
          </w:tcPr>
          <w:p w14:paraId="02B05493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41A930B8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6" w:type="pct"/>
          </w:tcPr>
          <w:p w14:paraId="12BEC7DC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C05F234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6" w:type="pct"/>
          </w:tcPr>
          <w:p w14:paraId="4B297FF8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21F2716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534A2B" w:rsidRPr="00A83A64" w14:paraId="01596388" w14:textId="77777777" w:rsidTr="00470803">
        <w:tc>
          <w:tcPr>
            <w:tcW w:w="1808" w:type="pct"/>
          </w:tcPr>
          <w:p w14:paraId="23E6654F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9" w:type="pct"/>
          </w:tcPr>
          <w:p w14:paraId="58C956AC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59" w:type="pct"/>
          </w:tcPr>
          <w:p w14:paraId="3F0EEF8F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57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6" w:type="pct"/>
          </w:tcPr>
          <w:p w14:paraId="3B090A14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64D485E4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57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6" w:type="pct"/>
          </w:tcPr>
          <w:p w14:paraId="482179DB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74CB454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57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6" w:type="pct"/>
          </w:tcPr>
          <w:p w14:paraId="64AED853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22ADD1E1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57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534A2B" w:rsidRPr="00A83A64" w14:paraId="61BA4988" w14:textId="77777777" w:rsidTr="00470803">
        <w:tc>
          <w:tcPr>
            <w:tcW w:w="1808" w:type="pct"/>
          </w:tcPr>
          <w:p w14:paraId="5D4C141F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9" w:type="pct"/>
          </w:tcPr>
          <w:p w14:paraId="4AACE08C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32" w:type="pct"/>
            <w:gridSpan w:val="7"/>
          </w:tcPr>
          <w:p w14:paraId="652F46C1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50D2" w:rsidRPr="00A83A64" w14:paraId="0FF757B0" w14:textId="77777777" w:rsidTr="00470803">
        <w:tc>
          <w:tcPr>
            <w:tcW w:w="1808" w:type="pct"/>
          </w:tcPr>
          <w:p w14:paraId="42A3C411" w14:textId="77777777" w:rsidR="004150D2" w:rsidRPr="00A83A64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459" w:type="pct"/>
          </w:tcPr>
          <w:p w14:paraId="1FA59BF7" w14:textId="77777777" w:rsidR="004150D2" w:rsidRPr="00A83A64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59" w:type="pct"/>
            <w:shd w:val="clear" w:color="auto" w:fill="auto"/>
          </w:tcPr>
          <w:p w14:paraId="2F5D19C4" w14:textId="77777777" w:rsidR="004150D2" w:rsidRPr="005B0BD4" w:rsidRDefault="004150D2" w:rsidP="004150D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788</w:t>
            </w:r>
          </w:p>
        </w:tc>
        <w:tc>
          <w:tcPr>
            <w:tcW w:w="146" w:type="pct"/>
            <w:shd w:val="clear" w:color="auto" w:fill="auto"/>
          </w:tcPr>
          <w:p w14:paraId="21B22F2D" w14:textId="77777777" w:rsidR="004150D2" w:rsidRPr="00A83A64" w:rsidRDefault="004150D2" w:rsidP="0041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BC882F3" w14:textId="77777777" w:rsidR="004150D2" w:rsidRPr="00A83A64" w:rsidRDefault="004150D2" w:rsidP="004150D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4,255</w:t>
            </w:r>
          </w:p>
        </w:tc>
        <w:tc>
          <w:tcPr>
            <w:tcW w:w="146" w:type="pct"/>
            <w:shd w:val="clear" w:color="auto" w:fill="auto"/>
          </w:tcPr>
          <w:p w14:paraId="6654878E" w14:textId="77777777" w:rsidR="004150D2" w:rsidRPr="00A83A64" w:rsidRDefault="004150D2" w:rsidP="0041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3E14646" w14:textId="77777777" w:rsidR="004150D2" w:rsidRPr="00AB3417" w:rsidRDefault="004150D2" w:rsidP="004150D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1A8A">
              <w:rPr>
                <w:rFonts w:ascii="Angsana New" w:hAnsi="Angsana New"/>
                <w:sz w:val="30"/>
                <w:szCs w:val="30"/>
                <w:lang w:val="en-US" w:bidi="th-TH"/>
              </w:rPr>
              <w:t>37,408</w:t>
            </w:r>
          </w:p>
        </w:tc>
        <w:tc>
          <w:tcPr>
            <w:tcW w:w="146" w:type="pct"/>
          </w:tcPr>
          <w:p w14:paraId="0451D6A8" w14:textId="77777777" w:rsidR="004150D2" w:rsidRPr="00A83A64" w:rsidRDefault="004150D2" w:rsidP="0041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6" w:type="pct"/>
          </w:tcPr>
          <w:p w14:paraId="52A49BBC" w14:textId="77777777" w:rsidR="004150D2" w:rsidRPr="00A83A64" w:rsidRDefault="004150D2" w:rsidP="004150D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31,320</w:t>
            </w:r>
          </w:p>
        </w:tc>
      </w:tr>
      <w:tr w:rsidR="004150D2" w:rsidRPr="00A83A64" w14:paraId="757F4166" w14:textId="77777777" w:rsidTr="00470803">
        <w:tc>
          <w:tcPr>
            <w:tcW w:w="1808" w:type="pct"/>
          </w:tcPr>
          <w:p w14:paraId="1EEBACFE" w14:textId="77777777" w:rsidR="004150D2" w:rsidRPr="00A83A64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59" w:type="pct"/>
          </w:tcPr>
          <w:p w14:paraId="52584CA3" w14:textId="77777777" w:rsidR="004150D2" w:rsidRPr="00A83A64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14:paraId="2080E42E" w14:textId="77777777" w:rsidR="004150D2" w:rsidRPr="005B0BD4" w:rsidRDefault="004150D2" w:rsidP="004150D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0141E4">
              <w:rPr>
                <w:rFonts w:ascii="Angsana New" w:hAnsi="Angsana New"/>
                <w:sz w:val="30"/>
                <w:szCs w:val="30"/>
              </w:rPr>
              <w:t>5,995,079</w:t>
            </w:r>
          </w:p>
        </w:tc>
        <w:tc>
          <w:tcPr>
            <w:tcW w:w="146" w:type="pct"/>
            <w:shd w:val="clear" w:color="auto" w:fill="auto"/>
          </w:tcPr>
          <w:p w14:paraId="0BBE7FD2" w14:textId="77777777" w:rsidR="004150D2" w:rsidRPr="00A83A64" w:rsidRDefault="004150D2" w:rsidP="0041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263A5D3A" w14:textId="77777777" w:rsidR="004150D2" w:rsidRPr="00A83A64" w:rsidRDefault="004150D2" w:rsidP="004150D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5,862,801</w:t>
            </w:r>
          </w:p>
        </w:tc>
        <w:tc>
          <w:tcPr>
            <w:tcW w:w="146" w:type="pct"/>
            <w:shd w:val="clear" w:color="auto" w:fill="auto"/>
          </w:tcPr>
          <w:p w14:paraId="28174DEB" w14:textId="77777777" w:rsidR="004150D2" w:rsidRPr="00A83A64" w:rsidRDefault="004150D2" w:rsidP="0041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2114EDAA" w14:textId="77777777" w:rsidR="004150D2" w:rsidRPr="00B93444" w:rsidRDefault="004150D2" w:rsidP="004150D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0141E4">
              <w:rPr>
                <w:rFonts w:ascii="Angsana New" w:hAnsi="Angsana New"/>
                <w:sz w:val="30"/>
                <w:szCs w:val="30"/>
              </w:rPr>
              <w:t>5,953,121</w:t>
            </w:r>
          </w:p>
        </w:tc>
        <w:tc>
          <w:tcPr>
            <w:tcW w:w="146" w:type="pct"/>
          </w:tcPr>
          <w:p w14:paraId="3AEE5C90" w14:textId="77777777" w:rsidR="004150D2" w:rsidRPr="00A83A64" w:rsidRDefault="004150D2" w:rsidP="0041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6561D6ED" w14:textId="77777777" w:rsidR="004150D2" w:rsidRPr="00A83A64" w:rsidRDefault="004150D2" w:rsidP="004150D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5,835,54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150D2" w:rsidRPr="00A83A64" w14:paraId="1CCE32F1" w14:textId="77777777" w:rsidTr="00470803">
        <w:tc>
          <w:tcPr>
            <w:tcW w:w="1808" w:type="pct"/>
          </w:tcPr>
          <w:p w14:paraId="2DFCD733" w14:textId="77777777" w:rsidR="004150D2" w:rsidRPr="00A83A64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9" w:type="pct"/>
          </w:tcPr>
          <w:p w14:paraId="57D87DCB" w14:textId="77777777" w:rsidR="004150D2" w:rsidRPr="00A83A64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shd w:val="clear" w:color="auto" w:fill="auto"/>
          </w:tcPr>
          <w:p w14:paraId="275EAC6A" w14:textId="77777777" w:rsidR="004150D2" w:rsidRPr="005B0BD4" w:rsidRDefault="004150D2" w:rsidP="004150D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5,995,867</w:t>
            </w:r>
          </w:p>
        </w:tc>
        <w:tc>
          <w:tcPr>
            <w:tcW w:w="146" w:type="pct"/>
            <w:shd w:val="clear" w:color="auto" w:fill="auto"/>
          </w:tcPr>
          <w:p w14:paraId="760925E9" w14:textId="77777777" w:rsidR="004150D2" w:rsidRPr="00A83A64" w:rsidRDefault="004150D2" w:rsidP="0041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58005FD1" w14:textId="77777777" w:rsidR="004150D2" w:rsidRPr="00A83A64" w:rsidRDefault="004150D2" w:rsidP="004150D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5,867,056</w:t>
            </w:r>
          </w:p>
        </w:tc>
        <w:tc>
          <w:tcPr>
            <w:tcW w:w="146" w:type="pct"/>
            <w:shd w:val="clear" w:color="auto" w:fill="auto"/>
          </w:tcPr>
          <w:p w14:paraId="2168BEA7" w14:textId="77777777" w:rsidR="004150D2" w:rsidRPr="00A83A64" w:rsidRDefault="004150D2" w:rsidP="0041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4A66CB75" w14:textId="77777777" w:rsidR="004150D2" w:rsidRPr="00ED44EE" w:rsidRDefault="004150D2" w:rsidP="004150D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5,990,529</w:t>
            </w:r>
          </w:p>
        </w:tc>
        <w:tc>
          <w:tcPr>
            <w:tcW w:w="146" w:type="pct"/>
          </w:tcPr>
          <w:p w14:paraId="64982995" w14:textId="77777777" w:rsidR="004150D2" w:rsidRPr="00A83A64" w:rsidRDefault="004150D2" w:rsidP="0041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3C80306A" w14:textId="77777777" w:rsidR="004150D2" w:rsidRPr="00A83A64" w:rsidRDefault="004150D2" w:rsidP="004150D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5,866,86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4150D2" w:rsidRPr="00A83A64" w14:paraId="308D2E28" w14:textId="77777777" w:rsidTr="00470803">
        <w:tc>
          <w:tcPr>
            <w:tcW w:w="1808" w:type="pct"/>
          </w:tcPr>
          <w:p w14:paraId="2D8518A0" w14:textId="77777777" w:rsidR="004150D2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ค่าเผื่อผลขาดทุนจากการด้อยค่า/</w:t>
            </w:r>
          </w:p>
          <w:p w14:paraId="660E7A21" w14:textId="77777777" w:rsidR="004150D2" w:rsidRPr="00A83A64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459" w:type="pct"/>
          </w:tcPr>
          <w:p w14:paraId="5470332E" w14:textId="77777777" w:rsidR="004150D2" w:rsidRPr="00A83A64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14:paraId="6F685AD4" w14:textId="77777777" w:rsidR="004150D2" w:rsidRDefault="004150D2" w:rsidP="004150D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  <w:p w14:paraId="11715F2B" w14:textId="77777777" w:rsidR="004150D2" w:rsidRPr="005B0BD4" w:rsidRDefault="004150D2" w:rsidP="004150D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0141E4">
              <w:rPr>
                <w:rFonts w:ascii="Angsana New" w:hAnsi="Angsana New"/>
                <w:sz w:val="30"/>
                <w:szCs w:val="30"/>
              </w:rPr>
              <w:t>(19</w:t>
            </w:r>
            <w:r w:rsidR="00CC6314">
              <w:rPr>
                <w:rFonts w:ascii="Angsana New" w:hAnsi="Angsana New"/>
                <w:sz w:val="30"/>
                <w:szCs w:val="30"/>
              </w:rPr>
              <w:t>6</w:t>
            </w:r>
            <w:r w:rsidRPr="000141E4">
              <w:rPr>
                <w:rFonts w:ascii="Angsana New" w:hAnsi="Angsana New"/>
                <w:sz w:val="30"/>
                <w:szCs w:val="30"/>
              </w:rPr>
              <w:t>,0</w:t>
            </w:r>
            <w:r w:rsidR="00CC6314">
              <w:rPr>
                <w:rFonts w:ascii="Angsana New" w:hAnsi="Angsana New"/>
                <w:sz w:val="30"/>
                <w:szCs w:val="30"/>
              </w:rPr>
              <w:t>62</w:t>
            </w:r>
            <w:r w:rsidRPr="000141E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455CBAAE" w14:textId="77777777" w:rsidR="004150D2" w:rsidRPr="00A83A64" w:rsidRDefault="004150D2" w:rsidP="0041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117278AF" w14:textId="77777777" w:rsidR="004150D2" w:rsidRDefault="004150D2" w:rsidP="004150D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8C9262" w14:textId="77777777" w:rsidR="004150D2" w:rsidRPr="00A83A64" w:rsidRDefault="004150D2" w:rsidP="004150D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(163,245)</w:t>
            </w:r>
          </w:p>
        </w:tc>
        <w:tc>
          <w:tcPr>
            <w:tcW w:w="146" w:type="pct"/>
            <w:shd w:val="clear" w:color="auto" w:fill="auto"/>
          </w:tcPr>
          <w:p w14:paraId="7ED8BE5F" w14:textId="77777777" w:rsidR="004150D2" w:rsidRPr="00A83A64" w:rsidRDefault="004150D2" w:rsidP="0041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5C0C3D9E" w14:textId="77777777" w:rsidR="004150D2" w:rsidRDefault="004150D2" w:rsidP="004150D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  <w:p w14:paraId="5CA4C105" w14:textId="77777777" w:rsidR="004150D2" w:rsidRPr="00ED44EE" w:rsidRDefault="004150D2" w:rsidP="004150D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0141E4">
              <w:rPr>
                <w:rFonts w:ascii="Angsana New" w:hAnsi="Angsana New"/>
                <w:sz w:val="30"/>
                <w:szCs w:val="30"/>
              </w:rPr>
              <w:t>(187,801)</w:t>
            </w:r>
          </w:p>
        </w:tc>
        <w:tc>
          <w:tcPr>
            <w:tcW w:w="146" w:type="pct"/>
          </w:tcPr>
          <w:p w14:paraId="378DC8DD" w14:textId="77777777" w:rsidR="004150D2" w:rsidRPr="00A83A64" w:rsidRDefault="004150D2" w:rsidP="0041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55F9D47" w14:textId="77777777" w:rsidR="004150D2" w:rsidRDefault="004150D2" w:rsidP="004150D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218236" w14:textId="77777777" w:rsidR="004150D2" w:rsidRPr="00A83A64" w:rsidRDefault="004150D2" w:rsidP="004150D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(156,003)</w:t>
            </w:r>
          </w:p>
        </w:tc>
      </w:tr>
      <w:tr w:rsidR="004150D2" w:rsidRPr="00A83A64" w14:paraId="3A7D90EB" w14:textId="77777777" w:rsidTr="00470803">
        <w:tc>
          <w:tcPr>
            <w:tcW w:w="1808" w:type="pct"/>
          </w:tcPr>
          <w:p w14:paraId="33307485" w14:textId="77777777" w:rsidR="004150D2" w:rsidRPr="00A83A64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59" w:type="pct"/>
          </w:tcPr>
          <w:p w14:paraId="64F2F0CD" w14:textId="77777777" w:rsidR="004150D2" w:rsidRPr="00A83A64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0CC42F" w14:textId="77777777" w:rsidR="004150D2" w:rsidRPr="005B0BD4" w:rsidRDefault="004150D2" w:rsidP="004150D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1E4">
              <w:rPr>
                <w:rFonts w:ascii="Angsana New" w:hAnsi="Angsana New"/>
                <w:b/>
                <w:bCs/>
                <w:sz w:val="30"/>
                <w:szCs w:val="30"/>
              </w:rPr>
              <w:t>5,</w:t>
            </w:r>
            <w:r w:rsidR="00CC6314">
              <w:rPr>
                <w:rFonts w:ascii="Angsana New" w:hAnsi="Angsana New"/>
                <w:b/>
                <w:bCs/>
                <w:sz w:val="30"/>
                <w:szCs w:val="30"/>
              </w:rPr>
              <w:t>799,805</w:t>
            </w:r>
          </w:p>
        </w:tc>
        <w:tc>
          <w:tcPr>
            <w:tcW w:w="146" w:type="pct"/>
            <w:shd w:val="clear" w:color="auto" w:fill="auto"/>
          </w:tcPr>
          <w:p w14:paraId="1FCF2581" w14:textId="77777777" w:rsidR="004150D2" w:rsidRPr="00A83A64" w:rsidRDefault="004150D2" w:rsidP="0041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E84F3" w14:textId="77777777" w:rsidR="004150D2" w:rsidRPr="00A83A64" w:rsidRDefault="004150D2" w:rsidP="004150D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5,703,811</w:t>
            </w:r>
          </w:p>
        </w:tc>
        <w:tc>
          <w:tcPr>
            <w:tcW w:w="146" w:type="pct"/>
            <w:shd w:val="clear" w:color="auto" w:fill="auto"/>
          </w:tcPr>
          <w:p w14:paraId="3B9F5C3B" w14:textId="77777777" w:rsidR="004150D2" w:rsidRPr="00A83A64" w:rsidRDefault="004150D2" w:rsidP="0041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A22A3C" w14:textId="77777777" w:rsidR="004150D2" w:rsidRPr="00ED44EE" w:rsidRDefault="004150D2" w:rsidP="004150D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1E4">
              <w:rPr>
                <w:rFonts w:ascii="Angsana New" w:hAnsi="Angsana New"/>
                <w:b/>
                <w:bCs/>
                <w:sz w:val="30"/>
                <w:szCs w:val="30"/>
              </w:rPr>
              <w:t>5,802,728</w:t>
            </w:r>
          </w:p>
        </w:tc>
        <w:tc>
          <w:tcPr>
            <w:tcW w:w="146" w:type="pct"/>
          </w:tcPr>
          <w:p w14:paraId="473B21BA" w14:textId="77777777" w:rsidR="004150D2" w:rsidRPr="00A83A64" w:rsidRDefault="004150D2" w:rsidP="0041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4289C5FF" w14:textId="77777777" w:rsidR="004150D2" w:rsidRPr="00A83A64" w:rsidRDefault="004150D2" w:rsidP="004150D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5,710,86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4150D2" w:rsidRPr="00A83A64" w14:paraId="41A2C6CA" w14:textId="77777777" w:rsidTr="00470803">
        <w:tc>
          <w:tcPr>
            <w:tcW w:w="1808" w:type="pct"/>
          </w:tcPr>
          <w:p w14:paraId="7E2D5392" w14:textId="77777777" w:rsidR="004150D2" w:rsidRPr="00A83A64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" w:type="pct"/>
          </w:tcPr>
          <w:p w14:paraId="2BEBFDD4" w14:textId="77777777" w:rsidR="004150D2" w:rsidRPr="00A83A64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1775762D" w14:textId="77777777" w:rsidR="004150D2" w:rsidRPr="005B0BD4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0434CC1" w14:textId="77777777" w:rsidR="004150D2" w:rsidRPr="00A83A64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00E448A1" w14:textId="77777777" w:rsidR="004150D2" w:rsidRPr="00A83A64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0C30B06" w14:textId="77777777" w:rsidR="004150D2" w:rsidRPr="00A83A64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658ACA68" w14:textId="77777777" w:rsidR="004150D2" w:rsidRPr="00ED44EE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883EC4C" w14:textId="77777777" w:rsidR="004150D2" w:rsidRPr="00A83A64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80CE465" w14:textId="77777777" w:rsidR="004150D2" w:rsidRPr="00A83A64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50D2" w:rsidRPr="00A83A64" w14:paraId="7508B7D1" w14:textId="77777777" w:rsidTr="00470803">
        <w:tc>
          <w:tcPr>
            <w:tcW w:w="1808" w:type="pct"/>
          </w:tcPr>
          <w:p w14:paraId="1CB113E5" w14:textId="77777777" w:rsidR="004150D2" w:rsidRPr="00A83A64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59" w:type="pct"/>
          </w:tcPr>
          <w:p w14:paraId="5054E9DE" w14:textId="77777777" w:rsidR="004150D2" w:rsidRPr="00A83A64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649CD3E5" w14:textId="77777777" w:rsidR="004150D2" w:rsidRPr="005B0BD4" w:rsidRDefault="004150D2" w:rsidP="004150D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1C4F6D">
              <w:rPr>
                <w:rFonts w:ascii="Angsana New" w:hAnsi="Angsana New"/>
                <w:sz w:val="30"/>
                <w:szCs w:val="30"/>
              </w:rPr>
              <w:t>5,73</w:t>
            </w:r>
            <w:r w:rsidR="00CC6314">
              <w:rPr>
                <w:rFonts w:ascii="Angsana New" w:hAnsi="Angsana New"/>
                <w:sz w:val="30"/>
                <w:szCs w:val="30"/>
              </w:rPr>
              <w:t>5,</w:t>
            </w:r>
            <w:r w:rsidR="00557746">
              <w:rPr>
                <w:rFonts w:ascii="Angsana New" w:hAnsi="Angsana New"/>
                <w:sz w:val="30"/>
                <w:szCs w:val="30"/>
              </w:rPr>
              <w:t>811</w:t>
            </w:r>
          </w:p>
        </w:tc>
        <w:tc>
          <w:tcPr>
            <w:tcW w:w="146" w:type="pct"/>
          </w:tcPr>
          <w:p w14:paraId="6F79E7C2" w14:textId="77777777" w:rsidR="004150D2" w:rsidRPr="00A83A64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32BCE913" w14:textId="77777777" w:rsidR="004150D2" w:rsidRPr="00A83A64" w:rsidRDefault="004150D2" w:rsidP="004150D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5,606,482</w:t>
            </w:r>
          </w:p>
        </w:tc>
        <w:tc>
          <w:tcPr>
            <w:tcW w:w="146" w:type="pct"/>
          </w:tcPr>
          <w:p w14:paraId="14465173" w14:textId="77777777" w:rsidR="004150D2" w:rsidRPr="00A83A64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68AF708E" w14:textId="77777777" w:rsidR="004150D2" w:rsidRPr="00ED44EE" w:rsidRDefault="004150D2" w:rsidP="004150D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1C4F6D">
              <w:rPr>
                <w:rFonts w:ascii="Angsana New" w:hAnsi="Angsana New"/>
                <w:sz w:val="30"/>
                <w:szCs w:val="30"/>
              </w:rPr>
              <w:t>5,740,380</w:t>
            </w:r>
          </w:p>
        </w:tc>
        <w:tc>
          <w:tcPr>
            <w:tcW w:w="146" w:type="pct"/>
          </w:tcPr>
          <w:p w14:paraId="2D7DF83D" w14:textId="77777777" w:rsidR="004150D2" w:rsidRPr="00A83A64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54A91147" w14:textId="77777777" w:rsidR="004150D2" w:rsidRPr="00A83A64" w:rsidRDefault="004150D2" w:rsidP="004150D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5,615,43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150D2" w:rsidRPr="00A83A64" w14:paraId="5CAC5A3C" w14:textId="77777777" w:rsidTr="00470803">
        <w:tc>
          <w:tcPr>
            <w:tcW w:w="1808" w:type="pct"/>
          </w:tcPr>
          <w:p w14:paraId="6A80C3C3" w14:textId="77777777" w:rsidR="004150D2" w:rsidRPr="00A83A64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59" w:type="pct"/>
          </w:tcPr>
          <w:p w14:paraId="68E2ECF9" w14:textId="77777777" w:rsidR="004150D2" w:rsidRPr="00A83A64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64AA0431" w14:textId="77777777" w:rsidR="004150D2" w:rsidRPr="005A7FEB" w:rsidRDefault="004150D2" w:rsidP="004150D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C4F6D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557746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1C4F6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57746">
              <w:rPr>
                <w:rFonts w:ascii="Angsana New" w:hAnsi="Angsana New"/>
                <w:sz w:val="30"/>
                <w:szCs w:val="30"/>
                <w:lang w:val="en-US" w:bidi="th-TH"/>
              </w:rPr>
              <w:t>994</w:t>
            </w:r>
          </w:p>
        </w:tc>
        <w:tc>
          <w:tcPr>
            <w:tcW w:w="146" w:type="pct"/>
          </w:tcPr>
          <w:p w14:paraId="696FAFAE" w14:textId="77777777" w:rsidR="004150D2" w:rsidRPr="00A83A64" w:rsidRDefault="004150D2" w:rsidP="004150D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7CB384EB" w14:textId="77777777" w:rsidR="004150D2" w:rsidRPr="00A83A64" w:rsidRDefault="004150D2" w:rsidP="004150D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97,329</w:t>
            </w:r>
          </w:p>
        </w:tc>
        <w:tc>
          <w:tcPr>
            <w:tcW w:w="146" w:type="pct"/>
          </w:tcPr>
          <w:p w14:paraId="0DFF1BFE" w14:textId="77777777" w:rsidR="004150D2" w:rsidRPr="00A83A64" w:rsidRDefault="004150D2" w:rsidP="004150D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0EE1930D" w14:textId="77777777" w:rsidR="004150D2" w:rsidRPr="005A7FEB" w:rsidRDefault="004150D2" w:rsidP="004150D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C4F6D">
              <w:rPr>
                <w:rFonts w:ascii="Angsana New" w:hAnsi="Angsana New"/>
                <w:sz w:val="30"/>
                <w:szCs w:val="30"/>
                <w:lang w:val="en-US" w:bidi="th-TH"/>
              </w:rPr>
              <w:t>62,348</w:t>
            </w:r>
          </w:p>
        </w:tc>
        <w:tc>
          <w:tcPr>
            <w:tcW w:w="146" w:type="pct"/>
          </w:tcPr>
          <w:p w14:paraId="7ED320E7" w14:textId="77777777" w:rsidR="004150D2" w:rsidRPr="00A83A64" w:rsidRDefault="004150D2" w:rsidP="004150D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04A22D31" w14:textId="77777777" w:rsidR="004150D2" w:rsidRPr="00A83A64" w:rsidRDefault="004150D2" w:rsidP="004150D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95,430</w:t>
            </w:r>
          </w:p>
        </w:tc>
      </w:tr>
      <w:tr w:rsidR="004150D2" w:rsidRPr="00A83A64" w14:paraId="0312C133" w14:textId="77777777" w:rsidTr="00470803">
        <w:tc>
          <w:tcPr>
            <w:tcW w:w="1808" w:type="pct"/>
          </w:tcPr>
          <w:p w14:paraId="5B0E9ACB" w14:textId="77777777" w:rsidR="004150D2" w:rsidRPr="00A83A64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9" w:type="pct"/>
          </w:tcPr>
          <w:p w14:paraId="5A554645" w14:textId="77777777" w:rsidR="004150D2" w:rsidRPr="00A83A64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1475ADD2" w14:textId="77777777" w:rsidR="004150D2" w:rsidRPr="005A7FEB" w:rsidRDefault="004150D2" w:rsidP="004150D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C4F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</w:t>
            </w:r>
            <w:r w:rsidR="00CC631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799,805</w:t>
            </w:r>
          </w:p>
        </w:tc>
        <w:tc>
          <w:tcPr>
            <w:tcW w:w="146" w:type="pct"/>
          </w:tcPr>
          <w:p w14:paraId="019A0239" w14:textId="77777777" w:rsidR="004150D2" w:rsidRPr="00A83A64" w:rsidRDefault="004150D2" w:rsidP="004150D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0C53E947" w14:textId="77777777" w:rsidR="004150D2" w:rsidRPr="00A83A64" w:rsidRDefault="004150D2" w:rsidP="004150D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5,703,811</w:t>
            </w:r>
          </w:p>
        </w:tc>
        <w:tc>
          <w:tcPr>
            <w:tcW w:w="146" w:type="pct"/>
          </w:tcPr>
          <w:p w14:paraId="0A28EE7D" w14:textId="77777777" w:rsidR="004150D2" w:rsidRPr="00A83A64" w:rsidRDefault="004150D2" w:rsidP="004150D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5F51D809" w14:textId="77777777" w:rsidR="004150D2" w:rsidRPr="005A7FEB" w:rsidRDefault="004150D2" w:rsidP="004150D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C4F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5,802,728</w:t>
            </w:r>
          </w:p>
        </w:tc>
        <w:tc>
          <w:tcPr>
            <w:tcW w:w="146" w:type="pct"/>
          </w:tcPr>
          <w:p w14:paraId="61D9B050" w14:textId="77777777" w:rsidR="004150D2" w:rsidRPr="00A83A64" w:rsidRDefault="004150D2" w:rsidP="004150D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74DE9E4" w14:textId="77777777" w:rsidR="004150D2" w:rsidRPr="00A83A64" w:rsidRDefault="004150D2" w:rsidP="004150D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5,710,86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</w:tr>
      <w:tr w:rsidR="004150D2" w:rsidRPr="00A83A64" w14:paraId="4A57D460" w14:textId="77777777" w:rsidTr="005C20B0">
        <w:trPr>
          <w:trHeight w:val="170"/>
        </w:trPr>
        <w:tc>
          <w:tcPr>
            <w:tcW w:w="1808" w:type="pct"/>
          </w:tcPr>
          <w:p w14:paraId="018A6E44" w14:textId="77777777" w:rsidR="004150D2" w:rsidRPr="00A83A64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" w:type="pct"/>
          </w:tcPr>
          <w:p w14:paraId="36B4C4AD" w14:textId="77777777" w:rsidR="004150D2" w:rsidRPr="00A83A64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double" w:sz="4" w:space="0" w:color="auto"/>
            </w:tcBorders>
          </w:tcPr>
          <w:p w14:paraId="4FEA047F" w14:textId="77777777" w:rsidR="004150D2" w:rsidRPr="00690BDF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FBB5932" w14:textId="77777777" w:rsidR="004150D2" w:rsidRPr="00A83A64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3159C3EF" w14:textId="77777777" w:rsidR="004150D2" w:rsidRPr="00A83A64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BBE6976" w14:textId="77777777" w:rsidR="004150D2" w:rsidRPr="00A83A64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32E0B234" w14:textId="77777777" w:rsidR="004150D2" w:rsidRPr="00690BDF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12142AA" w14:textId="77777777" w:rsidR="004150D2" w:rsidRPr="00A83A64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2407626E" w14:textId="77777777" w:rsidR="004150D2" w:rsidRPr="00A83A64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3528" w:rsidRPr="00A83A64" w14:paraId="60ECDA53" w14:textId="77777777" w:rsidTr="00490D11">
        <w:tc>
          <w:tcPr>
            <w:tcW w:w="1808" w:type="pct"/>
          </w:tcPr>
          <w:p w14:paraId="42E83A0D" w14:textId="77777777" w:rsidR="00D53528" w:rsidRPr="00A83A64" w:rsidRDefault="00D53528" w:rsidP="00490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9" w:type="pct"/>
          </w:tcPr>
          <w:p w14:paraId="6207E71A" w14:textId="77777777" w:rsidR="00D53528" w:rsidRPr="00A83A64" w:rsidRDefault="00D53528" w:rsidP="00490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6" w:type="pct"/>
            <w:gridSpan w:val="3"/>
          </w:tcPr>
          <w:p w14:paraId="6439BD3D" w14:textId="77777777" w:rsidR="00D53528" w:rsidRPr="00A83A64" w:rsidRDefault="00D53528" w:rsidP="00490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161DC37A" w14:textId="77777777" w:rsidR="00D53528" w:rsidRPr="00A83A64" w:rsidRDefault="00D53528" w:rsidP="00490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pct"/>
            <w:gridSpan w:val="3"/>
          </w:tcPr>
          <w:p w14:paraId="0EE0CB88" w14:textId="77777777" w:rsidR="00D53528" w:rsidRPr="00A83A64" w:rsidRDefault="00D53528" w:rsidP="00490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3528" w:rsidRPr="00A83A64" w14:paraId="454AD0E2" w14:textId="77777777" w:rsidTr="005C20B0">
        <w:trPr>
          <w:trHeight w:val="170"/>
        </w:trPr>
        <w:tc>
          <w:tcPr>
            <w:tcW w:w="1808" w:type="pct"/>
          </w:tcPr>
          <w:p w14:paraId="6EB376BD" w14:textId="77777777" w:rsidR="00D53528" w:rsidRPr="00D53528" w:rsidRDefault="00D53528" w:rsidP="00D5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59" w:type="pct"/>
          </w:tcPr>
          <w:p w14:paraId="75DF235F" w14:textId="77777777" w:rsidR="00D53528" w:rsidRPr="00A83A64" w:rsidRDefault="00D53528" w:rsidP="00D5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0C5CF750" w14:textId="60DCE728" w:rsidR="00D53528" w:rsidRPr="00A83A64" w:rsidRDefault="00D53528" w:rsidP="00D5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6" w:type="pct"/>
          </w:tcPr>
          <w:p w14:paraId="65887F05" w14:textId="77777777" w:rsidR="00D53528" w:rsidRPr="00A83A64" w:rsidRDefault="00D53528" w:rsidP="00D5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407DBD2E" w14:textId="159CD37C" w:rsidR="00D53528" w:rsidRPr="00A83A64" w:rsidRDefault="00D53528" w:rsidP="00D5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6" w:type="pct"/>
          </w:tcPr>
          <w:p w14:paraId="32CF69CD" w14:textId="77777777" w:rsidR="00D53528" w:rsidRPr="00A83A64" w:rsidRDefault="00D53528" w:rsidP="00D5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A1A9A03" w14:textId="3C69E961" w:rsidR="00D53528" w:rsidRPr="00A83A64" w:rsidRDefault="00D53528" w:rsidP="00D5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6" w:type="pct"/>
          </w:tcPr>
          <w:p w14:paraId="49935C4D" w14:textId="77777777" w:rsidR="00D53528" w:rsidRPr="00A83A64" w:rsidRDefault="00D53528" w:rsidP="00D5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3548CF70" w14:textId="462B03F5" w:rsidR="00D53528" w:rsidRPr="00A83A64" w:rsidRDefault="00D53528" w:rsidP="00D5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4150D2" w:rsidRPr="00A83A64" w14:paraId="1D967966" w14:textId="77777777" w:rsidTr="005C20B0">
        <w:trPr>
          <w:trHeight w:val="170"/>
        </w:trPr>
        <w:tc>
          <w:tcPr>
            <w:tcW w:w="1808" w:type="pct"/>
          </w:tcPr>
          <w:p w14:paraId="6D7BED12" w14:textId="77777777" w:rsidR="004150D2" w:rsidRPr="00A83A64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" w:type="pct"/>
          </w:tcPr>
          <w:p w14:paraId="4642BAE2" w14:textId="77777777" w:rsidR="004150D2" w:rsidRPr="00A83A64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2" w:type="pct"/>
            <w:gridSpan w:val="7"/>
          </w:tcPr>
          <w:p w14:paraId="090846F2" w14:textId="77777777" w:rsidR="004150D2" w:rsidRPr="00A83A64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50D2" w:rsidRPr="00A83A64" w14:paraId="5A1F78DC" w14:textId="77777777" w:rsidTr="005C20B0">
        <w:tc>
          <w:tcPr>
            <w:tcW w:w="1808" w:type="pct"/>
          </w:tcPr>
          <w:p w14:paraId="30BBFC79" w14:textId="77777777" w:rsidR="004150D2" w:rsidRPr="00A83A64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</w:tc>
        <w:tc>
          <w:tcPr>
            <w:tcW w:w="459" w:type="pct"/>
          </w:tcPr>
          <w:p w14:paraId="36D16D33" w14:textId="77777777" w:rsidR="004150D2" w:rsidRPr="00A83A64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9" w:type="pct"/>
          </w:tcPr>
          <w:p w14:paraId="1B56FCB2" w14:textId="77777777" w:rsidR="004150D2" w:rsidRPr="00391310" w:rsidRDefault="004150D2" w:rsidP="004150D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328F0DC" w14:textId="77777777" w:rsidR="004150D2" w:rsidRPr="00A83A64" w:rsidRDefault="004150D2" w:rsidP="0041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32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04AD0A9B" w14:textId="77777777" w:rsidR="004150D2" w:rsidRPr="00A83A64" w:rsidRDefault="004150D2" w:rsidP="004150D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D7C9853" w14:textId="77777777" w:rsidR="004150D2" w:rsidRPr="00A83A64" w:rsidRDefault="004150D2" w:rsidP="0041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32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2FEC94F3" w14:textId="77777777" w:rsidR="004150D2" w:rsidRPr="00690BDF" w:rsidRDefault="004150D2" w:rsidP="004150D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</w:pPr>
          </w:p>
        </w:tc>
        <w:tc>
          <w:tcPr>
            <w:tcW w:w="146" w:type="pct"/>
          </w:tcPr>
          <w:p w14:paraId="221AFE3A" w14:textId="77777777" w:rsidR="004150D2" w:rsidRPr="00A83A64" w:rsidRDefault="004150D2" w:rsidP="0041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32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097C9A5" w14:textId="77777777" w:rsidR="004150D2" w:rsidRPr="00A83A64" w:rsidRDefault="004150D2" w:rsidP="004150D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50D2" w:rsidRPr="00A83A64" w14:paraId="54720751" w14:textId="77777777" w:rsidTr="008B4F8B">
        <w:tc>
          <w:tcPr>
            <w:tcW w:w="1808" w:type="pct"/>
          </w:tcPr>
          <w:p w14:paraId="046C796D" w14:textId="77777777" w:rsidR="004150D2" w:rsidRPr="00E23367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   งวดสามเดือนสิ้นสุดวันที่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459" w:type="pct"/>
          </w:tcPr>
          <w:p w14:paraId="507AFFF2" w14:textId="77777777" w:rsidR="004150D2" w:rsidRPr="00A83A64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double" w:sz="4" w:space="0" w:color="auto"/>
            </w:tcBorders>
          </w:tcPr>
          <w:p w14:paraId="19B9CD58" w14:textId="77777777" w:rsidR="004150D2" w:rsidRPr="00021D4C" w:rsidRDefault="004150D2" w:rsidP="004150D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8,201</w:t>
            </w:r>
          </w:p>
        </w:tc>
        <w:tc>
          <w:tcPr>
            <w:tcW w:w="146" w:type="pct"/>
          </w:tcPr>
          <w:p w14:paraId="08076810" w14:textId="77777777" w:rsidR="004150D2" w:rsidRPr="00A83A64" w:rsidRDefault="004150D2" w:rsidP="0041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32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1F2FDF0B" w14:textId="77777777" w:rsidR="004150D2" w:rsidRPr="008B4F8B" w:rsidRDefault="004150D2" w:rsidP="004150D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567</w:t>
            </w:r>
          </w:p>
        </w:tc>
        <w:tc>
          <w:tcPr>
            <w:tcW w:w="146" w:type="pct"/>
          </w:tcPr>
          <w:p w14:paraId="0A8C6970" w14:textId="77777777" w:rsidR="004150D2" w:rsidRPr="00E23367" w:rsidRDefault="004150D2" w:rsidP="0041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32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47B5A941" w14:textId="77777777" w:rsidR="004150D2" w:rsidRPr="00E23367" w:rsidRDefault="004150D2" w:rsidP="004150D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8,201</w:t>
            </w:r>
          </w:p>
        </w:tc>
        <w:tc>
          <w:tcPr>
            <w:tcW w:w="146" w:type="pct"/>
          </w:tcPr>
          <w:p w14:paraId="1F2B0BF7" w14:textId="77777777" w:rsidR="004150D2" w:rsidRPr="00E23367" w:rsidRDefault="004150D2" w:rsidP="0041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32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5176C50B" w14:textId="77777777" w:rsidR="004150D2" w:rsidRPr="00E23367" w:rsidRDefault="004150D2" w:rsidP="004150D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711</w:t>
            </w:r>
          </w:p>
        </w:tc>
      </w:tr>
      <w:tr w:rsidR="004150D2" w:rsidRPr="00A83A64" w14:paraId="4BFE2CE8" w14:textId="77777777" w:rsidTr="008B4F8B">
        <w:tc>
          <w:tcPr>
            <w:tcW w:w="1808" w:type="pct"/>
          </w:tcPr>
          <w:p w14:paraId="358FA3D7" w14:textId="77777777" w:rsidR="004150D2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   งวดหกเดือนสิ้นสุดวันที่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459" w:type="pct"/>
          </w:tcPr>
          <w:p w14:paraId="628D3AC8" w14:textId="77777777" w:rsidR="004150D2" w:rsidRPr="00A83A64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double" w:sz="4" w:space="0" w:color="auto"/>
              <w:bottom w:val="double" w:sz="4" w:space="0" w:color="auto"/>
            </w:tcBorders>
          </w:tcPr>
          <w:p w14:paraId="5F14F607" w14:textId="77777777" w:rsidR="004150D2" w:rsidRPr="00021D4C" w:rsidRDefault="004150D2" w:rsidP="004150D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92B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15,075</w:t>
            </w:r>
          </w:p>
        </w:tc>
        <w:tc>
          <w:tcPr>
            <w:tcW w:w="146" w:type="pct"/>
          </w:tcPr>
          <w:p w14:paraId="422F4F8C" w14:textId="77777777" w:rsidR="004150D2" w:rsidRPr="00A83A64" w:rsidRDefault="004150D2" w:rsidP="0041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32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</w:tcPr>
          <w:p w14:paraId="2C0B8201" w14:textId="77777777" w:rsidR="004150D2" w:rsidRPr="00E23367" w:rsidRDefault="004150D2" w:rsidP="004150D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2,822</w:t>
            </w:r>
          </w:p>
        </w:tc>
        <w:tc>
          <w:tcPr>
            <w:tcW w:w="146" w:type="pct"/>
          </w:tcPr>
          <w:p w14:paraId="50873987" w14:textId="77777777" w:rsidR="004150D2" w:rsidRPr="00E23367" w:rsidRDefault="004150D2" w:rsidP="0041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32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  <w:bottom w:val="double" w:sz="4" w:space="0" w:color="auto"/>
            </w:tcBorders>
          </w:tcPr>
          <w:p w14:paraId="6EB6CFB9" w14:textId="77777777" w:rsidR="004150D2" w:rsidRPr="00E23367" w:rsidRDefault="004150D2" w:rsidP="004150D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92B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15,075</w:t>
            </w:r>
          </w:p>
        </w:tc>
        <w:tc>
          <w:tcPr>
            <w:tcW w:w="146" w:type="pct"/>
          </w:tcPr>
          <w:p w14:paraId="764BEAAF" w14:textId="77777777" w:rsidR="004150D2" w:rsidRPr="00E23367" w:rsidRDefault="004150D2" w:rsidP="0041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32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  <w:bottom w:val="double" w:sz="4" w:space="0" w:color="auto"/>
            </w:tcBorders>
          </w:tcPr>
          <w:p w14:paraId="59772CCA" w14:textId="77777777" w:rsidR="004150D2" w:rsidRPr="00E23367" w:rsidRDefault="004150D2" w:rsidP="004150D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2,890</w:t>
            </w:r>
          </w:p>
        </w:tc>
      </w:tr>
    </w:tbl>
    <w:p w14:paraId="710D8CDB" w14:textId="77777777" w:rsidR="00042418" w:rsidRDefault="00042418" w:rsidP="00042418">
      <w:pPr>
        <w:pStyle w:val="Heading1"/>
        <w:keepLines/>
        <w:numPr>
          <w:ilvl w:val="0"/>
          <w:numId w:val="0"/>
        </w:numPr>
        <w:shd w:val="clear" w:color="auto" w:fill="auto"/>
        <w:ind w:left="360" w:right="-45" w:hanging="36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</w:p>
    <w:p w14:paraId="2FE19FD3" w14:textId="77777777" w:rsidR="00042418" w:rsidRDefault="00042418" w:rsidP="00042418">
      <w:pPr>
        <w:rPr>
          <w:lang w:val="th-TH" w:eastAsia="x-none"/>
        </w:rPr>
      </w:pPr>
    </w:p>
    <w:p w14:paraId="7DBD3BA3" w14:textId="77777777" w:rsidR="00DC52C3" w:rsidRDefault="00DC52C3" w:rsidP="00042418">
      <w:pPr>
        <w:rPr>
          <w:lang w:val="th-TH" w:eastAsia="x-none"/>
        </w:rPr>
      </w:pPr>
      <w:r>
        <w:rPr>
          <w:cs/>
          <w:lang w:val="th-TH" w:eastAsia="x-none"/>
        </w:rPr>
        <w:br w:type="page"/>
      </w:r>
    </w:p>
    <w:p w14:paraId="5FA5E22F" w14:textId="77777777" w:rsidR="00AD3628" w:rsidRPr="00A83A64" w:rsidRDefault="005C1ED0" w:rsidP="00AD3628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83A6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เงินให้กู้ยืม</w:t>
      </w:r>
    </w:p>
    <w:p w14:paraId="79E31C95" w14:textId="77777777" w:rsidR="00C52B01" w:rsidRPr="00A83A64" w:rsidRDefault="00C52B01" w:rsidP="00C52B01">
      <w:pPr>
        <w:pStyle w:val="ListParagraph"/>
        <w:ind w:left="340"/>
        <w:rPr>
          <w:rFonts w:asciiTheme="majorBidi" w:hAnsiTheme="majorBidi" w:cstheme="majorBidi"/>
          <w:sz w:val="30"/>
          <w:szCs w:val="30"/>
        </w:rPr>
      </w:pPr>
    </w:p>
    <w:tbl>
      <w:tblPr>
        <w:tblW w:w="98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85"/>
        <w:gridCol w:w="814"/>
        <w:gridCol w:w="967"/>
        <w:gridCol w:w="271"/>
        <w:gridCol w:w="991"/>
        <w:gridCol w:w="273"/>
        <w:gridCol w:w="991"/>
        <w:gridCol w:w="239"/>
        <w:gridCol w:w="983"/>
        <w:gridCol w:w="271"/>
        <w:gridCol w:w="965"/>
        <w:gridCol w:w="289"/>
        <w:gridCol w:w="947"/>
      </w:tblGrid>
      <w:tr w:rsidR="00F911E1" w:rsidRPr="00A83A64" w14:paraId="455B2C93" w14:textId="77777777" w:rsidTr="00F41140">
        <w:tc>
          <w:tcPr>
            <w:tcW w:w="954" w:type="pct"/>
          </w:tcPr>
          <w:p w14:paraId="18CC7578" w14:textId="77777777" w:rsidR="00F911E1" w:rsidRPr="00A83A64" w:rsidRDefault="00F911E1" w:rsidP="0058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412" w:type="pct"/>
          </w:tcPr>
          <w:p w14:paraId="76C34173" w14:textId="77777777" w:rsidR="00F911E1" w:rsidRPr="00A83A64" w:rsidRDefault="00F911E1" w:rsidP="0058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7" w:type="pct"/>
            <w:gridSpan w:val="3"/>
          </w:tcPr>
          <w:p w14:paraId="3BB2D635" w14:textId="77777777" w:rsidR="00F911E1" w:rsidRPr="00A83A64" w:rsidRDefault="00F911E1" w:rsidP="0058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8" w:type="pct"/>
          </w:tcPr>
          <w:p w14:paraId="56D08BCA" w14:textId="77777777" w:rsidR="00F911E1" w:rsidRPr="00A83A64" w:rsidRDefault="00F911E1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9" w:type="pct"/>
            <w:gridSpan w:val="3"/>
          </w:tcPr>
          <w:p w14:paraId="198FAABD" w14:textId="77777777" w:rsidR="00F911E1" w:rsidRPr="00A83A64" w:rsidRDefault="00F911E1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3795CCC8" w14:textId="77777777" w:rsidR="00F911E1" w:rsidRPr="00A83A64" w:rsidRDefault="00F911E1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pct"/>
            <w:gridSpan w:val="3"/>
          </w:tcPr>
          <w:p w14:paraId="08DDF05F" w14:textId="77777777" w:rsidR="00F911E1" w:rsidRPr="00A83A64" w:rsidRDefault="00F911E1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4A2B" w:rsidRPr="00A83A64" w14:paraId="190801AB" w14:textId="77777777" w:rsidTr="00F41140">
        <w:tc>
          <w:tcPr>
            <w:tcW w:w="954" w:type="pct"/>
          </w:tcPr>
          <w:p w14:paraId="55C9E8DB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firstLine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12" w:type="pct"/>
          </w:tcPr>
          <w:p w14:paraId="3DF6F126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9" w:type="pct"/>
          </w:tcPr>
          <w:p w14:paraId="458E259B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7" w:type="pct"/>
          </w:tcPr>
          <w:p w14:paraId="79458D3D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1" w:type="pct"/>
          </w:tcPr>
          <w:p w14:paraId="7C484682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38" w:type="pct"/>
          </w:tcPr>
          <w:p w14:paraId="7BC5D20C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01" w:type="pct"/>
          </w:tcPr>
          <w:p w14:paraId="6F181B0E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1" w:type="pct"/>
          </w:tcPr>
          <w:p w14:paraId="0AD2DC4E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</w:tcPr>
          <w:p w14:paraId="565A4552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37" w:type="pct"/>
          </w:tcPr>
          <w:p w14:paraId="60224257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</w:tcPr>
          <w:p w14:paraId="1D57DE7F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6" w:type="pct"/>
          </w:tcPr>
          <w:p w14:paraId="4EFF6E46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" w:type="pct"/>
          </w:tcPr>
          <w:p w14:paraId="38365FDA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534A2B" w:rsidRPr="00A83A64" w14:paraId="1C8CF6BD" w14:textId="77777777" w:rsidTr="00F41140">
        <w:tc>
          <w:tcPr>
            <w:tcW w:w="954" w:type="pct"/>
          </w:tcPr>
          <w:p w14:paraId="6334BDEF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firstLine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12" w:type="pct"/>
          </w:tcPr>
          <w:p w14:paraId="7967583B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9" w:type="pct"/>
          </w:tcPr>
          <w:p w14:paraId="0CB0CA8B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B71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37" w:type="pct"/>
          </w:tcPr>
          <w:p w14:paraId="7556FAC1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1" w:type="pct"/>
          </w:tcPr>
          <w:p w14:paraId="24DEAA29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B71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38" w:type="pct"/>
          </w:tcPr>
          <w:p w14:paraId="0D32BE0A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1" w:type="pct"/>
          </w:tcPr>
          <w:p w14:paraId="6EB1429F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B71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21" w:type="pct"/>
          </w:tcPr>
          <w:p w14:paraId="2155C86C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</w:tcPr>
          <w:p w14:paraId="72F6980B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B71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37" w:type="pct"/>
          </w:tcPr>
          <w:p w14:paraId="7933E2C4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</w:tcPr>
          <w:p w14:paraId="568F744F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B71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6" w:type="pct"/>
          </w:tcPr>
          <w:p w14:paraId="586DE552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" w:type="pct"/>
          </w:tcPr>
          <w:p w14:paraId="0B0366D7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B71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534A2B" w:rsidRPr="00A83A64" w14:paraId="21B4F1EE" w14:textId="77777777" w:rsidTr="00F41140">
        <w:tc>
          <w:tcPr>
            <w:tcW w:w="954" w:type="pct"/>
          </w:tcPr>
          <w:p w14:paraId="66E25FB7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12" w:type="pct"/>
          </w:tcPr>
          <w:p w14:paraId="157ECC05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7" w:type="pct"/>
            <w:gridSpan w:val="3"/>
          </w:tcPr>
          <w:p w14:paraId="3C659BCE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8" w:type="pct"/>
          </w:tcPr>
          <w:p w14:paraId="21170C53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9" w:type="pct"/>
            <w:gridSpan w:val="7"/>
          </w:tcPr>
          <w:p w14:paraId="0C408181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4A2B" w:rsidRPr="00A83A64" w14:paraId="715EFA1F" w14:textId="77777777" w:rsidTr="00F41140">
        <w:tc>
          <w:tcPr>
            <w:tcW w:w="954" w:type="pct"/>
          </w:tcPr>
          <w:p w14:paraId="35B1F68D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12" w:type="pct"/>
          </w:tcPr>
          <w:p w14:paraId="074C56D1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89" w:type="pct"/>
          </w:tcPr>
          <w:p w14:paraId="16AB505E" w14:textId="77777777" w:rsidR="00534A2B" w:rsidRPr="00857A27" w:rsidRDefault="006E1956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2.15 - 2.25</w:t>
            </w:r>
          </w:p>
        </w:tc>
        <w:tc>
          <w:tcPr>
            <w:tcW w:w="137" w:type="pct"/>
          </w:tcPr>
          <w:p w14:paraId="4536E1B7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1" w:type="pct"/>
          </w:tcPr>
          <w:p w14:paraId="657E12D4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1.9 - 4.1</w:t>
            </w:r>
          </w:p>
        </w:tc>
        <w:tc>
          <w:tcPr>
            <w:tcW w:w="138" w:type="pct"/>
          </w:tcPr>
          <w:p w14:paraId="30A537B1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01" w:type="pct"/>
          </w:tcPr>
          <w:p w14:paraId="4D5651A0" w14:textId="77777777" w:rsidR="00534A2B" w:rsidRPr="00A83A64" w:rsidRDefault="00393D03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1" w:type="pct"/>
          </w:tcPr>
          <w:p w14:paraId="0386362E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</w:tcPr>
          <w:p w14:paraId="4ED92806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137" w:type="pct"/>
          </w:tcPr>
          <w:p w14:paraId="7BE1598C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</w:tcPr>
          <w:p w14:paraId="0F355B3B" w14:textId="77777777" w:rsidR="00534A2B" w:rsidRPr="00393D03" w:rsidRDefault="00393D03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32,000</w:t>
            </w:r>
          </w:p>
        </w:tc>
        <w:tc>
          <w:tcPr>
            <w:tcW w:w="146" w:type="pct"/>
          </w:tcPr>
          <w:p w14:paraId="0CF99438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" w:type="pct"/>
          </w:tcPr>
          <w:p w14:paraId="5DB7DB25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82,000</w:t>
            </w:r>
          </w:p>
        </w:tc>
      </w:tr>
      <w:tr w:rsidR="00534A2B" w:rsidRPr="00A83A64" w14:paraId="57B30A84" w14:textId="77777777" w:rsidTr="00F41140">
        <w:tc>
          <w:tcPr>
            <w:tcW w:w="954" w:type="pct"/>
          </w:tcPr>
          <w:p w14:paraId="63AE75BD" w14:textId="77777777" w:rsidR="00534A2B" w:rsidRPr="000E0713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071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บุคคลและ</w:t>
            </w:r>
            <w:r w:rsidRPr="000E071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12" w:type="pct"/>
          </w:tcPr>
          <w:p w14:paraId="36E7C4E1" w14:textId="77777777" w:rsidR="00534A2B" w:rsidRPr="000E0713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89" w:type="pct"/>
          </w:tcPr>
          <w:p w14:paraId="7478B0D2" w14:textId="77777777" w:rsidR="00534A2B" w:rsidRPr="00E361D5" w:rsidRDefault="00E361D5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2.0 - 6.0</w:t>
            </w:r>
          </w:p>
        </w:tc>
        <w:tc>
          <w:tcPr>
            <w:tcW w:w="137" w:type="pct"/>
          </w:tcPr>
          <w:p w14:paraId="55245443" w14:textId="77777777" w:rsidR="00534A2B" w:rsidRPr="000E0713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1" w:type="pct"/>
          </w:tcPr>
          <w:p w14:paraId="6DC15E70" w14:textId="77777777" w:rsidR="00534A2B" w:rsidRPr="000E0713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0713">
              <w:rPr>
                <w:rFonts w:asciiTheme="majorBidi" w:hAnsiTheme="majorBidi" w:cstheme="majorBidi"/>
                <w:sz w:val="30"/>
                <w:szCs w:val="30"/>
              </w:rPr>
              <w:t>3.5 - 6.0</w:t>
            </w:r>
          </w:p>
        </w:tc>
        <w:tc>
          <w:tcPr>
            <w:tcW w:w="138" w:type="pct"/>
          </w:tcPr>
          <w:p w14:paraId="2E50CF32" w14:textId="77777777" w:rsidR="00534A2B" w:rsidRPr="000E0713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01" w:type="pct"/>
          </w:tcPr>
          <w:p w14:paraId="6D298934" w14:textId="45AAF09C" w:rsidR="00534A2B" w:rsidRPr="000E0713" w:rsidRDefault="00D422EB" w:rsidP="00D422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90D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90D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348</w:t>
            </w:r>
          </w:p>
        </w:tc>
        <w:tc>
          <w:tcPr>
            <w:tcW w:w="121" w:type="pct"/>
          </w:tcPr>
          <w:p w14:paraId="6D817A23" w14:textId="77777777" w:rsidR="00534A2B" w:rsidRPr="000E0713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</w:tcPr>
          <w:p w14:paraId="1B37806F" w14:textId="77777777" w:rsidR="00534A2B" w:rsidRPr="000E0713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E0713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0E07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0E0713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37" w:type="pct"/>
          </w:tcPr>
          <w:p w14:paraId="3B46F592" w14:textId="77777777" w:rsidR="00534A2B" w:rsidRPr="000E0713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</w:tcPr>
          <w:p w14:paraId="2C47B450" w14:textId="27791F86" w:rsidR="00534A2B" w:rsidRPr="00D422EB" w:rsidRDefault="00D422E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90D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90D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6" w:type="pct"/>
          </w:tcPr>
          <w:p w14:paraId="55DD2579" w14:textId="77777777" w:rsidR="00534A2B" w:rsidRPr="000E0713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" w:type="pct"/>
          </w:tcPr>
          <w:p w14:paraId="1FF36694" w14:textId="77777777" w:rsidR="00534A2B" w:rsidRPr="000E0713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E0713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0E07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0E0713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F41140" w:rsidRPr="00A83A64" w14:paraId="646EAD72" w14:textId="77777777" w:rsidTr="00F41140">
        <w:tc>
          <w:tcPr>
            <w:tcW w:w="954" w:type="pct"/>
          </w:tcPr>
          <w:p w14:paraId="7CF8FE00" w14:textId="26C5D555" w:rsidR="00F41140" w:rsidRPr="000E0713" w:rsidRDefault="00F41140" w:rsidP="00F41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0713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412" w:type="pct"/>
          </w:tcPr>
          <w:p w14:paraId="77353EC8" w14:textId="77777777" w:rsidR="00F41140" w:rsidRPr="000E0713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89" w:type="pct"/>
          </w:tcPr>
          <w:p w14:paraId="50B6775D" w14:textId="1E33BB8E" w:rsidR="00F41140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2.0</w:t>
            </w:r>
          </w:p>
        </w:tc>
        <w:tc>
          <w:tcPr>
            <w:tcW w:w="137" w:type="pct"/>
          </w:tcPr>
          <w:p w14:paraId="030E1C9B" w14:textId="77777777" w:rsidR="00F41140" w:rsidRPr="000E0713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1" w:type="pct"/>
          </w:tcPr>
          <w:p w14:paraId="4F6C1669" w14:textId="41AEFD05" w:rsidR="00F41140" w:rsidRPr="000E0713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0713">
              <w:rPr>
                <w:rFonts w:asciiTheme="majorBidi" w:hAnsiTheme="majorBidi" w:cstheme="majorBidi"/>
                <w:sz w:val="30"/>
                <w:szCs w:val="30"/>
              </w:rPr>
              <w:t>2.0</w:t>
            </w:r>
          </w:p>
        </w:tc>
        <w:tc>
          <w:tcPr>
            <w:tcW w:w="138" w:type="pct"/>
          </w:tcPr>
          <w:p w14:paraId="00A4AB84" w14:textId="77777777" w:rsidR="00F41140" w:rsidRPr="000E0713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01" w:type="pct"/>
          </w:tcPr>
          <w:p w14:paraId="4854AA9D" w14:textId="5D4E6040" w:rsidR="00F41140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12,640</w:t>
            </w:r>
          </w:p>
        </w:tc>
        <w:tc>
          <w:tcPr>
            <w:tcW w:w="121" w:type="pct"/>
          </w:tcPr>
          <w:p w14:paraId="732223B2" w14:textId="77777777" w:rsidR="00F41140" w:rsidRPr="000E0713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</w:tcPr>
          <w:p w14:paraId="7FC06716" w14:textId="6A57059A" w:rsidR="00F41140" w:rsidRPr="000E0713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Pr="000E07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E0713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37" w:type="pct"/>
          </w:tcPr>
          <w:p w14:paraId="133FA7EA" w14:textId="77777777" w:rsidR="00F41140" w:rsidRPr="000E0713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</w:tcPr>
          <w:p w14:paraId="0C19654C" w14:textId="7BEC172A" w:rsidR="00F41140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12,640</w:t>
            </w:r>
          </w:p>
        </w:tc>
        <w:tc>
          <w:tcPr>
            <w:tcW w:w="146" w:type="pct"/>
          </w:tcPr>
          <w:p w14:paraId="454FCB4F" w14:textId="77777777" w:rsidR="00F41140" w:rsidRPr="000E0713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" w:type="pct"/>
          </w:tcPr>
          <w:p w14:paraId="2137601B" w14:textId="0ECE78E9" w:rsidR="00F41140" w:rsidRPr="000E0713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Pr="000E07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E0713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F41140" w:rsidRPr="00A83A64" w14:paraId="138A4B03" w14:textId="77777777" w:rsidTr="00F41140">
        <w:tc>
          <w:tcPr>
            <w:tcW w:w="954" w:type="pct"/>
          </w:tcPr>
          <w:p w14:paraId="0AA74020" w14:textId="0E95F4F3" w:rsidR="00F41140" w:rsidRPr="000E0713" w:rsidRDefault="00F41140" w:rsidP="00F41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0713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412" w:type="pct"/>
          </w:tcPr>
          <w:p w14:paraId="4D53BAC1" w14:textId="77777777" w:rsidR="00F41140" w:rsidRPr="00F5580E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9" w:type="pct"/>
          </w:tcPr>
          <w:p w14:paraId="2030619F" w14:textId="77777777" w:rsidR="00F41140" w:rsidRPr="004B6D5D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2.0</w:t>
            </w:r>
          </w:p>
        </w:tc>
        <w:tc>
          <w:tcPr>
            <w:tcW w:w="137" w:type="pct"/>
          </w:tcPr>
          <w:p w14:paraId="7B1DCCA0" w14:textId="77777777" w:rsidR="00F41140" w:rsidRPr="000E0713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1" w:type="pct"/>
          </w:tcPr>
          <w:p w14:paraId="41401B59" w14:textId="77777777" w:rsidR="00F41140" w:rsidRPr="000E0713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0713">
              <w:rPr>
                <w:rFonts w:asciiTheme="majorBidi" w:hAnsiTheme="majorBidi" w:cstheme="majorBidi"/>
                <w:sz w:val="30"/>
                <w:szCs w:val="30"/>
              </w:rPr>
              <w:t>2.0</w:t>
            </w:r>
          </w:p>
        </w:tc>
        <w:tc>
          <w:tcPr>
            <w:tcW w:w="138" w:type="pct"/>
          </w:tcPr>
          <w:p w14:paraId="5365FDAC" w14:textId="77777777" w:rsidR="00F41140" w:rsidRPr="000E0713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</w:tcPr>
          <w:p w14:paraId="0AC18F3F" w14:textId="0C1D5ACA" w:rsidR="00F41140" w:rsidRPr="000E0713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8,640</w:t>
            </w:r>
          </w:p>
        </w:tc>
        <w:tc>
          <w:tcPr>
            <w:tcW w:w="121" w:type="pct"/>
          </w:tcPr>
          <w:p w14:paraId="3EA11C9C" w14:textId="77777777" w:rsidR="00F41140" w:rsidRPr="000E0713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45D35367" w14:textId="345E7D58" w:rsidR="00F41140" w:rsidRPr="000E0713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0E07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 w:rsidRPr="000E071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37" w:type="pct"/>
          </w:tcPr>
          <w:p w14:paraId="5733823D" w14:textId="77777777" w:rsidR="00F41140" w:rsidRPr="000E0713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tcBorders>
              <w:bottom w:val="single" w:sz="4" w:space="0" w:color="auto"/>
            </w:tcBorders>
          </w:tcPr>
          <w:p w14:paraId="6E18469C" w14:textId="397C6F26" w:rsidR="00F41140" w:rsidRPr="000E0713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8,640</w:t>
            </w:r>
          </w:p>
        </w:tc>
        <w:tc>
          <w:tcPr>
            <w:tcW w:w="146" w:type="pct"/>
          </w:tcPr>
          <w:p w14:paraId="3459B074" w14:textId="77777777" w:rsidR="00F41140" w:rsidRPr="000E0713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14:paraId="6FD32DA0" w14:textId="5E60835A" w:rsidR="00F41140" w:rsidRPr="000E0713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0E07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 w:rsidRPr="000E071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F41140" w:rsidRPr="00A83A64" w14:paraId="5B09BBE2" w14:textId="77777777" w:rsidTr="00F41140">
        <w:tc>
          <w:tcPr>
            <w:tcW w:w="954" w:type="pct"/>
          </w:tcPr>
          <w:p w14:paraId="3B6C7D8B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412" w:type="pct"/>
          </w:tcPr>
          <w:p w14:paraId="4C1913F7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</w:tcPr>
          <w:p w14:paraId="791FB5BB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508BC051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1" w:type="pct"/>
          </w:tcPr>
          <w:p w14:paraId="1C5DC728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54AE1A4E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</w:tcPr>
          <w:p w14:paraId="3633F4D5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272,628</w:t>
            </w:r>
          </w:p>
        </w:tc>
        <w:tc>
          <w:tcPr>
            <w:tcW w:w="121" w:type="pct"/>
          </w:tcPr>
          <w:p w14:paraId="024468B3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</w:tcPr>
          <w:p w14:paraId="15713BEC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317,710</w:t>
            </w:r>
          </w:p>
        </w:tc>
        <w:tc>
          <w:tcPr>
            <w:tcW w:w="137" w:type="pct"/>
          </w:tcPr>
          <w:p w14:paraId="34149C9D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double" w:sz="4" w:space="0" w:color="auto"/>
            </w:tcBorders>
          </w:tcPr>
          <w:p w14:paraId="15C8EF48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304,628</w:t>
            </w:r>
          </w:p>
        </w:tc>
        <w:tc>
          <w:tcPr>
            <w:tcW w:w="146" w:type="pct"/>
          </w:tcPr>
          <w:p w14:paraId="58905221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double" w:sz="4" w:space="0" w:color="auto"/>
            </w:tcBorders>
          </w:tcPr>
          <w:p w14:paraId="33ABA5F0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349,710</w:t>
            </w:r>
          </w:p>
        </w:tc>
      </w:tr>
      <w:tr w:rsidR="00F41140" w:rsidRPr="00A83A64" w14:paraId="75176FF0" w14:textId="77777777" w:rsidTr="00F41140">
        <w:tc>
          <w:tcPr>
            <w:tcW w:w="954" w:type="pct"/>
          </w:tcPr>
          <w:p w14:paraId="1F79A2D2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2" w:type="pct"/>
          </w:tcPr>
          <w:p w14:paraId="18682457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</w:tcPr>
          <w:p w14:paraId="6E46CD1C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2D378B28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1" w:type="pct"/>
          </w:tcPr>
          <w:p w14:paraId="46E24B3B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726CFE22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1" w:type="pct"/>
            <w:tcBorders>
              <w:top w:val="double" w:sz="4" w:space="0" w:color="auto"/>
            </w:tcBorders>
          </w:tcPr>
          <w:p w14:paraId="5A5E472D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" w:type="pct"/>
          </w:tcPr>
          <w:p w14:paraId="6DDD67AE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7" w:type="pct"/>
            <w:tcBorders>
              <w:top w:val="double" w:sz="4" w:space="0" w:color="auto"/>
            </w:tcBorders>
          </w:tcPr>
          <w:p w14:paraId="61DF7259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5432AF26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8" w:type="pct"/>
            <w:tcBorders>
              <w:top w:val="double" w:sz="4" w:space="0" w:color="auto"/>
            </w:tcBorders>
          </w:tcPr>
          <w:p w14:paraId="37763772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D39E6CE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8" w:type="pct"/>
            <w:tcBorders>
              <w:top w:val="double" w:sz="4" w:space="0" w:color="auto"/>
            </w:tcBorders>
          </w:tcPr>
          <w:p w14:paraId="4158573C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41140" w:rsidRPr="00A83A64" w14:paraId="58DF9D88" w14:textId="77777777" w:rsidTr="00F41140">
        <w:tc>
          <w:tcPr>
            <w:tcW w:w="954" w:type="pct"/>
          </w:tcPr>
          <w:p w14:paraId="1F2E2D8B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12" w:type="pct"/>
          </w:tcPr>
          <w:p w14:paraId="499601F1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</w:tcPr>
          <w:p w14:paraId="1AD5493A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03670546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1" w:type="pct"/>
          </w:tcPr>
          <w:p w14:paraId="224201AF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59475357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01" w:type="pct"/>
          </w:tcPr>
          <w:p w14:paraId="2055165C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202,688</w:t>
            </w:r>
          </w:p>
        </w:tc>
        <w:tc>
          <w:tcPr>
            <w:tcW w:w="121" w:type="pct"/>
          </w:tcPr>
          <w:p w14:paraId="7B479485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7" w:type="pct"/>
          </w:tcPr>
          <w:p w14:paraId="0419AF00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239,490</w:t>
            </w:r>
          </w:p>
        </w:tc>
        <w:tc>
          <w:tcPr>
            <w:tcW w:w="137" w:type="pct"/>
          </w:tcPr>
          <w:p w14:paraId="685B5010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</w:tcPr>
          <w:p w14:paraId="121B7771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234,688</w:t>
            </w:r>
          </w:p>
        </w:tc>
        <w:tc>
          <w:tcPr>
            <w:tcW w:w="146" w:type="pct"/>
          </w:tcPr>
          <w:p w14:paraId="42C1E6AB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8" w:type="pct"/>
          </w:tcPr>
          <w:p w14:paraId="23BB05F0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271,490</w:t>
            </w:r>
          </w:p>
        </w:tc>
      </w:tr>
      <w:tr w:rsidR="00F41140" w:rsidRPr="00A83A64" w14:paraId="03810082" w14:textId="77777777" w:rsidTr="00F41140">
        <w:tc>
          <w:tcPr>
            <w:tcW w:w="954" w:type="pct"/>
          </w:tcPr>
          <w:p w14:paraId="15AB3FFA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12" w:type="pct"/>
          </w:tcPr>
          <w:p w14:paraId="65C21DEE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</w:tcPr>
          <w:p w14:paraId="63031192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07C5ED47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1" w:type="pct"/>
          </w:tcPr>
          <w:p w14:paraId="4F2C6B19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761581A9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</w:tcPr>
          <w:p w14:paraId="321C1998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69,940</w:t>
            </w:r>
          </w:p>
        </w:tc>
        <w:tc>
          <w:tcPr>
            <w:tcW w:w="121" w:type="pct"/>
          </w:tcPr>
          <w:p w14:paraId="7B0EB6F4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7E8DAD91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78,220</w:t>
            </w:r>
          </w:p>
        </w:tc>
        <w:tc>
          <w:tcPr>
            <w:tcW w:w="137" w:type="pct"/>
          </w:tcPr>
          <w:p w14:paraId="1C48887E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8" w:type="pct"/>
            <w:tcBorders>
              <w:bottom w:val="single" w:sz="4" w:space="0" w:color="auto"/>
            </w:tcBorders>
          </w:tcPr>
          <w:p w14:paraId="25A90425" w14:textId="77777777" w:rsidR="00F41140" w:rsidRPr="00C51522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69,940</w:t>
            </w:r>
          </w:p>
        </w:tc>
        <w:tc>
          <w:tcPr>
            <w:tcW w:w="146" w:type="pct"/>
          </w:tcPr>
          <w:p w14:paraId="6010C606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14:paraId="7E89B210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78,220</w:t>
            </w:r>
          </w:p>
        </w:tc>
      </w:tr>
      <w:tr w:rsidR="00F41140" w:rsidRPr="00A83A64" w14:paraId="263A181A" w14:textId="77777777" w:rsidTr="00F41140">
        <w:tc>
          <w:tcPr>
            <w:tcW w:w="954" w:type="pct"/>
          </w:tcPr>
          <w:p w14:paraId="06FD35E6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12" w:type="pct"/>
          </w:tcPr>
          <w:p w14:paraId="3B0974A6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</w:tcPr>
          <w:p w14:paraId="74CCD1B4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7095D894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1" w:type="pct"/>
          </w:tcPr>
          <w:p w14:paraId="3FA29F13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5CBD78BD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</w:tcPr>
          <w:p w14:paraId="6BCDC685" w14:textId="77777777" w:rsidR="00F41140" w:rsidRPr="00C51522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272,628</w:t>
            </w:r>
          </w:p>
        </w:tc>
        <w:tc>
          <w:tcPr>
            <w:tcW w:w="121" w:type="pct"/>
          </w:tcPr>
          <w:p w14:paraId="5045D0AE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</w:tcPr>
          <w:p w14:paraId="21638080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317,710</w:t>
            </w:r>
          </w:p>
        </w:tc>
        <w:tc>
          <w:tcPr>
            <w:tcW w:w="137" w:type="pct"/>
          </w:tcPr>
          <w:p w14:paraId="01456773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double" w:sz="4" w:space="0" w:color="auto"/>
            </w:tcBorders>
          </w:tcPr>
          <w:p w14:paraId="5E9E5C0D" w14:textId="77777777" w:rsidR="00F41140" w:rsidRPr="00C51522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304,628</w:t>
            </w:r>
          </w:p>
        </w:tc>
        <w:tc>
          <w:tcPr>
            <w:tcW w:w="146" w:type="pct"/>
          </w:tcPr>
          <w:p w14:paraId="7C3E3E2E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double" w:sz="4" w:space="0" w:color="auto"/>
            </w:tcBorders>
          </w:tcPr>
          <w:p w14:paraId="7AE45FBF" w14:textId="77777777" w:rsidR="00F41140" w:rsidRPr="00A83A64" w:rsidRDefault="00F41140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349,710</w:t>
            </w:r>
          </w:p>
        </w:tc>
      </w:tr>
    </w:tbl>
    <w:p w14:paraId="1DBB5EB6" w14:textId="77777777" w:rsidR="005068CF" w:rsidRPr="0096519B" w:rsidRDefault="005068CF" w:rsidP="00A366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</w:rPr>
      </w:pPr>
    </w:p>
    <w:p w14:paraId="382D279C" w14:textId="77777777" w:rsidR="00770C4F" w:rsidRPr="007A1E58" w:rsidRDefault="00770C4F" w:rsidP="00A366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CB7144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รายการเคลื่อนไหวของเงินให้กู้ยืมสำหรับงวด</w:t>
      </w:r>
      <w:r w:rsidR="00B57A57" w:rsidRPr="00CB7144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615CBC" w:rsidRPr="00CB7144">
        <w:rPr>
          <w:rFonts w:asciiTheme="majorBidi" w:hAnsiTheme="majorBidi" w:cstheme="majorBidi"/>
          <w:sz w:val="30"/>
          <w:szCs w:val="30"/>
          <w:cs/>
        </w:rPr>
        <w:t>ดือน</w:t>
      </w:r>
      <w:r w:rsidRPr="00CB7144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190B81" w:rsidRPr="00CB7144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190B81" w:rsidRPr="00CB7144">
        <w:rPr>
          <w:rFonts w:asciiTheme="majorBidi" w:hAnsiTheme="majorBidi" w:cstheme="majorBidi" w:hint="cs"/>
          <w:sz w:val="30"/>
          <w:szCs w:val="30"/>
          <w:cs/>
          <w:lang w:val="en-US"/>
        </w:rPr>
        <w:t>มิถุนายน</w:t>
      </w:r>
      <w:r w:rsidRPr="007A1E58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37556E0E" w14:textId="77777777" w:rsidR="00CA10D8" w:rsidRPr="0096519B" w:rsidRDefault="00CA10D8" w:rsidP="00CA10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cs/>
        </w:rPr>
      </w:pPr>
    </w:p>
    <w:tbl>
      <w:tblPr>
        <w:tblW w:w="94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52"/>
        <w:gridCol w:w="715"/>
        <w:gridCol w:w="268"/>
        <w:gridCol w:w="541"/>
        <w:gridCol w:w="270"/>
        <w:gridCol w:w="1031"/>
        <w:gridCol w:w="270"/>
        <w:gridCol w:w="1003"/>
        <w:gridCol w:w="275"/>
        <w:gridCol w:w="1077"/>
        <w:gridCol w:w="243"/>
        <w:gridCol w:w="1182"/>
      </w:tblGrid>
      <w:tr w:rsidR="00770C4F" w:rsidRPr="007A1E58" w14:paraId="65F0F3A5" w14:textId="77777777" w:rsidTr="002D53F6">
        <w:tc>
          <w:tcPr>
            <w:tcW w:w="2162" w:type="pct"/>
            <w:gridSpan w:val="4"/>
          </w:tcPr>
          <w:p w14:paraId="636BD584" w14:textId="77777777" w:rsidR="00770C4F" w:rsidRPr="007A1E58" w:rsidRDefault="00770C4F" w:rsidP="008A4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AEB1F44" w14:textId="77777777" w:rsidR="00770C4F" w:rsidRPr="007A1E58" w:rsidRDefault="00770C4F" w:rsidP="008A4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pct"/>
            <w:gridSpan w:val="3"/>
          </w:tcPr>
          <w:p w14:paraId="691B4646" w14:textId="77777777" w:rsidR="00770C4F" w:rsidRPr="007A1E58" w:rsidRDefault="00770C4F" w:rsidP="008A4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A1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5663CBB6" w14:textId="77777777" w:rsidR="00770C4F" w:rsidRPr="007A1E58" w:rsidRDefault="00770C4F" w:rsidP="008A4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27" w:type="pct"/>
            <w:gridSpan w:val="3"/>
          </w:tcPr>
          <w:p w14:paraId="4D8AEE9E" w14:textId="77777777" w:rsidR="00770C4F" w:rsidRPr="007A1E58" w:rsidRDefault="00770C4F" w:rsidP="008A4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A1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5068CF" w:rsidRPr="007A1E58" w14:paraId="57AC1DC1" w14:textId="77777777" w:rsidTr="001B1B0E">
        <w:tc>
          <w:tcPr>
            <w:tcW w:w="2162" w:type="pct"/>
            <w:gridSpan w:val="4"/>
          </w:tcPr>
          <w:p w14:paraId="67BFEF62" w14:textId="77777777" w:rsidR="005068CF" w:rsidRPr="007A1E58" w:rsidRDefault="005068CF" w:rsidP="0050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94F78C3" w14:textId="77777777" w:rsidR="005068CF" w:rsidRPr="007A1E58" w:rsidRDefault="005068CF" w:rsidP="0050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14:paraId="08D8BBD7" w14:textId="77777777" w:rsidR="005068CF" w:rsidRPr="007A1E58" w:rsidRDefault="005068CF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A1E58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</w:t>
            </w:r>
            <w:r w:rsidR="00CB714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Pr="007A1E58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6</w:t>
            </w:r>
            <w:r w:rsidRPr="007A1E5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3" w:type="pct"/>
          </w:tcPr>
          <w:p w14:paraId="7DAAE944" w14:textId="77777777" w:rsidR="005068CF" w:rsidRPr="007A1E58" w:rsidRDefault="005068CF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20C3BE75" w14:textId="77777777" w:rsidR="005068CF" w:rsidRPr="007A1E58" w:rsidRDefault="005068CF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A1E5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  <w:r w:rsidR="00CB714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Pr="007A1E5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62</w:t>
            </w:r>
          </w:p>
        </w:tc>
        <w:tc>
          <w:tcPr>
            <w:tcW w:w="146" w:type="pct"/>
          </w:tcPr>
          <w:p w14:paraId="106E3F96" w14:textId="77777777" w:rsidR="005068CF" w:rsidRPr="007A1E58" w:rsidRDefault="005068CF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708A0FFE" w14:textId="77777777" w:rsidR="005068CF" w:rsidRPr="007A1E58" w:rsidRDefault="005068CF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A1E58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</w:t>
            </w:r>
            <w:r w:rsidR="00CB714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Pr="007A1E58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6</w:t>
            </w:r>
            <w:r w:rsidRPr="007A1E5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29" w:type="pct"/>
          </w:tcPr>
          <w:p w14:paraId="7B946D72" w14:textId="77777777" w:rsidR="005068CF" w:rsidRPr="007A1E58" w:rsidRDefault="005068CF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</w:tcPr>
          <w:p w14:paraId="08379718" w14:textId="77777777" w:rsidR="005068CF" w:rsidRPr="007A1E58" w:rsidRDefault="005068CF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A1E5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  <w:r w:rsidR="00CB714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Pr="007A1E5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62</w:t>
            </w:r>
          </w:p>
        </w:tc>
      </w:tr>
      <w:tr w:rsidR="005068CF" w:rsidRPr="007A1E58" w14:paraId="29E3D44C" w14:textId="77777777" w:rsidTr="002D53F6">
        <w:trPr>
          <w:trHeight w:val="299"/>
        </w:trPr>
        <w:tc>
          <w:tcPr>
            <w:tcW w:w="1354" w:type="pct"/>
          </w:tcPr>
          <w:p w14:paraId="00FE4B23" w14:textId="77777777" w:rsidR="005068CF" w:rsidRPr="007A1E58" w:rsidRDefault="005068CF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08" w:type="pct"/>
            <w:gridSpan w:val="3"/>
          </w:tcPr>
          <w:p w14:paraId="36951EE9" w14:textId="77777777" w:rsidR="005068CF" w:rsidRPr="007A1E58" w:rsidRDefault="005068CF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11CF9608" w14:textId="77777777" w:rsidR="005068CF" w:rsidRPr="007A1E58" w:rsidRDefault="005068CF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95" w:type="pct"/>
            <w:gridSpan w:val="7"/>
          </w:tcPr>
          <w:p w14:paraId="63BB777D" w14:textId="77777777" w:rsidR="005068CF" w:rsidRPr="007A1E58" w:rsidRDefault="005068CF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A1E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A1E58" w:rsidRPr="007A1E58" w14:paraId="65980682" w14:textId="77777777" w:rsidTr="001B1B0E">
        <w:tc>
          <w:tcPr>
            <w:tcW w:w="1354" w:type="pct"/>
          </w:tcPr>
          <w:p w14:paraId="245431F1" w14:textId="77777777" w:rsidR="007A1E58" w:rsidRPr="007A1E58" w:rsidRDefault="007A1E58" w:rsidP="007A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A1E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A1E5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A1E5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379" w:type="pct"/>
          </w:tcPr>
          <w:p w14:paraId="4D0CA538" w14:textId="77777777"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792B37CC" w14:textId="77777777"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87" w:type="pct"/>
          </w:tcPr>
          <w:p w14:paraId="0A0880E1" w14:textId="77777777"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0344DD48" w14:textId="77777777"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</w:tcPr>
          <w:p w14:paraId="03E9C6B6" w14:textId="77777777"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E58">
              <w:rPr>
                <w:rFonts w:ascii="Angsana New" w:hAnsi="Angsana New"/>
                <w:sz w:val="30"/>
                <w:szCs w:val="30"/>
                <w:lang w:val="en-US"/>
              </w:rPr>
              <w:t>317,710</w:t>
            </w:r>
          </w:p>
        </w:tc>
        <w:tc>
          <w:tcPr>
            <w:tcW w:w="143" w:type="pct"/>
          </w:tcPr>
          <w:p w14:paraId="3A78E666" w14:textId="77777777"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4B2B9CF4" w14:textId="77777777"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E58">
              <w:rPr>
                <w:rFonts w:ascii="Angsana New" w:hAnsi="Angsana New"/>
                <w:sz w:val="30"/>
                <w:szCs w:val="30"/>
                <w:lang w:val="en-US"/>
              </w:rPr>
              <w:t>126,500</w:t>
            </w:r>
          </w:p>
        </w:tc>
        <w:tc>
          <w:tcPr>
            <w:tcW w:w="146" w:type="pct"/>
          </w:tcPr>
          <w:p w14:paraId="63311940" w14:textId="77777777"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shd w:val="clear" w:color="auto" w:fill="auto"/>
          </w:tcPr>
          <w:p w14:paraId="6DA29991" w14:textId="77777777"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1E58">
              <w:rPr>
                <w:rFonts w:ascii="Angsana New" w:hAnsi="Angsana New"/>
                <w:sz w:val="30"/>
                <w:szCs w:val="30"/>
                <w:lang w:val="en-US" w:eastAsia="en-US"/>
              </w:rPr>
              <w:t>349,710</w:t>
            </w:r>
          </w:p>
        </w:tc>
        <w:tc>
          <w:tcPr>
            <w:tcW w:w="129" w:type="pct"/>
          </w:tcPr>
          <w:p w14:paraId="11EA5068" w14:textId="77777777"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  <w:shd w:val="clear" w:color="auto" w:fill="auto"/>
          </w:tcPr>
          <w:p w14:paraId="651B5BA7" w14:textId="77777777"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E58">
              <w:rPr>
                <w:rFonts w:ascii="Angsana New" w:hAnsi="Angsana New"/>
                <w:sz w:val="30"/>
                <w:szCs w:val="30"/>
                <w:lang w:val="en-US"/>
              </w:rPr>
              <w:t>167,500</w:t>
            </w:r>
          </w:p>
        </w:tc>
      </w:tr>
      <w:tr w:rsidR="007A1E58" w:rsidRPr="007A1E58" w14:paraId="5693FC54" w14:textId="77777777" w:rsidTr="001B1B0E">
        <w:tc>
          <w:tcPr>
            <w:tcW w:w="1354" w:type="pct"/>
          </w:tcPr>
          <w:p w14:paraId="143E9833" w14:textId="77777777" w:rsidR="007A1E58" w:rsidRPr="007A1E58" w:rsidRDefault="007A1E58" w:rsidP="007A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E5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79" w:type="pct"/>
          </w:tcPr>
          <w:p w14:paraId="40619061" w14:textId="77777777"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79ECA763" w14:textId="77777777"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87" w:type="pct"/>
          </w:tcPr>
          <w:p w14:paraId="06DE6C1E" w14:textId="77777777"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1DE664C9" w14:textId="77777777"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</w:tcPr>
          <w:p w14:paraId="2AB53B1A" w14:textId="77777777" w:rsidR="007A1E58" w:rsidRPr="007A1E58" w:rsidRDefault="008A6AE5" w:rsidP="008A6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99,148</w:t>
            </w:r>
          </w:p>
        </w:tc>
        <w:tc>
          <w:tcPr>
            <w:tcW w:w="143" w:type="pct"/>
          </w:tcPr>
          <w:p w14:paraId="05A9243F" w14:textId="77777777"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44E04985" w14:textId="77777777" w:rsidR="007A1E58" w:rsidRPr="007A1E58" w:rsidRDefault="00C10EB7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175,000</w:t>
            </w:r>
          </w:p>
        </w:tc>
        <w:tc>
          <w:tcPr>
            <w:tcW w:w="146" w:type="pct"/>
          </w:tcPr>
          <w:p w14:paraId="6B715BD7" w14:textId="77777777"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shd w:val="clear" w:color="auto" w:fill="auto"/>
          </w:tcPr>
          <w:p w14:paraId="76DD2FDA" w14:textId="77777777" w:rsidR="007A1E58" w:rsidRPr="007A1E58" w:rsidRDefault="008A6AE5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99,148</w:t>
            </w:r>
          </w:p>
        </w:tc>
        <w:tc>
          <w:tcPr>
            <w:tcW w:w="129" w:type="pct"/>
          </w:tcPr>
          <w:p w14:paraId="1E81BC01" w14:textId="77777777"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  <w:shd w:val="clear" w:color="auto" w:fill="auto"/>
          </w:tcPr>
          <w:p w14:paraId="721624F0" w14:textId="77777777"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1E58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C10EB7">
              <w:rPr>
                <w:rFonts w:ascii="Angsana New" w:hAnsi="Angsana New"/>
                <w:sz w:val="30"/>
                <w:szCs w:val="30"/>
                <w:lang w:val="en-US" w:eastAsia="en-US"/>
              </w:rPr>
              <w:t>75,0</w:t>
            </w:r>
            <w:r w:rsidRPr="007A1E58">
              <w:rPr>
                <w:rFonts w:ascii="Angsana New" w:hAnsi="Angsana New"/>
                <w:sz w:val="30"/>
                <w:szCs w:val="30"/>
                <w:lang w:val="en-US" w:eastAsia="en-US"/>
              </w:rPr>
              <w:t>00</w:t>
            </w:r>
          </w:p>
        </w:tc>
      </w:tr>
      <w:tr w:rsidR="007A1E58" w:rsidRPr="007A1E58" w14:paraId="07E125ED" w14:textId="77777777" w:rsidTr="001B1B0E">
        <w:tc>
          <w:tcPr>
            <w:tcW w:w="1354" w:type="pct"/>
          </w:tcPr>
          <w:p w14:paraId="06440726" w14:textId="77777777" w:rsidR="007A1E58" w:rsidRPr="007A1E58" w:rsidRDefault="007A1E58" w:rsidP="007A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E5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379" w:type="pct"/>
          </w:tcPr>
          <w:p w14:paraId="7AD2EE1B" w14:textId="77777777"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9056F95" w14:textId="77777777"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87" w:type="pct"/>
          </w:tcPr>
          <w:p w14:paraId="30965EA7" w14:textId="77777777"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13B9F700" w14:textId="77777777"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</w:tcPr>
          <w:p w14:paraId="604575AB" w14:textId="77777777" w:rsidR="007A1E58" w:rsidRPr="007A1E58" w:rsidRDefault="008A6AE5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(144,230)</w:t>
            </w:r>
          </w:p>
        </w:tc>
        <w:tc>
          <w:tcPr>
            <w:tcW w:w="143" w:type="pct"/>
          </w:tcPr>
          <w:p w14:paraId="63C00393" w14:textId="77777777"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5856122A" w14:textId="77777777"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E5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10EB7">
              <w:rPr>
                <w:rFonts w:ascii="Angsana New" w:hAnsi="Angsana New"/>
                <w:sz w:val="30"/>
                <w:szCs w:val="30"/>
                <w:lang w:val="en-US"/>
              </w:rPr>
              <w:t>107,500</w:t>
            </w:r>
            <w:r w:rsidRPr="007A1E5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6" w:type="pct"/>
          </w:tcPr>
          <w:p w14:paraId="7903C772" w14:textId="77777777"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shd w:val="clear" w:color="auto" w:fill="auto"/>
          </w:tcPr>
          <w:p w14:paraId="210759BA" w14:textId="77777777" w:rsidR="007A1E58" w:rsidRPr="007A1E58" w:rsidRDefault="008A6AE5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(144,230)</w:t>
            </w:r>
          </w:p>
        </w:tc>
        <w:tc>
          <w:tcPr>
            <w:tcW w:w="129" w:type="pct"/>
          </w:tcPr>
          <w:p w14:paraId="3209EB0B" w14:textId="77777777"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  <w:shd w:val="clear" w:color="auto" w:fill="auto"/>
          </w:tcPr>
          <w:p w14:paraId="418AE0DC" w14:textId="77777777"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1E58">
              <w:rPr>
                <w:rFonts w:ascii="Angsana New" w:hAnsi="Angsana New"/>
                <w:sz w:val="30"/>
                <w:szCs w:val="30"/>
                <w:lang w:val="en-US" w:eastAsia="en-US"/>
              </w:rPr>
              <w:t>(10</w:t>
            </w:r>
            <w:r w:rsidR="00C10EB7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  <w:r w:rsidRPr="007A1E58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C10EB7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Pr="007A1E58">
              <w:rPr>
                <w:rFonts w:ascii="Angsana New" w:hAnsi="Angsana New"/>
                <w:sz w:val="30"/>
                <w:szCs w:val="30"/>
                <w:lang w:val="en-US" w:eastAsia="en-US"/>
              </w:rPr>
              <w:t>00)</w:t>
            </w:r>
          </w:p>
        </w:tc>
      </w:tr>
      <w:tr w:rsidR="007A1E58" w:rsidRPr="00A83A64" w14:paraId="3E8FEDCA" w14:textId="77777777" w:rsidTr="001B1B0E">
        <w:tc>
          <w:tcPr>
            <w:tcW w:w="1354" w:type="pct"/>
          </w:tcPr>
          <w:p w14:paraId="6378ABF1" w14:textId="77777777" w:rsidR="007A1E58" w:rsidRPr="007A1E58" w:rsidRDefault="007A1E58" w:rsidP="007A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A1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119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9119F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79" w:type="pct"/>
          </w:tcPr>
          <w:p w14:paraId="27693B42" w14:textId="77777777"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B130C60" w14:textId="77777777"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87" w:type="pct"/>
          </w:tcPr>
          <w:p w14:paraId="74CE7798" w14:textId="77777777"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3" w:type="pct"/>
          </w:tcPr>
          <w:p w14:paraId="2FCEEF51" w14:textId="77777777"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14:paraId="30BFBBE3" w14:textId="77777777" w:rsidR="007A1E58" w:rsidRPr="007A1E58" w:rsidRDefault="008A6AE5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272,628</w:t>
            </w:r>
          </w:p>
        </w:tc>
        <w:tc>
          <w:tcPr>
            <w:tcW w:w="143" w:type="pct"/>
          </w:tcPr>
          <w:p w14:paraId="4697B58D" w14:textId="77777777"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14:paraId="451CC401" w14:textId="77777777"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1E5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C10E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</w:t>
            </w:r>
            <w:r w:rsidRPr="007A1E5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,000</w:t>
            </w:r>
          </w:p>
        </w:tc>
        <w:tc>
          <w:tcPr>
            <w:tcW w:w="146" w:type="pct"/>
          </w:tcPr>
          <w:p w14:paraId="7B9835C6" w14:textId="77777777"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3DDD9" w14:textId="77777777" w:rsidR="007A1E58" w:rsidRPr="007A1E58" w:rsidRDefault="008A6AE5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304,628</w:t>
            </w:r>
          </w:p>
        </w:tc>
        <w:tc>
          <w:tcPr>
            <w:tcW w:w="129" w:type="pct"/>
          </w:tcPr>
          <w:p w14:paraId="41729D7B" w14:textId="77777777"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1054BE" w14:textId="77777777" w:rsidR="007A1E58" w:rsidRPr="007A1E58" w:rsidRDefault="00C10EB7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235</w:t>
            </w:r>
            <w:r w:rsidR="007A1E58" w:rsidRPr="007A1E5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,000</w:t>
            </w:r>
          </w:p>
        </w:tc>
      </w:tr>
    </w:tbl>
    <w:p w14:paraId="32A24662" w14:textId="77777777" w:rsidR="00EE471F" w:rsidRPr="00A83A64" w:rsidRDefault="00EE471F" w:rsidP="00EE471F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1672FBF0" w14:textId="77777777" w:rsidR="007A1E58" w:rsidRPr="00202A0F" w:rsidRDefault="007A1E58" w:rsidP="00202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="Angsana New" w:hAnsi="Angsana New"/>
          <w:spacing w:val="4"/>
          <w:kern w:val="30"/>
          <w:sz w:val="30"/>
          <w:szCs w:val="30"/>
        </w:rPr>
      </w:pPr>
      <w:r w:rsidRPr="00202A0F">
        <w:rPr>
          <w:rFonts w:ascii="Angsana New" w:hAnsi="Angsana New"/>
          <w:spacing w:val="4"/>
          <w:kern w:val="30"/>
          <w:sz w:val="30"/>
          <w:szCs w:val="30"/>
          <w:cs/>
        </w:rPr>
        <w:t>ณ วันที่</w:t>
      </w:r>
      <w:r w:rsidR="00F911E1">
        <w:rPr>
          <w:rFonts w:ascii="Angsana New" w:hAnsi="Angsana New"/>
          <w:spacing w:val="4"/>
          <w:kern w:val="30"/>
          <w:sz w:val="30"/>
          <w:szCs w:val="30"/>
        </w:rPr>
        <w:t xml:space="preserve"> </w:t>
      </w:r>
      <w:r w:rsidR="00B2530C">
        <w:rPr>
          <w:rFonts w:ascii="Angsana New" w:hAnsi="Angsana New"/>
          <w:spacing w:val="4"/>
          <w:kern w:val="30"/>
          <w:sz w:val="30"/>
          <w:szCs w:val="30"/>
        </w:rPr>
        <w:t xml:space="preserve">30 </w:t>
      </w:r>
      <w:r w:rsidR="00B2530C">
        <w:rPr>
          <w:rFonts w:ascii="Angsana New" w:hAnsi="Angsana New" w:hint="cs"/>
          <w:spacing w:val="4"/>
          <w:kern w:val="30"/>
          <w:sz w:val="30"/>
          <w:szCs w:val="30"/>
          <w:cs/>
        </w:rPr>
        <w:t>มิถุนายน</w:t>
      </w:r>
      <w:r w:rsidRPr="00202A0F">
        <w:rPr>
          <w:rFonts w:ascii="Angsana New" w:hAnsi="Angsana New"/>
          <w:spacing w:val="4"/>
          <w:kern w:val="30"/>
          <w:sz w:val="30"/>
          <w:szCs w:val="30"/>
          <w:cs/>
        </w:rPr>
        <w:t xml:space="preserve"> </w:t>
      </w:r>
      <w:r w:rsidRPr="00202A0F">
        <w:rPr>
          <w:rFonts w:ascii="Angsana New" w:hAnsi="Angsana New"/>
          <w:spacing w:val="4"/>
          <w:kern w:val="30"/>
          <w:sz w:val="30"/>
          <w:szCs w:val="30"/>
        </w:rPr>
        <w:t>2</w:t>
      </w:r>
      <w:r w:rsidR="00CB7144">
        <w:rPr>
          <w:rFonts w:ascii="Angsana New" w:hAnsi="Angsana New"/>
          <w:spacing w:val="4"/>
          <w:kern w:val="30"/>
          <w:sz w:val="30"/>
          <w:szCs w:val="30"/>
        </w:rPr>
        <w:t>5</w:t>
      </w:r>
      <w:r w:rsidRPr="00202A0F">
        <w:rPr>
          <w:rFonts w:ascii="Angsana New" w:hAnsi="Angsana New"/>
          <w:spacing w:val="4"/>
          <w:kern w:val="30"/>
          <w:sz w:val="30"/>
          <w:szCs w:val="30"/>
        </w:rPr>
        <w:t xml:space="preserve">63 </w:t>
      </w:r>
      <w:r w:rsidRPr="00202A0F">
        <w:rPr>
          <w:rFonts w:ascii="Angsana New" w:hAnsi="Angsana New"/>
          <w:spacing w:val="4"/>
          <w:kern w:val="30"/>
          <w:sz w:val="30"/>
          <w:szCs w:val="30"/>
          <w:cs/>
        </w:rPr>
        <w:t xml:space="preserve">บริษัทมีเงินให้กู้ยืมระยะยาวแก่กิจการอื่น เป็นจำนวนเงิน </w:t>
      </w:r>
      <w:r w:rsidR="00CC6E1D">
        <w:rPr>
          <w:rFonts w:ascii="Angsana New" w:hAnsi="Angsana New"/>
          <w:spacing w:val="4"/>
          <w:kern w:val="30"/>
          <w:sz w:val="30"/>
          <w:szCs w:val="30"/>
        </w:rPr>
        <w:t>46.5</w:t>
      </w:r>
      <w:r w:rsidRPr="00202A0F">
        <w:rPr>
          <w:rFonts w:ascii="Angsana New" w:hAnsi="Angsana New"/>
          <w:spacing w:val="4"/>
          <w:kern w:val="30"/>
          <w:sz w:val="30"/>
          <w:szCs w:val="30"/>
        </w:rPr>
        <w:t xml:space="preserve"> </w:t>
      </w:r>
      <w:r w:rsidRPr="00202A0F">
        <w:rPr>
          <w:rFonts w:ascii="Angsana New" w:hAnsi="Angsana New"/>
          <w:spacing w:val="4"/>
          <w:kern w:val="30"/>
          <w:sz w:val="30"/>
          <w:szCs w:val="30"/>
          <w:cs/>
        </w:rPr>
        <w:t xml:space="preserve">ล้านบาท </w:t>
      </w:r>
      <w:r w:rsidRPr="00202A0F">
        <w:rPr>
          <w:rFonts w:ascii="Angsana New" w:hAnsi="Angsana New"/>
          <w:i/>
          <w:iCs/>
          <w:spacing w:val="4"/>
          <w:kern w:val="30"/>
          <w:sz w:val="30"/>
          <w:szCs w:val="30"/>
          <w:cs/>
        </w:rPr>
        <w:t>(</w:t>
      </w:r>
      <w:r w:rsidRPr="00202A0F">
        <w:rPr>
          <w:rFonts w:ascii="Angsana New" w:hAnsi="Angsana New"/>
          <w:i/>
          <w:iCs/>
          <w:spacing w:val="4"/>
          <w:kern w:val="30"/>
          <w:sz w:val="30"/>
          <w:szCs w:val="30"/>
        </w:rPr>
        <w:t xml:space="preserve">31 </w:t>
      </w:r>
      <w:r w:rsidRPr="00202A0F">
        <w:rPr>
          <w:rFonts w:ascii="Angsana New" w:hAnsi="Angsana New"/>
          <w:i/>
          <w:iCs/>
          <w:spacing w:val="4"/>
          <w:kern w:val="30"/>
          <w:sz w:val="30"/>
          <w:szCs w:val="30"/>
          <w:cs/>
        </w:rPr>
        <w:t>ธันวาคม</w:t>
      </w:r>
      <w:r w:rsidR="00F911E1">
        <w:rPr>
          <w:rFonts w:ascii="Angsana New" w:hAnsi="Angsana New"/>
          <w:i/>
          <w:iCs/>
          <w:spacing w:val="4"/>
          <w:kern w:val="30"/>
          <w:sz w:val="30"/>
          <w:szCs w:val="30"/>
        </w:rPr>
        <w:t xml:space="preserve"> 2562</w:t>
      </w:r>
      <w:r w:rsidRPr="00202A0F">
        <w:rPr>
          <w:rFonts w:ascii="Angsana New" w:hAnsi="Angsana New"/>
          <w:i/>
          <w:iCs/>
          <w:spacing w:val="4"/>
          <w:kern w:val="30"/>
          <w:sz w:val="30"/>
          <w:szCs w:val="30"/>
        </w:rPr>
        <w:t xml:space="preserve">: 73.5 </w:t>
      </w:r>
      <w:r w:rsidRPr="00202A0F">
        <w:rPr>
          <w:rFonts w:ascii="Angsana New" w:hAnsi="Angsana New" w:hint="cs"/>
          <w:i/>
          <w:iCs/>
          <w:spacing w:val="4"/>
          <w:kern w:val="30"/>
          <w:sz w:val="30"/>
          <w:szCs w:val="30"/>
          <w:cs/>
        </w:rPr>
        <w:t>ล้านบาท</w:t>
      </w:r>
      <w:r w:rsidRPr="00202A0F">
        <w:rPr>
          <w:rFonts w:ascii="Angsana New" w:hAnsi="Angsana New"/>
          <w:i/>
          <w:iCs/>
          <w:spacing w:val="4"/>
          <w:kern w:val="30"/>
          <w:sz w:val="30"/>
          <w:szCs w:val="30"/>
          <w:cs/>
        </w:rPr>
        <w:t>)</w:t>
      </w:r>
      <w:r w:rsidRPr="00202A0F">
        <w:rPr>
          <w:rFonts w:ascii="Angsana New" w:hAnsi="Angsana New"/>
          <w:spacing w:val="4"/>
          <w:kern w:val="30"/>
          <w:sz w:val="30"/>
          <w:szCs w:val="30"/>
          <w:cs/>
        </w:rPr>
        <w:t xml:space="preserve"> เงินให้กู้ยืมดังกล่าวมีอัตราดอกเบี้ยร้อยละ</w:t>
      </w:r>
      <w:r w:rsidR="00F911E1">
        <w:rPr>
          <w:rFonts w:ascii="Angsana New" w:hAnsi="Angsana New"/>
          <w:spacing w:val="4"/>
          <w:kern w:val="30"/>
          <w:sz w:val="30"/>
          <w:szCs w:val="30"/>
        </w:rPr>
        <w:t xml:space="preserve"> </w:t>
      </w:r>
      <w:r w:rsidR="00CC6E1D">
        <w:rPr>
          <w:rFonts w:ascii="Angsana New" w:hAnsi="Angsana New"/>
          <w:spacing w:val="4"/>
          <w:kern w:val="30"/>
          <w:sz w:val="30"/>
          <w:szCs w:val="30"/>
        </w:rPr>
        <w:t>5.25</w:t>
      </w:r>
      <w:r w:rsidR="00F911E1">
        <w:rPr>
          <w:rFonts w:ascii="Angsana New" w:hAnsi="Angsana New"/>
          <w:spacing w:val="4"/>
          <w:kern w:val="30"/>
          <w:sz w:val="30"/>
          <w:szCs w:val="30"/>
        </w:rPr>
        <w:t xml:space="preserve"> </w:t>
      </w:r>
      <w:r w:rsidRPr="00202A0F">
        <w:rPr>
          <w:rFonts w:ascii="Angsana New" w:hAnsi="Angsana New"/>
          <w:spacing w:val="4"/>
          <w:kern w:val="30"/>
          <w:sz w:val="30"/>
          <w:szCs w:val="30"/>
          <w:cs/>
        </w:rPr>
        <w:t xml:space="preserve">ต่อปี </w:t>
      </w:r>
      <w:r w:rsidRPr="00202A0F">
        <w:rPr>
          <w:rFonts w:ascii="Angsana New" w:hAnsi="Angsana New"/>
          <w:i/>
          <w:iCs/>
          <w:spacing w:val="4"/>
          <w:kern w:val="30"/>
          <w:sz w:val="30"/>
          <w:szCs w:val="30"/>
          <w:cs/>
        </w:rPr>
        <w:t>(</w:t>
      </w:r>
      <w:r w:rsidR="00F911E1">
        <w:rPr>
          <w:rFonts w:ascii="Angsana New" w:hAnsi="Angsana New"/>
          <w:i/>
          <w:iCs/>
          <w:spacing w:val="4"/>
          <w:kern w:val="30"/>
          <w:sz w:val="30"/>
          <w:szCs w:val="30"/>
        </w:rPr>
        <w:t>31</w:t>
      </w:r>
      <w:r w:rsidRPr="00202A0F">
        <w:rPr>
          <w:rFonts w:ascii="Angsana New" w:hAnsi="Angsana New"/>
          <w:i/>
          <w:iCs/>
          <w:spacing w:val="4"/>
          <w:kern w:val="30"/>
          <w:sz w:val="30"/>
          <w:szCs w:val="30"/>
        </w:rPr>
        <w:t xml:space="preserve"> </w:t>
      </w:r>
      <w:r w:rsidRPr="00202A0F">
        <w:rPr>
          <w:rFonts w:ascii="Angsana New" w:hAnsi="Angsana New"/>
          <w:i/>
          <w:iCs/>
          <w:spacing w:val="4"/>
          <w:kern w:val="30"/>
          <w:sz w:val="30"/>
          <w:szCs w:val="30"/>
          <w:cs/>
        </w:rPr>
        <w:t xml:space="preserve">ธันวาคม </w:t>
      </w:r>
      <w:r w:rsidRPr="00202A0F">
        <w:rPr>
          <w:rFonts w:ascii="Angsana New" w:hAnsi="Angsana New"/>
          <w:i/>
          <w:iCs/>
          <w:spacing w:val="4"/>
          <w:kern w:val="30"/>
          <w:sz w:val="30"/>
          <w:szCs w:val="30"/>
        </w:rPr>
        <w:t xml:space="preserve">2562: </w:t>
      </w:r>
      <w:r w:rsidRPr="00202A0F">
        <w:rPr>
          <w:rFonts w:ascii="Angsana New" w:hAnsi="Angsana New" w:hint="cs"/>
          <w:i/>
          <w:iCs/>
          <w:spacing w:val="4"/>
          <w:kern w:val="30"/>
          <w:sz w:val="30"/>
          <w:szCs w:val="30"/>
          <w:cs/>
        </w:rPr>
        <w:t>ร้อยละ</w:t>
      </w:r>
      <w:r w:rsidR="00F911E1">
        <w:rPr>
          <w:rFonts w:ascii="Angsana New" w:hAnsi="Angsana New"/>
          <w:i/>
          <w:iCs/>
          <w:spacing w:val="4"/>
          <w:kern w:val="30"/>
          <w:sz w:val="30"/>
          <w:szCs w:val="30"/>
        </w:rPr>
        <w:t xml:space="preserve"> 5.25</w:t>
      </w:r>
      <w:r w:rsidRPr="00202A0F">
        <w:rPr>
          <w:rFonts w:ascii="Angsana New" w:hAnsi="Angsana New" w:hint="cs"/>
          <w:i/>
          <w:iCs/>
          <w:spacing w:val="4"/>
          <w:kern w:val="30"/>
          <w:sz w:val="30"/>
          <w:szCs w:val="30"/>
          <w:cs/>
        </w:rPr>
        <w:t xml:space="preserve"> ต่อปี</w:t>
      </w:r>
      <w:r w:rsidRPr="00202A0F">
        <w:rPr>
          <w:rFonts w:ascii="Angsana New" w:hAnsi="Angsana New"/>
          <w:i/>
          <w:iCs/>
          <w:spacing w:val="4"/>
          <w:kern w:val="30"/>
          <w:sz w:val="30"/>
          <w:szCs w:val="30"/>
          <w:cs/>
        </w:rPr>
        <w:t>)</w:t>
      </w:r>
      <w:r w:rsidRPr="00202A0F">
        <w:rPr>
          <w:rFonts w:ascii="Angsana New" w:hAnsi="Angsana New"/>
          <w:spacing w:val="4"/>
          <w:kern w:val="30"/>
          <w:sz w:val="30"/>
          <w:szCs w:val="30"/>
          <w:cs/>
        </w:rPr>
        <w:t xml:space="preserve"> และมีกำหนดชำระคืนภายในห้าปี</w:t>
      </w:r>
    </w:p>
    <w:p w14:paraId="5437F3F6" w14:textId="77777777" w:rsidR="00062464" w:rsidRDefault="00062464" w:rsidP="007A1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  <w:lang w:val="x-none"/>
        </w:rPr>
      </w:pPr>
    </w:p>
    <w:p w14:paraId="0197130A" w14:textId="77777777" w:rsidR="00C9083F" w:rsidRPr="004069B4" w:rsidRDefault="00C9083F" w:rsidP="007A1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4069B4">
        <w:rPr>
          <w:rFonts w:ascii="Angsana New" w:hAnsi="Angsana New"/>
          <w:spacing w:val="2"/>
          <w:sz w:val="30"/>
          <w:szCs w:val="30"/>
          <w:cs/>
        </w:rPr>
        <w:t xml:space="preserve">ณ วันที่ </w:t>
      </w:r>
      <w:r w:rsidR="00B2530C">
        <w:rPr>
          <w:rFonts w:ascii="Angsana New" w:hAnsi="Angsana New"/>
          <w:spacing w:val="2"/>
          <w:sz w:val="30"/>
          <w:szCs w:val="30"/>
        </w:rPr>
        <w:t xml:space="preserve">30 </w:t>
      </w:r>
      <w:r w:rsidR="00B2530C">
        <w:rPr>
          <w:rFonts w:ascii="Angsana New" w:hAnsi="Angsana New" w:hint="cs"/>
          <w:spacing w:val="2"/>
          <w:sz w:val="30"/>
          <w:szCs w:val="30"/>
          <w:cs/>
        </w:rPr>
        <w:t>มิถุนายน</w:t>
      </w:r>
      <w:r w:rsidRPr="004069B4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4069B4">
        <w:rPr>
          <w:rFonts w:ascii="Angsana New" w:hAnsi="Angsana New"/>
          <w:spacing w:val="2"/>
          <w:sz w:val="30"/>
          <w:szCs w:val="30"/>
        </w:rPr>
        <w:t>2</w:t>
      </w:r>
      <w:r w:rsidR="00E97220">
        <w:rPr>
          <w:rFonts w:ascii="Angsana New" w:hAnsi="Angsana New"/>
          <w:spacing w:val="2"/>
          <w:sz w:val="30"/>
          <w:szCs w:val="30"/>
        </w:rPr>
        <w:t>5</w:t>
      </w:r>
      <w:r w:rsidRPr="004069B4">
        <w:rPr>
          <w:rFonts w:ascii="Angsana New" w:hAnsi="Angsana New"/>
          <w:spacing w:val="2"/>
          <w:sz w:val="30"/>
          <w:szCs w:val="30"/>
        </w:rPr>
        <w:t xml:space="preserve">63 </w:t>
      </w:r>
      <w:r w:rsidRPr="004069B4">
        <w:rPr>
          <w:rFonts w:ascii="Angsana New" w:hAnsi="Angsana New"/>
          <w:spacing w:val="2"/>
          <w:sz w:val="30"/>
          <w:szCs w:val="30"/>
          <w:cs/>
        </w:rPr>
        <w:t>บริษัทมีเงินให้กู้ยืมระยะยาว</w:t>
      </w:r>
      <w:r w:rsidR="004069B4" w:rsidRPr="004069B4">
        <w:rPr>
          <w:rFonts w:ascii="Angsana New" w:hAnsi="Angsana New" w:hint="cs"/>
          <w:spacing w:val="2"/>
          <w:sz w:val="30"/>
          <w:szCs w:val="30"/>
          <w:cs/>
        </w:rPr>
        <w:t>ที่มีหลักทรัพย์ค้ำประกัน</w:t>
      </w:r>
      <w:r w:rsidRPr="004069B4">
        <w:rPr>
          <w:rFonts w:ascii="Angsana New" w:hAnsi="Angsana New" w:hint="cs"/>
          <w:spacing w:val="2"/>
          <w:sz w:val="30"/>
          <w:szCs w:val="30"/>
          <w:cs/>
        </w:rPr>
        <w:t xml:space="preserve">แก่พนักงานและผู้บริหารของบริษัท เป็นจำนวน </w:t>
      </w:r>
      <w:r w:rsidR="002A73F9">
        <w:rPr>
          <w:rFonts w:ascii="Angsana New" w:hAnsi="Angsana New"/>
          <w:spacing w:val="2"/>
          <w:sz w:val="30"/>
          <w:szCs w:val="30"/>
        </w:rPr>
        <w:t>21.28</w:t>
      </w:r>
      <w:r w:rsidRPr="004069B4">
        <w:rPr>
          <w:rFonts w:ascii="Angsana New" w:hAnsi="Angsana New"/>
          <w:spacing w:val="2"/>
          <w:sz w:val="30"/>
          <w:szCs w:val="30"/>
        </w:rPr>
        <w:t xml:space="preserve"> </w:t>
      </w:r>
      <w:r w:rsidRPr="004069B4">
        <w:rPr>
          <w:rFonts w:ascii="Angsana New" w:hAnsi="Angsana New" w:hint="cs"/>
          <w:spacing w:val="2"/>
          <w:sz w:val="30"/>
          <w:szCs w:val="30"/>
          <w:cs/>
        </w:rPr>
        <w:t>ล้านบาท</w:t>
      </w:r>
      <w:r w:rsidRPr="004069B4">
        <w:rPr>
          <w:rFonts w:ascii="Angsana New" w:hAnsi="Angsana New"/>
          <w:spacing w:val="2"/>
          <w:sz w:val="30"/>
          <w:szCs w:val="30"/>
        </w:rPr>
        <w:t xml:space="preserve"> </w:t>
      </w:r>
      <w:r w:rsidRPr="004069B4">
        <w:rPr>
          <w:rFonts w:ascii="Angsana New" w:hAnsi="Angsana New"/>
          <w:i/>
          <w:iCs/>
          <w:spacing w:val="2"/>
          <w:sz w:val="30"/>
          <w:szCs w:val="30"/>
        </w:rPr>
        <w:t xml:space="preserve">(31 </w:t>
      </w:r>
      <w:r w:rsidRPr="004069B4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ธันวาคม </w:t>
      </w:r>
      <w:r w:rsidRPr="004069B4">
        <w:rPr>
          <w:rFonts w:ascii="Angsana New" w:hAnsi="Angsana New"/>
          <w:i/>
          <w:iCs/>
          <w:spacing w:val="2"/>
          <w:sz w:val="30"/>
          <w:szCs w:val="30"/>
        </w:rPr>
        <w:t xml:space="preserve">2562 : 22.72 </w:t>
      </w:r>
      <w:r w:rsidRPr="004069B4">
        <w:rPr>
          <w:rFonts w:ascii="Angsana New" w:hAnsi="Angsana New" w:hint="cs"/>
          <w:i/>
          <w:iCs/>
          <w:spacing w:val="2"/>
          <w:sz w:val="30"/>
          <w:szCs w:val="30"/>
          <w:cs/>
        </w:rPr>
        <w:t>ล้านบาท)</w:t>
      </w:r>
      <w:r w:rsidRPr="004069B4">
        <w:rPr>
          <w:rFonts w:ascii="Angsana New" w:hAnsi="Angsana New" w:hint="cs"/>
          <w:spacing w:val="2"/>
          <w:sz w:val="30"/>
          <w:szCs w:val="30"/>
          <w:cs/>
        </w:rPr>
        <w:t xml:space="preserve"> เงินกู้ยืมดังกล่าวมีอัตราดอกเบี้ยร้อยละ </w:t>
      </w:r>
      <w:r w:rsidR="002A73F9">
        <w:rPr>
          <w:rFonts w:ascii="Angsana New" w:hAnsi="Angsana New"/>
          <w:spacing w:val="2"/>
          <w:sz w:val="30"/>
          <w:szCs w:val="30"/>
        </w:rPr>
        <w:t>2.00</w:t>
      </w:r>
      <w:r w:rsidRPr="004069B4">
        <w:rPr>
          <w:rFonts w:ascii="Angsana New" w:hAnsi="Angsana New"/>
          <w:spacing w:val="2"/>
          <w:sz w:val="30"/>
          <w:szCs w:val="30"/>
        </w:rPr>
        <w:t xml:space="preserve"> </w:t>
      </w:r>
      <w:r w:rsidRPr="004069B4">
        <w:rPr>
          <w:rFonts w:ascii="Angsana New" w:hAnsi="Angsana New" w:hint="cs"/>
          <w:spacing w:val="2"/>
          <w:sz w:val="30"/>
          <w:szCs w:val="30"/>
          <w:cs/>
        </w:rPr>
        <w:t xml:space="preserve">ต่อปี </w:t>
      </w:r>
      <w:r w:rsidRPr="004069B4">
        <w:rPr>
          <w:rFonts w:ascii="Angsana New" w:hAnsi="Angsana New"/>
          <w:i/>
          <w:iCs/>
          <w:spacing w:val="2"/>
          <w:sz w:val="30"/>
          <w:szCs w:val="30"/>
        </w:rPr>
        <w:t xml:space="preserve">(31 </w:t>
      </w:r>
      <w:r w:rsidRPr="004069B4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ธันวาคม </w:t>
      </w:r>
      <w:r w:rsidRPr="004069B4">
        <w:rPr>
          <w:rFonts w:ascii="Angsana New" w:hAnsi="Angsana New"/>
          <w:i/>
          <w:iCs/>
          <w:spacing w:val="2"/>
          <w:sz w:val="30"/>
          <w:szCs w:val="30"/>
        </w:rPr>
        <w:t xml:space="preserve">2562 : </w:t>
      </w:r>
      <w:r w:rsidRPr="004069B4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ร้อยละ </w:t>
      </w:r>
      <w:r w:rsidRPr="004069B4">
        <w:rPr>
          <w:rFonts w:ascii="Angsana New" w:hAnsi="Angsana New"/>
          <w:i/>
          <w:iCs/>
          <w:spacing w:val="2"/>
          <w:sz w:val="30"/>
          <w:szCs w:val="30"/>
        </w:rPr>
        <w:t xml:space="preserve">2.00 </w:t>
      </w:r>
      <w:r w:rsidRPr="004069B4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ต่อปี) </w:t>
      </w:r>
      <w:r w:rsidRPr="004069B4">
        <w:rPr>
          <w:rFonts w:ascii="Angsana New" w:hAnsi="Angsana New" w:hint="cs"/>
          <w:spacing w:val="2"/>
          <w:sz w:val="30"/>
          <w:szCs w:val="30"/>
          <w:cs/>
        </w:rPr>
        <w:t>และจะมีกำหนดชำระคืนภายในสามปี</w:t>
      </w:r>
    </w:p>
    <w:p w14:paraId="1BC224FA" w14:textId="77777777" w:rsidR="00AD06D8" w:rsidRPr="001032AB" w:rsidRDefault="00AD06D8" w:rsidP="00082EA9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1032A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สินค้าคงเหลือ</w:t>
      </w:r>
      <w:r w:rsidRPr="001032AB">
        <w:rPr>
          <w:rFonts w:asciiTheme="majorBidi" w:hAnsiTheme="majorBidi" w:cstheme="majorBidi"/>
          <w:sz w:val="30"/>
          <w:szCs w:val="30"/>
          <w:u w:val="none"/>
          <w:lang w:val="th-TH"/>
        </w:rPr>
        <w:t xml:space="preserve">   </w:t>
      </w:r>
    </w:p>
    <w:p w14:paraId="02114319" w14:textId="77777777" w:rsidR="003222A8" w:rsidRPr="00A83A64" w:rsidRDefault="003222A8" w:rsidP="003222A8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64"/>
        <w:gridCol w:w="1086"/>
        <w:gridCol w:w="270"/>
        <w:gridCol w:w="1080"/>
        <w:gridCol w:w="240"/>
        <w:gridCol w:w="25"/>
        <w:gridCol w:w="1085"/>
      </w:tblGrid>
      <w:tr w:rsidR="003222A8" w:rsidRPr="00A83A64" w14:paraId="1D507FE6" w14:textId="77777777" w:rsidTr="003222A8">
        <w:trPr>
          <w:tblHeader/>
        </w:trPr>
        <w:tc>
          <w:tcPr>
            <w:tcW w:w="4230" w:type="dxa"/>
          </w:tcPr>
          <w:p w14:paraId="6B47BE81" w14:textId="77777777" w:rsidR="003222A8" w:rsidRPr="00A83A64" w:rsidRDefault="003222A8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A6447B3" w14:textId="77777777" w:rsidR="003222A8" w:rsidRPr="00A83A64" w:rsidRDefault="003222A8" w:rsidP="00583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41F7552" w14:textId="77777777" w:rsidR="003222A8" w:rsidRPr="00A83A64" w:rsidRDefault="003222A8" w:rsidP="00583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35E495B8" w14:textId="77777777" w:rsidR="003222A8" w:rsidRPr="00A83A64" w:rsidRDefault="003222A8" w:rsidP="00583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2530C" w:rsidRPr="00A83A64" w14:paraId="63FE4B04" w14:textId="77777777" w:rsidTr="003222A8">
        <w:trPr>
          <w:tblHeader/>
        </w:trPr>
        <w:tc>
          <w:tcPr>
            <w:tcW w:w="4230" w:type="dxa"/>
          </w:tcPr>
          <w:p w14:paraId="34475C0B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A2E265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264" w:type="dxa"/>
          </w:tcPr>
          <w:p w14:paraId="73D412B5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6" w:type="dxa"/>
          </w:tcPr>
          <w:p w14:paraId="29DE97AD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70" w:type="dxa"/>
          </w:tcPr>
          <w:p w14:paraId="5B6D8D4E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D2D1CA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240" w:type="dxa"/>
          </w:tcPr>
          <w:p w14:paraId="76C6EDCC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10" w:type="dxa"/>
            <w:gridSpan w:val="2"/>
          </w:tcPr>
          <w:p w14:paraId="489DACE3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B2530C" w:rsidRPr="00A83A64" w14:paraId="7442A325" w14:textId="77777777" w:rsidTr="003222A8">
        <w:trPr>
          <w:tblHeader/>
        </w:trPr>
        <w:tc>
          <w:tcPr>
            <w:tcW w:w="4230" w:type="dxa"/>
          </w:tcPr>
          <w:p w14:paraId="2D90CE64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4AA86C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972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64" w:type="dxa"/>
          </w:tcPr>
          <w:p w14:paraId="762C05C2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1E5CB1B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972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7AD8661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08FA3A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972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40" w:type="dxa"/>
          </w:tcPr>
          <w:p w14:paraId="4E744562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5D9690EC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972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B2530C" w:rsidRPr="00A83A64" w14:paraId="7546C3D4" w14:textId="77777777" w:rsidTr="003222A8">
        <w:tc>
          <w:tcPr>
            <w:tcW w:w="4230" w:type="dxa"/>
          </w:tcPr>
          <w:p w14:paraId="3B79B47C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8"/>
          </w:tcPr>
          <w:p w14:paraId="470DBE35" w14:textId="77777777" w:rsidR="00B2530C" w:rsidRPr="00A83A64" w:rsidRDefault="00B2530C" w:rsidP="00B253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530C" w:rsidRPr="00A83A64" w14:paraId="23F7FA2C" w14:textId="77777777" w:rsidTr="003222A8">
        <w:tc>
          <w:tcPr>
            <w:tcW w:w="4230" w:type="dxa"/>
          </w:tcPr>
          <w:p w14:paraId="36D38E48" w14:textId="77777777" w:rsidR="00B2530C" w:rsidRPr="00A83A64" w:rsidRDefault="00B2530C" w:rsidP="00B2530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6D063A25" w14:textId="77777777" w:rsidR="00B2530C" w:rsidRPr="00A83A64" w:rsidRDefault="009412B2" w:rsidP="00B253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2,386,695</w:t>
            </w:r>
          </w:p>
        </w:tc>
        <w:tc>
          <w:tcPr>
            <w:tcW w:w="264" w:type="dxa"/>
          </w:tcPr>
          <w:p w14:paraId="22F17D0D" w14:textId="77777777" w:rsidR="00B2530C" w:rsidRPr="00A83A64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25572CDF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3,251,114</w:t>
            </w:r>
          </w:p>
        </w:tc>
        <w:tc>
          <w:tcPr>
            <w:tcW w:w="270" w:type="dxa"/>
          </w:tcPr>
          <w:p w14:paraId="1C6135FD" w14:textId="77777777" w:rsidR="00B2530C" w:rsidRPr="00A83A64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60EF9E" w14:textId="77777777" w:rsidR="00B2530C" w:rsidRPr="00A83A64" w:rsidRDefault="009412B2" w:rsidP="00B253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2,383,501</w:t>
            </w:r>
          </w:p>
        </w:tc>
        <w:tc>
          <w:tcPr>
            <w:tcW w:w="265" w:type="dxa"/>
            <w:gridSpan w:val="2"/>
          </w:tcPr>
          <w:p w14:paraId="19D56FE5" w14:textId="77777777" w:rsidR="00B2530C" w:rsidRPr="00A83A64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2C326275" w14:textId="77777777" w:rsidR="00B2530C" w:rsidRPr="00542F04" w:rsidRDefault="00B2530C" w:rsidP="00B253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3,245,456</w:t>
            </w:r>
          </w:p>
        </w:tc>
      </w:tr>
      <w:tr w:rsidR="00B2530C" w:rsidRPr="00A83A64" w14:paraId="0F803BD3" w14:textId="77777777" w:rsidTr="003222A8">
        <w:tc>
          <w:tcPr>
            <w:tcW w:w="4230" w:type="dxa"/>
          </w:tcPr>
          <w:p w14:paraId="7B453163" w14:textId="77777777" w:rsidR="00B2530C" w:rsidRPr="00A83A64" w:rsidRDefault="00B2530C" w:rsidP="00B2530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84A724" w14:textId="77777777" w:rsidR="00B2530C" w:rsidRPr="00A83A64" w:rsidRDefault="009412B2" w:rsidP="00B253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136,786</w:t>
            </w:r>
          </w:p>
        </w:tc>
        <w:tc>
          <w:tcPr>
            <w:tcW w:w="264" w:type="dxa"/>
          </w:tcPr>
          <w:p w14:paraId="040CD371" w14:textId="77777777" w:rsidR="00B2530C" w:rsidRPr="00A83A64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1854D6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103,730</w:t>
            </w:r>
          </w:p>
        </w:tc>
        <w:tc>
          <w:tcPr>
            <w:tcW w:w="270" w:type="dxa"/>
          </w:tcPr>
          <w:p w14:paraId="6F7B9E2F" w14:textId="77777777" w:rsidR="00B2530C" w:rsidRPr="00A83A64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70686F" w14:textId="77777777" w:rsidR="00B2530C" w:rsidRPr="00A83A64" w:rsidRDefault="009412B2" w:rsidP="00B253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136,786</w:t>
            </w:r>
          </w:p>
        </w:tc>
        <w:tc>
          <w:tcPr>
            <w:tcW w:w="265" w:type="dxa"/>
            <w:gridSpan w:val="2"/>
          </w:tcPr>
          <w:p w14:paraId="176351CE" w14:textId="77777777" w:rsidR="00B2530C" w:rsidRPr="00A83A64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45F977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103,730</w:t>
            </w:r>
          </w:p>
        </w:tc>
      </w:tr>
      <w:tr w:rsidR="00B2530C" w:rsidRPr="00A83A64" w14:paraId="20F31714" w14:textId="77777777" w:rsidTr="003222A8">
        <w:tc>
          <w:tcPr>
            <w:tcW w:w="4230" w:type="dxa"/>
          </w:tcPr>
          <w:p w14:paraId="4583CF37" w14:textId="77777777" w:rsidR="00B2530C" w:rsidRPr="00A83A64" w:rsidRDefault="00B2530C" w:rsidP="00B2530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B14858" w14:textId="77777777" w:rsidR="00B2530C" w:rsidRPr="00A83A64" w:rsidRDefault="009412B2" w:rsidP="00B253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2,523,481</w:t>
            </w:r>
          </w:p>
        </w:tc>
        <w:tc>
          <w:tcPr>
            <w:tcW w:w="264" w:type="dxa"/>
          </w:tcPr>
          <w:p w14:paraId="6831503A" w14:textId="77777777" w:rsidR="00B2530C" w:rsidRPr="00A83A64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DFAF71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3,354,844</w:t>
            </w:r>
          </w:p>
        </w:tc>
        <w:tc>
          <w:tcPr>
            <w:tcW w:w="270" w:type="dxa"/>
          </w:tcPr>
          <w:p w14:paraId="0E5A4AE2" w14:textId="77777777" w:rsidR="00B2530C" w:rsidRPr="00A83A64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F788DC" w14:textId="77777777" w:rsidR="00B2530C" w:rsidRPr="00A83A64" w:rsidRDefault="009412B2" w:rsidP="00B253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2,520,287</w:t>
            </w:r>
          </w:p>
        </w:tc>
        <w:tc>
          <w:tcPr>
            <w:tcW w:w="265" w:type="dxa"/>
            <w:gridSpan w:val="2"/>
          </w:tcPr>
          <w:p w14:paraId="0B4A21B6" w14:textId="77777777" w:rsidR="00B2530C" w:rsidRPr="00A83A64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FC0907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349,186</w:t>
            </w:r>
          </w:p>
        </w:tc>
      </w:tr>
      <w:tr w:rsidR="00B2530C" w:rsidRPr="00A83A64" w14:paraId="69A53EB0" w14:textId="77777777" w:rsidTr="003222A8">
        <w:tc>
          <w:tcPr>
            <w:tcW w:w="4230" w:type="dxa"/>
          </w:tcPr>
          <w:p w14:paraId="28C92353" w14:textId="77777777" w:rsidR="00B2530C" w:rsidRPr="00A83A64" w:rsidRDefault="00B2530C" w:rsidP="00B2530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5CDE73" w14:textId="78308E01" w:rsidR="00B2530C" w:rsidRPr="00A83A64" w:rsidRDefault="009412B2" w:rsidP="00B253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(112,2</w:t>
            </w:r>
            <w:r w:rsidR="00483F0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00F4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14:paraId="50CEBD90" w14:textId="77777777" w:rsidR="00B2530C" w:rsidRPr="00A83A64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4B2AB6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100,994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CB24316" w14:textId="77777777" w:rsidR="00B2530C" w:rsidRPr="00A83A64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C47AF5" w14:textId="77777777" w:rsidR="00B2530C" w:rsidRPr="00A83A64" w:rsidRDefault="009412B2" w:rsidP="00B253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(111,700)</w:t>
            </w:r>
          </w:p>
        </w:tc>
        <w:tc>
          <w:tcPr>
            <w:tcW w:w="265" w:type="dxa"/>
            <w:gridSpan w:val="2"/>
          </w:tcPr>
          <w:p w14:paraId="05ADEC4A" w14:textId="77777777" w:rsidR="00B2530C" w:rsidRPr="00A83A64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4E79D8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100,474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2530C" w:rsidRPr="00A83A64" w14:paraId="4F6C7B20" w14:textId="77777777" w:rsidTr="003222A8">
        <w:tc>
          <w:tcPr>
            <w:tcW w:w="4230" w:type="dxa"/>
          </w:tcPr>
          <w:p w14:paraId="0362E372" w14:textId="77777777" w:rsidR="00B2530C" w:rsidRPr="00A83A64" w:rsidRDefault="00B2530C" w:rsidP="00B2530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BC4969" w14:textId="7D0AC786" w:rsidR="00B2530C" w:rsidRPr="00A83A64" w:rsidRDefault="009412B2" w:rsidP="00B253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2,411,2</w:t>
            </w:r>
            <w:r w:rsidR="00483F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400F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64" w:type="dxa"/>
          </w:tcPr>
          <w:p w14:paraId="6958EF13" w14:textId="77777777" w:rsidR="00B2530C" w:rsidRPr="00A83A64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D89302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3,253,850</w:t>
            </w:r>
          </w:p>
        </w:tc>
        <w:tc>
          <w:tcPr>
            <w:tcW w:w="270" w:type="dxa"/>
          </w:tcPr>
          <w:p w14:paraId="768C64CD" w14:textId="77777777" w:rsidR="00B2530C" w:rsidRPr="00A83A64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040BB4" w14:textId="77777777" w:rsidR="00B2530C" w:rsidRPr="00A83A64" w:rsidRDefault="009412B2" w:rsidP="00B253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2,408,587</w:t>
            </w:r>
          </w:p>
        </w:tc>
        <w:tc>
          <w:tcPr>
            <w:tcW w:w="265" w:type="dxa"/>
            <w:gridSpan w:val="2"/>
          </w:tcPr>
          <w:p w14:paraId="4D41BC5A" w14:textId="77777777" w:rsidR="00B2530C" w:rsidRPr="00A83A64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E398DE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248,712</w:t>
            </w:r>
          </w:p>
        </w:tc>
      </w:tr>
    </w:tbl>
    <w:p w14:paraId="0FBC6BD8" w14:textId="77777777" w:rsidR="003222A8" w:rsidRPr="00A83A64" w:rsidRDefault="003222A8" w:rsidP="003222A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64"/>
        <w:gridCol w:w="1086"/>
        <w:gridCol w:w="266"/>
        <w:gridCol w:w="1080"/>
        <w:gridCol w:w="240"/>
        <w:gridCol w:w="25"/>
        <w:gridCol w:w="1089"/>
      </w:tblGrid>
      <w:tr w:rsidR="003222A8" w:rsidRPr="00A83A64" w14:paraId="1941160F" w14:textId="77777777" w:rsidTr="00607949">
        <w:trPr>
          <w:tblHeader/>
        </w:trPr>
        <w:tc>
          <w:tcPr>
            <w:tcW w:w="4230" w:type="dxa"/>
          </w:tcPr>
          <w:p w14:paraId="4A82028D" w14:textId="77777777" w:rsidR="003222A8" w:rsidRPr="00A83A64" w:rsidRDefault="003222A8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8A8C731" w14:textId="77777777" w:rsidR="003222A8" w:rsidRPr="00A83A64" w:rsidRDefault="003222A8" w:rsidP="00583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7DEE992F" w14:textId="77777777" w:rsidR="003222A8" w:rsidRPr="00A83A64" w:rsidRDefault="003222A8" w:rsidP="00583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4" w:type="dxa"/>
            <w:gridSpan w:val="4"/>
          </w:tcPr>
          <w:p w14:paraId="45779FFA" w14:textId="77777777" w:rsidR="003222A8" w:rsidRPr="00A83A64" w:rsidRDefault="003222A8" w:rsidP="00583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222A8" w:rsidRPr="00A83A64" w14:paraId="1D88D879" w14:textId="77777777" w:rsidTr="00607949">
        <w:trPr>
          <w:tblHeader/>
        </w:trPr>
        <w:tc>
          <w:tcPr>
            <w:tcW w:w="4230" w:type="dxa"/>
          </w:tcPr>
          <w:p w14:paraId="70F807ED" w14:textId="77777777" w:rsidR="003222A8" w:rsidRPr="00A83A64" w:rsidRDefault="003222A8" w:rsidP="003222A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54FE10" w14:textId="77777777" w:rsidR="003222A8" w:rsidRPr="00A83A64" w:rsidRDefault="003222A8" w:rsidP="00322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972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64" w:type="dxa"/>
          </w:tcPr>
          <w:p w14:paraId="35A3AC77" w14:textId="77777777" w:rsidR="003222A8" w:rsidRPr="00A83A64" w:rsidRDefault="003222A8" w:rsidP="00322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31C266C" w14:textId="77777777" w:rsidR="003222A8" w:rsidRPr="00A83A64" w:rsidRDefault="003222A8" w:rsidP="00322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972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66" w:type="dxa"/>
          </w:tcPr>
          <w:p w14:paraId="49FAEB3B" w14:textId="77777777" w:rsidR="003222A8" w:rsidRPr="00A83A64" w:rsidRDefault="003222A8" w:rsidP="00322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1F02C9" w14:textId="77777777" w:rsidR="003222A8" w:rsidRPr="00A83A64" w:rsidRDefault="003222A8" w:rsidP="00322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972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40" w:type="dxa"/>
          </w:tcPr>
          <w:p w14:paraId="52BAB661" w14:textId="77777777" w:rsidR="003222A8" w:rsidRPr="00A83A64" w:rsidRDefault="003222A8" w:rsidP="00322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5FF38D84" w14:textId="77777777" w:rsidR="003222A8" w:rsidRPr="00A83A64" w:rsidRDefault="003222A8" w:rsidP="00322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972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3222A8" w:rsidRPr="00A83A64" w14:paraId="47DB6347" w14:textId="77777777" w:rsidTr="00607949">
        <w:trPr>
          <w:trHeight w:val="20"/>
        </w:trPr>
        <w:tc>
          <w:tcPr>
            <w:tcW w:w="4230" w:type="dxa"/>
          </w:tcPr>
          <w:p w14:paraId="25E5536E" w14:textId="77777777" w:rsidR="003222A8" w:rsidRPr="00A83A64" w:rsidRDefault="003222A8" w:rsidP="003222A8">
            <w:pPr>
              <w:pStyle w:val="acctfourfigures"/>
              <w:tabs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  <w:tcBorders>
              <w:left w:val="nil"/>
              <w:right w:val="nil"/>
            </w:tcBorders>
          </w:tcPr>
          <w:p w14:paraId="69BE62A6" w14:textId="77777777" w:rsidR="003222A8" w:rsidRPr="00A83A64" w:rsidRDefault="003222A8" w:rsidP="003222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22A8" w:rsidRPr="00A83A64" w14:paraId="2C0AD25C" w14:textId="77777777" w:rsidTr="00607949">
        <w:trPr>
          <w:trHeight w:val="20"/>
        </w:trPr>
        <w:tc>
          <w:tcPr>
            <w:tcW w:w="4230" w:type="dxa"/>
          </w:tcPr>
          <w:p w14:paraId="467C86FD" w14:textId="77777777" w:rsidR="001676FA" w:rsidRDefault="003222A8" w:rsidP="001676FA">
            <w:pPr>
              <w:pStyle w:val="acctfourfigures"/>
              <w:tabs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</w:p>
          <w:p w14:paraId="32537CD7" w14:textId="77777777" w:rsidR="003222A8" w:rsidRPr="00A83A64" w:rsidRDefault="003222A8" w:rsidP="001676FA">
            <w:pPr>
              <w:pStyle w:val="acctfourfigures"/>
              <w:tabs>
                <w:tab w:val="decimal" w:pos="882"/>
              </w:tabs>
              <w:spacing w:line="240" w:lineRule="auto"/>
              <w:ind w:right="-108" w:firstLine="76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บัญชีต้นทุนขายสำหรับ</w:t>
            </w:r>
          </w:p>
          <w:p w14:paraId="47E91148" w14:textId="77777777" w:rsidR="003222A8" w:rsidRPr="00A83A64" w:rsidRDefault="003222A8" w:rsidP="00175E02">
            <w:pPr>
              <w:tabs>
                <w:tab w:val="clear" w:pos="454"/>
                <w:tab w:val="clear" w:pos="680"/>
                <w:tab w:val="left" w:pos="360"/>
                <w:tab w:val="left" w:pos="6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</w:t>
            </w:r>
            <w:r w:rsidRPr="00A83A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งวดสามเดือนสิ้นสุด</w:t>
            </w:r>
            <w:r w:rsidRPr="00F73E2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วันที่ </w:t>
            </w:r>
            <w:r w:rsidR="004E3F0E" w:rsidRPr="00E97220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F73E29" w:rsidRPr="00F73E29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="00F73E29" w:rsidRPr="00F73E29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130" w:type="dxa"/>
            <w:gridSpan w:val="8"/>
            <w:tcBorders>
              <w:left w:val="nil"/>
              <w:right w:val="nil"/>
            </w:tcBorders>
          </w:tcPr>
          <w:p w14:paraId="5348D471" w14:textId="77777777" w:rsidR="003222A8" w:rsidRPr="00A83A64" w:rsidRDefault="003222A8" w:rsidP="003222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22A8" w:rsidRPr="00A83A64" w14:paraId="0F87EE95" w14:textId="77777777" w:rsidTr="00607949">
        <w:trPr>
          <w:trHeight w:val="20"/>
        </w:trPr>
        <w:tc>
          <w:tcPr>
            <w:tcW w:w="4230" w:type="dxa"/>
          </w:tcPr>
          <w:p w14:paraId="3634EF0F" w14:textId="77777777" w:rsidR="003222A8" w:rsidRPr="00A83A64" w:rsidRDefault="003222A8" w:rsidP="00175E02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left" w:pos="360"/>
                <w:tab w:val="left" w:pos="612"/>
              </w:tabs>
              <w:spacing w:line="240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7C3F1E9" w14:textId="77777777" w:rsidR="003222A8" w:rsidRPr="00A83A64" w:rsidRDefault="009D5869" w:rsidP="003222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8,290,31</w:t>
            </w:r>
            <w:r w:rsidR="009731F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4" w:type="dxa"/>
          </w:tcPr>
          <w:p w14:paraId="23243ADB" w14:textId="77777777" w:rsidR="003222A8" w:rsidRPr="00A83A64" w:rsidRDefault="003222A8" w:rsidP="0032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3FF2BAC7" w14:textId="77777777" w:rsidR="003222A8" w:rsidRPr="00803A01" w:rsidRDefault="00803A01" w:rsidP="003222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7,536,350</w:t>
            </w:r>
          </w:p>
        </w:tc>
        <w:tc>
          <w:tcPr>
            <w:tcW w:w="266" w:type="dxa"/>
          </w:tcPr>
          <w:p w14:paraId="5DF42840" w14:textId="77777777" w:rsidR="003222A8" w:rsidRPr="00A83A64" w:rsidRDefault="003222A8" w:rsidP="0032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AB915C9" w14:textId="77777777" w:rsidR="003222A8" w:rsidRPr="00A83A64" w:rsidRDefault="00FE7C90" w:rsidP="003222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8,283,47</w:t>
            </w:r>
            <w:r w:rsidR="009731F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5" w:type="dxa"/>
            <w:gridSpan w:val="2"/>
          </w:tcPr>
          <w:p w14:paraId="2985A77F" w14:textId="77777777" w:rsidR="003222A8" w:rsidRPr="00A83A64" w:rsidRDefault="003222A8" w:rsidP="0032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</w:tcPr>
          <w:p w14:paraId="07778723" w14:textId="77777777" w:rsidR="003222A8" w:rsidRPr="00A83A64" w:rsidRDefault="00803A01" w:rsidP="003222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7,539,562</w:t>
            </w:r>
          </w:p>
        </w:tc>
      </w:tr>
      <w:tr w:rsidR="003222A8" w:rsidRPr="00A83A64" w14:paraId="5CDD68E8" w14:textId="77777777" w:rsidTr="00607949">
        <w:tc>
          <w:tcPr>
            <w:tcW w:w="4230" w:type="dxa"/>
          </w:tcPr>
          <w:p w14:paraId="6CD88BB0" w14:textId="77777777" w:rsidR="00803A01" w:rsidRDefault="00803A01" w:rsidP="00175E02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left" w:pos="360"/>
                <w:tab w:val="left" w:pos="612"/>
              </w:tabs>
              <w:spacing w:line="240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(กลับรายการ) </w:t>
            </w:r>
            <w:r w:rsidR="003222A8"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  <w:p w14:paraId="4A73DCAB" w14:textId="77777777" w:rsidR="003222A8" w:rsidRPr="00803A01" w:rsidRDefault="00803A01" w:rsidP="00803A01">
            <w:pPr>
              <w:tabs>
                <w:tab w:val="clear" w:pos="454"/>
                <w:tab w:val="clear" w:pos="680"/>
                <w:tab w:val="left" w:pos="360"/>
                <w:tab w:val="left" w:pos="6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</w:t>
            </w:r>
            <w:r w:rsidR="003222A8"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ที่</w:t>
            </w:r>
            <w:r w:rsidR="003222A8" w:rsidRPr="00803A01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</w:t>
            </w:r>
            <w:r w:rsidR="00175E02" w:rsidRPr="00803A01">
              <w:rPr>
                <w:rFonts w:asciiTheme="majorBidi" w:hAnsiTheme="majorBidi" w:cstheme="majorBidi" w:hint="cs"/>
                <w:sz w:val="30"/>
                <w:szCs w:val="30"/>
                <w:cs/>
              </w:rPr>
              <w:t>ะ</w:t>
            </w:r>
            <w:r w:rsidR="003222A8" w:rsidRPr="00803A01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9E55E2B" w14:textId="77777777" w:rsidR="008E62D0" w:rsidRDefault="008E62D0" w:rsidP="003222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5A6D7D" w14:textId="77777777" w:rsidR="00FE7C90" w:rsidRPr="00A83A64" w:rsidRDefault="00FE7C90" w:rsidP="003222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</w:t>
            </w:r>
            <w:r w:rsidR="009D586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731F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4" w:type="dxa"/>
          </w:tcPr>
          <w:p w14:paraId="5B273464" w14:textId="77777777" w:rsidR="003222A8" w:rsidRPr="00A83A64" w:rsidRDefault="003222A8" w:rsidP="0032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0A11D452" w14:textId="77777777" w:rsidR="003222A8" w:rsidRDefault="003222A8" w:rsidP="003222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0B0828" w14:textId="77777777" w:rsidR="00803A01" w:rsidRPr="00A83A64" w:rsidRDefault="00803A01" w:rsidP="003222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(589)</w:t>
            </w:r>
          </w:p>
        </w:tc>
        <w:tc>
          <w:tcPr>
            <w:tcW w:w="266" w:type="dxa"/>
          </w:tcPr>
          <w:p w14:paraId="6744D37A" w14:textId="77777777" w:rsidR="003222A8" w:rsidRPr="00A83A64" w:rsidRDefault="003222A8" w:rsidP="0032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671CD34" w14:textId="77777777" w:rsidR="003222A8" w:rsidRDefault="003222A8" w:rsidP="003222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DA3495" w14:textId="77777777" w:rsidR="00FE7C90" w:rsidRPr="00A83A64" w:rsidRDefault="00FE7C90" w:rsidP="003222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5,82</w:t>
            </w:r>
            <w:r w:rsidR="009731F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5" w:type="dxa"/>
            <w:gridSpan w:val="2"/>
          </w:tcPr>
          <w:p w14:paraId="5C201929" w14:textId="77777777" w:rsidR="003222A8" w:rsidRPr="00A83A64" w:rsidRDefault="003222A8" w:rsidP="0032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</w:tcPr>
          <w:p w14:paraId="56721C59" w14:textId="77777777" w:rsidR="003222A8" w:rsidRDefault="003222A8" w:rsidP="003222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B67618" w14:textId="77777777" w:rsidR="00803A01" w:rsidRPr="00A83A64" w:rsidRDefault="00803A01" w:rsidP="003222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(590)</w:t>
            </w:r>
          </w:p>
        </w:tc>
      </w:tr>
      <w:tr w:rsidR="003222A8" w:rsidRPr="00A83A64" w14:paraId="2C732903" w14:textId="77777777" w:rsidTr="00803A01">
        <w:tc>
          <w:tcPr>
            <w:tcW w:w="4230" w:type="dxa"/>
          </w:tcPr>
          <w:p w14:paraId="350E8597" w14:textId="77777777" w:rsidR="003222A8" w:rsidRPr="00A83A64" w:rsidRDefault="008A3608" w:rsidP="00175E0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27CE9F" w14:textId="77777777" w:rsidR="003222A8" w:rsidRPr="00A83A64" w:rsidRDefault="00FE7C90" w:rsidP="003222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</w:t>
            </w:r>
            <w:r w:rsidR="009D58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296,134</w:t>
            </w:r>
          </w:p>
        </w:tc>
        <w:tc>
          <w:tcPr>
            <w:tcW w:w="264" w:type="dxa"/>
          </w:tcPr>
          <w:p w14:paraId="572E584B" w14:textId="77777777" w:rsidR="003222A8" w:rsidRPr="00A83A64" w:rsidRDefault="003222A8" w:rsidP="0032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FE075F" w14:textId="77777777" w:rsidR="003222A8" w:rsidRPr="00A83A64" w:rsidRDefault="00803A01" w:rsidP="003222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7,535,761</w:t>
            </w:r>
          </w:p>
        </w:tc>
        <w:tc>
          <w:tcPr>
            <w:tcW w:w="266" w:type="dxa"/>
          </w:tcPr>
          <w:p w14:paraId="576D7DFC" w14:textId="77777777" w:rsidR="003222A8" w:rsidRPr="00A83A64" w:rsidRDefault="003222A8" w:rsidP="0032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870869" w14:textId="77777777" w:rsidR="003222A8" w:rsidRPr="00A83A64" w:rsidRDefault="00FE7C90" w:rsidP="003222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8,289,294</w:t>
            </w:r>
          </w:p>
        </w:tc>
        <w:tc>
          <w:tcPr>
            <w:tcW w:w="265" w:type="dxa"/>
            <w:gridSpan w:val="2"/>
          </w:tcPr>
          <w:p w14:paraId="3D5A7225" w14:textId="77777777" w:rsidR="003222A8" w:rsidRPr="00A83A64" w:rsidRDefault="003222A8" w:rsidP="0032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D9D2A7" w14:textId="77777777" w:rsidR="003222A8" w:rsidRPr="00A83A64" w:rsidRDefault="00803A01" w:rsidP="003222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7,538,972</w:t>
            </w:r>
          </w:p>
        </w:tc>
      </w:tr>
      <w:tr w:rsidR="00803A01" w:rsidRPr="00A83A64" w14:paraId="2419ED0D" w14:textId="77777777" w:rsidTr="00803A01">
        <w:tc>
          <w:tcPr>
            <w:tcW w:w="4230" w:type="dxa"/>
          </w:tcPr>
          <w:p w14:paraId="58F9117C" w14:textId="77777777" w:rsidR="00803A01" w:rsidRDefault="00803A01" w:rsidP="00175E0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</w:t>
            </w:r>
            <w:r w:rsidRPr="00A83A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งวด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หก</w:t>
            </w:r>
            <w:r w:rsidRPr="00A83A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เดือนสิ้นสุด</w:t>
            </w:r>
            <w:r w:rsidRPr="00F73E2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วันที่ </w:t>
            </w:r>
            <w:r w:rsidR="004E3F0E" w:rsidRPr="00E97220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F73E29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F73E29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6620A121" w14:textId="77777777" w:rsidR="00803A01" w:rsidRPr="00A83A64" w:rsidRDefault="00803A01" w:rsidP="003222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0CD25C16" w14:textId="77777777" w:rsidR="00803A01" w:rsidRPr="00A83A64" w:rsidRDefault="00803A01" w:rsidP="0032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double" w:sz="4" w:space="0" w:color="auto"/>
              <w:left w:val="nil"/>
              <w:right w:val="nil"/>
            </w:tcBorders>
          </w:tcPr>
          <w:p w14:paraId="7D237D73" w14:textId="77777777" w:rsidR="00803A01" w:rsidRPr="00A83A64" w:rsidRDefault="00803A01" w:rsidP="003222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55908D3A" w14:textId="77777777" w:rsidR="00803A01" w:rsidRPr="00A83A64" w:rsidRDefault="00803A01" w:rsidP="0032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2586CC01" w14:textId="77777777" w:rsidR="00803A01" w:rsidRPr="00A83A64" w:rsidRDefault="00803A01" w:rsidP="003222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3F4D0559" w14:textId="77777777" w:rsidR="00803A01" w:rsidRPr="00A83A64" w:rsidRDefault="00803A01" w:rsidP="0032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double" w:sz="4" w:space="0" w:color="auto"/>
              <w:left w:val="nil"/>
              <w:right w:val="nil"/>
            </w:tcBorders>
          </w:tcPr>
          <w:p w14:paraId="08D31003" w14:textId="77777777" w:rsidR="00803A01" w:rsidRPr="00A83A64" w:rsidRDefault="00803A01" w:rsidP="003222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03A01" w:rsidRPr="00A83A64" w14:paraId="0588A403" w14:textId="77777777" w:rsidTr="00803A01">
        <w:tc>
          <w:tcPr>
            <w:tcW w:w="4230" w:type="dxa"/>
          </w:tcPr>
          <w:p w14:paraId="11A7DAC6" w14:textId="77777777" w:rsidR="00803A01" w:rsidRPr="00A83A64" w:rsidRDefault="00803A01" w:rsidP="00803A01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left" w:pos="360"/>
                <w:tab w:val="left" w:pos="612"/>
              </w:tabs>
              <w:spacing w:line="240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F80A99B" w14:textId="77777777" w:rsidR="00803A01" w:rsidRPr="00803A01" w:rsidRDefault="00FE7C90" w:rsidP="00803A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</w:t>
            </w:r>
            <w:r w:rsidR="00423E20">
              <w:rPr>
                <w:rFonts w:asciiTheme="majorBidi" w:hAnsiTheme="majorBidi" w:cstheme="majorBidi"/>
                <w:sz w:val="30"/>
                <w:szCs w:val="30"/>
              </w:rPr>
              <w:t>284,83</w:t>
            </w:r>
            <w:r w:rsidR="0036052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4" w:type="dxa"/>
          </w:tcPr>
          <w:p w14:paraId="35F78AAF" w14:textId="77777777" w:rsidR="00803A01" w:rsidRPr="00803A01" w:rsidRDefault="00803A01" w:rsidP="0080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74901A49" w14:textId="77777777" w:rsidR="00803A01" w:rsidRPr="00803A01" w:rsidRDefault="00803A01" w:rsidP="00803A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03A01">
              <w:rPr>
                <w:rFonts w:asciiTheme="majorBidi" w:hAnsiTheme="majorBidi" w:cstheme="majorBidi"/>
                <w:sz w:val="30"/>
                <w:szCs w:val="30"/>
              </w:rPr>
              <w:t>16,673,455</w:t>
            </w:r>
          </w:p>
        </w:tc>
        <w:tc>
          <w:tcPr>
            <w:tcW w:w="266" w:type="dxa"/>
          </w:tcPr>
          <w:p w14:paraId="574D63FF" w14:textId="77777777" w:rsidR="00803A01" w:rsidRPr="00803A01" w:rsidRDefault="00803A01" w:rsidP="0080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F0202AE" w14:textId="77777777" w:rsidR="00803A01" w:rsidRPr="00803A01" w:rsidRDefault="00FE7C90" w:rsidP="00803A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15,279,06</w:t>
            </w:r>
            <w:r w:rsidR="0036052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5" w:type="dxa"/>
            <w:gridSpan w:val="2"/>
          </w:tcPr>
          <w:p w14:paraId="1B2DAD46" w14:textId="77777777" w:rsidR="00803A01" w:rsidRPr="00803A01" w:rsidRDefault="00803A01" w:rsidP="0080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</w:tcPr>
          <w:p w14:paraId="425D04A9" w14:textId="77777777" w:rsidR="00803A01" w:rsidRPr="00803A01" w:rsidRDefault="00803A01" w:rsidP="00803A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16,677,426</w:t>
            </w:r>
          </w:p>
        </w:tc>
      </w:tr>
      <w:tr w:rsidR="00803A01" w:rsidRPr="00A83A64" w14:paraId="56D95CE3" w14:textId="77777777" w:rsidTr="00803A01">
        <w:tc>
          <w:tcPr>
            <w:tcW w:w="4230" w:type="dxa"/>
          </w:tcPr>
          <w:p w14:paraId="6608A7AF" w14:textId="77777777" w:rsidR="00803A01" w:rsidRDefault="00803A01" w:rsidP="00803A01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left" w:pos="360"/>
                <w:tab w:val="left" w:pos="612"/>
              </w:tabs>
              <w:spacing w:line="240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  <w:p w14:paraId="7515BEEF" w14:textId="77777777" w:rsidR="00803A01" w:rsidRPr="00803A01" w:rsidRDefault="00803A01" w:rsidP="00803A01">
            <w:pPr>
              <w:tabs>
                <w:tab w:val="clear" w:pos="454"/>
                <w:tab w:val="clear" w:pos="680"/>
                <w:tab w:val="left" w:pos="360"/>
                <w:tab w:val="left" w:pos="6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ที่</w:t>
            </w:r>
            <w:r w:rsidRPr="00803A01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</w:t>
            </w:r>
            <w:r w:rsidRPr="00803A01">
              <w:rPr>
                <w:rFonts w:asciiTheme="majorBidi" w:hAnsiTheme="majorBidi" w:cstheme="majorBidi" w:hint="cs"/>
                <w:sz w:val="30"/>
                <w:szCs w:val="30"/>
                <w:cs/>
              </w:rPr>
              <w:t>ะ</w:t>
            </w:r>
            <w:r w:rsidRPr="00803A01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E4AD946" w14:textId="77777777" w:rsidR="00803A01" w:rsidRDefault="00803A01" w:rsidP="00803A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7E3568" w14:textId="77777777" w:rsidR="00FE7C90" w:rsidRPr="00803A01" w:rsidRDefault="00FE7C90" w:rsidP="00803A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</w:t>
            </w:r>
            <w:r w:rsidR="00423E2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6052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4" w:type="dxa"/>
          </w:tcPr>
          <w:p w14:paraId="1CD3D4F7" w14:textId="77777777" w:rsidR="00803A01" w:rsidRPr="00803A01" w:rsidRDefault="00803A01" w:rsidP="0080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left w:val="nil"/>
              <w:bottom w:val="single" w:sz="4" w:space="0" w:color="auto"/>
              <w:right w:val="nil"/>
            </w:tcBorders>
          </w:tcPr>
          <w:p w14:paraId="059DB6B7" w14:textId="77777777" w:rsidR="00803A01" w:rsidRDefault="00803A01" w:rsidP="00803A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7739B0" w14:textId="77777777" w:rsidR="00803A01" w:rsidRPr="00803A01" w:rsidRDefault="00803A01" w:rsidP="00803A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5,440</w:t>
            </w:r>
          </w:p>
        </w:tc>
        <w:tc>
          <w:tcPr>
            <w:tcW w:w="266" w:type="dxa"/>
          </w:tcPr>
          <w:p w14:paraId="0EECD90D" w14:textId="77777777" w:rsidR="00803A01" w:rsidRPr="00803A01" w:rsidRDefault="00803A01" w:rsidP="0080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F4F7F78" w14:textId="77777777" w:rsidR="00803A01" w:rsidRDefault="00803A01" w:rsidP="00803A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D9FDD5" w14:textId="77777777" w:rsidR="00FE7C90" w:rsidRPr="00803A01" w:rsidRDefault="00FE7C90" w:rsidP="00803A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11,22</w:t>
            </w:r>
            <w:r w:rsidR="0036052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5" w:type="dxa"/>
            <w:gridSpan w:val="2"/>
          </w:tcPr>
          <w:p w14:paraId="20EB82B0" w14:textId="77777777" w:rsidR="00803A01" w:rsidRPr="00803A01" w:rsidRDefault="00803A01" w:rsidP="0080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bottom w:val="single" w:sz="4" w:space="0" w:color="auto"/>
              <w:right w:val="nil"/>
            </w:tcBorders>
          </w:tcPr>
          <w:p w14:paraId="06015728" w14:textId="77777777" w:rsidR="00803A01" w:rsidRDefault="00803A01" w:rsidP="00803A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795C5D" w14:textId="77777777" w:rsidR="00803A01" w:rsidRPr="00803A01" w:rsidRDefault="00803A01" w:rsidP="00803A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5,438</w:t>
            </w:r>
          </w:p>
        </w:tc>
      </w:tr>
      <w:tr w:rsidR="00803A01" w:rsidRPr="00A83A64" w14:paraId="28517306" w14:textId="77777777" w:rsidTr="00803A01">
        <w:tc>
          <w:tcPr>
            <w:tcW w:w="4230" w:type="dxa"/>
          </w:tcPr>
          <w:p w14:paraId="6BCD491A" w14:textId="77777777" w:rsidR="00803A01" w:rsidRDefault="00803A01" w:rsidP="00803A0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7A6614" w14:textId="77777777" w:rsidR="00803A01" w:rsidRPr="00A83A64" w:rsidRDefault="00FE7C90" w:rsidP="00803A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</w:t>
            </w:r>
            <w:r w:rsidR="00423E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296,061</w:t>
            </w:r>
          </w:p>
        </w:tc>
        <w:tc>
          <w:tcPr>
            <w:tcW w:w="264" w:type="dxa"/>
          </w:tcPr>
          <w:p w14:paraId="1BAADC05" w14:textId="77777777" w:rsidR="00803A01" w:rsidRPr="00A83A64" w:rsidRDefault="00803A01" w:rsidP="0080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C75BA0" w14:textId="77777777" w:rsidR="00803A01" w:rsidRPr="00A83A64" w:rsidRDefault="00803A01" w:rsidP="00803A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16,678,895</w:t>
            </w:r>
          </w:p>
        </w:tc>
        <w:tc>
          <w:tcPr>
            <w:tcW w:w="266" w:type="dxa"/>
          </w:tcPr>
          <w:p w14:paraId="6F12B841" w14:textId="77777777" w:rsidR="00803A01" w:rsidRPr="00A83A64" w:rsidRDefault="00803A01" w:rsidP="0080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33791E" w14:textId="77777777" w:rsidR="00803A01" w:rsidRPr="00A83A64" w:rsidRDefault="00FE7C90" w:rsidP="00803A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15,290,290</w:t>
            </w:r>
          </w:p>
        </w:tc>
        <w:tc>
          <w:tcPr>
            <w:tcW w:w="265" w:type="dxa"/>
            <w:gridSpan w:val="2"/>
          </w:tcPr>
          <w:p w14:paraId="1DBA5622" w14:textId="77777777" w:rsidR="00803A01" w:rsidRPr="00A83A64" w:rsidRDefault="00803A01" w:rsidP="0080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870EDA" w14:textId="77777777" w:rsidR="00803A01" w:rsidRPr="00A83A64" w:rsidRDefault="00803A01" w:rsidP="00803A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16,682,864</w:t>
            </w:r>
          </w:p>
        </w:tc>
      </w:tr>
    </w:tbl>
    <w:p w14:paraId="57B67F00" w14:textId="77777777" w:rsidR="00C62B80" w:rsidRDefault="00C62B80" w:rsidP="00A36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</w:p>
    <w:p w14:paraId="0F330A54" w14:textId="77777777" w:rsidR="00D12B52" w:rsidRPr="00A83A64" w:rsidRDefault="00491675" w:rsidP="00A36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</w:rPr>
        <w:t>กลุ่มบริษัทกำหนดค่าเผื่อมูลค่าสินค้าลดลงเพื่อให้สะท้อนถึงมูลค่าสุทธิที่คาดว่าจะได้รับคืนของสินค้าคงเหลือ</w:t>
      </w:r>
      <w:r w:rsidRPr="00A83A64">
        <w:rPr>
          <w:rFonts w:asciiTheme="majorBidi" w:hAnsiTheme="majorBidi" w:cstheme="majorBidi"/>
          <w:sz w:val="30"/>
          <w:szCs w:val="30"/>
        </w:rPr>
        <w:t xml:space="preserve"> </w:t>
      </w:r>
      <w:r w:rsidRPr="00A83A64">
        <w:rPr>
          <w:rFonts w:asciiTheme="majorBidi" w:hAnsiTheme="majorBidi" w:cstheme="majorBidi"/>
          <w:sz w:val="30"/>
          <w:szCs w:val="30"/>
        </w:rPr>
        <w:br/>
      </w:r>
      <w:r w:rsidRPr="00A83A64">
        <w:rPr>
          <w:rFonts w:asciiTheme="majorBidi" w:hAnsiTheme="majorBidi" w:cstheme="majorBidi"/>
          <w:sz w:val="30"/>
          <w:szCs w:val="30"/>
          <w:cs/>
        </w:rPr>
        <w:t>ฝ่ายบริหารได้ใช้ดุลยพินิจในการประมาณการค่าเผื่อมูลค่าสินค้าลดลงโดยการวิเคราะห์อายุของสินค้าคงเหลือ รวมถึงการวิเคราะห์ความล้าสมัยของสินค้า และการคาดการณ์เกี่ยวกับการขายสินค้าในอนาคต</w:t>
      </w:r>
    </w:p>
    <w:p w14:paraId="341FFE80" w14:textId="77777777" w:rsidR="00A36677" w:rsidRPr="00A83A64" w:rsidRDefault="00A36677" w:rsidP="00491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734100" w14:textId="77777777" w:rsidR="00E56E99" w:rsidRPr="00A83A64" w:rsidRDefault="00E56E99" w:rsidP="00E26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  <w:sectPr w:rsidR="00E56E99" w:rsidRPr="00A83A64" w:rsidSect="00633D85">
          <w:headerReference w:type="default" r:id="rId8"/>
          <w:footerReference w:type="default" r:id="rId9"/>
          <w:pgSz w:w="11909" w:h="16834" w:code="9"/>
          <w:pgMar w:top="691" w:right="1019" w:bottom="576" w:left="1152" w:header="720" w:footer="720" w:gutter="0"/>
          <w:pgNumType w:start="16"/>
          <w:cols w:space="720"/>
          <w:docGrid w:linePitch="360"/>
        </w:sectPr>
      </w:pPr>
    </w:p>
    <w:p w14:paraId="4291884C" w14:textId="77777777" w:rsidR="00125E8D" w:rsidRPr="00A83A64" w:rsidRDefault="00125E8D" w:rsidP="00125E8D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83A6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14:paraId="6426A9A4" w14:textId="77777777" w:rsidR="003222A8" w:rsidRPr="00A83A64" w:rsidRDefault="003222A8" w:rsidP="003222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page" w:tblpX="1273" w:tblpY="16"/>
        <w:tblW w:w="14558" w:type="dxa"/>
        <w:tblLayout w:type="fixed"/>
        <w:tblLook w:val="0000" w:firstRow="0" w:lastRow="0" w:firstColumn="0" w:lastColumn="0" w:noHBand="0" w:noVBand="0"/>
      </w:tblPr>
      <w:tblGrid>
        <w:gridCol w:w="1800"/>
        <w:gridCol w:w="2520"/>
        <w:gridCol w:w="1080"/>
        <w:gridCol w:w="270"/>
        <w:gridCol w:w="990"/>
        <w:gridCol w:w="270"/>
        <w:gridCol w:w="990"/>
        <w:gridCol w:w="270"/>
        <w:gridCol w:w="1080"/>
        <w:gridCol w:w="270"/>
        <w:gridCol w:w="990"/>
        <w:gridCol w:w="270"/>
        <w:gridCol w:w="990"/>
        <w:gridCol w:w="270"/>
        <w:gridCol w:w="990"/>
        <w:gridCol w:w="326"/>
        <w:gridCol w:w="1182"/>
      </w:tblGrid>
      <w:tr w:rsidR="003222A8" w:rsidRPr="00A83A64" w:rsidDel="00685444" w14:paraId="4F86850B" w14:textId="77777777" w:rsidTr="00B2530C">
        <w:tc>
          <w:tcPr>
            <w:tcW w:w="14558" w:type="dxa"/>
            <w:gridSpan w:val="17"/>
          </w:tcPr>
          <w:p w14:paraId="3A46F735" w14:textId="77777777" w:rsidR="003222A8" w:rsidRPr="00A83A64" w:rsidDel="00685444" w:rsidRDefault="003222A8" w:rsidP="00A16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 w:firstLine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22A8" w:rsidRPr="00A83A64" w:rsidDel="00685444" w14:paraId="28CE2BE1" w14:textId="77777777" w:rsidTr="006C5155">
        <w:tc>
          <w:tcPr>
            <w:tcW w:w="1800" w:type="dxa"/>
          </w:tcPr>
          <w:p w14:paraId="76AADA33" w14:textId="77777777" w:rsidR="003222A8" w:rsidRPr="00A83A6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ind w:left="519" w:hanging="1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381C340" w14:textId="77777777" w:rsidR="003222A8" w:rsidRPr="00A83A6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ind w:left="519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520" w:type="dxa"/>
          </w:tcPr>
          <w:p w14:paraId="742C374D" w14:textId="77777777" w:rsidR="003222A8" w:rsidRPr="00A83A6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F5288FF" w14:textId="77777777" w:rsidR="003222A8" w:rsidRPr="00A83A6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2340" w:type="dxa"/>
            <w:gridSpan w:val="3"/>
          </w:tcPr>
          <w:p w14:paraId="7C5E7A92" w14:textId="77777777" w:rsidR="004D3C1F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</w:t>
            </w:r>
          </w:p>
          <w:p w14:paraId="4F912E5F" w14:textId="77777777" w:rsidR="003222A8" w:rsidRPr="00A83A64" w:rsidRDefault="003222A8" w:rsidP="004D3C1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ความเป็นเจ้าของ</w:t>
            </w:r>
          </w:p>
        </w:tc>
        <w:tc>
          <w:tcPr>
            <w:tcW w:w="270" w:type="dxa"/>
          </w:tcPr>
          <w:p w14:paraId="0FACCBC1" w14:textId="77777777" w:rsidR="003222A8" w:rsidRPr="00A83A64" w:rsidDel="0068544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3116B66" w14:textId="77777777" w:rsidR="003222A8" w:rsidRPr="00A83A6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E522269" w14:textId="77777777" w:rsidR="003222A8" w:rsidRPr="00A83A64" w:rsidDel="0068544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</w:tcPr>
          <w:p w14:paraId="2FFF07D0" w14:textId="77777777" w:rsidR="003222A8" w:rsidRPr="00A83A64" w:rsidDel="0068544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5DB7F2B" w14:textId="77777777" w:rsidR="003222A8" w:rsidRPr="00A83A6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0AA6ED6" w14:textId="77777777" w:rsidR="003222A8" w:rsidRPr="00A83A64" w:rsidDel="0068544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156AD5E5" w14:textId="77777777" w:rsidR="003222A8" w:rsidRPr="00A83A64" w:rsidDel="0068544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98" w:type="dxa"/>
            <w:gridSpan w:val="3"/>
          </w:tcPr>
          <w:p w14:paraId="3E9C76FA" w14:textId="77777777" w:rsidR="003222A8" w:rsidRPr="00A83A64" w:rsidRDefault="003222A8" w:rsidP="00A162C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8D24EC" w14:textId="77777777" w:rsidR="003222A8" w:rsidRPr="00A83A64" w:rsidRDefault="003222A8" w:rsidP="00A162C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B2530C" w:rsidRPr="00A83A64" w14:paraId="494F95C7" w14:textId="77777777" w:rsidTr="006C5155">
        <w:trPr>
          <w:trHeight w:val="389"/>
        </w:trPr>
        <w:tc>
          <w:tcPr>
            <w:tcW w:w="1800" w:type="dxa"/>
          </w:tcPr>
          <w:p w14:paraId="08762EC8" w14:textId="77777777" w:rsidR="00B2530C" w:rsidRPr="00A83A64" w:rsidRDefault="00B2530C" w:rsidP="00B2530C">
            <w:pPr>
              <w:pStyle w:val="acctfourfigures"/>
              <w:tabs>
                <w:tab w:val="clear" w:pos="765"/>
              </w:tabs>
              <w:spacing w:line="240" w:lineRule="atLeast"/>
              <w:ind w:left="519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14:paraId="38ED728B" w14:textId="77777777" w:rsidR="00B2530C" w:rsidRPr="00A83A64" w:rsidRDefault="00B2530C" w:rsidP="00B253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5007B4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270" w:type="dxa"/>
          </w:tcPr>
          <w:p w14:paraId="014449A1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33C952AC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70" w:type="dxa"/>
          </w:tcPr>
          <w:p w14:paraId="4D755844" w14:textId="77777777" w:rsidR="00B2530C" w:rsidRPr="00A83A64" w:rsidRDefault="00B2530C" w:rsidP="00B2530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C80E7F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270" w:type="dxa"/>
          </w:tcPr>
          <w:p w14:paraId="7AE0DB93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1F549482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70" w:type="dxa"/>
          </w:tcPr>
          <w:p w14:paraId="0AD20DAE" w14:textId="77777777" w:rsidR="00B2530C" w:rsidRPr="00A83A64" w:rsidRDefault="00B2530C" w:rsidP="00B2530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638682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270" w:type="dxa"/>
          </w:tcPr>
          <w:p w14:paraId="002BE8D8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2F90621D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70" w:type="dxa"/>
          </w:tcPr>
          <w:p w14:paraId="5110BC7D" w14:textId="77777777" w:rsidR="00B2530C" w:rsidRPr="00A83A64" w:rsidRDefault="00B2530C" w:rsidP="00B2530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1BFA5B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326" w:type="dxa"/>
          </w:tcPr>
          <w:p w14:paraId="6E601A98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82" w:type="dxa"/>
          </w:tcPr>
          <w:p w14:paraId="77E9397E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B2530C" w:rsidRPr="00A83A64" w14:paraId="4C0FF0EC" w14:textId="77777777" w:rsidTr="006C5155">
        <w:trPr>
          <w:trHeight w:val="389"/>
        </w:trPr>
        <w:tc>
          <w:tcPr>
            <w:tcW w:w="1800" w:type="dxa"/>
          </w:tcPr>
          <w:p w14:paraId="0D31C8A4" w14:textId="77777777" w:rsidR="00B2530C" w:rsidRPr="00A83A64" w:rsidRDefault="00B2530C" w:rsidP="00B2530C">
            <w:pPr>
              <w:pStyle w:val="acctfourfigures"/>
              <w:tabs>
                <w:tab w:val="clear" w:pos="765"/>
              </w:tabs>
              <w:spacing w:line="240" w:lineRule="atLeast"/>
              <w:ind w:left="519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14:paraId="49EAEAC8" w14:textId="77777777" w:rsidR="00B2530C" w:rsidRPr="00A83A64" w:rsidRDefault="00B2530C" w:rsidP="00B253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3DE521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60C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658C0119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12FB51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60C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E402718" w14:textId="77777777" w:rsidR="00B2530C" w:rsidRPr="00A83A64" w:rsidRDefault="00B2530C" w:rsidP="00B2530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28A74D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60C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38A6F7CF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7D9AEF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60C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05ADC1C2" w14:textId="77777777" w:rsidR="00B2530C" w:rsidRPr="00A83A64" w:rsidRDefault="00B2530C" w:rsidP="00B2530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EED78F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60C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66D08FF8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300338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60C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4EF86B49" w14:textId="77777777" w:rsidR="00B2530C" w:rsidRPr="00A83A64" w:rsidRDefault="00B2530C" w:rsidP="00B2530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38B799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60C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326" w:type="dxa"/>
          </w:tcPr>
          <w:p w14:paraId="39E82786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1A410956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60C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B2530C" w:rsidRPr="00A83A64" w14:paraId="526D68ED" w14:textId="77777777" w:rsidTr="006C5155">
        <w:tc>
          <w:tcPr>
            <w:tcW w:w="1800" w:type="dxa"/>
          </w:tcPr>
          <w:p w14:paraId="1A9A6EEB" w14:textId="77777777" w:rsidR="00B2530C" w:rsidRPr="00A83A64" w:rsidRDefault="00B2530C" w:rsidP="00B2530C">
            <w:pPr>
              <w:ind w:left="51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319DF767" w14:textId="77777777" w:rsidR="00B2530C" w:rsidRPr="00A83A64" w:rsidRDefault="00B2530C" w:rsidP="00B2530C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1428EF94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17BCD59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28" w:type="dxa"/>
            <w:gridSpan w:val="11"/>
          </w:tcPr>
          <w:p w14:paraId="058174E0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B2530C" w:rsidRPr="00A83A64" w14:paraId="5A6E736B" w14:textId="77777777" w:rsidTr="006C5155">
        <w:tc>
          <w:tcPr>
            <w:tcW w:w="1800" w:type="dxa"/>
          </w:tcPr>
          <w:p w14:paraId="4A5F303C" w14:textId="77777777" w:rsidR="00B2530C" w:rsidRDefault="00B2530C" w:rsidP="00B2530C">
            <w:pPr>
              <w:tabs>
                <w:tab w:val="clear" w:pos="454"/>
                <w:tab w:val="left" w:pos="339"/>
              </w:tabs>
              <w:ind w:left="51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พริซึ่ม</w:t>
            </w:r>
          </w:p>
          <w:p w14:paraId="40CA4A1C" w14:textId="77777777" w:rsidR="00B2530C" w:rsidRPr="00A83A64" w:rsidRDefault="00B2530C" w:rsidP="00B2530C">
            <w:pPr>
              <w:tabs>
                <w:tab w:val="clear" w:pos="454"/>
                <w:tab w:val="left" w:pos="339"/>
              </w:tabs>
              <w:ind w:left="51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โซลูชั่นส์ จำกัด</w:t>
            </w:r>
          </w:p>
        </w:tc>
        <w:tc>
          <w:tcPr>
            <w:tcW w:w="2520" w:type="dxa"/>
          </w:tcPr>
          <w:p w14:paraId="2B89E59F" w14:textId="77777777" w:rsidR="00B2530C" w:rsidRPr="00A83A64" w:rsidRDefault="00B2530C" w:rsidP="00B2530C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A83A6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ให้บริการอบรม</w:t>
            </w:r>
          </w:p>
          <w:p w14:paraId="643AC93F" w14:textId="77777777" w:rsidR="00B2530C" w:rsidRPr="00A83A64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ซ่อมและบำรุงรักษา</w:t>
            </w:r>
            <w:r w:rsidRPr="00A83A6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ระบบคอมพิวเตอร์ และขาย</w:t>
            </w:r>
            <w:r w:rsidRPr="00A83A6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ส่วนประกอบคอมพิวเตอร์</w:t>
            </w:r>
          </w:p>
        </w:tc>
        <w:tc>
          <w:tcPr>
            <w:tcW w:w="1080" w:type="dxa"/>
          </w:tcPr>
          <w:p w14:paraId="3E47507A" w14:textId="77777777" w:rsidR="00B2530C" w:rsidRPr="00A83A64" w:rsidRDefault="00696DEB" w:rsidP="00B2530C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270" w:type="dxa"/>
          </w:tcPr>
          <w:p w14:paraId="50E722F3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349AD2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270" w:type="dxa"/>
          </w:tcPr>
          <w:p w14:paraId="53243C43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28A53E" w14:textId="77777777" w:rsidR="00B2530C" w:rsidRPr="00A83A64" w:rsidRDefault="00696DEB" w:rsidP="00B2530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15,000</w:t>
            </w:r>
          </w:p>
        </w:tc>
        <w:tc>
          <w:tcPr>
            <w:tcW w:w="270" w:type="dxa"/>
          </w:tcPr>
          <w:p w14:paraId="2257F944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0272F5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15,000</w:t>
            </w:r>
          </w:p>
        </w:tc>
        <w:tc>
          <w:tcPr>
            <w:tcW w:w="270" w:type="dxa"/>
          </w:tcPr>
          <w:p w14:paraId="0D00DEE6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573D260" w14:textId="77777777" w:rsidR="00B2530C" w:rsidRPr="00A83A64" w:rsidRDefault="00696DEB" w:rsidP="00B2530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9,400</w:t>
            </w:r>
          </w:p>
        </w:tc>
        <w:tc>
          <w:tcPr>
            <w:tcW w:w="270" w:type="dxa"/>
          </w:tcPr>
          <w:p w14:paraId="775AAF3F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02062F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9,400</w:t>
            </w:r>
          </w:p>
        </w:tc>
        <w:tc>
          <w:tcPr>
            <w:tcW w:w="270" w:type="dxa"/>
          </w:tcPr>
          <w:p w14:paraId="01B4347C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94E32D0" w14:textId="77777777" w:rsidR="00B2530C" w:rsidRPr="00A83A64" w:rsidRDefault="00696DEB" w:rsidP="00B2530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9,400</w:t>
            </w:r>
          </w:p>
        </w:tc>
        <w:tc>
          <w:tcPr>
            <w:tcW w:w="326" w:type="dxa"/>
          </w:tcPr>
          <w:p w14:paraId="4800577E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502945FA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9,400</w:t>
            </w:r>
          </w:p>
        </w:tc>
      </w:tr>
      <w:tr w:rsidR="00B2530C" w:rsidRPr="00A83A64" w14:paraId="0766CA30" w14:textId="77777777" w:rsidTr="006C5155">
        <w:trPr>
          <w:trHeight w:val="197"/>
        </w:trPr>
        <w:tc>
          <w:tcPr>
            <w:tcW w:w="1800" w:type="dxa"/>
          </w:tcPr>
          <w:p w14:paraId="5A4EA36A" w14:textId="77777777" w:rsidR="00B2530C" w:rsidRPr="00A83A64" w:rsidRDefault="00B2530C" w:rsidP="00B2530C">
            <w:pPr>
              <w:ind w:left="51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20" w:type="dxa"/>
          </w:tcPr>
          <w:p w14:paraId="15E007A8" w14:textId="77777777" w:rsidR="00B2530C" w:rsidRPr="00A83A64" w:rsidRDefault="00B2530C" w:rsidP="00B2530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926BF5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2446B1F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5CE6B49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AF6C65C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8246E32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8A44589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0C7CA7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716CB03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07722B6" w14:textId="77777777" w:rsidR="00B2530C" w:rsidRPr="00A83A64" w:rsidRDefault="00696DEB" w:rsidP="00B2530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9,400</w:t>
            </w:r>
          </w:p>
        </w:tc>
        <w:tc>
          <w:tcPr>
            <w:tcW w:w="270" w:type="dxa"/>
          </w:tcPr>
          <w:p w14:paraId="157B5F49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032BB7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9,400</w:t>
            </w:r>
          </w:p>
        </w:tc>
        <w:tc>
          <w:tcPr>
            <w:tcW w:w="270" w:type="dxa"/>
          </w:tcPr>
          <w:p w14:paraId="49B0EE29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3AD7D34" w14:textId="77777777" w:rsidR="00B2530C" w:rsidRPr="00A83A64" w:rsidRDefault="00696DEB" w:rsidP="00B2530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9,400</w:t>
            </w:r>
          </w:p>
        </w:tc>
        <w:tc>
          <w:tcPr>
            <w:tcW w:w="326" w:type="dxa"/>
          </w:tcPr>
          <w:p w14:paraId="51A8F35B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598CBE20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9,400</w:t>
            </w:r>
          </w:p>
        </w:tc>
      </w:tr>
    </w:tbl>
    <w:p w14:paraId="0D6750E2" w14:textId="77777777" w:rsidR="0066577C" w:rsidRPr="00A83A64" w:rsidRDefault="0066577C" w:rsidP="00E56E99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F969F7B" w14:textId="77777777" w:rsidR="00E56E99" w:rsidRPr="00A83A64" w:rsidRDefault="00E56E99" w:rsidP="00A16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</w:rPr>
        <w:t>บริษัทย่อยดำเนินธุรกิจในประเทศไทยและไม่มีการจ่ายเงินปันผลในระหว่างงวด</w:t>
      </w:r>
      <w:r w:rsidR="0099055E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615CBC" w:rsidRPr="00A83A64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A83A64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A83A64">
        <w:rPr>
          <w:rFonts w:asciiTheme="majorBidi" w:hAnsiTheme="majorBidi" w:cstheme="majorBidi"/>
          <w:sz w:val="30"/>
          <w:szCs w:val="30"/>
        </w:rPr>
        <w:t xml:space="preserve"> </w:t>
      </w:r>
      <w:r w:rsidR="00B2530C">
        <w:rPr>
          <w:rFonts w:asciiTheme="majorBidi" w:hAnsiTheme="majorBidi" w:cstheme="majorBidi"/>
          <w:sz w:val="30"/>
          <w:szCs w:val="30"/>
        </w:rPr>
        <w:t xml:space="preserve">30 </w:t>
      </w:r>
      <w:r w:rsidR="00B2530C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B92EB6" w:rsidRPr="00A83A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222A8" w:rsidRPr="00A83A64">
        <w:rPr>
          <w:rFonts w:asciiTheme="majorBidi" w:hAnsiTheme="majorBidi" w:cstheme="majorBidi"/>
          <w:sz w:val="30"/>
          <w:szCs w:val="30"/>
        </w:rPr>
        <w:t>2</w:t>
      </w:r>
      <w:r w:rsidR="00060C8F">
        <w:rPr>
          <w:rFonts w:asciiTheme="majorBidi" w:hAnsiTheme="majorBidi" w:cstheme="majorBidi"/>
          <w:sz w:val="30"/>
          <w:szCs w:val="30"/>
        </w:rPr>
        <w:t>5</w:t>
      </w:r>
      <w:r w:rsidR="003222A8" w:rsidRPr="00A83A64">
        <w:rPr>
          <w:rFonts w:asciiTheme="majorBidi" w:hAnsiTheme="majorBidi" w:cstheme="majorBidi"/>
          <w:sz w:val="30"/>
          <w:szCs w:val="30"/>
        </w:rPr>
        <w:t>63</w:t>
      </w:r>
      <w:r w:rsidRPr="00A83A64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3222A8" w:rsidRPr="00A83A64">
        <w:rPr>
          <w:rFonts w:asciiTheme="majorBidi" w:hAnsiTheme="majorBidi" w:cstheme="majorBidi"/>
          <w:sz w:val="30"/>
          <w:szCs w:val="30"/>
        </w:rPr>
        <w:t>2</w:t>
      </w:r>
      <w:r w:rsidR="00060C8F">
        <w:rPr>
          <w:rFonts w:asciiTheme="majorBidi" w:hAnsiTheme="majorBidi" w:cstheme="majorBidi"/>
          <w:sz w:val="30"/>
          <w:szCs w:val="30"/>
        </w:rPr>
        <w:t>5</w:t>
      </w:r>
      <w:r w:rsidR="003222A8" w:rsidRPr="00A83A64">
        <w:rPr>
          <w:rFonts w:asciiTheme="majorBidi" w:hAnsiTheme="majorBidi" w:cstheme="majorBidi"/>
          <w:sz w:val="30"/>
          <w:szCs w:val="30"/>
        </w:rPr>
        <w:t>62</w:t>
      </w:r>
    </w:p>
    <w:p w14:paraId="6071000F" w14:textId="77777777" w:rsidR="00E56E99" w:rsidRPr="00A83A64" w:rsidRDefault="00E56E99" w:rsidP="00E26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A1C1923" w14:textId="77777777" w:rsidR="00B461C7" w:rsidRPr="00A83A64" w:rsidRDefault="00B46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2FD3DD0" w14:textId="77777777" w:rsidR="00B461C7" w:rsidRPr="00A83A64" w:rsidRDefault="00B46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8393631" w14:textId="77777777" w:rsidR="00B461C7" w:rsidRPr="00A83A64" w:rsidRDefault="00B46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5E0E9A4" w14:textId="77777777" w:rsidR="00B461C7" w:rsidRDefault="00B46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0700B60" w14:textId="77777777" w:rsidR="003222A8" w:rsidRPr="00A83A64" w:rsidRDefault="003222A8" w:rsidP="005A06AF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83A6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เงินลงทุนในการร่วมค้า</w:t>
      </w:r>
    </w:p>
    <w:tbl>
      <w:tblPr>
        <w:tblpPr w:leftFromText="180" w:rightFromText="180" w:vertAnchor="text" w:horzAnchor="page" w:tblpX="1622" w:tblpY="189"/>
        <w:tblW w:w="141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47"/>
        <w:gridCol w:w="1521"/>
        <w:gridCol w:w="902"/>
        <w:gridCol w:w="180"/>
        <w:gridCol w:w="905"/>
        <w:gridCol w:w="180"/>
        <w:gridCol w:w="904"/>
        <w:gridCol w:w="180"/>
        <w:gridCol w:w="901"/>
        <w:gridCol w:w="180"/>
        <w:gridCol w:w="910"/>
        <w:gridCol w:w="178"/>
        <w:gridCol w:w="902"/>
        <w:gridCol w:w="180"/>
        <w:gridCol w:w="900"/>
        <w:gridCol w:w="180"/>
        <w:gridCol w:w="894"/>
        <w:gridCol w:w="178"/>
        <w:gridCol w:w="812"/>
        <w:gridCol w:w="190"/>
        <w:gridCol w:w="806"/>
      </w:tblGrid>
      <w:tr w:rsidR="00780FEC" w:rsidRPr="00097DF6" w14:paraId="6F0D505E" w14:textId="77777777" w:rsidTr="00780FEC">
        <w:trPr>
          <w:cantSplit/>
          <w:tblHeader/>
        </w:trPr>
        <w:tc>
          <w:tcPr>
            <w:tcW w:w="2147" w:type="dxa"/>
          </w:tcPr>
          <w:p w14:paraId="0266202B" w14:textId="77777777" w:rsidR="00FD099F" w:rsidRPr="005468DE" w:rsidRDefault="00FD099F" w:rsidP="00583CA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3" w:type="dxa"/>
            <w:gridSpan w:val="20"/>
          </w:tcPr>
          <w:p w14:paraId="22ECBCA2" w14:textId="77777777" w:rsidR="00FD099F" w:rsidRPr="005468DE" w:rsidRDefault="00FD099F" w:rsidP="00583CA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46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5468DE" w:rsidRPr="00097DF6" w14:paraId="75B8CE7A" w14:textId="77777777" w:rsidTr="00780FEC">
        <w:trPr>
          <w:cantSplit/>
          <w:tblHeader/>
        </w:trPr>
        <w:tc>
          <w:tcPr>
            <w:tcW w:w="2147" w:type="dxa"/>
          </w:tcPr>
          <w:p w14:paraId="6CD11BDC" w14:textId="77777777" w:rsidR="00FD099F" w:rsidRPr="005468DE" w:rsidRDefault="00FD099F" w:rsidP="00583CA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  <w:vAlign w:val="center"/>
          </w:tcPr>
          <w:p w14:paraId="2D26AE8D" w14:textId="77777777" w:rsidR="00FD099F" w:rsidRPr="005468DE" w:rsidRDefault="00FD099F" w:rsidP="00583CA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CCEB4C" w14:textId="77777777" w:rsidR="005468DE" w:rsidRDefault="005468DE" w:rsidP="00583CA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F4B8BB" w14:textId="5F4F2861" w:rsidR="00FD099F" w:rsidRPr="005468DE" w:rsidRDefault="00FD099F" w:rsidP="00583CA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987" w:type="dxa"/>
            <w:gridSpan w:val="3"/>
          </w:tcPr>
          <w:p w14:paraId="38E5B4A0" w14:textId="77777777" w:rsidR="005468DE" w:rsidRDefault="005468DE" w:rsidP="00BC0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0531F00" w14:textId="7EAFCA02" w:rsidR="00FD099F" w:rsidRPr="005468DE" w:rsidRDefault="00FD099F" w:rsidP="00BC0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</w:t>
            </w:r>
          </w:p>
          <w:p w14:paraId="5FD8EBAF" w14:textId="77777777" w:rsidR="00FD099F" w:rsidRPr="005468DE" w:rsidRDefault="00FD099F" w:rsidP="00BC095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1FD68A9E" w14:textId="77777777" w:rsidR="00FD099F" w:rsidRPr="005468DE" w:rsidRDefault="00FD099F" w:rsidP="00583CA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5" w:type="dxa"/>
            <w:gridSpan w:val="3"/>
          </w:tcPr>
          <w:p w14:paraId="04909469" w14:textId="77777777" w:rsidR="00FD099F" w:rsidRPr="005468DE" w:rsidRDefault="00FD099F" w:rsidP="00583CA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840F2CF" w14:textId="77777777" w:rsidR="005468DE" w:rsidRDefault="005468DE" w:rsidP="00583CA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D677929" w14:textId="585ECF3B" w:rsidR="00FD099F" w:rsidRPr="005468DE" w:rsidRDefault="00FD099F" w:rsidP="00583CA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  <w:r w:rsidRPr="005468D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35A0196C" w14:textId="77777777" w:rsidR="00FD099F" w:rsidRPr="005468DE" w:rsidRDefault="00FD099F" w:rsidP="00583CA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90" w:type="dxa"/>
            <w:gridSpan w:val="3"/>
          </w:tcPr>
          <w:p w14:paraId="59FC2411" w14:textId="77777777" w:rsidR="00FD099F" w:rsidRPr="005468DE" w:rsidRDefault="00FD099F" w:rsidP="00583CA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7CF578F" w14:textId="77777777" w:rsidR="005468DE" w:rsidRDefault="005468DE" w:rsidP="00583CA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42A480B" w14:textId="627B1B33" w:rsidR="00FD099F" w:rsidRPr="005468DE" w:rsidRDefault="00FD099F" w:rsidP="00583CA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51ABA31" w14:textId="77777777" w:rsidR="00FD099F" w:rsidRPr="005468DE" w:rsidRDefault="00FD099F" w:rsidP="00583CA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974" w:type="dxa"/>
            <w:gridSpan w:val="3"/>
          </w:tcPr>
          <w:p w14:paraId="77F08DC1" w14:textId="77777777" w:rsidR="005468DE" w:rsidRDefault="005468DE" w:rsidP="00097DF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5B8A91C" w14:textId="388596A2" w:rsidR="00FD099F" w:rsidRPr="005468DE" w:rsidRDefault="00FD099F" w:rsidP="00097DF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</w:t>
            </w:r>
          </w:p>
          <w:p w14:paraId="083C7476" w14:textId="77777777" w:rsidR="00FD099F" w:rsidRPr="005468DE" w:rsidRDefault="00FD099F" w:rsidP="00097DF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วิธีส่วนได้เสีย</w:t>
            </w:r>
          </w:p>
        </w:tc>
        <w:tc>
          <w:tcPr>
            <w:tcW w:w="178" w:type="dxa"/>
          </w:tcPr>
          <w:p w14:paraId="124C8BD1" w14:textId="77777777" w:rsidR="00FD099F" w:rsidRPr="005468DE" w:rsidRDefault="00FD099F" w:rsidP="00097DF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8" w:type="dxa"/>
            <w:gridSpan w:val="3"/>
          </w:tcPr>
          <w:p w14:paraId="18D531FD" w14:textId="77777777" w:rsidR="00FD099F" w:rsidRPr="005468DE" w:rsidRDefault="00FD099F" w:rsidP="00097DF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เงินปันผลรับสำหรับ</w:t>
            </w:r>
          </w:p>
          <w:p w14:paraId="799DDF1F" w14:textId="77777777" w:rsidR="005468DE" w:rsidRDefault="00FD099F" w:rsidP="00097DF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งวดหกเดือน</w:t>
            </w:r>
          </w:p>
          <w:p w14:paraId="45EB7A1F" w14:textId="4A60AB71" w:rsidR="00FD099F" w:rsidRPr="005468DE" w:rsidRDefault="00FD099F" w:rsidP="00097DF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สิ้นสุดวันที่</w:t>
            </w:r>
          </w:p>
        </w:tc>
      </w:tr>
      <w:tr w:rsidR="005468DE" w:rsidRPr="00097DF6" w14:paraId="6E08D505" w14:textId="77777777" w:rsidTr="00780FEC">
        <w:trPr>
          <w:cantSplit/>
          <w:trHeight w:val="372"/>
          <w:tblHeader/>
        </w:trPr>
        <w:tc>
          <w:tcPr>
            <w:tcW w:w="2147" w:type="dxa"/>
          </w:tcPr>
          <w:p w14:paraId="4DD608A5" w14:textId="77777777" w:rsidR="00FD099F" w:rsidRPr="005468DE" w:rsidRDefault="00FD099F" w:rsidP="00097DF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14:paraId="27167231" w14:textId="77777777" w:rsidR="00FD099F" w:rsidRPr="005468DE" w:rsidRDefault="00FD099F" w:rsidP="00097DF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05905586" w14:textId="77777777" w:rsidR="005468DE" w:rsidRPr="005468DE" w:rsidRDefault="00FD099F" w:rsidP="00097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</w:p>
          <w:p w14:paraId="232789E2" w14:textId="61293984" w:rsidR="00FD099F" w:rsidRPr="005468DE" w:rsidRDefault="00FD099F" w:rsidP="00097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180" w:type="dxa"/>
          </w:tcPr>
          <w:p w14:paraId="3EE172E7" w14:textId="77777777" w:rsidR="00FD099F" w:rsidRPr="005468DE" w:rsidRDefault="00FD099F" w:rsidP="00097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905" w:type="dxa"/>
          </w:tcPr>
          <w:p w14:paraId="2A04891F" w14:textId="77777777" w:rsidR="005468DE" w:rsidRPr="005468DE" w:rsidRDefault="00FD099F" w:rsidP="00097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</w:p>
          <w:p w14:paraId="6A01CC8D" w14:textId="0D2D9D9F" w:rsidR="00FD099F" w:rsidRPr="005468DE" w:rsidRDefault="00FD099F" w:rsidP="00097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621125BF" w14:textId="77777777" w:rsidR="00FD099F" w:rsidRPr="005468DE" w:rsidRDefault="00FD099F" w:rsidP="00097DF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4" w:type="dxa"/>
          </w:tcPr>
          <w:p w14:paraId="14488A29" w14:textId="77777777" w:rsidR="005468DE" w:rsidRPr="005468DE" w:rsidRDefault="00FD099F" w:rsidP="00097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</w:p>
          <w:p w14:paraId="46E1F923" w14:textId="0B0D321F" w:rsidR="00FD099F" w:rsidRPr="005468DE" w:rsidRDefault="00FD099F" w:rsidP="00097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eastAsia="en-US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180" w:type="dxa"/>
          </w:tcPr>
          <w:p w14:paraId="661F8B01" w14:textId="77777777" w:rsidR="00FD099F" w:rsidRPr="005468DE" w:rsidRDefault="00FD099F" w:rsidP="00097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01" w:type="dxa"/>
          </w:tcPr>
          <w:p w14:paraId="2C86AF72" w14:textId="77777777" w:rsidR="005468DE" w:rsidRPr="005468DE" w:rsidRDefault="00FD099F" w:rsidP="00097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</w:p>
          <w:p w14:paraId="632496A7" w14:textId="3DE8F187" w:rsidR="00FD099F" w:rsidRPr="005468DE" w:rsidRDefault="00FD099F" w:rsidP="00097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0DB47716" w14:textId="77777777" w:rsidR="00FD099F" w:rsidRPr="005468DE" w:rsidRDefault="00FD099F" w:rsidP="00097DF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10" w:type="dxa"/>
          </w:tcPr>
          <w:p w14:paraId="5A745F87" w14:textId="77777777" w:rsidR="005468DE" w:rsidRPr="005468DE" w:rsidRDefault="00FD099F" w:rsidP="00097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</w:p>
          <w:p w14:paraId="5F49487A" w14:textId="4605755E" w:rsidR="00FD099F" w:rsidRPr="005468DE" w:rsidRDefault="00FD099F" w:rsidP="00097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eastAsia="en-US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178" w:type="dxa"/>
          </w:tcPr>
          <w:p w14:paraId="196E6716" w14:textId="77777777" w:rsidR="00FD099F" w:rsidRPr="005468DE" w:rsidRDefault="00FD099F" w:rsidP="00097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02" w:type="dxa"/>
          </w:tcPr>
          <w:p w14:paraId="66972213" w14:textId="77777777" w:rsidR="005468DE" w:rsidRPr="005468DE" w:rsidRDefault="00FD099F" w:rsidP="00097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</w:p>
          <w:p w14:paraId="3B7566A6" w14:textId="668DBCF6" w:rsidR="00FD099F" w:rsidRPr="005468DE" w:rsidRDefault="00FD099F" w:rsidP="00097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21EFB5DD" w14:textId="77777777" w:rsidR="00FD099F" w:rsidRPr="005468DE" w:rsidRDefault="00FD099F" w:rsidP="00097DF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6A19D71" w14:textId="77777777" w:rsidR="005468DE" w:rsidRPr="005468DE" w:rsidRDefault="00FD099F" w:rsidP="00097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</w:p>
          <w:p w14:paraId="0420A4AC" w14:textId="4F0324A5" w:rsidR="00FD099F" w:rsidRPr="005468DE" w:rsidRDefault="00FD099F" w:rsidP="00097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eastAsia="en-US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180" w:type="dxa"/>
          </w:tcPr>
          <w:p w14:paraId="735A159A" w14:textId="77777777" w:rsidR="00FD099F" w:rsidRPr="005468DE" w:rsidRDefault="00FD099F" w:rsidP="00097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94" w:type="dxa"/>
          </w:tcPr>
          <w:p w14:paraId="47E2DBFE" w14:textId="77777777" w:rsidR="005468DE" w:rsidRPr="005468DE" w:rsidRDefault="00FD099F" w:rsidP="00097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</w:p>
          <w:p w14:paraId="61FB9AD9" w14:textId="4121C72D" w:rsidR="00FD099F" w:rsidRPr="005468DE" w:rsidRDefault="00FD099F" w:rsidP="00097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78" w:type="dxa"/>
          </w:tcPr>
          <w:p w14:paraId="0C7051E0" w14:textId="77777777" w:rsidR="00FD099F" w:rsidRPr="005468DE" w:rsidRDefault="00FD099F" w:rsidP="00097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12" w:type="dxa"/>
          </w:tcPr>
          <w:p w14:paraId="5F1BA80E" w14:textId="77777777" w:rsidR="005468DE" w:rsidRPr="005468DE" w:rsidRDefault="00FD099F" w:rsidP="00097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</w:p>
          <w:p w14:paraId="4C01A616" w14:textId="651E8686" w:rsidR="00FD099F" w:rsidRPr="005468DE" w:rsidRDefault="00FD099F" w:rsidP="00097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eastAsia="en-US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190" w:type="dxa"/>
          </w:tcPr>
          <w:p w14:paraId="764D7E2B" w14:textId="77777777" w:rsidR="00FD099F" w:rsidRPr="005468DE" w:rsidRDefault="00FD099F" w:rsidP="00097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06" w:type="dxa"/>
          </w:tcPr>
          <w:p w14:paraId="1BA75577" w14:textId="77777777" w:rsidR="005468DE" w:rsidRPr="005468DE" w:rsidRDefault="00FD099F" w:rsidP="00097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</w:p>
          <w:p w14:paraId="15EE3235" w14:textId="430B1812" w:rsidR="00FD099F" w:rsidRPr="005468DE" w:rsidRDefault="00FD099F" w:rsidP="00097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eastAsia="en-US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</w:tr>
      <w:tr w:rsidR="005468DE" w:rsidRPr="00097DF6" w14:paraId="20EA9398" w14:textId="77777777" w:rsidTr="00780FEC">
        <w:trPr>
          <w:cantSplit/>
          <w:trHeight w:val="372"/>
          <w:tblHeader/>
        </w:trPr>
        <w:tc>
          <w:tcPr>
            <w:tcW w:w="2147" w:type="dxa"/>
          </w:tcPr>
          <w:p w14:paraId="63E122BD" w14:textId="77777777" w:rsidR="00FD099F" w:rsidRPr="005468DE" w:rsidRDefault="00FD099F" w:rsidP="00097DF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14:paraId="4EFEABAA" w14:textId="77777777" w:rsidR="00FD099F" w:rsidRPr="005468DE" w:rsidRDefault="00FD099F" w:rsidP="00097DF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1B0C6E07" w14:textId="77777777" w:rsidR="00FD099F" w:rsidRPr="005468DE" w:rsidRDefault="00FD099F" w:rsidP="00097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46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5468D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46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</w:tcPr>
          <w:p w14:paraId="46E5D125" w14:textId="77777777" w:rsidR="00FD099F" w:rsidRPr="005468DE" w:rsidRDefault="00FD099F" w:rsidP="00097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</w:tcPr>
          <w:p w14:paraId="799540AB" w14:textId="77777777" w:rsidR="00FD099F" w:rsidRPr="005468DE" w:rsidRDefault="00FD099F" w:rsidP="00097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46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5468D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46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6DDEE438" w14:textId="77777777" w:rsidR="00FD099F" w:rsidRPr="005468DE" w:rsidRDefault="00FD099F" w:rsidP="00097DF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4" w:type="dxa"/>
          </w:tcPr>
          <w:p w14:paraId="1AE61B2D" w14:textId="77777777" w:rsidR="00FD099F" w:rsidRPr="005468DE" w:rsidRDefault="00FD099F" w:rsidP="00097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46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5468D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46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</w:tcPr>
          <w:p w14:paraId="08AD574E" w14:textId="77777777" w:rsidR="00FD099F" w:rsidRPr="005468DE" w:rsidRDefault="00FD099F" w:rsidP="00097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</w:tcPr>
          <w:p w14:paraId="7CFB0986" w14:textId="77777777" w:rsidR="00FD099F" w:rsidRPr="005468DE" w:rsidRDefault="00FD099F" w:rsidP="00097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46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5468D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46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45A950BE" w14:textId="77777777" w:rsidR="00FD099F" w:rsidRPr="005468DE" w:rsidRDefault="00FD099F" w:rsidP="00097DF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10" w:type="dxa"/>
          </w:tcPr>
          <w:p w14:paraId="0B8B54A1" w14:textId="77777777" w:rsidR="00FD099F" w:rsidRPr="005468DE" w:rsidRDefault="00FD099F" w:rsidP="00097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46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5468D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46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78" w:type="dxa"/>
          </w:tcPr>
          <w:p w14:paraId="7B3A6287" w14:textId="77777777" w:rsidR="00FD099F" w:rsidRPr="005468DE" w:rsidRDefault="00FD099F" w:rsidP="00097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09E2BE2C" w14:textId="77777777" w:rsidR="00FD099F" w:rsidRPr="005468DE" w:rsidRDefault="00FD099F" w:rsidP="00097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46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5468D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46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5AA64B77" w14:textId="77777777" w:rsidR="00FD099F" w:rsidRPr="005468DE" w:rsidRDefault="00FD099F" w:rsidP="00097DF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8A9F7E3" w14:textId="77777777" w:rsidR="00FD099F" w:rsidRPr="005468DE" w:rsidRDefault="00FD099F" w:rsidP="00097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46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5468D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46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</w:tcPr>
          <w:p w14:paraId="6B978944" w14:textId="77777777" w:rsidR="00FD099F" w:rsidRPr="005468DE" w:rsidRDefault="00FD099F" w:rsidP="00097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4" w:type="dxa"/>
          </w:tcPr>
          <w:p w14:paraId="2F79F2AF" w14:textId="77777777" w:rsidR="00FD099F" w:rsidRPr="005468DE" w:rsidRDefault="00FD099F" w:rsidP="00097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46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5468D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46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78" w:type="dxa"/>
          </w:tcPr>
          <w:p w14:paraId="745FFC83" w14:textId="77777777" w:rsidR="00FD099F" w:rsidRPr="005468DE" w:rsidRDefault="00FD099F" w:rsidP="00097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2" w:type="dxa"/>
          </w:tcPr>
          <w:p w14:paraId="21671EBC" w14:textId="77777777" w:rsidR="00FD099F" w:rsidRPr="005468DE" w:rsidRDefault="00FD099F" w:rsidP="00097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46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5468D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46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90" w:type="dxa"/>
          </w:tcPr>
          <w:p w14:paraId="0C12D091" w14:textId="77777777" w:rsidR="00FD099F" w:rsidRPr="005468DE" w:rsidRDefault="00FD099F" w:rsidP="00097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</w:tcPr>
          <w:p w14:paraId="48D7FBFA" w14:textId="77777777" w:rsidR="00FD099F" w:rsidRPr="005468DE" w:rsidRDefault="00FD099F" w:rsidP="00097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46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5468D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46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5468DE" w:rsidRPr="00097DF6" w14:paraId="295C4C9E" w14:textId="77777777" w:rsidTr="00780FEC">
        <w:trPr>
          <w:cantSplit/>
          <w:trHeight w:val="270"/>
        </w:trPr>
        <w:tc>
          <w:tcPr>
            <w:tcW w:w="2147" w:type="dxa"/>
          </w:tcPr>
          <w:p w14:paraId="622CE5AA" w14:textId="77777777" w:rsidR="00FD099F" w:rsidRPr="005468DE" w:rsidRDefault="00FD099F" w:rsidP="00097DF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6F73947B" w14:textId="77777777" w:rsidR="00FD099F" w:rsidRPr="005468DE" w:rsidRDefault="00FD099F" w:rsidP="00097DF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87" w:type="dxa"/>
            <w:gridSpan w:val="3"/>
          </w:tcPr>
          <w:p w14:paraId="401417D6" w14:textId="77777777" w:rsidR="00FD099F" w:rsidRPr="005468DE" w:rsidRDefault="00FD099F" w:rsidP="00097DF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46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" w:type="dxa"/>
          </w:tcPr>
          <w:p w14:paraId="5DE34EF9" w14:textId="77777777" w:rsidR="00FD099F" w:rsidRPr="005468DE" w:rsidRDefault="00FD099F" w:rsidP="00097DF6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295" w:type="dxa"/>
            <w:gridSpan w:val="15"/>
          </w:tcPr>
          <w:p w14:paraId="74598550" w14:textId="77777777" w:rsidR="00FD099F" w:rsidRPr="005468DE" w:rsidRDefault="00FD099F" w:rsidP="00097D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6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468DE" w:rsidRPr="00097DF6" w14:paraId="6B0038F2" w14:textId="77777777" w:rsidTr="00780FEC">
        <w:trPr>
          <w:cantSplit/>
        </w:trPr>
        <w:tc>
          <w:tcPr>
            <w:tcW w:w="2147" w:type="dxa"/>
          </w:tcPr>
          <w:p w14:paraId="54F41B4B" w14:textId="77777777" w:rsidR="00FD099F" w:rsidRPr="005468DE" w:rsidRDefault="00FD099F" w:rsidP="00097DF6">
            <w:pPr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เน็คซ์ แคปปิตอล </w:t>
            </w:r>
          </w:p>
          <w:p w14:paraId="33C7FA8B" w14:textId="77777777" w:rsidR="00FD099F" w:rsidRPr="005468DE" w:rsidRDefault="00FD099F" w:rsidP="00097DF6">
            <w:pPr>
              <w:tabs>
                <w:tab w:val="clear" w:pos="227"/>
                <w:tab w:val="left" w:pos="194"/>
              </w:tabs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468DE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  <w:r w:rsidRPr="00546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468DE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  <w:r w:rsidRPr="005468DE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521" w:type="dxa"/>
          </w:tcPr>
          <w:p w14:paraId="19E3685C" w14:textId="77777777" w:rsidR="00FD099F" w:rsidRPr="005468DE" w:rsidRDefault="00FD099F" w:rsidP="00097DF6">
            <w:pPr>
              <w:pStyle w:val="acctfourfigures"/>
              <w:tabs>
                <w:tab w:val="clear" w:pos="765"/>
              </w:tabs>
              <w:spacing w:line="240" w:lineRule="atLeast"/>
              <w:ind w:right="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ให้เช่าซื้อรถจักรยานยนต์</w:t>
            </w:r>
          </w:p>
        </w:tc>
        <w:tc>
          <w:tcPr>
            <w:tcW w:w="902" w:type="dxa"/>
          </w:tcPr>
          <w:p w14:paraId="44275E4C" w14:textId="77777777" w:rsidR="00FD099F" w:rsidRPr="005468DE" w:rsidRDefault="00FD099F" w:rsidP="00097DF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</w:t>
            </w:r>
          </w:p>
        </w:tc>
        <w:tc>
          <w:tcPr>
            <w:tcW w:w="180" w:type="dxa"/>
          </w:tcPr>
          <w:p w14:paraId="35597163" w14:textId="77777777" w:rsidR="00FD099F" w:rsidRPr="005468DE" w:rsidRDefault="00FD099F" w:rsidP="00097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</w:tcPr>
          <w:p w14:paraId="435FAC65" w14:textId="77777777" w:rsidR="00FD099F" w:rsidRPr="005468DE" w:rsidRDefault="00FD099F" w:rsidP="00097DF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</w:t>
            </w:r>
          </w:p>
        </w:tc>
        <w:tc>
          <w:tcPr>
            <w:tcW w:w="180" w:type="dxa"/>
          </w:tcPr>
          <w:p w14:paraId="486578D4" w14:textId="77777777" w:rsidR="00FD099F" w:rsidRPr="005468DE" w:rsidRDefault="00FD099F" w:rsidP="00097DF6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</w:tcPr>
          <w:p w14:paraId="77D94A8F" w14:textId="77777777" w:rsidR="00FD099F" w:rsidRPr="005468DE" w:rsidRDefault="00FD099F" w:rsidP="00097DF6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180" w:type="dxa"/>
          </w:tcPr>
          <w:p w14:paraId="660E3F37" w14:textId="77777777" w:rsidR="00FD099F" w:rsidRPr="005468DE" w:rsidRDefault="00FD099F" w:rsidP="00097DF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</w:tcPr>
          <w:p w14:paraId="4B9C1724" w14:textId="77777777" w:rsidR="00FD099F" w:rsidRPr="005468DE" w:rsidRDefault="00FD099F" w:rsidP="00097DF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180" w:type="dxa"/>
          </w:tcPr>
          <w:p w14:paraId="3E30AB13" w14:textId="77777777" w:rsidR="00FD099F" w:rsidRPr="005468DE" w:rsidRDefault="00FD099F" w:rsidP="00097DF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</w:tcPr>
          <w:p w14:paraId="6C1FE06D" w14:textId="77777777" w:rsidR="00FD099F" w:rsidRPr="005468DE" w:rsidRDefault="00FD099F" w:rsidP="00097DF6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449,748</w:t>
            </w:r>
          </w:p>
        </w:tc>
        <w:tc>
          <w:tcPr>
            <w:tcW w:w="178" w:type="dxa"/>
          </w:tcPr>
          <w:p w14:paraId="1DF19E5A" w14:textId="77777777" w:rsidR="00FD099F" w:rsidRPr="005468DE" w:rsidRDefault="00FD099F" w:rsidP="00097DF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595493C6" w14:textId="77777777" w:rsidR="00FD099F" w:rsidRPr="005468DE" w:rsidRDefault="00FD099F" w:rsidP="00097DF6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449,748</w:t>
            </w:r>
          </w:p>
        </w:tc>
        <w:tc>
          <w:tcPr>
            <w:tcW w:w="180" w:type="dxa"/>
          </w:tcPr>
          <w:p w14:paraId="1CB5EBCC" w14:textId="77777777" w:rsidR="00FD099F" w:rsidRPr="005468DE" w:rsidRDefault="00FD099F" w:rsidP="00097DF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A23B4EC" w14:textId="77777777" w:rsidR="00FD099F" w:rsidRPr="005468DE" w:rsidRDefault="00FD099F" w:rsidP="005468DE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3C366C" w:rsidRPr="005468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  <w:r w:rsidRPr="005468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C366C" w:rsidRPr="005468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5468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80" w:type="dxa"/>
          </w:tcPr>
          <w:p w14:paraId="16E083F9" w14:textId="77777777" w:rsidR="00FD099F" w:rsidRPr="005468DE" w:rsidRDefault="00FD099F" w:rsidP="00097DF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4" w:type="dxa"/>
          </w:tcPr>
          <w:p w14:paraId="3E33B0D0" w14:textId="77777777" w:rsidR="00FD099F" w:rsidRPr="005468DE" w:rsidRDefault="00FD099F" w:rsidP="005468DE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512,339</w:t>
            </w:r>
          </w:p>
        </w:tc>
        <w:tc>
          <w:tcPr>
            <w:tcW w:w="178" w:type="dxa"/>
          </w:tcPr>
          <w:p w14:paraId="6012EEBB" w14:textId="77777777" w:rsidR="00FD099F" w:rsidRPr="005468DE" w:rsidRDefault="00FD099F" w:rsidP="00097DF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12" w:type="dxa"/>
          </w:tcPr>
          <w:p w14:paraId="515D6D99" w14:textId="77777777" w:rsidR="00FD099F" w:rsidRPr="005468DE" w:rsidRDefault="00227A2A" w:rsidP="005468DE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28,800</w:t>
            </w:r>
          </w:p>
        </w:tc>
        <w:tc>
          <w:tcPr>
            <w:tcW w:w="190" w:type="dxa"/>
          </w:tcPr>
          <w:p w14:paraId="0842757B" w14:textId="77777777" w:rsidR="00FD099F" w:rsidRPr="005468DE" w:rsidRDefault="00FD099F" w:rsidP="00097DF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6" w:type="dxa"/>
          </w:tcPr>
          <w:p w14:paraId="78A19C90" w14:textId="77777777" w:rsidR="00FD099F" w:rsidRPr="005468DE" w:rsidRDefault="0067363F" w:rsidP="0067363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468DE" w:rsidRPr="00097DF6" w14:paraId="2371D37A" w14:textId="77777777" w:rsidTr="00780FEC">
        <w:trPr>
          <w:cantSplit/>
        </w:trPr>
        <w:tc>
          <w:tcPr>
            <w:tcW w:w="2147" w:type="dxa"/>
          </w:tcPr>
          <w:p w14:paraId="029586D7" w14:textId="77777777" w:rsidR="00FD099F" w:rsidRPr="005468DE" w:rsidRDefault="00FD099F" w:rsidP="00097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</w:rPr>
              <w:t xml:space="preserve">   (</w:t>
            </w:r>
            <w:r w:rsidRPr="005468DE">
              <w:rPr>
                <w:rFonts w:asciiTheme="majorBidi" w:hAnsiTheme="majorBidi" w:cstheme="majorBidi"/>
                <w:sz w:val="30"/>
                <w:szCs w:val="30"/>
                <w:cs/>
              </w:rPr>
              <w:t>เดิมชื่อ “บริษัท เน็คซ์</w:t>
            </w:r>
            <w:r w:rsidRPr="00546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D62A160" w14:textId="77777777" w:rsidR="00FD099F" w:rsidRPr="005468DE" w:rsidRDefault="00FD099F" w:rsidP="00097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5468DE">
              <w:rPr>
                <w:rFonts w:asciiTheme="majorBidi" w:hAnsiTheme="majorBidi" w:cstheme="majorBidi"/>
                <w:sz w:val="30"/>
                <w:szCs w:val="30"/>
                <w:cs/>
              </w:rPr>
              <w:t>แคปปิตอล จำกัด”)</w:t>
            </w:r>
          </w:p>
        </w:tc>
        <w:tc>
          <w:tcPr>
            <w:tcW w:w="1521" w:type="dxa"/>
          </w:tcPr>
          <w:p w14:paraId="0BD5AD5B" w14:textId="77777777" w:rsidR="00FD099F" w:rsidRPr="005468DE" w:rsidRDefault="00FD099F" w:rsidP="00097DF6">
            <w:pPr>
              <w:pStyle w:val="acctfourfigures"/>
              <w:tabs>
                <w:tab w:val="clear" w:pos="765"/>
              </w:tabs>
              <w:spacing w:line="240" w:lineRule="atLeast"/>
              <w:ind w:right="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2" w:type="dxa"/>
          </w:tcPr>
          <w:p w14:paraId="1F683F7F" w14:textId="77777777" w:rsidR="00FD099F" w:rsidRPr="005468DE" w:rsidRDefault="00FD099F" w:rsidP="00097DF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D58B0E4" w14:textId="77777777" w:rsidR="00FD099F" w:rsidRPr="005468DE" w:rsidRDefault="00FD099F" w:rsidP="00097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</w:tcPr>
          <w:p w14:paraId="4E871F27" w14:textId="77777777" w:rsidR="00FD099F" w:rsidRPr="005468DE" w:rsidRDefault="00FD099F" w:rsidP="00097DF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0C2EC9E" w14:textId="77777777" w:rsidR="00FD099F" w:rsidRPr="005468DE" w:rsidRDefault="00FD099F" w:rsidP="00097DF6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</w:tcPr>
          <w:p w14:paraId="40FC2DE2" w14:textId="77777777" w:rsidR="00FD099F" w:rsidRPr="005468DE" w:rsidRDefault="00FD099F" w:rsidP="00097DF6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57911B1" w14:textId="77777777" w:rsidR="00FD099F" w:rsidRPr="005468DE" w:rsidRDefault="00FD099F" w:rsidP="00097DF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</w:tcPr>
          <w:p w14:paraId="30A87DEE" w14:textId="77777777" w:rsidR="00FD099F" w:rsidRPr="005468DE" w:rsidRDefault="00FD099F" w:rsidP="00097DF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AF3EA01" w14:textId="77777777" w:rsidR="00FD099F" w:rsidRPr="005468DE" w:rsidRDefault="00FD099F" w:rsidP="00097DF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</w:tcPr>
          <w:p w14:paraId="0A64FA57" w14:textId="77777777" w:rsidR="00FD099F" w:rsidRPr="005468DE" w:rsidRDefault="00FD099F" w:rsidP="00097DF6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5EE48424" w14:textId="77777777" w:rsidR="00FD099F" w:rsidRPr="005468DE" w:rsidRDefault="00FD099F" w:rsidP="00097DF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7FAE3D2E" w14:textId="77777777" w:rsidR="00FD099F" w:rsidRPr="005468DE" w:rsidRDefault="00FD099F" w:rsidP="00097DF6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A6E0153" w14:textId="77777777" w:rsidR="00FD099F" w:rsidRPr="005468DE" w:rsidRDefault="00FD099F" w:rsidP="00097DF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935B17B" w14:textId="77777777" w:rsidR="00FD099F" w:rsidRPr="005468DE" w:rsidRDefault="00FD099F" w:rsidP="005468DE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BE69DD7" w14:textId="77777777" w:rsidR="00FD099F" w:rsidRPr="005468DE" w:rsidRDefault="00FD099F" w:rsidP="00097DF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4" w:type="dxa"/>
          </w:tcPr>
          <w:p w14:paraId="494218FF" w14:textId="77777777" w:rsidR="00FD099F" w:rsidRPr="005468DE" w:rsidRDefault="00FD099F" w:rsidP="005468DE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07C5CAF4" w14:textId="77777777" w:rsidR="00FD099F" w:rsidRPr="005468DE" w:rsidRDefault="00FD099F" w:rsidP="00097DF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12" w:type="dxa"/>
          </w:tcPr>
          <w:p w14:paraId="4A079DB9" w14:textId="77777777" w:rsidR="00FD099F" w:rsidRPr="005468DE" w:rsidRDefault="00FD099F" w:rsidP="005468DE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0" w:type="dxa"/>
          </w:tcPr>
          <w:p w14:paraId="213AAD0F" w14:textId="77777777" w:rsidR="00FD099F" w:rsidRPr="005468DE" w:rsidRDefault="00FD099F" w:rsidP="00097DF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6" w:type="dxa"/>
          </w:tcPr>
          <w:p w14:paraId="630DCCAC" w14:textId="77777777" w:rsidR="00FD099F" w:rsidRPr="005468DE" w:rsidRDefault="00FD099F" w:rsidP="00097DF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468DE" w:rsidRPr="00097DF6" w14:paraId="00DC9B14" w14:textId="77777777" w:rsidTr="00780FEC">
        <w:trPr>
          <w:cantSplit/>
        </w:trPr>
        <w:tc>
          <w:tcPr>
            <w:tcW w:w="2147" w:type="dxa"/>
          </w:tcPr>
          <w:p w14:paraId="60CAC5DC" w14:textId="77777777" w:rsidR="00FD099F" w:rsidRPr="005468DE" w:rsidRDefault="00FD099F" w:rsidP="00097DF6">
            <w:pPr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 ที ออโตเมชั่น</w:t>
            </w:r>
          </w:p>
          <w:p w14:paraId="5E158141" w14:textId="77777777" w:rsidR="00FD099F" w:rsidRPr="005468DE" w:rsidRDefault="00FD099F" w:rsidP="00097DF6">
            <w:pPr>
              <w:tabs>
                <w:tab w:val="clear" w:pos="227"/>
                <w:tab w:val="left" w:pos="104"/>
              </w:tabs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5468DE">
              <w:rPr>
                <w:rFonts w:asciiTheme="majorBidi" w:hAnsiTheme="majorBidi" w:cstheme="majorBidi"/>
                <w:sz w:val="30"/>
                <w:szCs w:val="30"/>
                <w:cs/>
              </w:rPr>
              <w:t>(ไทยแลนด์) จำกัด</w:t>
            </w:r>
          </w:p>
        </w:tc>
        <w:tc>
          <w:tcPr>
            <w:tcW w:w="1521" w:type="dxa"/>
          </w:tcPr>
          <w:p w14:paraId="7A0C8FDF" w14:textId="77777777" w:rsidR="00FD099F" w:rsidRPr="005468DE" w:rsidRDefault="00FD099F" w:rsidP="00097DF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ขายคอมพิวเตอร์</w:t>
            </w:r>
          </w:p>
          <w:p w14:paraId="5EE684F5" w14:textId="77777777" w:rsidR="005468DE" w:rsidRDefault="00FD099F" w:rsidP="00097DF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อุปกรณ์คอมพิวเตอร์และส่วนประกอบ</w:t>
            </w:r>
          </w:p>
          <w:p w14:paraId="4EF8687B" w14:textId="16232F9E" w:rsidR="00FD099F" w:rsidRPr="005468DE" w:rsidRDefault="00FD099F" w:rsidP="00097DF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ต่อพ่วง</w:t>
            </w:r>
          </w:p>
        </w:tc>
        <w:tc>
          <w:tcPr>
            <w:tcW w:w="902" w:type="dxa"/>
          </w:tcPr>
          <w:p w14:paraId="2ACD03F0" w14:textId="77777777" w:rsidR="00FD099F" w:rsidRPr="005468DE" w:rsidRDefault="00FD099F" w:rsidP="00097DF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</w:t>
            </w:r>
          </w:p>
        </w:tc>
        <w:tc>
          <w:tcPr>
            <w:tcW w:w="180" w:type="dxa"/>
          </w:tcPr>
          <w:p w14:paraId="161CCC15" w14:textId="77777777" w:rsidR="00FD099F" w:rsidRPr="005468DE" w:rsidRDefault="00FD099F" w:rsidP="00097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</w:tcPr>
          <w:p w14:paraId="69CDF673" w14:textId="77777777" w:rsidR="00FD099F" w:rsidRPr="005468DE" w:rsidRDefault="00FD099F" w:rsidP="00097DF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</w:t>
            </w:r>
          </w:p>
        </w:tc>
        <w:tc>
          <w:tcPr>
            <w:tcW w:w="180" w:type="dxa"/>
          </w:tcPr>
          <w:p w14:paraId="1D749C28" w14:textId="77777777" w:rsidR="00FD099F" w:rsidRPr="005468DE" w:rsidRDefault="00FD099F" w:rsidP="00097DF6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</w:tcPr>
          <w:p w14:paraId="1D97601B" w14:textId="77777777" w:rsidR="00FD099F" w:rsidRPr="005468DE" w:rsidRDefault="00FD099F" w:rsidP="00097DF6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8,000</w:t>
            </w:r>
          </w:p>
        </w:tc>
        <w:tc>
          <w:tcPr>
            <w:tcW w:w="180" w:type="dxa"/>
          </w:tcPr>
          <w:p w14:paraId="534EC0C7" w14:textId="77777777" w:rsidR="00FD099F" w:rsidRPr="005468DE" w:rsidRDefault="00FD099F" w:rsidP="00097DF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</w:tcPr>
          <w:p w14:paraId="0F466B63" w14:textId="77777777" w:rsidR="00FD099F" w:rsidRPr="005468DE" w:rsidRDefault="00FD099F" w:rsidP="00097DF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8,000</w:t>
            </w:r>
          </w:p>
        </w:tc>
        <w:tc>
          <w:tcPr>
            <w:tcW w:w="180" w:type="dxa"/>
          </w:tcPr>
          <w:p w14:paraId="1B926752" w14:textId="77777777" w:rsidR="00FD099F" w:rsidRPr="005468DE" w:rsidRDefault="00FD099F" w:rsidP="00097DF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5A926AA9" w14:textId="77777777" w:rsidR="00FD099F" w:rsidRPr="005468DE" w:rsidRDefault="00FD099F" w:rsidP="00097DF6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9,000</w:t>
            </w:r>
          </w:p>
        </w:tc>
        <w:tc>
          <w:tcPr>
            <w:tcW w:w="178" w:type="dxa"/>
          </w:tcPr>
          <w:p w14:paraId="3E12C63D" w14:textId="77777777" w:rsidR="00FD099F" w:rsidRPr="005468DE" w:rsidRDefault="00FD099F" w:rsidP="00097DF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714BDAC3" w14:textId="77777777" w:rsidR="00FD099F" w:rsidRPr="005468DE" w:rsidRDefault="00FD099F" w:rsidP="00097DF6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9,000</w:t>
            </w:r>
          </w:p>
        </w:tc>
        <w:tc>
          <w:tcPr>
            <w:tcW w:w="180" w:type="dxa"/>
          </w:tcPr>
          <w:p w14:paraId="06146B6C" w14:textId="77777777" w:rsidR="00FD099F" w:rsidRPr="005468DE" w:rsidRDefault="00FD099F" w:rsidP="00097DF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869B605" w14:textId="77777777" w:rsidR="00FD099F" w:rsidRPr="005468DE" w:rsidRDefault="003C366C" w:rsidP="005468DE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11,927</w:t>
            </w:r>
          </w:p>
        </w:tc>
        <w:tc>
          <w:tcPr>
            <w:tcW w:w="180" w:type="dxa"/>
          </w:tcPr>
          <w:p w14:paraId="6A78C8F6" w14:textId="77777777" w:rsidR="00FD099F" w:rsidRPr="005468DE" w:rsidRDefault="00FD099F" w:rsidP="00097DF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36C27BD4" w14:textId="77777777" w:rsidR="00FD099F" w:rsidRPr="005468DE" w:rsidRDefault="00FD099F" w:rsidP="005468DE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15,032</w:t>
            </w:r>
          </w:p>
        </w:tc>
        <w:tc>
          <w:tcPr>
            <w:tcW w:w="178" w:type="dxa"/>
          </w:tcPr>
          <w:p w14:paraId="5E155486" w14:textId="77777777" w:rsidR="00FD099F" w:rsidRPr="005468DE" w:rsidRDefault="00FD099F" w:rsidP="00097DF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735870B8" w14:textId="77777777" w:rsidR="00FD099F" w:rsidRPr="005468DE" w:rsidRDefault="00227A2A" w:rsidP="005468DE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3,500</w:t>
            </w:r>
          </w:p>
        </w:tc>
        <w:tc>
          <w:tcPr>
            <w:tcW w:w="190" w:type="dxa"/>
          </w:tcPr>
          <w:p w14:paraId="22E92D18" w14:textId="77777777" w:rsidR="00FD099F" w:rsidRPr="005468DE" w:rsidRDefault="00FD099F" w:rsidP="00097DF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6673BB12" w14:textId="77777777" w:rsidR="00FD099F" w:rsidRPr="005468DE" w:rsidRDefault="0067363F" w:rsidP="0067363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468DE" w:rsidRPr="00097DF6" w14:paraId="220F0D24" w14:textId="77777777" w:rsidTr="00780FEC">
        <w:trPr>
          <w:cantSplit/>
        </w:trPr>
        <w:tc>
          <w:tcPr>
            <w:tcW w:w="2147" w:type="dxa"/>
          </w:tcPr>
          <w:p w14:paraId="2A35F335" w14:textId="77777777" w:rsidR="00FD099F" w:rsidRPr="005468DE" w:rsidRDefault="00FD099F" w:rsidP="00097DF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6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1" w:type="dxa"/>
          </w:tcPr>
          <w:p w14:paraId="72C000C8" w14:textId="77777777" w:rsidR="00FD099F" w:rsidRPr="005468DE" w:rsidRDefault="00FD099F" w:rsidP="00097DF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4AEAFDC4" w14:textId="77777777" w:rsidR="00FD099F" w:rsidRPr="005468DE" w:rsidRDefault="00FD099F" w:rsidP="00097DF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416293C" w14:textId="77777777" w:rsidR="00FD099F" w:rsidRPr="005468DE" w:rsidRDefault="00FD099F" w:rsidP="00097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</w:tcPr>
          <w:p w14:paraId="5138C540" w14:textId="77777777" w:rsidR="00FD099F" w:rsidRPr="005468DE" w:rsidRDefault="00FD099F" w:rsidP="00097DF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9F41C05" w14:textId="77777777" w:rsidR="00FD099F" w:rsidRPr="005468DE" w:rsidRDefault="00FD099F" w:rsidP="00097DF6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</w:tcPr>
          <w:p w14:paraId="74E39147" w14:textId="77777777" w:rsidR="00FD099F" w:rsidRPr="005468DE" w:rsidRDefault="00FD099F" w:rsidP="00097DF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9494A1A" w14:textId="77777777" w:rsidR="00FD099F" w:rsidRPr="005468DE" w:rsidRDefault="00FD099F" w:rsidP="00097DF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</w:tcPr>
          <w:p w14:paraId="6BACA447" w14:textId="77777777" w:rsidR="00FD099F" w:rsidRPr="005468DE" w:rsidRDefault="00FD099F" w:rsidP="00097DF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9273A04" w14:textId="77777777" w:rsidR="00FD099F" w:rsidRPr="005468DE" w:rsidRDefault="00FD099F" w:rsidP="00097DF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</w:tcPr>
          <w:p w14:paraId="50E99FF7" w14:textId="77777777" w:rsidR="00FD099F" w:rsidRPr="005468DE" w:rsidRDefault="00FD099F" w:rsidP="00097DF6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468D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458,748</w:t>
            </w:r>
          </w:p>
        </w:tc>
        <w:tc>
          <w:tcPr>
            <w:tcW w:w="178" w:type="dxa"/>
          </w:tcPr>
          <w:p w14:paraId="2DAAB1E1" w14:textId="77777777" w:rsidR="00FD099F" w:rsidRPr="005468DE" w:rsidRDefault="00FD099F" w:rsidP="00097DF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0876D4D7" w14:textId="77777777" w:rsidR="00FD099F" w:rsidRPr="005468DE" w:rsidRDefault="00FD099F" w:rsidP="00097DF6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468D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458,748</w:t>
            </w:r>
          </w:p>
        </w:tc>
        <w:tc>
          <w:tcPr>
            <w:tcW w:w="180" w:type="dxa"/>
          </w:tcPr>
          <w:p w14:paraId="51CFF640" w14:textId="77777777" w:rsidR="00FD099F" w:rsidRPr="005468DE" w:rsidRDefault="00FD099F" w:rsidP="00097DF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226CD4B" w14:textId="77777777" w:rsidR="00FD099F" w:rsidRPr="005468DE" w:rsidRDefault="003C366C" w:rsidP="005468DE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468D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555,443</w:t>
            </w:r>
          </w:p>
        </w:tc>
        <w:tc>
          <w:tcPr>
            <w:tcW w:w="180" w:type="dxa"/>
          </w:tcPr>
          <w:p w14:paraId="159E7A22" w14:textId="77777777" w:rsidR="00FD099F" w:rsidRPr="005468DE" w:rsidRDefault="00FD099F" w:rsidP="00097DF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7BC0338E" w14:textId="77777777" w:rsidR="00FD099F" w:rsidRPr="005468DE" w:rsidRDefault="00FD099F" w:rsidP="005468DE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468D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527,371</w:t>
            </w:r>
          </w:p>
        </w:tc>
        <w:tc>
          <w:tcPr>
            <w:tcW w:w="178" w:type="dxa"/>
          </w:tcPr>
          <w:p w14:paraId="1786BA30" w14:textId="77777777" w:rsidR="00FD099F" w:rsidRPr="005468DE" w:rsidRDefault="00FD099F" w:rsidP="00097DF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26A1709F" w14:textId="77777777" w:rsidR="00FD099F" w:rsidRPr="005468DE" w:rsidRDefault="0067363F" w:rsidP="005468DE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468D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32,300</w:t>
            </w:r>
          </w:p>
        </w:tc>
        <w:tc>
          <w:tcPr>
            <w:tcW w:w="190" w:type="dxa"/>
            <w:tcBorders>
              <w:bottom w:val="nil"/>
            </w:tcBorders>
          </w:tcPr>
          <w:p w14:paraId="1A6A4B8C" w14:textId="77777777" w:rsidR="00FD099F" w:rsidRPr="005468DE" w:rsidRDefault="00FD099F" w:rsidP="00097DF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7AE0EDC8" w14:textId="77777777" w:rsidR="00FD099F" w:rsidRPr="005468DE" w:rsidRDefault="0067363F" w:rsidP="0067363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468D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385661A8" w14:textId="77777777" w:rsidR="00780FEC" w:rsidRDefault="00780FEC" w:rsidP="003222A8">
      <w:pPr>
        <w:pStyle w:val="block"/>
        <w:spacing w:after="0" w:line="240" w:lineRule="atLeast"/>
        <w:ind w:left="0" w:right="-45"/>
        <w:rPr>
          <w:rFonts w:asciiTheme="majorBidi" w:hAnsiTheme="majorBidi" w:cstheme="majorBidi"/>
          <w:sz w:val="30"/>
          <w:szCs w:val="30"/>
          <w:lang w:bidi="th-TH"/>
        </w:rPr>
        <w:sectPr w:rsidR="00780FEC" w:rsidSect="00B461C7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="450" w:tblpY="112"/>
        <w:tblW w:w="1431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991"/>
        <w:gridCol w:w="180"/>
        <w:gridCol w:w="985"/>
        <w:gridCol w:w="180"/>
        <w:gridCol w:w="900"/>
        <w:gridCol w:w="180"/>
        <w:gridCol w:w="900"/>
        <w:gridCol w:w="178"/>
        <w:gridCol w:w="902"/>
        <w:gridCol w:w="178"/>
        <w:gridCol w:w="902"/>
        <w:gridCol w:w="180"/>
        <w:gridCol w:w="900"/>
        <w:gridCol w:w="180"/>
        <w:gridCol w:w="901"/>
        <w:gridCol w:w="184"/>
        <w:gridCol w:w="896"/>
        <w:gridCol w:w="181"/>
        <w:gridCol w:w="815"/>
      </w:tblGrid>
      <w:tr w:rsidR="004F66FD" w:rsidRPr="00A83A64" w14:paraId="7CD3FA4B" w14:textId="77777777" w:rsidTr="00BA3891">
        <w:trPr>
          <w:cantSplit/>
          <w:tblHeader/>
        </w:trPr>
        <w:tc>
          <w:tcPr>
            <w:tcW w:w="3600" w:type="dxa"/>
          </w:tcPr>
          <w:p w14:paraId="24CA9693" w14:textId="77777777" w:rsidR="004F66FD" w:rsidRPr="00A665D5" w:rsidRDefault="004F66FD" w:rsidP="00583CA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3" w:type="dxa"/>
            <w:gridSpan w:val="19"/>
          </w:tcPr>
          <w:p w14:paraId="0AFF3D01" w14:textId="77777777" w:rsidR="004F66FD" w:rsidRPr="00A665D5" w:rsidRDefault="004F66FD" w:rsidP="00583CA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665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F66FD" w:rsidRPr="00A83A64" w14:paraId="5D8A936D" w14:textId="77777777" w:rsidTr="00BA3891">
        <w:trPr>
          <w:cantSplit/>
          <w:tblHeader/>
        </w:trPr>
        <w:tc>
          <w:tcPr>
            <w:tcW w:w="3600" w:type="dxa"/>
          </w:tcPr>
          <w:p w14:paraId="6B361285" w14:textId="77777777" w:rsidR="004F66FD" w:rsidRPr="00A665D5" w:rsidRDefault="004F66FD" w:rsidP="00583CA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56" w:type="dxa"/>
            <w:gridSpan w:val="3"/>
          </w:tcPr>
          <w:p w14:paraId="14715B26" w14:textId="77777777" w:rsidR="004F66FD" w:rsidRPr="00A665D5" w:rsidRDefault="004F66FD" w:rsidP="00583CA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402F41" w14:textId="77777777" w:rsidR="00A665D5" w:rsidRPr="00A665D5" w:rsidRDefault="004F66FD" w:rsidP="00583CA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</w:t>
            </w:r>
          </w:p>
          <w:p w14:paraId="51521908" w14:textId="1ABBA89C" w:rsidR="004F66FD" w:rsidRPr="00A665D5" w:rsidRDefault="004F66FD" w:rsidP="00583CA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5597189A" w14:textId="77777777" w:rsidR="004F66FD" w:rsidRPr="00A665D5" w:rsidRDefault="004F66FD" w:rsidP="00583CA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gridSpan w:val="3"/>
          </w:tcPr>
          <w:p w14:paraId="2097BDD7" w14:textId="77777777" w:rsidR="004F66FD" w:rsidRPr="00A665D5" w:rsidRDefault="004F66FD" w:rsidP="00583CA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85A982D" w14:textId="77777777" w:rsidR="004F66FD" w:rsidRPr="00A665D5" w:rsidRDefault="004F66FD" w:rsidP="00583CA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68CE398" w14:textId="3561AE80" w:rsidR="004F66FD" w:rsidRPr="00A665D5" w:rsidRDefault="004F66FD" w:rsidP="00583CA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  <w:r w:rsidRPr="00A665D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78" w:type="dxa"/>
          </w:tcPr>
          <w:p w14:paraId="260411C4" w14:textId="77777777" w:rsidR="004F66FD" w:rsidRPr="00A665D5" w:rsidRDefault="004F66FD" w:rsidP="00583CA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2" w:type="dxa"/>
            <w:gridSpan w:val="3"/>
          </w:tcPr>
          <w:p w14:paraId="052A53FD" w14:textId="77777777" w:rsidR="004F66FD" w:rsidRPr="00A665D5" w:rsidRDefault="004F66FD" w:rsidP="00583CA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3E4C4D6" w14:textId="77777777" w:rsidR="004F66FD" w:rsidRPr="00A665D5" w:rsidRDefault="004F66FD" w:rsidP="00583CA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A601ADD" w14:textId="0DC15C0D" w:rsidR="004F66FD" w:rsidRPr="00A665D5" w:rsidRDefault="004F66FD" w:rsidP="00583CA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13F350F4" w14:textId="77777777" w:rsidR="004F66FD" w:rsidRPr="00A665D5" w:rsidRDefault="004F66FD" w:rsidP="00583CA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981" w:type="dxa"/>
            <w:gridSpan w:val="3"/>
          </w:tcPr>
          <w:p w14:paraId="78754ABF" w14:textId="77777777" w:rsidR="004F66FD" w:rsidRPr="00A665D5" w:rsidRDefault="004F66FD" w:rsidP="00583CA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6C184BC" w14:textId="77777777" w:rsidR="004F66FD" w:rsidRPr="00A665D5" w:rsidRDefault="004F66FD" w:rsidP="00583CA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0E0A2D" w14:textId="4F157132" w:rsidR="004F66FD" w:rsidRPr="00A665D5" w:rsidRDefault="004F66FD" w:rsidP="00583CA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  <w:r w:rsidRPr="00A665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Pr="00A665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84" w:type="dxa"/>
          </w:tcPr>
          <w:p w14:paraId="7AA906B5" w14:textId="77777777" w:rsidR="004F66FD" w:rsidRPr="00A665D5" w:rsidRDefault="004F66FD" w:rsidP="00583CA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92" w:type="dxa"/>
            <w:gridSpan w:val="3"/>
          </w:tcPr>
          <w:p w14:paraId="7F8281BF" w14:textId="34CBC61E" w:rsidR="004F66FD" w:rsidRPr="00A665D5" w:rsidRDefault="004F66FD" w:rsidP="004F66F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เงินปันผลรับสำหรับ</w:t>
            </w:r>
          </w:p>
          <w:p w14:paraId="5BF2A6FB" w14:textId="77777777" w:rsidR="005B6FBD" w:rsidRPr="00A665D5" w:rsidRDefault="004F66FD" w:rsidP="004F66F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งวดหกเดือน</w:t>
            </w:r>
          </w:p>
          <w:p w14:paraId="4CB8831B" w14:textId="239666CE" w:rsidR="004F66FD" w:rsidRPr="00A665D5" w:rsidRDefault="004F66FD" w:rsidP="004F66F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สิ้นสุดวันที่</w:t>
            </w:r>
          </w:p>
        </w:tc>
      </w:tr>
      <w:tr w:rsidR="004F66FD" w:rsidRPr="00A83A64" w14:paraId="73BBC4A5" w14:textId="77777777" w:rsidTr="00BA3891">
        <w:trPr>
          <w:cantSplit/>
          <w:tblHeader/>
        </w:trPr>
        <w:tc>
          <w:tcPr>
            <w:tcW w:w="3600" w:type="dxa"/>
          </w:tcPr>
          <w:p w14:paraId="284696AA" w14:textId="77777777" w:rsidR="004F66FD" w:rsidRPr="00A665D5" w:rsidRDefault="004F66FD" w:rsidP="004F66F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</w:tcPr>
          <w:p w14:paraId="7CFA7F77" w14:textId="77777777" w:rsidR="00A665D5" w:rsidRPr="00A665D5" w:rsidRDefault="004F66FD" w:rsidP="004F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</w:p>
          <w:p w14:paraId="370EB7F9" w14:textId="4AA026BA" w:rsidR="004F66FD" w:rsidRPr="00A665D5" w:rsidRDefault="004F66FD" w:rsidP="004F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180" w:type="dxa"/>
          </w:tcPr>
          <w:p w14:paraId="4AB4987C" w14:textId="77777777" w:rsidR="004F66FD" w:rsidRPr="00A665D5" w:rsidRDefault="004F66FD" w:rsidP="004F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85" w:type="dxa"/>
          </w:tcPr>
          <w:p w14:paraId="57B08AE7" w14:textId="77777777" w:rsidR="00A665D5" w:rsidRPr="00A665D5" w:rsidRDefault="004F66FD" w:rsidP="004F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</w:p>
          <w:p w14:paraId="0D4A9C66" w14:textId="30F8E687" w:rsidR="004F66FD" w:rsidRPr="00A665D5" w:rsidRDefault="004F66FD" w:rsidP="004F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025EB63F" w14:textId="77777777" w:rsidR="004F66FD" w:rsidRPr="00A665D5" w:rsidRDefault="004F66FD" w:rsidP="004F66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05EED4F" w14:textId="77777777" w:rsidR="00A665D5" w:rsidRPr="00A665D5" w:rsidRDefault="004F66FD" w:rsidP="004F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</w:p>
          <w:p w14:paraId="0682436A" w14:textId="2ACDB329" w:rsidR="004F66FD" w:rsidRPr="00A665D5" w:rsidRDefault="004F66FD" w:rsidP="004F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180" w:type="dxa"/>
          </w:tcPr>
          <w:p w14:paraId="4E60F9A6" w14:textId="77777777" w:rsidR="004F66FD" w:rsidRPr="00A665D5" w:rsidRDefault="004F66FD" w:rsidP="004F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</w:tcPr>
          <w:p w14:paraId="7D450120" w14:textId="77777777" w:rsidR="00A665D5" w:rsidRPr="00A665D5" w:rsidRDefault="004F66FD" w:rsidP="004F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</w:p>
          <w:p w14:paraId="7956325A" w14:textId="44C2B921" w:rsidR="004F66FD" w:rsidRPr="00A665D5" w:rsidRDefault="004F66FD" w:rsidP="004F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78" w:type="dxa"/>
            <w:vAlign w:val="bottom"/>
          </w:tcPr>
          <w:p w14:paraId="7AD6AE89" w14:textId="77777777" w:rsidR="004F66FD" w:rsidRPr="00A665D5" w:rsidRDefault="004F66FD" w:rsidP="004F66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2" w:type="dxa"/>
          </w:tcPr>
          <w:p w14:paraId="1DE45F0B" w14:textId="77777777" w:rsidR="00A665D5" w:rsidRPr="00A665D5" w:rsidRDefault="004F66FD" w:rsidP="004F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</w:p>
          <w:p w14:paraId="18F2CA1D" w14:textId="5B49162B" w:rsidR="004F66FD" w:rsidRPr="00A665D5" w:rsidRDefault="004F66FD" w:rsidP="004F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178" w:type="dxa"/>
          </w:tcPr>
          <w:p w14:paraId="35407641" w14:textId="77777777" w:rsidR="004F66FD" w:rsidRPr="00A665D5" w:rsidRDefault="004F66FD" w:rsidP="004F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02" w:type="dxa"/>
          </w:tcPr>
          <w:p w14:paraId="048F790A" w14:textId="77777777" w:rsidR="00A665D5" w:rsidRPr="00A665D5" w:rsidRDefault="004F66FD" w:rsidP="004F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</w:p>
          <w:p w14:paraId="05056C8A" w14:textId="5D1EE04B" w:rsidR="004F66FD" w:rsidRPr="00A665D5" w:rsidRDefault="004F66FD" w:rsidP="004F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3C21A434" w14:textId="77777777" w:rsidR="004F66FD" w:rsidRPr="00A665D5" w:rsidRDefault="004F66FD" w:rsidP="004F66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FF50C4E" w14:textId="77777777" w:rsidR="00A665D5" w:rsidRPr="00A665D5" w:rsidRDefault="004F66FD" w:rsidP="004F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</w:p>
          <w:p w14:paraId="71A52FF6" w14:textId="0F23154E" w:rsidR="004F66FD" w:rsidRPr="00A665D5" w:rsidRDefault="004F66FD" w:rsidP="004F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180" w:type="dxa"/>
          </w:tcPr>
          <w:p w14:paraId="692DDEBC" w14:textId="77777777" w:rsidR="004F66FD" w:rsidRPr="00A665D5" w:rsidRDefault="004F66FD" w:rsidP="004F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01" w:type="dxa"/>
          </w:tcPr>
          <w:p w14:paraId="3C744141" w14:textId="77777777" w:rsidR="00A665D5" w:rsidRPr="00A665D5" w:rsidRDefault="004F66FD" w:rsidP="004F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</w:p>
          <w:p w14:paraId="1FC6C191" w14:textId="06E5E44E" w:rsidR="004F66FD" w:rsidRPr="00A665D5" w:rsidRDefault="004F66FD" w:rsidP="004F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84" w:type="dxa"/>
          </w:tcPr>
          <w:p w14:paraId="26FCA767" w14:textId="77777777" w:rsidR="004F66FD" w:rsidRPr="00A665D5" w:rsidRDefault="004F66FD" w:rsidP="004F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96" w:type="dxa"/>
          </w:tcPr>
          <w:p w14:paraId="15210D6A" w14:textId="77777777" w:rsidR="00A665D5" w:rsidRPr="00A665D5" w:rsidRDefault="004F66FD" w:rsidP="005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</w:p>
          <w:p w14:paraId="45AED815" w14:textId="52F827F0" w:rsidR="004F66FD" w:rsidRPr="00A665D5" w:rsidRDefault="004F66FD" w:rsidP="005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181" w:type="dxa"/>
          </w:tcPr>
          <w:p w14:paraId="5FA48A46" w14:textId="77777777" w:rsidR="004F66FD" w:rsidRPr="00A665D5" w:rsidRDefault="004F66FD" w:rsidP="005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15" w:type="dxa"/>
          </w:tcPr>
          <w:p w14:paraId="62D49001" w14:textId="77777777" w:rsidR="00A665D5" w:rsidRPr="00A665D5" w:rsidRDefault="004F66FD" w:rsidP="005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</w:p>
          <w:p w14:paraId="465987CE" w14:textId="300C4C36" w:rsidR="004F66FD" w:rsidRPr="00A665D5" w:rsidRDefault="004F66FD" w:rsidP="005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</w:tr>
      <w:tr w:rsidR="004F66FD" w:rsidRPr="00A83A64" w14:paraId="02051069" w14:textId="77777777" w:rsidTr="00BA3891">
        <w:trPr>
          <w:cantSplit/>
          <w:tblHeader/>
        </w:trPr>
        <w:tc>
          <w:tcPr>
            <w:tcW w:w="3600" w:type="dxa"/>
          </w:tcPr>
          <w:p w14:paraId="0573F3D8" w14:textId="77777777" w:rsidR="004F66FD" w:rsidRPr="00A665D5" w:rsidRDefault="004F66FD" w:rsidP="004F66F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4C5E495C" w14:textId="77777777" w:rsidR="004F66FD" w:rsidRPr="00A665D5" w:rsidRDefault="004F66FD" w:rsidP="004F66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665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831287C" w14:textId="77777777" w:rsidR="004F66FD" w:rsidRPr="00A665D5" w:rsidRDefault="004F66FD" w:rsidP="004F66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  <w:vAlign w:val="bottom"/>
          </w:tcPr>
          <w:p w14:paraId="70EB039F" w14:textId="77777777" w:rsidR="004F66FD" w:rsidRPr="00A665D5" w:rsidRDefault="004F66FD" w:rsidP="004F66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665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2F6DE28" w14:textId="77777777" w:rsidR="004F66FD" w:rsidRPr="00A665D5" w:rsidRDefault="004F66FD" w:rsidP="004F66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3B54D84" w14:textId="77777777" w:rsidR="004F66FD" w:rsidRPr="00A665D5" w:rsidRDefault="004F66FD" w:rsidP="004F66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665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6D6BA881" w14:textId="77777777" w:rsidR="004F66FD" w:rsidRPr="00A665D5" w:rsidRDefault="004F66FD" w:rsidP="004F66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62C4EC1" w14:textId="77777777" w:rsidR="004F66FD" w:rsidRPr="00A665D5" w:rsidRDefault="004F66FD" w:rsidP="004F66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665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178" w:type="dxa"/>
            <w:vAlign w:val="bottom"/>
          </w:tcPr>
          <w:p w14:paraId="7CD61F8C" w14:textId="77777777" w:rsidR="004F66FD" w:rsidRPr="00A665D5" w:rsidRDefault="004F66FD" w:rsidP="004F66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3D852B1B" w14:textId="77777777" w:rsidR="004F66FD" w:rsidRPr="00A665D5" w:rsidRDefault="004F66FD" w:rsidP="004F66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665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78" w:type="dxa"/>
            <w:vAlign w:val="bottom"/>
          </w:tcPr>
          <w:p w14:paraId="38D37E5B" w14:textId="77777777" w:rsidR="004F66FD" w:rsidRPr="00A665D5" w:rsidRDefault="004F66FD" w:rsidP="004F66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24A330D8" w14:textId="77777777" w:rsidR="004F66FD" w:rsidRPr="00A665D5" w:rsidRDefault="004F66FD" w:rsidP="004F66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665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23958265" w14:textId="77777777" w:rsidR="004F66FD" w:rsidRPr="00A665D5" w:rsidRDefault="004F66FD" w:rsidP="004F66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9B831D0" w14:textId="77777777" w:rsidR="004F66FD" w:rsidRPr="00A665D5" w:rsidRDefault="004F66FD" w:rsidP="004F66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665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6A5BB939" w14:textId="77777777" w:rsidR="004F66FD" w:rsidRPr="00A665D5" w:rsidRDefault="004F66FD" w:rsidP="004F66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5BDDB68B" w14:textId="77777777" w:rsidR="004F66FD" w:rsidRPr="00A665D5" w:rsidRDefault="004F66FD" w:rsidP="004F66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665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184" w:type="dxa"/>
          </w:tcPr>
          <w:p w14:paraId="63B0CF7B" w14:textId="77777777" w:rsidR="004F66FD" w:rsidRPr="00A665D5" w:rsidRDefault="004F66FD" w:rsidP="004F66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</w:tcPr>
          <w:p w14:paraId="11148B7C" w14:textId="77777777" w:rsidR="004F66FD" w:rsidRPr="00A665D5" w:rsidRDefault="004F66FD" w:rsidP="005B6F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1" w:type="dxa"/>
          </w:tcPr>
          <w:p w14:paraId="5C37D9CE" w14:textId="77777777" w:rsidR="004F66FD" w:rsidRPr="00A665D5" w:rsidRDefault="004F66FD" w:rsidP="005B6F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5" w:type="dxa"/>
          </w:tcPr>
          <w:p w14:paraId="65AB91CB" w14:textId="77777777" w:rsidR="004F66FD" w:rsidRPr="00A665D5" w:rsidRDefault="004F66FD" w:rsidP="005B6F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4F66FD" w:rsidRPr="00A83A64" w14:paraId="237A92F1" w14:textId="77777777" w:rsidTr="00BA3891">
        <w:trPr>
          <w:cantSplit/>
          <w:trHeight w:val="270"/>
        </w:trPr>
        <w:tc>
          <w:tcPr>
            <w:tcW w:w="3600" w:type="dxa"/>
          </w:tcPr>
          <w:p w14:paraId="175342B2" w14:textId="77777777" w:rsidR="004F66FD" w:rsidRPr="00A665D5" w:rsidRDefault="004F66FD" w:rsidP="004F66F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56" w:type="dxa"/>
            <w:gridSpan w:val="3"/>
          </w:tcPr>
          <w:p w14:paraId="70326322" w14:textId="77777777" w:rsidR="004F66FD" w:rsidRPr="00A665D5" w:rsidRDefault="004F66FD" w:rsidP="004F66F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65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" w:type="dxa"/>
          </w:tcPr>
          <w:p w14:paraId="5811F03C" w14:textId="77777777" w:rsidR="004F66FD" w:rsidRPr="00A665D5" w:rsidRDefault="004F66FD" w:rsidP="004F66FD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377" w:type="dxa"/>
            <w:gridSpan w:val="15"/>
          </w:tcPr>
          <w:p w14:paraId="433A0264" w14:textId="77777777" w:rsidR="004F66FD" w:rsidRPr="00A665D5" w:rsidRDefault="004F66FD" w:rsidP="004F66F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A665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F66FD" w:rsidRPr="00A83A64" w14:paraId="72410606" w14:textId="77777777" w:rsidTr="00BA3891">
        <w:trPr>
          <w:cantSplit/>
        </w:trPr>
        <w:tc>
          <w:tcPr>
            <w:tcW w:w="3600" w:type="dxa"/>
          </w:tcPr>
          <w:p w14:paraId="3063EE82" w14:textId="77777777" w:rsidR="004F66FD" w:rsidRPr="00A665D5" w:rsidRDefault="004F66FD" w:rsidP="004F66FD">
            <w:pPr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เน็คซ์ แคปปิตอล จำกัด</w:t>
            </w:r>
            <w:r w:rsidRPr="00A665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65D5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  <w:r w:rsidRPr="00A665D5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991" w:type="dxa"/>
          </w:tcPr>
          <w:p w14:paraId="04C1CB98" w14:textId="77777777" w:rsidR="004F66FD" w:rsidRPr="00A665D5" w:rsidRDefault="004F66FD" w:rsidP="004F66F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</w:t>
            </w:r>
          </w:p>
        </w:tc>
        <w:tc>
          <w:tcPr>
            <w:tcW w:w="180" w:type="dxa"/>
          </w:tcPr>
          <w:p w14:paraId="19AC3BF2" w14:textId="77777777" w:rsidR="004F66FD" w:rsidRPr="00A665D5" w:rsidRDefault="004F66FD" w:rsidP="004F66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</w:tcPr>
          <w:p w14:paraId="7F846F74" w14:textId="77777777" w:rsidR="004F66FD" w:rsidRPr="00A665D5" w:rsidRDefault="004F66FD" w:rsidP="004F66F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</w:t>
            </w:r>
          </w:p>
        </w:tc>
        <w:tc>
          <w:tcPr>
            <w:tcW w:w="180" w:type="dxa"/>
          </w:tcPr>
          <w:p w14:paraId="16B4AC5B" w14:textId="77777777" w:rsidR="004F66FD" w:rsidRPr="00A665D5" w:rsidRDefault="004F66FD" w:rsidP="004F66FD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C44D23C" w14:textId="77777777" w:rsidR="004F66FD" w:rsidRPr="00A665D5" w:rsidRDefault="004F66FD" w:rsidP="005B6FBD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180" w:type="dxa"/>
          </w:tcPr>
          <w:p w14:paraId="674223F5" w14:textId="77777777" w:rsidR="004F66FD" w:rsidRPr="00A665D5" w:rsidRDefault="004F66FD" w:rsidP="004F66F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F6A57E0" w14:textId="77777777" w:rsidR="004F66FD" w:rsidRPr="00A665D5" w:rsidRDefault="004F66FD" w:rsidP="005B6FB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178" w:type="dxa"/>
          </w:tcPr>
          <w:p w14:paraId="5DBA1F77" w14:textId="77777777" w:rsidR="004F66FD" w:rsidRPr="00A665D5" w:rsidRDefault="004F66FD" w:rsidP="004F66F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4855F212" w14:textId="77777777" w:rsidR="004F66FD" w:rsidRPr="00A665D5" w:rsidRDefault="004F66FD" w:rsidP="005B6FB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449,748</w:t>
            </w:r>
          </w:p>
        </w:tc>
        <w:tc>
          <w:tcPr>
            <w:tcW w:w="178" w:type="dxa"/>
          </w:tcPr>
          <w:p w14:paraId="24346E37" w14:textId="77777777" w:rsidR="004F66FD" w:rsidRPr="00A665D5" w:rsidRDefault="004F66FD" w:rsidP="004F66F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0A74E703" w14:textId="77777777" w:rsidR="004F66FD" w:rsidRPr="00A665D5" w:rsidRDefault="004F66FD" w:rsidP="005B6FB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449,748</w:t>
            </w:r>
          </w:p>
        </w:tc>
        <w:tc>
          <w:tcPr>
            <w:tcW w:w="180" w:type="dxa"/>
          </w:tcPr>
          <w:p w14:paraId="41CF05F4" w14:textId="77777777" w:rsidR="004F66FD" w:rsidRPr="00A665D5" w:rsidRDefault="004F66FD" w:rsidP="004F66F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3E242D65" w14:textId="77777777" w:rsidR="004F66FD" w:rsidRPr="00A665D5" w:rsidRDefault="004F66FD" w:rsidP="005B6F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449,748</w:t>
            </w:r>
          </w:p>
        </w:tc>
        <w:tc>
          <w:tcPr>
            <w:tcW w:w="180" w:type="dxa"/>
          </w:tcPr>
          <w:p w14:paraId="0CEE47AC" w14:textId="77777777" w:rsidR="004F66FD" w:rsidRPr="00A665D5" w:rsidRDefault="004F66FD" w:rsidP="004F66F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</w:tcPr>
          <w:p w14:paraId="2C404C01" w14:textId="77777777" w:rsidR="004F66FD" w:rsidRPr="00A665D5" w:rsidRDefault="004F66FD" w:rsidP="005B6FB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449,748</w:t>
            </w:r>
          </w:p>
        </w:tc>
        <w:tc>
          <w:tcPr>
            <w:tcW w:w="184" w:type="dxa"/>
          </w:tcPr>
          <w:p w14:paraId="39B096E2" w14:textId="77777777" w:rsidR="004F66FD" w:rsidRPr="00A665D5" w:rsidRDefault="004F66FD" w:rsidP="004F66F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</w:tcPr>
          <w:p w14:paraId="469931BF" w14:textId="77777777" w:rsidR="004F66FD" w:rsidRPr="00A665D5" w:rsidRDefault="004F66FD" w:rsidP="00374E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28,800</w:t>
            </w:r>
          </w:p>
        </w:tc>
        <w:tc>
          <w:tcPr>
            <w:tcW w:w="181" w:type="dxa"/>
          </w:tcPr>
          <w:p w14:paraId="7E163776" w14:textId="77777777" w:rsidR="004F66FD" w:rsidRPr="00A665D5" w:rsidRDefault="004F66FD" w:rsidP="004F66F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15" w:type="dxa"/>
          </w:tcPr>
          <w:p w14:paraId="355AAA38" w14:textId="77777777" w:rsidR="004F66FD" w:rsidRPr="00A665D5" w:rsidRDefault="004F66FD" w:rsidP="004F66FD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F66FD" w:rsidRPr="00A83A64" w14:paraId="7380AAED" w14:textId="77777777" w:rsidTr="00BA3891">
        <w:trPr>
          <w:cantSplit/>
        </w:trPr>
        <w:tc>
          <w:tcPr>
            <w:tcW w:w="3600" w:type="dxa"/>
          </w:tcPr>
          <w:p w14:paraId="2F85A840" w14:textId="501C0635" w:rsidR="004F66FD" w:rsidRPr="00A665D5" w:rsidRDefault="004F66FD" w:rsidP="00BA3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</w:rPr>
              <w:t xml:space="preserve">   (</w:t>
            </w:r>
            <w:r w:rsidRPr="00A665D5">
              <w:rPr>
                <w:rFonts w:asciiTheme="majorBidi" w:hAnsiTheme="majorBidi" w:cstheme="majorBidi"/>
                <w:sz w:val="30"/>
                <w:szCs w:val="30"/>
                <w:cs/>
              </w:rPr>
              <w:t>เดิมชื่อ “บริษัท เน็คซ์</w:t>
            </w:r>
            <w:r w:rsidRPr="00A665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65D5">
              <w:rPr>
                <w:rFonts w:asciiTheme="majorBidi" w:hAnsiTheme="majorBidi" w:cstheme="majorBidi"/>
                <w:sz w:val="30"/>
                <w:szCs w:val="30"/>
                <w:cs/>
              </w:rPr>
              <w:t>แคปปิตอล จำกัด”)</w:t>
            </w:r>
          </w:p>
        </w:tc>
        <w:tc>
          <w:tcPr>
            <w:tcW w:w="991" w:type="dxa"/>
          </w:tcPr>
          <w:p w14:paraId="35946456" w14:textId="77777777" w:rsidR="004F66FD" w:rsidRPr="00A665D5" w:rsidRDefault="004F66FD" w:rsidP="004F66F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8D9FCDA" w14:textId="77777777" w:rsidR="004F66FD" w:rsidRPr="00A665D5" w:rsidRDefault="004F66FD" w:rsidP="004F66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</w:tcPr>
          <w:p w14:paraId="7DC60737" w14:textId="77777777" w:rsidR="004F66FD" w:rsidRPr="00A665D5" w:rsidRDefault="004F66FD" w:rsidP="004F66F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10FC8E2" w14:textId="77777777" w:rsidR="004F66FD" w:rsidRPr="00A665D5" w:rsidRDefault="004F66FD" w:rsidP="004F66FD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59A6257" w14:textId="77777777" w:rsidR="004F66FD" w:rsidRPr="00A665D5" w:rsidRDefault="004F66FD" w:rsidP="005B6FBD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EBB6E15" w14:textId="77777777" w:rsidR="004F66FD" w:rsidRPr="00A665D5" w:rsidRDefault="004F66FD" w:rsidP="004F66F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77B0A9A" w14:textId="77777777" w:rsidR="004F66FD" w:rsidRPr="00A665D5" w:rsidRDefault="004F66FD" w:rsidP="005B6FB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165269CC" w14:textId="77777777" w:rsidR="004F66FD" w:rsidRPr="00A665D5" w:rsidRDefault="004F66FD" w:rsidP="004F66F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72B18542" w14:textId="77777777" w:rsidR="004F66FD" w:rsidRPr="00A665D5" w:rsidRDefault="004F66FD" w:rsidP="005B6FB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1F522020" w14:textId="77777777" w:rsidR="004F66FD" w:rsidRPr="00A665D5" w:rsidRDefault="004F66FD" w:rsidP="004F66F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2CA73BE0" w14:textId="77777777" w:rsidR="004F66FD" w:rsidRPr="00A665D5" w:rsidRDefault="004F66FD" w:rsidP="005B6FB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6B0C875" w14:textId="77777777" w:rsidR="004F66FD" w:rsidRPr="00A665D5" w:rsidRDefault="004F66FD" w:rsidP="004F66F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6707004D" w14:textId="77777777" w:rsidR="004F66FD" w:rsidRPr="00A665D5" w:rsidRDefault="004F66FD" w:rsidP="005B6F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2A374F9" w14:textId="77777777" w:rsidR="004F66FD" w:rsidRPr="00A665D5" w:rsidRDefault="004F66FD" w:rsidP="004F66F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</w:tcPr>
          <w:p w14:paraId="23CB369F" w14:textId="77777777" w:rsidR="004F66FD" w:rsidRPr="00A665D5" w:rsidRDefault="004F66FD" w:rsidP="005B6FB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45FB3426" w14:textId="77777777" w:rsidR="004F66FD" w:rsidRPr="00A665D5" w:rsidRDefault="004F66FD" w:rsidP="004F66F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</w:tcPr>
          <w:p w14:paraId="510C6D18" w14:textId="77777777" w:rsidR="004F66FD" w:rsidRPr="00A665D5" w:rsidRDefault="004F66FD" w:rsidP="00374E96">
            <w:pPr>
              <w:pStyle w:val="acctfourfigures"/>
              <w:tabs>
                <w:tab w:val="clear" w:pos="765"/>
                <w:tab w:val="decimal" w:pos="732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64C22302" w14:textId="77777777" w:rsidR="004F66FD" w:rsidRPr="00A665D5" w:rsidRDefault="004F66FD" w:rsidP="004F66F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15" w:type="dxa"/>
          </w:tcPr>
          <w:p w14:paraId="06C5F625" w14:textId="77777777" w:rsidR="004F66FD" w:rsidRPr="00A665D5" w:rsidRDefault="004F66FD" w:rsidP="004F66F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F66FD" w:rsidRPr="00A83A64" w14:paraId="197780F3" w14:textId="77777777" w:rsidTr="00BA3891">
        <w:trPr>
          <w:cantSplit/>
        </w:trPr>
        <w:tc>
          <w:tcPr>
            <w:tcW w:w="3600" w:type="dxa"/>
          </w:tcPr>
          <w:p w14:paraId="2A2A3CDC" w14:textId="77777777" w:rsidR="004F66FD" w:rsidRPr="00A665D5" w:rsidRDefault="004F66FD" w:rsidP="004F66F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 ที ออโตเมชั่น (ไทยแลนด์) จำกัด</w:t>
            </w:r>
          </w:p>
        </w:tc>
        <w:tc>
          <w:tcPr>
            <w:tcW w:w="991" w:type="dxa"/>
          </w:tcPr>
          <w:p w14:paraId="316D9A04" w14:textId="77777777" w:rsidR="004F66FD" w:rsidRPr="00A665D5" w:rsidRDefault="004F66FD" w:rsidP="004F66F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</w:t>
            </w:r>
          </w:p>
        </w:tc>
        <w:tc>
          <w:tcPr>
            <w:tcW w:w="180" w:type="dxa"/>
          </w:tcPr>
          <w:p w14:paraId="54BA59FA" w14:textId="77777777" w:rsidR="004F66FD" w:rsidRPr="00A665D5" w:rsidRDefault="004F66FD" w:rsidP="004F66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</w:tcPr>
          <w:p w14:paraId="0C1AB373" w14:textId="77777777" w:rsidR="004F66FD" w:rsidRPr="00A665D5" w:rsidRDefault="004F66FD" w:rsidP="004F66F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</w:t>
            </w:r>
          </w:p>
        </w:tc>
        <w:tc>
          <w:tcPr>
            <w:tcW w:w="180" w:type="dxa"/>
          </w:tcPr>
          <w:p w14:paraId="7762FE44" w14:textId="77777777" w:rsidR="004F66FD" w:rsidRPr="00A665D5" w:rsidRDefault="004F66FD" w:rsidP="004F66FD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BC17F73" w14:textId="77777777" w:rsidR="004F66FD" w:rsidRPr="00A665D5" w:rsidRDefault="004F66FD" w:rsidP="005B6FBD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8,000</w:t>
            </w:r>
          </w:p>
        </w:tc>
        <w:tc>
          <w:tcPr>
            <w:tcW w:w="180" w:type="dxa"/>
          </w:tcPr>
          <w:p w14:paraId="39432549" w14:textId="77777777" w:rsidR="004F66FD" w:rsidRPr="00A665D5" w:rsidRDefault="004F66FD" w:rsidP="004F66F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FFA386F" w14:textId="77777777" w:rsidR="004F66FD" w:rsidRPr="00A665D5" w:rsidRDefault="004F66FD" w:rsidP="005B6FB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8,000</w:t>
            </w:r>
          </w:p>
        </w:tc>
        <w:tc>
          <w:tcPr>
            <w:tcW w:w="178" w:type="dxa"/>
          </w:tcPr>
          <w:p w14:paraId="1D53EF24" w14:textId="77777777" w:rsidR="004F66FD" w:rsidRPr="00A665D5" w:rsidRDefault="004F66FD" w:rsidP="004F66F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3809F260" w14:textId="77777777" w:rsidR="004F66FD" w:rsidRPr="00A665D5" w:rsidRDefault="004F66FD" w:rsidP="005B6FB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9,000</w:t>
            </w:r>
          </w:p>
        </w:tc>
        <w:tc>
          <w:tcPr>
            <w:tcW w:w="178" w:type="dxa"/>
          </w:tcPr>
          <w:p w14:paraId="70A40C7D" w14:textId="77777777" w:rsidR="004F66FD" w:rsidRPr="00A665D5" w:rsidRDefault="004F66FD" w:rsidP="004F66F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607FF96A" w14:textId="77777777" w:rsidR="004F66FD" w:rsidRPr="00A665D5" w:rsidRDefault="004F66FD" w:rsidP="005B6FB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9,000</w:t>
            </w:r>
          </w:p>
        </w:tc>
        <w:tc>
          <w:tcPr>
            <w:tcW w:w="180" w:type="dxa"/>
          </w:tcPr>
          <w:p w14:paraId="289047D4" w14:textId="77777777" w:rsidR="004F66FD" w:rsidRPr="00A665D5" w:rsidRDefault="004F66FD" w:rsidP="004F66F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2204E35" w14:textId="77777777" w:rsidR="004F66FD" w:rsidRPr="00A665D5" w:rsidRDefault="004F66FD" w:rsidP="005B6F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9,000</w:t>
            </w:r>
          </w:p>
        </w:tc>
        <w:tc>
          <w:tcPr>
            <w:tcW w:w="180" w:type="dxa"/>
          </w:tcPr>
          <w:p w14:paraId="6C6517F3" w14:textId="77777777" w:rsidR="004F66FD" w:rsidRPr="00A665D5" w:rsidRDefault="004F66FD" w:rsidP="004F66F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7D54B72A" w14:textId="77777777" w:rsidR="004F66FD" w:rsidRPr="00A665D5" w:rsidRDefault="004F66FD" w:rsidP="005B6FB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9,000</w:t>
            </w:r>
          </w:p>
        </w:tc>
        <w:tc>
          <w:tcPr>
            <w:tcW w:w="184" w:type="dxa"/>
          </w:tcPr>
          <w:p w14:paraId="3603CA0F" w14:textId="77777777" w:rsidR="004F66FD" w:rsidRPr="00A665D5" w:rsidRDefault="004F66FD" w:rsidP="004F66F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4A6B6868" w14:textId="77777777" w:rsidR="004F66FD" w:rsidRPr="00A665D5" w:rsidRDefault="004F66FD" w:rsidP="00374E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3,500</w:t>
            </w:r>
          </w:p>
        </w:tc>
        <w:tc>
          <w:tcPr>
            <w:tcW w:w="181" w:type="dxa"/>
          </w:tcPr>
          <w:p w14:paraId="15913826" w14:textId="77777777" w:rsidR="004F66FD" w:rsidRPr="00A665D5" w:rsidRDefault="004F66FD" w:rsidP="004F66F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7F23BF86" w14:textId="77777777" w:rsidR="004F66FD" w:rsidRPr="00A665D5" w:rsidRDefault="004F66FD" w:rsidP="004F66FD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4F66FD" w:rsidRPr="00A83A64" w14:paraId="51175E30" w14:textId="77777777" w:rsidTr="00BA3891">
        <w:trPr>
          <w:cantSplit/>
        </w:trPr>
        <w:tc>
          <w:tcPr>
            <w:tcW w:w="3600" w:type="dxa"/>
          </w:tcPr>
          <w:p w14:paraId="189ABB21" w14:textId="77777777" w:rsidR="004F66FD" w:rsidRPr="00A665D5" w:rsidRDefault="004F66FD" w:rsidP="004F66F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65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1" w:type="dxa"/>
          </w:tcPr>
          <w:p w14:paraId="03099418" w14:textId="77777777" w:rsidR="004F66FD" w:rsidRPr="00A665D5" w:rsidRDefault="004F66FD" w:rsidP="004F66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1830B8D" w14:textId="77777777" w:rsidR="004F66FD" w:rsidRPr="00A665D5" w:rsidRDefault="004F66FD" w:rsidP="004F66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</w:tcPr>
          <w:p w14:paraId="3B5EE7DB" w14:textId="77777777" w:rsidR="004F66FD" w:rsidRPr="00A665D5" w:rsidRDefault="004F66FD" w:rsidP="004F66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2F19FEA" w14:textId="77777777" w:rsidR="004F66FD" w:rsidRPr="00A665D5" w:rsidRDefault="004F66FD" w:rsidP="004F66FD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A90A84D" w14:textId="77777777" w:rsidR="004F66FD" w:rsidRPr="00A665D5" w:rsidRDefault="004F66FD" w:rsidP="004F66F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A957913" w14:textId="77777777" w:rsidR="004F66FD" w:rsidRPr="00A665D5" w:rsidRDefault="004F66FD" w:rsidP="004F66F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352A558" w14:textId="77777777" w:rsidR="004F66FD" w:rsidRPr="00A665D5" w:rsidRDefault="004F66FD" w:rsidP="004F66F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549DF9D5" w14:textId="77777777" w:rsidR="004F66FD" w:rsidRPr="00A665D5" w:rsidRDefault="004F66FD" w:rsidP="004F66F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4B864A8D" w14:textId="77777777" w:rsidR="004F66FD" w:rsidRPr="00A665D5" w:rsidRDefault="004F66FD" w:rsidP="005B6FB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65D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458,748</w:t>
            </w:r>
          </w:p>
        </w:tc>
        <w:tc>
          <w:tcPr>
            <w:tcW w:w="178" w:type="dxa"/>
          </w:tcPr>
          <w:p w14:paraId="79E6EBD2" w14:textId="77777777" w:rsidR="004F66FD" w:rsidRPr="00A665D5" w:rsidRDefault="004F66FD" w:rsidP="004F66F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2AF1C702" w14:textId="77777777" w:rsidR="004F66FD" w:rsidRPr="00A665D5" w:rsidRDefault="004F66FD" w:rsidP="005B6FB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65D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458,748</w:t>
            </w:r>
          </w:p>
        </w:tc>
        <w:tc>
          <w:tcPr>
            <w:tcW w:w="180" w:type="dxa"/>
          </w:tcPr>
          <w:p w14:paraId="186C6AFA" w14:textId="77777777" w:rsidR="004F66FD" w:rsidRPr="00A665D5" w:rsidRDefault="004F66FD" w:rsidP="004F66F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250A4BB" w14:textId="77777777" w:rsidR="004F66FD" w:rsidRPr="00A665D5" w:rsidRDefault="004F66FD" w:rsidP="005B6F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65D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45</w:t>
            </w:r>
            <w:r w:rsidR="008771D3" w:rsidRPr="00A665D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  <w:r w:rsidRPr="00A665D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,748</w:t>
            </w:r>
          </w:p>
        </w:tc>
        <w:tc>
          <w:tcPr>
            <w:tcW w:w="180" w:type="dxa"/>
          </w:tcPr>
          <w:p w14:paraId="3ACC5E58" w14:textId="77777777" w:rsidR="004F66FD" w:rsidRPr="00A665D5" w:rsidRDefault="004F66FD" w:rsidP="004F66F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4D4C2997" w14:textId="77777777" w:rsidR="004F66FD" w:rsidRPr="00A665D5" w:rsidRDefault="004F66FD" w:rsidP="005B6FB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65D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458,748</w:t>
            </w:r>
          </w:p>
        </w:tc>
        <w:tc>
          <w:tcPr>
            <w:tcW w:w="184" w:type="dxa"/>
            <w:tcBorders>
              <w:bottom w:val="nil"/>
            </w:tcBorders>
          </w:tcPr>
          <w:p w14:paraId="7DE4549A" w14:textId="77777777" w:rsidR="004F66FD" w:rsidRPr="00A665D5" w:rsidRDefault="004F66FD" w:rsidP="004F66F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3B8E947A" w14:textId="77777777" w:rsidR="004F66FD" w:rsidRPr="00A665D5" w:rsidRDefault="004F66FD" w:rsidP="00374E9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65D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32,300</w:t>
            </w:r>
          </w:p>
        </w:tc>
        <w:tc>
          <w:tcPr>
            <w:tcW w:w="181" w:type="dxa"/>
            <w:tcBorders>
              <w:bottom w:val="nil"/>
            </w:tcBorders>
          </w:tcPr>
          <w:p w14:paraId="67E2E1F6" w14:textId="77777777" w:rsidR="004F66FD" w:rsidRPr="00A665D5" w:rsidRDefault="004F66FD" w:rsidP="004F66F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06038BD0" w14:textId="77777777" w:rsidR="004F66FD" w:rsidRPr="00A665D5" w:rsidRDefault="004F66FD" w:rsidP="004F66FD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65D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0885370D" w14:textId="77777777" w:rsidR="003222A8" w:rsidRPr="00A83A64" w:rsidRDefault="003222A8" w:rsidP="003222A8">
      <w:pPr>
        <w:pStyle w:val="block"/>
        <w:spacing w:after="0" w:line="240" w:lineRule="atLeast"/>
        <w:ind w:left="0" w:right="-45"/>
        <w:rPr>
          <w:rFonts w:asciiTheme="majorBidi" w:hAnsiTheme="majorBidi" w:cstheme="majorBidi"/>
          <w:sz w:val="30"/>
          <w:szCs w:val="30"/>
        </w:rPr>
      </w:pPr>
    </w:p>
    <w:p w14:paraId="799D9881" w14:textId="77777777" w:rsidR="00E56E99" w:rsidRPr="00A83A64" w:rsidRDefault="00E56E99" w:rsidP="00E26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DF08234" w14:textId="77777777" w:rsidR="00B461C7" w:rsidRPr="00A83A64" w:rsidRDefault="00B461C7" w:rsidP="00E26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  <w:sectPr w:rsidR="00B461C7" w:rsidRPr="00A83A64" w:rsidSect="00B461C7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EBFC9BF" w14:textId="77777777" w:rsidR="00222413" w:rsidRPr="00843B70" w:rsidRDefault="00222413" w:rsidP="00222413">
      <w:pPr>
        <w:pStyle w:val="Heading1"/>
        <w:keepLines/>
        <w:numPr>
          <w:ilvl w:val="0"/>
          <w:numId w:val="0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  <w:lang w:val="en-US"/>
        </w:rPr>
      </w:pPr>
      <w:r>
        <w:rPr>
          <w:rFonts w:asciiTheme="majorBidi" w:hAnsiTheme="majorBidi" w:cstheme="majorBidi"/>
          <w:sz w:val="30"/>
          <w:szCs w:val="30"/>
          <w:u w:val="none"/>
          <w:lang w:val="en-US"/>
        </w:rPr>
        <w:lastRenderedPageBreak/>
        <w:tab/>
      </w:r>
      <w:r w:rsidRPr="00843B70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  <w:cs/>
          <w:lang w:val="en-US"/>
        </w:rPr>
        <w:t>การซื้อเงินลงทุน</w:t>
      </w:r>
    </w:p>
    <w:p w14:paraId="1EABA1D2" w14:textId="77777777" w:rsidR="00843B70" w:rsidRPr="00843B70" w:rsidRDefault="00843B70" w:rsidP="00222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6BAB77" w14:textId="3076DA47" w:rsidR="00222413" w:rsidRPr="00896C6A" w:rsidRDefault="00222413" w:rsidP="00B246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pacing w:val="-2"/>
          <w:sz w:val="30"/>
          <w:szCs w:val="30"/>
        </w:rPr>
      </w:pPr>
      <w:r w:rsidRPr="00896C6A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Pr="00896C6A">
        <w:rPr>
          <w:rFonts w:asciiTheme="majorBidi" w:hAnsiTheme="majorBidi" w:cstheme="majorBidi"/>
          <w:spacing w:val="-4"/>
          <w:sz w:val="30"/>
          <w:szCs w:val="30"/>
        </w:rPr>
        <w:t xml:space="preserve">26 </w:t>
      </w:r>
      <w:r w:rsidRPr="00896C6A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มีนาคม </w:t>
      </w:r>
      <w:r w:rsidRPr="00896C6A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2B03D7" w:rsidRPr="00896C6A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896C6A">
        <w:rPr>
          <w:rFonts w:asciiTheme="majorBidi" w:hAnsiTheme="majorBidi" w:cstheme="majorBidi"/>
          <w:spacing w:val="-4"/>
          <w:sz w:val="30"/>
          <w:szCs w:val="30"/>
        </w:rPr>
        <w:t xml:space="preserve">62 </w:t>
      </w:r>
      <w:r w:rsidRPr="00896C6A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บริษัทได้ลงทุนในบริษัท เน็คซ์ แคปปิตอล จำกัด</w:t>
      </w:r>
      <w:r w:rsidR="000A2563" w:rsidRPr="00896C6A">
        <w:rPr>
          <w:rFonts w:asciiTheme="majorBidi" w:hAnsiTheme="majorBidi" w:cstheme="majorBidi"/>
          <w:spacing w:val="-4"/>
          <w:sz w:val="30"/>
          <w:szCs w:val="30"/>
        </w:rPr>
        <w:t xml:space="preserve"> (</w:t>
      </w:r>
      <w:r w:rsidR="000A2563" w:rsidRPr="00896C6A">
        <w:rPr>
          <w:rFonts w:asciiTheme="majorBidi" w:hAnsiTheme="majorBidi" w:cstheme="majorBidi"/>
          <w:spacing w:val="-4"/>
          <w:sz w:val="30"/>
          <w:szCs w:val="30"/>
          <w:cs/>
        </w:rPr>
        <w:t>มหาชน)</w:t>
      </w:r>
      <w:r w:rsidR="00B2464B" w:rsidRPr="00896C6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2464B" w:rsidRPr="00896C6A">
        <w:rPr>
          <w:rFonts w:asciiTheme="majorBidi" w:hAnsiTheme="majorBidi" w:cstheme="majorBidi"/>
          <w:spacing w:val="-4"/>
          <w:sz w:val="30"/>
          <w:szCs w:val="30"/>
          <w:cs/>
        </w:rPr>
        <w:t>(เดิมชื่อ “บริษัท เน็คซ์ แคปปิตอล จำกัด”)</w:t>
      </w:r>
      <w:r w:rsidR="00B2464B" w:rsidRPr="00896C6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96C6A">
        <w:rPr>
          <w:rFonts w:asciiTheme="majorBidi" w:hAnsiTheme="majorBidi" w:cstheme="majorBidi"/>
          <w:spacing w:val="-4"/>
          <w:sz w:val="30"/>
          <w:szCs w:val="30"/>
          <w:cs/>
        </w:rPr>
        <w:t>ซึ่ง</w:t>
      </w:r>
      <w:r w:rsidRPr="00896C6A">
        <w:rPr>
          <w:rFonts w:asciiTheme="majorBidi" w:hAnsiTheme="majorBidi" w:cstheme="majorBidi"/>
          <w:spacing w:val="-2"/>
          <w:sz w:val="30"/>
          <w:szCs w:val="30"/>
          <w:cs/>
        </w:rPr>
        <w:t>เป็นการร่วมค้าของกลุ่มบริษัทเพิ่มอีกร้อยละ</w:t>
      </w:r>
      <w:r w:rsidRPr="00896C6A">
        <w:rPr>
          <w:rFonts w:asciiTheme="majorBidi" w:hAnsiTheme="majorBidi" w:cstheme="majorBidi"/>
          <w:spacing w:val="-2"/>
          <w:sz w:val="30"/>
          <w:szCs w:val="30"/>
        </w:rPr>
        <w:t xml:space="preserve"> 12.5</w:t>
      </w:r>
      <w:r w:rsidRPr="00896C6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ของทุนที่ออกและชำระแล้ว เป็นจำนวนเงิน </w:t>
      </w:r>
      <w:r w:rsidRPr="00896C6A">
        <w:rPr>
          <w:rFonts w:asciiTheme="majorBidi" w:hAnsiTheme="majorBidi" w:cstheme="majorBidi"/>
          <w:spacing w:val="-2"/>
          <w:sz w:val="30"/>
          <w:szCs w:val="30"/>
        </w:rPr>
        <w:t xml:space="preserve">122.5 </w:t>
      </w:r>
      <w:r w:rsidRPr="00896C6A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ทำให้กลุ่มบริษัทมีส่วนได้เสียในการร่วมค้านี้เป็นร้อยละ </w:t>
      </w:r>
      <w:r w:rsidRPr="00896C6A">
        <w:rPr>
          <w:rFonts w:asciiTheme="majorBidi" w:hAnsiTheme="majorBidi" w:cstheme="majorBidi"/>
          <w:spacing w:val="-2"/>
          <w:sz w:val="30"/>
          <w:szCs w:val="30"/>
        </w:rPr>
        <w:t>40</w:t>
      </w:r>
      <w:r w:rsidRPr="00896C6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</w:p>
    <w:p w14:paraId="729DB437" w14:textId="77777777" w:rsidR="00222413" w:rsidRDefault="00222413" w:rsidP="00843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2717A6D5" w14:textId="77777777" w:rsidR="007F3F21" w:rsidRDefault="009E23A1" w:rsidP="00C11F0D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909F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ทุนเรือนหุ้น</w:t>
      </w:r>
    </w:p>
    <w:p w14:paraId="5167EECD" w14:textId="77777777" w:rsidR="00B2530C" w:rsidRPr="00AB0B04" w:rsidRDefault="00B2530C" w:rsidP="00B253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/>
        <w:rPr>
          <w:rFonts w:ascii="Angsana New" w:hAnsi="Angsana New"/>
          <w:sz w:val="24"/>
          <w:szCs w:val="24"/>
        </w:rPr>
      </w:pPr>
    </w:p>
    <w:tbl>
      <w:tblPr>
        <w:tblW w:w="9290" w:type="dxa"/>
        <w:tblInd w:w="450" w:type="dxa"/>
        <w:tblLook w:val="01E0" w:firstRow="1" w:lastRow="1" w:firstColumn="1" w:lastColumn="1" w:noHBand="0" w:noVBand="0"/>
      </w:tblPr>
      <w:tblGrid>
        <w:gridCol w:w="3258"/>
        <w:gridCol w:w="900"/>
        <w:gridCol w:w="270"/>
        <w:gridCol w:w="1019"/>
        <w:gridCol w:w="269"/>
        <w:gridCol w:w="986"/>
        <w:gridCol w:w="269"/>
        <w:gridCol w:w="1072"/>
        <w:gridCol w:w="269"/>
        <w:gridCol w:w="978"/>
      </w:tblGrid>
      <w:tr w:rsidR="00B2530C" w:rsidRPr="00251BEC" w14:paraId="27EC2A44" w14:textId="77777777" w:rsidTr="00B2530C">
        <w:trPr>
          <w:tblHeader/>
        </w:trPr>
        <w:tc>
          <w:tcPr>
            <w:tcW w:w="3258" w:type="dxa"/>
          </w:tcPr>
          <w:p w14:paraId="1B411BDF" w14:textId="77777777" w:rsidR="00B2530C" w:rsidRPr="00251BEC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2BD6F4FB" w14:textId="77777777" w:rsidR="00B2530C" w:rsidRPr="00251BEC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51BEC">
              <w:rPr>
                <w:rFonts w:ascii="Angsana New" w:hAnsi="Angsana New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70811926" w14:textId="77777777" w:rsidR="00B2530C" w:rsidRPr="00251BEC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7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AEAA16" w14:textId="77777777" w:rsidR="00B2530C" w:rsidRPr="00AB0B04" w:rsidRDefault="00B2530C" w:rsidP="00B2530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2B03D7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269" w:type="dxa"/>
            <w:shd w:val="clear" w:color="auto" w:fill="auto"/>
          </w:tcPr>
          <w:p w14:paraId="7EBFDB64" w14:textId="77777777" w:rsidR="00B2530C" w:rsidRPr="00C7320A" w:rsidRDefault="00B2530C" w:rsidP="00B2530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507D85" w14:textId="77777777" w:rsidR="00B2530C" w:rsidRPr="00C7320A" w:rsidRDefault="00B2530C" w:rsidP="00B2530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2B03D7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B2530C" w:rsidRPr="00251BEC" w14:paraId="47613868" w14:textId="77777777" w:rsidTr="00B2530C">
        <w:trPr>
          <w:tblHeader/>
        </w:trPr>
        <w:tc>
          <w:tcPr>
            <w:tcW w:w="3258" w:type="dxa"/>
          </w:tcPr>
          <w:p w14:paraId="2A1E291A" w14:textId="77777777" w:rsidR="00B2530C" w:rsidRPr="00251BEC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621B9F56" w14:textId="77777777" w:rsidR="00B2530C" w:rsidRPr="00251BEC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51BEC">
              <w:rPr>
                <w:rFonts w:ascii="Angsana New" w:hAnsi="Angsana New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70" w:type="dxa"/>
          </w:tcPr>
          <w:p w14:paraId="58BC9EBA" w14:textId="77777777" w:rsidR="00B2530C" w:rsidRPr="00251BEC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</w:tcPr>
          <w:p w14:paraId="57222268" w14:textId="77777777" w:rsidR="00B2530C" w:rsidRPr="00251BEC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538ECBA4" w14:textId="77777777" w:rsidR="00B2530C" w:rsidRPr="00251BEC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</w:tcPr>
          <w:p w14:paraId="282746F2" w14:textId="77777777" w:rsidR="00B2530C" w:rsidRPr="00251BEC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51BEC">
              <w:rPr>
                <w:rFonts w:ascii="Angsana New" w:hAnsi="Angsana New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9" w:type="dxa"/>
          </w:tcPr>
          <w:p w14:paraId="05D968C4" w14:textId="77777777" w:rsidR="00B2530C" w:rsidRPr="00251BEC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14:paraId="0094D92F" w14:textId="77777777" w:rsidR="00B2530C" w:rsidRPr="00251BEC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95C9978" w14:textId="77777777" w:rsidR="00B2530C" w:rsidRPr="00251BEC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</w:tcPr>
          <w:p w14:paraId="20786FAE" w14:textId="77777777" w:rsidR="00B2530C" w:rsidRPr="00251BEC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51BEC">
              <w:rPr>
                <w:rFonts w:ascii="Angsana New" w:hAnsi="Angsana New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B2530C" w:rsidRPr="00251BEC" w14:paraId="48CB8E79" w14:textId="77777777" w:rsidTr="00B2530C">
        <w:trPr>
          <w:tblHeader/>
        </w:trPr>
        <w:tc>
          <w:tcPr>
            <w:tcW w:w="3258" w:type="dxa"/>
          </w:tcPr>
          <w:p w14:paraId="77BDD195" w14:textId="77777777" w:rsidR="00B2530C" w:rsidRPr="00251BEC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481E3F3C" w14:textId="77777777" w:rsidR="00B2530C" w:rsidRPr="00251BEC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251BEC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4B6CAF3F" w14:textId="77777777" w:rsidR="00B2530C" w:rsidRPr="00251BEC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862" w:type="dxa"/>
            <w:gridSpan w:val="7"/>
          </w:tcPr>
          <w:p w14:paraId="238BE48C" w14:textId="77777777" w:rsidR="00B2530C" w:rsidRPr="00251BEC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251BEC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251BEC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หุ้น</w:t>
            </w:r>
            <w:r w:rsidRPr="00251BEC">
              <w:rPr>
                <w:rFonts w:ascii="Angsana New" w:hAnsi="Angsana New"/>
                <w:b/>
                <w:i/>
                <w:iCs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251BEC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B2530C" w:rsidRPr="00251BEC" w14:paraId="72AADD34" w14:textId="77777777" w:rsidTr="00B2530C">
        <w:tc>
          <w:tcPr>
            <w:tcW w:w="3258" w:type="dxa"/>
          </w:tcPr>
          <w:p w14:paraId="442599F7" w14:textId="77777777" w:rsidR="00B2530C" w:rsidRPr="00251BEC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900" w:type="dxa"/>
          </w:tcPr>
          <w:p w14:paraId="719062AF" w14:textId="77777777" w:rsidR="00B2530C" w:rsidRPr="00251BEC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B26B821" w14:textId="77777777" w:rsidR="00B2530C" w:rsidRPr="00251BEC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862" w:type="dxa"/>
            <w:gridSpan w:val="7"/>
          </w:tcPr>
          <w:p w14:paraId="27729AD6" w14:textId="77777777" w:rsidR="00B2530C" w:rsidRPr="00251BEC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B2530C" w:rsidRPr="00251BEC" w14:paraId="09D7859F" w14:textId="77777777" w:rsidTr="00B2530C">
        <w:tc>
          <w:tcPr>
            <w:tcW w:w="3258" w:type="dxa"/>
          </w:tcPr>
          <w:p w14:paraId="1FF50F73" w14:textId="77777777" w:rsidR="00B2530C" w:rsidRPr="00251BEC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51BE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51BEC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</w:tcPr>
          <w:p w14:paraId="175E767D" w14:textId="77777777" w:rsidR="00B2530C" w:rsidRPr="00251BEC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DF4465F" w14:textId="77777777" w:rsidR="00B2530C" w:rsidRPr="00251BEC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862" w:type="dxa"/>
            <w:gridSpan w:val="7"/>
          </w:tcPr>
          <w:p w14:paraId="3F3C5D63" w14:textId="77777777" w:rsidR="00B2530C" w:rsidRPr="00251BEC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B2530C" w:rsidRPr="00251BEC" w14:paraId="5EF648AB" w14:textId="77777777" w:rsidTr="00B2530C">
        <w:tc>
          <w:tcPr>
            <w:tcW w:w="3258" w:type="dxa"/>
          </w:tcPr>
          <w:p w14:paraId="2C2DD265" w14:textId="77777777" w:rsidR="00B2530C" w:rsidRPr="00251BEC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74ED37EB" w14:textId="77777777" w:rsidR="00B2530C" w:rsidRPr="00372BC7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2BC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4B871A4C" w14:textId="77777777" w:rsidR="00B2530C" w:rsidRPr="00372BC7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</w:tcPr>
          <w:p w14:paraId="1908AD0E" w14:textId="77777777" w:rsidR="00B2530C" w:rsidRPr="00372BC7" w:rsidRDefault="008B4C2E" w:rsidP="00B253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880,000</w:t>
            </w:r>
          </w:p>
        </w:tc>
        <w:tc>
          <w:tcPr>
            <w:tcW w:w="269" w:type="dxa"/>
          </w:tcPr>
          <w:p w14:paraId="7CE3A496" w14:textId="77777777" w:rsidR="00B2530C" w:rsidRPr="00372BC7" w:rsidRDefault="00B2530C" w:rsidP="00B253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6" w:type="dxa"/>
          </w:tcPr>
          <w:p w14:paraId="442DF8AA" w14:textId="77777777" w:rsidR="00B2530C" w:rsidRPr="00372BC7" w:rsidRDefault="008B4C2E" w:rsidP="00B253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880,000</w:t>
            </w:r>
          </w:p>
        </w:tc>
        <w:tc>
          <w:tcPr>
            <w:tcW w:w="269" w:type="dxa"/>
          </w:tcPr>
          <w:p w14:paraId="32A97A6F" w14:textId="77777777" w:rsidR="00B2530C" w:rsidRPr="00372BC7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</w:tcPr>
          <w:p w14:paraId="2ACAC4A6" w14:textId="77777777" w:rsidR="00B2530C" w:rsidRPr="00372BC7" w:rsidRDefault="00B2530C" w:rsidP="00B253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2BC7">
              <w:rPr>
                <w:rFonts w:ascii="Angsana New" w:hAnsi="Angsana New"/>
                <w:sz w:val="28"/>
                <w:szCs w:val="28"/>
                <w:lang w:val="en-US"/>
              </w:rPr>
              <w:t>800,000</w:t>
            </w:r>
          </w:p>
        </w:tc>
        <w:tc>
          <w:tcPr>
            <w:tcW w:w="269" w:type="dxa"/>
          </w:tcPr>
          <w:p w14:paraId="3FE6E35B" w14:textId="77777777" w:rsidR="00B2530C" w:rsidRPr="00372BC7" w:rsidRDefault="00B2530C" w:rsidP="00B253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8" w:type="dxa"/>
          </w:tcPr>
          <w:p w14:paraId="17ACE5BD" w14:textId="77777777" w:rsidR="00B2530C" w:rsidRPr="00372BC7" w:rsidRDefault="00B2530C" w:rsidP="00B253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2BC7">
              <w:rPr>
                <w:rFonts w:ascii="Angsana New" w:hAnsi="Angsana New"/>
                <w:sz w:val="28"/>
                <w:szCs w:val="28"/>
                <w:lang w:val="en-US"/>
              </w:rPr>
              <w:t>800,000</w:t>
            </w:r>
          </w:p>
        </w:tc>
      </w:tr>
      <w:tr w:rsidR="00B2530C" w:rsidRPr="00251BEC" w14:paraId="469308A6" w14:textId="77777777" w:rsidTr="00B2530C">
        <w:tc>
          <w:tcPr>
            <w:tcW w:w="3258" w:type="dxa"/>
          </w:tcPr>
          <w:p w14:paraId="294EAD20" w14:textId="77777777" w:rsidR="00B2530C" w:rsidRPr="00251BEC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sz w:val="28"/>
                <w:szCs w:val="28"/>
                <w:cs/>
              </w:rPr>
              <w:t>ลด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ทุน</w:t>
            </w:r>
          </w:p>
        </w:tc>
        <w:tc>
          <w:tcPr>
            <w:tcW w:w="900" w:type="dxa"/>
          </w:tcPr>
          <w:p w14:paraId="4A5478C5" w14:textId="77777777" w:rsidR="00B2530C" w:rsidRPr="00372BC7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25A9F6BC" w14:textId="77777777" w:rsidR="00B2530C" w:rsidRPr="00372BC7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</w:tcPr>
          <w:p w14:paraId="046B439F" w14:textId="77777777" w:rsidR="00B2530C" w:rsidRPr="00372BC7" w:rsidRDefault="008B4C2E" w:rsidP="008B4C2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6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    -</w:t>
            </w:r>
          </w:p>
        </w:tc>
        <w:tc>
          <w:tcPr>
            <w:tcW w:w="269" w:type="dxa"/>
          </w:tcPr>
          <w:p w14:paraId="220DDC84" w14:textId="77777777" w:rsidR="00B2530C" w:rsidRPr="00372BC7" w:rsidRDefault="00B2530C" w:rsidP="00B253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6" w:type="dxa"/>
          </w:tcPr>
          <w:p w14:paraId="08D17ECF" w14:textId="77777777" w:rsidR="00B2530C" w:rsidRPr="00372BC7" w:rsidRDefault="008B4C2E" w:rsidP="008B4C2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6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   -</w:t>
            </w:r>
          </w:p>
        </w:tc>
        <w:tc>
          <w:tcPr>
            <w:tcW w:w="269" w:type="dxa"/>
          </w:tcPr>
          <w:p w14:paraId="67FA9048" w14:textId="77777777" w:rsidR="00B2530C" w:rsidRPr="00372BC7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</w:tcPr>
          <w:p w14:paraId="127E0622" w14:textId="77777777" w:rsidR="00B2530C" w:rsidRPr="00372BC7" w:rsidRDefault="00B2530C" w:rsidP="00B253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6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(29,671)</w:t>
            </w:r>
          </w:p>
        </w:tc>
        <w:tc>
          <w:tcPr>
            <w:tcW w:w="269" w:type="dxa"/>
          </w:tcPr>
          <w:p w14:paraId="07BDF004" w14:textId="77777777" w:rsidR="00B2530C" w:rsidRPr="00372BC7" w:rsidRDefault="00B2530C" w:rsidP="00B253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8" w:type="dxa"/>
          </w:tcPr>
          <w:p w14:paraId="1CAD7CA2" w14:textId="77777777" w:rsidR="00B2530C" w:rsidRPr="00372BC7" w:rsidRDefault="00B2530C" w:rsidP="00B253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6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(29,671)</w:t>
            </w:r>
          </w:p>
        </w:tc>
      </w:tr>
      <w:tr w:rsidR="00B2530C" w:rsidRPr="00251BEC" w14:paraId="11332BA4" w14:textId="77777777" w:rsidTr="00B2530C">
        <w:tc>
          <w:tcPr>
            <w:tcW w:w="3258" w:type="dxa"/>
          </w:tcPr>
          <w:p w14:paraId="11BFB22E" w14:textId="77777777" w:rsidR="00B2530C" w:rsidRPr="00251BEC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02235B71" w14:textId="77777777" w:rsidR="00B2530C" w:rsidRPr="00372BC7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372BC7">
              <w:rPr>
                <w:rFonts w:ascii="Angsana New" w:hAnsi="Angsana New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2177B187" w14:textId="77777777" w:rsidR="00B2530C" w:rsidRPr="00372BC7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07E259B9" w14:textId="77777777" w:rsidR="00B2530C" w:rsidRPr="00372BC7" w:rsidRDefault="008B4C2E" w:rsidP="008B4C2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-</w:t>
            </w:r>
          </w:p>
        </w:tc>
        <w:tc>
          <w:tcPr>
            <w:tcW w:w="269" w:type="dxa"/>
          </w:tcPr>
          <w:p w14:paraId="1198B1E0" w14:textId="77777777" w:rsidR="00B2530C" w:rsidRPr="00372BC7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29ECA389" w14:textId="77777777" w:rsidR="00B2530C" w:rsidRPr="00372BC7" w:rsidRDefault="008B4C2E" w:rsidP="008B4C2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-</w:t>
            </w:r>
          </w:p>
        </w:tc>
        <w:tc>
          <w:tcPr>
            <w:tcW w:w="269" w:type="dxa"/>
          </w:tcPr>
          <w:p w14:paraId="764A8B58" w14:textId="77777777" w:rsidR="00B2530C" w:rsidRPr="00372BC7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bottom"/>
          </w:tcPr>
          <w:p w14:paraId="24D0A13D" w14:textId="77777777" w:rsidR="00B2530C" w:rsidRPr="00372BC7" w:rsidRDefault="00B2530C" w:rsidP="00B253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109,671</w:t>
            </w:r>
          </w:p>
        </w:tc>
        <w:tc>
          <w:tcPr>
            <w:tcW w:w="269" w:type="dxa"/>
          </w:tcPr>
          <w:p w14:paraId="72C654C8" w14:textId="77777777" w:rsidR="00B2530C" w:rsidRPr="00372BC7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vAlign w:val="bottom"/>
          </w:tcPr>
          <w:p w14:paraId="3DAF82A1" w14:textId="77777777" w:rsidR="00B2530C" w:rsidRPr="00372BC7" w:rsidRDefault="00B2530C" w:rsidP="00B253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109,671</w:t>
            </w:r>
          </w:p>
        </w:tc>
      </w:tr>
      <w:tr w:rsidR="00B2530C" w:rsidRPr="00251BEC" w14:paraId="73DD6C7C" w14:textId="77777777" w:rsidTr="00B2530C">
        <w:tc>
          <w:tcPr>
            <w:tcW w:w="3258" w:type="dxa"/>
          </w:tcPr>
          <w:p w14:paraId="731DDB30" w14:textId="77777777" w:rsidR="00B2530C" w:rsidRPr="00251BEC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51BEC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251BE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B8304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/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</w:tcPr>
          <w:p w14:paraId="5B6EAB82" w14:textId="77777777" w:rsidR="00B2530C" w:rsidRPr="00372BC7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FB689CC" w14:textId="77777777" w:rsidR="00B2530C" w:rsidRPr="00372BC7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58D11C58" w14:textId="77777777" w:rsidR="00B2530C" w:rsidRPr="00372BC7" w:rsidRDefault="00B2530C" w:rsidP="00B253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69392F83" w14:textId="77777777" w:rsidR="00B2530C" w:rsidRPr="00372BC7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51E0A2BC" w14:textId="77777777" w:rsidR="00B2530C" w:rsidRPr="00372BC7" w:rsidRDefault="00B2530C" w:rsidP="00B253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31CFE096" w14:textId="77777777" w:rsidR="00B2530C" w:rsidRPr="00372BC7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0EE7AF9D" w14:textId="77777777" w:rsidR="00B2530C" w:rsidRPr="00372BC7" w:rsidRDefault="00B2530C" w:rsidP="00B253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6948DAB2" w14:textId="77777777" w:rsidR="00B2530C" w:rsidRPr="00372BC7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vAlign w:val="bottom"/>
          </w:tcPr>
          <w:p w14:paraId="2AFAD580" w14:textId="77777777" w:rsidR="00B2530C" w:rsidRPr="00372BC7" w:rsidRDefault="00B2530C" w:rsidP="00B253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530C" w:rsidRPr="00251BEC" w14:paraId="7B8EE93F" w14:textId="77777777" w:rsidTr="00B2530C">
        <w:tc>
          <w:tcPr>
            <w:tcW w:w="3258" w:type="dxa"/>
          </w:tcPr>
          <w:p w14:paraId="1097BAD9" w14:textId="77777777" w:rsidR="00B2530C" w:rsidRPr="00251BEC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27E7DC98" w14:textId="77777777" w:rsidR="00B2530C" w:rsidRPr="00372BC7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2BC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05066AD2" w14:textId="77777777" w:rsidR="00B2530C" w:rsidRPr="00372BC7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14:paraId="623CA539" w14:textId="77777777" w:rsidR="00B2530C" w:rsidRPr="00372BC7" w:rsidRDefault="008B4C2E" w:rsidP="00B253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880,000</w:t>
            </w:r>
          </w:p>
        </w:tc>
        <w:tc>
          <w:tcPr>
            <w:tcW w:w="269" w:type="dxa"/>
            <w:vMerge w:val="restart"/>
          </w:tcPr>
          <w:p w14:paraId="4B9B589E" w14:textId="77777777" w:rsidR="00B2530C" w:rsidRPr="00372BC7" w:rsidRDefault="00B2530C" w:rsidP="00B253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</w:tcPr>
          <w:p w14:paraId="21A3883B" w14:textId="77777777" w:rsidR="00B2530C" w:rsidRPr="00372BC7" w:rsidRDefault="008B4C2E" w:rsidP="00B253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880,000</w:t>
            </w:r>
          </w:p>
        </w:tc>
        <w:tc>
          <w:tcPr>
            <w:tcW w:w="269" w:type="dxa"/>
          </w:tcPr>
          <w:p w14:paraId="19AE0951" w14:textId="77777777" w:rsidR="00B2530C" w:rsidRPr="00372BC7" w:rsidRDefault="00B2530C" w:rsidP="00B253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44A81FA6" w14:textId="77777777" w:rsidR="00B2530C" w:rsidRPr="00372BC7" w:rsidRDefault="00B2530C" w:rsidP="00B253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72BC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880,000</w:t>
            </w:r>
          </w:p>
        </w:tc>
        <w:tc>
          <w:tcPr>
            <w:tcW w:w="269" w:type="dxa"/>
            <w:vMerge w:val="restart"/>
          </w:tcPr>
          <w:p w14:paraId="00D2F821" w14:textId="77777777" w:rsidR="00B2530C" w:rsidRPr="00372BC7" w:rsidRDefault="00B2530C" w:rsidP="00B253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14:paraId="3885AEC7" w14:textId="77777777" w:rsidR="00B2530C" w:rsidRPr="00372BC7" w:rsidRDefault="00B2530C" w:rsidP="00B253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72BC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880,000</w:t>
            </w:r>
          </w:p>
        </w:tc>
      </w:tr>
      <w:tr w:rsidR="00B2530C" w:rsidRPr="00DA15EA" w14:paraId="77D92CA9" w14:textId="77777777" w:rsidTr="00B2530C">
        <w:tc>
          <w:tcPr>
            <w:tcW w:w="3258" w:type="dxa"/>
          </w:tcPr>
          <w:p w14:paraId="34972334" w14:textId="77777777" w:rsidR="00B2530C" w:rsidRPr="00DA15E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14:paraId="252E4B8C" w14:textId="77777777" w:rsidR="00B2530C" w:rsidRPr="00372BC7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70" w:type="dxa"/>
          </w:tcPr>
          <w:p w14:paraId="7C150289" w14:textId="77777777" w:rsidR="00B2530C" w:rsidRPr="00372BC7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</w:tcPr>
          <w:p w14:paraId="4D0F4950" w14:textId="77777777" w:rsidR="00B2530C" w:rsidRPr="00372BC7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69" w:type="dxa"/>
            <w:vMerge/>
          </w:tcPr>
          <w:p w14:paraId="5E7C7287" w14:textId="77777777" w:rsidR="00B2530C" w:rsidRPr="00372BC7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</w:tcPr>
          <w:p w14:paraId="67429788" w14:textId="77777777" w:rsidR="00B2530C" w:rsidRPr="00372BC7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69" w:type="dxa"/>
          </w:tcPr>
          <w:p w14:paraId="00BC2B3B" w14:textId="77777777" w:rsidR="00B2530C" w:rsidRPr="00372BC7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14:paraId="4DD31C59" w14:textId="77777777" w:rsidR="00B2530C" w:rsidRPr="00372BC7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269" w:type="dxa"/>
            <w:vMerge/>
          </w:tcPr>
          <w:p w14:paraId="36F358BA" w14:textId="77777777" w:rsidR="00B2530C" w:rsidRPr="00372BC7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</w:tcPr>
          <w:p w14:paraId="309FA712" w14:textId="77777777" w:rsidR="00B2530C" w:rsidRPr="00372BC7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</w:tr>
      <w:tr w:rsidR="00B2530C" w:rsidRPr="00251BEC" w14:paraId="490F978D" w14:textId="77777777" w:rsidTr="00B2530C">
        <w:tc>
          <w:tcPr>
            <w:tcW w:w="3258" w:type="dxa"/>
          </w:tcPr>
          <w:p w14:paraId="61934867" w14:textId="77777777" w:rsidR="00B2530C" w:rsidRPr="00251BEC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900" w:type="dxa"/>
          </w:tcPr>
          <w:p w14:paraId="6A4D7EBE" w14:textId="77777777" w:rsidR="00B2530C" w:rsidRPr="00372BC7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A042B5F" w14:textId="77777777" w:rsidR="00B2530C" w:rsidRPr="00372BC7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</w:tcPr>
          <w:p w14:paraId="4D00A803" w14:textId="77777777" w:rsidR="00B2530C" w:rsidRPr="00372BC7" w:rsidRDefault="00B2530C" w:rsidP="00B253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2D3A6663" w14:textId="77777777" w:rsidR="00B2530C" w:rsidRPr="00372BC7" w:rsidRDefault="00B2530C" w:rsidP="00B253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6" w:type="dxa"/>
          </w:tcPr>
          <w:p w14:paraId="3476C200" w14:textId="77777777" w:rsidR="00B2530C" w:rsidRPr="00372BC7" w:rsidRDefault="00B2530C" w:rsidP="00B253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4AFD5244" w14:textId="77777777" w:rsidR="00B2530C" w:rsidRPr="00372BC7" w:rsidRDefault="00B2530C" w:rsidP="00B253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2" w:type="dxa"/>
          </w:tcPr>
          <w:p w14:paraId="7349D37E" w14:textId="77777777" w:rsidR="00B2530C" w:rsidRPr="00372BC7" w:rsidRDefault="00B2530C" w:rsidP="00B253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72436BFA" w14:textId="77777777" w:rsidR="00B2530C" w:rsidRPr="00372BC7" w:rsidRDefault="00B2530C" w:rsidP="00B253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8" w:type="dxa"/>
          </w:tcPr>
          <w:p w14:paraId="1F92428B" w14:textId="77777777" w:rsidR="00B2530C" w:rsidRPr="00372BC7" w:rsidRDefault="00B2530C" w:rsidP="00B253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B2530C" w:rsidRPr="00251BEC" w14:paraId="6403C861" w14:textId="77777777" w:rsidTr="00B2530C">
        <w:tc>
          <w:tcPr>
            <w:tcW w:w="3258" w:type="dxa"/>
          </w:tcPr>
          <w:p w14:paraId="7635D9E1" w14:textId="77777777" w:rsidR="00B2530C" w:rsidRPr="00251BEC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51BE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51BEC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</w:tcPr>
          <w:p w14:paraId="0AF48EE4" w14:textId="77777777" w:rsidR="00B2530C" w:rsidRPr="00372BC7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31A87EF" w14:textId="77777777" w:rsidR="00B2530C" w:rsidRPr="00372BC7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0BDDC421" w14:textId="77777777" w:rsidR="00B2530C" w:rsidRPr="00372BC7" w:rsidRDefault="00B2530C" w:rsidP="00B253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55B9D378" w14:textId="77777777" w:rsidR="00B2530C" w:rsidRPr="00372BC7" w:rsidRDefault="00B2530C" w:rsidP="00B253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6" w:type="dxa"/>
          </w:tcPr>
          <w:p w14:paraId="54F2863F" w14:textId="77777777" w:rsidR="00B2530C" w:rsidRPr="00372BC7" w:rsidRDefault="00B2530C" w:rsidP="00B253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77150F0D" w14:textId="77777777" w:rsidR="00B2530C" w:rsidRPr="00372BC7" w:rsidRDefault="00B2530C" w:rsidP="00B253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2" w:type="dxa"/>
          </w:tcPr>
          <w:p w14:paraId="7DEF62B3" w14:textId="77777777" w:rsidR="00B2530C" w:rsidRPr="00372BC7" w:rsidRDefault="00B2530C" w:rsidP="00B253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63AA6C54" w14:textId="77777777" w:rsidR="00B2530C" w:rsidRPr="00372BC7" w:rsidRDefault="00B2530C" w:rsidP="00B253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8" w:type="dxa"/>
          </w:tcPr>
          <w:p w14:paraId="1C0AC3BC" w14:textId="77777777" w:rsidR="00B2530C" w:rsidRPr="00372BC7" w:rsidRDefault="00B2530C" w:rsidP="00B253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2530C" w:rsidRPr="00251BEC" w14:paraId="2FFBEB92" w14:textId="77777777" w:rsidTr="00B2530C">
        <w:tc>
          <w:tcPr>
            <w:tcW w:w="3258" w:type="dxa"/>
          </w:tcPr>
          <w:p w14:paraId="002B1D37" w14:textId="77777777" w:rsidR="00B2530C" w:rsidRPr="00251BEC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110C70A5" w14:textId="77777777" w:rsidR="00B2530C" w:rsidRPr="00372BC7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2BC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254A1D1F" w14:textId="77777777" w:rsidR="00B2530C" w:rsidRPr="00372BC7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274BF26E" w14:textId="77777777" w:rsidR="00B2530C" w:rsidRPr="00372BC7" w:rsidRDefault="008B4C2E" w:rsidP="00B253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847,361</w:t>
            </w:r>
          </w:p>
        </w:tc>
        <w:tc>
          <w:tcPr>
            <w:tcW w:w="269" w:type="dxa"/>
          </w:tcPr>
          <w:p w14:paraId="27A02C8C" w14:textId="77777777" w:rsidR="00B2530C" w:rsidRPr="00372BC7" w:rsidRDefault="00B2530C" w:rsidP="00B253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6" w:type="dxa"/>
          </w:tcPr>
          <w:p w14:paraId="46D9AE62" w14:textId="77777777" w:rsidR="00B2530C" w:rsidRPr="00372BC7" w:rsidRDefault="008B4C2E" w:rsidP="00B253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847,361</w:t>
            </w:r>
          </w:p>
        </w:tc>
        <w:tc>
          <w:tcPr>
            <w:tcW w:w="269" w:type="dxa"/>
          </w:tcPr>
          <w:p w14:paraId="2803AFEF" w14:textId="77777777" w:rsidR="00B2530C" w:rsidRPr="00372BC7" w:rsidRDefault="00B2530C" w:rsidP="00B253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2" w:type="dxa"/>
          </w:tcPr>
          <w:p w14:paraId="30811E7F" w14:textId="77777777" w:rsidR="00B2530C" w:rsidRPr="00372BC7" w:rsidRDefault="00B2530C" w:rsidP="00B253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2BC7">
              <w:rPr>
                <w:rFonts w:ascii="Angsana New" w:hAnsi="Angsana New"/>
                <w:sz w:val="28"/>
                <w:szCs w:val="28"/>
                <w:lang w:val="en-US"/>
              </w:rPr>
              <w:t>770,</w:t>
            </w:r>
            <w:r w:rsidRPr="002340B2">
              <w:rPr>
                <w:rFonts w:ascii="Angsana New" w:hAnsi="Angsana New"/>
                <w:sz w:val="28"/>
                <w:szCs w:val="28"/>
              </w:rPr>
              <w:t>329</w:t>
            </w:r>
          </w:p>
        </w:tc>
        <w:tc>
          <w:tcPr>
            <w:tcW w:w="269" w:type="dxa"/>
          </w:tcPr>
          <w:p w14:paraId="647BAA3A" w14:textId="77777777" w:rsidR="00B2530C" w:rsidRPr="00372BC7" w:rsidRDefault="00B2530C" w:rsidP="00B253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8" w:type="dxa"/>
          </w:tcPr>
          <w:p w14:paraId="773E66D5" w14:textId="77777777" w:rsidR="00B2530C" w:rsidRPr="00372BC7" w:rsidRDefault="00B2530C" w:rsidP="00B253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2BC7">
              <w:rPr>
                <w:rFonts w:ascii="Angsana New" w:hAnsi="Angsana New"/>
                <w:sz w:val="28"/>
                <w:szCs w:val="28"/>
                <w:lang w:val="en-US"/>
              </w:rPr>
              <w:t>770,</w:t>
            </w:r>
            <w:r w:rsidRPr="002340B2">
              <w:rPr>
                <w:rFonts w:ascii="Angsana New" w:hAnsi="Angsana New"/>
                <w:sz w:val="28"/>
                <w:szCs w:val="28"/>
              </w:rPr>
              <w:t>329</w:t>
            </w:r>
          </w:p>
        </w:tc>
      </w:tr>
      <w:tr w:rsidR="00B2530C" w:rsidRPr="00251BEC" w14:paraId="01DA1DF0" w14:textId="77777777" w:rsidTr="00B2530C">
        <w:tc>
          <w:tcPr>
            <w:tcW w:w="3258" w:type="dxa"/>
          </w:tcPr>
          <w:p w14:paraId="6E8912FB" w14:textId="77777777" w:rsidR="00B2530C" w:rsidRPr="00251BEC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1BAA2A50" w14:textId="77777777" w:rsidR="00B2530C" w:rsidRPr="00372BC7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372BC7">
              <w:rPr>
                <w:rFonts w:ascii="Angsana New" w:hAnsi="Angsana New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6A25EDBE" w14:textId="77777777" w:rsidR="00B2530C" w:rsidRPr="00372BC7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4C1E7215" w14:textId="77777777" w:rsidR="00B2530C" w:rsidRPr="00372BC7" w:rsidRDefault="008B4C2E" w:rsidP="008B4C2E">
            <w:pPr>
              <w:pStyle w:val="acctfourfigures"/>
              <w:tabs>
                <w:tab w:val="clear" w:pos="765"/>
                <w:tab w:val="left" w:pos="588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-</w:t>
            </w:r>
          </w:p>
        </w:tc>
        <w:tc>
          <w:tcPr>
            <w:tcW w:w="269" w:type="dxa"/>
          </w:tcPr>
          <w:p w14:paraId="470B6439" w14:textId="77777777" w:rsidR="00B2530C" w:rsidRPr="00372BC7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1B10BB52" w14:textId="77777777" w:rsidR="00B2530C" w:rsidRPr="00372BC7" w:rsidRDefault="008B4C2E" w:rsidP="008B4C2E">
            <w:pPr>
              <w:pStyle w:val="acctfourfigures"/>
              <w:tabs>
                <w:tab w:val="clear" w:pos="765"/>
                <w:tab w:val="left" w:pos="564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69" w:type="dxa"/>
          </w:tcPr>
          <w:p w14:paraId="6BEEFFBE" w14:textId="77777777" w:rsidR="00B2530C" w:rsidRPr="00372BC7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bottom"/>
          </w:tcPr>
          <w:p w14:paraId="4AD61CC0" w14:textId="77777777" w:rsidR="00B2530C" w:rsidRPr="00372BC7" w:rsidRDefault="00B2530C" w:rsidP="00B253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2BC7">
              <w:rPr>
                <w:rFonts w:ascii="Angsana New" w:hAnsi="Angsana New"/>
                <w:sz w:val="28"/>
                <w:szCs w:val="28"/>
              </w:rPr>
              <w:t>77,032</w:t>
            </w:r>
          </w:p>
        </w:tc>
        <w:tc>
          <w:tcPr>
            <w:tcW w:w="269" w:type="dxa"/>
          </w:tcPr>
          <w:p w14:paraId="1319CDFD" w14:textId="77777777" w:rsidR="00B2530C" w:rsidRPr="00372BC7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vAlign w:val="bottom"/>
          </w:tcPr>
          <w:p w14:paraId="60002D63" w14:textId="77777777" w:rsidR="00B2530C" w:rsidRPr="00372BC7" w:rsidRDefault="00B2530C" w:rsidP="00B253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2BC7">
              <w:rPr>
                <w:rFonts w:ascii="Angsana New" w:hAnsi="Angsana New"/>
                <w:sz w:val="28"/>
                <w:szCs w:val="28"/>
              </w:rPr>
              <w:t>77,032</w:t>
            </w:r>
          </w:p>
        </w:tc>
      </w:tr>
      <w:tr w:rsidR="00B2530C" w:rsidRPr="00251BEC" w14:paraId="57D544CD" w14:textId="77777777" w:rsidTr="00B2530C">
        <w:tc>
          <w:tcPr>
            <w:tcW w:w="3258" w:type="dxa"/>
          </w:tcPr>
          <w:p w14:paraId="27BB340A" w14:textId="77777777" w:rsidR="00B2530C" w:rsidRPr="00251BEC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51BEC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251BE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B8304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/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</w:tcPr>
          <w:p w14:paraId="53C831C9" w14:textId="77777777" w:rsidR="00B2530C" w:rsidRPr="00372BC7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22AC7CF" w14:textId="77777777" w:rsidR="00B2530C" w:rsidRPr="00372BC7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7E40173A" w14:textId="77777777" w:rsidR="00B2530C" w:rsidRPr="00372BC7" w:rsidRDefault="00B2530C" w:rsidP="00B253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7BC813C3" w14:textId="77777777" w:rsidR="00B2530C" w:rsidRPr="00372BC7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45AB1E3E" w14:textId="77777777" w:rsidR="00B2530C" w:rsidRPr="00372BC7" w:rsidRDefault="00B2530C" w:rsidP="00B253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50B41AD9" w14:textId="77777777" w:rsidR="00B2530C" w:rsidRPr="00372BC7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2876C702" w14:textId="77777777" w:rsidR="00B2530C" w:rsidRPr="00372BC7" w:rsidRDefault="00B2530C" w:rsidP="00B253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6FBD58D6" w14:textId="77777777" w:rsidR="00B2530C" w:rsidRPr="00372BC7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vAlign w:val="bottom"/>
          </w:tcPr>
          <w:p w14:paraId="4E060406" w14:textId="77777777" w:rsidR="00B2530C" w:rsidRPr="00372BC7" w:rsidRDefault="00B2530C" w:rsidP="00B253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530C" w:rsidRPr="00251BEC" w14:paraId="1C408E25" w14:textId="77777777" w:rsidTr="00B2530C">
        <w:tc>
          <w:tcPr>
            <w:tcW w:w="3258" w:type="dxa"/>
          </w:tcPr>
          <w:p w14:paraId="2BBD5885" w14:textId="77777777" w:rsidR="00B2530C" w:rsidRPr="00251BEC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19F9BD50" w14:textId="77777777" w:rsidR="00B2530C" w:rsidRPr="00372BC7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2BC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1CE0551F" w14:textId="77777777" w:rsidR="00B2530C" w:rsidRPr="00372BC7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14:paraId="652E3C6F" w14:textId="77777777" w:rsidR="00B2530C" w:rsidRPr="00372BC7" w:rsidRDefault="008B4C2E" w:rsidP="00B253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847,361</w:t>
            </w:r>
          </w:p>
        </w:tc>
        <w:tc>
          <w:tcPr>
            <w:tcW w:w="269" w:type="dxa"/>
          </w:tcPr>
          <w:p w14:paraId="39D154AD" w14:textId="77777777" w:rsidR="00B2530C" w:rsidRPr="00372BC7" w:rsidRDefault="00B2530C" w:rsidP="00B253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</w:tcPr>
          <w:p w14:paraId="2EAA4F55" w14:textId="77777777" w:rsidR="00B2530C" w:rsidRPr="00372BC7" w:rsidRDefault="008B4C2E" w:rsidP="00B253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847,361</w:t>
            </w:r>
          </w:p>
        </w:tc>
        <w:tc>
          <w:tcPr>
            <w:tcW w:w="269" w:type="dxa"/>
          </w:tcPr>
          <w:p w14:paraId="56B24B97" w14:textId="77777777" w:rsidR="00B2530C" w:rsidRPr="00372BC7" w:rsidRDefault="00B2530C" w:rsidP="00B253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110AC649" w14:textId="77777777" w:rsidR="00B2530C" w:rsidRPr="00372BC7" w:rsidRDefault="00B2530C" w:rsidP="00B253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72BC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847,361</w:t>
            </w:r>
          </w:p>
        </w:tc>
        <w:tc>
          <w:tcPr>
            <w:tcW w:w="269" w:type="dxa"/>
          </w:tcPr>
          <w:p w14:paraId="65659D9B" w14:textId="77777777" w:rsidR="00B2530C" w:rsidRPr="00372BC7" w:rsidRDefault="00B2530C" w:rsidP="00B253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14:paraId="065C4144" w14:textId="77777777" w:rsidR="00B2530C" w:rsidRPr="00372BC7" w:rsidRDefault="00B2530C" w:rsidP="00B253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72BC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847,361</w:t>
            </w:r>
          </w:p>
        </w:tc>
      </w:tr>
    </w:tbl>
    <w:p w14:paraId="7399DD02" w14:textId="77777777" w:rsidR="006A4115" w:rsidRDefault="006A4115" w:rsidP="003C7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0C07F13" w14:textId="77777777" w:rsidR="00AB0B04" w:rsidRPr="00E909F2" w:rsidRDefault="00AB0B04" w:rsidP="003C7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09F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การออกหุ้นสามัญ</w:t>
      </w:r>
    </w:p>
    <w:p w14:paraId="23D7E4BB" w14:textId="77777777" w:rsidR="00773C6E" w:rsidRPr="006A4115" w:rsidRDefault="00773C6E" w:rsidP="00AB0B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C6E91E8" w14:textId="77777777" w:rsidR="003912DE" w:rsidRPr="00E909F2" w:rsidRDefault="003912DE" w:rsidP="003912D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5" w:firstLine="52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909F2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ในการประชุมผู้ถือหุ้นของบริษัทเมื่อวันที่ </w:t>
      </w:r>
      <w:r w:rsidRPr="00E909F2">
        <w:rPr>
          <w:rFonts w:asciiTheme="majorBidi" w:hAnsiTheme="majorBidi" w:cstheme="majorBidi"/>
          <w:spacing w:val="-4"/>
          <w:sz w:val="30"/>
          <w:szCs w:val="30"/>
        </w:rPr>
        <w:t xml:space="preserve">25 </w:t>
      </w:r>
      <w:r w:rsidRPr="00E909F2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เมษายน </w:t>
      </w:r>
      <w:r w:rsidRPr="00E909F2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2B03D7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E909F2">
        <w:rPr>
          <w:rFonts w:asciiTheme="majorBidi" w:hAnsiTheme="majorBidi" w:cstheme="majorBidi"/>
          <w:spacing w:val="-4"/>
          <w:sz w:val="30"/>
          <w:szCs w:val="30"/>
        </w:rPr>
        <w:t xml:space="preserve">62 </w:t>
      </w:r>
      <w:r w:rsidRPr="00E909F2">
        <w:rPr>
          <w:rFonts w:asciiTheme="majorBidi" w:hAnsiTheme="majorBidi" w:cstheme="majorBidi"/>
          <w:spacing w:val="-4"/>
          <w:sz w:val="30"/>
          <w:szCs w:val="30"/>
          <w:cs/>
        </w:rPr>
        <w:t>ที่ประชุมมีมติอนุมัติในเรื่องดังต่อไปนี้</w:t>
      </w:r>
    </w:p>
    <w:p w14:paraId="28E03F0F" w14:textId="77777777" w:rsidR="003912DE" w:rsidRPr="00E909F2" w:rsidRDefault="003912DE" w:rsidP="003912D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909F2">
        <w:rPr>
          <w:rFonts w:asciiTheme="majorBidi" w:hAnsiTheme="majorBidi" w:cstheme="majorBidi"/>
          <w:spacing w:val="-4"/>
          <w:sz w:val="30"/>
          <w:szCs w:val="30"/>
        </w:rPr>
        <w:t xml:space="preserve">                                </w:t>
      </w:r>
    </w:p>
    <w:p w14:paraId="3DDFEAC1" w14:textId="77777777" w:rsidR="003912DE" w:rsidRDefault="003912DE" w:rsidP="003912DE">
      <w:pPr>
        <w:widowControl w:val="0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7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  <w:r w:rsidRPr="00E909F2">
        <w:rPr>
          <w:rFonts w:asciiTheme="majorBidi" w:hAnsiTheme="majorBidi" w:cstheme="majorBidi"/>
          <w:sz w:val="30"/>
          <w:szCs w:val="30"/>
          <w:cs/>
        </w:rPr>
        <w:t xml:space="preserve">ลดทุนจดทะเบียนจากเดิม </w:t>
      </w:r>
      <w:r w:rsidRPr="00E909F2">
        <w:rPr>
          <w:rFonts w:asciiTheme="majorBidi" w:hAnsiTheme="majorBidi" w:cstheme="majorBidi"/>
          <w:sz w:val="30"/>
          <w:szCs w:val="30"/>
        </w:rPr>
        <w:t xml:space="preserve">800 </w:t>
      </w:r>
      <w:r w:rsidRPr="00E909F2">
        <w:rPr>
          <w:rFonts w:asciiTheme="majorBidi" w:hAnsiTheme="majorBidi" w:cstheme="majorBidi"/>
          <w:sz w:val="30"/>
          <w:szCs w:val="30"/>
          <w:cs/>
        </w:rPr>
        <w:t xml:space="preserve">ล้านบาท เป็น </w:t>
      </w:r>
      <w:r w:rsidRPr="00E909F2">
        <w:rPr>
          <w:rFonts w:asciiTheme="majorBidi" w:hAnsiTheme="majorBidi" w:cstheme="majorBidi"/>
          <w:sz w:val="30"/>
          <w:szCs w:val="30"/>
        </w:rPr>
        <w:t xml:space="preserve">770.33 </w:t>
      </w:r>
      <w:r w:rsidRPr="00E909F2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E909F2">
        <w:rPr>
          <w:rFonts w:asciiTheme="majorBidi" w:hAnsiTheme="majorBidi" w:cstheme="majorBidi"/>
          <w:spacing w:val="8"/>
          <w:sz w:val="30"/>
          <w:szCs w:val="30"/>
          <w:cs/>
        </w:rPr>
        <w:t xml:space="preserve">โดยวิธีตัดหุ้นจดทะเบียนที่ยังมิได้นำออกจำหน่ายจำนวน </w:t>
      </w:r>
      <w:r w:rsidRPr="00E909F2">
        <w:rPr>
          <w:rFonts w:asciiTheme="majorBidi" w:hAnsiTheme="majorBidi" w:cstheme="majorBidi"/>
          <w:spacing w:val="8"/>
          <w:sz w:val="30"/>
          <w:szCs w:val="30"/>
        </w:rPr>
        <w:t xml:space="preserve">29.67 </w:t>
      </w:r>
      <w:r w:rsidRPr="00E909F2">
        <w:rPr>
          <w:rFonts w:asciiTheme="majorBidi" w:hAnsiTheme="majorBidi" w:cstheme="majorBidi"/>
          <w:spacing w:val="8"/>
          <w:sz w:val="30"/>
          <w:szCs w:val="30"/>
          <w:cs/>
        </w:rPr>
        <w:t xml:space="preserve">ล้านหุ้น คิดเป็นจำนวนเงินทั้งสิ้น </w:t>
      </w:r>
      <w:r w:rsidRPr="00E909F2">
        <w:rPr>
          <w:rFonts w:asciiTheme="majorBidi" w:hAnsiTheme="majorBidi" w:cstheme="majorBidi"/>
          <w:spacing w:val="8"/>
          <w:sz w:val="30"/>
          <w:szCs w:val="30"/>
        </w:rPr>
        <w:t xml:space="preserve">29.67 </w:t>
      </w:r>
      <w:r w:rsidRPr="00E909F2">
        <w:rPr>
          <w:rFonts w:asciiTheme="majorBidi" w:hAnsiTheme="majorBidi" w:cstheme="majorBidi"/>
          <w:spacing w:val="8"/>
          <w:sz w:val="30"/>
          <w:szCs w:val="30"/>
          <w:cs/>
        </w:rPr>
        <w:t xml:space="preserve">ล้านบาท บริษัทได้ดำเนินการจดทะเบียนลดทุนกับกระทรวงพาณิชย์แล้ว เมื่อวันที่ </w:t>
      </w:r>
      <w:r w:rsidRPr="00E909F2">
        <w:rPr>
          <w:rFonts w:asciiTheme="majorBidi" w:hAnsiTheme="majorBidi" w:cstheme="majorBidi"/>
          <w:spacing w:val="8"/>
          <w:sz w:val="30"/>
          <w:szCs w:val="30"/>
        </w:rPr>
        <w:t xml:space="preserve">3 </w:t>
      </w:r>
      <w:r w:rsidRPr="00E909F2">
        <w:rPr>
          <w:rFonts w:asciiTheme="majorBidi" w:hAnsiTheme="majorBidi" w:cstheme="majorBidi"/>
          <w:spacing w:val="8"/>
          <w:sz w:val="30"/>
          <w:szCs w:val="30"/>
          <w:cs/>
        </w:rPr>
        <w:t xml:space="preserve">พฤษภาคม </w:t>
      </w:r>
      <w:r w:rsidRPr="00E909F2">
        <w:rPr>
          <w:rFonts w:asciiTheme="majorBidi" w:hAnsiTheme="majorBidi" w:cstheme="majorBidi"/>
          <w:spacing w:val="8"/>
          <w:sz w:val="30"/>
          <w:szCs w:val="30"/>
        </w:rPr>
        <w:t>2</w:t>
      </w:r>
      <w:r w:rsidR="002B03D7">
        <w:rPr>
          <w:rFonts w:asciiTheme="majorBidi" w:hAnsiTheme="majorBidi" w:cstheme="majorBidi"/>
          <w:spacing w:val="8"/>
          <w:sz w:val="30"/>
          <w:szCs w:val="30"/>
        </w:rPr>
        <w:t>5</w:t>
      </w:r>
      <w:r w:rsidRPr="00E909F2">
        <w:rPr>
          <w:rFonts w:asciiTheme="majorBidi" w:hAnsiTheme="majorBidi" w:cstheme="majorBidi"/>
          <w:spacing w:val="8"/>
          <w:sz w:val="30"/>
          <w:szCs w:val="30"/>
        </w:rPr>
        <w:t>62</w:t>
      </w:r>
    </w:p>
    <w:p w14:paraId="523DD2D1" w14:textId="77777777" w:rsidR="003912DE" w:rsidRPr="00686007" w:rsidRDefault="003912DE" w:rsidP="003912DE">
      <w:pPr>
        <w:widowControl w:val="0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909F2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เพิ่มทุนจดทะเบียนจาก </w:t>
      </w:r>
      <w:r w:rsidRPr="00E909F2">
        <w:rPr>
          <w:rFonts w:asciiTheme="majorBidi" w:hAnsiTheme="majorBidi" w:cstheme="majorBidi"/>
          <w:spacing w:val="-4"/>
          <w:sz w:val="30"/>
          <w:szCs w:val="30"/>
        </w:rPr>
        <w:t xml:space="preserve">770.33 </w:t>
      </w:r>
      <w:r w:rsidRPr="00E909F2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E909F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909F2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 </w:t>
      </w:r>
      <w:r w:rsidRPr="00E909F2">
        <w:rPr>
          <w:rFonts w:asciiTheme="majorBidi" w:hAnsiTheme="majorBidi" w:cstheme="majorBidi"/>
          <w:spacing w:val="-4"/>
          <w:sz w:val="30"/>
          <w:szCs w:val="30"/>
        </w:rPr>
        <w:t xml:space="preserve">880 </w:t>
      </w:r>
      <w:r w:rsidRPr="00E909F2">
        <w:rPr>
          <w:rFonts w:asciiTheme="majorBidi" w:hAnsiTheme="majorBidi" w:cstheme="majorBidi"/>
          <w:spacing w:val="-4"/>
          <w:sz w:val="30"/>
          <w:szCs w:val="30"/>
          <w:cs/>
        </w:rPr>
        <w:t>ล้านบาท โดยออกหุ้นสามัญใหม่</w:t>
      </w:r>
      <w:r w:rsidRPr="00E909F2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E909F2">
        <w:rPr>
          <w:rFonts w:asciiTheme="majorBidi" w:hAnsiTheme="majorBidi" w:cstheme="majorBidi"/>
          <w:sz w:val="30"/>
          <w:szCs w:val="30"/>
        </w:rPr>
        <w:t xml:space="preserve">109.67 </w:t>
      </w:r>
      <w:r w:rsidRPr="00E909F2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มูลค่าหุ้นละ </w:t>
      </w:r>
      <w:r w:rsidRPr="00E909F2">
        <w:rPr>
          <w:rFonts w:asciiTheme="majorBidi" w:hAnsiTheme="majorBidi" w:cstheme="majorBidi"/>
          <w:sz w:val="30"/>
          <w:szCs w:val="30"/>
        </w:rPr>
        <w:t xml:space="preserve">1 </w:t>
      </w:r>
      <w:r w:rsidRPr="00E909F2">
        <w:rPr>
          <w:rFonts w:asciiTheme="majorBidi" w:hAnsiTheme="majorBidi" w:cstheme="majorBidi"/>
          <w:sz w:val="30"/>
          <w:szCs w:val="30"/>
          <w:cs/>
        </w:rPr>
        <w:t xml:space="preserve">บาท คิดเป็นจำนวนเงินทั้งสิ้น </w:t>
      </w:r>
      <w:r w:rsidRPr="00E909F2">
        <w:rPr>
          <w:rFonts w:asciiTheme="majorBidi" w:hAnsiTheme="majorBidi" w:cstheme="majorBidi"/>
          <w:sz w:val="30"/>
          <w:szCs w:val="30"/>
        </w:rPr>
        <w:t xml:space="preserve">109.67 </w:t>
      </w:r>
      <w:r w:rsidRPr="00E909F2">
        <w:rPr>
          <w:rFonts w:asciiTheme="majorBidi" w:hAnsiTheme="majorBidi" w:cstheme="majorBidi"/>
          <w:sz w:val="30"/>
          <w:szCs w:val="30"/>
          <w:cs/>
        </w:rPr>
        <w:t xml:space="preserve">ล้านบาท บริษัทได้ดำเนินการจดทะเบียนเพิ่มทุนกับกระทรวงพาณิชย์แล้วเมื่อวันที่ </w:t>
      </w:r>
      <w:r w:rsidRPr="00E909F2">
        <w:rPr>
          <w:rFonts w:asciiTheme="majorBidi" w:hAnsiTheme="majorBidi" w:cstheme="majorBidi"/>
          <w:sz w:val="30"/>
          <w:szCs w:val="30"/>
        </w:rPr>
        <w:t xml:space="preserve">8 </w:t>
      </w:r>
      <w:r w:rsidRPr="00E909F2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E909F2">
        <w:rPr>
          <w:rFonts w:asciiTheme="majorBidi" w:hAnsiTheme="majorBidi" w:cstheme="majorBidi"/>
          <w:sz w:val="30"/>
          <w:szCs w:val="30"/>
        </w:rPr>
        <w:t>2</w:t>
      </w:r>
      <w:r w:rsidR="002B03D7">
        <w:rPr>
          <w:rFonts w:asciiTheme="majorBidi" w:hAnsiTheme="majorBidi" w:cstheme="majorBidi"/>
          <w:sz w:val="30"/>
          <w:szCs w:val="30"/>
        </w:rPr>
        <w:t>5</w:t>
      </w:r>
      <w:r w:rsidRPr="00E909F2">
        <w:rPr>
          <w:rFonts w:asciiTheme="majorBidi" w:hAnsiTheme="majorBidi" w:cstheme="majorBidi"/>
          <w:sz w:val="30"/>
          <w:szCs w:val="30"/>
        </w:rPr>
        <w:t>62</w:t>
      </w:r>
      <w:r w:rsidRPr="00E909F2">
        <w:rPr>
          <w:rFonts w:asciiTheme="majorBidi" w:hAnsiTheme="majorBidi" w:cstheme="majorBidi"/>
          <w:sz w:val="30"/>
          <w:szCs w:val="30"/>
          <w:cs/>
        </w:rPr>
        <w:t xml:space="preserve"> เพื่อจัดสรรหุ้นปันผลให้แก่ผู้ถือหุ้นเดิม และเพื่อใช้เป็นเงินทุนหมุนเวียนอื่นในการประกอบกิจการของบริษัท</w:t>
      </w:r>
    </w:p>
    <w:p w14:paraId="28CD7A90" w14:textId="77777777" w:rsidR="00686007" w:rsidRPr="006A4115" w:rsidRDefault="00686007" w:rsidP="0068600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30" w:right="-45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6DE3A998" w14:textId="77777777" w:rsidR="003912DE" w:rsidRPr="00E909F2" w:rsidRDefault="003912DE" w:rsidP="003912DE">
      <w:pPr>
        <w:widowControl w:val="0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909F2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จัดสรรกำไรสำหรับปี </w:t>
      </w:r>
      <w:r w:rsidRPr="00E909F2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2B03D7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E909F2">
        <w:rPr>
          <w:rFonts w:asciiTheme="majorBidi" w:hAnsiTheme="majorBidi" w:cstheme="majorBidi"/>
          <w:spacing w:val="-4"/>
          <w:sz w:val="30"/>
          <w:szCs w:val="30"/>
        </w:rPr>
        <w:t xml:space="preserve">61 </w:t>
      </w:r>
      <w:r w:rsidRPr="00E909F2">
        <w:rPr>
          <w:rFonts w:asciiTheme="majorBidi" w:hAnsiTheme="majorBidi" w:cstheme="majorBidi"/>
          <w:spacing w:val="-4"/>
          <w:sz w:val="30"/>
          <w:szCs w:val="30"/>
          <w:cs/>
        </w:rPr>
        <w:t>เป็นเงินปันผล ดังนี้</w:t>
      </w:r>
    </w:p>
    <w:p w14:paraId="51EE30C4" w14:textId="77777777" w:rsidR="003912DE" w:rsidRPr="00E909F2" w:rsidRDefault="003912DE" w:rsidP="003912DE">
      <w:pPr>
        <w:widowControl w:val="0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620" w:right="-45" w:hanging="27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909F2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จ่ายเป็นเงินสดในอัตราหุ้นละ </w:t>
      </w:r>
      <w:r w:rsidRPr="00E909F2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E909F2">
        <w:rPr>
          <w:rFonts w:asciiTheme="majorBidi" w:hAnsiTheme="majorBidi" w:cstheme="majorBidi"/>
          <w:spacing w:val="-4"/>
          <w:sz w:val="30"/>
          <w:szCs w:val="30"/>
          <w:cs/>
        </w:rPr>
        <w:t>.</w:t>
      </w:r>
      <w:r w:rsidRPr="00E909F2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E909F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เป็นจำนวนเงินทั้งสิ้น </w:t>
      </w:r>
      <w:r w:rsidRPr="00E909F2">
        <w:rPr>
          <w:rFonts w:asciiTheme="majorBidi" w:hAnsiTheme="majorBidi" w:cstheme="majorBidi"/>
          <w:spacing w:val="-4"/>
          <w:sz w:val="30"/>
          <w:szCs w:val="30"/>
        </w:rPr>
        <w:t xml:space="preserve">261.91 </w:t>
      </w:r>
      <w:r w:rsidRPr="00E909F2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</w:p>
    <w:p w14:paraId="39D1B57B" w14:textId="77777777" w:rsidR="003912DE" w:rsidRDefault="003912DE" w:rsidP="003912DE">
      <w:pPr>
        <w:widowControl w:val="0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620" w:right="-45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E909F2">
        <w:rPr>
          <w:rFonts w:asciiTheme="majorBidi" w:hAnsiTheme="majorBidi" w:cstheme="majorBidi"/>
          <w:sz w:val="30"/>
          <w:szCs w:val="30"/>
          <w:cs/>
        </w:rPr>
        <w:t xml:space="preserve">จ่ายเป็นหุ้นสามัญในอัตรา </w:t>
      </w:r>
      <w:r w:rsidRPr="00E909F2">
        <w:rPr>
          <w:rFonts w:asciiTheme="majorBidi" w:hAnsiTheme="majorBidi" w:cstheme="majorBidi"/>
          <w:sz w:val="30"/>
          <w:szCs w:val="30"/>
        </w:rPr>
        <w:t>10</w:t>
      </w:r>
      <w:r w:rsidRPr="00E909F2">
        <w:rPr>
          <w:rFonts w:asciiTheme="majorBidi" w:hAnsiTheme="majorBidi" w:cstheme="majorBidi"/>
          <w:sz w:val="30"/>
          <w:szCs w:val="30"/>
          <w:cs/>
        </w:rPr>
        <w:t xml:space="preserve"> หุ้นเดิมต่อ </w:t>
      </w:r>
      <w:r w:rsidRPr="00E909F2">
        <w:rPr>
          <w:rFonts w:asciiTheme="majorBidi" w:hAnsiTheme="majorBidi" w:cstheme="majorBidi"/>
          <w:sz w:val="30"/>
          <w:szCs w:val="30"/>
        </w:rPr>
        <w:t>1</w:t>
      </w:r>
      <w:r w:rsidRPr="00E909F2">
        <w:rPr>
          <w:rFonts w:asciiTheme="majorBidi" w:hAnsiTheme="majorBidi" w:cstheme="majorBidi"/>
          <w:sz w:val="30"/>
          <w:szCs w:val="30"/>
          <w:cs/>
        </w:rPr>
        <w:t xml:space="preserve"> หุ้นปันผล มูลค่าที่ตราไว้หุ้นละ </w:t>
      </w:r>
      <w:r w:rsidRPr="00E909F2">
        <w:rPr>
          <w:rFonts w:asciiTheme="majorBidi" w:hAnsiTheme="majorBidi" w:cstheme="majorBidi"/>
          <w:sz w:val="30"/>
          <w:szCs w:val="30"/>
        </w:rPr>
        <w:t>1</w:t>
      </w:r>
      <w:r w:rsidRPr="00E909F2">
        <w:rPr>
          <w:rFonts w:asciiTheme="majorBidi" w:hAnsiTheme="majorBidi" w:cstheme="majorBidi"/>
          <w:sz w:val="30"/>
          <w:szCs w:val="30"/>
          <w:cs/>
        </w:rPr>
        <w:t xml:space="preserve"> บาท หากจำนวนหุ้นของผู้ถือหุ้นหารไม่ลงตัว เศษของจำนวนหุ้นจะจ่ายเป็นเงินสดในอัตราหุ้นละ </w:t>
      </w:r>
      <w:r w:rsidRPr="00E909F2">
        <w:rPr>
          <w:rFonts w:asciiTheme="majorBidi" w:hAnsiTheme="majorBidi" w:cstheme="majorBidi"/>
          <w:sz w:val="30"/>
          <w:szCs w:val="30"/>
        </w:rPr>
        <w:t xml:space="preserve">0.10 </w:t>
      </w:r>
      <w:r w:rsidRPr="00E909F2">
        <w:rPr>
          <w:rFonts w:asciiTheme="majorBidi" w:hAnsiTheme="majorBidi" w:cstheme="majorBidi"/>
          <w:sz w:val="30"/>
          <w:szCs w:val="30"/>
          <w:cs/>
        </w:rPr>
        <w:t>บาท</w:t>
      </w:r>
    </w:p>
    <w:p w14:paraId="3D2C0733" w14:textId="77777777" w:rsidR="00CE4240" w:rsidRPr="006A4115" w:rsidRDefault="00CE4240" w:rsidP="00CE424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62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5D1D0F5C" w14:textId="77777777" w:rsidR="00AC591F" w:rsidRPr="009B00AC" w:rsidRDefault="00C674EF" w:rsidP="00C11F0D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9B00A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ส่วนงานดำเนินงาน</w:t>
      </w:r>
      <w:r w:rsidR="00B03E94" w:rsidRPr="009B00A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และการจำแนกรายได้</w:t>
      </w:r>
    </w:p>
    <w:p w14:paraId="3EE32279" w14:textId="77777777" w:rsidR="00AC591F" w:rsidRPr="009B00AC" w:rsidRDefault="00AC591F" w:rsidP="00AC5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2AAE64EF" w14:textId="77777777" w:rsidR="00AC591F" w:rsidRPr="00A83A64" w:rsidRDefault="00AC591F" w:rsidP="00AC5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B00AC">
        <w:rPr>
          <w:rFonts w:asciiTheme="majorBidi" w:hAnsiTheme="majorBidi" w:cstheme="majorBidi"/>
          <w:sz w:val="30"/>
          <w:szCs w:val="30"/>
          <w:cs/>
        </w:rPr>
        <w:t>กลุ่มบริษัทมีส่วนงานที่รายงาน ดังรายละเอียดข้างล่าง ซึ่ง</w:t>
      </w:r>
      <w:r w:rsidRPr="00A83A64">
        <w:rPr>
          <w:rFonts w:asciiTheme="majorBidi" w:hAnsiTheme="majorBidi" w:cstheme="majorBidi"/>
          <w:sz w:val="30"/>
          <w:szCs w:val="30"/>
          <w:cs/>
        </w:rPr>
        <w:t>เป็นหน่วยงานธุรกิจที่สำคัญของกลุ่มบริษ</w:t>
      </w:r>
      <w:r w:rsidR="00771A1E" w:rsidRPr="00A83A64">
        <w:rPr>
          <w:rFonts w:asciiTheme="majorBidi" w:hAnsiTheme="majorBidi" w:cstheme="majorBidi"/>
          <w:sz w:val="30"/>
          <w:szCs w:val="30"/>
          <w:cs/>
        </w:rPr>
        <w:t>ัท หน่วยงานธุรกิจที่สำคัญนี้ขาย</w:t>
      </w:r>
      <w:r w:rsidRPr="00A83A64">
        <w:rPr>
          <w:rFonts w:asciiTheme="majorBidi" w:hAnsiTheme="majorBidi" w:cstheme="majorBidi"/>
          <w:sz w:val="30"/>
          <w:szCs w:val="30"/>
          <w:cs/>
        </w:rPr>
        <w:t xml:space="preserve">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  <w:r w:rsidR="00452D47" w:rsidRPr="00A83A64">
        <w:rPr>
          <w:rFonts w:asciiTheme="majorBidi" w:hAnsiTheme="majorBidi" w:cstheme="majorBidi"/>
          <w:sz w:val="30"/>
          <w:szCs w:val="30"/>
        </w:rPr>
        <w:t xml:space="preserve"> </w:t>
      </w:r>
    </w:p>
    <w:p w14:paraId="7F62EAA7" w14:textId="77777777" w:rsidR="00452D47" w:rsidRPr="006A4115" w:rsidRDefault="00452D47" w:rsidP="00AC5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10D113F6" w14:textId="77777777" w:rsidR="00AC591F" w:rsidRPr="00A83A64" w:rsidRDefault="00AC591F" w:rsidP="00082EA9">
      <w:pPr>
        <w:pStyle w:val="ListParagraph"/>
        <w:numPr>
          <w:ilvl w:val="0"/>
          <w:numId w:val="3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A83A64">
        <w:rPr>
          <w:rFonts w:asciiTheme="majorBidi" w:hAnsiTheme="majorBidi" w:cstheme="majorBidi"/>
          <w:sz w:val="30"/>
          <w:szCs w:val="30"/>
        </w:rPr>
        <w:t>1</w:t>
      </w:r>
      <w:r w:rsidRPr="00A83A64">
        <w:rPr>
          <w:rFonts w:asciiTheme="majorBidi" w:hAnsiTheme="majorBidi" w:cstheme="majorBidi"/>
          <w:sz w:val="30"/>
          <w:szCs w:val="30"/>
          <w:cs/>
        </w:rPr>
        <w:t xml:space="preserve"> ขายอุปกรณ์คอมพิวเตอร์</w:t>
      </w:r>
      <w:r w:rsidR="00224870" w:rsidRPr="00A83A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71A1E" w:rsidRPr="00A83A64">
        <w:rPr>
          <w:rFonts w:asciiTheme="majorBidi" w:hAnsiTheme="majorBidi" w:cstheme="majorBidi"/>
          <w:sz w:val="30"/>
          <w:szCs w:val="30"/>
          <w:cs/>
        </w:rPr>
        <w:t>อุปกรณ์สื่อสาร</w:t>
      </w:r>
      <w:r w:rsidR="00224870" w:rsidRPr="00A83A64">
        <w:rPr>
          <w:rFonts w:asciiTheme="majorBidi" w:hAnsiTheme="majorBidi" w:cstheme="majorBidi"/>
          <w:sz w:val="30"/>
          <w:szCs w:val="30"/>
        </w:rPr>
        <w:t xml:space="preserve"> </w:t>
      </w:r>
      <w:r w:rsidR="00224870" w:rsidRPr="00A83A64">
        <w:rPr>
          <w:rFonts w:asciiTheme="majorBidi" w:hAnsiTheme="majorBidi" w:cstheme="majorBidi"/>
          <w:sz w:val="30"/>
          <w:szCs w:val="30"/>
          <w:cs/>
        </w:rPr>
        <w:t>และให้บริการ</w:t>
      </w:r>
    </w:p>
    <w:p w14:paraId="3FF7919E" w14:textId="77777777" w:rsidR="00AC591F" w:rsidRPr="00A83A64" w:rsidRDefault="00AC591F" w:rsidP="00082EA9">
      <w:pPr>
        <w:pStyle w:val="ListParagraph"/>
        <w:numPr>
          <w:ilvl w:val="0"/>
          <w:numId w:val="3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A83A64">
        <w:rPr>
          <w:rFonts w:asciiTheme="majorBidi" w:hAnsiTheme="majorBidi" w:cstheme="majorBidi"/>
          <w:sz w:val="30"/>
          <w:szCs w:val="30"/>
        </w:rPr>
        <w:t>2</w:t>
      </w:r>
      <w:r w:rsidRPr="00A83A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83A6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การให้บริการและอบรมเกี่ยวกับคอมพิวเตอร์</w:t>
      </w:r>
    </w:p>
    <w:p w14:paraId="179A3EA8" w14:textId="77777777" w:rsidR="00452D47" w:rsidRPr="006A4115" w:rsidRDefault="00452D47" w:rsidP="00452D47">
      <w:pPr>
        <w:pStyle w:val="ListParagraph"/>
        <w:tabs>
          <w:tab w:val="clear" w:pos="680"/>
          <w:tab w:val="clear" w:pos="907"/>
          <w:tab w:val="left" w:pos="900"/>
        </w:tabs>
        <w:spacing w:line="240" w:lineRule="auto"/>
        <w:ind w:left="990"/>
        <w:jc w:val="thaiDistribute"/>
        <w:rPr>
          <w:rFonts w:asciiTheme="majorBidi" w:hAnsiTheme="majorBidi" w:cstheme="majorBidi"/>
          <w:sz w:val="22"/>
        </w:rPr>
      </w:pPr>
    </w:p>
    <w:p w14:paraId="136267DC" w14:textId="77777777" w:rsidR="00F1501D" w:rsidRPr="00A83A64" w:rsidRDefault="00AC591F" w:rsidP="00F15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A83A64">
        <w:rPr>
          <w:rFonts w:asciiTheme="majorBidi" w:hAnsiTheme="majorBidi" w:cstheme="majorBidi"/>
          <w:sz w:val="30"/>
          <w:szCs w:val="30"/>
        </w:rPr>
        <w:t xml:space="preserve"> </w:t>
      </w:r>
      <w:r w:rsidRPr="00A83A64">
        <w:rPr>
          <w:rFonts w:asciiTheme="majorBidi" w:hAnsiTheme="majorBidi" w:cstheme="majorBidi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41371892" w14:textId="77777777" w:rsidR="00F1501D" w:rsidRPr="00A83A64" w:rsidRDefault="00F1501D" w:rsidP="00F15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  <w:sectPr w:rsidR="00F1501D" w:rsidRPr="00A83A64" w:rsidSect="00F230C8">
          <w:footerReference w:type="default" r:id="rId10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49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4050"/>
        <w:gridCol w:w="1440"/>
        <w:gridCol w:w="270"/>
        <w:gridCol w:w="1530"/>
        <w:gridCol w:w="270"/>
        <w:gridCol w:w="1530"/>
        <w:gridCol w:w="270"/>
        <w:gridCol w:w="1530"/>
        <w:gridCol w:w="270"/>
        <w:gridCol w:w="1530"/>
        <w:gridCol w:w="270"/>
        <w:gridCol w:w="1530"/>
      </w:tblGrid>
      <w:tr w:rsidR="00B2530C" w:rsidRPr="0001322D" w14:paraId="61450180" w14:textId="77777777" w:rsidTr="00B2530C">
        <w:trPr>
          <w:trHeight w:val="420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377719F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440" w:type="dxa"/>
            <w:gridSpan w:val="11"/>
            <w:tcBorders>
              <w:top w:val="nil"/>
              <w:left w:val="nil"/>
              <w:right w:val="nil"/>
            </w:tcBorders>
          </w:tcPr>
          <w:p w14:paraId="584EC76A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70583F" w:rsidRPr="0001322D" w14:paraId="60D035CA" w14:textId="77777777" w:rsidTr="0070583F">
        <w:trPr>
          <w:trHeight w:val="420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F577D18" w14:textId="77777777" w:rsidR="0070583F" w:rsidRPr="0045421A" w:rsidRDefault="0070583F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  <w:p w14:paraId="4A66C348" w14:textId="77777777" w:rsidR="0070583F" w:rsidRPr="0045421A" w:rsidRDefault="0070583F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right w:val="nil"/>
            </w:tcBorders>
          </w:tcPr>
          <w:p w14:paraId="635E7885" w14:textId="77777777" w:rsidR="0070583F" w:rsidRPr="0045421A" w:rsidRDefault="0070583F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ขายอุปกรณ์คอมพิวเตอร์</w:t>
            </w:r>
          </w:p>
          <w:p w14:paraId="3A427E94" w14:textId="77777777" w:rsidR="0070583F" w:rsidRPr="0045421A" w:rsidRDefault="0070583F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อุปกรณ์สื่อสาร และให้บริการ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C3DB421" w14:textId="0699AA4D" w:rsidR="0070583F" w:rsidRPr="0045421A" w:rsidRDefault="0070583F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14:paraId="23FEBBB3" w14:textId="50270BBC" w:rsidR="0070583F" w:rsidRPr="0045421A" w:rsidRDefault="0070583F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การให้บริการและ</w:t>
            </w: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br/>
              <w:t>อบรมเกี่ยวกับคอมพิวเตอร์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E7383E3" w14:textId="77777777" w:rsidR="0070583F" w:rsidRPr="0045421A" w:rsidRDefault="0070583F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14:paraId="30978EB5" w14:textId="77777777" w:rsidR="0070583F" w:rsidRPr="0045421A" w:rsidRDefault="0070583F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414A7751" w14:textId="77777777" w:rsidR="0070583F" w:rsidRPr="0045421A" w:rsidRDefault="0070583F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รวมส่วนงานที่รายงาน</w:t>
            </w:r>
          </w:p>
        </w:tc>
      </w:tr>
      <w:tr w:rsidR="00B2530C" w:rsidRPr="0001322D" w14:paraId="18B97A6F" w14:textId="77777777" w:rsidTr="00B2530C">
        <w:trPr>
          <w:trHeight w:val="420"/>
          <w:tblHeader/>
        </w:trPr>
        <w:tc>
          <w:tcPr>
            <w:tcW w:w="4050" w:type="dxa"/>
            <w:tcBorders>
              <w:top w:val="nil"/>
              <w:left w:val="nil"/>
            </w:tcBorders>
            <w:noWrap/>
            <w:vAlign w:val="bottom"/>
          </w:tcPr>
          <w:p w14:paraId="2EAC7EA5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45421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Pr="0045421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</w:tcBorders>
          </w:tcPr>
          <w:p w14:paraId="2A8347E0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2B03D7"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63</w:t>
            </w:r>
          </w:p>
        </w:tc>
        <w:tc>
          <w:tcPr>
            <w:tcW w:w="270" w:type="dxa"/>
            <w:tcBorders>
              <w:top w:val="nil"/>
            </w:tcBorders>
          </w:tcPr>
          <w:p w14:paraId="09691E3E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20B9D70A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2B03D7"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</w:t>
            </w:r>
          </w:p>
        </w:tc>
        <w:tc>
          <w:tcPr>
            <w:tcW w:w="270" w:type="dxa"/>
            <w:tcBorders>
              <w:top w:val="nil"/>
            </w:tcBorders>
          </w:tcPr>
          <w:p w14:paraId="147B5C0C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B8701CA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2B03D7"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63</w:t>
            </w:r>
          </w:p>
        </w:tc>
        <w:tc>
          <w:tcPr>
            <w:tcW w:w="270" w:type="dxa"/>
            <w:tcBorders>
              <w:top w:val="nil"/>
            </w:tcBorders>
          </w:tcPr>
          <w:p w14:paraId="655C7C85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2821E7DD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14:paraId="37C8D231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2E347187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</w:tcBorders>
          </w:tcPr>
          <w:p w14:paraId="2CF405B6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288BDD67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</w:tr>
      <w:tr w:rsidR="00B2530C" w:rsidRPr="00537FBF" w14:paraId="57AB0669" w14:textId="77777777" w:rsidTr="00B2530C">
        <w:trPr>
          <w:trHeight w:val="362"/>
          <w:tblHeader/>
        </w:trPr>
        <w:tc>
          <w:tcPr>
            <w:tcW w:w="4050" w:type="dxa"/>
            <w:tcBorders>
              <w:left w:val="nil"/>
            </w:tcBorders>
          </w:tcPr>
          <w:p w14:paraId="1E9AA8C7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440" w:type="dxa"/>
            <w:gridSpan w:val="11"/>
            <w:shd w:val="clear" w:color="auto" w:fill="auto"/>
          </w:tcPr>
          <w:p w14:paraId="2E499377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5421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5421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2530C" w:rsidRPr="00537FBF" w14:paraId="0D4B3F94" w14:textId="77777777" w:rsidTr="00B2530C">
        <w:trPr>
          <w:cantSplit/>
          <w:trHeight w:val="362"/>
        </w:trPr>
        <w:tc>
          <w:tcPr>
            <w:tcW w:w="4050" w:type="dxa"/>
            <w:tcBorders>
              <w:left w:val="nil"/>
            </w:tcBorders>
          </w:tcPr>
          <w:p w14:paraId="5721BD3D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0440" w:type="dxa"/>
            <w:gridSpan w:val="11"/>
            <w:shd w:val="clear" w:color="auto" w:fill="auto"/>
          </w:tcPr>
          <w:p w14:paraId="4465B7DC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E05C4" w:rsidRPr="00537FBF" w14:paraId="27DC5F0A" w14:textId="77777777" w:rsidTr="0072438E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</w:tcBorders>
          </w:tcPr>
          <w:p w14:paraId="1AD2BD47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40" w:type="dxa"/>
            <w:tcBorders>
              <w:top w:val="nil"/>
            </w:tcBorders>
            <w:vAlign w:val="bottom"/>
          </w:tcPr>
          <w:p w14:paraId="21B3FC3A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8,691,52</w:t>
            </w:r>
            <w:r w:rsidR="00F866C9"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0DFEFBA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79FC5DF3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7,875,295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1AD39FF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D96DC41" w14:textId="77777777" w:rsidR="001E05C4" w:rsidRPr="0045421A" w:rsidRDefault="00626ACB" w:rsidP="003C3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1,944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F8C83AE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3CA46A6D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5,974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A93A4A1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5D1F5D79" w14:textId="77777777" w:rsidR="001E05C4" w:rsidRPr="0045421A" w:rsidRDefault="00BC6D1A" w:rsidP="003C3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8,69</w:t>
            </w:r>
            <w:r w:rsidR="00E609A8"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E609A8"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</w:t>
            </w:r>
            <w:r w:rsidR="00F866C9"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751D283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3905A01E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7,881,269</w:t>
            </w:r>
          </w:p>
        </w:tc>
      </w:tr>
      <w:tr w:rsidR="001E05C4" w:rsidRPr="00537FBF" w14:paraId="405CF923" w14:textId="77777777" w:rsidTr="0072438E">
        <w:trPr>
          <w:cantSplit/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C36C8B1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BE01C5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39,</w:t>
            </w:r>
            <w:r w:rsidR="00BC6D1A"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056C9BE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865C82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33,786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997C2F1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1E579E" w14:textId="77777777" w:rsidR="001E05C4" w:rsidRPr="0045421A" w:rsidRDefault="00626ACB" w:rsidP="003C3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1,823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D14077D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701E00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C3BCCCE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2CB668" w14:textId="77777777" w:rsidR="001E05C4" w:rsidRPr="0045421A" w:rsidRDefault="00E609A8" w:rsidP="003C3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41,299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75E76C4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7DFF25E0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34,214</w:t>
            </w:r>
          </w:p>
        </w:tc>
      </w:tr>
      <w:tr w:rsidR="001E05C4" w:rsidRPr="00537FBF" w14:paraId="0E867F72" w14:textId="77777777" w:rsidTr="0072438E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9CE89CF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8998BA" w14:textId="77777777" w:rsidR="001E05C4" w:rsidRPr="0045421A" w:rsidRDefault="00BC6D1A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8,730,99</w:t>
            </w:r>
            <w:r w:rsidR="00F866C9"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4D8D6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EF453C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7,909,081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FF12D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143826" w14:textId="77777777" w:rsidR="001E05C4" w:rsidRPr="0045421A" w:rsidRDefault="00BC6D1A" w:rsidP="003C3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3,767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AB363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80D5E8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6,402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ACFD7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244B8A" w14:textId="674F8922" w:rsidR="001E05C4" w:rsidRPr="0045421A" w:rsidRDefault="00661AD8" w:rsidP="003C3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</w:t>
            </w:r>
            <w:r w:rsidR="001233BA"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734,764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2C9AB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69AF8B79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7,915,483</w:t>
            </w:r>
          </w:p>
        </w:tc>
      </w:tr>
      <w:tr w:rsidR="001E05C4" w:rsidRPr="00537FBF" w14:paraId="78B08ACC" w14:textId="77777777" w:rsidTr="0072438E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8D3EDC3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ตัดรายการรายได้ระหว่างส่วนงาน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553844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BC6D1A"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39,476</w:t>
            </w: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C6E28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FACC20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(33,786)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5A810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BD4FBF" w14:textId="77777777" w:rsidR="001E05C4" w:rsidRPr="0045421A" w:rsidRDefault="001E05C4" w:rsidP="0045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914882"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1,823</w:t>
            </w: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9155F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A5C630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(428)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0EFC3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EADAE4" w14:textId="77777777" w:rsidR="001E05C4" w:rsidRPr="0045421A" w:rsidRDefault="001E05C4" w:rsidP="003C3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BC6D1A"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E609A8"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1,299</w:t>
            </w: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C2881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400AC83C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(34,214)</w:t>
            </w:r>
          </w:p>
        </w:tc>
      </w:tr>
      <w:tr w:rsidR="001E05C4" w:rsidRPr="00537FBF" w14:paraId="460010B8" w14:textId="77777777" w:rsidTr="0072438E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9AE9E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3CBCA2" w14:textId="77777777" w:rsidR="001E05C4" w:rsidRPr="0045421A" w:rsidRDefault="00BC6D1A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8,691,52</w:t>
            </w:r>
            <w:r w:rsidR="00F866C9"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81D9FDE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8ADBCC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7,875,295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11ED3EA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B47155" w14:textId="77777777" w:rsidR="001E05C4" w:rsidRPr="0045421A" w:rsidRDefault="00914882" w:rsidP="003C3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1,944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36C7BA2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CFCC36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5,974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5D9E0FD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990FEF" w14:textId="77777777" w:rsidR="001E05C4" w:rsidRPr="0045421A" w:rsidRDefault="00BC6D1A" w:rsidP="003C3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8,69</w:t>
            </w:r>
            <w:r w:rsidR="00E609A8"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E609A8"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46</w:t>
            </w:r>
            <w:r w:rsidR="00F866C9"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50500A1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F5F68C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7,881,269</w:t>
            </w:r>
          </w:p>
        </w:tc>
      </w:tr>
      <w:tr w:rsidR="001E05C4" w:rsidRPr="00537FBF" w14:paraId="32E2BC7E" w14:textId="77777777" w:rsidTr="00B2530C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B8E395A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A3AED09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A46D13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BF966F1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EEFAE7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01C311C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94B3B2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7BE9A2B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2D29AE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A4CBAD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26B963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6A2E974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E05C4" w:rsidRPr="00537FBF" w14:paraId="21D5D629" w14:textId="77777777" w:rsidTr="00B2530C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5EDD6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4621032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11425C2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CF943E9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1AF49F2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CB47127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165AD66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4BA16CB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2094396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872A32A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0EA5BA5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9CABD87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E05C4" w:rsidRPr="00537FBF" w14:paraId="2FC71ACB" w14:textId="77777777" w:rsidTr="00B2530C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385AEE0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A9281E5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18E02B6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00AD5C4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AB764EB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8A7655D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8E867AB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6DDDE84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8AE4E29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1F95D6C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681F2F8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252DBCD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E05C4" w:rsidRPr="00537FBF" w14:paraId="136D731E" w14:textId="77777777" w:rsidTr="0072438E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45BB6FD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87C833" w14:textId="77777777" w:rsidR="001E05C4" w:rsidRPr="0045421A" w:rsidRDefault="00BC6D1A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8,691,52</w:t>
            </w:r>
            <w:r w:rsidR="00F866C9"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D182085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A47FE8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7,875,295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ECBCF35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D8FB9E" w14:textId="77777777" w:rsidR="001E05C4" w:rsidRPr="0045421A" w:rsidRDefault="00E609A8" w:rsidP="003C3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1,944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E39D4A9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A01F53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5,974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8DE9B61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FBA531" w14:textId="77777777" w:rsidR="001E05C4" w:rsidRPr="0045421A" w:rsidRDefault="0012776C" w:rsidP="003C3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8,693,46</w:t>
            </w:r>
            <w:r w:rsidR="00F866C9"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6FD112F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2588FD63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7,881,269</w:t>
            </w:r>
          </w:p>
        </w:tc>
      </w:tr>
      <w:tr w:rsidR="001E05C4" w:rsidRPr="00537FBF" w14:paraId="477BC909" w14:textId="77777777" w:rsidTr="0072438E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6098E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098D9C" w14:textId="77777777" w:rsidR="001E05C4" w:rsidRPr="0045421A" w:rsidRDefault="00BC6D1A" w:rsidP="0012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8,691,52</w:t>
            </w:r>
            <w:r w:rsidR="00F866C9"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58A91A1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01C645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7,875,295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F203DC7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EEC6AC" w14:textId="77777777" w:rsidR="001E05C4" w:rsidRPr="0045421A" w:rsidRDefault="00E609A8" w:rsidP="0012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1,944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D4883FC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FC29AC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5,974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1D77E21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0E9F3D" w14:textId="77777777" w:rsidR="001E05C4" w:rsidRPr="0045421A" w:rsidRDefault="0012776C" w:rsidP="0012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8,693,46</w:t>
            </w:r>
            <w:r w:rsidR="00F866C9"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2FFCC89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569AC1" w14:textId="77777777" w:rsidR="001E05C4" w:rsidRPr="0045421A" w:rsidRDefault="001E05C4" w:rsidP="001E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7,881,269</w:t>
            </w:r>
          </w:p>
        </w:tc>
      </w:tr>
      <w:tr w:rsidR="00B2530C" w:rsidRPr="00C543C3" w14:paraId="43EF7D93" w14:textId="77777777" w:rsidTr="00B2530C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2DC3FD3" w14:textId="77777777" w:rsidR="00B2530C" w:rsidRPr="0001322D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6896E87" w14:textId="77777777" w:rsidR="00B2530C" w:rsidRPr="00C543C3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61E1AB" w14:textId="77777777" w:rsidR="00B2530C" w:rsidRPr="00C543C3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31B58E8" w14:textId="77777777" w:rsidR="00B2530C" w:rsidRPr="00C543C3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2E7274" w14:textId="77777777" w:rsidR="00B2530C" w:rsidRPr="00C543C3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FE9B27F" w14:textId="77777777" w:rsidR="00B2530C" w:rsidRPr="00C543C3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718143" w14:textId="77777777" w:rsidR="00B2530C" w:rsidRPr="00C543C3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478B9FC" w14:textId="77777777" w:rsidR="00B2530C" w:rsidRPr="00C543C3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83DFCC" w14:textId="77777777" w:rsidR="00B2530C" w:rsidRPr="00C543C3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C2D7A7C" w14:textId="77777777" w:rsidR="00B2530C" w:rsidRPr="00C543C3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C0DE09" w14:textId="77777777" w:rsidR="00B2530C" w:rsidRPr="00C543C3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12C3D5" w14:textId="77777777" w:rsidR="00B2530C" w:rsidRPr="00C543C3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2530C" w:rsidRPr="00C543C3" w14:paraId="27718BAD" w14:textId="77777777" w:rsidTr="00B2530C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A61791D" w14:textId="77777777" w:rsidR="0045421A" w:rsidRPr="0045421A" w:rsidRDefault="0045421A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FFCD28E" w14:textId="77777777" w:rsidR="0045421A" w:rsidRPr="0045421A" w:rsidRDefault="0045421A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5B136E9" w14:textId="78701C5B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454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ประเภทสินค้าและบริการหลัก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A945F91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922E5C2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AD54A7F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397D043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21D8A49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24ED461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536807B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6EBB019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ACF7882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44F13BB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8B4B430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91E49" w:rsidRPr="00C543C3" w14:paraId="71F9F286" w14:textId="77777777" w:rsidTr="00B2530C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A083773" w14:textId="77777777" w:rsidR="00B91E49" w:rsidRPr="0045421A" w:rsidRDefault="00B91E49" w:rsidP="00B9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hanging="145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สินค้าเทคโนโลยีคอมพิวเตอร์ ระบบสารสนเทศ</w:t>
            </w: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 </w:t>
            </w:r>
          </w:p>
          <w:p w14:paraId="38441B2F" w14:textId="77777777" w:rsidR="00B91E49" w:rsidRPr="0045421A" w:rsidRDefault="00B91E49" w:rsidP="00B9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firstLine="5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และอุปกรณ์สื่อสารต่างๆ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7D39CD6" w14:textId="4FCD53A8" w:rsidR="00B91E49" w:rsidRPr="0045421A" w:rsidRDefault="00B91E49" w:rsidP="00B9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8,668,808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C349182" w14:textId="77777777" w:rsidR="00B91E49" w:rsidRPr="0045421A" w:rsidRDefault="00B91E49" w:rsidP="00B9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7BF2B48" w14:textId="77777777" w:rsidR="00B91E49" w:rsidRPr="0045421A" w:rsidRDefault="00B91E49" w:rsidP="00B9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7,851,404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BEC10CB" w14:textId="77777777" w:rsidR="00B91E49" w:rsidRPr="0045421A" w:rsidRDefault="00B91E49" w:rsidP="00B9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A4D18F5" w14:textId="779AF2C4" w:rsidR="00B91E49" w:rsidRPr="0045421A" w:rsidRDefault="00B91E49" w:rsidP="00B9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AC34758" w14:textId="77777777" w:rsidR="00B91E49" w:rsidRPr="0045421A" w:rsidRDefault="00B91E49" w:rsidP="00B9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094DAB9" w14:textId="77777777" w:rsidR="00B91E49" w:rsidRPr="0045421A" w:rsidRDefault="00B91E49" w:rsidP="00B9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997F0A8" w14:textId="77777777" w:rsidR="00B91E49" w:rsidRPr="0045421A" w:rsidRDefault="00B91E49" w:rsidP="00B9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4F823D6" w14:textId="63C4A15A" w:rsidR="00B91E49" w:rsidRPr="0045421A" w:rsidRDefault="00B91E49" w:rsidP="00B9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8,668,808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E83BB88" w14:textId="77777777" w:rsidR="00B91E49" w:rsidRPr="0045421A" w:rsidRDefault="00B91E49" w:rsidP="00B9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EBE34BC" w14:textId="77777777" w:rsidR="00B91E49" w:rsidRPr="0045421A" w:rsidRDefault="00B91E49" w:rsidP="00B9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7,851,404</w:t>
            </w:r>
          </w:p>
        </w:tc>
      </w:tr>
      <w:tr w:rsidR="00B91E49" w:rsidRPr="00C543C3" w14:paraId="31CCD15E" w14:textId="77777777" w:rsidTr="00B2530C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CDA03E8" w14:textId="77777777" w:rsidR="00B91E49" w:rsidRPr="0045421A" w:rsidRDefault="00B91E49" w:rsidP="00B9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งานบริการ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D48D41" w14:textId="110A87AA" w:rsidR="00B91E49" w:rsidRPr="0045421A" w:rsidRDefault="00B91E49" w:rsidP="00B9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22,713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F3BFCBC" w14:textId="77777777" w:rsidR="00B91E49" w:rsidRPr="0045421A" w:rsidRDefault="00B91E49" w:rsidP="00B9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5B9789" w14:textId="77777777" w:rsidR="00B91E49" w:rsidRPr="0045421A" w:rsidRDefault="00B91E49" w:rsidP="00B9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23,891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3D11114" w14:textId="77777777" w:rsidR="00B91E49" w:rsidRPr="0045421A" w:rsidRDefault="00B91E49" w:rsidP="00B9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88E97C" w14:textId="2E55F493" w:rsidR="00B91E49" w:rsidRPr="0045421A" w:rsidRDefault="00B91E49" w:rsidP="00B9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1,944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D71FCE1" w14:textId="77777777" w:rsidR="00B91E49" w:rsidRPr="0045421A" w:rsidRDefault="00B91E49" w:rsidP="00B9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FF44D7" w14:textId="77777777" w:rsidR="00B91E49" w:rsidRPr="0045421A" w:rsidRDefault="00B91E49" w:rsidP="00B9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5,974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400C4C0" w14:textId="77777777" w:rsidR="00B91E49" w:rsidRPr="0045421A" w:rsidRDefault="00B91E49" w:rsidP="00B9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88A8A8" w14:textId="26193B2A" w:rsidR="00B91E49" w:rsidRPr="0045421A" w:rsidRDefault="00B91E49" w:rsidP="00B9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24,657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1BB03A2" w14:textId="77777777" w:rsidR="00B91E49" w:rsidRPr="0045421A" w:rsidRDefault="00B91E49" w:rsidP="00B9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872615" w14:textId="77777777" w:rsidR="00B91E49" w:rsidRPr="0045421A" w:rsidRDefault="00B91E49" w:rsidP="00B9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29,865</w:t>
            </w:r>
          </w:p>
        </w:tc>
      </w:tr>
      <w:tr w:rsidR="00780F2C" w:rsidRPr="00537FBF" w14:paraId="133BD9B3" w14:textId="77777777" w:rsidTr="00B2530C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8BF8B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28FA69" w14:textId="77777777" w:rsidR="00780F2C" w:rsidRPr="0045421A" w:rsidRDefault="000F14C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8,691,52</w:t>
            </w:r>
            <w:r w:rsidR="00F866C9"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51B497C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DF14DB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7,875,295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32FE44F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5680DE" w14:textId="77777777" w:rsidR="00780F2C" w:rsidRPr="0045421A" w:rsidRDefault="00E609A8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1,944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49A9A24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183A94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5,974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E8C485D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C0D05B" w14:textId="77777777" w:rsidR="00780F2C" w:rsidRPr="0045421A" w:rsidRDefault="0012776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8,693,46</w:t>
            </w:r>
            <w:r w:rsidR="00F866C9"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E061238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F5BC0B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7,881,269</w:t>
            </w:r>
          </w:p>
        </w:tc>
      </w:tr>
      <w:tr w:rsidR="00780F2C" w:rsidRPr="00537FBF" w14:paraId="1C3C6F89" w14:textId="77777777" w:rsidTr="00B2530C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A1B6A7C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8D11BAC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1F5C71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32A356B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4FFF99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90D4D21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549579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DF71C6B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0A306E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DF0B3AA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297A71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04B1A4A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80F2C" w:rsidRPr="00537FBF" w14:paraId="5858D45D" w14:textId="77777777" w:rsidTr="00B2530C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58FAEC3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430606F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EF043E3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26932D4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8CFE746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AE856CC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E56BF4D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0F5DC18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3094695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5E58F01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2AC0123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BB48B81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E609A8" w:rsidRPr="00537FBF" w14:paraId="63B8B20A" w14:textId="77777777" w:rsidTr="00B2530C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2D7E167" w14:textId="77777777" w:rsidR="00E609A8" w:rsidRPr="0045421A" w:rsidRDefault="00E609A8" w:rsidP="00E6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EEF22A8" w14:textId="77777777" w:rsidR="00E609A8" w:rsidRPr="0045421A" w:rsidRDefault="00E609A8" w:rsidP="00E6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8,691,52</w:t>
            </w:r>
            <w:r w:rsidR="00F866C9"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71152A3" w14:textId="77777777" w:rsidR="00E609A8" w:rsidRPr="0045421A" w:rsidRDefault="00E609A8" w:rsidP="00E6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E9BF542" w14:textId="77777777" w:rsidR="00E609A8" w:rsidRPr="0045421A" w:rsidRDefault="00E609A8" w:rsidP="00E6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7,875,295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01CA7BE" w14:textId="77777777" w:rsidR="00E609A8" w:rsidRPr="0045421A" w:rsidRDefault="00E609A8" w:rsidP="00E6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65BD16E" w14:textId="77777777" w:rsidR="00E609A8" w:rsidRPr="0045421A" w:rsidRDefault="00E609A8" w:rsidP="003C3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1,944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B7E45A5" w14:textId="77777777" w:rsidR="00E609A8" w:rsidRPr="0045421A" w:rsidRDefault="00E609A8" w:rsidP="00E6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642CD9D" w14:textId="77777777" w:rsidR="00E609A8" w:rsidRPr="0045421A" w:rsidRDefault="00E609A8" w:rsidP="00E6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5,974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BD6F7D9" w14:textId="77777777" w:rsidR="00E609A8" w:rsidRPr="0045421A" w:rsidRDefault="00E609A8" w:rsidP="00E6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0EF0450" w14:textId="77777777" w:rsidR="00E609A8" w:rsidRPr="0045421A" w:rsidRDefault="00F866C9" w:rsidP="00E6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8,693,465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C857204" w14:textId="77777777" w:rsidR="00E609A8" w:rsidRPr="0045421A" w:rsidRDefault="00E609A8" w:rsidP="00E6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673CE28" w14:textId="77777777" w:rsidR="00E609A8" w:rsidRPr="0045421A" w:rsidRDefault="00E609A8" w:rsidP="00E6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7,881,269</w:t>
            </w:r>
          </w:p>
        </w:tc>
      </w:tr>
      <w:tr w:rsidR="00E609A8" w:rsidRPr="00537FBF" w14:paraId="3C6AE0D9" w14:textId="77777777" w:rsidTr="00B2530C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F931DD9" w14:textId="77777777" w:rsidR="00E609A8" w:rsidRPr="0045421A" w:rsidRDefault="00E609A8" w:rsidP="00E6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ECDD1C" w14:textId="77777777" w:rsidR="00E609A8" w:rsidRPr="0045421A" w:rsidRDefault="00E609A8" w:rsidP="00E6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8,691,52</w:t>
            </w:r>
            <w:r w:rsidR="00F866C9"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EEB3564" w14:textId="77777777" w:rsidR="00E609A8" w:rsidRPr="0045421A" w:rsidRDefault="00E609A8" w:rsidP="00E6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6C1C57" w14:textId="77777777" w:rsidR="00E609A8" w:rsidRPr="0045421A" w:rsidRDefault="00E609A8" w:rsidP="00E6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7,875,295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E87F55E" w14:textId="77777777" w:rsidR="00E609A8" w:rsidRPr="0045421A" w:rsidRDefault="00E609A8" w:rsidP="00E6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DD0717" w14:textId="77777777" w:rsidR="00E609A8" w:rsidRPr="0045421A" w:rsidRDefault="00E609A8" w:rsidP="003C3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1,944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A65F0E5" w14:textId="77777777" w:rsidR="00E609A8" w:rsidRPr="0045421A" w:rsidRDefault="00E609A8" w:rsidP="00E6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D75E7A" w14:textId="77777777" w:rsidR="00E609A8" w:rsidRPr="0045421A" w:rsidRDefault="00E609A8" w:rsidP="00E6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5,974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8504DA1" w14:textId="77777777" w:rsidR="00E609A8" w:rsidRPr="0045421A" w:rsidRDefault="00E609A8" w:rsidP="00E6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BEF51F" w14:textId="77777777" w:rsidR="00E609A8" w:rsidRPr="0045421A" w:rsidRDefault="00F866C9" w:rsidP="00E6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8,693,465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7CEAC15" w14:textId="77777777" w:rsidR="00E609A8" w:rsidRPr="0045421A" w:rsidRDefault="00E609A8" w:rsidP="00E6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AC8B59" w14:textId="77777777" w:rsidR="00E609A8" w:rsidRPr="0045421A" w:rsidRDefault="00E609A8" w:rsidP="00E6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7,881,269</w:t>
            </w:r>
          </w:p>
        </w:tc>
      </w:tr>
      <w:tr w:rsidR="00780F2C" w:rsidRPr="00537FBF" w14:paraId="42758CC2" w14:textId="77777777" w:rsidTr="00B2530C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B40C710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F218FAC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59191D3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C942B6A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B523A3A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C90B02B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5C32714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ABF12B7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F3DD843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29E5DC1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07F7FAB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5192B2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80F2C" w:rsidRPr="00537FBF" w14:paraId="5EC19999" w14:textId="77777777" w:rsidTr="00B2530C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A5BD01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="00A8416F" w:rsidRPr="0045421A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 (</w:t>
            </w:r>
            <w:r w:rsidR="00A8416F" w:rsidRPr="0045421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ขาดทุน) </w:t>
            </w: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ตามส่วนงาน</w:t>
            </w: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44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1B5090A1" w14:textId="0921152C" w:rsidR="00780F2C" w:rsidRPr="0045421A" w:rsidRDefault="003C366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204,7</w:t>
            </w:r>
            <w:r w:rsidR="00E71875"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92BFA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4CA91E90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142,193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66730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03B14CFF" w14:textId="77777777" w:rsidR="00780F2C" w:rsidRPr="0045421A" w:rsidRDefault="003C366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(610)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37AB9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08E7EBDE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5,344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06343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5AFCE358" w14:textId="3850648E" w:rsidR="00780F2C" w:rsidRPr="0045421A" w:rsidRDefault="003C366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204,1</w:t>
            </w:r>
            <w:r w:rsidR="003F603B"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A974A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557AB013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147,537</w:t>
            </w:r>
          </w:p>
        </w:tc>
      </w:tr>
      <w:tr w:rsidR="00780F2C" w:rsidRPr="00C543C3" w14:paraId="0B91F4DE" w14:textId="77777777" w:rsidTr="00B2530C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42E7479" w14:textId="77777777" w:rsidR="00780F2C" w:rsidRPr="0001322D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72365" w14:textId="77777777" w:rsidR="00780F2C" w:rsidRPr="00C543C3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5A092" w14:textId="77777777" w:rsidR="00780F2C" w:rsidRPr="00C543C3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DFACC" w14:textId="77777777" w:rsidR="00780F2C" w:rsidRPr="00C543C3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B4465" w14:textId="77777777" w:rsidR="00780F2C" w:rsidRPr="00C543C3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B99D5" w14:textId="77777777" w:rsidR="00780F2C" w:rsidRPr="00C543C3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92A43" w14:textId="77777777" w:rsidR="00780F2C" w:rsidRPr="00C543C3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73AC8" w14:textId="77777777" w:rsidR="00780F2C" w:rsidRPr="00C543C3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700D2" w14:textId="77777777" w:rsidR="00780F2C" w:rsidRPr="00C543C3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73CED" w14:textId="77777777" w:rsidR="00780F2C" w:rsidRPr="00C543C3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91243" w14:textId="77777777" w:rsidR="00780F2C" w:rsidRPr="00C543C3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E56B9" w14:textId="77777777" w:rsidR="00780F2C" w:rsidRPr="00C543C3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80F2C" w:rsidRPr="00C543C3" w14:paraId="2C564629" w14:textId="77777777" w:rsidTr="00B2530C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96B8D49" w14:textId="77777777" w:rsidR="00780F2C" w:rsidRPr="0001322D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822E8" w14:textId="77777777" w:rsidR="00780F2C" w:rsidRPr="00C543C3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FDBA5" w14:textId="77777777" w:rsidR="00780F2C" w:rsidRPr="00C543C3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A4013" w14:textId="77777777" w:rsidR="00780F2C" w:rsidRPr="00C543C3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911EA" w14:textId="77777777" w:rsidR="00780F2C" w:rsidRPr="00C543C3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0FEE6" w14:textId="77777777" w:rsidR="00780F2C" w:rsidRPr="00C543C3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F7C92" w14:textId="77777777" w:rsidR="00780F2C" w:rsidRPr="00C543C3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AC92A" w14:textId="77777777" w:rsidR="00780F2C" w:rsidRPr="00C543C3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4236D" w14:textId="77777777" w:rsidR="00780F2C" w:rsidRPr="00C543C3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FFE44" w14:textId="77777777" w:rsidR="00780F2C" w:rsidRPr="00C543C3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A3F50" w14:textId="77777777" w:rsidR="00780F2C" w:rsidRPr="00C543C3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B93EA" w14:textId="77777777" w:rsidR="00780F2C" w:rsidRPr="00C543C3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</w:tbl>
    <w:p w14:paraId="04CE57AF" w14:textId="77777777" w:rsidR="00B2530C" w:rsidRDefault="00B2530C" w:rsidP="00B2530C">
      <w:pPr>
        <w:spacing w:line="240" w:lineRule="auto"/>
      </w:pPr>
    </w:p>
    <w:tbl>
      <w:tblPr>
        <w:tblW w:w="14382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4032"/>
        <w:gridCol w:w="1350"/>
        <w:gridCol w:w="270"/>
        <w:gridCol w:w="1530"/>
        <w:gridCol w:w="270"/>
        <w:gridCol w:w="1530"/>
        <w:gridCol w:w="270"/>
        <w:gridCol w:w="1530"/>
        <w:gridCol w:w="270"/>
        <w:gridCol w:w="1530"/>
        <w:gridCol w:w="270"/>
        <w:gridCol w:w="1530"/>
      </w:tblGrid>
      <w:tr w:rsidR="00B2530C" w:rsidRPr="0001322D" w14:paraId="0358324C" w14:textId="77777777" w:rsidTr="00B2530C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B067E4E" w14:textId="77777777" w:rsidR="00B2530C" w:rsidRPr="005E01F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350" w:type="dxa"/>
            <w:gridSpan w:val="11"/>
            <w:tcBorders>
              <w:top w:val="nil"/>
              <w:left w:val="nil"/>
              <w:right w:val="nil"/>
            </w:tcBorders>
          </w:tcPr>
          <w:p w14:paraId="43287D35" w14:textId="77777777" w:rsidR="00B2530C" w:rsidRPr="005E01F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E01F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B2530C" w:rsidRPr="0001322D" w14:paraId="67D142E0" w14:textId="77777777" w:rsidTr="00B2530C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98E517E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  <w:p w14:paraId="13D93E58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10397B35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ขายอุปกรณ์คอมพิวเตอร์</w:t>
            </w:r>
          </w:p>
          <w:p w14:paraId="08384D70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อุปกรณ์สื่อสาร และให้บริการ</w:t>
            </w:r>
          </w:p>
        </w:tc>
        <w:tc>
          <w:tcPr>
            <w:tcW w:w="3600" w:type="dxa"/>
            <w:gridSpan w:val="4"/>
            <w:tcBorders>
              <w:top w:val="nil"/>
              <w:left w:val="nil"/>
              <w:right w:val="nil"/>
            </w:tcBorders>
          </w:tcPr>
          <w:p w14:paraId="72FF8977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การให้บริการและ</w:t>
            </w: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br/>
              <w:t>อบรมเกี่ยวกับคอมพิวเตอร์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0499AE2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14:paraId="32C7A54C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301D1C3E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รวมส่วนงานที่รายงาน</w:t>
            </w:r>
          </w:p>
        </w:tc>
      </w:tr>
      <w:tr w:rsidR="00B2530C" w:rsidRPr="0001322D" w14:paraId="070A4214" w14:textId="77777777" w:rsidTr="00B2530C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</w:tcBorders>
            <w:noWrap/>
            <w:vAlign w:val="bottom"/>
          </w:tcPr>
          <w:p w14:paraId="61FF68BC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45421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Pr="0045421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  <w:tcBorders>
              <w:top w:val="nil"/>
            </w:tcBorders>
          </w:tcPr>
          <w:p w14:paraId="1E61DA94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</w:tcBorders>
          </w:tcPr>
          <w:p w14:paraId="2B0B10EC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6294E734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14:paraId="05769BF2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32495587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</w:tcBorders>
          </w:tcPr>
          <w:p w14:paraId="4262E1E0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6680334D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14:paraId="5F3D0483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2E2F2E0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</w:tcBorders>
          </w:tcPr>
          <w:p w14:paraId="178C5AB0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E7FC735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</w:tr>
      <w:tr w:rsidR="00B2530C" w:rsidRPr="0001322D" w14:paraId="1CF324E0" w14:textId="77777777" w:rsidTr="00B2530C">
        <w:trPr>
          <w:trHeight w:val="362"/>
          <w:tblHeader/>
        </w:trPr>
        <w:tc>
          <w:tcPr>
            <w:tcW w:w="4032" w:type="dxa"/>
            <w:tcBorders>
              <w:left w:val="nil"/>
            </w:tcBorders>
          </w:tcPr>
          <w:p w14:paraId="2F95BCA1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350" w:type="dxa"/>
            <w:gridSpan w:val="11"/>
            <w:shd w:val="clear" w:color="auto" w:fill="auto"/>
          </w:tcPr>
          <w:p w14:paraId="1E722B48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5421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5421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2530C" w:rsidRPr="0001322D" w14:paraId="719BD111" w14:textId="77777777" w:rsidTr="00B2530C">
        <w:trPr>
          <w:cantSplit/>
          <w:trHeight w:val="362"/>
        </w:trPr>
        <w:tc>
          <w:tcPr>
            <w:tcW w:w="4032" w:type="dxa"/>
            <w:tcBorders>
              <w:left w:val="nil"/>
            </w:tcBorders>
          </w:tcPr>
          <w:p w14:paraId="36DA764C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0350" w:type="dxa"/>
            <w:gridSpan w:val="11"/>
            <w:shd w:val="clear" w:color="auto" w:fill="auto"/>
          </w:tcPr>
          <w:p w14:paraId="75F9220A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60F01" w:rsidRPr="00537FBF" w14:paraId="37069330" w14:textId="77777777" w:rsidTr="00B2530C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</w:tcBorders>
          </w:tcPr>
          <w:p w14:paraId="01B067B3" w14:textId="77777777" w:rsidR="00860F01" w:rsidRPr="0045421A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50" w:type="dxa"/>
            <w:tcBorders>
              <w:top w:val="nil"/>
            </w:tcBorders>
            <w:vAlign w:val="bottom"/>
          </w:tcPr>
          <w:p w14:paraId="6786EE81" w14:textId="77777777" w:rsidR="00860F01" w:rsidRPr="0045421A" w:rsidRDefault="001E05C4" w:rsidP="003C3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16,022,14</w:t>
            </w:r>
            <w:r w:rsidR="00F866C9"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E78B8B6" w14:textId="77777777" w:rsidR="00860F01" w:rsidRPr="0045421A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3852F389" w14:textId="77777777" w:rsidR="00860F01" w:rsidRPr="0045421A" w:rsidRDefault="00860F01" w:rsidP="003C3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17,428,212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155AB4E" w14:textId="77777777" w:rsidR="00860F01" w:rsidRPr="0045421A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E99B5B0" w14:textId="77777777" w:rsidR="00860F01" w:rsidRPr="0045421A" w:rsidRDefault="008C4A57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1,963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9DBFF6C" w14:textId="77777777" w:rsidR="00860F01" w:rsidRPr="0045421A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67E2ADF2" w14:textId="77777777" w:rsidR="00860F01" w:rsidRPr="0045421A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6,838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E380356" w14:textId="77777777" w:rsidR="00860F01" w:rsidRPr="0045421A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5E5060F" w14:textId="77777777" w:rsidR="00860F01" w:rsidRPr="0045421A" w:rsidRDefault="001E05C4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</w:t>
            </w:r>
            <w:r w:rsidR="009A5D20"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024,10</w:t>
            </w:r>
            <w:r w:rsidR="00F866C9"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E264530" w14:textId="77777777" w:rsidR="00860F01" w:rsidRPr="0045421A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1D39372E" w14:textId="77777777" w:rsidR="00860F01" w:rsidRPr="0045421A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17,435,050</w:t>
            </w:r>
          </w:p>
        </w:tc>
      </w:tr>
      <w:tr w:rsidR="00B2530C" w:rsidRPr="00537FBF" w14:paraId="1675FAF5" w14:textId="77777777" w:rsidTr="00B2530C">
        <w:trPr>
          <w:cantSplit/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2496A1D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788D90" w14:textId="77777777" w:rsidR="00B2530C" w:rsidRPr="0045421A" w:rsidRDefault="001E05C4" w:rsidP="003C3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82,369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CDB9B8A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EAC8E3" w14:textId="77777777" w:rsidR="00B2530C" w:rsidRPr="0045421A" w:rsidRDefault="00B2530C" w:rsidP="003C3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66,255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D297871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FE67F0" w14:textId="77777777" w:rsidR="00B2530C" w:rsidRPr="0045421A" w:rsidRDefault="008C4A57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5,697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CE61058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0DD59D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3,086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AC8B31D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8C3986" w14:textId="77777777" w:rsidR="00B2530C" w:rsidRPr="0045421A" w:rsidRDefault="009A5D20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88,066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E87A949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764D08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69,341</w:t>
            </w:r>
          </w:p>
        </w:tc>
      </w:tr>
      <w:tr w:rsidR="00B2530C" w:rsidRPr="00537FBF" w14:paraId="4F7B61E6" w14:textId="77777777" w:rsidTr="00B2530C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72954AE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A28296" w14:textId="77777777" w:rsidR="00B2530C" w:rsidRPr="0045421A" w:rsidRDefault="001E05C4" w:rsidP="003C3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16,104,5</w:t>
            </w:r>
            <w:r w:rsidR="00F866C9"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87322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E5B37F" w14:textId="77777777" w:rsidR="00B2530C" w:rsidRPr="0045421A" w:rsidRDefault="00B2530C" w:rsidP="003C3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17,494,467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3E84E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93B1A8" w14:textId="77777777" w:rsidR="00B2530C" w:rsidRPr="0045421A" w:rsidRDefault="001E05C4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7,660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35226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435DAA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9,924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CFEC7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76DEBA" w14:textId="77777777" w:rsidR="00B2530C" w:rsidRPr="0045421A" w:rsidRDefault="001E05C4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16,112,1</w:t>
            </w:r>
            <w:r w:rsidR="00F866C9"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B5584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1CA1E2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17,504,391</w:t>
            </w:r>
          </w:p>
        </w:tc>
      </w:tr>
      <w:tr w:rsidR="00B2530C" w:rsidRPr="00537FBF" w14:paraId="7CA545A7" w14:textId="77777777" w:rsidTr="00B2530C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B6785B4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ตัดรายการรายได้ระหว่างส่วนงาน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81195D" w14:textId="77777777" w:rsidR="00B2530C" w:rsidRPr="0045421A" w:rsidRDefault="001E05C4" w:rsidP="003C3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(82,369)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6EFDC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1C940D" w14:textId="77777777" w:rsidR="00B2530C" w:rsidRPr="0045421A" w:rsidRDefault="00B2530C" w:rsidP="003C3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(66,255)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89B5A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1CA35C" w14:textId="77777777" w:rsidR="00B2530C" w:rsidRPr="0045421A" w:rsidRDefault="001E05C4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8C4A57"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5,697</w:t>
            </w: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3EE31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C5AB9C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(3,086)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56965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B92CD9" w14:textId="77777777" w:rsidR="00B2530C" w:rsidRPr="0045421A" w:rsidRDefault="001E05C4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9A5D20"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88,066</w:t>
            </w: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A3CB4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F77DE3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(69,341)</w:t>
            </w:r>
          </w:p>
        </w:tc>
      </w:tr>
      <w:tr w:rsidR="00B2530C" w:rsidRPr="00537FBF" w14:paraId="31CC1A3E" w14:textId="77777777" w:rsidTr="00B2530C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E0FDA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630585" w14:textId="77777777" w:rsidR="00B2530C" w:rsidRPr="0045421A" w:rsidRDefault="001E05C4" w:rsidP="003C3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16,022,14</w:t>
            </w:r>
            <w:r w:rsidR="00F866C9"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9D7ABBE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E44535" w14:textId="77777777" w:rsidR="00B2530C" w:rsidRPr="0045421A" w:rsidRDefault="00B2530C" w:rsidP="003C3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17,428,212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D3FCA0A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36958F" w14:textId="77777777" w:rsidR="00B2530C" w:rsidRPr="0045421A" w:rsidRDefault="008C4A57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1,963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0146411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4FC734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6,838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99E65D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275AC5" w14:textId="77777777" w:rsidR="00B2530C" w:rsidRPr="0045421A" w:rsidRDefault="001E05C4" w:rsidP="003C3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16,</w:t>
            </w:r>
            <w:r w:rsidR="009A5D20"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024,10</w:t>
            </w:r>
            <w:r w:rsidR="00F866C9"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3D2215F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56D8E8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17,435,050</w:t>
            </w:r>
          </w:p>
        </w:tc>
      </w:tr>
      <w:tr w:rsidR="00B2530C" w:rsidRPr="00537FBF" w14:paraId="244CDB09" w14:textId="77777777" w:rsidTr="00B2530C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E178DD1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8A88E33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641D5C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C71C4E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95938F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E4AA9C4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5FB5B9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CB34E1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B857D4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0E53C8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B0EB7C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46C6FE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2530C" w:rsidRPr="00537FBF" w14:paraId="73331D35" w14:textId="77777777" w:rsidTr="00B2530C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BBD2A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D14C661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10B5414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AA538C3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F7F8534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A25F92D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DD512A8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23992AB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5BC8994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CF6DC57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56FCCD2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D117E9E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2530C" w:rsidRPr="00537FBF" w14:paraId="0CCCCCE5" w14:textId="77777777" w:rsidTr="00B2530C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AF461BC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C5616ED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DBA73B0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4F50EDD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8480BB9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EF6B770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9E8077F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5747BBC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0BBCB04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F682B9F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A5E646D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23F9890" w14:textId="77777777" w:rsidR="00B2530C" w:rsidRPr="0045421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60F01" w:rsidRPr="00537FBF" w14:paraId="63606B10" w14:textId="77777777" w:rsidTr="00B2530C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7DD14FB" w14:textId="77777777" w:rsidR="00860F01" w:rsidRPr="0045421A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7AA5F7" w14:textId="77777777" w:rsidR="00860F01" w:rsidRPr="0045421A" w:rsidRDefault="001E05C4" w:rsidP="003C3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16,022,14</w:t>
            </w:r>
            <w:r w:rsidR="00F866C9"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73DEB31" w14:textId="77777777" w:rsidR="00860F01" w:rsidRPr="0045421A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74974F" w14:textId="77777777" w:rsidR="00860F01" w:rsidRPr="0045421A" w:rsidRDefault="00860F01" w:rsidP="003C3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17,428,212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CDD89BE" w14:textId="77777777" w:rsidR="00860F01" w:rsidRPr="0045421A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FA01E9" w14:textId="77777777" w:rsidR="00860F01" w:rsidRPr="0045421A" w:rsidRDefault="009A5D20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1,963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72810D9" w14:textId="77777777" w:rsidR="00860F01" w:rsidRPr="0045421A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1B406E" w14:textId="77777777" w:rsidR="00860F01" w:rsidRPr="0045421A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6,838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B838F81" w14:textId="77777777" w:rsidR="00860F01" w:rsidRPr="0045421A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253603" w14:textId="77777777" w:rsidR="00860F01" w:rsidRPr="0045421A" w:rsidRDefault="009A5D20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16,024,10</w:t>
            </w:r>
            <w:r w:rsidR="00F866C9"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B95C504" w14:textId="77777777" w:rsidR="00860F01" w:rsidRPr="0045421A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B3FF93" w14:textId="77777777" w:rsidR="00860F01" w:rsidRPr="0045421A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17,435,050</w:t>
            </w:r>
          </w:p>
        </w:tc>
      </w:tr>
      <w:tr w:rsidR="00860F01" w:rsidRPr="00537FBF" w14:paraId="62190C06" w14:textId="77777777" w:rsidTr="00B2530C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83BA7" w14:textId="77777777" w:rsidR="00860F01" w:rsidRPr="0045421A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152C4A" w14:textId="77777777" w:rsidR="00860F01" w:rsidRPr="0045421A" w:rsidRDefault="001E05C4" w:rsidP="003C3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16,022,14</w:t>
            </w:r>
            <w:r w:rsidR="00F866C9"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150FCAF" w14:textId="77777777" w:rsidR="00860F01" w:rsidRPr="0045421A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FA8B55" w14:textId="77777777" w:rsidR="00860F01" w:rsidRPr="0045421A" w:rsidRDefault="00860F01" w:rsidP="003C3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17,428,212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8C019D6" w14:textId="77777777" w:rsidR="00860F01" w:rsidRPr="0045421A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AC1E67" w14:textId="77777777" w:rsidR="00860F01" w:rsidRPr="0045421A" w:rsidRDefault="009A5D20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1,963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2173254" w14:textId="77777777" w:rsidR="00860F01" w:rsidRPr="0045421A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F2A358" w14:textId="77777777" w:rsidR="00860F01" w:rsidRPr="0045421A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6,838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D715737" w14:textId="77777777" w:rsidR="00860F01" w:rsidRPr="0045421A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2B9034" w14:textId="77777777" w:rsidR="00860F01" w:rsidRPr="0045421A" w:rsidRDefault="009A5D20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16,024,10</w:t>
            </w:r>
            <w:r w:rsidR="00F866C9"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247EFB6" w14:textId="77777777" w:rsidR="00860F01" w:rsidRPr="0045421A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C3E445" w14:textId="77777777" w:rsidR="00860F01" w:rsidRPr="0045421A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17,435,050</w:t>
            </w:r>
          </w:p>
        </w:tc>
      </w:tr>
      <w:tr w:rsidR="00860F01" w:rsidRPr="00537FBF" w14:paraId="6190D2F6" w14:textId="77777777" w:rsidTr="00B2530C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5EF1DAA" w14:textId="77777777" w:rsidR="00860F01" w:rsidRPr="0045421A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51FAA4" w14:textId="77777777" w:rsidR="00860F01" w:rsidRPr="0045421A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095764" w14:textId="77777777" w:rsidR="00860F01" w:rsidRPr="0045421A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6A943D" w14:textId="77777777" w:rsidR="00860F01" w:rsidRPr="0045421A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C593D8" w14:textId="77777777" w:rsidR="00860F01" w:rsidRPr="0045421A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BC59B57" w14:textId="77777777" w:rsidR="00860F01" w:rsidRPr="0045421A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E5123B" w14:textId="77777777" w:rsidR="00860F01" w:rsidRPr="0045421A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CF908B3" w14:textId="77777777" w:rsidR="00860F01" w:rsidRPr="0045421A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CF7566" w14:textId="77777777" w:rsidR="00860F01" w:rsidRPr="0045421A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9D790A3" w14:textId="77777777" w:rsidR="00860F01" w:rsidRPr="0045421A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D49B1A" w14:textId="77777777" w:rsidR="00860F01" w:rsidRPr="0045421A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04EFEC7" w14:textId="77777777" w:rsidR="00860F01" w:rsidRPr="0045421A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60F01" w:rsidRPr="00C543C3" w14:paraId="6B5175E5" w14:textId="77777777" w:rsidTr="00B2530C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BFA09D4" w14:textId="77777777" w:rsidR="00860F01" w:rsidRPr="0001322D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257B10E" w14:textId="77777777" w:rsidR="00860F01" w:rsidRPr="00C543C3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3031EA" w14:textId="77777777" w:rsidR="00860F01" w:rsidRPr="00C543C3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8F7B0F4" w14:textId="77777777" w:rsidR="00860F01" w:rsidRPr="00C543C3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4C5D67" w14:textId="77777777" w:rsidR="00860F01" w:rsidRPr="00C543C3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9A80D4F" w14:textId="77777777" w:rsidR="00860F01" w:rsidRPr="00C543C3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138830" w14:textId="77777777" w:rsidR="00860F01" w:rsidRPr="00C543C3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B5C4FE9" w14:textId="77777777" w:rsidR="00860F01" w:rsidRPr="00C543C3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727982" w14:textId="77777777" w:rsidR="00860F01" w:rsidRPr="00C543C3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5AC3E3A" w14:textId="77777777" w:rsidR="00860F01" w:rsidRPr="00C543C3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DC1448" w14:textId="77777777" w:rsidR="00860F01" w:rsidRPr="00C543C3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502E67F" w14:textId="77777777" w:rsidR="00860F01" w:rsidRPr="00C543C3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60F01" w:rsidRPr="00C543C3" w14:paraId="776F9454" w14:textId="77777777" w:rsidTr="00B2530C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F24B147" w14:textId="77777777" w:rsidR="00860F01" w:rsidRPr="0001322D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DB1B79A" w14:textId="77777777" w:rsidR="00860F01" w:rsidRPr="00C543C3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DD5B60" w14:textId="77777777" w:rsidR="00860F01" w:rsidRPr="00C543C3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8072FD7" w14:textId="77777777" w:rsidR="00860F01" w:rsidRPr="00C543C3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C32D42" w14:textId="77777777" w:rsidR="00860F01" w:rsidRPr="00C543C3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8AC3B3B" w14:textId="77777777" w:rsidR="00860F01" w:rsidRPr="00C543C3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6922D2" w14:textId="77777777" w:rsidR="00860F01" w:rsidRPr="00C543C3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669AAB4" w14:textId="77777777" w:rsidR="00860F01" w:rsidRPr="00C543C3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C6A21E" w14:textId="77777777" w:rsidR="00860F01" w:rsidRPr="00C543C3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54633DD" w14:textId="77777777" w:rsidR="00860F01" w:rsidRPr="00C543C3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406C64" w14:textId="77777777" w:rsidR="00860F01" w:rsidRPr="00C543C3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F8B20A0" w14:textId="77777777" w:rsidR="00860F01" w:rsidRPr="00C543C3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60F01" w:rsidRPr="00C543C3" w14:paraId="7439756F" w14:textId="77777777" w:rsidTr="00B2530C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E9A6489" w14:textId="77777777" w:rsidR="00860F01" w:rsidRPr="0045421A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454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ประเภทสินค้าและบริการหลัก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40FA5B9" w14:textId="77777777" w:rsidR="00860F01" w:rsidRPr="0045421A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7558EC2" w14:textId="77777777" w:rsidR="00860F01" w:rsidRPr="0045421A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8529F8A" w14:textId="77777777" w:rsidR="00860F01" w:rsidRPr="0045421A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4BF3CBD" w14:textId="77777777" w:rsidR="00860F01" w:rsidRPr="0045421A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789DCB4" w14:textId="77777777" w:rsidR="00860F01" w:rsidRPr="0045421A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EE4A827" w14:textId="77777777" w:rsidR="00860F01" w:rsidRPr="0045421A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513B3F0" w14:textId="77777777" w:rsidR="00860F01" w:rsidRPr="0045421A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FEADAE0" w14:textId="77777777" w:rsidR="00860F01" w:rsidRPr="0045421A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FDB914D" w14:textId="77777777" w:rsidR="00860F01" w:rsidRPr="0045421A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5620D38" w14:textId="77777777" w:rsidR="00860F01" w:rsidRPr="0045421A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DA1D371" w14:textId="77777777" w:rsidR="00860F01" w:rsidRPr="0045421A" w:rsidRDefault="00860F01" w:rsidP="0086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C554A6" w:rsidRPr="00C543C3" w14:paraId="7F28D308" w14:textId="77777777" w:rsidTr="00B2530C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B5B0601" w14:textId="77777777" w:rsidR="00C554A6" w:rsidRPr="0045421A" w:rsidRDefault="00C554A6" w:rsidP="00C5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7" w:hanging="137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สินค้าเทคโนโลยีคอมพิวเตอร์ ระบบสารสนเทศ</w:t>
            </w: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 </w:t>
            </w: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และอุปกรณ์สื่อสารต่างๆ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E0236BE" w14:textId="4C6049B0" w:rsidR="00C554A6" w:rsidRPr="0045421A" w:rsidRDefault="00C554A6" w:rsidP="00C5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15,971,919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5FB03D2" w14:textId="77777777" w:rsidR="00C554A6" w:rsidRPr="0045421A" w:rsidRDefault="00C554A6" w:rsidP="00C5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9CE5F3D" w14:textId="77777777" w:rsidR="00C554A6" w:rsidRPr="0045421A" w:rsidRDefault="00C554A6" w:rsidP="00C5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17,384,280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D2879BC" w14:textId="77777777" w:rsidR="00C554A6" w:rsidRPr="0045421A" w:rsidRDefault="00C554A6" w:rsidP="00C5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4D2DB37" w14:textId="20D06B71" w:rsidR="00C554A6" w:rsidRPr="0045421A" w:rsidRDefault="00C554A6" w:rsidP="00C5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830B67C" w14:textId="77777777" w:rsidR="00C554A6" w:rsidRPr="0045421A" w:rsidRDefault="00C554A6" w:rsidP="00C5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FD55CEE" w14:textId="77777777" w:rsidR="00C554A6" w:rsidRPr="0045421A" w:rsidRDefault="00C554A6" w:rsidP="00C5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75B04E8" w14:textId="77777777" w:rsidR="00C554A6" w:rsidRPr="0045421A" w:rsidRDefault="00C554A6" w:rsidP="00C5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9D80815" w14:textId="300955BF" w:rsidR="00C554A6" w:rsidRPr="0045421A" w:rsidRDefault="00C554A6" w:rsidP="00C5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15,971,919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FBAD243" w14:textId="77777777" w:rsidR="00C554A6" w:rsidRPr="0045421A" w:rsidRDefault="00C554A6" w:rsidP="00C5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D213CDD" w14:textId="77777777" w:rsidR="00C554A6" w:rsidRPr="0045421A" w:rsidRDefault="00C554A6" w:rsidP="00C5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17,384,280</w:t>
            </w:r>
          </w:p>
        </w:tc>
      </w:tr>
      <w:tr w:rsidR="00C554A6" w:rsidRPr="00C543C3" w14:paraId="59B700E7" w14:textId="77777777" w:rsidTr="00B2530C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C34D7B6" w14:textId="77777777" w:rsidR="00C554A6" w:rsidRPr="0045421A" w:rsidRDefault="00C554A6" w:rsidP="00C5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งานบริการ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443A0E" w14:textId="59608940" w:rsidR="00C554A6" w:rsidRPr="0045421A" w:rsidRDefault="00C554A6" w:rsidP="00C5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50,221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E741C3A" w14:textId="77777777" w:rsidR="00C554A6" w:rsidRPr="0045421A" w:rsidRDefault="00C554A6" w:rsidP="00C5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6BC1B4" w14:textId="77777777" w:rsidR="00C554A6" w:rsidRPr="0045421A" w:rsidRDefault="00C554A6" w:rsidP="00C5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43,932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BF2C7B1" w14:textId="77777777" w:rsidR="00C554A6" w:rsidRPr="0045421A" w:rsidRDefault="00C554A6" w:rsidP="00C5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E3BF12" w14:textId="3CD8F3C6" w:rsidR="00C554A6" w:rsidRPr="0045421A" w:rsidRDefault="00C554A6" w:rsidP="00C5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1,963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B25F35A" w14:textId="77777777" w:rsidR="00C554A6" w:rsidRPr="0045421A" w:rsidRDefault="00C554A6" w:rsidP="00C5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F5870E" w14:textId="77777777" w:rsidR="00C554A6" w:rsidRPr="0045421A" w:rsidRDefault="00C554A6" w:rsidP="0045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6,838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B4B093E" w14:textId="77777777" w:rsidR="00C554A6" w:rsidRPr="0045421A" w:rsidRDefault="00C554A6" w:rsidP="00C5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AE4B3D" w14:textId="2B4DD9FC" w:rsidR="00C554A6" w:rsidRPr="0045421A" w:rsidRDefault="00C554A6" w:rsidP="00C5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52,184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1895A72" w14:textId="77777777" w:rsidR="00C554A6" w:rsidRPr="0045421A" w:rsidRDefault="00C554A6" w:rsidP="00C5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5FA7D8" w14:textId="77777777" w:rsidR="00C554A6" w:rsidRPr="0045421A" w:rsidRDefault="00C554A6" w:rsidP="00C5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50,770</w:t>
            </w:r>
          </w:p>
        </w:tc>
      </w:tr>
      <w:tr w:rsidR="00780F2C" w:rsidRPr="00537FBF" w14:paraId="0D8205D2" w14:textId="77777777" w:rsidTr="00B2530C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A8C70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DA7B75" w14:textId="77777777" w:rsidR="00780F2C" w:rsidRPr="0045421A" w:rsidRDefault="00780F2C" w:rsidP="003C3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16,02</w:t>
            </w:r>
            <w:r w:rsidR="00B36BEB"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B36BEB"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14</w:t>
            </w:r>
            <w:r w:rsidR="00F866C9"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9BEF804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3D9A5B" w14:textId="77777777" w:rsidR="00780F2C" w:rsidRPr="0045421A" w:rsidRDefault="00780F2C" w:rsidP="003C3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17,428,212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C5753ED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3B6DCA" w14:textId="77777777" w:rsidR="00780F2C" w:rsidRPr="0045421A" w:rsidRDefault="006F02E6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1,963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BEF84D2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C74D18" w14:textId="77777777" w:rsidR="00780F2C" w:rsidRPr="0045421A" w:rsidRDefault="00780F2C" w:rsidP="0045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6,838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EE585A1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4471B0" w14:textId="77777777" w:rsidR="00780F2C" w:rsidRPr="0045421A" w:rsidRDefault="006F02E6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16,024,10</w:t>
            </w:r>
            <w:r w:rsidR="00F866C9"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ACA650C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935DCC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17,435,050</w:t>
            </w:r>
          </w:p>
        </w:tc>
      </w:tr>
      <w:tr w:rsidR="00780F2C" w:rsidRPr="00537FBF" w14:paraId="76EAE8DF" w14:textId="77777777" w:rsidTr="00B2530C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026114C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7264F1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9748EB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0D53145" w14:textId="77777777" w:rsidR="00780F2C" w:rsidRPr="0045421A" w:rsidRDefault="00780F2C" w:rsidP="0005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CFEBFF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C9D7DDD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F2542A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B9390AB" w14:textId="77777777" w:rsidR="00780F2C" w:rsidRPr="0045421A" w:rsidRDefault="00780F2C" w:rsidP="0045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21DFEB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997F9B0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529B13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A13DBFA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80F2C" w:rsidRPr="00537FBF" w14:paraId="1A266084" w14:textId="77777777" w:rsidTr="00B2530C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CF4B829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349CE31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1780AB7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53FCAF2" w14:textId="77777777" w:rsidR="00780F2C" w:rsidRPr="0045421A" w:rsidRDefault="00780F2C" w:rsidP="0005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B599629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6E265A8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662B1CD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34BE229" w14:textId="77777777" w:rsidR="00780F2C" w:rsidRPr="0045421A" w:rsidRDefault="00780F2C" w:rsidP="0045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1300CD2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B68AA89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962FFDF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5FEC709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6F02E6" w:rsidRPr="00537FBF" w14:paraId="07D7019E" w14:textId="77777777" w:rsidTr="00B2530C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D515CED" w14:textId="77777777" w:rsidR="006F02E6" w:rsidRPr="0045421A" w:rsidRDefault="006F02E6" w:rsidP="006F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566DA0C" w14:textId="77777777" w:rsidR="006F02E6" w:rsidRPr="0045421A" w:rsidRDefault="006F02E6" w:rsidP="006F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16,022,14</w:t>
            </w:r>
            <w:r w:rsidR="00F866C9"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5C7D20F" w14:textId="77777777" w:rsidR="006F02E6" w:rsidRPr="0045421A" w:rsidRDefault="006F02E6" w:rsidP="006F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DD238CE" w14:textId="77777777" w:rsidR="006F02E6" w:rsidRPr="0045421A" w:rsidRDefault="006F02E6" w:rsidP="0045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17,428,212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4DA08E1" w14:textId="77777777" w:rsidR="006F02E6" w:rsidRPr="0045421A" w:rsidRDefault="006F02E6" w:rsidP="006F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B939BF8" w14:textId="77777777" w:rsidR="006F02E6" w:rsidRPr="0045421A" w:rsidRDefault="006F02E6" w:rsidP="006F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1,963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8D3593B" w14:textId="77777777" w:rsidR="006F02E6" w:rsidRPr="0045421A" w:rsidRDefault="006F02E6" w:rsidP="006F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F12E1B4" w14:textId="77777777" w:rsidR="006F02E6" w:rsidRPr="0045421A" w:rsidRDefault="006F02E6" w:rsidP="0045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6,838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269BC37" w14:textId="77777777" w:rsidR="006F02E6" w:rsidRPr="0045421A" w:rsidRDefault="006F02E6" w:rsidP="006F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D664D56" w14:textId="77777777" w:rsidR="006F02E6" w:rsidRPr="0045421A" w:rsidRDefault="006F02E6" w:rsidP="006F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16,024,10</w:t>
            </w:r>
            <w:r w:rsidR="00F866C9"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8B1E7C2" w14:textId="77777777" w:rsidR="006F02E6" w:rsidRPr="0045421A" w:rsidRDefault="006F02E6" w:rsidP="006F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C14DFB5" w14:textId="77777777" w:rsidR="006F02E6" w:rsidRPr="0045421A" w:rsidRDefault="006F02E6" w:rsidP="006F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17,435,050</w:t>
            </w:r>
          </w:p>
        </w:tc>
      </w:tr>
      <w:tr w:rsidR="006F02E6" w:rsidRPr="00537FBF" w14:paraId="5BA11772" w14:textId="77777777" w:rsidTr="00B2530C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E65BC39" w14:textId="77777777" w:rsidR="006F02E6" w:rsidRPr="0045421A" w:rsidRDefault="006F02E6" w:rsidP="006F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F2CEE3" w14:textId="77777777" w:rsidR="006F02E6" w:rsidRPr="0045421A" w:rsidRDefault="006F02E6" w:rsidP="006F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16,022,14</w:t>
            </w:r>
            <w:r w:rsidR="00F866C9"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0F7E828" w14:textId="77777777" w:rsidR="006F02E6" w:rsidRPr="0045421A" w:rsidRDefault="006F02E6" w:rsidP="006F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920C96" w14:textId="77777777" w:rsidR="006F02E6" w:rsidRPr="0045421A" w:rsidRDefault="006F02E6" w:rsidP="0045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17,428,212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AF9D054" w14:textId="77777777" w:rsidR="006F02E6" w:rsidRPr="0045421A" w:rsidRDefault="006F02E6" w:rsidP="006F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B9E755" w14:textId="77777777" w:rsidR="006F02E6" w:rsidRPr="0045421A" w:rsidRDefault="006F02E6" w:rsidP="006F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1,963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2EC5FED" w14:textId="77777777" w:rsidR="006F02E6" w:rsidRPr="0045421A" w:rsidRDefault="006F02E6" w:rsidP="006F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28DBD7" w14:textId="77777777" w:rsidR="006F02E6" w:rsidRPr="0045421A" w:rsidRDefault="006F02E6" w:rsidP="0045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6,838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786B1A7" w14:textId="77777777" w:rsidR="006F02E6" w:rsidRPr="0045421A" w:rsidRDefault="006F02E6" w:rsidP="006F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5A38C0" w14:textId="77777777" w:rsidR="006F02E6" w:rsidRPr="0045421A" w:rsidRDefault="006F02E6" w:rsidP="006F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16,024,10</w:t>
            </w:r>
            <w:r w:rsidR="00F866C9"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13FD292" w14:textId="77777777" w:rsidR="006F02E6" w:rsidRPr="0045421A" w:rsidRDefault="006F02E6" w:rsidP="006F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7E2D6A" w14:textId="77777777" w:rsidR="006F02E6" w:rsidRPr="0045421A" w:rsidRDefault="006F02E6" w:rsidP="006F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17,435,050</w:t>
            </w:r>
          </w:p>
        </w:tc>
      </w:tr>
      <w:tr w:rsidR="00780F2C" w:rsidRPr="00537FBF" w14:paraId="3681CB83" w14:textId="77777777" w:rsidTr="00B2530C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E0D4562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E2B99B0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9B3F405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7A519B1" w14:textId="77777777" w:rsidR="00780F2C" w:rsidRPr="0045421A" w:rsidRDefault="00780F2C" w:rsidP="0045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3D765C9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9687242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6F44E8E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5766BBC" w14:textId="77777777" w:rsidR="00780F2C" w:rsidRPr="0045421A" w:rsidRDefault="00780F2C" w:rsidP="0045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B0FF672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E6E4383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720D91A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2356C1F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80F2C" w:rsidRPr="00537FBF" w14:paraId="02B39E76" w14:textId="77777777" w:rsidTr="00B2530C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6929CC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="006F02E6" w:rsidRPr="0045421A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 (</w:t>
            </w:r>
            <w:r w:rsidR="006F02E6" w:rsidRPr="0045421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ขาดทุน) </w:t>
            </w: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ตามส่วนงาน</w:t>
            </w: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35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59753C58" w14:textId="5251DF1E" w:rsidR="00780F2C" w:rsidRPr="0045421A" w:rsidRDefault="00A27CCB" w:rsidP="0045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360,35</w:t>
            </w:r>
            <w:r w:rsidR="003F603B"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8CF85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5E5DC2BC" w14:textId="77777777" w:rsidR="00780F2C" w:rsidRPr="0045421A" w:rsidRDefault="00780F2C" w:rsidP="0045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370,864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48096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1DC5DB14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A27CCB"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3,306</w:t>
            </w: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246E9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1D173EC6" w14:textId="77777777" w:rsidR="00780F2C" w:rsidRPr="0045421A" w:rsidRDefault="00780F2C" w:rsidP="0045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5,396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FFB83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08F0924E" w14:textId="783D75A8" w:rsidR="00780F2C" w:rsidRPr="0045421A" w:rsidRDefault="00A27CCB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357,05</w:t>
            </w:r>
            <w:r w:rsidR="003F603B"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97947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221E6273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376,260</w:t>
            </w:r>
          </w:p>
        </w:tc>
      </w:tr>
      <w:tr w:rsidR="00780F2C" w:rsidRPr="00C543C3" w14:paraId="488DA12A" w14:textId="77777777" w:rsidTr="00B2530C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FD2CFB0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65CF9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97241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1117D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8B536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CB96C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25826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C83A4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3229D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3BA92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97591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FFF30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80F2C" w:rsidRPr="00C543C3" w14:paraId="083B9286" w14:textId="77777777" w:rsidTr="00B2530C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C6CA218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36AC0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347A8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0ADE7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C67C2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56C72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E2BB4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F6D83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8FB40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BBD17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1D1FB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14D9F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80F2C" w:rsidRPr="00C543C3" w14:paraId="1216116B" w14:textId="77777777" w:rsidTr="00B2530C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070D646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93317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9D658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0B167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2A88A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8942B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90DE3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69641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F1ED1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E24A6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0BD5C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D5015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80F2C" w:rsidRPr="00537FBF" w14:paraId="5639F5D2" w14:textId="77777777" w:rsidTr="00B2530C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73A6FCE6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 xml:space="preserve">สินทรัพย์ส่วนงาน ณ วันที่ </w:t>
            </w:r>
          </w:p>
          <w:p w14:paraId="68410B3F" w14:textId="3732F935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Pr="0045421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5421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Pr="0045421A">
              <w:rPr>
                <w:rFonts w:asciiTheme="majorBidi" w:hAnsiTheme="majorBidi" w:cstheme="majorBidi"/>
                <w:sz w:val="30"/>
                <w:szCs w:val="30"/>
              </w:rPr>
              <w:t xml:space="preserve"> /</w:t>
            </w:r>
            <w:r w:rsidRPr="004542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5421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5421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2596E4B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8,638,567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8F721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35D9C8F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8,938,471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BDF30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EBDE19F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5588C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7A2A6C9" w14:textId="77777777" w:rsidR="00780F2C" w:rsidRPr="0045421A" w:rsidRDefault="00780F2C" w:rsidP="0045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1,681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54223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71FBD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</w:t>
            </w:r>
            <w:r w:rsidR="00946955"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E26EFF"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39</w:t>
            </w:r>
            <w:r w:rsidR="00946955"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E26EFF"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89</w:t>
            </w:r>
            <w:r w:rsidR="00946955"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98C93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2A112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8,940,152</w:t>
            </w:r>
          </w:p>
        </w:tc>
      </w:tr>
      <w:tr w:rsidR="00780F2C" w:rsidRPr="00537FBF" w14:paraId="1D316817" w14:textId="77777777" w:rsidTr="00B2530C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089861AB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8E79192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86D93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2206A96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5A93B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E59DA67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C9470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B7744CF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794EA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389513" w14:textId="1143771A" w:rsidR="00780F2C" w:rsidRPr="0045421A" w:rsidRDefault="0047299A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1,897,861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BB8FF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B4BFDD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2,401,701</w:t>
            </w:r>
          </w:p>
        </w:tc>
      </w:tr>
      <w:tr w:rsidR="00780F2C" w:rsidRPr="00537FBF" w14:paraId="258C8A7A" w14:textId="77777777" w:rsidTr="00B2530C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0B72F5ED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14815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7364E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B1EA9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40872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4C918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362BA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F5E92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C018C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14311A" w14:textId="0AD0C515" w:rsidR="00780F2C" w:rsidRPr="0045421A" w:rsidRDefault="0047299A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10,537,760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C72BC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BA6A4A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11,341,853</w:t>
            </w:r>
          </w:p>
        </w:tc>
      </w:tr>
      <w:tr w:rsidR="00780F2C" w:rsidRPr="00537FBF" w14:paraId="3BA60EBF" w14:textId="77777777" w:rsidTr="00B2530C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1BA92BE3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55478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6517E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116B5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0DF9D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F7D46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5CE35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490B0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F63B6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B912AA9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E9035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E8EE9A4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80F2C" w:rsidRPr="00537FBF" w14:paraId="05E7879C" w14:textId="77777777" w:rsidTr="00B2530C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6C908AE1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หนี้สินส่วนงาน ณ วันที่</w:t>
            </w:r>
          </w:p>
          <w:p w14:paraId="002CBD3F" w14:textId="6D7EDEB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Pr="0045421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5421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Pr="0045421A">
              <w:rPr>
                <w:rFonts w:asciiTheme="majorBidi" w:hAnsiTheme="majorBidi" w:cstheme="majorBidi"/>
                <w:sz w:val="30"/>
                <w:szCs w:val="30"/>
              </w:rPr>
              <w:t xml:space="preserve"> /</w:t>
            </w:r>
            <w:r w:rsidRPr="004542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5421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5421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F64D5C1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6,997,6</w:t>
            </w:r>
            <w:r w:rsidR="00946955"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92BF9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FC8D608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7,875,633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7E44C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D8E06F6" w14:textId="77777777" w:rsidR="00780F2C" w:rsidRPr="0045421A" w:rsidRDefault="00780F2C" w:rsidP="0045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DCC8E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28D3E79" w14:textId="77777777" w:rsidR="00780F2C" w:rsidRPr="0045421A" w:rsidRDefault="00780F2C" w:rsidP="0045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28E76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00AEE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6,997,6</w:t>
            </w:r>
            <w:r w:rsidR="00946955"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FF991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616D9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7,875,633</w:t>
            </w:r>
          </w:p>
        </w:tc>
      </w:tr>
      <w:tr w:rsidR="00780F2C" w:rsidRPr="00537FBF" w14:paraId="1277879D" w14:textId="77777777" w:rsidTr="00B2530C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1E4A1A0E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BD64F46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BEF26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A02398D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6D1A0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D84ED8B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9E89B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E7D4691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914B9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6CD45A" w14:textId="222C6AB1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312,</w:t>
            </w:r>
            <w:r w:rsidR="00F54224"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45</w:t>
            </w:r>
            <w:r w:rsidR="00837AE9"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B3DAF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1A5D3B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253,539</w:t>
            </w:r>
          </w:p>
        </w:tc>
      </w:tr>
      <w:tr w:rsidR="00780F2C" w:rsidRPr="00537FBF" w14:paraId="0BC83B2F" w14:textId="77777777" w:rsidTr="00B2530C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0E9A4A16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8DC5F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B130F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70B87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21527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27493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F0B89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A6268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E0F3E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8B80BC" w14:textId="2394F3F9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7,310,</w:t>
            </w:r>
            <w:r w:rsidR="00F54224"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09</w:t>
            </w:r>
            <w:r w:rsidR="00837AE9"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68384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8022E9" w14:textId="77777777" w:rsidR="00780F2C" w:rsidRPr="0045421A" w:rsidRDefault="00780F2C" w:rsidP="0078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8,129,172</w:t>
            </w:r>
          </w:p>
        </w:tc>
      </w:tr>
    </w:tbl>
    <w:p w14:paraId="1B933B31" w14:textId="77777777" w:rsidR="00B2530C" w:rsidRDefault="00B2530C" w:rsidP="00B2530C">
      <w:pPr>
        <w:spacing w:line="240" w:lineRule="auto"/>
      </w:pPr>
      <w:r>
        <w:br w:type="page"/>
      </w:r>
    </w:p>
    <w:tbl>
      <w:tblPr>
        <w:tblW w:w="14382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4032"/>
        <w:gridCol w:w="1350"/>
        <w:gridCol w:w="270"/>
        <w:gridCol w:w="1530"/>
        <w:gridCol w:w="270"/>
        <w:gridCol w:w="1530"/>
        <w:gridCol w:w="270"/>
        <w:gridCol w:w="1530"/>
        <w:gridCol w:w="270"/>
        <w:gridCol w:w="1530"/>
        <w:gridCol w:w="270"/>
        <w:gridCol w:w="1530"/>
      </w:tblGrid>
      <w:tr w:rsidR="00B2530C" w:rsidRPr="0001322D" w14:paraId="5B1B4C55" w14:textId="77777777" w:rsidTr="00B2530C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A52745B" w14:textId="77777777" w:rsidR="00B2530C" w:rsidRPr="00105217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350" w:type="dxa"/>
            <w:gridSpan w:val="11"/>
            <w:tcBorders>
              <w:top w:val="nil"/>
              <w:left w:val="nil"/>
              <w:right w:val="nil"/>
            </w:tcBorders>
          </w:tcPr>
          <w:p w14:paraId="4846B1AE" w14:textId="77777777" w:rsidR="00B2530C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530C" w:rsidRPr="0001322D" w14:paraId="52DCF42C" w14:textId="77777777" w:rsidTr="00B2530C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14C36D7" w14:textId="77777777" w:rsidR="00B2530C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  <w:p w14:paraId="23E0A768" w14:textId="77777777" w:rsidR="00B2530C" w:rsidRPr="00EA2C50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7C82F753" w14:textId="77777777" w:rsidR="00B2530C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01322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ขายอุปกรณ์คอมพิวเตอร์</w:t>
            </w:r>
          </w:p>
          <w:p w14:paraId="47573459" w14:textId="77777777" w:rsidR="00B2530C" w:rsidRPr="0001322D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อุปกรณ์สื่อสาร และให้บริการ</w:t>
            </w:r>
          </w:p>
        </w:tc>
        <w:tc>
          <w:tcPr>
            <w:tcW w:w="3600" w:type="dxa"/>
            <w:gridSpan w:val="4"/>
            <w:tcBorders>
              <w:top w:val="nil"/>
              <w:left w:val="nil"/>
              <w:right w:val="nil"/>
            </w:tcBorders>
          </w:tcPr>
          <w:p w14:paraId="77800448" w14:textId="77777777" w:rsidR="00B2530C" w:rsidRPr="0001322D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1322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การให้บริการและ</w:t>
            </w:r>
            <w:r w:rsidRPr="0001322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br/>
              <w:t>อบรมเกี่ยวกับคอมพิวเตอร์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5314914" w14:textId="77777777" w:rsidR="00B2530C" w:rsidRPr="0001322D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14:paraId="4ECD2EC0" w14:textId="77777777" w:rsidR="00B2530C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14:paraId="30875537" w14:textId="77777777" w:rsidR="00B2530C" w:rsidRPr="0001322D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1322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613B5A" w:rsidRPr="0001322D" w14:paraId="089A92FD" w14:textId="77777777" w:rsidTr="00B2530C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</w:tcBorders>
            <w:noWrap/>
            <w:vAlign w:val="bottom"/>
          </w:tcPr>
          <w:p w14:paraId="019029FC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45421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Pr="0045421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  <w:tcBorders>
              <w:top w:val="nil"/>
            </w:tcBorders>
          </w:tcPr>
          <w:p w14:paraId="12A74E8A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</w:tcBorders>
          </w:tcPr>
          <w:p w14:paraId="377CBB22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723D2C4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14:paraId="44598F68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3ADF5954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</w:tcBorders>
          </w:tcPr>
          <w:p w14:paraId="2572CF79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08E1446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14:paraId="25AC8791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66D979C0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</w:tcBorders>
          </w:tcPr>
          <w:p w14:paraId="40209DCE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3E52C69F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</w:tr>
      <w:tr w:rsidR="00613B5A" w:rsidRPr="0001322D" w14:paraId="47688E4A" w14:textId="77777777" w:rsidTr="00B2530C">
        <w:trPr>
          <w:trHeight w:val="362"/>
          <w:tblHeader/>
        </w:trPr>
        <w:tc>
          <w:tcPr>
            <w:tcW w:w="4032" w:type="dxa"/>
            <w:tcBorders>
              <w:left w:val="nil"/>
            </w:tcBorders>
          </w:tcPr>
          <w:p w14:paraId="2D05A37E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350" w:type="dxa"/>
            <w:gridSpan w:val="11"/>
            <w:shd w:val="clear" w:color="auto" w:fill="auto"/>
          </w:tcPr>
          <w:p w14:paraId="4C5DD95C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5421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5421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13B5A" w:rsidRPr="00C543C3" w14:paraId="5DD5DB57" w14:textId="77777777" w:rsidTr="00B2530C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78DFE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57F0C56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6090885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398C8E3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75F5587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F60E433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31F4F4C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331D71F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A16A92B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2648621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57A599D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1CC834C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613B5A" w:rsidRPr="00C543C3" w14:paraId="285601CE" w14:textId="77777777" w:rsidTr="00B2530C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04C858C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2AC501C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78A0C93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6114B67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0868CC1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4D295E3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DCD1423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F8A410E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5EE94B8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CCC407F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2D2FFF6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3B24035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613B5A" w:rsidRPr="00C543C3" w14:paraId="3D1457D2" w14:textId="77777777" w:rsidTr="00B2530C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68FF96E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60B046" w14:textId="2C31678E" w:rsidR="00613B5A" w:rsidRPr="0045421A" w:rsidRDefault="00406585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8,679,25</w:t>
            </w:r>
            <w:r w:rsidR="003B054B"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45759EE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21B38A" w14:textId="77777777" w:rsidR="00613B5A" w:rsidRPr="0045421A" w:rsidRDefault="00613B5A" w:rsidP="0060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7,873,098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5F171D2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A88A70" w14:textId="77777777" w:rsidR="00613B5A" w:rsidRPr="0045421A" w:rsidRDefault="00406585" w:rsidP="0045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ED3BBFC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DF8F75" w14:textId="77777777" w:rsidR="00613B5A" w:rsidRPr="0045421A" w:rsidRDefault="00613B5A" w:rsidP="0045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A8F5E56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22D31F" w14:textId="45FC29D2" w:rsidR="00613B5A" w:rsidRPr="0045421A" w:rsidRDefault="00406585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8,679,25</w:t>
            </w:r>
            <w:r w:rsidR="003B054B"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80A29D9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F43EA7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7,873,098</w:t>
            </w:r>
          </w:p>
        </w:tc>
      </w:tr>
      <w:tr w:rsidR="00613B5A" w:rsidRPr="00C543C3" w14:paraId="532EFF36" w14:textId="77777777" w:rsidTr="00B2530C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9F43F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9BF05F" w14:textId="0B5F3D4C" w:rsidR="00613B5A" w:rsidRPr="0045421A" w:rsidRDefault="00406585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8,679,25</w:t>
            </w:r>
            <w:r w:rsidR="003B054B"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6616467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556881" w14:textId="77777777" w:rsidR="00613B5A" w:rsidRPr="0045421A" w:rsidRDefault="00613B5A" w:rsidP="0060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7,873,098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49719B2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C18CAB" w14:textId="77777777" w:rsidR="00613B5A" w:rsidRPr="0045421A" w:rsidRDefault="00406585" w:rsidP="0045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33E4F24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6EFBCF" w14:textId="77777777" w:rsidR="00613B5A" w:rsidRPr="0045421A" w:rsidRDefault="00613B5A" w:rsidP="0045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4BF04F8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2E96F5" w14:textId="431738F8" w:rsidR="00613B5A" w:rsidRPr="0045421A" w:rsidRDefault="00406585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8,679,25</w:t>
            </w:r>
            <w:r w:rsidR="003B054B"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961E7F5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0C6944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7,873,098</w:t>
            </w:r>
          </w:p>
        </w:tc>
      </w:tr>
      <w:tr w:rsidR="00613B5A" w:rsidRPr="00C543C3" w14:paraId="6E8E98D5" w14:textId="77777777" w:rsidTr="00B2530C">
        <w:trPr>
          <w:trHeight w:val="368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D01AC95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14:paraId="5446B488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88AE88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14:paraId="119C6B2E" w14:textId="77777777" w:rsidR="00613B5A" w:rsidRPr="0045421A" w:rsidRDefault="00613B5A" w:rsidP="0060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C87A09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14:paraId="7DFE7931" w14:textId="77777777" w:rsidR="00613B5A" w:rsidRPr="0045421A" w:rsidRDefault="00613B5A" w:rsidP="0045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7C4969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14:paraId="0918F752" w14:textId="77777777" w:rsidR="00613B5A" w:rsidRPr="0045421A" w:rsidRDefault="00613B5A" w:rsidP="0045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D4C4C8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14:paraId="068DE4C8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8E8202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14:paraId="521E46CA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613B5A" w:rsidRPr="00C543C3" w14:paraId="7C1546EF" w14:textId="77777777" w:rsidTr="00B2530C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F8A2155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454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12DA0C2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E7CF516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AD33930" w14:textId="77777777" w:rsidR="00613B5A" w:rsidRPr="0045421A" w:rsidRDefault="00613B5A" w:rsidP="0060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445CB5E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497A254" w14:textId="77777777" w:rsidR="00613B5A" w:rsidRPr="0045421A" w:rsidRDefault="00613B5A" w:rsidP="0045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83B2770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064D2FF" w14:textId="77777777" w:rsidR="00613B5A" w:rsidRPr="0045421A" w:rsidRDefault="00613B5A" w:rsidP="0045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6FF5C45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D83C8E4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3BE9631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1949497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613B5A" w:rsidRPr="00C543C3" w14:paraId="6A7862B4" w14:textId="77777777" w:rsidTr="00B2530C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74F361C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7" w:hanging="145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สินค้าเทคโนโลยีคอมพิวเตอร์ ระบบสารสนเทศ</w:t>
            </w: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 </w:t>
            </w: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และอุปกรณ์สื่อสารต่างๆ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4DBB09C" w14:textId="77777777" w:rsidR="00613B5A" w:rsidRPr="0045421A" w:rsidRDefault="00406585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8,656,541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B12FB61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242A69C" w14:textId="77777777" w:rsidR="00613B5A" w:rsidRPr="0045421A" w:rsidRDefault="00613B5A" w:rsidP="0060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7,849,208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1FE7781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A3B589E" w14:textId="77777777" w:rsidR="00613B5A" w:rsidRPr="0045421A" w:rsidRDefault="00406585" w:rsidP="0045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1C38D8D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61A2022" w14:textId="77777777" w:rsidR="00613B5A" w:rsidRPr="0045421A" w:rsidRDefault="00613B5A" w:rsidP="0045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34F7DE3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B9D3685" w14:textId="77777777" w:rsidR="00613B5A" w:rsidRPr="0045421A" w:rsidRDefault="00406585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8,656,541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94169FB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D8B779B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7,849,208</w:t>
            </w:r>
          </w:p>
        </w:tc>
      </w:tr>
      <w:tr w:rsidR="00613B5A" w:rsidRPr="00C543C3" w14:paraId="563C07B4" w14:textId="77777777" w:rsidTr="00B2530C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76F74B9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งานบริการ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DDB52B" w14:textId="03E79FE9" w:rsidR="00613B5A" w:rsidRPr="0045421A" w:rsidRDefault="00406585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22,71</w:t>
            </w:r>
            <w:r w:rsidR="003B054B"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97C3C44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20CA1B" w14:textId="77777777" w:rsidR="00613B5A" w:rsidRPr="0045421A" w:rsidRDefault="00613B5A" w:rsidP="0060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23,890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AF639A4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0DF52A" w14:textId="77777777" w:rsidR="00613B5A" w:rsidRPr="0045421A" w:rsidRDefault="00406585" w:rsidP="0045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98302A7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09BBEC" w14:textId="77777777" w:rsidR="00613B5A" w:rsidRPr="0045421A" w:rsidRDefault="00613B5A" w:rsidP="0045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A7B4539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1B522E" w14:textId="20AFC0F3" w:rsidR="00613B5A" w:rsidRPr="0045421A" w:rsidRDefault="00406585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22,71</w:t>
            </w:r>
            <w:r w:rsidR="003B054B"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12C8A92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CCF767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23,890</w:t>
            </w:r>
          </w:p>
        </w:tc>
      </w:tr>
      <w:tr w:rsidR="00613B5A" w:rsidRPr="00C543C3" w14:paraId="76485C13" w14:textId="77777777" w:rsidTr="00B2530C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063B3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FDA5AB" w14:textId="41441A96" w:rsidR="00613B5A" w:rsidRPr="0045421A" w:rsidRDefault="00406585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8,679,25</w:t>
            </w:r>
            <w:r w:rsidR="003B054B"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AC94A38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31098E" w14:textId="77777777" w:rsidR="00613B5A" w:rsidRPr="0045421A" w:rsidRDefault="00613B5A" w:rsidP="0060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7,873,098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F4863CD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2999CC" w14:textId="77777777" w:rsidR="00613B5A" w:rsidRPr="0045421A" w:rsidRDefault="00406585" w:rsidP="0045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1FDF75C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074C81" w14:textId="77777777" w:rsidR="00613B5A" w:rsidRPr="0045421A" w:rsidRDefault="00613B5A" w:rsidP="0045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E0EC0A9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01FE64" w14:textId="74BBDC5D" w:rsidR="00613B5A" w:rsidRPr="0045421A" w:rsidRDefault="00406585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8,679,25</w:t>
            </w:r>
            <w:r w:rsidR="003B054B"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2892ADB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3DD606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7,873,098</w:t>
            </w:r>
          </w:p>
        </w:tc>
      </w:tr>
      <w:tr w:rsidR="00613B5A" w:rsidRPr="00C543C3" w14:paraId="29ED5D2A" w14:textId="77777777" w:rsidTr="00B2530C">
        <w:trPr>
          <w:trHeight w:val="413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1013213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14:paraId="35EAE655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932625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14:paraId="1B2B1610" w14:textId="77777777" w:rsidR="00613B5A" w:rsidRPr="0045421A" w:rsidRDefault="00613B5A" w:rsidP="0060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FA1543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14:paraId="3B0EA70C" w14:textId="77777777" w:rsidR="00613B5A" w:rsidRPr="0045421A" w:rsidRDefault="00613B5A" w:rsidP="0045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2B4CEE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14:paraId="64330A92" w14:textId="77777777" w:rsidR="00613B5A" w:rsidRPr="0045421A" w:rsidRDefault="00613B5A" w:rsidP="0045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296127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14:paraId="6F80CE09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6D2A4D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14:paraId="65FCAFB3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613B5A" w:rsidRPr="00C543C3" w14:paraId="6D4BD865" w14:textId="77777777" w:rsidTr="00B2530C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21BE6C2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370536D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73D6A38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A20B638" w14:textId="77777777" w:rsidR="00613B5A" w:rsidRPr="0045421A" w:rsidRDefault="00613B5A" w:rsidP="0060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3FB4DF2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AEA2152" w14:textId="77777777" w:rsidR="00613B5A" w:rsidRPr="0045421A" w:rsidRDefault="00613B5A" w:rsidP="0045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30D098D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63439FE" w14:textId="77777777" w:rsidR="00613B5A" w:rsidRPr="0045421A" w:rsidRDefault="00613B5A" w:rsidP="0045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CA1A1F5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FCF284B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9499B7E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7DEE6DF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406585" w:rsidRPr="00C543C3" w14:paraId="4DF39564" w14:textId="77777777" w:rsidTr="00B2530C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1B97D4D" w14:textId="77777777" w:rsidR="00406585" w:rsidRPr="0045421A" w:rsidRDefault="00406585" w:rsidP="0040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408A7F3" w14:textId="6C13ED08" w:rsidR="00406585" w:rsidRPr="0045421A" w:rsidRDefault="00406585" w:rsidP="0040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8,679,25</w:t>
            </w:r>
            <w:r w:rsidR="003A2035"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B1FD8DD" w14:textId="77777777" w:rsidR="00406585" w:rsidRPr="0045421A" w:rsidRDefault="00406585" w:rsidP="0040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FCF69FA" w14:textId="77777777" w:rsidR="00406585" w:rsidRPr="0045421A" w:rsidRDefault="00406585" w:rsidP="0060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7,873,098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32197E7" w14:textId="77777777" w:rsidR="00406585" w:rsidRPr="0045421A" w:rsidRDefault="00406585" w:rsidP="0040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ACD4AF7" w14:textId="77777777" w:rsidR="00406585" w:rsidRPr="0045421A" w:rsidRDefault="00406585" w:rsidP="0045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0C1BB99" w14:textId="77777777" w:rsidR="00406585" w:rsidRPr="0045421A" w:rsidRDefault="00406585" w:rsidP="0040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346BC90" w14:textId="77777777" w:rsidR="00406585" w:rsidRPr="0045421A" w:rsidRDefault="00406585" w:rsidP="0045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BBCD44E" w14:textId="77777777" w:rsidR="00406585" w:rsidRPr="0045421A" w:rsidRDefault="00406585" w:rsidP="0040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6296EB5" w14:textId="306B0F5C" w:rsidR="00406585" w:rsidRPr="0045421A" w:rsidRDefault="00406585" w:rsidP="0040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8,679,25</w:t>
            </w:r>
            <w:r w:rsidR="003A2035"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E88DC55" w14:textId="77777777" w:rsidR="00406585" w:rsidRPr="0045421A" w:rsidRDefault="00406585" w:rsidP="0040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379AD20" w14:textId="77777777" w:rsidR="00406585" w:rsidRPr="0045421A" w:rsidRDefault="00406585" w:rsidP="0040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7,873,098</w:t>
            </w:r>
          </w:p>
        </w:tc>
      </w:tr>
      <w:tr w:rsidR="00406585" w:rsidRPr="00C543C3" w14:paraId="69E9AF60" w14:textId="77777777" w:rsidTr="00B2530C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4B70555" w14:textId="77777777" w:rsidR="00406585" w:rsidRPr="0045421A" w:rsidRDefault="00406585" w:rsidP="0040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5445DA" w14:textId="6E080FC0" w:rsidR="00406585" w:rsidRPr="0045421A" w:rsidRDefault="00406585" w:rsidP="0040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8,679,25</w:t>
            </w:r>
            <w:r w:rsidR="003A2035"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80889F8" w14:textId="77777777" w:rsidR="00406585" w:rsidRPr="0045421A" w:rsidRDefault="00406585" w:rsidP="0040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A1DDC3" w14:textId="77777777" w:rsidR="00406585" w:rsidRPr="0045421A" w:rsidRDefault="00406585" w:rsidP="0060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7,873,098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EC5668C" w14:textId="77777777" w:rsidR="00406585" w:rsidRPr="0045421A" w:rsidRDefault="00406585" w:rsidP="0040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FBC121" w14:textId="77777777" w:rsidR="00406585" w:rsidRPr="0045421A" w:rsidRDefault="00406585" w:rsidP="0045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62CF8A3" w14:textId="77777777" w:rsidR="00406585" w:rsidRPr="0045421A" w:rsidRDefault="00406585" w:rsidP="0040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4B6366" w14:textId="77777777" w:rsidR="00406585" w:rsidRPr="0045421A" w:rsidRDefault="00406585" w:rsidP="0045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5312641" w14:textId="77777777" w:rsidR="00406585" w:rsidRPr="0045421A" w:rsidRDefault="00406585" w:rsidP="0040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958285" w14:textId="22FEA938" w:rsidR="00406585" w:rsidRPr="0045421A" w:rsidRDefault="00406585" w:rsidP="0040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8,679,25</w:t>
            </w:r>
            <w:r w:rsidR="003A2035"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7BD32B5" w14:textId="77777777" w:rsidR="00406585" w:rsidRPr="0045421A" w:rsidRDefault="00406585" w:rsidP="0040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4F367A" w14:textId="77777777" w:rsidR="00406585" w:rsidRPr="0045421A" w:rsidRDefault="00406585" w:rsidP="0040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7,873,098</w:t>
            </w:r>
          </w:p>
        </w:tc>
      </w:tr>
    </w:tbl>
    <w:p w14:paraId="44F9D389" w14:textId="77777777" w:rsidR="00B2530C" w:rsidRDefault="00B2530C" w:rsidP="00B2530C">
      <w:pPr>
        <w:spacing w:line="240" w:lineRule="auto"/>
        <w:rPr>
          <w:sz w:val="2"/>
          <w:szCs w:val="2"/>
        </w:rPr>
      </w:pPr>
    </w:p>
    <w:p w14:paraId="3F350A8F" w14:textId="77777777" w:rsidR="00B2530C" w:rsidRDefault="00B2530C" w:rsidP="00B2530C">
      <w:pPr>
        <w:spacing w:line="240" w:lineRule="auto"/>
        <w:rPr>
          <w:sz w:val="2"/>
          <w:szCs w:val="2"/>
        </w:rPr>
      </w:pPr>
    </w:p>
    <w:p w14:paraId="70E2D6FB" w14:textId="77777777" w:rsidR="00B2530C" w:rsidRDefault="00B2530C" w:rsidP="00B2530C">
      <w:pPr>
        <w:spacing w:line="240" w:lineRule="auto"/>
        <w:rPr>
          <w:sz w:val="2"/>
          <w:szCs w:val="2"/>
        </w:rPr>
      </w:pPr>
    </w:p>
    <w:p w14:paraId="495E3C84" w14:textId="77777777" w:rsidR="00B2530C" w:rsidRDefault="00B2530C" w:rsidP="00B2530C">
      <w:pPr>
        <w:spacing w:line="240" w:lineRule="auto"/>
        <w:rPr>
          <w:sz w:val="2"/>
          <w:szCs w:val="2"/>
        </w:rPr>
      </w:pPr>
    </w:p>
    <w:p w14:paraId="3F446BFF" w14:textId="77777777" w:rsidR="00B2530C" w:rsidRDefault="00B2530C" w:rsidP="00B2530C">
      <w:pPr>
        <w:spacing w:line="240" w:lineRule="auto"/>
        <w:rPr>
          <w:sz w:val="2"/>
          <w:szCs w:val="2"/>
        </w:rPr>
      </w:pPr>
    </w:p>
    <w:p w14:paraId="3EEFD986" w14:textId="77777777" w:rsidR="00B2530C" w:rsidRDefault="00B2530C" w:rsidP="00B2530C">
      <w:pPr>
        <w:spacing w:line="240" w:lineRule="auto"/>
        <w:rPr>
          <w:sz w:val="2"/>
          <w:szCs w:val="2"/>
        </w:rPr>
      </w:pPr>
    </w:p>
    <w:p w14:paraId="1278B2E3" w14:textId="77777777" w:rsidR="00B2530C" w:rsidRDefault="00B2530C" w:rsidP="00B2530C">
      <w:pPr>
        <w:spacing w:line="240" w:lineRule="auto"/>
        <w:rPr>
          <w:sz w:val="2"/>
          <w:szCs w:val="2"/>
        </w:rPr>
      </w:pPr>
    </w:p>
    <w:p w14:paraId="3B7373B3" w14:textId="77777777" w:rsidR="00B2530C" w:rsidRDefault="00B2530C" w:rsidP="00B2530C">
      <w:pPr>
        <w:spacing w:line="240" w:lineRule="auto"/>
        <w:rPr>
          <w:sz w:val="2"/>
          <w:szCs w:val="2"/>
        </w:rPr>
      </w:pPr>
    </w:p>
    <w:tbl>
      <w:tblPr>
        <w:tblW w:w="14382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4032"/>
        <w:gridCol w:w="1350"/>
        <w:gridCol w:w="270"/>
        <w:gridCol w:w="1530"/>
        <w:gridCol w:w="270"/>
        <w:gridCol w:w="1530"/>
        <w:gridCol w:w="270"/>
        <w:gridCol w:w="1530"/>
        <w:gridCol w:w="270"/>
        <w:gridCol w:w="1530"/>
        <w:gridCol w:w="270"/>
        <w:gridCol w:w="1530"/>
      </w:tblGrid>
      <w:tr w:rsidR="00B2530C" w:rsidRPr="0001322D" w14:paraId="373BAD5D" w14:textId="77777777" w:rsidTr="00B2530C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72A6D92" w14:textId="77777777" w:rsidR="00B2530C" w:rsidRPr="005E01F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350" w:type="dxa"/>
            <w:gridSpan w:val="11"/>
            <w:tcBorders>
              <w:top w:val="nil"/>
              <w:left w:val="nil"/>
              <w:right w:val="nil"/>
            </w:tcBorders>
          </w:tcPr>
          <w:p w14:paraId="11BA6830" w14:textId="77777777" w:rsidR="00B2530C" w:rsidRPr="005E01F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E01F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530C" w:rsidRPr="0001322D" w14:paraId="22B46D7E" w14:textId="77777777" w:rsidTr="00B2530C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7769DE8" w14:textId="77777777" w:rsidR="00B2530C" w:rsidRPr="005E01F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  <w:p w14:paraId="6C948DF1" w14:textId="77777777" w:rsidR="00B2530C" w:rsidRPr="005E01F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1A164D64" w14:textId="77777777" w:rsidR="00B2530C" w:rsidRPr="005E01F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5E01F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ขายอุปกรณ์คอมพิวเตอร์</w:t>
            </w:r>
          </w:p>
          <w:p w14:paraId="64A3AC19" w14:textId="77777777" w:rsidR="00B2530C" w:rsidRPr="005E01F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E01F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อุปกรณ์สื่อสาร และให้บริการ</w:t>
            </w:r>
          </w:p>
        </w:tc>
        <w:tc>
          <w:tcPr>
            <w:tcW w:w="3600" w:type="dxa"/>
            <w:gridSpan w:val="4"/>
            <w:tcBorders>
              <w:top w:val="nil"/>
              <w:left w:val="nil"/>
              <w:right w:val="nil"/>
            </w:tcBorders>
          </w:tcPr>
          <w:p w14:paraId="760E32D1" w14:textId="77777777" w:rsidR="00B2530C" w:rsidRPr="005E01F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E01F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การให้บริการและ</w:t>
            </w:r>
            <w:r w:rsidRPr="005E01F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br/>
              <w:t>อบรมเกี่ยวกับคอมพิวเตอร์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C05FCF" w14:textId="77777777" w:rsidR="00B2530C" w:rsidRPr="005E01F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14:paraId="042840A0" w14:textId="77777777" w:rsidR="00B2530C" w:rsidRPr="005E01F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14:paraId="1743E4FD" w14:textId="77777777" w:rsidR="00B2530C" w:rsidRPr="005E01FA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E01F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5E01F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613B5A" w:rsidRPr="0001322D" w14:paraId="28A60919" w14:textId="77777777" w:rsidTr="00B2530C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</w:tcBorders>
            <w:noWrap/>
            <w:vAlign w:val="bottom"/>
          </w:tcPr>
          <w:p w14:paraId="7ED93B5C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45421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Pr="0045421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  <w:tcBorders>
              <w:top w:val="nil"/>
            </w:tcBorders>
          </w:tcPr>
          <w:p w14:paraId="6EC7284A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</w:tcBorders>
          </w:tcPr>
          <w:p w14:paraId="69618010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C7AD647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14:paraId="6F7B5448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695D3CF9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</w:tcBorders>
          </w:tcPr>
          <w:p w14:paraId="38F90F2C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5C7E858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14:paraId="21295E40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B116E67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</w:tcBorders>
          </w:tcPr>
          <w:p w14:paraId="76C54540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8FE8E4E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</w:tr>
      <w:tr w:rsidR="00613B5A" w:rsidRPr="0001322D" w14:paraId="13D58608" w14:textId="77777777" w:rsidTr="00B2530C">
        <w:trPr>
          <w:trHeight w:val="344"/>
          <w:tblHeader/>
        </w:trPr>
        <w:tc>
          <w:tcPr>
            <w:tcW w:w="4032" w:type="dxa"/>
            <w:tcBorders>
              <w:left w:val="nil"/>
            </w:tcBorders>
          </w:tcPr>
          <w:p w14:paraId="04B7D7DB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350" w:type="dxa"/>
            <w:gridSpan w:val="11"/>
            <w:shd w:val="clear" w:color="auto" w:fill="auto"/>
          </w:tcPr>
          <w:p w14:paraId="1BE0A2E2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5421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5421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13B5A" w:rsidRPr="00C543C3" w14:paraId="49082BC4" w14:textId="77777777" w:rsidTr="00B2530C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390CA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F564B7B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C9A8D12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022B348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E44BB24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DCC3E8D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F888569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372CCFD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62EB018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8266CAD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523E829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D8E5964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613B5A" w:rsidRPr="00C543C3" w14:paraId="7D82808E" w14:textId="77777777" w:rsidTr="00B2530C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983E142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3657FC3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7E32D10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14494C1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F0B9710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AAF30AD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DEB6465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A7740CC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BFD9E3D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BAC529E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CEA43AD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2331A3E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613B5A" w:rsidRPr="00C543C3" w14:paraId="186ACDA2" w14:textId="77777777" w:rsidTr="00B2530C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28AC519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B7FDB6" w14:textId="272F0407" w:rsidR="00613B5A" w:rsidRPr="0045421A" w:rsidRDefault="00447D47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16,004,60</w:t>
            </w:r>
            <w:r w:rsidR="00B712F3"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D8D20B5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2CA7AF" w14:textId="77777777" w:rsidR="00613B5A" w:rsidRPr="0045421A" w:rsidRDefault="00613B5A" w:rsidP="0060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17,425,420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E299593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5C20A9" w14:textId="77777777" w:rsidR="00613B5A" w:rsidRPr="0045421A" w:rsidRDefault="00447D47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55DE1C5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AAE508" w14:textId="77777777" w:rsidR="00613B5A" w:rsidRPr="0045421A" w:rsidRDefault="00613B5A" w:rsidP="0045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0215307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7AF568" w14:textId="3C197A77" w:rsidR="00613B5A" w:rsidRPr="0045421A" w:rsidRDefault="005F70D6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16,004,60</w:t>
            </w:r>
            <w:r w:rsidR="00B712F3"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D2563A8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6D0BCE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17,425,420</w:t>
            </w:r>
          </w:p>
        </w:tc>
      </w:tr>
      <w:tr w:rsidR="00613B5A" w:rsidRPr="00C543C3" w14:paraId="34C81AEA" w14:textId="77777777" w:rsidTr="00B2530C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F73A0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E3AEAB" w14:textId="72391527" w:rsidR="00613B5A" w:rsidRPr="0045421A" w:rsidRDefault="00447D47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16,004,60</w:t>
            </w:r>
            <w:r w:rsidR="00B712F3"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5B0C563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915D21" w14:textId="77777777" w:rsidR="00613B5A" w:rsidRPr="0045421A" w:rsidRDefault="00613B5A" w:rsidP="0060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17,425,420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8AE7FB2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65BF28" w14:textId="77777777" w:rsidR="00613B5A" w:rsidRPr="0045421A" w:rsidRDefault="00447D47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F634629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876A90" w14:textId="77777777" w:rsidR="00613B5A" w:rsidRPr="0045421A" w:rsidRDefault="00613B5A" w:rsidP="0045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C0FDDB7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B9B9A8" w14:textId="077B8A23" w:rsidR="00613B5A" w:rsidRPr="0045421A" w:rsidRDefault="005F70D6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16,004,60</w:t>
            </w:r>
            <w:r w:rsidR="00B712F3"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B142563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EB527B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17,425,420</w:t>
            </w:r>
          </w:p>
        </w:tc>
      </w:tr>
      <w:tr w:rsidR="00613B5A" w:rsidRPr="00C543C3" w14:paraId="659405D9" w14:textId="77777777" w:rsidTr="00B2530C">
        <w:trPr>
          <w:trHeight w:val="377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BBD61DD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B6059D7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635F01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140714B" w14:textId="77777777" w:rsidR="00613B5A" w:rsidRPr="0045421A" w:rsidRDefault="00613B5A" w:rsidP="0060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473278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66818D6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8D8B29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B2046F7" w14:textId="77777777" w:rsidR="00613B5A" w:rsidRPr="0045421A" w:rsidRDefault="00613B5A" w:rsidP="0045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4F2581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75ECA67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87A868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1549990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613B5A" w:rsidRPr="00C543C3" w14:paraId="1CA97A53" w14:textId="77777777" w:rsidTr="00B2530C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AB13C2E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454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C5EB58E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8680ABC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A70BBC5" w14:textId="77777777" w:rsidR="00613B5A" w:rsidRPr="0045421A" w:rsidRDefault="00613B5A" w:rsidP="0060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1E03681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197C6B5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6AEF169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07012F3" w14:textId="77777777" w:rsidR="00613B5A" w:rsidRPr="0045421A" w:rsidRDefault="00613B5A" w:rsidP="0045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693CAE5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EDB8C22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79BBF22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D003977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613B5A" w:rsidRPr="00C543C3" w14:paraId="51BD528E" w14:textId="77777777" w:rsidTr="00B2530C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CC691CD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7" w:hanging="150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สินค้าเทคโนโลยีคอมพิวเตอร์ ระบบสารสนเทศ</w:t>
            </w: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 </w:t>
            </w: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และอุปกรณ์สื่อสารต่างๆ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8D44288" w14:textId="77777777" w:rsidR="00613B5A" w:rsidRPr="0045421A" w:rsidRDefault="00D50B26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15,954,386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2094C2C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9BC1BFD" w14:textId="77777777" w:rsidR="00613B5A" w:rsidRPr="0045421A" w:rsidRDefault="00613B5A" w:rsidP="0060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17,381,489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08A70E1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A195BE1" w14:textId="77777777" w:rsidR="00613B5A" w:rsidRPr="0045421A" w:rsidRDefault="00D50B26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9E68F0A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D0A7DB4" w14:textId="77777777" w:rsidR="00613B5A" w:rsidRPr="0045421A" w:rsidRDefault="00613B5A" w:rsidP="0045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6851AAA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B5CAF0C" w14:textId="77777777" w:rsidR="00613B5A" w:rsidRPr="0045421A" w:rsidRDefault="00D50B26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15,954,386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DB4172F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0EA25EA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17,381,489</w:t>
            </w:r>
          </w:p>
        </w:tc>
      </w:tr>
      <w:tr w:rsidR="00613B5A" w:rsidRPr="00C543C3" w14:paraId="2F173A78" w14:textId="77777777" w:rsidTr="00B2530C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714F58A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งานบริการ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1C94D0" w14:textId="27B3B2F6" w:rsidR="00613B5A" w:rsidRPr="0045421A" w:rsidRDefault="00D50B26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50,22</w:t>
            </w:r>
            <w:r w:rsidR="00B712F3"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585B5B3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98481B" w14:textId="77777777" w:rsidR="00613B5A" w:rsidRPr="0045421A" w:rsidRDefault="00613B5A" w:rsidP="0060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43,931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E12F081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A13D4A" w14:textId="77777777" w:rsidR="00613B5A" w:rsidRPr="0045421A" w:rsidRDefault="00D50B26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FB8EABE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1250F8" w14:textId="77777777" w:rsidR="00613B5A" w:rsidRPr="0045421A" w:rsidRDefault="00613B5A" w:rsidP="0045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DB8FAAE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75D514" w14:textId="70373630" w:rsidR="00613B5A" w:rsidRPr="0045421A" w:rsidRDefault="00D50B26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50,22</w:t>
            </w:r>
            <w:r w:rsidR="00B712F3"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F7C415F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E4C2F0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43,931</w:t>
            </w:r>
          </w:p>
        </w:tc>
      </w:tr>
      <w:tr w:rsidR="00613B5A" w:rsidRPr="00C543C3" w14:paraId="22C4F4D9" w14:textId="77777777" w:rsidTr="00B2530C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AD9CC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F23688" w14:textId="019E2221" w:rsidR="00613B5A" w:rsidRPr="0045421A" w:rsidRDefault="00D50B26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16,004,60</w:t>
            </w:r>
            <w:r w:rsidR="00B712F3"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622EDED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0E73F1" w14:textId="77777777" w:rsidR="00613B5A" w:rsidRPr="0045421A" w:rsidRDefault="00613B5A" w:rsidP="0060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17,425,420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682AC08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0E93AF" w14:textId="77777777" w:rsidR="00613B5A" w:rsidRPr="0045421A" w:rsidRDefault="00D50B26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044862D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DC51E1" w14:textId="77777777" w:rsidR="00613B5A" w:rsidRPr="0045421A" w:rsidRDefault="00613B5A" w:rsidP="0045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23DDCEF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519F80" w14:textId="160EA9DA" w:rsidR="00613B5A" w:rsidRPr="0045421A" w:rsidRDefault="00D50B26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16,004,60</w:t>
            </w:r>
            <w:r w:rsidR="00B712F3"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860FA2C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6A2973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17,425,420</w:t>
            </w:r>
          </w:p>
        </w:tc>
      </w:tr>
      <w:tr w:rsidR="00613B5A" w:rsidRPr="00C543C3" w14:paraId="118AFC98" w14:textId="77777777" w:rsidTr="00B2530C">
        <w:trPr>
          <w:trHeight w:val="413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8F1FB06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14:paraId="76381F58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177112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14:paraId="3859B45A" w14:textId="77777777" w:rsidR="00613B5A" w:rsidRPr="0045421A" w:rsidRDefault="00613B5A" w:rsidP="0060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68C15A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14:paraId="21CE7FAD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04CB7F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14:paraId="74FF6ABA" w14:textId="77777777" w:rsidR="00613B5A" w:rsidRPr="0045421A" w:rsidRDefault="00613B5A" w:rsidP="0045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AE4621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14:paraId="09C50A7A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2F9D6B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14:paraId="28B70D6E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613B5A" w:rsidRPr="00C543C3" w14:paraId="3A74D5C8" w14:textId="77777777" w:rsidTr="00B2530C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C091F93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50D0167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EFB8C54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3437066" w14:textId="77777777" w:rsidR="00613B5A" w:rsidRPr="0045421A" w:rsidRDefault="00613B5A" w:rsidP="0060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D3BB287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63CA4BC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F8882E9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312EA7B" w14:textId="77777777" w:rsidR="00613B5A" w:rsidRPr="0045421A" w:rsidRDefault="00613B5A" w:rsidP="0045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7BA2F40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CB3776D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BF96DE1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AF95669" w14:textId="77777777" w:rsidR="00613B5A" w:rsidRPr="0045421A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D50B26" w:rsidRPr="00C543C3" w14:paraId="53D498DA" w14:textId="77777777" w:rsidTr="00B2530C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F3A391E" w14:textId="77777777" w:rsidR="00D50B26" w:rsidRPr="0045421A" w:rsidRDefault="00D50B26" w:rsidP="00D5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7ADF71B" w14:textId="719B5221" w:rsidR="00D50B26" w:rsidRPr="0045421A" w:rsidRDefault="00D50B26" w:rsidP="00D5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16,004,60</w:t>
            </w:r>
            <w:r w:rsidR="00B712F3"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7EDC464" w14:textId="77777777" w:rsidR="00D50B26" w:rsidRPr="0045421A" w:rsidRDefault="00D50B26" w:rsidP="00D5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793F44A" w14:textId="77777777" w:rsidR="00D50B26" w:rsidRPr="0045421A" w:rsidRDefault="00D50B26" w:rsidP="0060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17,425,420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20F8B0F" w14:textId="77777777" w:rsidR="00D50B26" w:rsidRPr="0045421A" w:rsidRDefault="00D50B26" w:rsidP="00D5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9567F90" w14:textId="77777777" w:rsidR="00D50B26" w:rsidRPr="0045421A" w:rsidRDefault="00D50B26" w:rsidP="00D5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6688B3C" w14:textId="77777777" w:rsidR="00D50B26" w:rsidRPr="0045421A" w:rsidRDefault="00D50B26" w:rsidP="00D5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3B2410F" w14:textId="77777777" w:rsidR="00D50B26" w:rsidRPr="0045421A" w:rsidRDefault="00D50B26" w:rsidP="0045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876A222" w14:textId="77777777" w:rsidR="00D50B26" w:rsidRPr="0045421A" w:rsidRDefault="00D50B26" w:rsidP="00D5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A36C957" w14:textId="15E91C0C" w:rsidR="00D50B26" w:rsidRPr="0045421A" w:rsidRDefault="00D50B26" w:rsidP="00D5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16,004,60</w:t>
            </w:r>
            <w:r w:rsidR="00B712F3"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2D70A63" w14:textId="77777777" w:rsidR="00D50B26" w:rsidRPr="0045421A" w:rsidRDefault="00D50B26" w:rsidP="00D5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EB65481" w14:textId="77777777" w:rsidR="00D50B26" w:rsidRPr="0045421A" w:rsidRDefault="00D50B26" w:rsidP="00D5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17,425,420</w:t>
            </w:r>
          </w:p>
        </w:tc>
      </w:tr>
      <w:tr w:rsidR="00D50B26" w:rsidRPr="00C543C3" w14:paraId="76B7516E" w14:textId="77777777" w:rsidTr="00B2530C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DF8C1AF" w14:textId="77777777" w:rsidR="00D50B26" w:rsidRPr="0045421A" w:rsidRDefault="00D50B26" w:rsidP="00D5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2B0BEC" w14:textId="23E63973" w:rsidR="00D50B26" w:rsidRPr="0045421A" w:rsidRDefault="00D50B26" w:rsidP="00D5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16,004,60</w:t>
            </w:r>
            <w:r w:rsidR="00B712F3"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D754329" w14:textId="77777777" w:rsidR="00D50B26" w:rsidRPr="0045421A" w:rsidRDefault="00D50B26" w:rsidP="00D5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9E616C" w14:textId="77777777" w:rsidR="00D50B26" w:rsidRPr="0045421A" w:rsidRDefault="00D50B26" w:rsidP="0060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17,425,420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50C4ADE" w14:textId="77777777" w:rsidR="00D50B26" w:rsidRPr="0045421A" w:rsidRDefault="00D50B26" w:rsidP="00D5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A1104D" w14:textId="77777777" w:rsidR="00D50B26" w:rsidRPr="0045421A" w:rsidRDefault="00D50B26" w:rsidP="00D5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4FB11CB" w14:textId="77777777" w:rsidR="00D50B26" w:rsidRPr="0045421A" w:rsidRDefault="00D50B26" w:rsidP="00D5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E67EF3" w14:textId="77777777" w:rsidR="00D50B26" w:rsidRPr="0045421A" w:rsidRDefault="00D50B26" w:rsidP="0045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BA100D4" w14:textId="77777777" w:rsidR="00D50B26" w:rsidRPr="0045421A" w:rsidRDefault="00D50B26" w:rsidP="00D5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A9829B" w14:textId="161E63F2" w:rsidR="00D50B26" w:rsidRPr="0045421A" w:rsidRDefault="00D50B26" w:rsidP="00D5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16,004,60</w:t>
            </w:r>
            <w:r w:rsidR="00B712F3"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40459FD" w14:textId="77777777" w:rsidR="00D50B26" w:rsidRPr="0045421A" w:rsidRDefault="00D50B26" w:rsidP="00D5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FD050C" w14:textId="77777777" w:rsidR="00D50B26" w:rsidRPr="0045421A" w:rsidRDefault="00D50B26" w:rsidP="00D5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17,425,420</w:t>
            </w:r>
          </w:p>
        </w:tc>
      </w:tr>
    </w:tbl>
    <w:p w14:paraId="71BBF260" w14:textId="77777777" w:rsidR="00B2530C" w:rsidRDefault="00B2530C" w:rsidP="00B2530C">
      <w:pPr>
        <w:spacing w:line="240" w:lineRule="auto"/>
        <w:rPr>
          <w:rFonts w:ascii="Angsana New" w:hAnsi="Angsana New"/>
          <w:sz w:val="2"/>
          <w:szCs w:val="2"/>
        </w:rPr>
      </w:pPr>
    </w:p>
    <w:p w14:paraId="524E522C" w14:textId="77777777" w:rsidR="00583CA6" w:rsidRPr="00A83A64" w:rsidRDefault="00583CA6" w:rsidP="00251EA8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583CA6" w:rsidRPr="00A83A64" w:rsidSect="00F230C8">
          <w:headerReference w:type="default" r:id="rId11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21B34138" w14:textId="77777777" w:rsidR="000045D5" w:rsidRPr="00F07667" w:rsidRDefault="000045D5" w:rsidP="00C11F0D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F0766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กำไรต่อหุ้น</w:t>
      </w:r>
      <w:r w:rsidR="007B1928" w:rsidRPr="00F0766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ขั้นพื้นฐาน</w:t>
      </w:r>
    </w:p>
    <w:p w14:paraId="74D9D603" w14:textId="77777777" w:rsidR="000045D5" w:rsidRPr="00A83A64" w:rsidRDefault="000045D5" w:rsidP="000045D5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63F414AB" w14:textId="77777777" w:rsidR="000045D5" w:rsidRPr="00A83A64" w:rsidRDefault="000045D5" w:rsidP="000045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กำไรต่อหุ้นขั้นพื้นฐานสำหรับแต่</w:t>
      </w:r>
      <w:r w:rsidRPr="00E26556">
        <w:rPr>
          <w:rFonts w:asciiTheme="majorBidi" w:hAnsiTheme="majorBidi" w:cstheme="majorBidi"/>
          <w:sz w:val="30"/>
          <w:szCs w:val="30"/>
          <w:cs/>
        </w:rPr>
        <w:t>ละ</w:t>
      </w:r>
      <w:r w:rsidR="000663C1" w:rsidRPr="00E26556">
        <w:rPr>
          <w:rFonts w:asciiTheme="majorBidi" w:hAnsiTheme="majorBidi" w:cstheme="majorBidi"/>
          <w:sz w:val="30"/>
          <w:szCs w:val="30"/>
          <w:cs/>
        </w:rPr>
        <w:t>งว</w:t>
      </w:r>
      <w:r w:rsidR="005253B0" w:rsidRPr="00E26556">
        <w:rPr>
          <w:rFonts w:asciiTheme="majorBidi" w:hAnsiTheme="majorBidi" w:cstheme="majorBidi" w:hint="cs"/>
          <w:sz w:val="30"/>
          <w:szCs w:val="30"/>
          <w:cs/>
        </w:rPr>
        <w:t>ด</w:t>
      </w:r>
      <w:r w:rsidR="00C245C7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5253B0" w:rsidRPr="00E26556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615CBC" w:rsidRPr="00E26556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E26556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613B5A" w:rsidRPr="00E26556">
        <w:rPr>
          <w:rFonts w:asciiTheme="majorBidi" w:hAnsiTheme="majorBidi" w:cstheme="majorBidi"/>
          <w:sz w:val="30"/>
          <w:szCs w:val="30"/>
        </w:rPr>
        <w:t>30</w:t>
      </w:r>
      <w:r w:rsidR="00613B5A">
        <w:rPr>
          <w:rFonts w:asciiTheme="majorBidi" w:hAnsiTheme="majorBidi" w:cstheme="majorBidi"/>
          <w:sz w:val="30"/>
          <w:szCs w:val="30"/>
        </w:rPr>
        <w:t xml:space="preserve"> </w:t>
      </w:r>
      <w:r w:rsidR="00613B5A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A83A64">
        <w:rPr>
          <w:rFonts w:asciiTheme="majorBidi" w:hAnsiTheme="majorBidi" w:cstheme="majorBidi"/>
          <w:sz w:val="30"/>
          <w:szCs w:val="30"/>
        </w:rPr>
        <w:t xml:space="preserve"> </w:t>
      </w:r>
      <w:r w:rsidR="004B37AC" w:rsidRPr="00A83A64">
        <w:rPr>
          <w:rFonts w:asciiTheme="majorBidi" w:hAnsiTheme="majorBidi" w:cstheme="majorBidi"/>
          <w:sz w:val="30"/>
          <w:szCs w:val="30"/>
        </w:rPr>
        <w:t>2</w:t>
      </w:r>
      <w:r w:rsidR="00E26556">
        <w:rPr>
          <w:rFonts w:asciiTheme="majorBidi" w:hAnsiTheme="majorBidi" w:cstheme="majorBidi"/>
          <w:sz w:val="30"/>
          <w:szCs w:val="30"/>
        </w:rPr>
        <w:t>5</w:t>
      </w:r>
      <w:r w:rsidR="004B37AC" w:rsidRPr="00A83A64">
        <w:rPr>
          <w:rFonts w:asciiTheme="majorBidi" w:hAnsiTheme="majorBidi" w:cstheme="majorBidi"/>
          <w:sz w:val="30"/>
          <w:szCs w:val="30"/>
        </w:rPr>
        <w:t>63</w:t>
      </w:r>
      <w:r w:rsidRPr="00A83A64">
        <w:rPr>
          <w:rFonts w:asciiTheme="majorBidi" w:hAnsiTheme="majorBidi" w:cstheme="majorBidi"/>
          <w:sz w:val="30"/>
          <w:szCs w:val="30"/>
        </w:rPr>
        <w:t xml:space="preserve"> </w:t>
      </w:r>
      <w:r w:rsidRPr="00A83A6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4B37AC" w:rsidRPr="00A83A64">
        <w:rPr>
          <w:rFonts w:asciiTheme="majorBidi" w:hAnsiTheme="majorBidi" w:cstheme="majorBidi"/>
          <w:sz w:val="30"/>
          <w:szCs w:val="30"/>
        </w:rPr>
        <w:t>2</w:t>
      </w:r>
      <w:r w:rsidR="00E26556">
        <w:rPr>
          <w:rFonts w:asciiTheme="majorBidi" w:hAnsiTheme="majorBidi" w:cstheme="majorBidi"/>
          <w:sz w:val="30"/>
          <w:szCs w:val="30"/>
        </w:rPr>
        <w:t>5</w:t>
      </w:r>
      <w:r w:rsidR="004B37AC" w:rsidRPr="00A83A64">
        <w:rPr>
          <w:rFonts w:asciiTheme="majorBidi" w:hAnsiTheme="majorBidi" w:cstheme="majorBidi"/>
          <w:sz w:val="30"/>
          <w:szCs w:val="30"/>
        </w:rPr>
        <w:t>62</w:t>
      </w:r>
      <w:r w:rsidRPr="00A83A64">
        <w:rPr>
          <w:rFonts w:asciiTheme="majorBidi" w:hAnsiTheme="majorBidi" w:cstheme="majorBidi"/>
          <w:sz w:val="30"/>
          <w:szCs w:val="30"/>
        </w:rPr>
        <w:t xml:space="preserve"> </w:t>
      </w:r>
      <w:r w:rsidRPr="00A83A64">
        <w:rPr>
          <w:rFonts w:asciiTheme="majorBidi" w:hAnsiTheme="majorBidi" w:cstheme="majorBidi"/>
          <w:sz w:val="30"/>
          <w:szCs w:val="30"/>
          <w:cs/>
        </w:rPr>
        <w:t>คำนวณจากกำไรสำหรับ</w:t>
      </w:r>
      <w:r w:rsidR="00BF7C30" w:rsidRPr="00A83A64">
        <w:rPr>
          <w:rFonts w:asciiTheme="majorBidi" w:hAnsiTheme="majorBidi" w:cstheme="majorBidi"/>
          <w:sz w:val="30"/>
          <w:szCs w:val="30"/>
          <w:cs/>
        </w:rPr>
        <w:t>งวด</w:t>
      </w:r>
      <w:r w:rsidRPr="00A83A64">
        <w:rPr>
          <w:rFonts w:asciiTheme="majorBidi" w:hAnsiTheme="majorBidi" w:cstheme="majorBidi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="00BF7C30" w:rsidRPr="00A83A64">
        <w:rPr>
          <w:rFonts w:asciiTheme="majorBidi" w:hAnsiTheme="majorBidi" w:cstheme="majorBidi"/>
          <w:sz w:val="30"/>
          <w:szCs w:val="30"/>
          <w:cs/>
        </w:rPr>
        <w:t>งวด</w:t>
      </w:r>
      <w:r w:rsidRPr="00A83A64">
        <w:rPr>
          <w:rFonts w:asciiTheme="majorBidi" w:hAnsiTheme="majorBidi" w:cstheme="majorBidi"/>
          <w:sz w:val="30"/>
          <w:szCs w:val="30"/>
          <w:cs/>
        </w:rPr>
        <w:t>โดยแสดงการคำนวณดังนี้</w:t>
      </w:r>
    </w:p>
    <w:p w14:paraId="25C9CD66" w14:textId="77777777" w:rsidR="00613B5A" w:rsidRDefault="00613B5A" w:rsidP="00613B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tbl>
      <w:tblPr>
        <w:tblW w:w="9316" w:type="dxa"/>
        <w:tblInd w:w="450" w:type="dxa"/>
        <w:tblLook w:val="04A0" w:firstRow="1" w:lastRow="0" w:firstColumn="1" w:lastColumn="0" w:noHBand="0" w:noVBand="1"/>
      </w:tblPr>
      <w:tblGrid>
        <w:gridCol w:w="4905"/>
        <w:gridCol w:w="900"/>
        <w:gridCol w:w="271"/>
        <w:gridCol w:w="900"/>
        <w:gridCol w:w="266"/>
        <w:gridCol w:w="904"/>
        <w:gridCol w:w="266"/>
        <w:gridCol w:w="904"/>
      </w:tblGrid>
      <w:tr w:rsidR="00613B5A" w:rsidRPr="005A7FEB" w14:paraId="561F508C" w14:textId="77777777" w:rsidTr="00980446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97D66" w14:textId="77777777" w:rsidR="00613B5A" w:rsidRPr="00436B3D" w:rsidRDefault="00613B5A" w:rsidP="0098044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AC8680" w14:textId="77777777" w:rsidR="00613B5A" w:rsidRPr="005A7FEB" w:rsidRDefault="00613B5A" w:rsidP="00980446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0AB2C" w14:textId="77777777" w:rsidR="00613B5A" w:rsidRPr="005A7FEB" w:rsidRDefault="00613B5A" w:rsidP="00980446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A3AC8C" w14:textId="77777777" w:rsidR="00613B5A" w:rsidRPr="005A7FEB" w:rsidRDefault="00613B5A" w:rsidP="00980446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3B5A" w:rsidRPr="005A7FEB" w14:paraId="7558F0F0" w14:textId="77777777" w:rsidTr="00980446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1F4F6" w14:textId="77777777" w:rsidR="00613B5A" w:rsidRPr="00436B3D" w:rsidRDefault="00613B5A" w:rsidP="00613B5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6B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สาม</w:t>
            </w:r>
            <w:r w:rsidRPr="00436B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เดือนสิ้นสุด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36B3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436B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FF3CA2" w14:textId="77777777" w:rsidR="00613B5A" w:rsidRPr="000663C1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2655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C606B0" w14:textId="77777777" w:rsidR="00613B5A" w:rsidRPr="005A7FEB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3FB873F" w14:textId="77777777" w:rsidR="00613B5A" w:rsidRPr="000663C1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2655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8058A6" w14:textId="77777777" w:rsidR="00613B5A" w:rsidRPr="005A7FEB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DD5AD32" w14:textId="77777777" w:rsidR="00613B5A" w:rsidRPr="000663C1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2655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624FA7" w14:textId="77777777" w:rsidR="00613B5A" w:rsidRPr="005A7FEB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967025" w14:textId="77777777" w:rsidR="00613B5A" w:rsidRPr="000663C1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2655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</w:tr>
      <w:tr w:rsidR="00613B5A" w:rsidRPr="005A7FEB" w14:paraId="6451D39C" w14:textId="77777777" w:rsidTr="00980446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01B8C" w14:textId="77777777" w:rsidR="00613B5A" w:rsidRPr="005A7FEB" w:rsidRDefault="00613B5A" w:rsidP="00613B5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CDCD83" w14:textId="77777777" w:rsidR="00613B5A" w:rsidRPr="005A7FEB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5A7FE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613B5A" w:rsidRPr="005A7FEB" w14:paraId="74E42D92" w14:textId="77777777" w:rsidTr="00980446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2FEA47" w14:textId="77777777" w:rsidR="00613B5A" w:rsidRPr="005A7FEB" w:rsidRDefault="00613B5A" w:rsidP="00613B5A">
            <w:pPr>
              <w:spacing w:line="240" w:lineRule="auto"/>
              <w:ind w:left="180" w:right="-558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5A7F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ที่เป็นส่วนของผู้ถือหุ้นสามัญของบริษัท</w:t>
            </w:r>
          </w:p>
          <w:p w14:paraId="733B8121" w14:textId="77777777" w:rsidR="00613B5A" w:rsidRPr="005A7FEB" w:rsidRDefault="00613B5A" w:rsidP="00613B5A">
            <w:pPr>
              <w:spacing w:line="240" w:lineRule="auto"/>
              <w:ind w:left="180" w:right="-558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(ขั้นพื้นฐาน)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D5B8F0" w14:textId="08D45BAB" w:rsidR="00613B5A" w:rsidRPr="007E1D45" w:rsidRDefault="00212734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2734">
              <w:rPr>
                <w:rFonts w:ascii="Angsana New" w:hAnsi="Angsana New"/>
                <w:b/>
                <w:bCs/>
                <w:sz w:val="30"/>
                <w:szCs w:val="30"/>
              </w:rPr>
              <w:t>166,11</w:t>
            </w:r>
            <w:r w:rsidR="007F571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24A308" w14:textId="77777777" w:rsidR="00613B5A" w:rsidRPr="007E1D45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8F4D90" w14:textId="77777777" w:rsidR="00613B5A" w:rsidRPr="007E1D45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118,794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9F571D" w14:textId="77777777" w:rsidR="00613B5A" w:rsidRPr="007E1D45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DDF084" w14:textId="0C25D1B4" w:rsidR="00613B5A" w:rsidRPr="007E1D45" w:rsidRDefault="00212734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2734">
              <w:rPr>
                <w:rFonts w:ascii="Angsana New" w:hAnsi="Angsana New"/>
                <w:b/>
                <w:bCs/>
                <w:sz w:val="30"/>
                <w:szCs w:val="30"/>
              </w:rPr>
              <w:t>186,641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60D0E4" w14:textId="77777777" w:rsidR="00613B5A" w:rsidRPr="007E1D45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3AABF8" w14:textId="77777777" w:rsidR="00613B5A" w:rsidRPr="007E1D45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111,322</w:t>
            </w:r>
          </w:p>
        </w:tc>
      </w:tr>
      <w:tr w:rsidR="00613B5A" w:rsidRPr="005A7FEB" w14:paraId="482CB9F2" w14:textId="77777777" w:rsidTr="00980446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B52A21" w14:textId="77777777" w:rsidR="00613B5A" w:rsidRPr="000D6CE6" w:rsidRDefault="00613B5A" w:rsidP="00613B5A">
            <w:pPr>
              <w:spacing w:line="240" w:lineRule="auto"/>
              <w:ind w:left="180" w:right="-558" w:hanging="180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1E29FF" w14:textId="77777777" w:rsidR="00613B5A" w:rsidRPr="000D6CE6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3E1F23" w14:textId="77777777" w:rsidR="00613B5A" w:rsidRPr="000D6CE6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3D5329" w14:textId="77777777" w:rsidR="00613B5A" w:rsidRPr="000D6CE6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AC36BF" w14:textId="77777777" w:rsidR="00613B5A" w:rsidRPr="000D6CE6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BCF19D" w14:textId="77777777" w:rsidR="00613B5A" w:rsidRPr="000D6CE6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8DDEAA" w14:textId="77777777" w:rsidR="00613B5A" w:rsidRPr="000D6CE6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A3F64D" w14:textId="77777777" w:rsidR="00613B5A" w:rsidRPr="000D6CE6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613B5A" w:rsidRPr="005A7FEB" w14:paraId="18DA3C60" w14:textId="77777777" w:rsidTr="00980446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E647CF" w14:textId="77777777" w:rsidR="00613B5A" w:rsidRPr="000663C1" w:rsidRDefault="00613B5A" w:rsidP="00613B5A">
            <w:pPr>
              <w:spacing w:line="240" w:lineRule="auto"/>
              <w:ind w:left="180" w:right="-55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663C1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 ณ วันที่ </w:t>
            </w:r>
            <w:r w:rsidRPr="000663C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663C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B5DDAAA" w14:textId="77777777" w:rsidR="00613B5A" w:rsidRPr="001F566C" w:rsidRDefault="005F291C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847,361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A9A9F5F" w14:textId="77777777" w:rsidR="00613B5A" w:rsidRPr="005A7FEB" w:rsidRDefault="00613B5A" w:rsidP="00613B5A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8E0E3D6" w14:textId="77777777" w:rsidR="00613B5A" w:rsidRPr="001F566C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1F566C">
              <w:rPr>
                <w:rFonts w:ascii="Angsana New" w:hAnsi="Angsana New"/>
                <w:sz w:val="30"/>
                <w:szCs w:val="30"/>
              </w:rPr>
              <w:t>770,329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6919142" w14:textId="77777777" w:rsidR="00613B5A" w:rsidRPr="005A7FEB" w:rsidRDefault="00613B5A" w:rsidP="00613B5A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97E8F61" w14:textId="77777777" w:rsidR="00613B5A" w:rsidRPr="001F566C" w:rsidRDefault="005F291C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847,361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74F667E" w14:textId="77777777" w:rsidR="00613B5A" w:rsidRPr="005A7FEB" w:rsidRDefault="00613B5A" w:rsidP="00613B5A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</w:tcPr>
          <w:p w14:paraId="0C1B92C5" w14:textId="77777777" w:rsidR="00613B5A" w:rsidRPr="001F566C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1F566C">
              <w:rPr>
                <w:rFonts w:ascii="Angsana New" w:hAnsi="Angsana New"/>
                <w:sz w:val="30"/>
                <w:szCs w:val="30"/>
              </w:rPr>
              <w:t>770,329</w:t>
            </w:r>
          </w:p>
        </w:tc>
      </w:tr>
      <w:tr w:rsidR="00613B5A" w:rsidRPr="005A7FEB" w14:paraId="1B10317A" w14:textId="77777777" w:rsidTr="00980446">
        <w:trPr>
          <w:trHeight w:val="300"/>
        </w:trPr>
        <w:tc>
          <w:tcPr>
            <w:tcW w:w="49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74AFA2F" w14:textId="77777777" w:rsidR="00613B5A" w:rsidRPr="00CA6CBA" w:rsidRDefault="00613B5A" w:rsidP="00613B5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6CBA">
              <w:rPr>
                <w:rFonts w:ascii="Angsana New" w:hAnsi="Angsana New"/>
                <w:sz w:val="30"/>
                <w:szCs w:val="30"/>
                <w:cs/>
              </w:rPr>
              <w:t xml:space="preserve">ผลกระทบจากหุ้นที่ออกจำหน่าย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8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6C7F3D" w14:textId="77777777" w:rsidR="00613B5A" w:rsidRPr="001F566C" w:rsidRDefault="005F291C" w:rsidP="005F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5A40C4" w14:textId="77777777" w:rsidR="00613B5A" w:rsidRPr="001F566C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7397D6" w14:textId="77777777" w:rsidR="00613B5A" w:rsidRPr="001F566C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45,711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94D7AA" w14:textId="77777777" w:rsidR="00613B5A" w:rsidRPr="001F566C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227651" w14:textId="77777777" w:rsidR="00613B5A" w:rsidRPr="001F566C" w:rsidRDefault="005F291C" w:rsidP="005F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21C7EF" w14:textId="77777777" w:rsidR="00613B5A" w:rsidRPr="001F566C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FFF2BD" w14:textId="77777777" w:rsidR="00613B5A" w:rsidRPr="001F566C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45,711</w:t>
            </w:r>
          </w:p>
        </w:tc>
      </w:tr>
      <w:tr w:rsidR="00613B5A" w:rsidRPr="005A7FEB" w14:paraId="36ECDC53" w14:textId="77777777" w:rsidTr="00980446">
        <w:trPr>
          <w:trHeight w:val="300"/>
        </w:trPr>
        <w:tc>
          <w:tcPr>
            <w:tcW w:w="4905" w:type="dxa"/>
            <w:tcBorders>
              <w:left w:val="nil"/>
              <w:right w:val="nil"/>
            </w:tcBorders>
            <w:shd w:val="clear" w:color="auto" w:fill="auto"/>
            <w:noWrap/>
          </w:tcPr>
          <w:p w14:paraId="5746CF9D" w14:textId="77777777" w:rsidR="00613B5A" w:rsidRPr="000D6CE6" w:rsidRDefault="00613B5A" w:rsidP="00613B5A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5297A003" w14:textId="77777777" w:rsidR="00613B5A" w:rsidRPr="000D6CE6" w:rsidRDefault="00613B5A" w:rsidP="00613B5A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DE27519" w14:textId="77777777" w:rsidR="00613B5A" w:rsidRPr="000D6CE6" w:rsidRDefault="00613B5A" w:rsidP="00613B5A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3B30A0A" w14:textId="77777777" w:rsidR="00613B5A" w:rsidRPr="000D6CE6" w:rsidRDefault="00613B5A" w:rsidP="00613B5A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694DFD2" w14:textId="77777777" w:rsidR="00613B5A" w:rsidRPr="000D6CE6" w:rsidRDefault="00613B5A" w:rsidP="00613B5A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85B725A" w14:textId="77777777" w:rsidR="00613B5A" w:rsidRPr="000D6CE6" w:rsidRDefault="00613B5A" w:rsidP="00613B5A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73EB239" w14:textId="77777777" w:rsidR="00613B5A" w:rsidRPr="000D6CE6" w:rsidRDefault="00613B5A" w:rsidP="00613B5A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B481225" w14:textId="77777777" w:rsidR="00613B5A" w:rsidRPr="000D6CE6" w:rsidRDefault="00613B5A" w:rsidP="00613B5A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13B5A" w:rsidRPr="005A7FEB" w14:paraId="03C0D6B5" w14:textId="77777777" w:rsidTr="00980446">
        <w:trPr>
          <w:trHeight w:val="300"/>
        </w:trPr>
        <w:tc>
          <w:tcPr>
            <w:tcW w:w="49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7CD2F8C" w14:textId="77777777" w:rsidR="00613B5A" w:rsidRPr="000663C1" w:rsidRDefault="00613B5A" w:rsidP="00613B5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6C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5A5EE11" w14:textId="77777777" w:rsidR="00613B5A" w:rsidRPr="005A7FEB" w:rsidRDefault="005F291C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24"/>
                <w:szCs w:val="24"/>
              </w:rPr>
            </w:pPr>
            <w:r w:rsidRPr="005F291C">
              <w:rPr>
                <w:rFonts w:ascii="Angsana New" w:hAnsi="Angsana New"/>
                <w:b/>
                <w:bCs/>
                <w:sz w:val="30"/>
                <w:szCs w:val="30"/>
              </w:rPr>
              <w:t>847,361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9AAE4B5" w14:textId="77777777" w:rsidR="00613B5A" w:rsidRPr="005A7FEB" w:rsidRDefault="00613B5A" w:rsidP="00613B5A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C14C820" w14:textId="77777777" w:rsidR="00613B5A" w:rsidRPr="005A7FEB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816,040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44E3B56" w14:textId="77777777" w:rsidR="00613B5A" w:rsidRPr="005A7FEB" w:rsidRDefault="00613B5A" w:rsidP="00613B5A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846FF34" w14:textId="77777777" w:rsidR="00613B5A" w:rsidRPr="005A7FEB" w:rsidRDefault="005F291C" w:rsidP="00613B5A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F291C">
              <w:rPr>
                <w:rFonts w:ascii="Angsana New" w:hAnsi="Angsana New"/>
                <w:b/>
                <w:bCs/>
                <w:sz w:val="30"/>
                <w:szCs w:val="30"/>
              </w:rPr>
              <w:t>847,361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6B920C4" w14:textId="77777777" w:rsidR="00613B5A" w:rsidRPr="005A7FEB" w:rsidRDefault="00613B5A" w:rsidP="00613B5A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</w:tcPr>
          <w:p w14:paraId="372AE5DB" w14:textId="77777777" w:rsidR="00613B5A" w:rsidRPr="005A7FEB" w:rsidRDefault="00613B5A" w:rsidP="00613B5A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816,040</w:t>
            </w:r>
          </w:p>
        </w:tc>
      </w:tr>
      <w:tr w:rsidR="00613B5A" w:rsidRPr="005A7FEB" w14:paraId="5BC7CE6C" w14:textId="77777777" w:rsidTr="00980446">
        <w:trPr>
          <w:trHeight w:val="300"/>
        </w:trPr>
        <w:tc>
          <w:tcPr>
            <w:tcW w:w="49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7F9908F" w14:textId="77777777" w:rsidR="00613B5A" w:rsidRPr="000D6CE6" w:rsidRDefault="00613B5A" w:rsidP="00613B5A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5C2B7745" w14:textId="77777777" w:rsidR="00613B5A" w:rsidRPr="000D6CE6" w:rsidRDefault="00613B5A" w:rsidP="00613B5A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A8B6A30" w14:textId="77777777" w:rsidR="00613B5A" w:rsidRPr="000D6CE6" w:rsidRDefault="00613B5A" w:rsidP="00613B5A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217557EE" w14:textId="77777777" w:rsidR="00613B5A" w:rsidRPr="000D6CE6" w:rsidRDefault="00613B5A" w:rsidP="00613B5A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DBB0A8C" w14:textId="77777777" w:rsidR="00613B5A" w:rsidRPr="000D6CE6" w:rsidRDefault="00613B5A" w:rsidP="00613B5A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7B906277" w14:textId="77777777" w:rsidR="00613B5A" w:rsidRPr="000D6CE6" w:rsidRDefault="00613B5A" w:rsidP="00613B5A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D1E659D" w14:textId="77777777" w:rsidR="00613B5A" w:rsidRPr="000D6CE6" w:rsidRDefault="00613B5A" w:rsidP="00613B5A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422D37F0" w14:textId="77777777" w:rsidR="00613B5A" w:rsidRPr="000D6CE6" w:rsidRDefault="00613B5A" w:rsidP="00613B5A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13B5A" w:rsidRPr="005A7FEB" w14:paraId="7A760B73" w14:textId="77777777" w:rsidTr="00980446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46F614" w14:textId="77777777" w:rsidR="00613B5A" w:rsidRPr="005A7FEB" w:rsidRDefault="00613B5A" w:rsidP="00613B5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5A7F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5B25E0" w14:textId="77777777" w:rsidR="00613B5A" w:rsidRPr="005A7FEB" w:rsidRDefault="00272526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0.2</w:t>
            </w:r>
            <w:r w:rsidR="00854AC0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8B63A" w14:textId="77777777" w:rsidR="00613B5A" w:rsidRPr="005A7FEB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039D38" w14:textId="77777777" w:rsidR="00613B5A" w:rsidRPr="005A7FEB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3587F" w14:textId="77777777" w:rsidR="00613B5A" w:rsidRPr="005A7FEB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56AA05" w14:textId="77777777" w:rsidR="00613B5A" w:rsidRPr="005A7FEB" w:rsidRDefault="00272526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0.22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C57044" w14:textId="77777777" w:rsidR="00613B5A" w:rsidRPr="005A7FEB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708A49" w14:textId="77777777" w:rsidR="00613B5A" w:rsidRPr="005A7FEB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0.14</w:t>
            </w:r>
          </w:p>
        </w:tc>
      </w:tr>
    </w:tbl>
    <w:p w14:paraId="1DA2416D" w14:textId="77777777" w:rsidR="00613B5A" w:rsidRPr="00436B3D" w:rsidRDefault="00613B5A" w:rsidP="00613B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20"/>
          <w:szCs w:val="20"/>
        </w:rPr>
      </w:pPr>
    </w:p>
    <w:tbl>
      <w:tblPr>
        <w:tblW w:w="9316" w:type="dxa"/>
        <w:tblInd w:w="450" w:type="dxa"/>
        <w:tblLook w:val="04A0" w:firstRow="1" w:lastRow="0" w:firstColumn="1" w:lastColumn="0" w:noHBand="0" w:noVBand="1"/>
      </w:tblPr>
      <w:tblGrid>
        <w:gridCol w:w="4905"/>
        <w:gridCol w:w="900"/>
        <w:gridCol w:w="271"/>
        <w:gridCol w:w="900"/>
        <w:gridCol w:w="266"/>
        <w:gridCol w:w="904"/>
        <w:gridCol w:w="266"/>
        <w:gridCol w:w="904"/>
      </w:tblGrid>
      <w:tr w:rsidR="00613B5A" w:rsidRPr="005A7FEB" w14:paraId="1A7234B4" w14:textId="77777777" w:rsidTr="00980446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4B5CE" w14:textId="77777777" w:rsidR="00613B5A" w:rsidRPr="00436B3D" w:rsidRDefault="00613B5A" w:rsidP="0098044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AF9D6A" w14:textId="77777777" w:rsidR="00613B5A" w:rsidRPr="005A7FEB" w:rsidRDefault="00613B5A" w:rsidP="00980446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6D5D6" w14:textId="77777777" w:rsidR="00613B5A" w:rsidRPr="005A7FEB" w:rsidRDefault="00613B5A" w:rsidP="00980446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B61C8E" w14:textId="77777777" w:rsidR="00613B5A" w:rsidRPr="005A7FEB" w:rsidRDefault="00613B5A" w:rsidP="00980446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3B5A" w:rsidRPr="005A7FEB" w14:paraId="67004603" w14:textId="77777777" w:rsidTr="00980446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C8AF3" w14:textId="77777777" w:rsidR="00613B5A" w:rsidRPr="00436B3D" w:rsidRDefault="00613B5A" w:rsidP="00613B5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6B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สำหรับงวดหกเดือนสิ้นสุด</w:t>
            </w:r>
            <w:r w:rsidRPr="00436B3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 w:rsidRPr="00436B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4B508A" w14:textId="77777777" w:rsidR="00613B5A" w:rsidRPr="000663C1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2655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5D83D1" w14:textId="77777777" w:rsidR="00613B5A" w:rsidRPr="005A7FEB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96BFEB" w14:textId="77777777" w:rsidR="00613B5A" w:rsidRPr="000663C1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2655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4D6FCA" w14:textId="77777777" w:rsidR="00613B5A" w:rsidRPr="005A7FEB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C674EC" w14:textId="77777777" w:rsidR="00613B5A" w:rsidRPr="000663C1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2655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8041B9" w14:textId="77777777" w:rsidR="00613B5A" w:rsidRPr="005A7FEB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76634B1" w14:textId="77777777" w:rsidR="00613B5A" w:rsidRPr="000663C1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2655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</w:tr>
      <w:tr w:rsidR="00613B5A" w:rsidRPr="005A7FEB" w14:paraId="3A8A8560" w14:textId="77777777" w:rsidTr="00980446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AC785" w14:textId="77777777" w:rsidR="00613B5A" w:rsidRPr="005A7FEB" w:rsidRDefault="00613B5A" w:rsidP="00613B5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14F868" w14:textId="77777777" w:rsidR="00613B5A" w:rsidRPr="005A7FEB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5A7FE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613B5A" w:rsidRPr="005A7FEB" w14:paraId="3BBBB6E4" w14:textId="77777777" w:rsidTr="00980446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2B7450" w14:textId="77777777" w:rsidR="00613B5A" w:rsidRPr="005A7FEB" w:rsidRDefault="00613B5A" w:rsidP="00613B5A">
            <w:pPr>
              <w:spacing w:line="240" w:lineRule="auto"/>
              <w:ind w:left="180" w:right="-558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5A7F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ที่เป็นส่วนของผู้ถือหุ้นสามัญของบริษัท</w:t>
            </w:r>
          </w:p>
          <w:p w14:paraId="711A02FE" w14:textId="77777777" w:rsidR="00613B5A" w:rsidRPr="005A7FEB" w:rsidRDefault="00613B5A" w:rsidP="00613B5A">
            <w:pPr>
              <w:spacing w:line="240" w:lineRule="auto"/>
              <w:ind w:left="180" w:right="-558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(ขั้นพื้นฐาน)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F1B3B3" w14:textId="43BF5415" w:rsidR="00613B5A" w:rsidRPr="007E1D45" w:rsidRDefault="00212734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2734">
              <w:rPr>
                <w:rFonts w:ascii="Angsana New" w:hAnsi="Angsana New"/>
                <w:b/>
                <w:bCs/>
                <w:sz w:val="30"/>
                <w:szCs w:val="30"/>
              </w:rPr>
              <w:t>297,79</w:t>
            </w:r>
            <w:r w:rsidR="007F571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87A363" w14:textId="77777777" w:rsidR="00613B5A" w:rsidRPr="007E1D45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93B9C6" w14:textId="77777777" w:rsidR="00613B5A" w:rsidRPr="007E1D45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D45">
              <w:rPr>
                <w:rFonts w:ascii="Angsana New" w:hAnsi="Angsana New"/>
                <w:b/>
                <w:bCs/>
                <w:sz w:val="30"/>
                <w:szCs w:val="30"/>
              </w:rPr>
              <w:t>302,930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4AAC3C" w14:textId="77777777" w:rsidR="00613B5A" w:rsidRPr="007E1D45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BE4253" w14:textId="16655337" w:rsidR="00613B5A" w:rsidRPr="007E1D45" w:rsidRDefault="00212734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2734">
              <w:rPr>
                <w:rFonts w:ascii="Angsana New" w:hAnsi="Angsana New"/>
                <w:b/>
                <w:bCs/>
                <w:sz w:val="30"/>
                <w:szCs w:val="30"/>
              </w:rPr>
              <w:t>270,190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0363C2" w14:textId="77777777" w:rsidR="00613B5A" w:rsidRPr="007E1D45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170231" w14:textId="77777777" w:rsidR="00613B5A" w:rsidRPr="007E1D45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D45">
              <w:rPr>
                <w:rFonts w:ascii="Angsana New" w:hAnsi="Angsana New"/>
                <w:b/>
                <w:bCs/>
                <w:sz w:val="30"/>
                <w:szCs w:val="30"/>
              </w:rPr>
              <w:t>290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E1D45">
              <w:rPr>
                <w:rFonts w:ascii="Angsana New" w:hAnsi="Angsana New"/>
                <w:b/>
                <w:bCs/>
                <w:sz w:val="30"/>
                <w:szCs w:val="30"/>
              </w:rPr>
              <w:t>402</w:t>
            </w:r>
          </w:p>
        </w:tc>
      </w:tr>
      <w:tr w:rsidR="00613B5A" w:rsidRPr="005A7FEB" w14:paraId="35FC1579" w14:textId="77777777" w:rsidTr="00980446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641F4C" w14:textId="77777777" w:rsidR="00613B5A" w:rsidRPr="000D6CE6" w:rsidRDefault="00613B5A" w:rsidP="00613B5A">
            <w:pPr>
              <w:spacing w:line="240" w:lineRule="auto"/>
              <w:ind w:left="180" w:right="-558" w:hanging="180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11719D" w14:textId="77777777" w:rsidR="00613B5A" w:rsidRPr="000D6CE6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40670F" w14:textId="77777777" w:rsidR="00613B5A" w:rsidRPr="000D6CE6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BE67D0" w14:textId="77777777" w:rsidR="00613B5A" w:rsidRPr="000D6CE6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A18DB2" w14:textId="77777777" w:rsidR="00613B5A" w:rsidRPr="000D6CE6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C5DEAC" w14:textId="77777777" w:rsidR="00613B5A" w:rsidRPr="000D6CE6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FC53BC" w14:textId="77777777" w:rsidR="00613B5A" w:rsidRPr="000D6CE6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2538AD" w14:textId="77777777" w:rsidR="00613B5A" w:rsidRPr="000D6CE6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613B5A" w:rsidRPr="005A7FEB" w14:paraId="07669224" w14:textId="77777777" w:rsidTr="00980446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D08785" w14:textId="77777777" w:rsidR="00613B5A" w:rsidRPr="000663C1" w:rsidRDefault="00613B5A" w:rsidP="00613B5A">
            <w:pPr>
              <w:spacing w:line="240" w:lineRule="auto"/>
              <w:ind w:left="180" w:right="-55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663C1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 ณ วันที่ </w:t>
            </w:r>
            <w:r w:rsidRPr="000663C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663C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4EBB483" w14:textId="77777777" w:rsidR="00613B5A" w:rsidRPr="001F566C" w:rsidRDefault="005F291C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847,361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178CC19" w14:textId="77777777" w:rsidR="00613B5A" w:rsidRPr="005A7FEB" w:rsidRDefault="00613B5A" w:rsidP="00613B5A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23AB200" w14:textId="77777777" w:rsidR="00613B5A" w:rsidRPr="001F566C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1F566C">
              <w:rPr>
                <w:rFonts w:ascii="Angsana New" w:hAnsi="Angsana New"/>
                <w:sz w:val="30"/>
                <w:szCs w:val="30"/>
              </w:rPr>
              <w:t>770,329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0CB7873" w14:textId="77777777" w:rsidR="00613B5A" w:rsidRPr="005A7FEB" w:rsidRDefault="00613B5A" w:rsidP="00613B5A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</w:tcPr>
          <w:p w14:paraId="58D8B46F" w14:textId="77777777" w:rsidR="00613B5A" w:rsidRPr="001F566C" w:rsidRDefault="005F291C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847,361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C8EEC4E" w14:textId="77777777" w:rsidR="00613B5A" w:rsidRPr="005A7FEB" w:rsidRDefault="00613B5A" w:rsidP="00613B5A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</w:tcPr>
          <w:p w14:paraId="620C27FA" w14:textId="77777777" w:rsidR="00613B5A" w:rsidRPr="001F566C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1F566C">
              <w:rPr>
                <w:rFonts w:ascii="Angsana New" w:hAnsi="Angsana New"/>
                <w:sz w:val="30"/>
                <w:szCs w:val="30"/>
              </w:rPr>
              <w:t>770,329</w:t>
            </w:r>
          </w:p>
        </w:tc>
      </w:tr>
      <w:tr w:rsidR="00613B5A" w:rsidRPr="005A7FEB" w14:paraId="5A2BACE4" w14:textId="77777777" w:rsidTr="00980446">
        <w:trPr>
          <w:trHeight w:val="300"/>
        </w:trPr>
        <w:tc>
          <w:tcPr>
            <w:tcW w:w="49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012D46" w14:textId="77777777" w:rsidR="00613B5A" w:rsidRPr="00CA6CBA" w:rsidRDefault="00613B5A" w:rsidP="00613B5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6CBA">
              <w:rPr>
                <w:rFonts w:ascii="Angsana New" w:hAnsi="Angsana New"/>
                <w:sz w:val="30"/>
                <w:szCs w:val="30"/>
                <w:cs/>
              </w:rPr>
              <w:t xml:space="preserve">ผลกระทบจากหุ้นที่ออกจำหน่าย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8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3280C4" w14:textId="77777777" w:rsidR="00613B5A" w:rsidRPr="001F566C" w:rsidRDefault="005F291C" w:rsidP="005F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82AABB" w14:textId="77777777" w:rsidR="00613B5A" w:rsidRPr="001F566C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DCA55E" w14:textId="77777777" w:rsidR="00613B5A" w:rsidRPr="001F566C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22,982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C0F465" w14:textId="77777777" w:rsidR="00613B5A" w:rsidRPr="001F566C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6C9A16" w14:textId="77777777" w:rsidR="00613B5A" w:rsidRPr="001F566C" w:rsidRDefault="005F291C" w:rsidP="005F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601E33" w14:textId="77777777" w:rsidR="00613B5A" w:rsidRPr="001F566C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736D10" w14:textId="77777777" w:rsidR="00613B5A" w:rsidRPr="001F566C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22,982</w:t>
            </w:r>
          </w:p>
        </w:tc>
      </w:tr>
      <w:tr w:rsidR="00613B5A" w:rsidRPr="005A7FEB" w14:paraId="6C2CD094" w14:textId="77777777" w:rsidTr="00980446">
        <w:trPr>
          <w:trHeight w:val="300"/>
        </w:trPr>
        <w:tc>
          <w:tcPr>
            <w:tcW w:w="4905" w:type="dxa"/>
            <w:tcBorders>
              <w:left w:val="nil"/>
              <w:right w:val="nil"/>
            </w:tcBorders>
            <w:shd w:val="clear" w:color="auto" w:fill="auto"/>
            <w:noWrap/>
          </w:tcPr>
          <w:p w14:paraId="58949BDD" w14:textId="77777777" w:rsidR="00613B5A" w:rsidRPr="000D6CE6" w:rsidRDefault="00613B5A" w:rsidP="00613B5A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582C62D9" w14:textId="77777777" w:rsidR="00613B5A" w:rsidRPr="000D6CE6" w:rsidRDefault="00613B5A" w:rsidP="00613B5A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9D8F872" w14:textId="77777777" w:rsidR="00613B5A" w:rsidRPr="000D6CE6" w:rsidRDefault="00613B5A" w:rsidP="00613B5A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53C0108B" w14:textId="77777777" w:rsidR="00613B5A" w:rsidRPr="000D6CE6" w:rsidRDefault="00613B5A" w:rsidP="00613B5A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A478A41" w14:textId="77777777" w:rsidR="00613B5A" w:rsidRPr="000D6CE6" w:rsidRDefault="00613B5A" w:rsidP="00613B5A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58F8659" w14:textId="77777777" w:rsidR="00613B5A" w:rsidRPr="000D6CE6" w:rsidRDefault="00613B5A" w:rsidP="00613B5A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E220104" w14:textId="77777777" w:rsidR="00613B5A" w:rsidRPr="000D6CE6" w:rsidRDefault="00613B5A" w:rsidP="00613B5A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98DB386" w14:textId="77777777" w:rsidR="00613B5A" w:rsidRPr="000D6CE6" w:rsidRDefault="00613B5A" w:rsidP="00613B5A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13B5A" w:rsidRPr="005A7FEB" w14:paraId="3C17152A" w14:textId="77777777" w:rsidTr="00980446">
        <w:trPr>
          <w:trHeight w:val="300"/>
        </w:trPr>
        <w:tc>
          <w:tcPr>
            <w:tcW w:w="49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E4AA0C0" w14:textId="77777777" w:rsidR="00613B5A" w:rsidRPr="000663C1" w:rsidRDefault="00613B5A" w:rsidP="00613B5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6C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0059747" w14:textId="77777777" w:rsidR="00613B5A" w:rsidRPr="005A7FEB" w:rsidRDefault="005F291C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24"/>
                <w:szCs w:val="24"/>
              </w:rPr>
            </w:pPr>
            <w:r w:rsidRPr="005F291C">
              <w:rPr>
                <w:rFonts w:ascii="Angsana New" w:hAnsi="Angsana New"/>
                <w:b/>
                <w:bCs/>
                <w:sz w:val="30"/>
                <w:szCs w:val="30"/>
              </w:rPr>
              <w:t>847,361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1895B1B" w14:textId="77777777" w:rsidR="00613B5A" w:rsidRPr="005A7FEB" w:rsidRDefault="00613B5A" w:rsidP="00613B5A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D78EC42" w14:textId="77777777" w:rsidR="00613B5A" w:rsidRPr="005A7FEB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24"/>
                <w:szCs w:val="24"/>
              </w:rPr>
            </w:pPr>
            <w:r w:rsidRPr="00704162">
              <w:rPr>
                <w:rFonts w:ascii="Angsana New" w:hAnsi="Angsana New"/>
                <w:b/>
                <w:bCs/>
                <w:sz w:val="30"/>
                <w:szCs w:val="30"/>
              </w:rPr>
              <w:t>79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3,311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30C6476" w14:textId="77777777" w:rsidR="00613B5A" w:rsidRPr="005A7FEB" w:rsidRDefault="00613B5A" w:rsidP="00613B5A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</w:tcPr>
          <w:p w14:paraId="4D76DD74" w14:textId="77777777" w:rsidR="00613B5A" w:rsidRPr="005A7FEB" w:rsidRDefault="005F291C" w:rsidP="00613B5A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F291C">
              <w:rPr>
                <w:rFonts w:ascii="Angsana New" w:hAnsi="Angsana New"/>
                <w:b/>
                <w:bCs/>
                <w:sz w:val="30"/>
                <w:szCs w:val="30"/>
              </w:rPr>
              <w:t>847,361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41A9C21" w14:textId="77777777" w:rsidR="00613B5A" w:rsidRPr="005A7FEB" w:rsidRDefault="00613B5A" w:rsidP="00613B5A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</w:tcPr>
          <w:p w14:paraId="6BE49AE4" w14:textId="77777777" w:rsidR="00613B5A" w:rsidRPr="005A7FEB" w:rsidRDefault="00613B5A" w:rsidP="00613B5A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704162">
              <w:rPr>
                <w:rFonts w:ascii="Angsana New" w:hAnsi="Angsana New"/>
                <w:b/>
                <w:bCs/>
                <w:sz w:val="30"/>
                <w:szCs w:val="30"/>
              </w:rPr>
              <w:t>79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3,311</w:t>
            </w:r>
          </w:p>
        </w:tc>
      </w:tr>
      <w:tr w:rsidR="00613B5A" w:rsidRPr="005A7FEB" w14:paraId="078F2F43" w14:textId="77777777" w:rsidTr="00980446">
        <w:trPr>
          <w:trHeight w:val="300"/>
        </w:trPr>
        <w:tc>
          <w:tcPr>
            <w:tcW w:w="49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C93BB4E" w14:textId="77777777" w:rsidR="00613B5A" w:rsidRPr="000D6CE6" w:rsidRDefault="00613B5A" w:rsidP="00613B5A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2A859161" w14:textId="77777777" w:rsidR="00613B5A" w:rsidRPr="000D6CE6" w:rsidRDefault="00613B5A" w:rsidP="00613B5A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126FB3F" w14:textId="77777777" w:rsidR="00613B5A" w:rsidRPr="000D6CE6" w:rsidRDefault="00613B5A" w:rsidP="00613B5A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2F8184E4" w14:textId="77777777" w:rsidR="00613B5A" w:rsidRPr="000D6CE6" w:rsidRDefault="00613B5A" w:rsidP="00613B5A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6D3F2FA" w14:textId="77777777" w:rsidR="00613B5A" w:rsidRPr="000D6CE6" w:rsidRDefault="00613B5A" w:rsidP="00613B5A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5C1D139F" w14:textId="77777777" w:rsidR="00613B5A" w:rsidRPr="000D6CE6" w:rsidRDefault="00613B5A" w:rsidP="00613B5A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2869A72" w14:textId="77777777" w:rsidR="00613B5A" w:rsidRPr="000D6CE6" w:rsidRDefault="00613B5A" w:rsidP="00613B5A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60DFDF87" w14:textId="77777777" w:rsidR="00613B5A" w:rsidRPr="000D6CE6" w:rsidRDefault="00613B5A" w:rsidP="00613B5A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13B5A" w:rsidRPr="005A7FEB" w14:paraId="4B42625B" w14:textId="77777777" w:rsidTr="00980446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14E26D" w14:textId="77777777" w:rsidR="00613B5A" w:rsidRPr="005A7FEB" w:rsidRDefault="00613B5A" w:rsidP="00613B5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5A7F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3F3536" w14:textId="35EC671B" w:rsidR="00613B5A" w:rsidRPr="005A7FEB" w:rsidRDefault="00BF50B9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0.3</w:t>
            </w:r>
            <w:r w:rsidR="0021273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E90248" w14:textId="77777777" w:rsidR="00613B5A" w:rsidRPr="005A7FEB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093756" w14:textId="77777777" w:rsidR="00613B5A" w:rsidRPr="005A7FEB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0.38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C940A" w14:textId="77777777" w:rsidR="00613B5A" w:rsidRPr="005A7FEB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E82D82" w14:textId="77777777" w:rsidR="00613B5A" w:rsidRPr="005A7FEB" w:rsidRDefault="00BF50B9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0.32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6A0F4" w14:textId="77777777" w:rsidR="00613B5A" w:rsidRPr="005A7FEB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F98A7B" w14:textId="77777777" w:rsidR="00613B5A" w:rsidRPr="005A7FEB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0.37</w:t>
            </w:r>
          </w:p>
        </w:tc>
      </w:tr>
    </w:tbl>
    <w:p w14:paraId="4CC41673" w14:textId="77777777" w:rsidR="00F07667" w:rsidRDefault="00F07667" w:rsidP="000045D5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p w14:paraId="199E0801" w14:textId="77777777" w:rsidR="00AA03EE" w:rsidRDefault="00AA03EE" w:rsidP="00C11F0D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เงินปันผล</w:t>
      </w:r>
    </w:p>
    <w:p w14:paraId="5EA5DA1D" w14:textId="77777777" w:rsidR="00AA03EE" w:rsidRDefault="00AA03EE" w:rsidP="00AA03EE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</w:p>
    <w:p w14:paraId="1BAD7CE1" w14:textId="77777777" w:rsidR="00AA03EE" w:rsidRPr="00595E60" w:rsidRDefault="00AA03EE" w:rsidP="00AA03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</w:rPr>
      </w:pPr>
      <w:r w:rsidRPr="00595E60">
        <w:rPr>
          <w:rFonts w:ascii="Angsana New" w:hAnsi="Angsana New"/>
          <w:sz w:val="30"/>
          <w:szCs w:val="30"/>
          <w:cs/>
        </w:rPr>
        <w:t>เงินปันผล</w:t>
      </w:r>
      <w:r w:rsidRPr="00595E60">
        <w:rPr>
          <w:rFonts w:ascii="Angsana New" w:hAnsi="Angsana New" w:hint="cs"/>
          <w:sz w:val="30"/>
          <w:szCs w:val="30"/>
          <w:cs/>
        </w:rPr>
        <w:t>ที่กลุ่มบริษัทจ่ายให้ผู้ถือหุ้น มี</w:t>
      </w:r>
      <w:r w:rsidRPr="00595E60">
        <w:rPr>
          <w:rFonts w:ascii="Angsana New" w:hAnsi="Angsana New"/>
          <w:sz w:val="30"/>
          <w:szCs w:val="30"/>
          <w:cs/>
        </w:rPr>
        <w:t>ดังนี้</w:t>
      </w:r>
      <w:r w:rsidRPr="00595E60">
        <w:rPr>
          <w:rFonts w:ascii="Angsana New" w:hAnsi="Angsana New" w:hint="cs"/>
          <w:sz w:val="30"/>
          <w:szCs w:val="30"/>
          <w:cs/>
        </w:rPr>
        <w:t xml:space="preserve"> 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8"/>
        <w:gridCol w:w="1512"/>
        <w:gridCol w:w="1710"/>
        <w:gridCol w:w="1350"/>
        <w:gridCol w:w="270"/>
        <w:gridCol w:w="1260"/>
      </w:tblGrid>
      <w:tr w:rsidR="00AA03EE" w:rsidRPr="00595E60" w14:paraId="6B438702" w14:textId="77777777" w:rsidTr="00F31491">
        <w:tc>
          <w:tcPr>
            <w:tcW w:w="3168" w:type="dxa"/>
            <w:vAlign w:val="bottom"/>
          </w:tcPr>
          <w:p w14:paraId="699C7E41" w14:textId="77777777" w:rsidR="00AA03EE" w:rsidRPr="00595E60" w:rsidRDefault="00AA03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33A47E7F" w14:textId="77777777" w:rsidR="00AA03EE" w:rsidRPr="00595E60" w:rsidRDefault="00AA03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60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4895A3C8" w14:textId="77777777" w:rsidR="00AA03EE" w:rsidRPr="00595E60" w:rsidRDefault="00AA03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60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2FB8FABC" w14:textId="77777777" w:rsidR="00AA03EE" w:rsidRPr="00595E60" w:rsidRDefault="00AA03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5E60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vAlign w:val="bottom"/>
          </w:tcPr>
          <w:p w14:paraId="6677D849" w14:textId="77777777" w:rsidR="00AA03EE" w:rsidRDefault="00AA03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60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หุ้นปันผล</w:t>
            </w:r>
          </w:p>
          <w:p w14:paraId="1EB14821" w14:textId="77777777" w:rsidR="00AA03EE" w:rsidRPr="00595E60" w:rsidRDefault="00AA03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5E60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1228EB24" w14:textId="77777777" w:rsidR="00AA03EE" w:rsidRPr="00595E60" w:rsidRDefault="00AA03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6D16CB0" w14:textId="77777777" w:rsidR="00AA03EE" w:rsidRPr="00595E60" w:rsidDel="00D43E7A" w:rsidRDefault="00AA03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5E60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AA03EE" w:rsidRPr="00595E60" w14:paraId="2C727C75" w14:textId="77777777" w:rsidTr="00F31491">
        <w:tc>
          <w:tcPr>
            <w:tcW w:w="3168" w:type="dxa"/>
          </w:tcPr>
          <w:p w14:paraId="189F4739" w14:textId="77777777" w:rsidR="00AA03EE" w:rsidRPr="00595E60" w:rsidRDefault="00AA03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2" w:type="dxa"/>
          </w:tcPr>
          <w:p w14:paraId="317C13F9" w14:textId="77777777" w:rsidR="00AA03EE" w:rsidRPr="00595E60" w:rsidRDefault="00AA03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0170F21" w14:textId="77777777" w:rsidR="00AA03EE" w:rsidRPr="00595E60" w:rsidRDefault="00AA03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FAC0609" w14:textId="77777777" w:rsidR="00AA03EE" w:rsidRPr="00595E60" w:rsidRDefault="00AA03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5E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55703EB8" w14:textId="77777777" w:rsidR="00AA03EE" w:rsidRPr="00595E60" w:rsidRDefault="00AA03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E22E9DC" w14:textId="77777777" w:rsidR="00AA03EE" w:rsidRPr="00595E60" w:rsidRDefault="00AA03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5E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A03EE" w:rsidRPr="00595E60" w14:paraId="37272E4D" w14:textId="77777777" w:rsidTr="00F31491">
        <w:tc>
          <w:tcPr>
            <w:tcW w:w="3168" w:type="dxa"/>
          </w:tcPr>
          <w:p w14:paraId="3F1D5EAF" w14:textId="77777777" w:rsidR="00AA03EE" w:rsidRPr="00595E60" w:rsidRDefault="00AA03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5E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595E60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4D5F23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  <w:r w:rsidRPr="00595E60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512" w:type="dxa"/>
          </w:tcPr>
          <w:p w14:paraId="64C632AB" w14:textId="77777777" w:rsidR="00AA03EE" w:rsidRPr="00595E60" w:rsidRDefault="00AA03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292B4D2" w14:textId="77777777" w:rsidR="00AA03EE" w:rsidRPr="00595E60" w:rsidRDefault="00AA03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2FA8F0" w14:textId="77777777" w:rsidR="00AA03EE" w:rsidRPr="00595E60" w:rsidRDefault="00AA03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70F86C" w14:textId="77777777" w:rsidR="00AA03EE" w:rsidRPr="00595E60" w:rsidRDefault="00AA03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F71D2E" w14:textId="77777777" w:rsidR="00AA03EE" w:rsidRPr="00595E60" w:rsidRDefault="00AA03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3EE" w:rsidRPr="00595E60" w14:paraId="0B1AEBE4" w14:textId="77777777" w:rsidTr="00F31491">
        <w:tc>
          <w:tcPr>
            <w:tcW w:w="3168" w:type="dxa"/>
          </w:tcPr>
          <w:p w14:paraId="75280979" w14:textId="77777777" w:rsidR="00AA03EE" w:rsidRPr="00595E60" w:rsidRDefault="00AA03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4D5F23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8624C2" w:rsidRPr="004D5F23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512" w:type="dxa"/>
          </w:tcPr>
          <w:p w14:paraId="1C006E6E" w14:textId="77777777" w:rsidR="00AA03EE" w:rsidRPr="00595E60" w:rsidRDefault="005F291C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9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4D5F23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710" w:type="dxa"/>
          </w:tcPr>
          <w:p w14:paraId="57993505" w14:textId="77777777" w:rsidR="00AA03EE" w:rsidRPr="00595E60" w:rsidRDefault="005F291C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4D5F23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350" w:type="dxa"/>
          </w:tcPr>
          <w:p w14:paraId="2B93F076" w14:textId="77777777" w:rsidR="00AA03EE" w:rsidRPr="00595E60" w:rsidRDefault="005F291C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0.32</w:t>
            </w:r>
          </w:p>
        </w:tc>
        <w:tc>
          <w:tcPr>
            <w:tcW w:w="270" w:type="dxa"/>
          </w:tcPr>
          <w:p w14:paraId="657CAB11" w14:textId="77777777" w:rsidR="00AA03EE" w:rsidRPr="00595E60" w:rsidRDefault="00AA03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BBA0F6" w14:textId="77777777" w:rsidR="00AA03EE" w:rsidRPr="00595E60" w:rsidRDefault="005F291C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271.16</w:t>
            </w:r>
          </w:p>
        </w:tc>
      </w:tr>
      <w:tr w:rsidR="00AA03EE" w:rsidRPr="00595E60" w14:paraId="0B085EB0" w14:textId="77777777" w:rsidTr="00F31491">
        <w:tc>
          <w:tcPr>
            <w:tcW w:w="3168" w:type="dxa"/>
          </w:tcPr>
          <w:p w14:paraId="22D83A4F" w14:textId="77777777" w:rsidR="00AA03EE" w:rsidRPr="000D6CE6" w:rsidRDefault="00AA03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2" w:type="dxa"/>
          </w:tcPr>
          <w:p w14:paraId="5C41B02E" w14:textId="77777777" w:rsidR="00AA03EE" w:rsidRPr="000D6CE6" w:rsidRDefault="00AA03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710" w:type="dxa"/>
          </w:tcPr>
          <w:p w14:paraId="5F10B97D" w14:textId="77777777" w:rsidR="00AA03EE" w:rsidRPr="000D6CE6" w:rsidRDefault="00AA03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FA8D604" w14:textId="77777777" w:rsidR="00AA03EE" w:rsidRPr="000D6CE6" w:rsidRDefault="00AA03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2B27169F" w14:textId="77777777" w:rsidR="00AA03EE" w:rsidRPr="000D6CE6" w:rsidRDefault="00AA03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59B89F6" w14:textId="77777777" w:rsidR="00AA03EE" w:rsidRPr="000D6CE6" w:rsidRDefault="00AA03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AA03EE" w:rsidRPr="00595E60" w14:paraId="5F9FDECF" w14:textId="77777777" w:rsidTr="00F31491">
        <w:tc>
          <w:tcPr>
            <w:tcW w:w="3168" w:type="dxa"/>
          </w:tcPr>
          <w:p w14:paraId="5B2541E1" w14:textId="77777777" w:rsidR="00AA03EE" w:rsidRPr="00595E60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5E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595E60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4D5F23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  <w:r w:rsidRPr="00595E60">
              <w:rPr>
                <w:rFonts w:ascii="Angsana New" w:hAnsi="Angsana New"/>
                <w:i/>
                <w:iCs/>
                <w:sz w:val="30"/>
                <w:szCs w:val="30"/>
              </w:rPr>
              <w:t>62</w:t>
            </w:r>
          </w:p>
        </w:tc>
        <w:tc>
          <w:tcPr>
            <w:tcW w:w="1512" w:type="dxa"/>
          </w:tcPr>
          <w:p w14:paraId="3F5D3A91" w14:textId="77777777" w:rsidR="00AA03EE" w:rsidRPr="00595E60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69CA0BE" w14:textId="77777777" w:rsidR="00AA03EE" w:rsidRPr="00595E60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CF9195" w14:textId="77777777" w:rsidR="00AA03EE" w:rsidRPr="00595E60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10E502" w14:textId="77777777" w:rsidR="00AA03EE" w:rsidRPr="00595E60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2E5C82" w14:textId="77777777" w:rsidR="00AA03EE" w:rsidRPr="00595E60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3EE" w:rsidRPr="00595E60" w14:paraId="276E8445" w14:textId="77777777" w:rsidTr="00AA03EE">
        <w:tc>
          <w:tcPr>
            <w:tcW w:w="3168" w:type="dxa"/>
          </w:tcPr>
          <w:p w14:paraId="1333A782" w14:textId="77777777" w:rsidR="00AA03EE" w:rsidRPr="00595E60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595E60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512" w:type="dxa"/>
          </w:tcPr>
          <w:p w14:paraId="3FADE6D1" w14:textId="77777777" w:rsidR="00AA03EE" w:rsidRPr="00595E60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60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595E60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595E60">
              <w:rPr>
                <w:rFonts w:ascii="Angsana New" w:hAnsi="Angsana New"/>
                <w:sz w:val="30"/>
                <w:szCs w:val="30"/>
              </w:rPr>
              <w:t>2</w:t>
            </w:r>
            <w:r w:rsidR="004D5F23">
              <w:rPr>
                <w:rFonts w:ascii="Angsana New" w:hAnsi="Angsana New"/>
                <w:sz w:val="30"/>
                <w:szCs w:val="30"/>
              </w:rPr>
              <w:t>5</w:t>
            </w:r>
            <w:r w:rsidRPr="00595E60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710" w:type="dxa"/>
          </w:tcPr>
          <w:p w14:paraId="0D7CA96F" w14:textId="77777777" w:rsidR="00AA03EE" w:rsidRPr="00595E60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60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595E60">
              <w:rPr>
                <w:rFonts w:ascii="Angsana New" w:hAnsi="Angsana New"/>
                <w:sz w:val="30"/>
                <w:szCs w:val="30"/>
              </w:rPr>
              <w:t>2</w:t>
            </w:r>
            <w:r w:rsidR="004D5F23">
              <w:rPr>
                <w:rFonts w:ascii="Angsana New" w:hAnsi="Angsana New"/>
                <w:sz w:val="30"/>
                <w:szCs w:val="30"/>
              </w:rPr>
              <w:t>5</w:t>
            </w:r>
            <w:r w:rsidRPr="00595E60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350" w:type="dxa"/>
          </w:tcPr>
          <w:p w14:paraId="027CC212" w14:textId="77777777" w:rsidR="00AA03EE" w:rsidRPr="00595E60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2DEF9B" w14:textId="77777777" w:rsidR="00AA03EE" w:rsidRPr="00595E60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4DB03B" w14:textId="77777777" w:rsidR="00AA03EE" w:rsidRPr="00595E60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3EE" w:rsidRPr="00595E60" w14:paraId="3806D58C" w14:textId="77777777" w:rsidTr="00AA03EE">
        <w:tc>
          <w:tcPr>
            <w:tcW w:w="3168" w:type="dxa"/>
          </w:tcPr>
          <w:p w14:paraId="55D5022A" w14:textId="77777777" w:rsidR="00AA03EE" w:rsidRPr="00595E60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A31AA">
              <w:rPr>
                <w:rFonts w:ascii="Angsana New" w:hAnsi="Angsana New"/>
                <w:sz w:val="30"/>
                <w:szCs w:val="30"/>
                <w:cs/>
              </w:rPr>
              <w:t>หุ้นปันผล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(หุ้นเดิม 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หุ้นใหม่) </w:t>
            </w:r>
          </w:p>
        </w:tc>
        <w:tc>
          <w:tcPr>
            <w:tcW w:w="1512" w:type="dxa"/>
          </w:tcPr>
          <w:p w14:paraId="67C0F9EB" w14:textId="77777777" w:rsidR="00AA03EE" w:rsidRPr="00595E60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140A574" w14:textId="77777777" w:rsidR="00AA03EE" w:rsidRPr="00595E60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18415C" w14:textId="77777777" w:rsidR="00AA03EE" w:rsidRPr="00595E60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proofErr w:type="gramStart"/>
            <w:r>
              <w:rPr>
                <w:rFonts w:ascii="Angsana New" w:hAnsi="Angsana New"/>
                <w:sz w:val="30"/>
                <w:szCs w:val="30"/>
              </w:rPr>
              <w:t>10 :</w:t>
            </w:r>
            <w:proofErr w:type="gramEnd"/>
            <w:r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359047C1" w14:textId="77777777" w:rsidR="00AA03EE" w:rsidRPr="00595E60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1D8F13" w14:textId="77777777" w:rsidR="00AA03EE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3EE" w:rsidRPr="00595E60" w14:paraId="5C192D1B" w14:textId="77777777" w:rsidTr="00AA03EE">
        <w:tc>
          <w:tcPr>
            <w:tcW w:w="3168" w:type="dxa"/>
          </w:tcPr>
          <w:p w14:paraId="793B2942" w14:textId="77777777" w:rsidR="00AA03EE" w:rsidRPr="00595E60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 (เศษจากหุ้นปันผล) </w:t>
            </w:r>
          </w:p>
        </w:tc>
        <w:tc>
          <w:tcPr>
            <w:tcW w:w="1512" w:type="dxa"/>
          </w:tcPr>
          <w:p w14:paraId="6DAABB2A" w14:textId="77777777" w:rsidR="00AA03EE" w:rsidRPr="00EA31AA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9DB3391" w14:textId="77777777" w:rsidR="00AA03EE" w:rsidRPr="00595E60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561E82" w14:textId="77777777" w:rsidR="00AA03EE" w:rsidRPr="00595E60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0.10</w:t>
            </w:r>
          </w:p>
        </w:tc>
        <w:tc>
          <w:tcPr>
            <w:tcW w:w="270" w:type="dxa"/>
          </w:tcPr>
          <w:p w14:paraId="77DD6373" w14:textId="77777777" w:rsidR="00AA03EE" w:rsidRPr="00595E60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3D274B" w14:textId="77777777" w:rsidR="00AA03EE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3EE" w:rsidRPr="00595E60" w14:paraId="0130CD4D" w14:textId="77777777" w:rsidTr="00227432">
        <w:tc>
          <w:tcPr>
            <w:tcW w:w="3168" w:type="dxa"/>
          </w:tcPr>
          <w:p w14:paraId="4CE43BE1" w14:textId="77777777" w:rsidR="00AA03EE" w:rsidRPr="00EA31AA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12" w:type="dxa"/>
          </w:tcPr>
          <w:p w14:paraId="6AD9F3C3" w14:textId="77777777" w:rsidR="00AA03EE" w:rsidRPr="00595E60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669758D" w14:textId="77777777" w:rsidR="00AA03EE" w:rsidRPr="00595E60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6CF89D9" w14:textId="77777777" w:rsidR="00AA03EE" w:rsidRPr="00595E60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60">
              <w:rPr>
                <w:rFonts w:ascii="Angsana New" w:hAnsi="Angsana New"/>
                <w:sz w:val="30"/>
                <w:szCs w:val="30"/>
              </w:rPr>
              <w:t>0.</w:t>
            </w:r>
            <w:r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72E82BB0" w14:textId="77777777" w:rsidR="00AA03EE" w:rsidRPr="00595E60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FE0E151" w14:textId="77777777" w:rsidR="00AA03EE" w:rsidRPr="00595E60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261.91</w:t>
            </w:r>
          </w:p>
        </w:tc>
      </w:tr>
    </w:tbl>
    <w:p w14:paraId="4840B387" w14:textId="77777777" w:rsidR="00AA03EE" w:rsidRDefault="00AA03EE" w:rsidP="00AA03EE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</w:p>
    <w:p w14:paraId="7534107E" w14:textId="77777777" w:rsidR="00B245AD" w:rsidRPr="00042EB7" w:rsidRDefault="00B245AD" w:rsidP="00C11F0D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042EB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69699DE5" w14:textId="77777777" w:rsidR="006A60C8" w:rsidRPr="00A83A64" w:rsidRDefault="006A60C8" w:rsidP="00C4483B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</w:p>
    <w:p w14:paraId="13DB383B" w14:textId="77777777" w:rsidR="00A837DE" w:rsidRPr="00A83A64" w:rsidRDefault="00A837DE" w:rsidP="00A837DE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A83A6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5C08E156" w14:textId="77777777" w:rsidR="00A837DE" w:rsidRPr="00A83A64" w:rsidRDefault="00A837DE" w:rsidP="00A837DE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5BB97908" w14:textId="77777777" w:rsidR="00FD32DB" w:rsidRPr="00A83A64" w:rsidRDefault="00A837DE" w:rsidP="00A837DE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83A64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75650B1C" w14:textId="77777777" w:rsidR="001624BB" w:rsidRDefault="001624BB" w:rsidP="00A837DE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0681DE5" w14:textId="77777777" w:rsidR="00613B5A" w:rsidRDefault="00613B5A" w:rsidP="00A837DE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54FA33E" w14:textId="77777777" w:rsidR="00613B5A" w:rsidRDefault="00613B5A" w:rsidP="00A837DE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B36858D" w14:textId="77777777" w:rsidR="00613B5A" w:rsidRDefault="00613B5A" w:rsidP="00A837DE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5AE27CC" w14:textId="77777777" w:rsidR="00613B5A" w:rsidRDefault="00613B5A" w:rsidP="00A837DE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5399214" w14:textId="77777777" w:rsidR="00613B5A" w:rsidRPr="00A83A64" w:rsidRDefault="00613B5A" w:rsidP="00A837DE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  <w:sectPr w:rsidR="00613B5A" w:rsidRPr="00A83A64" w:rsidSect="00C65AD3">
          <w:headerReference w:type="default" r:id="rId12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224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330"/>
        <w:gridCol w:w="991"/>
        <w:gridCol w:w="236"/>
        <w:gridCol w:w="1293"/>
        <w:gridCol w:w="236"/>
        <w:gridCol w:w="1171"/>
        <w:gridCol w:w="236"/>
        <w:gridCol w:w="1147"/>
        <w:gridCol w:w="236"/>
        <w:gridCol w:w="1117"/>
        <w:gridCol w:w="236"/>
        <w:gridCol w:w="1204"/>
        <w:gridCol w:w="236"/>
        <w:gridCol w:w="1115"/>
        <w:gridCol w:w="236"/>
        <w:gridCol w:w="1204"/>
      </w:tblGrid>
      <w:tr w:rsidR="00FE3224" w:rsidRPr="00FE3224" w14:paraId="28BA2B0D" w14:textId="77777777" w:rsidTr="00240848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4CA5E25B" w14:textId="77777777" w:rsidR="00FE3224" w:rsidRPr="00481C53" w:rsidRDefault="00FE3224" w:rsidP="00C56ED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12E995C7" w14:textId="77777777" w:rsidR="00FE3224" w:rsidRPr="00481C53" w:rsidRDefault="00FE3224" w:rsidP="00C56ED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623A92B" w14:textId="77777777" w:rsidR="00FE3224" w:rsidRPr="00481C53" w:rsidRDefault="00FE3224" w:rsidP="00C56ED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667" w:type="dxa"/>
            <w:gridSpan w:val="13"/>
            <w:vAlign w:val="bottom"/>
          </w:tcPr>
          <w:p w14:paraId="411DA11A" w14:textId="77777777" w:rsidR="00FE3224" w:rsidRPr="00481C53" w:rsidRDefault="00FE3224" w:rsidP="00C56ED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81C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491141" w:rsidRPr="00481C5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854BB" w:rsidRPr="00FE3224" w14:paraId="0F3C4A15" w14:textId="77777777" w:rsidTr="00240848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09126BF1" w14:textId="77777777" w:rsidR="00F854BB" w:rsidRPr="00481C53" w:rsidRDefault="00F854BB" w:rsidP="00C56ED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22C3A457" w14:textId="77777777" w:rsidR="00F854BB" w:rsidRPr="00481C53" w:rsidRDefault="00F854BB" w:rsidP="00C56ED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6846264" w14:textId="77777777" w:rsidR="00F854BB" w:rsidRPr="00481C53" w:rsidRDefault="00F854BB" w:rsidP="00C56ED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083" w:type="dxa"/>
            <w:gridSpan w:val="5"/>
            <w:vAlign w:val="bottom"/>
          </w:tcPr>
          <w:p w14:paraId="5FBF666D" w14:textId="77777777" w:rsidR="00F854BB" w:rsidRPr="00593794" w:rsidRDefault="00F854BB" w:rsidP="00C56ED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93794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CC9441B" w14:textId="77777777" w:rsidR="00F854BB" w:rsidRPr="00593794" w:rsidRDefault="00F854BB" w:rsidP="00C56ED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348" w:type="dxa"/>
            <w:gridSpan w:val="7"/>
            <w:vAlign w:val="bottom"/>
          </w:tcPr>
          <w:p w14:paraId="604697D9" w14:textId="77777777" w:rsidR="00F854BB" w:rsidRPr="00593794" w:rsidRDefault="00F854BB" w:rsidP="00C56ED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93794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E3224" w:rsidRPr="00FE3224" w14:paraId="6DAEE6E8" w14:textId="77777777" w:rsidTr="00240848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16F2D0D6" w14:textId="77777777" w:rsidR="00FE3224" w:rsidRPr="0045421A" w:rsidRDefault="00FE3224" w:rsidP="00FE322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13B5A" w:rsidRPr="004542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613B5A" w:rsidRPr="0045421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613B5A" w:rsidRPr="004542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51132A" w:rsidRPr="004542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  <w:r w:rsidR="00613B5A" w:rsidRPr="004542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63</w:t>
            </w:r>
          </w:p>
        </w:tc>
        <w:tc>
          <w:tcPr>
            <w:tcW w:w="991" w:type="dxa"/>
            <w:vAlign w:val="bottom"/>
          </w:tcPr>
          <w:p w14:paraId="7C4266F9" w14:textId="77777777" w:rsidR="00FE3224" w:rsidRPr="0045421A" w:rsidRDefault="00FE3224" w:rsidP="00FE322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5421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236" w:type="dxa"/>
          </w:tcPr>
          <w:p w14:paraId="1A75585E" w14:textId="77777777" w:rsidR="00FE3224" w:rsidRPr="0045421A" w:rsidRDefault="00FE3224" w:rsidP="00FE32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3" w:type="dxa"/>
            <w:vAlign w:val="bottom"/>
          </w:tcPr>
          <w:p w14:paraId="22CBD602" w14:textId="77777777" w:rsidR="00FE3224" w:rsidRPr="0045421A" w:rsidRDefault="00FE3224" w:rsidP="00FE32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0DDC5A0" w14:textId="77777777" w:rsidR="00FE3224" w:rsidRPr="0045421A" w:rsidRDefault="00FE3224" w:rsidP="00FE32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6F335C2" w14:textId="77777777" w:rsidR="00FE3224" w:rsidRPr="0045421A" w:rsidRDefault="00FE3224" w:rsidP="00FE32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623AE1" w14:textId="77777777" w:rsidR="00FE3224" w:rsidRPr="0045421A" w:rsidRDefault="00FE3224" w:rsidP="00FE322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1279A228" w14:textId="77777777" w:rsidR="00FE3224" w:rsidRPr="0045421A" w:rsidRDefault="00FE3224" w:rsidP="00FE32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F4E98E5" w14:textId="77777777" w:rsidR="00FE3224" w:rsidRPr="0045421A" w:rsidRDefault="00FE3224" w:rsidP="00FE32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7" w:type="dxa"/>
            <w:vAlign w:val="bottom"/>
          </w:tcPr>
          <w:p w14:paraId="654C6427" w14:textId="77777777" w:rsidR="00FE3224" w:rsidRPr="0045421A" w:rsidRDefault="00FE3224" w:rsidP="00FE32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45421A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36" w:type="dxa"/>
          </w:tcPr>
          <w:p w14:paraId="3EAB19A3" w14:textId="77777777" w:rsidR="00FE3224" w:rsidRPr="0045421A" w:rsidRDefault="00FE3224" w:rsidP="00FE32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45036A84" w14:textId="77777777" w:rsidR="00FE3224" w:rsidRPr="0045421A" w:rsidRDefault="00FE3224" w:rsidP="00FE32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45421A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36" w:type="dxa"/>
          </w:tcPr>
          <w:p w14:paraId="2F1A1DCD" w14:textId="77777777" w:rsidR="00FE3224" w:rsidRPr="0045421A" w:rsidRDefault="00FE3224" w:rsidP="00FE322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bottom"/>
          </w:tcPr>
          <w:p w14:paraId="17F5FEC4" w14:textId="77777777" w:rsidR="00FE3224" w:rsidRPr="0045421A" w:rsidRDefault="00FE3224" w:rsidP="00FE322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45421A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533B6F02" w14:textId="77777777" w:rsidR="00FE3224" w:rsidRPr="0045421A" w:rsidRDefault="00FE3224" w:rsidP="00FE32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A1E7658" w14:textId="77777777" w:rsidR="00FE3224" w:rsidRPr="0045421A" w:rsidRDefault="00FE3224" w:rsidP="00FE32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E3224" w:rsidRPr="00FE3224" w14:paraId="1A04112C" w14:textId="77777777" w:rsidTr="00240848">
        <w:trPr>
          <w:trHeight w:val="261"/>
        </w:trPr>
        <w:tc>
          <w:tcPr>
            <w:tcW w:w="3330" w:type="dxa"/>
            <w:shd w:val="clear" w:color="auto" w:fill="auto"/>
          </w:tcPr>
          <w:p w14:paraId="69DD436C" w14:textId="77777777" w:rsidR="00FE3224" w:rsidRPr="0045421A" w:rsidRDefault="00FE3224" w:rsidP="00FE322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68706ADC" w14:textId="77777777" w:rsidR="00FE3224" w:rsidRPr="0045421A" w:rsidRDefault="00FE3224" w:rsidP="00FE322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BC077F4" w14:textId="77777777" w:rsidR="00FE3224" w:rsidRPr="0045421A" w:rsidRDefault="00FE3224" w:rsidP="00FE322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7" w:type="dxa"/>
            <w:gridSpan w:val="13"/>
          </w:tcPr>
          <w:p w14:paraId="61C6930C" w14:textId="77777777" w:rsidR="00FE3224" w:rsidRPr="0045421A" w:rsidRDefault="00FE3224" w:rsidP="00FE32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45421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237423" w:rsidRPr="0045421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45421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45421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E3224" w:rsidRPr="00FE3224" w14:paraId="20EB945A" w14:textId="77777777" w:rsidTr="00240848">
        <w:trPr>
          <w:trHeight w:val="261"/>
        </w:trPr>
        <w:tc>
          <w:tcPr>
            <w:tcW w:w="3330" w:type="dxa"/>
            <w:shd w:val="clear" w:color="auto" w:fill="auto"/>
          </w:tcPr>
          <w:p w14:paraId="29138859" w14:textId="77777777" w:rsidR="00FE3224" w:rsidRPr="0045421A" w:rsidRDefault="00FE3224" w:rsidP="00FE322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542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1" w:type="dxa"/>
          </w:tcPr>
          <w:p w14:paraId="6D627D1F" w14:textId="77777777" w:rsidR="00FE3224" w:rsidRPr="0045421A" w:rsidRDefault="00FE3224" w:rsidP="00FE322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666F057" w14:textId="77777777" w:rsidR="00FE3224" w:rsidRPr="0045421A" w:rsidRDefault="00FE3224" w:rsidP="00FE322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</w:tcPr>
          <w:p w14:paraId="661F30F7" w14:textId="77777777" w:rsidR="00FE3224" w:rsidRPr="0045421A" w:rsidRDefault="00FE3224" w:rsidP="00FE322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A65B35" w14:textId="77777777" w:rsidR="00FE3224" w:rsidRPr="0045421A" w:rsidRDefault="00FE3224" w:rsidP="00FE322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A05D42C" w14:textId="77777777" w:rsidR="00FE3224" w:rsidRPr="0045421A" w:rsidRDefault="00FE3224" w:rsidP="00FE322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CA9869B" w14:textId="77777777" w:rsidR="00FE3224" w:rsidRPr="0045421A" w:rsidRDefault="00FE3224" w:rsidP="00FE322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0E9DD45C" w14:textId="77777777" w:rsidR="00FE3224" w:rsidRPr="0045421A" w:rsidRDefault="00FE3224" w:rsidP="00FE32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E87E33" w14:textId="77777777" w:rsidR="00FE3224" w:rsidRPr="0045421A" w:rsidRDefault="00FE3224" w:rsidP="00FE32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0D3E4DE3" w14:textId="77777777" w:rsidR="00FE3224" w:rsidRPr="0045421A" w:rsidRDefault="00FE3224" w:rsidP="00FE32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3EAB66" w14:textId="77777777" w:rsidR="00FE3224" w:rsidRPr="0045421A" w:rsidRDefault="00FE3224" w:rsidP="00FE32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14228CB" w14:textId="77777777" w:rsidR="00FE3224" w:rsidRPr="0045421A" w:rsidRDefault="00FE3224" w:rsidP="00FE32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23CB31" w14:textId="77777777" w:rsidR="00FE3224" w:rsidRPr="0045421A" w:rsidRDefault="00FE3224" w:rsidP="00FE32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5236C94D" w14:textId="77777777" w:rsidR="00FE3224" w:rsidRPr="0045421A" w:rsidRDefault="00FE3224" w:rsidP="00FE32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D57926" w14:textId="77777777" w:rsidR="00FE3224" w:rsidRPr="0045421A" w:rsidRDefault="00FE3224" w:rsidP="00FE32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A95690B" w14:textId="77777777" w:rsidR="00FE3224" w:rsidRPr="0045421A" w:rsidRDefault="00FE3224" w:rsidP="00FE32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50D2" w:rsidRPr="00FE3224" w14:paraId="4E5E9266" w14:textId="77777777" w:rsidTr="00240848">
        <w:trPr>
          <w:trHeight w:val="261"/>
        </w:trPr>
        <w:tc>
          <w:tcPr>
            <w:tcW w:w="3330" w:type="dxa"/>
            <w:shd w:val="clear" w:color="auto" w:fill="auto"/>
          </w:tcPr>
          <w:p w14:paraId="08A713DF" w14:textId="77777777" w:rsidR="004150D2" w:rsidRPr="0045421A" w:rsidRDefault="004150D2" w:rsidP="004150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5421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1" w:type="dxa"/>
          </w:tcPr>
          <w:p w14:paraId="0CB1F6F4" w14:textId="77777777" w:rsidR="004150D2" w:rsidRPr="0045421A" w:rsidRDefault="004150D2" w:rsidP="004150D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25BB72C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</w:tcPr>
          <w:p w14:paraId="338EE63B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</w:rPr>
              <w:t>308,182</w:t>
            </w:r>
          </w:p>
        </w:tc>
        <w:tc>
          <w:tcPr>
            <w:tcW w:w="236" w:type="dxa"/>
          </w:tcPr>
          <w:p w14:paraId="0C2337B5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E1CDF2A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AA21E0" w14:textId="77777777" w:rsidR="004150D2" w:rsidRPr="0045421A" w:rsidRDefault="004150D2" w:rsidP="004150D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3DE2837D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</w:rPr>
              <w:t>308,182</w:t>
            </w:r>
          </w:p>
        </w:tc>
        <w:tc>
          <w:tcPr>
            <w:tcW w:w="236" w:type="dxa"/>
          </w:tcPr>
          <w:p w14:paraId="35DB28A7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3B36B21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5421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21B060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8780F1D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5421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0E8CD3D" w14:textId="77777777" w:rsidR="004150D2" w:rsidRPr="0045421A" w:rsidRDefault="004150D2" w:rsidP="004150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6E1660D1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</w:rPr>
              <w:t>308,182</w:t>
            </w:r>
          </w:p>
        </w:tc>
        <w:tc>
          <w:tcPr>
            <w:tcW w:w="236" w:type="dxa"/>
          </w:tcPr>
          <w:p w14:paraId="6B8D32F3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2E88C64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</w:rPr>
              <w:t>308,182</w:t>
            </w:r>
          </w:p>
        </w:tc>
      </w:tr>
      <w:tr w:rsidR="004150D2" w:rsidRPr="00FE3224" w14:paraId="4A778EC4" w14:textId="77777777" w:rsidTr="00240848">
        <w:trPr>
          <w:trHeight w:val="261"/>
        </w:trPr>
        <w:tc>
          <w:tcPr>
            <w:tcW w:w="3330" w:type="dxa"/>
            <w:shd w:val="clear" w:color="auto" w:fill="auto"/>
          </w:tcPr>
          <w:p w14:paraId="1D232421" w14:textId="77777777" w:rsidR="004150D2" w:rsidRPr="0045421A" w:rsidRDefault="004150D2" w:rsidP="004150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5421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991" w:type="dxa"/>
          </w:tcPr>
          <w:p w14:paraId="682DCDFE" w14:textId="77777777" w:rsidR="004150D2" w:rsidRPr="0045421A" w:rsidRDefault="004150D2" w:rsidP="004150D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0447878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</w:tcPr>
          <w:p w14:paraId="1DCE5C5A" w14:textId="4EF6A039" w:rsidR="004150D2" w:rsidRPr="0045421A" w:rsidRDefault="0045421A" w:rsidP="004150D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4150D2" w:rsidRPr="004542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542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016</w:t>
            </w:r>
            <w:r w:rsidR="004150D2" w:rsidRPr="004542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542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962</w:t>
            </w:r>
          </w:p>
        </w:tc>
        <w:tc>
          <w:tcPr>
            <w:tcW w:w="236" w:type="dxa"/>
          </w:tcPr>
          <w:p w14:paraId="10B9AA7C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DCE1CF5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739A88A" w14:textId="77777777" w:rsidR="004150D2" w:rsidRPr="0045421A" w:rsidRDefault="004150D2" w:rsidP="004150D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6A037F30" w14:textId="433EE3B8" w:rsidR="004150D2" w:rsidRPr="0045421A" w:rsidRDefault="0045421A" w:rsidP="004150D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6,016,962</w:t>
            </w:r>
          </w:p>
        </w:tc>
        <w:tc>
          <w:tcPr>
            <w:tcW w:w="236" w:type="dxa"/>
          </w:tcPr>
          <w:p w14:paraId="2333321A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7E15C4DE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5421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42E660C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30D9554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5421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B268F7B" w14:textId="77777777" w:rsidR="004150D2" w:rsidRPr="0045421A" w:rsidRDefault="004150D2" w:rsidP="004150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15B44F6" w14:textId="0CED03BF" w:rsidR="004150D2" w:rsidRPr="0045421A" w:rsidRDefault="0045421A" w:rsidP="004150D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6,016,962</w:t>
            </w:r>
          </w:p>
        </w:tc>
        <w:tc>
          <w:tcPr>
            <w:tcW w:w="236" w:type="dxa"/>
          </w:tcPr>
          <w:p w14:paraId="5571850E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F0A554E" w14:textId="78944180" w:rsidR="004150D2" w:rsidRPr="0045421A" w:rsidRDefault="0045421A" w:rsidP="004150D2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6,016,962</w:t>
            </w:r>
          </w:p>
        </w:tc>
      </w:tr>
      <w:tr w:rsidR="004150D2" w:rsidRPr="00FE3224" w14:paraId="7AF0F598" w14:textId="77777777" w:rsidTr="00240848">
        <w:trPr>
          <w:trHeight w:val="261"/>
        </w:trPr>
        <w:tc>
          <w:tcPr>
            <w:tcW w:w="3330" w:type="dxa"/>
            <w:shd w:val="clear" w:color="auto" w:fill="auto"/>
          </w:tcPr>
          <w:p w14:paraId="67ACD1BD" w14:textId="77777777" w:rsidR="004150D2" w:rsidRPr="0045421A" w:rsidRDefault="004150D2" w:rsidP="004150D2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991" w:type="dxa"/>
          </w:tcPr>
          <w:p w14:paraId="6BF72603" w14:textId="77777777" w:rsidR="004150D2" w:rsidRPr="0045421A" w:rsidRDefault="00E97610" w:rsidP="004150D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45421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037A1F94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</w:tcPr>
          <w:p w14:paraId="7F1A2630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272,628</w:t>
            </w:r>
          </w:p>
        </w:tc>
        <w:tc>
          <w:tcPr>
            <w:tcW w:w="236" w:type="dxa"/>
          </w:tcPr>
          <w:p w14:paraId="2937ECD6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18588B6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DA8615" w14:textId="77777777" w:rsidR="004150D2" w:rsidRPr="0045421A" w:rsidRDefault="004150D2" w:rsidP="004150D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0C56B6EA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272,628</w:t>
            </w:r>
          </w:p>
        </w:tc>
        <w:tc>
          <w:tcPr>
            <w:tcW w:w="236" w:type="dxa"/>
          </w:tcPr>
          <w:p w14:paraId="75B3D5F8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0F247652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5421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4DBD892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1101609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5421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12A0533" w14:textId="77777777" w:rsidR="004150D2" w:rsidRPr="0045421A" w:rsidRDefault="004150D2" w:rsidP="004150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24165CA2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272,628</w:t>
            </w:r>
          </w:p>
        </w:tc>
        <w:tc>
          <w:tcPr>
            <w:tcW w:w="236" w:type="dxa"/>
          </w:tcPr>
          <w:p w14:paraId="08EC6F66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17A4689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  <w:r w:rsidRPr="0045421A">
              <w:rPr>
                <w:rFonts w:ascii="Angsana New" w:hAnsi="Angsana New"/>
                <w:sz w:val="30"/>
                <w:szCs w:val="30"/>
              </w:rPr>
              <w:t>272,628</w:t>
            </w:r>
          </w:p>
        </w:tc>
      </w:tr>
      <w:tr w:rsidR="004150D2" w:rsidRPr="00FE3224" w14:paraId="1E8DAEE3" w14:textId="77777777" w:rsidTr="00031A4F">
        <w:trPr>
          <w:trHeight w:val="261"/>
        </w:trPr>
        <w:tc>
          <w:tcPr>
            <w:tcW w:w="3330" w:type="dxa"/>
            <w:shd w:val="clear" w:color="auto" w:fill="auto"/>
          </w:tcPr>
          <w:p w14:paraId="090AC3EE" w14:textId="77777777" w:rsidR="004150D2" w:rsidRPr="0045421A" w:rsidRDefault="004150D2" w:rsidP="004150D2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991" w:type="dxa"/>
          </w:tcPr>
          <w:p w14:paraId="7D0B30BD" w14:textId="77777777" w:rsidR="004150D2" w:rsidRPr="0045421A" w:rsidRDefault="004150D2" w:rsidP="004150D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159B41A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</w:tcPr>
          <w:p w14:paraId="595F2395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1E4F8AD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824CDC1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</w:rPr>
              <w:t>32,962</w:t>
            </w:r>
          </w:p>
        </w:tc>
        <w:tc>
          <w:tcPr>
            <w:tcW w:w="236" w:type="dxa"/>
            <w:shd w:val="clear" w:color="auto" w:fill="auto"/>
          </w:tcPr>
          <w:p w14:paraId="76F634D5" w14:textId="77777777" w:rsidR="004150D2" w:rsidRPr="0045421A" w:rsidRDefault="004150D2" w:rsidP="004150D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5E55D9C5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</w:rPr>
              <w:t>32,962</w:t>
            </w:r>
          </w:p>
        </w:tc>
        <w:tc>
          <w:tcPr>
            <w:tcW w:w="236" w:type="dxa"/>
          </w:tcPr>
          <w:p w14:paraId="1E90474A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00BAADE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</w:rPr>
              <w:t>32,962</w:t>
            </w:r>
          </w:p>
        </w:tc>
        <w:tc>
          <w:tcPr>
            <w:tcW w:w="236" w:type="dxa"/>
          </w:tcPr>
          <w:p w14:paraId="7AA6B6F9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8C674BA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5421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78F098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5AB2B5B5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5421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4F1CD54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B5ECA90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</w:rPr>
              <w:t>32,962</w:t>
            </w:r>
          </w:p>
        </w:tc>
      </w:tr>
      <w:tr w:rsidR="004150D2" w:rsidRPr="00FE3224" w14:paraId="132CBF8F" w14:textId="77777777" w:rsidTr="00240848">
        <w:trPr>
          <w:trHeight w:val="261"/>
        </w:trPr>
        <w:tc>
          <w:tcPr>
            <w:tcW w:w="3330" w:type="dxa"/>
            <w:shd w:val="clear" w:color="auto" w:fill="auto"/>
          </w:tcPr>
          <w:p w14:paraId="3C7AF343" w14:textId="77777777" w:rsidR="004150D2" w:rsidRPr="0045421A" w:rsidRDefault="004150D2" w:rsidP="004150D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91" w:type="dxa"/>
          </w:tcPr>
          <w:p w14:paraId="53D31F0A" w14:textId="77777777" w:rsidR="004150D2" w:rsidRPr="0045421A" w:rsidRDefault="004150D2" w:rsidP="004150D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55AAA55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</w:tcPr>
          <w:p w14:paraId="624567B4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BA842A7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2111C77A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21E5FBF" w14:textId="77777777" w:rsidR="004150D2" w:rsidRPr="0045421A" w:rsidRDefault="004150D2" w:rsidP="004150D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224C06B8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AA7CA3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7C7C511A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40551F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70E57B5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2C47A59A" w14:textId="77777777" w:rsidR="004150D2" w:rsidRPr="0045421A" w:rsidRDefault="004150D2" w:rsidP="004150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53A8DF88" w14:textId="77777777" w:rsidR="004150D2" w:rsidRPr="0045421A" w:rsidRDefault="004150D2" w:rsidP="0041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945567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59D0099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50D2" w:rsidRPr="00FE3224" w14:paraId="59CC43E7" w14:textId="77777777" w:rsidTr="00240848">
        <w:trPr>
          <w:trHeight w:val="261"/>
        </w:trPr>
        <w:tc>
          <w:tcPr>
            <w:tcW w:w="3330" w:type="dxa"/>
            <w:shd w:val="clear" w:color="auto" w:fill="auto"/>
          </w:tcPr>
          <w:p w14:paraId="36BD797C" w14:textId="77777777" w:rsidR="004150D2" w:rsidRPr="0045421A" w:rsidRDefault="004150D2" w:rsidP="004150D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4542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991" w:type="dxa"/>
          </w:tcPr>
          <w:p w14:paraId="1DEA6E27" w14:textId="77777777" w:rsidR="004150D2" w:rsidRPr="0045421A" w:rsidRDefault="004150D2" w:rsidP="004150D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36" w:type="dxa"/>
          </w:tcPr>
          <w:p w14:paraId="45909B6B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3" w:type="dxa"/>
          </w:tcPr>
          <w:p w14:paraId="57A73C20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5BA72D0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1" w:type="dxa"/>
            <w:shd w:val="clear" w:color="auto" w:fill="auto"/>
          </w:tcPr>
          <w:p w14:paraId="1CD37194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76B8F056" w14:textId="77777777" w:rsidR="004150D2" w:rsidRPr="0045421A" w:rsidRDefault="004150D2" w:rsidP="004150D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47" w:type="dxa"/>
            <w:shd w:val="clear" w:color="auto" w:fill="auto"/>
          </w:tcPr>
          <w:p w14:paraId="2FE90E93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AE0F6A5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7" w:type="dxa"/>
          </w:tcPr>
          <w:p w14:paraId="4362D83B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20E236E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3371FE31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7315F5D" w14:textId="77777777" w:rsidR="004150D2" w:rsidRPr="0045421A" w:rsidRDefault="004150D2" w:rsidP="004150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5" w:type="dxa"/>
          </w:tcPr>
          <w:p w14:paraId="7C244A26" w14:textId="77777777" w:rsidR="004150D2" w:rsidRPr="0045421A" w:rsidRDefault="004150D2" w:rsidP="0041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73D8C11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2F33302F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4150D2" w:rsidRPr="00FE3224" w14:paraId="128B31B3" w14:textId="77777777" w:rsidTr="00240848">
        <w:trPr>
          <w:trHeight w:val="261"/>
        </w:trPr>
        <w:tc>
          <w:tcPr>
            <w:tcW w:w="3330" w:type="dxa"/>
            <w:shd w:val="clear" w:color="auto" w:fill="auto"/>
          </w:tcPr>
          <w:p w14:paraId="0C55E40A" w14:textId="77777777" w:rsidR="004150D2" w:rsidRPr="0045421A" w:rsidRDefault="004150D2" w:rsidP="004150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45421A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1" w:type="dxa"/>
          </w:tcPr>
          <w:p w14:paraId="561A156B" w14:textId="77777777" w:rsidR="004150D2" w:rsidRPr="0045421A" w:rsidRDefault="004150D2" w:rsidP="004150D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36" w:type="dxa"/>
          </w:tcPr>
          <w:p w14:paraId="41B49625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3" w:type="dxa"/>
            <w:vAlign w:val="bottom"/>
          </w:tcPr>
          <w:p w14:paraId="47F0CEFA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2,572,254</w:t>
            </w:r>
          </w:p>
        </w:tc>
        <w:tc>
          <w:tcPr>
            <w:tcW w:w="236" w:type="dxa"/>
          </w:tcPr>
          <w:p w14:paraId="7C4115DF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1" w:type="dxa"/>
            <w:shd w:val="clear" w:color="auto" w:fill="auto"/>
          </w:tcPr>
          <w:p w14:paraId="67F11009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010535" w14:textId="77777777" w:rsidR="004150D2" w:rsidRPr="0045421A" w:rsidRDefault="004150D2" w:rsidP="004150D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1031973A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2,572,254</w:t>
            </w:r>
          </w:p>
        </w:tc>
        <w:tc>
          <w:tcPr>
            <w:tcW w:w="236" w:type="dxa"/>
          </w:tcPr>
          <w:p w14:paraId="59833ECC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7" w:type="dxa"/>
          </w:tcPr>
          <w:p w14:paraId="1B0CF0D4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5421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A7FAAE3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ECBB74E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5421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8441A4F" w14:textId="77777777" w:rsidR="004150D2" w:rsidRPr="0045421A" w:rsidRDefault="004150D2" w:rsidP="004150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07B1FCA1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45421A">
              <w:rPr>
                <w:rFonts w:ascii="Angsana New" w:hAnsi="Angsana New"/>
                <w:sz w:val="30"/>
                <w:szCs w:val="30"/>
                <w:lang w:val="en-US"/>
              </w:rPr>
              <w:t>2,572,254</w:t>
            </w:r>
          </w:p>
        </w:tc>
        <w:tc>
          <w:tcPr>
            <w:tcW w:w="236" w:type="dxa"/>
          </w:tcPr>
          <w:p w14:paraId="52355B3E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3FA408C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45421A">
              <w:rPr>
                <w:rFonts w:ascii="Angsana New" w:hAnsi="Angsana New"/>
                <w:sz w:val="30"/>
                <w:szCs w:val="30"/>
                <w:lang w:val="en-US"/>
              </w:rPr>
              <w:t>2,572,254</w:t>
            </w:r>
          </w:p>
        </w:tc>
      </w:tr>
      <w:tr w:rsidR="004150D2" w:rsidRPr="00FE3224" w14:paraId="6D8B806A" w14:textId="77777777" w:rsidTr="00240848">
        <w:trPr>
          <w:trHeight w:val="261"/>
        </w:trPr>
        <w:tc>
          <w:tcPr>
            <w:tcW w:w="3330" w:type="dxa"/>
            <w:shd w:val="clear" w:color="auto" w:fill="auto"/>
          </w:tcPr>
          <w:p w14:paraId="00FE56A7" w14:textId="77777777" w:rsidR="004150D2" w:rsidRPr="0045421A" w:rsidRDefault="004150D2" w:rsidP="004150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45421A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991" w:type="dxa"/>
          </w:tcPr>
          <w:p w14:paraId="384F081B" w14:textId="77777777" w:rsidR="004150D2" w:rsidRPr="0045421A" w:rsidRDefault="004150D2" w:rsidP="004150D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AF6B991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3" w:type="dxa"/>
            <w:vAlign w:val="bottom"/>
          </w:tcPr>
          <w:p w14:paraId="7639D919" w14:textId="36DF59CB" w:rsidR="004150D2" w:rsidRPr="0045421A" w:rsidRDefault="004150D2" w:rsidP="004150D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</w:t>
            </w:r>
            <w:r w:rsidR="0045421A" w:rsidRPr="004542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</w:t>
            </w:r>
            <w:r w:rsidRPr="004542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5421A" w:rsidRPr="004542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001</w:t>
            </w:r>
          </w:p>
        </w:tc>
        <w:tc>
          <w:tcPr>
            <w:tcW w:w="236" w:type="dxa"/>
          </w:tcPr>
          <w:p w14:paraId="244A83BA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1" w:type="dxa"/>
            <w:shd w:val="clear" w:color="auto" w:fill="auto"/>
          </w:tcPr>
          <w:p w14:paraId="59AC42EC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903518" w14:textId="77777777" w:rsidR="004150D2" w:rsidRPr="0045421A" w:rsidRDefault="004150D2" w:rsidP="004150D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751BFFE" w14:textId="5289795C" w:rsidR="004150D2" w:rsidRPr="0045421A" w:rsidRDefault="0045421A" w:rsidP="004150D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4,280,001</w:t>
            </w:r>
          </w:p>
        </w:tc>
        <w:tc>
          <w:tcPr>
            <w:tcW w:w="236" w:type="dxa"/>
          </w:tcPr>
          <w:p w14:paraId="163F7128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7" w:type="dxa"/>
          </w:tcPr>
          <w:p w14:paraId="1AE4C501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5421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66770D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6F216B2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5421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5D96DD" w14:textId="77777777" w:rsidR="004150D2" w:rsidRPr="0045421A" w:rsidRDefault="004150D2" w:rsidP="004150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41715ADA" w14:textId="7A637DB5" w:rsidR="004150D2" w:rsidRPr="0045421A" w:rsidRDefault="0045421A" w:rsidP="004150D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4,280,001</w:t>
            </w:r>
          </w:p>
        </w:tc>
        <w:tc>
          <w:tcPr>
            <w:tcW w:w="236" w:type="dxa"/>
          </w:tcPr>
          <w:p w14:paraId="34B72A5F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1E15BCB" w14:textId="3C09EDA6" w:rsidR="004150D2" w:rsidRPr="0045421A" w:rsidRDefault="0045421A" w:rsidP="004150D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4,280,001</w:t>
            </w:r>
          </w:p>
        </w:tc>
      </w:tr>
      <w:tr w:rsidR="004150D2" w:rsidRPr="00FE3224" w14:paraId="24DF493B" w14:textId="77777777" w:rsidTr="00240848">
        <w:trPr>
          <w:trHeight w:val="261"/>
        </w:trPr>
        <w:tc>
          <w:tcPr>
            <w:tcW w:w="3330" w:type="dxa"/>
            <w:shd w:val="clear" w:color="auto" w:fill="auto"/>
          </w:tcPr>
          <w:p w14:paraId="1BCA6483" w14:textId="77777777" w:rsidR="004150D2" w:rsidRPr="0045421A" w:rsidRDefault="004150D2" w:rsidP="004150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45421A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1" w:type="dxa"/>
          </w:tcPr>
          <w:p w14:paraId="3E7EAEC3" w14:textId="77777777" w:rsidR="004150D2" w:rsidRPr="0045421A" w:rsidRDefault="004150D2" w:rsidP="004150D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D033905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3" w:type="dxa"/>
            <w:vAlign w:val="bottom"/>
          </w:tcPr>
          <w:p w14:paraId="1FAF47EA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55,520</w:t>
            </w:r>
          </w:p>
        </w:tc>
        <w:tc>
          <w:tcPr>
            <w:tcW w:w="236" w:type="dxa"/>
          </w:tcPr>
          <w:p w14:paraId="2266A058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1" w:type="dxa"/>
            <w:shd w:val="clear" w:color="auto" w:fill="auto"/>
          </w:tcPr>
          <w:p w14:paraId="56221C9F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B0D2A1" w14:textId="77777777" w:rsidR="004150D2" w:rsidRPr="0045421A" w:rsidRDefault="004150D2" w:rsidP="004150D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1B8D66A6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55,520</w:t>
            </w:r>
          </w:p>
        </w:tc>
        <w:tc>
          <w:tcPr>
            <w:tcW w:w="236" w:type="dxa"/>
          </w:tcPr>
          <w:p w14:paraId="1AA7A109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7" w:type="dxa"/>
          </w:tcPr>
          <w:p w14:paraId="2BD9889F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5421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35B17FF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8B4827A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5421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FFE7149" w14:textId="77777777" w:rsidR="004150D2" w:rsidRPr="0045421A" w:rsidRDefault="004150D2" w:rsidP="004150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0F4CFE1A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421A">
              <w:rPr>
                <w:rFonts w:ascii="Angsana New" w:hAnsi="Angsana New"/>
                <w:sz w:val="30"/>
                <w:szCs w:val="30"/>
                <w:lang w:val="en-US"/>
              </w:rPr>
              <w:t>55,520</w:t>
            </w:r>
          </w:p>
        </w:tc>
        <w:tc>
          <w:tcPr>
            <w:tcW w:w="236" w:type="dxa"/>
          </w:tcPr>
          <w:p w14:paraId="17BCD33C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2006995" w14:textId="77777777" w:rsidR="004150D2" w:rsidRPr="0045421A" w:rsidRDefault="004150D2" w:rsidP="004150D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421A">
              <w:rPr>
                <w:rFonts w:ascii="Angsana New" w:hAnsi="Angsana New"/>
                <w:sz w:val="30"/>
                <w:szCs w:val="30"/>
                <w:lang w:val="en-US"/>
              </w:rPr>
              <w:t>55,520</w:t>
            </w:r>
          </w:p>
        </w:tc>
      </w:tr>
      <w:tr w:rsidR="0009076E" w:rsidRPr="00FE3224" w14:paraId="3DBDC4E0" w14:textId="77777777" w:rsidTr="00240848">
        <w:trPr>
          <w:trHeight w:val="261"/>
        </w:trPr>
        <w:tc>
          <w:tcPr>
            <w:tcW w:w="3330" w:type="dxa"/>
            <w:shd w:val="clear" w:color="auto" w:fill="auto"/>
          </w:tcPr>
          <w:p w14:paraId="25091694" w14:textId="77777777" w:rsidR="0009076E" w:rsidRPr="0045421A" w:rsidRDefault="0009076E" w:rsidP="004150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45421A">
              <w:rPr>
                <w:rFonts w:ascii="Angsana New" w:hAnsi="Angsana New"/>
                <w:sz w:val="30"/>
                <w:szCs w:val="30"/>
                <w:cs/>
              </w:rPr>
              <w:t>หนี้สินทางการเงินอื่น</w:t>
            </w:r>
          </w:p>
        </w:tc>
        <w:tc>
          <w:tcPr>
            <w:tcW w:w="991" w:type="dxa"/>
          </w:tcPr>
          <w:p w14:paraId="68B403CE" w14:textId="77777777" w:rsidR="0009076E" w:rsidRPr="0045421A" w:rsidRDefault="0009076E" w:rsidP="004150D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D02E015" w14:textId="77777777" w:rsidR="0009076E" w:rsidRPr="0045421A" w:rsidRDefault="0009076E" w:rsidP="004150D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3" w:type="dxa"/>
            <w:vAlign w:val="bottom"/>
          </w:tcPr>
          <w:p w14:paraId="525B7532" w14:textId="77777777" w:rsidR="0009076E" w:rsidRPr="0045421A" w:rsidRDefault="0009076E" w:rsidP="004150D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9ABEAC4" w14:textId="77777777" w:rsidR="0009076E" w:rsidRPr="0045421A" w:rsidRDefault="0009076E" w:rsidP="004150D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1" w:type="dxa"/>
            <w:shd w:val="clear" w:color="auto" w:fill="auto"/>
          </w:tcPr>
          <w:p w14:paraId="735A0E62" w14:textId="77777777" w:rsidR="0009076E" w:rsidRPr="0045421A" w:rsidRDefault="0009076E" w:rsidP="004150D2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0E6B3BF" w14:textId="77777777" w:rsidR="0009076E" w:rsidRPr="0045421A" w:rsidRDefault="0009076E" w:rsidP="004150D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D8A80D4" w14:textId="77777777" w:rsidR="0009076E" w:rsidRPr="0045421A" w:rsidRDefault="0009076E" w:rsidP="004150D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57D01B6" w14:textId="77777777" w:rsidR="0009076E" w:rsidRPr="0045421A" w:rsidRDefault="0009076E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7" w:type="dxa"/>
          </w:tcPr>
          <w:p w14:paraId="77B75B89" w14:textId="77777777" w:rsidR="0009076E" w:rsidRPr="0045421A" w:rsidRDefault="0009076E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3F8E5B" w14:textId="77777777" w:rsidR="0009076E" w:rsidRPr="0045421A" w:rsidRDefault="0009076E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1450F01" w14:textId="77777777" w:rsidR="0009076E" w:rsidRPr="0045421A" w:rsidRDefault="0009076E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5D59F4" w14:textId="77777777" w:rsidR="0009076E" w:rsidRPr="0045421A" w:rsidRDefault="0009076E" w:rsidP="004150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3550AF25" w14:textId="77777777" w:rsidR="0009076E" w:rsidRPr="0045421A" w:rsidRDefault="0009076E" w:rsidP="004150D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35BFF8C" w14:textId="77777777" w:rsidR="0009076E" w:rsidRPr="0045421A" w:rsidRDefault="0009076E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B678749" w14:textId="77777777" w:rsidR="0009076E" w:rsidRPr="0045421A" w:rsidRDefault="0009076E" w:rsidP="004150D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9076E" w:rsidRPr="00FE3224" w14:paraId="7124FCA6" w14:textId="77777777" w:rsidTr="00240848">
        <w:trPr>
          <w:trHeight w:val="261"/>
        </w:trPr>
        <w:tc>
          <w:tcPr>
            <w:tcW w:w="3330" w:type="dxa"/>
            <w:shd w:val="clear" w:color="auto" w:fill="auto"/>
          </w:tcPr>
          <w:p w14:paraId="3436988C" w14:textId="77777777" w:rsidR="0009076E" w:rsidRPr="0045421A" w:rsidRDefault="0009076E" w:rsidP="000907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45421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5421A">
              <w:rPr>
                <w:rFonts w:ascii="Angsana New" w:hAnsi="Angsana New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991" w:type="dxa"/>
          </w:tcPr>
          <w:p w14:paraId="2D86FE2A" w14:textId="77777777" w:rsidR="0009076E" w:rsidRPr="0045421A" w:rsidRDefault="0009076E" w:rsidP="004150D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ED159CA" w14:textId="77777777" w:rsidR="0009076E" w:rsidRPr="0045421A" w:rsidRDefault="0009076E" w:rsidP="004150D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3" w:type="dxa"/>
            <w:vAlign w:val="bottom"/>
          </w:tcPr>
          <w:p w14:paraId="306E6DA1" w14:textId="77777777" w:rsidR="0009076E" w:rsidRPr="0045421A" w:rsidRDefault="0009076E" w:rsidP="004150D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38,528</w:t>
            </w:r>
          </w:p>
        </w:tc>
        <w:tc>
          <w:tcPr>
            <w:tcW w:w="236" w:type="dxa"/>
          </w:tcPr>
          <w:p w14:paraId="17708BC3" w14:textId="77777777" w:rsidR="0009076E" w:rsidRPr="0045421A" w:rsidRDefault="0009076E" w:rsidP="004150D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1" w:type="dxa"/>
            <w:shd w:val="clear" w:color="auto" w:fill="auto"/>
          </w:tcPr>
          <w:p w14:paraId="53AE7C40" w14:textId="77777777" w:rsidR="0009076E" w:rsidRPr="0045421A" w:rsidRDefault="0009076E" w:rsidP="004150D2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E176DE" w14:textId="77777777" w:rsidR="0009076E" w:rsidRPr="0045421A" w:rsidRDefault="0009076E" w:rsidP="004150D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4F9A17C3" w14:textId="77777777" w:rsidR="0009076E" w:rsidRPr="0045421A" w:rsidRDefault="0009076E" w:rsidP="004150D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38,528</w:t>
            </w:r>
          </w:p>
        </w:tc>
        <w:tc>
          <w:tcPr>
            <w:tcW w:w="236" w:type="dxa"/>
          </w:tcPr>
          <w:p w14:paraId="658E6A01" w14:textId="77777777" w:rsidR="0009076E" w:rsidRPr="0045421A" w:rsidRDefault="0009076E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7" w:type="dxa"/>
          </w:tcPr>
          <w:p w14:paraId="2385A439" w14:textId="77777777" w:rsidR="0009076E" w:rsidRPr="0045421A" w:rsidRDefault="0009076E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45421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8F9DBD9" w14:textId="77777777" w:rsidR="0009076E" w:rsidRPr="0045421A" w:rsidRDefault="0009076E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473F611" w14:textId="77777777" w:rsidR="0009076E" w:rsidRPr="0045421A" w:rsidRDefault="0009076E" w:rsidP="0009076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45421A">
              <w:rPr>
                <w:rFonts w:ascii="Angsana New" w:hAnsi="Angsana New"/>
                <w:sz w:val="30"/>
                <w:szCs w:val="30"/>
              </w:rPr>
              <w:t>38,528</w:t>
            </w:r>
          </w:p>
        </w:tc>
        <w:tc>
          <w:tcPr>
            <w:tcW w:w="236" w:type="dxa"/>
          </w:tcPr>
          <w:p w14:paraId="6FB3A2AB" w14:textId="77777777" w:rsidR="0009076E" w:rsidRPr="0045421A" w:rsidRDefault="0009076E" w:rsidP="004150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597478AC" w14:textId="77777777" w:rsidR="0009076E" w:rsidRPr="0045421A" w:rsidRDefault="0009076E" w:rsidP="0009076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421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44656BE" w14:textId="77777777" w:rsidR="0009076E" w:rsidRPr="0045421A" w:rsidRDefault="0009076E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97AA551" w14:textId="77777777" w:rsidR="0009076E" w:rsidRPr="0045421A" w:rsidRDefault="0009076E" w:rsidP="004150D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421A">
              <w:rPr>
                <w:rFonts w:ascii="Angsana New" w:hAnsi="Angsana New"/>
                <w:sz w:val="30"/>
                <w:szCs w:val="30"/>
              </w:rPr>
              <w:t>38,528</w:t>
            </w:r>
          </w:p>
        </w:tc>
      </w:tr>
    </w:tbl>
    <w:p w14:paraId="32FD5F9F" w14:textId="77777777" w:rsidR="00237423" w:rsidRDefault="00237423" w:rsidP="00A837DE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1422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330"/>
        <w:gridCol w:w="990"/>
        <w:gridCol w:w="236"/>
        <w:gridCol w:w="1292"/>
        <w:gridCol w:w="236"/>
        <w:gridCol w:w="1170"/>
        <w:gridCol w:w="236"/>
        <w:gridCol w:w="1150"/>
        <w:gridCol w:w="236"/>
        <w:gridCol w:w="1114"/>
        <w:gridCol w:w="236"/>
        <w:gridCol w:w="1204"/>
        <w:gridCol w:w="236"/>
        <w:gridCol w:w="1114"/>
        <w:gridCol w:w="236"/>
        <w:gridCol w:w="1204"/>
      </w:tblGrid>
      <w:tr w:rsidR="00237423" w:rsidRPr="00FE3224" w14:paraId="51F0C4D1" w14:textId="77777777" w:rsidTr="00240848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3D4A1F38" w14:textId="77777777" w:rsidR="00237423" w:rsidRPr="00481C53" w:rsidRDefault="00237423" w:rsidP="003D661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F9C739F" w14:textId="77777777" w:rsidR="00237423" w:rsidRPr="00481C53" w:rsidRDefault="00237423" w:rsidP="003D6616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00C7128" w14:textId="77777777" w:rsidR="00237423" w:rsidRPr="00481C53" w:rsidRDefault="00237423" w:rsidP="003D66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664" w:type="dxa"/>
            <w:gridSpan w:val="13"/>
            <w:vAlign w:val="bottom"/>
          </w:tcPr>
          <w:p w14:paraId="485DCF91" w14:textId="77777777" w:rsidR="00237423" w:rsidRPr="00481C53" w:rsidRDefault="00237423" w:rsidP="003D66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94B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37423" w:rsidRPr="00FE3224" w14:paraId="380DF614" w14:textId="77777777" w:rsidTr="00240848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1CBB6948" w14:textId="77777777" w:rsidR="00237423" w:rsidRPr="00481C53" w:rsidRDefault="00237423" w:rsidP="003D661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CC2C373" w14:textId="77777777" w:rsidR="00237423" w:rsidRPr="00481C53" w:rsidRDefault="00237423" w:rsidP="003D6616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6D0F9E1" w14:textId="77777777" w:rsidR="00237423" w:rsidRPr="00481C53" w:rsidRDefault="00237423" w:rsidP="003D66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084" w:type="dxa"/>
            <w:gridSpan w:val="5"/>
            <w:vAlign w:val="bottom"/>
          </w:tcPr>
          <w:p w14:paraId="0A0F042F" w14:textId="77777777" w:rsidR="00237423" w:rsidRPr="00593794" w:rsidRDefault="00237423" w:rsidP="003D66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93794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D203193" w14:textId="77777777" w:rsidR="00237423" w:rsidRPr="00593794" w:rsidRDefault="00237423" w:rsidP="003D66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344" w:type="dxa"/>
            <w:gridSpan w:val="7"/>
            <w:vAlign w:val="bottom"/>
          </w:tcPr>
          <w:p w14:paraId="571ABE93" w14:textId="77777777" w:rsidR="00237423" w:rsidRPr="00593794" w:rsidRDefault="00237423" w:rsidP="003D66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93794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13B5A" w:rsidRPr="00FE3224" w14:paraId="02FBEBDA" w14:textId="77777777" w:rsidTr="00240848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0AA62D98" w14:textId="77777777" w:rsidR="00613B5A" w:rsidRPr="00481C53" w:rsidRDefault="00613B5A" w:rsidP="00613B5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81C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5113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63</w:t>
            </w:r>
          </w:p>
        </w:tc>
        <w:tc>
          <w:tcPr>
            <w:tcW w:w="990" w:type="dxa"/>
            <w:vAlign w:val="bottom"/>
          </w:tcPr>
          <w:p w14:paraId="242FC8E8" w14:textId="77777777" w:rsidR="00613B5A" w:rsidRPr="00145A32" w:rsidRDefault="00613B5A" w:rsidP="00613B5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A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236" w:type="dxa"/>
          </w:tcPr>
          <w:p w14:paraId="583B37F5" w14:textId="77777777" w:rsidR="00613B5A" w:rsidRPr="00145A32" w:rsidRDefault="00613B5A" w:rsidP="00613B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2" w:type="dxa"/>
            <w:vAlign w:val="bottom"/>
          </w:tcPr>
          <w:p w14:paraId="72DE9D60" w14:textId="77777777" w:rsidR="00613B5A" w:rsidRPr="00145A32" w:rsidRDefault="00613B5A" w:rsidP="00613B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A3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14850E0" w14:textId="77777777" w:rsidR="00613B5A" w:rsidRPr="00145A32" w:rsidRDefault="00613B5A" w:rsidP="00613B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539BE2" w14:textId="77777777" w:rsidR="00613B5A" w:rsidRPr="00145A32" w:rsidRDefault="00613B5A" w:rsidP="00613B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5A3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900644" w14:textId="77777777" w:rsidR="00613B5A" w:rsidRPr="00145A32" w:rsidRDefault="00613B5A" w:rsidP="00613B5A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284D3E63" w14:textId="77777777" w:rsidR="00613B5A" w:rsidRPr="00145A32" w:rsidRDefault="00613B5A" w:rsidP="00613B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5A3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365F3415" w14:textId="77777777" w:rsidR="00613B5A" w:rsidRPr="00145A32" w:rsidRDefault="00613B5A" w:rsidP="00613B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7D5DD47B" w14:textId="77777777" w:rsidR="00613B5A" w:rsidRPr="00145A32" w:rsidRDefault="00613B5A" w:rsidP="00613B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A3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45A32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36" w:type="dxa"/>
          </w:tcPr>
          <w:p w14:paraId="13AD5E22" w14:textId="77777777" w:rsidR="00613B5A" w:rsidRPr="00145A32" w:rsidRDefault="00613B5A" w:rsidP="00613B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7D01041B" w14:textId="77777777" w:rsidR="00613B5A" w:rsidRPr="00145A32" w:rsidRDefault="00613B5A" w:rsidP="00613B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A3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45A32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36" w:type="dxa"/>
          </w:tcPr>
          <w:p w14:paraId="2B078422" w14:textId="77777777" w:rsidR="00613B5A" w:rsidRPr="00145A32" w:rsidRDefault="00613B5A" w:rsidP="00613B5A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5A64DDCC" w14:textId="77777777" w:rsidR="00613B5A" w:rsidRPr="00145A32" w:rsidRDefault="00613B5A" w:rsidP="00613B5A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A32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145A32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6A9DC5F4" w14:textId="77777777" w:rsidR="00613B5A" w:rsidRPr="00145A32" w:rsidRDefault="00613B5A" w:rsidP="00613B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1C02298" w14:textId="77777777" w:rsidR="00613B5A" w:rsidRPr="00145A32" w:rsidRDefault="00613B5A" w:rsidP="00613B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5A3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13B5A" w:rsidRPr="00FE3224" w14:paraId="758E5451" w14:textId="77777777" w:rsidTr="00240848">
        <w:trPr>
          <w:trHeight w:val="261"/>
        </w:trPr>
        <w:tc>
          <w:tcPr>
            <w:tcW w:w="3330" w:type="dxa"/>
            <w:shd w:val="clear" w:color="auto" w:fill="auto"/>
          </w:tcPr>
          <w:p w14:paraId="1593BA61" w14:textId="77777777" w:rsidR="00613B5A" w:rsidRPr="00481C53" w:rsidRDefault="00613B5A" w:rsidP="00613B5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5F61C6D9" w14:textId="77777777" w:rsidR="00613B5A" w:rsidRPr="00145A32" w:rsidRDefault="00613B5A" w:rsidP="00613B5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51658BC" w14:textId="77777777" w:rsidR="00613B5A" w:rsidRPr="00145A32" w:rsidRDefault="00613B5A" w:rsidP="00613B5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4" w:type="dxa"/>
            <w:gridSpan w:val="13"/>
          </w:tcPr>
          <w:p w14:paraId="0556FF57" w14:textId="77777777" w:rsidR="00613B5A" w:rsidRPr="00145A32" w:rsidRDefault="00613B5A" w:rsidP="00613B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45A3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145A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145A3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13B5A" w:rsidRPr="00FE3224" w14:paraId="43D9DFFE" w14:textId="77777777" w:rsidTr="00240848">
        <w:trPr>
          <w:trHeight w:val="261"/>
        </w:trPr>
        <w:tc>
          <w:tcPr>
            <w:tcW w:w="3330" w:type="dxa"/>
            <w:shd w:val="clear" w:color="auto" w:fill="auto"/>
          </w:tcPr>
          <w:p w14:paraId="70458B9A" w14:textId="77777777" w:rsidR="00613B5A" w:rsidRPr="00481C53" w:rsidRDefault="00613B5A" w:rsidP="00613B5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81C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37098D9B" w14:textId="77777777" w:rsidR="00613B5A" w:rsidRPr="00145A32" w:rsidRDefault="00613B5A" w:rsidP="00613B5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48A3420" w14:textId="77777777" w:rsidR="00613B5A" w:rsidRPr="00145A32" w:rsidRDefault="00613B5A" w:rsidP="00613B5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</w:tcPr>
          <w:p w14:paraId="44FE67AC" w14:textId="77777777" w:rsidR="00613B5A" w:rsidRPr="00145A32" w:rsidRDefault="00613B5A" w:rsidP="00613B5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DC063A" w14:textId="77777777" w:rsidR="00613B5A" w:rsidRPr="00145A32" w:rsidRDefault="00613B5A" w:rsidP="00613B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9E7C99F" w14:textId="77777777" w:rsidR="00613B5A" w:rsidRPr="00145A32" w:rsidRDefault="00613B5A" w:rsidP="00613B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C2E97A1" w14:textId="77777777" w:rsidR="00613B5A" w:rsidRPr="00145A32" w:rsidRDefault="00613B5A" w:rsidP="00613B5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</w:tcPr>
          <w:p w14:paraId="427BBE2D" w14:textId="77777777" w:rsidR="00613B5A" w:rsidRPr="00145A32" w:rsidRDefault="00613B5A" w:rsidP="00613B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3B9127" w14:textId="77777777" w:rsidR="00613B5A" w:rsidRPr="00145A32" w:rsidRDefault="00613B5A" w:rsidP="00613B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83C3F9D" w14:textId="77777777" w:rsidR="00613B5A" w:rsidRPr="00145A32" w:rsidRDefault="00613B5A" w:rsidP="00613B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613796" w14:textId="77777777" w:rsidR="00613B5A" w:rsidRPr="00145A32" w:rsidRDefault="00613B5A" w:rsidP="00613B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E9E4F41" w14:textId="77777777" w:rsidR="00613B5A" w:rsidRPr="00145A32" w:rsidRDefault="00613B5A" w:rsidP="00613B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5361AE" w14:textId="77777777" w:rsidR="00613B5A" w:rsidRPr="00145A32" w:rsidRDefault="00613B5A" w:rsidP="00613B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BD72DCB" w14:textId="77777777" w:rsidR="00613B5A" w:rsidRPr="00145A32" w:rsidRDefault="00613B5A" w:rsidP="00613B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04BFEF" w14:textId="77777777" w:rsidR="00613B5A" w:rsidRPr="00145A32" w:rsidRDefault="00613B5A" w:rsidP="00613B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643D89E" w14:textId="77777777" w:rsidR="00613B5A" w:rsidRPr="00145A32" w:rsidRDefault="00613B5A" w:rsidP="00613B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50D2" w:rsidRPr="00FE3224" w14:paraId="77D2E898" w14:textId="77777777" w:rsidTr="00240848">
        <w:trPr>
          <w:trHeight w:val="261"/>
        </w:trPr>
        <w:tc>
          <w:tcPr>
            <w:tcW w:w="3330" w:type="dxa"/>
            <w:shd w:val="clear" w:color="auto" w:fill="auto"/>
          </w:tcPr>
          <w:p w14:paraId="1872EEC3" w14:textId="77777777" w:rsidR="004150D2" w:rsidRPr="008B56AD" w:rsidRDefault="004150D2" w:rsidP="004150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0C3E805E" w14:textId="77777777" w:rsidR="004150D2" w:rsidRPr="00145A32" w:rsidRDefault="004150D2" w:rsidP="004150D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4CF3B3D" w14:textId="77777777" w:rsidR="004150D2" w:rsidRPr="00145A32" w:rsidRDefault="004150D2" w:rsidP="004150D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</w:tcPr>
          <w:p w14:paraId="2D2069A1" w14:textId="77777777" w:rsidR="004150D2" w:rsidRPr="00145A32" w:rsidRDefault="004150D2" w:rsidP="004150D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304,138</w:t>
            </w:r>
          </w:p>
        </w:tc>
        <w:tc>
          <w:tcPr>
            <w:tcW w:w="236" w:type="dxa"/>
          </w:tcPr>
          <w:p w14:paraId="4F81107E" w14:textId="77777777" w:rsidR="004150D2" w:rsidRPr="00145A32" w:rsidRDefault="004150D2" w:rsidP="004150D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56284CC" w14:textId="77777777" w:rsidR="004150D2" w:rsidRPr="00145A32" w:rsidRDefault="004150D2" w:rsidP="004150D2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45A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8D437A" w14:textId="77777777" w:rsidR="004150D2" w:rsidRPr="00145A32" w:rsidRDefault="004150D2" w:rsidP="004150D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</w:tcPr>
          <w:p w14:paraId="79627017" w14:textId="77777777" w:rsidR="004150D2" w:rsidRPr="00145A32" w:rsidRDefault="004150D2" w:rsidP="004150D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22656">
              <w:rPr>
                <w:rFonts w:asciiTheme="majorBidi" w:hAnsiTheme="majorBidi" w:cstheme="majorBidi"/>
                <w:sz w:val="30"/>
                <w:szCs w:val="30"/>
              </w:rPr>
              <w:t>304,138</w:t>
            </w:r>
          </w:p>
        </w:tc>
        <w:tc>
          <w:tcPr>
            <w:tcW w:w="236" w:type="dxa"/>
          </w:tcPr>
          <w:p w14:paraId="50731B37" w14:textId="77777777" w:rsidR="004150D2" w:rsidRPr="00145A32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AE7E65E" w14:textId="77777777" w:rsidR="004150D2" w:rsidRPr="00145A32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45A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D7D98BC" w14:textId="77777777" w:rsidR="004150D2" w:rsidRPr="00145A32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659566A" w14:textId="77777777" w:rsidR="004150D2" w:rsidRPr="00145A32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45A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C54EC7D" w14:textId="77777777" w:rsidR="004150D2" w:rsidRPr="00145A32" w:rsidRDefault="004150D2" w:rsidP="004150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10131EF" w14:textId="77777777" w:rsidR="004150D2" w:rsidRPr="00145A32" w:rsidRDefault="004150D2" w:rsidP="004150D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22656">
              <w:rPr>
                <w:rFonts w:asciiTheme="majorBidi" w:hAnsiTheme="majorBidi" w:cstheme="majorBidi"/>
                <w:sz w:val="30"/>
                <w:szCs w:val="30"/>
              </w:rPr>
              <w:t>304,138</w:t>
            </w:r>
          </w:p>
        </w:tc>
        <w:tc>
          <w:tcPr>
            <w:tcW w:w="236" w:type="dxa"/>
          </w:tcPr>
          <w:p w14:paraId="25E54BFB" w14:textId="77777777" w:rsidR="004150D2" w:rsidRPr="00145A32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8A0B1D3" w14:textId="77777777" w:rsidR="004150D2" w:rsidRPr="00F854BB" w:rsidRDefault="004150D2" w:rsidP="004150D2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  <w:r w:rsidRPr="00622656">
              <w:rPr>
                <w:rFonts w:asciiTheme="majorBidi" w:hAnsiTheme="majorBidi" w:cstheme="majorBidi"/>
                <w:sz w:val="30"/>
                <w:szCs w:val="30"/>
              </w:rPr>
              <w:t>304,138</w:t>
            </w:r>
          </w:p>
        </w:tc>
      </w:tr>
      <w:tr w:rsidR="004150D2" w:rsidRPr="00FE3224" w14:paraId="60ED02AE" w14:textId="77777777" w:rsidTr="00240848">
        <w:trPr>
          <w:trHeight w:val="261"/>
        </w:trPr>
        <w:tc>
          <w:tcPr>
            <w:tcW w:w="3330" w:type="dxa"/>
            <w:shd w:val="clear" w:color="auto" w:fill="auto"/>
          </w:tcPr>
          <w:p w14:paraId="7131F7D1" w14:textId="77777777" w:rsidR="004150D2" w:rsidRPr="008B56AD" w:rsidRDefault="004150D2" w:rsidP="004150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B56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24FCFCA5" w14:textId="77777777" w:rsidR="004150D2" w:rsidRDefault="004150D2" w:rsidP="004150D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8751931" w14:textId="77777777" w:rsidR="004150D2" w:rsidRPr="00145A32" w:rsidRDefault="004150D2" w:rsidP="004150D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</w:tcPr>
          <w:p w14:paraId="5F5418B5" w14:textId="77777777" w:rsidR="004150D2" w:rsidRPr="00145A32" w:rsidRDefault="004150D2" w:rsidP="004150D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26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6,013,164</w:t>
            </w:r>
          </w:p>
        </w:tc>
        <w:tc>
          <w:tcPr>
            <w:tcW w:w="236" w:type="dxa"/>
          </w:tcPr>
          <w:p w14:paraId="3844C287" w14:textId="77777777" w:rsidR="004150D2" w:rsidRPr="00145A32" w:rsidRDefault="004150D2" w:rsidP="004150D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0E788AA" w14:textId="77777777" w:rsidR="004150D2" w:rsidRPr="00145A32" w:rsidRDefault="004150D2" w:rsidP="004150D2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45A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D72B083" w14:textId="77777777" w:rsidR="004150D2" w:rsidRPr="00145A32" w:rsidRDefault="004150D2" w:rsidP="004150D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</w:tcPr>
          <w:p w14:paraId="03EA4166" w14:textId="77777777" w:rsidR="004150D2" w:rsidRPr="00145A32" w:rsidRDefault="004150D2" w:rsidP="004150D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26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6,013,164</w:t>
            </w:r>
          </w:p>
        </w:tc>
        <w:tc>
          <w:tcPr>
            <w:tcW w:w="236" w:type="dxa"/>
          </w:tcPr>
          <w:p w14:paraId="4CDB952F" w14:textId="77777777" w:rsidR="004150D2" w:rsidRPr="00145A32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EF70F95" w14:textId="77777777" w:rsidR="004150D2" w:rsidRPr="00145A32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45A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71D8300" w14:textId="77777777" w:rsidR="004150D2" w:rsidRPr="00145A32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2374F80" w14:textId="77777777" w:rsidR="004150D2" w:rsidRPr="00145A32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45A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EF19353" w14:textId="77777777" w:rsidR="004150D2" w:rsidRPr="00145A32" w:rsidRDefault="004150D2" w:rsidP="004150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4ADCF56" w14:textId="77777777" w:rsidR="004150D2" w:rsidRPr="00145A32" w:rsidRDefault="004150D2" w:rsidP="004150D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26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6,013,164</w:t>
            </w:r>
          </w:p>
        </w:tc>
        <w:tc>
          <w:tcPr>
            <w:tcW w:w="236" w:type="dxa"/>
          </w:tcPr>
          <w:p w14:paraId="5AF7FD91" w14:textId="77777777" w:rsidR="004150D2" w:rsidRPr="00145A32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6C79005" w14:textId="77777777" w:rsidR="004150D2" w:rsidRPr="00F854BB" w:rsidRDefault="004150D2" w:rsidP="004150D2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  <w:r w:rsidRPr="006226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6,013,164</w:t>
            </w:r>
          </w:p>
        </w:tc>
      </w:tr>
      <w:tr w:rsidR="004150D2" w:rsidRPr="00FE3224" w14:paraId="752E9348" w14:textId="77777777" w:rsidTr="00240848">
        <w:trPr>
          <w:trHeight w:val="261"/>
        </w:trPr>
        <w:tc>
          <w:tcPr>
            <w:tcW w:w="3330" w:type="dxa"/>
            <w:shd w:val="clear" w:color="auto" w:fill="auto"/>
          </w:tcPr>
          <w:p w14:paraId="7F8CB894" w14:textId="77777777" w:rsidR="004150D2" w:rsidRPr="00481C53" w:rsidRDefault="004150D2" w:rsidP="004150D2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1C53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990" w:type="dxa"/>
          </w:tcPr>
          <w:p w14:paraId="54921122" w14:textId="77777777" w:rsidR="004150D2" w:rsidRPr="00145A32" w:rsidRDefault="00C46CD7" w:rsidP="004150D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02A81980" w14:textId="77777777" w:rsidR="004150D2" w:rsidRPr="00145A32" w:rsidRDefault="004150D2" w:rsidP="004150D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</w:tcPr>
          <w:p w14:paraId="05E6F64E" w14:textId="77777777" w:rsidR="004150D2" w:rsidRPr="00622656" w:rsidRDefault="004150D2" w:rsidP="004150D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304,628</w:t>
            </w:r>
          </w:p>
        </w:tc>
        <w:tc>
          <w:tcPr>
            <w:tcW w:w="236" w:type="dxa"/>
          </w:tcPr>
          <w:p w14:paraId="0883C7AA" w14:textId="77777777" w:rsidR="004150D2" w:rsidRPr="00622656" w:rsidRDefault="004150D2" w:rsidP="004150D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28F6724" w14:textId="77777777" w:rsidR="004150D2" w:rsidRPr="00622656" w:rsidRDefault="004150D2" w:rsidP="004150D2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226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74A8F9" w14:textId="77777777" w:rsidR="004150D2" w:rsidRPr="00622656" w:rsidRDefault="004150D2" w:rsidP="004150D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</w:tcPr>
          <w:p w14:paraId="208323B0" w14:textId="77777777" w:rsidR="004150D2" w:rsidRPr="00622656" w:rsidRDefault="004150D2" w:rsidP="004150D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22656">
              <w:rPr>
                <w:rFonts w:asciiTheme="majorBidi" w:hAnsiTheme="majorBidi" w:cstheme="majorBidi"/>
                <w:sz w:val="30"/>
                <w:szCs w:val="30"/>
              </w:rPr>
              <w:t>304,628</w:t>
            </w:r>
          </w:p>
        </w:tc>
        <w:tc>
          <w:tcPr>
            <w:tcW w:w="236" w:type="dxa"/>
          </w:tcPr>
          <w:p w14:paraId="61FCD87F" w14:textId="77777777" w:rsidR="004150D2" w:rsidRPr="00622656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C0A7DDE" w14:textId="77777777" w:rsidR="004150D2" w:rsidRPr="00622656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226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98B7F8B" w14:textId="77777777" w:rsidR="004150D2" w:rsidRPr="00622656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7A8E5CA" w14:textId="77777777" w:rsidR="004150D2" w:rsidRPr="00622656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226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5845E9C" w14:textId="77777777" w:rsidR="004150D2" w:rsidRPr="00622656" w:rsidRDefault="004150D2" w:rsidP="004150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22E539F" w14:textId="77777777" w:rsidR="004150D2" w:rsidRPr="00622656" w:rsidRDefault="004150D2" w:rsidP="004150D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2656">
              <w:rPr>
                <w:rFonts w:ascii="Angsana New" w:hAnsi="Angsana New"/>
                <w:sz w:val="30"/>
                <w:szCs w:val="30"/>
                <w:lang w:val="en-US"/>
              </w:rPr>
              <w:t>304,628</w:t>
            </w:r>
          </w:p>
        </w:tc>
        <w:tc>
          <w:tcPr>
            <w:tcW w:w="236" w:type="dxa"/>
          </w:tcPr>
          <w:p w14:paraId="264AE982" w14:textId="77777777" w:rsidR="004150D2" w:rsidRPr="00622656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2ECE58A" w14:textId="77777777" w:rsidR="004150D2" w:rsidRPr="00622656" w:rsidRDefault="004150D2" w:rsidP="004150D2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89"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622656">
              <w:rPr>
                <w:rFonts w:asciiTheme="majorBidi" w:hAnsiTheme="majorBidi" w:cstheme="majorBidi"/>
                <w:sz w:val="30"/>
                <w:szCs w:val="30"/>
              </w:rPr>
              <w:t>304,628</w:t>
            </w:r>
          </w:p>
        </w:tc>
      </w:tr>
      <w:tr w:rsidR="004150D2" w:rsidRPr="00FE3224" w14:paraId="7B8775CF" w14:textId="77777777" w:rsidTr="00031A4F">
        <w:trPr>
          <w:trHeight w:val="261"/>
        </w:trPr>
        <w:tc>
          <w:tcPr>
            <w:tcW w:w="3330" w:type="dxa"/>
            <w:shd w:val="clear" w:color="auto" w:fill="auto"/>
          </w:tcPr>
          <w:p w14:paraId="16D51B2F" w14:textId="77777777" w:rsidR="004150D2" w:rsidRPr="00145A32" w:rsidRDefault="004150D2" w:rsidP="004150D2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990" w:type="dxa"/>
          </w:tcPr>
          <w:p w14:paraId="08808E74" w14:textId="77777777" w:rsidR="004150D2" w:rsidRPr="00145A32" w:rsidRDefault="004150D2" w:rsidP="004150D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6E5AA58" w14:textId="77777777" w:rsidR="004150D2" w:rsidRPr="00145A32" w:rsidRDefault="004150D2" w:rsidP="004150D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</w:tcPr>
          <w:p w14:paraId="73C4C044" w14:textId="77777777" w:rsidR="004150D2" w:rsidRPr="00622656" w:rsidRDefault="004150D2" w:rsidP="004150D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226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E10E9C9" w14:textId="77777777" w:rsidR="004150D2" w:rsidRPr="00622656" w:rsidRDefault="004150D2" w:rsidP="004150D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E5B23D" w14:textId="77777777" w:rsidR="004150D2" w:rsidRPr="00622656" w:rsidRDefault="004150D2" w:rsidP="004150D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32,962</w:t>
            </w:r>
          </w:p>
        </w:tc>
        <w:tc>
          <w:tcPr>
            <w:tcW w:w="236" w:type="dxa"/>
            <w:shd w:val="clear" w:color="auto" w:fill="auto"/>
          </w:tcPr>
          <w:p w14:paraId="0BF3AF6C" w14:textId="77777777" w:rsidR="004150D2" w:rsidRPr="00622656" w:rsidRDefault="004150D2" w:rsidP="004150D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</w:tcPr>
          <w:p w14:paraId="1E9D6CDF" w14:textId="77777777" w:rsidR="004150D2" w:rsidRPr="00622656" w:rsidRDefault="004150D2" w:rsidP="004150D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22656">
              <w:rPr>
                <w:rFonts w:asciiTheme="majorBidi" w:hAnsiTheme="majorBidi" w:cstheme="majorBidi"/>
                <w:sz w:val="30"/>
                <w:szCs w:val="30"/>
              </w:rPr>
              <w:t>32,962</w:t>
            </w:r>
          </w:p>
        </w:tc>
        <w:tc>
          <w:tcPr>
            <w:tcW w:w="236" w:type="dxa"/>
          </w:tcPr>
          <w:p w14:paraId="1866680D" w14:textId="77777777" w:rsidR="004150D2" w:rsidRPr="00622656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BB287AD" w14:textId="77777777" w:rsidR="004150D2" w:rsidRPr="00622656" w:rsidRDefault="004150D2" w:rsidP="004150D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22656">
              <w:rPr>
                <w:rFonts w:asciiTheme="majorBidi" w:hAnsiTheme="majorBidi" w:cstheme="majorBidi"/>
                <w:sz w:val="30"/>
                <w:szCs w:val="30"/>
              </w:rPr>
              <w:t>32,962</w:t>
            </w:r>
          </w:p>
        </w:tc>
        <w:tc>
          <w:tcPr>
            <w:tcW w:w="236" w:type="dxa"/>
          </w:tcPr>
          <w:p w14:paraId="7B0BC03A" w14:textId="77777777" w:rsidR="004150D2" w:rsidRPr="00622656" w:rsidRDefault="004150D2" w:rsidP="004150D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CDA5CBF" w14:textId="77777777" w:rsidR="004150D2" w:rsidRPr="00622656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226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024BF9D" w14:textId="77777777" w:rsidR="004150D2" w:rsidRPr="00622656" w:rsidRDefault="004150D2" w:rsidP="004150D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CD7B4AB" w14:textId="77777777" w:rsidR="004150D2" w:rsidRPr="00622656" w:rsidRDefault="004150D2" w:rsidP="004150D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226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A3AB44D" w14:textId="77777777" w:rsidR="004150D2" w:rsidRPr="00622656" w:rsidRDefault="004150D2" w:rsidP="004150D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923BFF2" w14:textId="77777777" w:rsidR="004150D2" w:rsidRPr="00622656" w:rsidRDefault="004150D2" w:rsidP="004150D2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  <w:r w:rsidRPr="00622656">
              <w:rPr>
                <w:rFonts w:asciiTheme="majorBidi" w:hAnsiTheme="majorBidi" w:cstheme="majorBidi"/>
                <w:sz w:val="30"/>
                <w:szCs w:val="30"/>
              </w:rPr>
              <w:t>32,962</w:t>
            </w:r>
          </w:p>
        </w:tc>
      </w:tr>
      <w:tr w:rsidR="004150D2" w:rsidRPr="00FE3224" w14:paraId="621410C7" w14:textId="77777777" w:rsidTr="00240848">
        <w:trPr>
          <w:trHeight w:val="261"/>
        </w:trPr>
        <w:tc>
          <w:tcPr>
            <w:tcW w:w="3330" w:type="dxa"/>
            <w:shd w:val="clear" w:color="auto" w:fill="auto"/>
          </w:tcPr>
          <w:p w14:paraId="16BF90AB" w14:textId="77777777" w:rsidR="004150D2" w:rsidRPr="00481C53" w:rsidRDefault="004150D2" w:rsidP="004150D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</w:tcPr>
          <w:p w14:paraId="4E1DBD5F" w14:textId="77777777" w:rsidR="004150D2" w:rsidRPr="00145A32" w:rsidRDefault="004150D2" w:rsidP="004150D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5F6C9C4" w14:textId="77777777" w:rsidR="004150D2" w:rsidRPr="00145A32" w:rsidRDefault="004150D2" w:rsidP="004150D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</w:tcPr>
          <w:p w14:paraId="47A73F64" w14:textId="77777777" w:rsidR="004150D2" w:rsidRPr="00145A32" w:rsidRDefault="004150D2" w:rsidP="004150D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37BB56" w14:textId="77777777" w:rsidR="004150D2" w:rsidRPr="00145A32" w:rsidRDefault="004150D2" w:rsidP="004150D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31AD48B" w14:textId="77777777" w:rsidR="004150D2" w:rsidRPr="00145A32" w:rsidRDefault="004150D2" w:rsidP="004150D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758AD8A" w14:textId="77777777" w:rsidR="004150D2" w:rsidRPr="00145A32" w:rsidRDefault="004150D2" w:rsidP="004150D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</w:tcPr>
          <w:p w14:paraId="30066731" w14:textId="77777777" w:rsidR="004150D2" w:rsidRPr="00145A32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B19766" w14:textId="77777777" w:rsidR="004150D2" w:rsidRPr="00145A32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809DA4E" w14:textId="77777777" w:rsidR="004150D2" w:rsidRPr="00145A32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08A94B" w14:textId="77777777" w:rsidR="004150D2" w:rsidRPr="00145A32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0538814" w14:textId="77777777" w:rsidR="004150D2" w:rsidRPr="00145A32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98150D" w14:textId="77777777" w:rsidR="004150D2" w:rsidRPr="00145A32" w:rsidRDefault="004150D2" w:rsidP="004150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86C4687" w14:textId="77777777" w:rsidR="004150D2" w:rsidRPr="00145A32" w:rsidRDefault="004150D2" w:rsidP="0041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DA70BF" w14:textId="77777777" w:rsidR="004150D2" w:rsidRPr="00145A32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3244912" w14:textId="77777777" w:rsidR="004150D2" w:rsidRPr="00145A32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50D2" w:rsidRPr="00FE3224" w14:paraId="63AAD945" w14:textId="77777777" w:rsidTr="00240848">
        <w:trPr>
          <w:trHeight w:val="261"/>
        </w:trPr>
        <w:tc>
          <w:tcPr>
            <w:tcW w:w="3330" w:type="dxa"/>
            <w:shd w:val="clear" w:color="auto" w:fill="auto"/>
          </w:tcPr>
          <w:p w14:paraId="36D488F2" w14:textId="77777777" w:rsidR="004150D2" w:rsidRPr="00481C53" w:rsidRDefault="004150D2" w:rsidP="004150D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481C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12967FE9" w14:textId="77777777" w:rsidR="004150D2" w:rsidRPr="00FE3224" w:rsidRDefault="004150D2" w:rsidP="004150D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36" w:type="dxa"/>
          </w:tcPr>
          <w:p w14:paraId="32B5D8E0" w14:textId="77777777" w:rsidR="004150D2" w:rsidRPr="00FE3224" w:rsidRDefault="004150D2" w:rsidP="004150D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2" w:type="dxa"/>
          </w:tcPr>
          <w:p w14:paraId="054DCAF1" w14:textId="77777777" w:rsidR="004150D2" w:rsidRPr="00FE3224" w:rsidRDefault="004150D2" w:rsidP="004150D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46F308F" w14:textId="77777777" w:rsidR="004150D2" w:rsidRPr="00FE3224" w:rsidRDefault="004150D2" w:rsidP="004150D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14:paraId="08A6897C" w14:textId="77777777" w:rsidR="004150D2" w:rsidRPr="00FE3224" w:rsidRDefault="004150D2" w:rsidP="004150D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77F521FA" w14:textId="77777777" w:rsidR="004150D2" w:rsidRPr="00FE3224" w:rsidRDefault="004150D2" w:rsidP="004150D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50" w:type="dxa"/>
            <w:shd w:val="clear" w:color="auto" w:fill="auto"/>
          </w:tcPr>
          <w:p w14:paraId="12255C0C" w14:textId="77777777" w:rsidR="004150D2" w:rsidRPr="00FE3224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E490550" w14:textId="77777777" w:rsidR="004150D2" w:rsidRPr="00FE3224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125D9672" w14:textId="77777777" w:rsidR="004150D2" w:rsidRPr="00FE3224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B6158B9" w14:textId="77777777" w:rsidR="004150D2" w:rsidRPr="00FE3224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50958BB8" w14:textId="77777777" w:rsidR="004150D2" w:rsidRPr="00FE3224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41DFBDF" w14:textId="77777777" w:rsidR="004150D2" w:rsidRPr="00FE3224" w:rsidRDefault="004150D2" w:rsidP="004150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5D544E4F" w14:textId="77777777" w:rsidR="004150D2" w:rsidRPr="00FE3224" w:rsidRDefault="004150D2" w:rsidP="0041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64D24AA" w14:textId="77777777" w:rsidR="004150D2" w:rsidRPr="00FE3224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588439D1" w14:textId="77777777" w:rsidR="004150D2" w:rsidRPr="00FE3224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4150D2" w:rsidRPr="00FE3224" w14:paraId="072E924F" w14:textId="77777777" w:rsidTr="00240848">
        <w:trPr>
          <w:trHeight w:val="261"/>
        </w:trPr>
        <w:tc>
          <w:tcPr>
            <w:tcW w:w="3330" w:type="dxa"/>
            <w:shd w:val="clear" w:color="auto" w:fill="auto"/>
          </w:tcPr>
          <w:p w14:paraId="2C5E1DCF" w14:textId="77777777" w:rsidR="004150D2" w:rsidRPr="00237423" w:rsidRDefault="004150D2" w:rsidP="004150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3742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31AA5DB3" w14:textId="77777777" w:rsidR="004150D2" w:rsidRPr="00237423" w:rsidRDefault="004150D2" w:rsidP="004150D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36" w:type="dxa"/>
          </w:tcPr>
          <w:p w14:paraId="6FD96B26" w14:textId="77777777" w:rsidR="004150D2" w:rsidRPr="00237423" w:rsidRDefault="004150D2" w:rsidP="004150D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2" w:type="dxa"/>
            <w:vAlign w:val="bottom"/>
          </w:tcPr>
          <w:p w14:paraId="02F089D1" w14:textId="77777777" w:rsidR="004150D2" w:rsidRPr="00237423" w:rsidRDefault="004150D2" w:rsidP="004150D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1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2,572,254</w:t>
            </w:r>
          </w:p>
        </w:tc>
        <w:tc>
          <w:tcPr>
            <w:tcW w:w="236" w:type="dxa"/>
          </w:tcPr>
          <w:p w14:paraId="60E3D7E3" w14:textId="77777777" w:rsidR="004150D2" w:rsidRPr="00237423" w:rsidRDefault="004150D2" w:rsidP="004150D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14:paraId="1FDE0BD1" w14:textId="77777777" w:rsidR="004150D2" w:rsidRPr="00237423" w:rsidRDefault="004150D2" w:rsidP="004150D2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2374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780E12" w14:textId="77777777" w:rsidR="004150D2" w:rsidRPr="00237423" w:rsidRDefault="004150D2" w:rsidP="004150D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2CC08469" w14:textId="77777777" w:rsidR="004150D2" w:rsidRPr="00237423" w:rsidRDefault="004150D2" w:rsidP="004150D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1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2,572,254</w:t>
            </w:r>
          </w:p>
        </w:tc>
        <w:tc>
          <w:tcPr>
            <w:tcW w:w="236" w:type="dxa"/>
          </w:tcPr>
          <w:p w14:paraId="70A468A3" w14:textId="77777777" w:rsidR="004150D2" w:rsidRPr="00237423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6E4F33C4" w14:textId="77777777" w:rsidR="004150D2" w:rsidRPr="00237423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374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F81DE76" w14:textId="77777777" w:rsidR="004150D2" w:rsidRPr="00237423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440433C" w14:textId="77777777" w:rsidR="004150D2" w:rsidRPr="00237423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374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0604412" w14:textId="77777777" w:rsidR="004150D2" w:rsidRPr="00237423" w:rsidRDefault="004150D2" w:rsidP="004150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8200FE6" w14:textId="77777777" w:rsidR="004150D2" w:rsidRPr="00237423" w:rsidRDefault="004150D2" w:rsidP="004150D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993189">
              <w:rPr>
                <w:rFonts w:ascii="Angsana New" w:hAnsi="Angsana New"/>
                <w:sz w:val="30"/>
                <w:szCs w:val="30"/>
                <w:lang w:val="en-US"/>
              </w:rPr>
              <w:t>2,572,254</w:t>
            </w:r>
          </w:p>
        </w:tc>
        <w:tc>
          <w:tcPr>
            <w:tcW w:w="236" w:type="dxa"/>
          </w:tcPr>
          <w:p w14:paraId="610ECE95" w14:textId="77777777" w:rsidR="004150D2" w:rsidRPr="00237423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01816C7" w14:textId="77777777" w:rsidR="004150D2" w:rsidRPr="00237423" w:rsidRDefault="004150D2" w:rsidP="004150D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993189">
              <w:rPr>
                <w:rFonts w:ascii="Angsana New" w:hAnsi="Angsana New"/>
                <w:sz w:val="30"/>
                <w:szCs w:val="30"/>
                <w:lang w:val="en-US"/>
              </w:rPr>
              <w:t>2,572,254</w:t>
            </w:r>
          </w:p>
        </w:tc>
      </w:tr>
      <w:tr w:rsidR="004150D2" w:rsidRPr="00FE3224" w14:paraId="15FEF0E4" w14:textId="77777777" w:rsidTr="00240848">
        <w:trPr>
          <w:trHeight w:val="261"/>
        </w:trPr>
        <w:tc>
          <w:tcPr>
            <w:tcW w:w="3330" w:type="dxa"/>
            <w:shd w:val="clear" w:color="auto" w:fill="auto"/>
          </w:tcPr>
          <w:p w14:paraId="20AF9527" w14:textId="77777777" w:rsidR="004150D2" w:rsidRPr="00237423" w:rsidRDefault="004150D2" w:rsidP="004150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37423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0AF9B258" w14:textId="77777777" w:rsidR="004150D2" w:rsidRPr="00237423" w:rsidRDefault="004150D2" w:rsidP="004150D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83B7DC9" w14:textId="77777777" w:rsidR="004150D2" w:rsidRPr="00237423" w:rsidRDefault="004150D2" w:rsidP="004150D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2" w:type="dxa"/>
            <w:vAlign w:val="bottom"/>
          </w:tcPr>
          <w:p w14:paraId="0D555B1E" w14:textId="53F0914B" w:rsidR="004150D2" w:rsidRPr="00237423" w:rsidRDefault="004150D2" w:rsidP="004150D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1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4,279,44</w:t>
            </w:r>
            <w:r w:rsidR="004542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1E95523C" w14:textId="77777777" w:rsidR="004150D2" w:rsidRPr="00237423" w:rsidRDefault="004150D2" w:rsidP="004150D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14:paraId="61809472" w14:textId="77777777" w:rsidR="004150D2" w:rsidRPr="00237423" w:rsidRDefault="004150D2" w:rsidP="004150D2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2374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CBD2A7" w14:textId="77777777" w:rsidR="004150D2" w:rsidRPr="00237423" w:rsidRDefault="004150D2" w:rsidP="004150D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525D0019" w14:textId="3940251F" w:rsidR="004150D2" w:rsidRPr="00237423" w:rsidRDefault="004150D2" w:rsidP="004150D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1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4,279,44</w:t>
            </w:r>
            <w:r w:rsidR="004542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54D99819" w14:textId="77777777" w:rsidR="004150D2" w:rsidRPr="00237423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3AACC8D4" w14:textId="77777777" w:rsidR="004150D2" w:rsidRPr="00237423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374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1A14D60" w14:textId="77777777" w:rsidR="004150D2" w:rsidRPr="00237423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42225FA" w14:textId="77777777" w:rsidR="004150D2" w:rsidRPr="00237423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374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D17DA4F" w14:textId="77777777" w:rsidR="004150D2" w:rsidRPr="00237423" w:rsidRDefault="004150D2" w:rsidP="004150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71EF784" w14:textId="56A1DF3E" w:rsidR="004150D2" w:rsidRPr="00237423" w:rsidRDefault="004150D2" w:rsidP="004150D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1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4,279,44</w:t>
            </w:r>
            <w:r w:rsidR="004542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7A0A7597" w14:textId="77777777" w:rsidR="004150D2" w:rsidRPr="00237423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E4E1EC2" w14:textId="23304CD9" w:rsidR="004150D2" w:rsidRPr="00237423" w:rsidRDefault="004150D2" w:rsidP="004150D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1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4,279,44</w:t>
            </w:r>
            <w:r w:rsidR="004542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4150D2" w:rsidRPr="00FE3224" w14:paraId="50118145" w14:textId="77777777" w:rsidTr="00240848">
        <w:trPr>
          <w:trHeight w:val="261"/>
        </w:trPr>
        <w:tc>
          <w:tcPr>
            <w:tcW w:w="3330" w:type="dxa"/>
            <w:shd w:val="clear" w:color="auto" w:fill="auto"/>
          </w:tcPr>
          <w:p w14:paraId="706C0A68" w14:textId="77777777" w:rsidR="004150D2" w:rsidRPr="00237423" w:rsidRDefault="004150D2" w:rsidP="004150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3742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14:paraId="7BD81EBB" w14:textId="77777777" w:rsidR="004150D2" w:rsidRPr="00237423" w:rsidRDefault="004150D2" w:rsidP="004150D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D1FDBF4" w14:textId="77777777" w:rsidR="004150D2" w:rsidRPr="00237423" w:rsidRDefault="004150D2" w:rsidP="004150D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2" w:type="dxa"/>
            <w:vAlign w:val="bottom"/>
          </w:tcPr>
          <w:p w14:paraId="3A45E866" w14:textId="77777777" w:rsidR="004150D2" w:rsidRPr="00237423" w:rsidRDefault="004150D2" w:rsidP="004150D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55,520</w:t>
            </w:r>
          </w:p>
        </w:tc>
        <w:tc>
          <w:tcPr>
            <w:tcW w:w="236" w:type="dxa"/>
          </w:tcPr>
          <w:p w14:paraId="26F152D8" w14:textId="77777777" w:rsidR="004150D2" w:rsidRPr="00237423" w:rsidRDefault="004150D2" w:rsidP="004150D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14:paraId="1303EE61" w14:textId="77777777" w:rsidR="004150D2" w:rsidRPr="00237423" w:rsidRDefault="004150D2" w:rsidP="004150D2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2374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DCC4C6" w14:textId="77777777" w:rsidR="004150D2" w:rsidRPr="00237423" w:rsidRDefault="004150D2" w:rsidP="004150D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6875A8FC" w14:textId="77777777" w:rsidR="004150D2" w:rsidRPr="00237423" w:rsidRDefault="004150D2" w:rsidP="004150D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1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55,520</w:t>
            </w:r>
          </w:p>
        </w:tc>
        <w:tc>
          <w:tcPr>
            <w:tcW w:w="236" w:type="dxa"/>
          </w:tcPr>
          <w:p w14:paraId="04E0A936" w14:textId="77777777" w:rsidR="004150D2" w:rsidRPr="00237423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39C8320B" w14:textId="77777777" w:rsidR="004150D2" w:rsidRPr="00237423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374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0349707" w14:textId="77777777" w:rsidR="004150D2" w:rsidRPr="00237423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C92C8E1" w14:textId="77777777" w:rsidR="004150D2" w:rsidRPr="00237423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374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6311156" w14:textId="77777777" w:rsidR="004150D2" w:rsidRPr="00237423" w:rsidRDefault="004150D2" w:rsidP="004150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37319E2" w14:textId="77777777" w:rsidR="004150D2" w:rsidRPr="00237423" w:rsidRDefault="004150D2" w:rsidP="004150D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189">
              <w:rPr>
                <w:rFonts w:ascii="Angsana New" w:hAnsi="Angsana New"/>
                <w:sz w:val="30"/>
                <w:szCs w:val="30"/>
                <w:lang w:val="en-US"/>
              </w:rPr>
              <w:t>55,520</w:t>
            </w:r>
          </w:p>
        </w:tc>
        <w:tc>
          <w:tcPr>
            <w:tcW w:w="236" w:type="dxa"/>
          </w:tcPr>
          <w:p w14:paraId="01B4E6DF" w14:textId="77777777" w:rsidR="004150D2" w:rsidRPr="00237423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4099E7B" w14:textId="77777777" w:rsidR="004150D2" w:rsidRPr="00237423" w:rsidRDefault="004150D2" w:rsidP="004150D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189">
              <w:rPr>
                <w:rFonts w:ascii="Angsana New" w:hAnsi="Angsana New"/>
                <w:sz w:val="30"/>
                <w:szCs w:val="30"/>
                <w:lang w:val="en-US"/>
              </w:rPr>
              <w:t>55,520</w:t>
            </w:r>
          </w:p>
        </w:tc>
      </w:tr>
      <w:tr w:rsidR="0009076E" w:rsidRPr="00FE3224" w14:paraId="04ECB0F6" w14:textId="77777777" w:rsidTr="00240848">
        <w:trPr>
          <w:trHeight w:val="261"/>
        </w:trPr>
        <w:tc>
          <w:tcPr>
            <w:tcW w:w="3330" w:type="dxa"/>
            <w:shd w:val="clear" w:color="auto" w:fill="auto"/>
          </w:tcPr>
          <w:p w14:paraId="4A990178" w14:textId="77777777" w:rsidR="0009076E" w:rsidRPr="00237423" w:rsidRDefault="0009076E" w:rsidP="000907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09076E">
              <w:rPr>
                <w:rFonts w:ascii="Angsana New" w:hAnsi="Angsana New"/>
                <w:sz w:val="30"/>
                <w:szCs w:val="30"/>
                <w:cs/>
              </w:rPr>
              <w:t>หนี้สินทางการเงินอื่น</w:t>
            </w:r>
          </w:p>
        </w:tc>
        <w:tc>
          <w:tcPr>
            <w:tcW w:w="990" w:type="dxa"/>
          </w:tcPr>
          <w:p w14:paraId="6ADA246B" w14:textId="77777777" w:rsidR="0009076E" w:rsidRPr="00237423" w:rsidRDefault="0009076E" w:rsidP="0009076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DB4162E" w14:textId="77777777" w:rsidR="0009076E" w:rsidRPr="00237423" w:rsidRDefault="0009076E" w:rsidP="0009076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2" w:type="dxa"/>
            <w:vAlign w:val="bottom"/>
          </w:tcPr>
          <w:p w14:paraId="10C3BF8D" w14:textId="77777777" w:rsidR="0009076E" w:rsidRDefault="0009076E" w:rsidP="0009076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09839B9" w14:textId="77777777" w:rsidR="0009076E" w:rsidRPr="00237423" w:rsidRDefault="0009076E" w:rsidP="000907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14:paraId="2AEB3C36" w14:textId="77777777" w:rsidR="0009076E" w:rsidRPr="00237423" w:rsidRDefault="0009076E" w:rsidP="0009076E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D719A78" w14:textId="77777777" w:rsidR="0009076E" w:rsidRPr="00237423" w:rsidRDefault="0009076E" w:rsidP="0009076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2A3F9F93" w14:textId="77777777" w:rsidR="0009076E" w:rsidRPr="00993189" w:rsidRDefault="0009076E" w:rsidP="0009076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5D983CC" w14:textId="77777777" w:rsidR="0009076E" w:rsidRPr="00237423" w:rsidRDefault="0009076E" w:rsidP="000907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64A20831" w14:textId="77777777" w:rsidR="0009076E" w:rsidRPr="00237423" w:rsidRDefault="0009076E" w:rsidP="000907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212CE6" w14:textId="77777777" w:rsidR="0009076E" w:rsidRPr="00237423" w:rsidRDefault="0009076E" w:rsidP="000907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EC43904" w14:textId="77777777" w:rsidR="0009076E" w:rsidRPr="00237423" w:rsidRDefault="0009076E" w:rsidP="000907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CC108B" w14:textId="77777777" w:rsidR="0009076E" w:rsidRPr="00237423" w:rsidRDefault="0009076E" w:rsidP="000907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7A35FEA" w14:textId="77777777" w:rsidR="0009076E" w:rsidRPr="00993189" w:rsidRDefault="0009076E" w:rsidP="0009076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1A36F6D" w14:textId="77777777" w:rsidR="0009076E" w:rsidRPr="00237423" w:rsidRDefault="0009076E" w:rsidP="000907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5F64CC9" w14:textId="77777777" w:rsidR="0009076E" w:rsidRPr="00993189" w:rsidRDefault="0009076E" w:rsidP="0009076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9076E" w:rsidRPr="00FE3224" w14:paraId="3AA889AD" w14:textId="77777777" w:rsidTr="00240848">
        <w:trPr>
          <w:trHeight w:val="261"/>
        </w:trPr>
        <w:tc>
          <w:tcPr>
            <w:tcW w:w="3330" w:type="dxa"/>
            <w:shd w:val="clear" w:color="auto" w:fill="auto"/>
          </w:tcPr>
          <w:p w14:paraId="074D88A4" w14:textId="77777777" w:rsidR="0009076E" w:rsidRPr="00237423" w:rsidRDefault="0009076E" w:rsidP="000907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9076E">
              <w:rPr>
                <w:rFonts w:ascii="Angsana New" w:hAnsi="Angsana New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990" w:type="dxa"/>
          </w:tcPr>
          <w:p w14:paraId="447FA2B1" w14:textId="77777777" w:rsidR="0009076E" w:rsidRPr="00237423" w:rsidRDefault="0009076E" w:rsidP="0009076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F913318" w14:textId="77777777" w:rsidR="0009076E" w:rsidRPr="00237423" w:rsidRDefault="0009076E" w:rsidP="0009076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2" w:type="dxa"/>
            <w:vAlign w:val="bottom"/>
          </w:tcPr>
          <w:p w14:paraId="306214E8" w14:textId="77777777" w:rsidR="0009076E" w:rsidRDefault="0009076E" w:rsidP="0009076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07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38,528</w:t>
            </w:r>
          </w:p>
        </w:tc>
        <w:tc>
          <w:tcPr>
            <w:tcW w:w="236" w:type="dxa"/>
          </w:tcPr>
          <w:p w14:paraId="3DC8E56B" w14:textId="77777777" w:rsidR="0009076E" w:rsidRPr="00237423" w:rsidRDefault="0009076E" w:rsidP="000907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14:paraId="5F160B3E" w14:textId="77777777" w:rsidR="0009076E" w:rsidRPr="00237423" w:rsidRDefault="0009076E" w:rsidP="0009076E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374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BA2D67" w14:textId="77777777" w:rsidR="0009076E" w:rsidRPr="00237423" w:rsidRDefault="0009076E" w:rsidP="0009076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606CA720" w14:textId="77777777" w:rsidR="0009076E" w:rsidRPr="00993189" w:rsidRDefault="0009076E" w:rsidP="0009076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07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38,528</w:t>
            </w:r>
          </w:p>
        </w:tc>
        <w:tc>
          <w:tcPr>
            <w:tcW w:w="236" w:type="dxa"/>
          </w:tcPr>
          <w:p w14:paraId="4354673E" w14:textId="77777777" w:rsidR="0009076E" w:rsidRPr="00237423" w:rsidRDefault="0009076E" w:rsidP="000907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18098F97" w14:textId="77777777" w:rsidR="0009076E" w:rsidRPr="00237423" w:rsidRDefault="0009076E" w:rsidP="000907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374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1D65412" w14:textId="77777777" w:rsidR="0009076E" w:rsidRPr="00237423" w:rsidRDefault="0009076E" w:rsidP="000907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6640390" w14:textId="77777777" w:rsidR="0009076E" w:rsidRPr="00237423" w:rsidRDefault="0009076E" w:rsidP="0009076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09076E">
              <w:rPr>
                <w:rFonts w:ascii="Angsana New" w:hAnsi="Angsana New"/>
                <w:sz w:val="30"/>
                <w:szCs w:val="30"/>
              </w:rPr>
              <w:t>38,528</w:t>
            </w:r>
          </w:p>
        </w:tc>
        <w:tc>
          <w:tcPr>
            <w:tcW w:w="236" w:type="dxa"/>
          </w:tcPr>
          <w:p w14:paraId="55E9A106" w14:textId="77777777" w:rsidR="0009076E" w:rsidRPr="00237423" w:rsidRDefault="0009076E" w:rsidP="000907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ED34ABA" w14:textId="77777777" w:rsidR="0009076E" w:rsidRPr="00993189" w:rsidRDefault="0009076E" w:rsidP="0009076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4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AE6C2D3" w14:textId="77777777" w:rsidR="0009076E" w:rsidRPr="00237423" w:rsidRDefault="0009076E" w:rsidP="000907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1CCD8DD" w14:textId="77777777" w:rsidR="0009076E" w:rsidRPr="00993189" w:rsidRDefault="0009076E" w:rsidP="0009076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9076E">
              <w:rPr>
                <w:rFonts w:ascii="Angsana New" w:hAnsi="Angsana New"/>
                <w:sz w:val="30"/>
                <w:szCs w:val="30"/>
              </w:rPr>
              <w:t>38,528</w:t>
            </w:r>
          </w:p>
        </w:tc>
      </w:tr>
    </w:tbl>
    <w:p w14:paraId="6EB68132" w14:textId="77777777" w:rsidR="00491141" w:rsidRDefault="00491141" w:rsidP="00A837DE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>
        <w:rPr>
          <w:rFonts w:asciiTheme="majorBidi" w:hAnsiTheme="majorBidi" w:cstheme="majorBidi"/>
          <w:sz w:val="30"/>
          <w:szCs w:val="30"/>
          <w:cs/>
          <w:lang w:bidi="th-TH"/>
        </w:rPr>
        <w:br w:type="page"/>
      </w:r>
    </w:p>
    <w:p w14:paraId="6A8742B6" w14:textId="77777777" w:rsidR="00491141" w:rsidRPr="00491141" w:rsidRDefault="00491141" w:rsidP="00491141">
      <w:pPr>
        <w:rPr>
          <w:cs/>
          <w:lang w:eastAsia="x-none"/>
        </w:rPr>
        <w:sectPr w:rsidR="00491141" w:rsidRPr="00491141" w:rsidSect="001624BB">
          <w:headerReference w:type="default" r:id="rId13"/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260"/>
        <w:gridCol w:w="180"/>
        <w:gridCol w:w="900"/>
        <w:gridCol w:w="180"/>
        <w:gridCol w:w="900"/>
        <w:gridCol w:w="180"/>
        <w:gridCol w:w="900"/>
        <w:gridCol w:w="180"/>
        <w:gridCol w:w="990"/>
      </w:tblGrid>
      <w:tr w:rsidR="006330EE" w:rsidRPr="005A7FEB" w14:paraId="00273583" w14:textId="77777777" w:rsidTr="00A205B5">
        <w:trPr>
          <w:cantSplit/>
          <w:tblHeader/>
        </w:trPr>
        <w:tc>
          <w:tcPr>
            <w:tcW w:w="3510" w:type="dxa"/>
            <w:vAlign w:val="bottom"/>
            <w:hideMark/>
          </w:tcPr>
          <w:p w14:paraId="62174184" w14:textId="77777777" w:rsidR="006330EE" w:rsidRPr="005A7FEB" w:rsidRDefault="006330EE" w:rsidP="00A205B5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5670" w:type="dxa"/>
            <w:gridSpan w:val="9"/>
            <w:vAlign w:val="bottom"/>
            <w:hideMark/>
          </w:tcPr>
          <w:p w14:paraId="31395965" w14:textId="77777777" w:rsidR="006330EE" w:rsidRPr="005A7FEB" w:rsidRDefault="006330EE" w:rsidP="00A205B5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/ </w:t>
            </w: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330EE" w:rsidRPr="005A7FEB" w14:paraId="31C265CD" w14:textId="77777777" w:rsidTr="00A205B5">
        <w:trPr>
          <w:cantSplit/>
          <w:tblHeader/>
        </w:trPr>
        <w:tc>
          <w:tcPr>
            <w:tcW w:w="3510" w:type="dxa"/>
            <w:hideMark/>
          </w:tcPr>
          <w:p w14:paraId="7B3C9071" w14:textId="77777777" w:rsidR="006330EE" w:rsidRPr="005A7FEB" w:rsidRDefault="006330EE" w:rsidP="00A205B5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hideMark/>
          </w:tcPr>
          <w:p w14:paraId="5D7E458C" w14:textId="77777777" w:rsidR="006330EE" w:rsidRPr="005A7FEB" w:rsidRDefault="006330EE" w:rsidP="00A205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503EF5E2" w14:textId="77777777" w:rsidR="006330EE" w:rsidRPr="005A7FEB" w:rsidRDefault="006330EE" w:rsidP="00A205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6BB9C4" w14:textId="77777777" w:rsidR="006330EE" w:rsidRPr="005A7FEB" w:rsidRDefault="006330EE" w:rsidP="00A205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330EE" w:rsidRPr="005A7FEB" w14:paraId="721B1485" w14:textId="77777777" w:rsidTr="00A205B5">
        <w:trPr>
          <w:cantSplit/>
          <w:tblHeader/>
        </w:trPr>
        <w:tc>
          <w:tcPr>
            <w:tcW w:w="3510" w:type="dxa"/>
            <w:hideMark/>
          </w:tcPr>
          <w:p w14:paraId="09C83BE6" w14:textId="77777777" w:rsidR="006330EE" w:rsidRPr="005A7FEB" w:rsidRDefault="006330EE" w:rsidP="00A205B5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AE9289" w14:textId="77777777" w:rsidR="006330EE" w:rsidRPr="005A7FEB" w:rsidRDefault="006330EE" w:rsidP="00A205B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1388384" w14:textId="77777777" w:rsidR="006330EE" w:rsidRPr="005A7FEB" w:rsidRDefault="006330EE" w:rsidP="00A205B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1A0816" w14:textId="77777777" w:rsidR="006330EE" w:rsidRPr="005A7FEB" w:rsidRDefault="006330EE" w:rsidP="00A205B5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5A7FEB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B5297B" w14:textId="77777777" w:rsidR="006330EE" w:rsidRPr="005A7FEB" w:rsidRDefault="006330EE" w:rsidP="00A205B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0531DF" w14:textId="77777777" w:rsidR="006330EE" w:rsidRPr="005A7FEB" w:rsidRDefault="006330EE" w:rsidP="00A205B5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5A7FEB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56F7D9" w14:textId="77777777" w:rsidR="006330EE" w:rsidRPr="005A7FEB" w:rsidRDefault="006330EE" w:rsidP="00A205B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B6F36BE" w14:textId="77777777" w:rsidR="006330EE" w:rsidRPr="005A7FEB" w:rsidRDefault="006330EE" w:rsidP="00A205B5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5A7FEB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93FB0E" w14:textId="77777777" w:rsidR="006330EE" w:rsidRPr="005A7FEB" w:rsidRDefault="006330EE" w:rsidP="00A205B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130E5F" w14:textId="77777777" w:rsidR="006330EE" w:rsidRPr="005A7FEB" w:rsidRDefault="006330EE" w:rsidP="00A205B5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330EE" w:rsidRPr="005A7FEB" w14:paraId="78BDC8E0" w14:textId="77777777" w:rsidTr="00A205B5">
        <w:trPr>
          <w:cantSplit/>
          <w:tblHeader/>
        </w:trPr>
        <w:tc>
          <w:tcPr>
            <w:tcW w:w="3510" w:type="dxa"/>
          </w:tcPr>
          <w:p w14:paraId="13EF337F" w14:textId="77777777" w:rsidR="006330EE" w:rsidRPr="005A7FEB" w:rsidRDefault="006330EE" w:rsidP="00A205B5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0" w:type="dxa"/>
            <w:gridSpan w:val="9"/>
            <w:hideMark/>
          </w:tcPr>
          <w:p w14:paraId="5A97484E" w14:textId="77777777" w:rsidR="006330EE" w:rsidRPr="005A7FEB" w:rsidRDefault="006330EE" w:rsidP="00A205B5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A7FE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330EE" w:rsidRPr="005A7FEB" w14:paraId="0B60E677" w14:textId="77777777" w:rsidTr="00A205B5">
        <w:trPr>
          <w:cantSplit/>
        </w:trPr>
        <w:tc>
          <w:tcPr>
            <w:tcW w:w="3510" w:type="dxa"/>
            <w:hideMark/>
          </w:tcPr>
          <w:p w14:paraId="23D032D6" w14:textId="77777777" w:rsidR="006330EE" w:rsidRPr="005A7FEB" w:rsidRDefault="006330EE" w:rsidP="00A205B5">
            <w:pPr>
              <w:tabs>
                <w:tab w:val="clear" w:pos="227"/>
                <w:tab w:val="left" w:pos="192"/>
                <w:tab w:val="decimal" w:pos="51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A7F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1132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60" w:type="dxa"/>
          </w:tcPr>
          <w:p w14:paraId="053B0028" w14:textId="77777777" w:rsidR="006330EE" w:rsidRPr="005A7FEB" w:rsidRDefault="006330EE" w:rsidP="00A205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381ABCA" w14:textId="77777777" w:rsidR="006330EE" w:rsidRPr="005A7FEB" w:rsidRDefault="006330EE" w:rsidP="00A205B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0A83321" w14:textId="77777777"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FBE7585" w14:textId="77777777"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8AF44CF" w14:textId="77777777"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6EF9CB4" w14:textId="77777777"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15B87A0" w14:textId="77777777"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F6EBD9F" w14:textId="77777777"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66D54F3" w14:textId="77777777"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6330EE" w:rsidRPr="005A7FEB" w14:paraId="30C82114" w14:textId="77777777" w:rsidTr="00A205B5">
        <w:trPr>
          <w:cantSplit/>
        </w:trPr>
        <w:tc>
          <w:tcPr>
            <w:tcW w:w="4770" w:type="dxa"/>
            <w:gridSpan w:val="2"/>
          </w:tcPr>
          <w:p w14:paraId="1F762432" w14:textId="77777777" w:rsidR="006330EE" w:rsidRPr="005A7FEB" w:rsidRDefault="006330EE" w:rsidP="00A205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7F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80" w:type="dxa"/>
          </w:tcPr>
          <w:p w14:paraId="12575826" w14:textId="77777777" w:rsidR="006330EE" w:rsidRPr="005A7FEB" w:rsidRDefault="006330EE" w:rsidP="00A205B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BDD764F" w14:textId="77777777"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A1079A2" w14:textId="77777777"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51719E3" w14:textId="77777777"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248F1BC" w14:textId="77777777"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36E6BB9" w14:textId="77777777"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E277B69" w14:textId="77777777"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BB66EDE" w14:textId="77777777"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6330EE" w:rsidRPr="005A7FEB" w14:paraId="3599B9DE" w14:textId="77777777" w:rsidTr="00A205B5">
        <w:trPr>
          <w:cantSplit/>
        </w:trPr>
        <w:tc>
          <w:tcPr>
            <w:tcW w:w="3510" w:type="dxa"/>
            <w:hideMark/>
          </w:tcPr>
          <w:p w14:paraId="08A9BB5C" w14:textId="77777777" w:rsidR="006330EE" w:rsidRPr="005A7FEB" w:rsidRDefault="006330EE" w:rsidP="00A205B5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0" w:type="dxa"/>
            <w:vAlign w:val="bottom"/>
          </w:tcPr>
          <w:p w14:paraId="728569A6" w14:textId="77777777" w:rsidR="006330EE" w:rsidRPr="005A7FEB" w:rsidRDefault="006330EE" w:rsidP="00A205B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332EC1C" w14:textId="77777777" w:rsidR="006330EE" w:rsidRPr="005A7FEB" w:rsidRDefault="006330EE" w:rsidP="00A205B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398A9BD" w14:textId="77777777" w:rsidR="006330EE" w:rsidRPr="005A7FEB" w:rsidRDefault="006330EE" w:rsidP="00A205B5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2B4A104" w14:textId="77777777"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691C968" w14:textId="77777777" w:rsidR="006330EE" w:rsidRPr="005A7FEB" w:rsidRDefault="006330EE" w:rsidP="00A205B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1E8620A" w14:textId="77777777"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B05E981" w14:textId="77777777" w:rsidR="006330EE" w:rsidRPr="005A7FEB" w:rsidRDefault="006330EE" w:rsidP="00A205B5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CDBEBD4" w14:textId="77777777"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BF3087E" w14:textId="77777777" w:rsidR="006330EE" w:rsidRPr="005A7FEB" w:rsidRDefault="006330EE" w:rsidP="00A205B5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30EE" w:rsidRPr="005A7FEB" w14:paraId="5FF93438" w14:textId="77777777" w:rsidTr="00A205B5">
        <w:trPr>
          <w:cantSplit/>
        </w:trPr>
        <w:tc>
          <w:tcPr>
            <w:tcW w:w="3510" w:type="dxa"/>
            <w:hideMark/>
          </w:tcPr>
          <w:p w14:paraId="657C494C" w14:textId="77777777" w:rsidR="006330EE" w:rsidRPr="005A7FEB" w:rsidRDefault="005E1553" w:rsidP="00A205B5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vAlign w:val="bottom"/>
          </w:tcPr>
          <w:p w14:paraId="6C14C5AB" w14:textId="77777777" w:rsidR="006330EE" w:rsidRPr="005A7FEB" w:rsidRDefault="006330EE" w:rsidP="00A205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29,785</w:t>
            </w:r>
          </w:p>
        </w:tc>
        <w:tc>
          <w:tcPr>
            <w:tcW w:w="180" w:type="dxa"/>
          </w:tcPr>
          <w:p w14:paraId="73F021E3" w14:textId="77777777" w:rsidR="006330EE" w:rsidRPr="005A7FEB" w:rsidRDefault="006330EE" w:rsidP="00A205B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E50E98A" w14:textId="77777777" w:rsidR="006330EE" w:rsidRPr="005A7FEB" w:rsidRDefault="006330EE" w:rsidP="00A205B5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29,785</w:t>
            </w:r>
          </w:p>
        </w:tc>
        <w:tc>
          <w:tcPr>
            <w:tcW w:w="180" w:type="dxa"/>
          </w:tcPr>
          <w:p w14:paraId="611C3882" w14:textId="77777777"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2B0CA37" w14:textId="77777777" w:rsidR="006330EE" w:rsidRPr="005A7FEB" w:rsidRDefault="006330EE" w:rsidP="0024084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34A648B" w14:textId="77777777"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7FFE3B0" w14:textId="77777777" w:rsidR="006330EE" w:rsidRPr="005A7FEB" w:rsidRDefault="006330EE" w:rsidP="00A205B5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ECEC3CF" w14:textId="77777777"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D3AB331" w14:textId="77777777" w:rsidR="006330EE" w:rsidRPr="005A7FEB" w:rsidRDefault="006330EE" w:rsidP="002408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29,785</w:t>
            </w:r>
          </w:p>
        </w:tc>
      </w:tr>
    </w:tbl>
    <w:p w14:paraId="765524E1" w14:textId="77777777" w:rsidR="005D541B" w:rsidRPr="00A83A64" w:rsidRDefault="005D541B" w:rsidP="001370E3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3B74B217" w14:textId="77777777" w:rsidR="0046397E" w:rsidRPr="00C11F0D" w:rsidRDefault="0046397E" w:rsidP="0046397E">
      <w:pPr>
        <w:pStyle w:val="block"/>
        <w:spacing w:after="0" w:line="240" w:lineRule="atLeast"/>
        <w:ind w:left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C11F0D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เ</w:t>
      </w:r>
      <w:r w:rsidRPr="00C11F0D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ครื่องมือทางการเงินที่วัดมูลค่าด้วยมูลค่ายุติธรรม </w:t>
      </w:r>
    </w:p>
    <w:p w14:paraId="06E0FAFE" w14:textId="77777777" w:rsidR="0046397E" w:rsidRPr="00A83A64" w:rsidRDefault="0046397E" w:rsidP="0046397E">
      <w:pPr>
        <w:pStyle w:val="block"/>
        <w:spacing w:after="0" w:line="240" w:lineRule="atLeast"/>
        <w:ind w:left="54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410"/>
        <w:gridCol w:w="236"/>
        <w:gridCol w:w="4624"/>
      </w:tblGrid>
      <w:tr w:rsidR="00E16EEC" w:rsidRPr="00A83A64" w14:paraId="788150C9" w14:textId="77777777" w:rsidTr="00F62699">
        <w:trPr>
          <w:tblHeader/>
        </w:trPr>
        <w:tc>
          <w:tcPr>
            <w:tcW w:w="4410" w:type="dxa"/>
            <w:shd w:val="clear" w:color="auto" w:fill="auto"/>
            <w:vAlign w:val="bottom"/>
          </w:tcPr>
          <w:p w14:paraId="0009A590" w14:textId="77777777" w:rsidR="00E16EEC" w:rsidRPr="00A83A64" w:rsidRDefault="00E16EEC" w:rsidP="00F12C6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213D23" w14:textId="77777777" w:rsidR="00E16EEC" w:rsidRPr="00A83A64" w:rsidRDefault="00E16EEC" w:rsidP="00F12C68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624" w:type="dxa"/>
            <w:shd w:val="clear" w:color="auto" w:fill="auto"/>
            <w:vAlign w:val="bottom"/>
          </w:tcPr>
          <w:p w14:paraId="4F33278E" w14:textId="77777777" w:rsidR="00E16EEC" w:rsidRPr="00A83A64" w:rsidRDefault="00E16EEC" w:rsidP="00F12C68">
            <w:pPr>
              <w:pStyle w:val="block"/>
              <w:spacing w:after="0" w:line="240" w:lineRule="atLeast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E16EEC" w:rsidRPr="00A83A64" w14:paraId="134FE5C6" w14:textId="77777777" w:rsidTr="00F62699">
        <w:tc>
          <w:tcPr>
            <w:tcW w:w="4410" w:type="dxa"/>
            <w:shd w:val="clear" w:color="auto" w:fill="auto"/>
          </w:tcPr>
          <w:p w14:paraId="140533B8" w14:textId="77777777" w:rsidR="00E16EEC" w:rsidRPr="00A83A64" w:rsidRDefault="00E16EEC" w:rsidP="00F2564D">
            <w:pPr>
              <w:pStyle w:val="block"/>
              <w:spacing w:after="0" w:line="240" w:lineRule="atLeast"/>
              <w:ind w:left="159" w:right="-108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</w:t>
            </w:r>
            <w:r w:rsidR="0024084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ตราสารทุน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</w:t>
            </w:r>
            <w:r w:rsidR="00F854BB" w:rsidRPr="00F854B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  <w:r w:rsidR="00F2564D" w:rsidRPr="00A83A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269DE7B2" w14:textId="77777777" w:rsidR="00E16EEC" w:rsidRPr="00A83A64" w:rsidRDefault="00E16EEC" w:rsidP="00F12C68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624" w:type="dxa"/>
            <w:shd w:val="clear" w:color="auto" w:fill="auto"/>
          </w:tcPr>
          <w:p w14:paraId="12CE66F1" w14:textId="77777777" w:rsidR="00E16EEC" w:rsidRPr="00A83A64" w:rsidRDefault="00E16EEC" w:rsidP="00F12C68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D54068" w:rsidRPr="00A83A64" w14:paraId="6833CB7E" w14:textId="77777777" w:rsidTr="00F62699">
        <w:tc>
          <w:tcPr>
            <w:tcW w:w="4410" w:type="dxa"/>
            <w:shd w:val="clear" w:color="auto" w:fill="auto"/>
          </w:tcPr>
          <w:p w14:paraId="7B2E9592" w14:textId="77777777" w:rsidR="00D54068" w:rsidRPr="00A83A64" w:rsidRDefault="001569CB" w:rsidP="00F2564D">
            <w:pPr>
              <w:pStyle w:val="block"/>
              <w:spacing w:after="0" w:line="240" w:lineRule="atLeast"/>
              <w:ind w:left="159" w:right="-108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569C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</w:t>
            </w:r>
            <w:r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ล่วงหน้า</w:t>
            </w:r>
          </w:p>
        </w:tc>
        <w:tc>
          <w:tcPr>
            <w:tcW w:w="236" w:type="dxa"/>
            <w:shd w:val="clear" w:color="auto" w:fill="auto"/>
          </w:tcPr>
          <w:p w14:paraId="452D0E88" w14:textId="77777777" w:rsidR="00D54068" w:rsidRPr="00A83A64" w:rsidRDefault="00D54068" w:rsidP="00F12C68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624" w:type="dxa"/>
            <w:shd w:val="clear" w:color="auto" w:fill="auto"/>
          </w:tcPr>
          <w:p w14:paraId="6C93410F" w14:textId="77777777" w:rsidR="00D54068" w:rsidRPr="00A83A64" w:rsidRDefault="001569CB" w:rsidP="001569CB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569C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2612821B" w14:textId="77777777" w:rsidR="00B8610F" w:rsidRDefault="00B8610F" w:rsidP="00A837DE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F161DC7" w14:textId="77777777" w:rsidR="00237423" w:rsidRPr="00237423" w:rsidRDefault="00EA0A2D" w:rsidP="00237423">
      <w:pPr>
        <w:pStyle w:val="block"/>
        <w:spacing w:after="0" w:line="240" w:lineRule="atLeast"/>
        <w:ind w:left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 w:bidi="th-TH"/>
        </w:rPr>
        <w:t>ความเสี่ยงด้านเครดิต</w:t>
      </w:r>
    </w:p>
    <w:p w14:paraId="7E811835" w14:textId="77777777" w:rsidR="00237423" w:rsidRPr="003D6616" w:rsidRDefault="00237423" w:rsidP="002374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98A9CF2" w14:textId="77777777" w:rsidR="00237423" w:rsidRDefault="00237423" w:rsidP="005E1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D6616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3D6616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3D6616">
        <w:rPr>
          <w:rFonts w:asciiTheme="majorBidi" w:hAnsiTheme="majorBidi" w:cstheme="majorBidi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3D6616" w:rsidDel="005B6E1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D6616">
        <w:rPr>
          <w:rFonts w:asciiTheme="majorBidi" w:hAnsiTheme="majorBidi" w:cstheme="majorBidi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15B3B4C7" w14:textId="77777777" w:rsidR="00EA0A2D" w:rsidRPr="003D6616" w:rsidRDefault="00EA0A2D" w:rsidP="005E1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A2AE6FF" w14:textId="77777777" w:rsidR="00EA0A2D" w:rsidRPr="00020BEC" w:rsidRDefault="00EA0A2D" w:rsidP="005E1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020BEC">
        <w:rPr>
          <w:rFonts w:asciiTheme="majorBidi" w:hAnsiTheme="majorBidi" w:cstheme="majorBidi"/>
          <w:sz w:val="30"/>
          <w:szCs w:val="30"/>
          <w:cs/>
          <w:lang w:val="th-TH"/>
        </w:rPr>
        <w:t>กลุ่มบริษัทเลือกปฏิบัติตามแนวปฏิบัติทางการบัญชี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</w:t>
      </w:r>
      <w:r w:rsidR="009E5370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า </w:t>
      </w:r>
      <w:r w:rsidR="009E5370">
        <w:rPr>
          <w:rFonts w:asciiTheme="majorBidi" w:hAnsiTheme="majorBidi" w:cstheme="majorBidi"/>
          <w:sz w:val="30"/>
          <w:szCs w:val="30"/>
        </w:rPr>
        <w:t>2</w:t>
      </w:r>
      <w:r w:rsidR="009E5370">
        <w:rPr>
          <w:rFonts w:asciiTheme="majorBidi" w:hAnsiTheme="majorBidi" w:cstheme="majorBidi" w:hint="cs"/>
          <w:sz w:val="30"/>
          <w:szCs w:val="30"/>
          <w:cs/>
          <w:lang w:val="th-TH"/>
        </w:rPr>
        <w:t>0</w:t>
      </w:r>
      <w:r w:rsidR="009E5370" w:rsidRPr="00020BEC">
        <w:rPr>
          <w:rFonts w:asciiTheme="majorBidi" w:hAnsiTheme="majorBidi" w:cstheme="majorBidi"/>
          <w:sz w:val="30"/>
          <w:szCs w:val="30"/>
          <w:cs/>
          <w:lang w:val="th-TH"/>
        </w:rPr>
        <w:t>19</w:t>
      </w:r>
      <w:r w:rsidR="009E5370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020BEC">
        <w:rPr>
          <w:rFonts w:asciiTheme="majorBidi" w:hAnsiTheme="majorBidi" w:cstheme="majorBidi"/>
          <w:sz w:val="30"/>
          <w:szCs w:val="30"/>
          <w:cs/>
          <w:lang w:val="th-TH"/>
        </w:rPr>
        <w:t xml:space="preserve"> (</w:t>
      </w:r>
      <w:r w:rsidRPr="00020BEC">
        <w:rPr>
          <w:rFonts w:asciiTheme="majorBidi" w:hAnsiTheme="majorBidi" w:cstheme="majorBidi"/>
          <w:sz w:val="30"/>
          <w:szCs w:val="30"/>
          <w:lang w:val="th-TH"/>
        </w:rPr>
        <w:t>COVID-</w:t>
      </w:r>
      <w:r w:rsidRPr="00020BEC">
        <w:rPr>
          <w:rFonts w:asciiTheme="majorBidi" w:hAnsiTheme="majorBidi" w:cstheme="majorBidi"/>
          <w:sz w:val="30"/>
          <w:szCs w:val="30"/>
          <w:cs/>
          <w:lang w:val="th-TH"/>
        </w:rPr>
        <w:t xml:space="preserve">19) </w:t>
      </w:r>
      <w:r w:rsidR="005E1553">
        <w:rPr>
          <w:rFonts w:asciiTheme="majorBidi" w:hAnsiTheme="majorBidi" w:cstheme="majorBidi" w:hint="cs"/>
          <w:sz w:val="30"/>
          <w:szCs w:val="30"/>
          <w:cs/>
          <w:lang w:val="th-TH"/>
        </w:rPr>
        <w:t>ดังนี้</w:t>
      </w:r>
    </w:p>
    <w:p w14:paraId="4AECA106" w14:textId="77777777" w:rsidR="00EA0A2D" w:rsidRPr="00020BEC" w:rsidRDefault="00EA0A2D" w:rsidP="005E1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72EA3B98" w14:textId="77777777" w:rsidR="003D6616" w:rsidRPr="005E1553" w:rsidRDefault="00EA0A2D" w:rsidP="005E1553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E1553">
        <w:rPr>
          <w:rFonts w:asciiTheme="majorBidi" w:hAnsiTheme="majorBidi" w:cstheme="majorBidi"/>
          <w:sz w:val="30"/>
          <w:szCs w:val="30"/>
          <w:cs/>
          <w:lang w:val="th-TH"/>
        </w:rPr>
        <w:t>กลุ่มบริษัทพิจารณาการด้อยค่าของลูกหนี้การค้าตามวิธีการอย่างง่าย (</w:t>
      </w:r>
      <w:r w:rsidRPr="005E1553">
        <w:rPr>
          <w:rFonts w:asciiTheme="majorBidi" w:hAnsiTheme="majorBidi" w:cstheme="majorBidi"/>
          <w:sz w:val="30"/>
          <w:szCs w:val="30"/>
          <w:lang w:val="th-TH"/>
        </w:rPr>
        <w:t xml:space="preserve">Simplified approach) </w:t>
      </w:r>
      <w:r w:rsidRPr="005E1553">
        <w:rPr>
          <w:rFonts w:asciiTheme="majorBidi" w:hAnsiTheme="majorBidi" w:cstheme="majorBidi"/>
          <w:sz w:val="30"/>
          <w:szCs w:val="30"/>
          <w:cs/>
          <w:lang w:val="th-TH"/>
        </w:rPr>
        <w:t>โดยใช้ข้อมูลผลขาดทุนด้านเครดิตในอดีตมาพิจารณาอัตราการสูญเสีย (</w:t>
      </w:r>
      <w:r w:rsidRPr="005E1553">
        <w:rPr>
          <w:rFonts w:asciiTheme="majorBidi" w:hAnsiTheme="majorBidi" w:cstheme="majorBidi"/>
          <w:sz w:val="30"/>
          <w:szCs w:val="30"/>
          <w:lang w:val="th-TH"/>
        </w:rPr>
        <w:t xml:space="preserve">loss rate) </w:t>
      </w:r>
      <w:r w:rsidRPr="005E1553">
        <w:rPr>
          <w:rFonts w:asciiTheme="majorBidi" w:hAnsiTheme="majorBidi" w:cstheme="majorBidi"/>
          <w:sz w:val="30"/>
          <w:szCs w:val="30"/>
          <w:cs/>
          <w:lang w:val="th-TH"/>
        </w:rPr>
        <w:t>และไม่นำข้อมูลที่มีการคาดการณ์ในอนาคต (</w:t>
      </w:r>
      <w:r w:rsidRPr="005E1553">
        <w:rPr>
          <w:rFonts w:asciiTheme="majorBidi" w:hAnsiTheme="majorBidi" w:cstheme="majorBidi"/>
          <w:sz w:val="30"/>
          <w:szCs w:val="30"/>
          <w:lang w:val="th-TH"/>
        </w:rPr>
        <w:t xml:space="preserve">Forward-looking information) </w:t>
      </w:r>
      <w:r w:rsidRPr="005E1553">
        <w:rPr>
          <w:rFonts w:asciiTheme="majorBidi" w:hAnsiTheme="majorBidi" w:cstheme="majorBidi"/>
          <w:sz w:val="30"/>
          <w:szCs w:val="30"/>
          <w:cs/>
          <w:lang w:val="th-TH"/>
        </w:rPr>
        <w:t xml:space="preserve">จากสถานการณ์ </w:t>
      </w:r>
      <w:r w:rsidRPr="005E1553">
        <w:rPr>
          <w:rFonts w:asciiTheme="majorBidi" w:hAnsiTheme="majorBidi" w:cstheme="majorBidi"/>
          <w:sz w:val="30"/>
          <w:szCs w:val="30"/>
          <w:lang w:val="th-TH"/>
        </w:rPr>
        <w:t>COVID-</w:t>
      </w:r>
      <w:r w:rsidRPr="005E1553">
        <w:rPr>
          <w:rFonts w:asciiTheme="majorBidi" w:hAnsiTheme="majorBidi" w:cstheme="majorBidi"/>
          <w:sz w:val="30"/>
          <w:szCs w:val="30"/>
          <w:cs/>
          <w:lang w:val="th-TH"/>
        </w:rPr>
        <w:t>19 มาพิจารณาเป็นข้อบ่งชี้การด้อยค่าลูกหนี้การค้า</w:t>
      </w:r>
    </w:p>
    <w:p w14:paraId="1EFD1CF3" w14:textId="77777777" w:rsidR="006F09D2" w:rsidRPr="00A83A64" w:rsidRDefault="006F09D2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6F4C4AF3" w14:textId="7243E375" w:rsidR="006F09D2" w:rsidRDefault="006F09D2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081"/>
        <w:gridCol w:w="275"/>
        <w:gridCol w:w="1071"/>
        <w:gridCol w:w="273"/>
        <w:gridCol w:w="1442"/>
        <w:gridCol w:w="273"/>
        <w:gridCol w:w="1345"/>
      </w:tblGrid>
      <w:tr w:rsidR="0072409F" w:rsidRPr="00B93444" w14:paraId="49197D24" w14:textId="77777777" w:rsidTr="0072409F">
        <w:trPr>
          <w:trHeight w:val="299"/>
        </w:trPr>
        <w:tc>
          <w:tcPr>
            <w:tcW w:w="1832" w:type="pct"/>
          </w:tcPr>
          <w:p w14:paraId="2BECC733" w14:textId="77777777" w:rsidR="0072409F" w:rsidRPr="003D6616" w:rsidRDefault="0072409F" w:rsidP="00EE2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35A2ADB8" w14:textId="77777777" w:rsidR="0072409F" w:rsidRPr="00B93444" w:rsidRDefault="0072409F" w:rsidP="00EE28F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14:paraId="3CEF3C8B" w14:textId="77777777" w:rsidR="0072409F" w:rsidRPr="00B93444" w:rsidRDefault="0072409F" w:rsidP="00EE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40F26C06" w14:textId="77777777" w:rsidR="0072409F" w:rsidRPr="00B93444" w:rsidRDefault="0072409F" w:rsidP="00EE28F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2F26FF9E" w14:textId="77777777" w:rsidR="0072409F" w:rsidRPr="00B93444" w:rsidRDefault="0072409F" w:rsidP="00EE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3" w:type="pct"/>
            <w:gridSpan w:val="3"/>
          </w:tcPr>
          <w:p w14:paraId="07D6737F" w14:textId="279A2AD8" w:rsidR="0072409F" w:rsidRPr="00B93444" w:rsidRDefault="0072409F" w:rsidP="00EE28FC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2409F" w:rsidRPr="00B93444" w14:paraId="5966768F" w14:textId="77777777" w:rsidTr="00EE28FC">
        <w:trPr>
          <w:trHeight w:val="299"/>
        </w:trPr>
        <w:tc>
          <w:tcPr>
            <w:tcW w:w="1832" w:type="pct"/>
          </w:tcPr>
          <w:p w14:paraId="61EA9472" w14:textId="77777777" w:rsidR="0072409F" w:rsidRPr="003D6616" w:rsidRDefault="0072409F" w:rsidP="00724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7F4DD26B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14:paraId="678E607C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5C185A93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2D5797F7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066E0C6A" w14:textId="77777777" w:rsidR="0072409F" w:rsidRDefault="0072409F" w:rsidP="00724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D661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มูลค่ารวม</w:t>
            </w:r>
          </w:p>
          <w:p w14:paraId="146D9B0D" w14:textId="46DEF834" w:rsidR="0072409F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661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ตามบัญชี</w:t>
            </w:r>
          </w:p>
        </w:tc>
        <w:tc>
          <w:tcPr>
            <w:tcW w:w="150" w:type="pct"/>
          </w:tcPr>
          <w:p w14:paraId="4BE1FDAA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72E4B77B" w14:textId="77777777" w:rsidR="0072409F" w:rsidRPr="003D6616" w:rsidRDefault="0072409F" w:rsidP="00724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D661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ค่าเผื่อผลขาดทุน</w:t>
            </w:r>
          </w:p>
          <w:p w14:paraId="37CD4896" w14:textId="4B5FECA8" w:rsidR="0072409F" w:rsidRPr="00A83A64" w:rsidRDefault="0072409F" w:rsidP="0072409F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661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จากการด้อยค่า</w:t>
            </w:r>
          </w:p>
        </w:tc>
      </w:tr>
      <w:tr w:rsidR="00522591" w:rsidRPr="00B93444" w14:paraId="445E07E6" w14:textId="77777777" w:rsidTr="00EE28FC">
        <w:trPr>
          <w:trHeight w:val="299"/>
        </w:trPr>
        <w:tc>
          <w:tcPr>
            <w:tcW w:w="1832" w:type="pct"/>
          </w:tcPr>
          <w:p w14:paraId="71E2BC25" w14:textId="00FF428D" w:rsidR="00522591" w:rsidRPr="003D6616" w:rsidRDefault="00522591" w:rsidP="00EE2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2258D121" w14:textId="77777777" w:rsidR="00522591" w:rsidRPr="00B93444" w:rsidRDefault="00522591" w:rsidP="00EE28F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14:paraId="445B91DD" w14:textId="77777777" w:rsidR="00522591" w:rsidRPr="00B93444" w:rsidRDefault="00522591" w:rsidP="00EE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07F7B1F1" w14:textId="77777777" w:rsidR="00522591" w:rsidRPr="00B93444" w:rsidRDefault="00522591" w:rsidP="00EE28F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4472182F" w14:textId="77777777" w:rsidR="00522591" w:rsidRPr="00B93444" w:rsidRDefault="00522591" w:rsidP="00EE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3" w:type="pct"/>
            <w:gridSpan w:val="3"/>
          </w:tcPr>
          <w:p w14:paraId="68168E4D" w14:textId="77777777" w:rsidR="00522591" w:rsidRPr="00B93444" w:rsidRDefault="00522591" w:rsidP="00EE28F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409F" w:rsidRPr="00B93444" w14:paraId="7885A17A" w14:textId="77777777" w:rsidTr="00EE28FC">
        <w:trPr>
          <w:trHeight w:val="299"/>
        </w:trPr>
        <w:tc>
          <w:tcPr>
            <w:tcW w:w="1832" w:type="pct"/>
          </w:tcPr>
          <w:p w14:paraId="06CBE882" w14:textId="5BA8DE5B" w:rsidR="0072409F" w:rsidRPr="003D6616" w:rsidRDefault="0072409F" w:rsidP="00EE2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D661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595" w:type="pct"/>
            <w:shd w:val="clear" w:color="auto" w:fill="auto"/>
          </w:tcPr>
          <w:p w14:paraId="57A366D1" w14:textId="77777777" w:rsidR="0072409F" w:rsidRPr="00B93444" w:rsidRDefault="0072409F" w:rsidP="00EE28F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14:paraId="32AC447B" w14:textId="77777777" w:rsidR="0072409F" w:rsidRPr="00B93444" w:rsidRDefault="0072409F" w:rsidP="00EE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15CBF362" w14:textId="77777777" w:rsidR="0072409F" w:rsidRPr="00B93444" w:rsidRDefault="0072409F" w:rsidP="00EE28F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4C44C221" w14:textId="77777777" w:rsidR="0072409F" w:rsidRPr="00B93444" w:rsidRDefault="0072409F" w:rsidP="00EE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3" w:type="pct"/>
            <w:gridSpan w:val="3"/>
          </w:tcPr>
          <w:p w14:paraId="04D8496E" w14:textId="77777777" w:rsidR="0072409F" w:rsidRPr="00A83A64" w:rsidRDefault="0072409F" w:rsidP="00EE28F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22591" w:rsidRPr="00B93444" w14:paraId="07F56283" w14:textId="77777777" w:rsidTr="00EE28FC">
        <w:trPr>
          <w:trHeight w:val="299"/>
        </w:trPr>
        <w:tc>
          <w:tcPr>
            <w:tcW w:w="1832" w:type="pct"/>
          </w:tcPr>
          <w:p w14:paraId="6661D9EB" w14:textId="77777777" w:rsidR="00522591" w:rsidRPr="00A83A64" w:rsidRDefault="00522591" w:rsidP="00EE2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95" w:type="pct"/>
            <w:shd w:val="clear" w:color="auto" w:fill="auto"/>
          </w:tcPr>
          <w:p w14:paraId="52F204A1" w14:textId="77777777" w:rsidR="00522591" w:rsidRPr="00B93444" w:rsidRDefault="00522591" w:rsidP="00EE28F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14:paraId="29A882C9" w14:textId="77777777" w:rsidR="00522591" w:rsidRPr="00B93444" w:rsidRDefault="00522591" w:rsidP="00EE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40AE1AE2" w14:textId="77777777" w:rsidR="00522591" w:rsidRPr="00B93444" w:rsidRDefault="00522591" w:rsidP="00EE28F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724A1CFA" w14:textId="77777777" w:rsidR="00522591" w:rsidRPr="00B93444" w:rsidRDefault="00522591" w:rsidP="00EE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20468A99" w14:textId="77777777" w:rsidR="00522591" w:rsidRPr="00CD28D3" w:rsidRDefault="00522591" w:rsidP="00EE28F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4D3FD916" w14:textId="77777777" w:rsidR="00522591" w:rsidRPr="00CD28D3" w:rsidRDefault="00522591" w:rsidP="00EE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2578021A" w14:textId="77777777" w:rsidR="00522591" w:rsidRPr="00CD28D3" w:rsidRDefault="00522591" w:rsidP="00EE28F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1E93" w:rsidRPr="00B93444" w14:paraId="018288AE" w14:textId="77777777" w:rsidTr="00EE28FC">
        <w:trPr>
          <w:trHeight w:val="299"/>
        </w:trPr>
        <w:tc>
          <w:tcPr>
            <w:tcW w:w="1832" w:type="pct"/>
          </w:tcPr>
          <w:p w14:paraId="6BD0DE81" w14:textId="77777777" w:rsidR="00FB1E93" w:rsidRPr="00B9344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95" w:type="pct"/>
            <w:shd w:val="clear" w:color="auto" w:fill="auto"/>
          </w:tcPr>
          <w:p w14:paraId="46F4ED6E" w14:textId="77777777" w:rsidR="00FB1E93" w:rsidRPr="00B93444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14:paraId="3D456476" w14:textId="77777777" w:rsidR="00FB1E93" w:rsidRPr="00B9344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2A2BD1FE" w14:textId="77777777" w:rsidR="00FB1E93" w:rsidRPr="00B93444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6E23CFEB" w14:textId="77777777" w:rsidR="00FB1E93" w:rsidRPr="00B9344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6EEC519F" w14:textId="15BD4B38" w:rsidR="00FB1E93" w:rsidRPr="00CD28D3" w:rsidRDefault="00FB1E93" w:rsidP="00FB1E93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554</w:t>
            </w:r>
          </w:p>
        </w:tc>
        <w:tc>
          <w:tcPr>
            <w:tcW w:w="150" w:type="pct"/>
          </w:tcPr>
          <w:p w14:paraId="7B042649" w14:textId="77777777" w:rsidR="00FB1E93" w:rsidRPr="00CD28D3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693DC384" w14:textId="5B964CF1" w:rsidR="00FB1E93" w:rsidRPr="00FB1E93" w:rsidRDefault="00FB1E93" w:rsidP="00FB1E9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B1E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B1E93" w:rsidRPr="00B93444" w14:paraId="394842D7" w14:textId="77777777" w:rsidTr="00EE28FC">
        <w:tc>
          <w:tcPr>
            <w:tcW w:w="1832" w:type="pct"/>
          </w:tcPr>
          <w:p w14:paraId="07C23A01" w14:textId="77777777" w:rsidR="00FB1E93" w:rsidRPr="00B9344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595" w:type="pct"/>
            <w:shd w:val="clear" w:color="auto" w:fill="auto"/>
          </w:tcPr>
          <w:p w14:paraId="4137F415" w14:textId="77777777" w:rsidR="00FB1E93" w:rsidRPr="00B93444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1A9BA60E" w14:textId="77777777" w:rsidR="00FB1E93" w:rsidRPr="00B93444" w:rsidRDefault="00FB1E93" w:rsidP="00FB1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603E2FC4" w14:textId="77777777" w:rsidR="00FB1E93" w:rsidRPr="00B93444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CBB5362" w14:textId="77777777" w:rsidR="00FB1E93" w:rsidRPr="00B93444" w:rsidRDefault="00FB1E93" w:rsidP="00FB1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3" w:type="pct"/>
          </w:tcPr>
          <w:p w14:paraId="497AC6FE" w14:textId="77777777" w:rsidR="00FB1E93" w:rsidRPr="00CD28D3" w:rsidRDefault="00FB1E93" w:rsidP="00FB1E93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0630E9CD" w14:textId="77777777" w:rsidR="00FB1E93" w:rsidRPr="00CD28D3" w:rsidRDefault="00FB1E93" w:rsidP="00FB1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1D8603B0" w14:textId="77777777" w:rsidR="00FB1E93" w:rsidRPr="00FB1E93" w:rsidRDefault="00FB1E93" w:rsidP="00FB1E9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1E93" w:rsidRPr="00B93444" w14:paraId="6C1F34C9" w14:textId="77777777" w:rsidTr="00EE28FC">
        <w:tc>
          <w:tcPr>
            <w:tcW w:w="1832" w:type="pct"/>
          </w:tcPr>
          <w:p w14:paraId="24390C05" w14:textId="77777777" w:rsidR="00FB1E93" w:rsidRPr="00B9344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95" w:type="pct"/>
            <w:shd w:val="clear" w:color="auto" w:fill="auto"/>
          </w:tcPr>
          <w:p w14:paraId="3B8EF475" w14:textId="77777777" w:rsidR="00FB1E93" w:rsidRPr="00B93444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97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14:paraId="764501C5" w14:textId="77777777" w:rsidR="00FB1E93" w:rsidRPr="00B9344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9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5061D787" w14:textId="77777777" w:rsidR="00FB1E93" w:rsidRPr="00B93444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549644B6" w14:textId="77777777" w:rsidR="00FB1E93" w:rsidRPr="00B9344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23D6DED3" w14:textId="59AECE6D" w:rsidR="00FB1E93" w:rsidRPr="00CD28D3" w:rsidRDefault="00FB1E93" w:rsidP="00FB1E93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233</w:t>
            </w:r>
          </w:p>
        </w:tc>
        <w:tc>
          <w:tcPr>
            <w:tcW w:w="150" w:type="pct"/>
          </w:tcPr>
          <w:p w14:paraId="052EFCED" w14:textId="77777777" w:rsidR="00FB1E93" w:rsidRPr="00CD28D3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76A9D361" w14:textId="2F1607B9" w:rsidR="00FB1E93" w:rsidRPr="00FB1E93" w:rsidRDefault="00FB1E93" w:rsidP="00FB1E9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B1E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B1E93" w:rsidRPr="00B93444" w14:paraId="023943FD" w14:textId="77777777" w:rsidTr="00EE28FC">
        <w:tc>
          <w:tcPr>
            <w:tcW w:w="1832" w:type="pct"/>
          </w:tcPr>
          <w:p w14:paraId="0438E94D" w14:textId="77777777" w:rsidR="00FB1E93" w:rsidRPr="00B9344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165AE034" w14:textId="77777777" w:rsidR="00FB1E93" w:rsidRPr="00B93444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3757EB54" w14:textId="77777777" w:rsidR="00FB1E93" w:rsidRPr="00B9344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42EBD772" w14:textId="77777777" w:rsidR="00FB1E93" w:rsidRPr="00B93444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6CB519C3" w14:textId="77777777" w:rsidR="00FB1E93" w:rsidRPr="00B9344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</w:tcPr>
          <w:p w14:paraId="7AAA3683" w14:textId="7618538F" w:rsidR="00FB1E93" w:rsidRPr="00CD28D3" w:rsidRDefault="00FB1E93" w:rsidP="00FB1E93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788</w:t>
            </w:r>
          </w:p>
        </w:tc>
        <w:tc>
          <w:tcPr>
            <w:tcW w:w="150" w:type="pct"/>
          </w:tcPr>
          <w:p w14:paraId="6EFA3659" w14:textId="77777777" w:rsidR="00FB1E93" w:rsidRPr="00CD28D3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</w:tcPr>
          <w:p w14:paraId="1003F0CB" w14:textId="272241EE" w:rsidR="00FB1E93" w:rsidRPr="00E84DAC" w:rsidRDefault="00FB1E93" w:rsidP="00FB1E9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4D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B1E93" w:rsidRPr="00B93444" w14:paraId="2DD5BE99" w14:textId="77777777" w:rsidTr="00EE28FC">
        <w:tc>
          <w:tcPr>
            <w:tcW w:w="1832" w:type="pct"/>
          </w:tcPr>
          <w:p w14:paraId="69F1E2C7" w14:textId="77777777" w:rsidR="00FB1E93" w:rsidRPr="00B9344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934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595" w:type="pct"/>
            <w:shd w:val="clear" w:color="auto" w:fill="auto"/>
          </w:tcPr>
          <w:p w14:paraId="7F95CA07" w14:textId="77777777" w:rsidR="00FB1E93" w:rsidRPr="00B93444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3074684D" w14:textId="77777777" w:rsidR="00FB1E93" w:rsidRPr="00B9344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7CD23241" w14:textId="77777777" w:rsidR="00FB1E93" w:rsidRPr="00B93444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26DED11D" w14:textId="77777777" w:rsidR="00FB1E93" w:rsidRPr="00B9344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3" w:type="pct"/>
          </w:tcPr>
          <w:p w14:paraId="4D0915C8" w14:textId="77777777" w:rsidR="00FB1E93" w:rsidRPr="00CD28D3" w:rsidRDefault="00FB1E93" w:rsidP="00FB1E93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0958819" w14:textId="77777777" w:rsidR="00FB1E93" w:rsidRPr="00CD28D3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</w:tcPr>
          <w:p w14:paraId="33931D3F" w14:textId="77777777" w:rsidR="00FB1E93" w:rsidRPr="00CD28D3" w:rsidRDefault="00FB1E93" w:rsidP="00FB1E9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64B8" w:rsidRPr="00B93444" w14:paraId="4EB0A896" w14:textId="77777777" w:rsidTr="00EE28FC">
        <w:tc>
          <w:tcPr>
            <w:tcW w:w="1832" w:type="pct"/>
          </w:tcPr>
          <w:p w14:paraId="7BFDBCB5" w14:textId="77777777" w:rsidR="000F64B8" w:rsidRPr="00B93444" w:rsidRDefault="000F64B8" w:rsidP="000F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95" w:type="pct"/>
            <w:shd w:val="clear" w:color="auto" w:fill="auto"/>
          </w:tcPr>
          <w:p w14:paraId="503D76BF" w14:textId="77777777" w:rsidR="000F64B8" w:rsidRPr="00B93444" w:rsidRDefault="000F64B8" w:rsidP="000F64B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14:paraId="61015520" w14:textId="77777777" w:rsidR="000F64B8" w:rsidRPr="00B93444" w:rsidRDefault="000F64B8" w:rsidP="000F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0B2BA15E" w14:textId="77777777" w:rsidR="000F64B8" w:rsidRPr="00B93444" w:rsidRDefault="000F64B8" w:rsidP="000F64B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23DA467A" w14:textId="77777777" w:rsidR="000F64B8" w:rsidRPr="00B93444" w:rsidRDefault="000F64B8" w:rsidP="000F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07CE7A0F" w14:textId="662A7734" w:rsidR="000F64B8" w:rsidRPr="00CD28D3" w:rsidRDefault="000F64B8" w:rsidP="000F64B8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21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</w:t>
            </w:r>
            <w:r w:rsidRPr="00E321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696</w:t>
            </w:r>
          </w:p>
        </w:tc>
        <w:tc>
          <w:tcPr>
            <w:tcW w:w="150" w:type="pct"/>
          </w:tcPr>
          <w:p w14:paraId="172D4CB8" w14:textId="77777777" w:rsidR="000F64B8" w:rsidRPr="00CD28D3" w:rsidRDefault="000F64B8" w:rsidP="000F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3FE4FC52" w14:textId="0B098D7C" w:rsidR="000F64B8" w:rsidRPr="00CD28D3" w:rsidRDefault="000F64B8" w:rsidP="000F64B8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</w:t>
            </w:r>
            <w:r w:rsidR="006D3B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234</w:t>
            </w:r>
          </w:p>
        </w:tc>
      </w:tr>
      <w:tr w:rsidR="000F64B8" w:rsidRPr="00B93444" w14:paraId="6E3D889F" w14:textId="77777777" w:rsidTr="00EE28FC">
        <w:tc>
          <w:tcPr>
            <w:tcW w:w="1832" w:type="pct"/>
          </w:tcPr>
          <w:p w14:paraId="6A405151" w14:textId="77777777" w:rsidR="000F64B8" w:rsidRPr="00B93444" w:rsidRDefault="000F64B8" w:rsidP="000F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595" w:type="pct"/>
            <w:shd w:val="clear" w:color="auto" w:fill="auto"/>
          </w:tcPr>
          <w:p w14:paraId="407C6D90" w14:textId="77777777" w:rsidR="000F64B8" w:rsidRPr="00B93444" w:rsidRDefault="000F64B8" w:rsidP="000F64B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0083FEB0" w14:textId="77777777" w:rsidR="000F64B8" w:rsidRPr="00B93444" w:rsidRDefault="000F64B8" w:rsidP="000F6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62CE6374" w14:textId="77777777" w:rsidR="000F64B8" w:rsidRPr="00B93444" w:rsidRDefault="000F64B8" w:rsidP="000F64B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22CA37DA" w14:textId="77777777" w:rsidR="000F64B8" w:rsidRPr="00B93444" w:rsidRDefault="000F64B8" w:rsidP="000F6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3" w:type="pct"/>
          </w:tcPr>
          <w:p w14:paraId="42CD7BEA" w14:textId="77777777" w:rsidR="000F64B8" w:rsidRPr="00CD28D3" w:rsidRDefault="000F64B8" w:rsidP="000F64B8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017920D" w14:textId="77777777" w:rsidR="000F64B8" w:rsidRPr="00CD28D3" w:rsidRDefault="000F64B8" w:rsidP="000F6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034AF8F5" w14:textId="77777777" w:rsidR="000F64B8" w:rsidRPr="00CD28D3" w:rsidRDefault="000F64B8" w:rsidP="000F64B8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64B8" w:rsidRPr="00B93444" w14:paraId="340D7567" w14:textId="77777777" w:rsidTr="00EE28FC">
        <w:tc>
          <w:tcPr>
            <w:tcW w:w="1832" w:type="pct"/>
          </w:tcPr>
          <w:p w14:paraId="49AF2FC1" w14:textId="77777777" w:rsidR="000F64B8" w:rsidRPr="00B93444" w:rsidRDefault="000F64B8" w:rsidP="000F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95" w:type="pct"/>
            <w:shd w:val="clear" w:color="auto" w:fill="auto"/>
          </w:tcPr>
          <w:p w14:paraId="60C7D08F" w14:textId="77777777" w:rsidR="000F64B8" w:rsidRPr="00B93444" w:rsidRDefault="000F64B8" w:rsidP="000F64B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6C98E8CB" w14:textId="77777777" w:rsidR="000F64B8" w:rsidRPr="00B93444" w:rsidRDefault="000F64B8" w:rsidP="000F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4127B4B3" w14:textId="77777777" w:rsidR="000F64B8" w:rsidRPr="00B93444" w:rsidRDefault="000F64B8" w:rsidP="000F64B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2B4C01BC" w14:textId="77777777" w:rsidR="000F64B8" w:rsidRPr="00B93444" w:rsidRDefault="000F64B8" w:rsidP="000F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1DEB4072" w14:textId="2659DC9E" w:rsidR="000F64B8" w:rsidRPr="00CD28D3" w:rsidRDefault="000F64B8" w:rsidP="000F64B8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73E37">
              <w:rPr>
                <w:rFonts w:ascii="Angsana New" w:hAnsi="Angsana New"/>
                <w:sz w:val="30"/>
                <w:szCs w:val="30"/>
                <w:lang w:bidi="th-TH"/>
              </w:rPr>
              <w:t>1,5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11</w:t>
            </w:r>
            <w:r w:rsidRPr="00773E37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998</w:t>
            </w:r>
          </w:p>
        </w:tc>
        <w:tc>
          <w:tcPr>
            <w:tcW w:w="150" w:type="pct"/>
          </w:tcPr>
          <w:p w14:paraId="65142343" w14:textId="77777777" w:rsidR="000F64B8" w:rsidRPr="00CD28D3" w:rsidRDefault="000F64B8" w:rsidP="000F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5099B6FA" w14:textId="7FD77453" w:rsidR="000F64B8" w:rsidRPr="00CD28D3" w:rsidRDefault="000F64B8" w:rsidP="000F64B8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6D3B6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6D3B6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632</w:t>
            </w:r>
          </w:p>
        </w:tc>
      </w:tr>
      <w:tr w:rsidR="000F64B8" w:rsidRPr="00B93444" w14:paraId="7CF101DF" w14:textId="77777777" w:rsidTr="00EE28FC">
        <w:tc>
          <w:tcPr>
            <w:tcW w:w="1832" w:type="pct"/>
          </w:tcPr>
          <w:p w14:paraId="035DCF6E" w14:textId="77777777" w:rsidR="000F64B8" w:rsidRPr="00B93444" w:rsidRDefault="000F64B8" w:rsidP="000F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95" w:type="pct"/>
            <w:shd w:val="clear" w:color="auto" w:fill="auto"/>
          </w:tcPr>
          <w:p w14:paraId="40EB6EBA" w14:textId="77777777" w:rsidR="000F64B8" w:rsidRPr="00B93444" w:rsidRDefault="000F64B8" w:rsidP="000F64B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23039F27" w14:textId="77777777" w:rsidR="000F64B8" w:rsidRPr="00B93444" w:rsidRDefault="000F64B8" w:rsidP="000F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5CFD5CE1" w14:textId="77777777" w:rsidR="000F64B8" w:rsidRPr="00B93444" w:rsidRDefault="000F64B8" w:rsidP="000F64B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EE1090A" w14:textId="77777777" w:rsidR="000F64B8" w:rsidRPr="00B93444" w:rsidRDefault="000F64B8" w:rsidP="000F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1A24B4A7" w14:textId="78FD583F" w:rsidR="000F64B8" w:rsidRPr="00CD28D3" w:rsidRDefault="000F64B8" w:rsidP="000F64B8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147,051</w:t>
            </w:r>
          </w:p>
        </w:tc>
        <w:tc>
          <w:tcPr>
            <w:tcW w:w="150" w:type="pct"/>
          </w:tcPr>
          <w:p w14:paraId="0D33336D" w14:textId="77777777" w:rsidR="000F64B8" w:rsidRPr="00CD28D3" w:rsidRDefault="000F64B8" w:rsidP="000F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00489E64" w14:textId="1F689856" w:rsidR="000F64B8" w:rsidRPr="00CD28D3" w:rsidRDefault="006D3B6D" w:rsidP="000F64B8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F64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676</w:t>
            </w:r>
          </w:p>
        </w:tc>
      </w:tr>
      <w:tr w:rsidR="000F64B8" w:rsidRPr="00B93444" w14:paraId="74C7EEED" w14:textId="77777777" w:rsidTr="00EE28FC">
        <w:tc>
          <w:tcPr>
            <w:tcW w:w="1832" w:type="pct"/>
          </w:tcPr>
          <w:p w14:paraId="44E1B3E9" w14:textId="77777777" w:rsidR="000F64B8" w:rsidRPr="00B93444" w:rsidRDefault="000F64B8" w:rsidP="000F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95" w:type="pct"/>
            <w:shd w:val="clear" w:color="auto" w:fill="auto"/>
          </w:tcPr>
          <w:p w14:paraId="21BFC917" w14:textId="77777777" w:rsidR="000F64B8" w:rsidRPr="00B93444" w:rsidRDefault="000F64B8" w:rsidP="000F64B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559229DB" w14:textId="77777777" w:rsidR="000F64B8" w:rsidRPr="00B93444" w:rsidRDefault="000F64B8" w:rsidP="000F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635CA0BB" w14:textId="77777777" w:rsidR="000F64B8" w:rsidRPr="00B93444" w:rsidRDefault="000F64B8" w:rsidP="000F64B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38F0E88" w14:textId="77777777" w:rsidR="000F64B8" w:rsidRPr="00B93444" w:rsidRDefault="000F64B8" w:rsidP="000F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522D6720" w14:textId="7680B8E1" w:rsidR="000F64B8" w:rsidRPr="00CD28D3" w:rsidRDefault="000F64B8" w:rsidP="000F64B8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21,109</w:t>
            </w:r>
          </w:p>
        </w:tc>
        <w:tc>
          <w:tcPr>
            <w:tcW w:w="150" w:type="pct"/>
          </w:tcPr>
          <w:p w14:paraId="32DA09DF" w14:textId="77777777" w:rsidR="000F64B8" w:rsidRPr="00CD28D3" w:rsidRDefault="000F64B8" w:rsidP="000F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71B98248" w14:textId="0B8A63DB" w:rsidR="000F64B8" w:rsidRPr="00CD28D3" w:rsidRDefault="006D3B6D" w:rsidP="000F64B8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1,311</w:t>
            </w:r>
          </w:p>
        </w:tc>
      </w:tr>
      <w:tr w:rsidR="000F64B8" w:rsidRPr="00B93444" w14:paraId="3B31386D" w14:textId="77777777" w:rsidTr="00EE28FC">
        <w:tc>
          <w:tcPr>
            <w:tcW w:w="1832" w:type="pct"/>
          </w:tcPr>
          <w:p w14:paraId="3525F428" w14:textId="77777777" w:rsidR="000F64B8" w:rsidRPr="00B93444" w:rsidRDefault="000F64B8" w:rsidP="000F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95" w:type="pct"/>
            <w:shd w:val="clear" w:color="auto" w:fill="auto"/>
          </w:tcPr>
          <w:p w14:paraId="0C147854" w14:textId="77777777" w:rsidR="000F64B8" w:rsidRPr="00B93444" w:rsidRDefault="000F64B8" w:rsidP="000F64B8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0858E12C" w14:textId="77777777" w:rsidR="000F64B8" w:rsidRPr="00B93444" w:rsidRDefault="000F64B8" w:rsidP="000F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54C3005E" w14:textId="77777777" w:rsidR="000F64B8" w:rsidRPr="00B93444" w:rsidRDefault="000F64B8" w:rsidP="000F64B8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57F1F681" w14:textId="77777777" w:rsidR="000F64B8" w:rsidRPr="00B93444" w:rsidRDefault="000F64B8" w:rsidP="000F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788AA354" w14:textId="41117234" w:rsidR="000F64B8" w:rsidRPr="00CD28D3" w:rsidRDefault="000F64B8" w:rsidP="000F64B8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49,363</w:t>
            </w:r>
          </w:p>
        </w:tc>
        <w:tc>
          <w:tcPr>
            <w:tcW w:w="150" w:type="pct"/>
          </w:tcPr>
          <w:p w14:paraId="79A8C001" w14:textId="77777777" w:rsidR="000F64B8" w:rsidRPr="00CD28D3" w:rsidRDefault="000F64B8" w:rsidP="000F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59DAD52E" w14:textId="0F2D9C8A" w:rsidR="000F64B8" w:rsidRPr="00CD28D3" w:rsidRDefault="000F64B8" w:rsidP="000F64B8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8,634</w:t>
            </w:r>
          </w:p>
        </w:tc>
      </w:tr>
      <w:tr w:rsidR="000F64B8" w:rsidRPr="00B93444" w14:paraId="2AB2A25D" w14:textId="77777777" w:rsidTr="00EE28FC">
        <w:tc>
          <w:tcPr>
            <w:tcW w:w="1832" w:type="pct"/>
          </w:tcPr>
          <w:p w14:paraId="6A4E8AF5" w14:textId="77777777" w:rsidR="000F64B8" w:rsidRPr="00B93444" w:rsidRDefault="000F64B8" w:rsidP="000F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95" w:type="pct"/>
            <w:shd w:val="clear" w:color="auto" w:fill="auto"/>
          </w:tcPr>
          <w:p w14:paraId="6235BF47" w14:textId="77777777" w:rsidR="000F64B8" w:rsidRPr="00B93444" w:rsidRDefault="000F64B8" w:rsidP="000F64B8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42F804AC" w14:textId="77777777" w:rsidR="000F64B8" w:rsidRPr="00B93444" w:rsidRDefault="000F64B8" w:rsidP="000F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3FD81A51" w14:textId="77777777" w:rsidR="000F64B8" w:rsidRPr="00B93444" w:rsidRDefault="000F64B8" w:rsidP="000F64B8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0767B7A" w14:textId="77777777" w:rsidR="000F64B8" w:rsidRPr="00B93444" w:rsidRDefault="000F64B8" w:rsidP="000F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3C6BE04C" w14:textId="06F41816" w:rsidR="000F64B8" w:rsidRPr="00CD28D3" w:rsidRDefault="000F64B8" w:rsidP="000F64B8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24,132</w:t>
            </w:r>
          </w:p>
        </w:tc>
        <w:tc>
          <w:tcPr>
            <w:tcW w:w="150" w:type="pct"/>
          </w:tcPr>
          <w:p w14:paraId="11888972" w14:textId="77777777" w:rsidR="000F64B8" w:rsidRPr="00CD28D3" w:rsidRDefault="000F64B8" w:rsidP="000F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3E0D98FB" w14:textId="74D18195" w:rsidR="000F64B8" w:rsidRPr="00CD28D3" w:rsidRDefault="006D3B6D" w:rsidP="000F64B8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0F64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</w:tr>
      <w:tr w:rsidR="000F64B8" w:rsidRPr="00A83A64" w14:paraId="163DAE77" w14:textId="77777777" w:rsidTr="00EE28FC">
        <w:tc>
          <w:tcPr>
            <w:tcW w:w="1832" w:type="pct"/>
          </w:tcPr>
          <w:p w14:paraId="220B80B6" w14:textId="77777777" w:rsidR="000F64B8" w:rsidRPr="00B93444" w:rsidRDefault="000F64B8" w:rsidP="000F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95" w:type="pct"/>
            <w:shd w:val="clear" w:color="auto" w:fill="auto"/>
          </w:tcPr>
          <w:p w14:paraId="2E557F10" w14:textId="77777777" w:rsidR="000F64B8" w:rsidRPr="00B93444" w:rsidRDefault="000F64B8" w:rsidP="000F64B8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20F86474" w14:textId="77777777" w:rsidR="000F64B8" w:rsidRPr="00B93444" w:rsidRDefault="000F64B8" w:rsidP="000F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74326F3C" w14:textId="77777777" w:rsidR="000F64B8" w:rsidRPr="00B93444" w:rsidRDefault="000F64B8" w:rsidP="000F64B8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DE23A5F" w14:textId="77777777" w:rsidR="000F64B8" w:rsidRPr="00B93444" w:rsidRDefault="000F64B8" w:rsidP="000F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7AE625CD" w14:textId="615E3CD4" w:rsidR="000F64B8" w:rsidRPr="00CD28D3" w:rsidRDefault="000F64B8" w:rsidP="000F64B8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9,801</w:t>
            </w:r>
          </w:p>
        </w:tc>
        <w:tc>
          <w:tcPr>
            <w:tcW w:w="150" w:type="pct"/>
          </w:tcPr>
          <w:p w14:paraId="6A451AC3" w14:textId="77777777" w:rsidR="000F64B8" w:rsidRPr="00CD28D3" w:rsidRDefault="000F64B8" w:rsidP="000F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78209D41" w14:textId="339043DF" w:rsidR="000F64B8" w:rsidRPr="00CD28D3" w:rsidRDefault="006D3B6D" w:rsidP="000F64B8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F64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659</w:t>
            </w:r>
          </w:p>
        </w:tc>
      </w:tr>
      <w:tr w:rsidR="000F64B8" w:rsidRPr="00A83A64" w14:paraId="13BEB5D1" w14:textId="77777777" w:rsidTr="00EE28FC">
        <w:tc>
          <w:tcPr>
            <w:tcW w:w="1832" w:type="pct"/>
          </w:tcPr>
          <w:p w14:paraId="575ADBC7" w14:textId="77777777" w:rsidR="000F64B8" w:rsidRPr="00A83A64" w:rsidRDefault="000F64B8" w:rsidP="000F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95" w:type="pct"/>
            <w:shd w:val="clear" w:color="auto" w:fill="auto"/>
          </w:tcPr>
          <w:p w14:paraId="53AE453F" w14:textId="77777777" w:rsidR="000F64B8" w:rsidRPr="005A7FEB" w:rsidRDefault="000F64B8" w:rsidP="000F64B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5FA36790" w14:textId="77777777" w:rsidR="000F64B8" w:rsidRPr="00A83A64" w:rsidRDefault="000F64B8" w:rsidP="000F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1AC8EBD0" w14:textId="77777777" w:rsidR="000F64B8" w:rsidRPr="00A83A64" w:rsidRDefault="000F64B8" w:rsidP="000F64B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290B3EA4" w14:textId="77777777" w:rsidR="000F64B8" w:rsidRPr="00A83A64" w:rsidRDefault="000F64B8" w:rsidP="000F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14:paraId="2F6ED645" w14:textId="6384C0B4" w:rsidR="000F64B8" w:rsidRPr="00CD28D3" w:rsidRDefault="000F64B8" w:rsidP="000F64B8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184,929</w:t>
            </w:r>
          </w:p>
        </w:tc>
        <w:tc>
          <w:tcPr>
            <w:tcW w:w="150" w:type="pct"/>
          </w:tcPr>
          <w:p w14:paraId="4A1EF3DA" w14:textId="77777777" w:rsidR="000F64B8" w:rsidRPr="00CD28D3" w:rsidRDefault="000F64B8" w:rsidP="000F6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207DC36B" w14:textId="39D61330" w:rsidR="000F64B8" w:rsidRPr="00CD28D3" w:rsidRDefault="000F64B8" w:rsidP="000F64B8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6D3B6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D3B6D">
              <w:rPr>
                <w:rFonts w:asciiTheme="majorBidi" w:hAnsiTheme="majorBidi" w:cstheme="majorBidi"/>
                <w:sz w:val="30"/>
                <w:szCs w:val="30"/>
              </w:rPr>
              <w:t>735</w:t>
            </w:r>
          </w:p>
        </w:tc>
      </w:tr>
      <w:tr w:rsidR="00FB1E93" w:rsidRPr="00A83A64" w14:paraId="7F75F3B5" w14:textId="77777777" w:rsidTr="00FB1E93">
        <w:tc>
          <w:tcPr>
            <w:tcW w:w="1832" w:type="pct"/>
          </w:tcPr>
          <w:p w14:paraId="1651D384" w14:textId="77777777" w:rsidR="00FB1E93" w:rsidRPr="00A83A6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5C2C3875" w14:textId="77777777" w:rsidR="00FB1E93" w:rsidRPr="005F2A93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277EC19D" w14:textId="77777777" w:rsidR="00FB1E93" w:rsidRPr="00A83A6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44D66719" w14:textId="77777777" w:rsidR="00FB1E93" w:rsidRPr="00A83A64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703DF35C" w14:textId="77777777" w:rsidR="00FB1E93" w:rsidRPr="00A83A6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</w:tcPr>
          <w:p w14:paraId="13AE02FE" w14:textId="482D40D8" w:rsidR="00FB1E93" w:rsidRPr="00CD28D3" w:rsidRDefault="00FB1E93" w:rsidP="00FB1E93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5,995,079</w:t>
            </w:r>
          </w:p>
        </w:tc>
        <w:tc>
          <w:tcPr>
            <w:tcW w:w="150" w:type="pct"/>
          </w:tcPr>
          <w:p w14:paraId="15B57369" w14:textId="77777777" w:rsidR="00FB1E93" w:rsidRPr="00CD28D3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</w:tcPr>
          <w:p w14:paraId="6D195244" w14:textId="04293E0B" w:rsidR="00FB1E93" w:rsidRPr="00FB1E93" w:rsidRDefault="00FB1E93" w:rsidP="00FB1E9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1E93">
              <w:rPr>
                <w:rFonts w:ascii="Angsana New" w:hAnsi="Angsana New"/>
                <w:sz w:val="30"/>
                <w:szCs w:val="30"/>
                <w:lang w:val="en-US" w:bidi="th-TH"/>
              </w:rPr>
              <w:t>(196,062)</w:t>
            </w:r>
          </w:p>
        </w:tc>
      </w:tr>
      <w:tr w:rsidR="00FB1E93" w:rsidRPr="00A83A64" w14:paraId="01C03D59" w14:textId="77777777" w:rsidTr="00FB1E93">
        <w:tc>
          <w:tcPr>
            <w:tcW w:w="1832" w:type="pct"/>
          </w:tcPr>
          <w:p w14:paraId="6B137471" w14:textId="2A9DB6A1" w:rsidR="00FB1E93" w:rsidRPr="00A83A6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595" w:type="pct"/>
            <w:shd w:val="clear" w:color="auto" w:fill="auto"/>
          </w:tcPr>
          <w:p w14:paraId="6466FF78" w14:textId="77777777" w:rsidR="00FB1E93" w:rsidRPr="005F2A93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5E639880" w14:textId="77777777" w:rsidR="00FB1E93" w:rsidRPr="00A83A6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2DDE54A5" w14:textId="77777777" w:rsidR="00FB1E93" w:rsidRPr="00A83A64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562183B" w14:textId="77777777" w:rsidR="00FB1E93" w:rsidRPr="00A83A6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14:paraId="5F48648D" w14:textId="63ACF35D" w:rsidR="00FB1E93" w:rsidRPr="00CD28D3" w:rsidRDefault="00FB1E93" w:rsidP="00FB1E93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(196,062)</w:t>
            </w:r>
          </w:p>
        </w:tc>
        <w:tc>
          <w:tcPr>
            <w:tcW w:w="150" w:type="pct"/>
          </w:tcPr>
          <w:p w14:paraId="77465C3F" w14:textId="77777777" w:rsidR="00FB1E93" w:rsidRPr="00CD28D3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</w:tcPr>
          <w:p w14:paraId="614DD3B9" w14:textId="51C4DAD3" w:rsidR="00FB1E93" w:rsidRPr="00FB1E93" w:rsidRDefault="00FB1E93" w:rsidP="00FB1E9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E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(196,062)</w:t>
            </w:r>
          </w:p>
        </w:tc>
      </w:tr>
      <w:tr w:rsidR="00FB1E93" w:rsidRPr="00A83A64" w14:paraId="25EBB114" w14:textId="77777777" w:rsidTr="00FB1E93">
        <w:tc>
          <w:tcPr>
            <w:tcW w:w="1832" w:type="pct"/>
          </w:tcPr>
          <w:p w14:paraId="46FE2A57" w14:textId="77777777" w:rsidR="00FB1E93" w:rsidRPr="00A83A6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1FAB2F7D" w14:textId="77777777" w:rsidR="00FB1E93" w:rsidRPr="005F2A93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05499DC3" w14:textId="77777777" w:rsidR="00FB1E93" w:rsidRPr="00A83A6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74360306" w14:textId="77777777" w:rsidR="00FB1E93" w:rsidRPr="00A83A64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571EFE6E" w14:textId="77777777" w:rsidR="00FB1E93" w:rsidRPr="00A83A6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</w:tcPr>
          <w:p w14:paraId="5B13A889" w14:textId="32317EE3" w:rsidR="00FB1E93" w:rsidRPr="00CD28D3" w:rsidRDefault="00FB1E93" w:rsidP="00FB1E93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5,799,017</w:t>
            </w:r>
          </w:p>
        </w:tc>
        <w:tc>
          <w:tcPr>
            <w:tcW w:w="150" w:type="pct"/>
          </w:tcPr>
          <w:p w14:paraId="1C358329" w14:textId="77777777" w:rsidR="00FB1E93" w:rsidRPr="00CD28D3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40" w:type="pct"/>
            <w:tcBorders>
              <w:top w:val="double" w:sz="4" w:space="0" w:color="auto"/>
            </w:tcBorders>
          </w:tcPr>
          <w:p w14:paraId="4BF58B3E" w14:textId="13322FEA" w:rsidR="00FB1E93" w:rsidRPr="00CD28D3" w:rsidRDefault="00FB1E93" w:rsidP="00FB1E9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B1E93" w:rsidRPr="00A83A64" w14:paraId="2F46CA02" w14:textId="77777777" w:rsidTr="00FB1E93">
        <w:tc>
          <w:tcPr>
            <w:tcW w:w="1832" w:type="pct"/>
          </w:tcPr>
          <w:p w14:paraId="20345AAE" w14:textId="77777777" w:rsidR="00FB1E93" w:rsidRPr="00A83A6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5" w:type="pct"/>
            <w:shd w:val="clear" w:color="auto" w:fill="auto"/>
          </w:tcPr>
          <w:p w14:paraId="13878FEB" w14:textId="77777777" w:rsidR="00FB1E93" w:rsidRPr="005F2A93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52A8E184" w14:textId="77777777" w:rsidR="00FB1E93" w:rsidRPr="00A83A6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33E0792B" w14:textId="77777777" w:rsidR="00FB1E93" w:rsidRPr="00A83A64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459535E5" w14:textId="77777777" w:rsidR="00FB1E93" w:rsidRPr="00A83A6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3" w:type="pct"/>
            <w:tcBorders>
              <w:bottom w:val="double" w:sz="4" w:space="0" w:color="auto"/>
            </w:tcBorders>
          </w:tcPr>
          <w:p w14:paraId="084172C7" w14:textId="2015EA03" w:rsidR="00FB1E93" w:rsidRPr="00CD28D3" w:rsidRDefault="00FB1E93" w:rsidP="00FB1E93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5,799,805</w:t>
            </w:r>
          </w:p>
        </w:tc>
        <w:tc>
          <w:tcPr>
            <w:tcW w:w="150" w:type="pct"/>
          </w:tcPr>
          <w:p w14:paraId="51DCF4F0" w14:textId="77777777" w:rsidR="00FB1E93" w:rsidRPr="00CD28D3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</w:tcPr>
          <w:p w14:paraId="24AD8151" w14:textId="0764E6CF" w:rsidR="00FB1E93" w:rsidRPr="00CD28D3" w:rsidRDefault="00FB1E93" w:rsidP="00FB1E9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3179E256" w14:textId="77777777" w:rsidR="00522591" w:rsidRDefault="00522591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2DD485E0" w14:textId="4D20B0F9" w:rsidR="00522591" w:rsidRDefault="00522591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7A322F0C" w14:textId="77777777" w:rsidR="00522591" w:rsidRDefault="00522591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5A390C57" w14:textId="6C593624" w:rsidR="003D6616" w:rsidRDefault="003D6616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357EFDD0" w14:textId="77777777" w:rsidR="00FB1E93" w:rsidRDefault="00FB1E93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650CD9C8" w14:textId="390BC83D" w:rsidR="0072409F" w:rsidRDefault="0072409F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140DAC4C" w14:textId="6B9794CE" w:rsidR="0072409F" w:rsidRDefault="0072409F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3134A1B1" w14:textId="4B2BCAB5" w:rsidR="0072409F" w:rsidRDefault="0072409F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081"/>
        <w:gridCol w:w="275"/>
        <w:gridCol w:w="1071"/>
        <w:gridCol w:w="273"/>
        <w:gridCol w:w="1442"/>
        <w:gridCol w:w="273"/>
        <w:gridCol w:w="1345"/>
      </w:tblGrid>
      <w:tr w:rsidR="0072409F" w:rsidRPr="00B93444" w14:paraId="3A61FA65" w14:textId="77777777" w:rsidTr="0072409F">
        <w:trPr>
          <w:trHeight w:val="299"/>
        </w:trPr>
        <w:tc>
          <w:tcPr>
            <w:tcW w:w="1832" w:type="pct"/>
          </w:tcPr>
          <w:p w14:paraId="13056CD4" w14:textId="77777777" w:rsidR="0072409F" w:rsidRPr="003D6616" w:rsidRDefault="0072409F" w:rsidP="00EE2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522CA9C7" w14:textId="77777777" w:rsidR="0072409F" w:rsidRPr="00B93444" w:rsidRDefault="0072409F" w:rsidP="00EE28F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14:paraId="167A09F1" w14:textId="77777777" w:rsidR="0072409F" w:rsidRPr="00B93444" w:rsidRDefault="0072409F" w:rsidP="00EE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62DC2370" w14:textId="77777777" w:rsidR="0072409F" w:rsidRPr="00B93444" w:rsidRDefault="0072409F" w:rsidP="00EE28F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32486511" w14:textId="77777777" w:rsidR="0072409F" w:rsidRPr="00B93444" w:rsidRDefault="0072409F" w:rsidP="00EE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3" w:type="pct"/>
            <w:gridSpan w:val="3"/>
          </w:tcPr>
          <w:p w14:paraId="628C45E3" w14:textId="01F14AE7" w:rsidR="0072409F" w:rsidRPr="00B93444" w:rsidRDefault="0072409F" w:rsidP="00EE28FC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409F" w:rsidRPr="00B93444" w14:paraId="6CB26306" w14:textId="77777777" w:rsidTr="00EE28FC">
        <w:trPr>
          <w:trHeight w:val="299"/>
        </w:trPr>
        <w:tc>
          <w:tcPr>
            <w:tcW w:w="1832" w:type="pct"/>
          </w:tcPr>
          <w:p w14:paraId="3287E973" w14:textId="77777777" w:rsidR="0072409F" w:rsidRPr="003D6616" w:rsidRDefault="0072409F" w:rsidP="00724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2313AA22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14:paraId="4472AD86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7E77B8FB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52006414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0134F6B2" w14:textId="77777777" w:rsidR="0072409F" w:rsidRDefault="0072409F" w:rsidP="00724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D661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มูลค่ารวม</w:t>
            </w:r>
          </w:p>
          <w:p w14:paraId="740C2682" w14:textId="381E65D2" w:rsidR="0072409F" w:rsidRPr="0072409F" w:rsidRDefault="0072409F" w:rsidP="00724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D661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ตามบัญชี</w:t>
            </w:r>
          </w:p>
        </w:tc>
        <w:tc>
          <w:tcPr>
            <w:tcW w:w="150" w:type="pct"/>
          </w:tcPr>
          <w:p w14:paraId="112E41DD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48B63538" w14:textId="77777777" w:rsidR="0072409F" w:rsidRPr="003D6616" w:rsidRDefault="0072409F" w:rsidP="00724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D661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ค่าเผื่อผลขาดทุน</w:t>
            </w:r>
          </w:p>
          <w:p w14:paraId="36A17FD8" w14:textId="11247EBD" w:rsidR="0072409F" w:rsidRPr="00A83A64" w:rsidRDefault="0072409F" w:rsidP="0072409F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661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จากการด้อยค่า</w:t>
            </w:r>
          </w:p>
        </w:tc>
      </w:tr>
      <w:tr w:rsidR="0072409F" w:rsidRPr="00B93444" w14:paraId="66E1D96C" w14:textId="77777777" w:rsidTr="00EE28FC">
        <w:trPr>
          <w:trHeight w:val="299"/>
        </w:trPr>
        <w:tc>
          <w:tcPr>
            <w:tcW w:w="1832" w:type="pct"/>
          </w:tcPr>
          <w:p w14:paraId="5BCFC1DE" w14:textId="0714C38D" w:rsidR="0072409F" w:rsidRPr="003D6616" w:rsidRDefault="0072409F" w:rsidP="00724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4C4D3EEF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14:paraId="4A743622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674D91FD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25E6765F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3" w:type="pct"/>
            <w:gridSpan w:val="3"/>
          </w:tcPr>
          <w:p w14:paraId="1557DDBA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409F" w:rsidRPr="00B93444" w14:paraId="24513D4D" w14:textId="77777777" w:rsidTr="00EE28FC">
        <w:trPr>
          <w:trHeight w:val="299"/>
        </w:trPr>
        <w:tc>
          <w:tcPr>
            <w:tcW w:w="1832" w:type="pct"/>
          </w:tcPr>
          <w:p w14:paraId="6B2A33DA" w14:textId="429EB2AB" w:rsidR="0072409F" w:rsidRPr="003D6616" w:rsidRDefault="0072409F" w:rsidP="00724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D661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595" w:type="pct"/>
            <w:shd w:val="clear" w:color="auto" w:fill="auto"/>
          </w:tcPr>
          <w:p w14:paraId="4D1421B0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14:paraId="185D4192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4CA92F57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118A0A61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3" w:type="pct"/>
            <w:gridSpan w:val="3"/>
          </w:tcPr>
          <w:p w14:paraId="77BCE2AF" w14:textId="77777777" w:rsidR="0072409F" w:rsidRPr="00A83A64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2409F" w:rsidRPr="00B93444" w14:paraId="2D85A45A" w14:textId="77777777" w:rsidTr="00EE28FC">
        <w:trPr>
          <w:trHeight w:val="299"/>
        </w:trPr>
        <w:tc>
          <w:tcPr>
            <w:tcW w:w="1832" w:type="pct"/>
          </w:tcPr>
          <w:p w14:paraId="015EEE90" w14:textId="77777777" w:rsidR="0072409F" w:rsidRPr="00A83A64" w:rsidRDefault="0072409F" w:rsidP="00724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95" w:type="pct"/>
            <w:shd w:val="clear" w:color="auto" w:fill="auto"/>
          </w:tcPr>
          <w:p w14:paraId="31F2B420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14:paraId="46F4F0BD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3DC46215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31F39280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68480E4A" w14:textId="77777777" w:rsidR="0072409F" w:rsidRPr="00CD28D3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2F592C43" w14:textId="77777777" w:rsidR="0072409F" w:rsidRPr="00CD28D3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0B03D817" w14:textId="77777777" w:rsidR="0072409F" w:rsidRPr="00CD28D3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1E93" w:rsidRPr="00B93444" w14:paraId="02AC5B0B" w14:textId="77777777" w:rsidTr="00EE28FC">
        <w:trPr>
          <w:trHeight w:val="299"/>
        </w:trPr>
        <w:tc>
          <w:tcPr>
            <w:tcW w:w="1832" w:type="pct"/>
          </w:tcPr>
          <w:p w14:paraId="7AFEDACC" w14:textId="77777777" w:rsidR="00FB1E93" w:rsidRPr="00B9344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95" w:type="pct"/>
            <w:shd w:val="clear" w:color="auto" w:fill="auto"/>
          </w:tcPr>
          <w:p w14:paraId="1E1CB69A" w14:textId="77777777" w:rsidR="00FB1E93" w:rsidRPr="00B93444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14:paraId="4E95FA67" w14:textId="77777777" w:rsidR="00FB1E93" w:rsidRPr="00B9344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6AB40DB1" w14:textId="77777777" w:rsidR="00FB1E93" w:rsidRPr="00B93444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187E3C0F" w14:textId="77777777" w:rsidR="00FB1E93" w:rsidRPr="00B9344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3DD2CF7C" w14:textId="2A083730" w:rsidR="00FB1E93" w:rsidRPr="00CD28D3" w:rsidRDefault="00FB1E93" w:rsidP="00FB1E93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1997">
              <w:rPr>
                <w:rFonts w:ascii="Angsana New" w:hAnsi="Angsana New"/>
                <w:sz w:val="30"/>
                <w:szCs w:val="30"/>
              </w:rPr>
              <w:t>37,174</w:t>
            </w:r>
          </w:p>
        </w:tc>
        <w:tc>
          <w:tcPr>
            <w:tcW w:w="150" w:type="pct"/>
          </w:tcPr>
          <w:p w14:paraId="5B6E9F30" w14:textId="77777777" w:rsidR="00FB1E93" w:rsidRPr="00CD28D3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3DDDD7CB" w14:textId="1BEF3D1F" w:rsidR="00FB1E93" w:rsidRPr="00FB1E93" w:rsidRDefault="00FB1E93" w:rsidP="00FB1E9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1E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B1E93" w:rsidRPr="00B93444" w14:paraId="6B7AB5EF" w14:textId="77777777" w:rsidTr="00EE28FC">
        <w:tc>
          <w:tcPr>
            <w:tcW w:w="1832" w:type="pct"/>
          </w:tcPr>
          <w:p w14:paraId="292D75BC" w14:textId="77777777" w:rsidR="00FB1E93" w:rsidRPr="00B9344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595" w:type="pct"/>
            <w:shd w:val="clear" w:color="auto" w:fill="auto"/>
          </w:tcPr>
          <w:p w14:paraId="500A84BD" w14:textId="77777777" w:rsidR="00FB1E93" w:rsidRPr="00B93444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3E933687" w14:textId="77777777" w:rsidR="00FB1E93" w:rsidRPr="00B93444" w:rsidRDefault="00FB1E93" w:rsidP="00FB1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309FBA27" w14:textId="77777777" w:rsidR="00FB1E93" w:rsidRPr="00B93444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AB52D3A" w14:textId="77777777" w:rsidR="00FB1E93" w:rsidRPr="00B93444" w:rsidRDefault="00FB1E93" w:rsidP="00FB1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3" w:type="pct"/>
          </w:tcPr>
          <w:p w14:paraId="1394F9B7" w14:textId="77777777" w:rsidR="00FB1E93" w:rsidRPr="00CD28D3" w:rsidRDefault="00FB1E93" w:rsidP="00FB1E93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553CADD5" w14:textId="77777777" w:rsidR="00FB1E93" w:rsidRPr="00CD28D3" w:rsidRDefault="00FB1E93" w:rsidP="00FB1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13E5A1BE" w14:textId="77777777" w:rsidR="00FB1E93" w:rsidRPr="00FB1E93" w:rsidRDefault="00FB1E93" w:rsidP="00FB1E9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B1E93" w:rsidRPr="00B93444" w14:paraId="26ADAF2C" w14:textId="77777777" w:rsidTr="00EE28FC">
        <w:tc>
          <w:tcPr>
            <w:tcW w:w="1832" w:type="pct"/>
          </w:tcPr>
          <w:p w14:paraId="5DA28FB4" w14:textId="77777777" w:rsidR="00FB1E93" w:rsidRPr="00B9344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95" w:type="pct"/>
            <w:shd w:val="clear" w:color="auto" w:fill="auto"/>
          </w:tcPr>
          <w:p w14:paraId="406FCC39" w14:textId="77777777" w:rsidR="00FB1E93" w:rsidRPr="00B93444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97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14:paraId="1BFA8CC3" w14:textId="77777777" w:rsidR="00FB1E93" w:rsidRPr="00B9344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9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75F6D773" w14:textId="77777777" w:rsidR="00FB1E93" w:rsidRPr="00B93444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19B442FA" w14:textId="77777777" w:rsidR="00FB1E93" w:rsidRPr="00B9344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337A2F63" w14:textId="040CEF1C" w:rsidR="00FB1E93" w:rsidRPr="00CD28D3" w:rsidRDefault="00FB1E93" w:rsidP="00FB1E93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1997">
              <w:rPr>
                <w:rFonts w:ascii="Angsana New" w:hAnsi="Angsana New"/>
                <w:sz w:val="30"/>
                <w:szCs w:val="30"/>
              </w:rPr>
              <w:t>233</w:t>
            </w:r>
          </w:p>
        </w:tc>
        <w:tc>
          <w:tcPr>
            <w:tcW w:w="150" w:type="pct"/>
          </w:tcPr>
          <w:p w14:paraId="7178B623" w14:textId="77777777" w:rsidR="00FB1E93" w:rsidRPr="00CD28D3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3EF0605D" w14:textId="44088D80" w:rsidR="00FB1E93" w:rsidRPr="00FB1E93" w:rsidRDefault="00FB1E93" w:rsidP="00FB1E9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1E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B1E93" w:rsidRPr="00B93444" w14:paraId="2EF6427A" w14:textId="77777777" w:rsidTr="00EE28FC">
        <w:tc>
          <w:tcPr>
            <w:tcW w:w="1832" w:type="pct"/>
          </w:tcPr>
          <w:p w14:paraId="7025E739" w14:textId="77777777" w:rsidR="00FB1E93" w:rsidRPr="00B9344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79247768" w14:textId="77777777" w:rsidR="00FB1E93" w:rsidRPr="00B93444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0705BACF" w14:textId="77777777" w:rsidR="00FB1E93" w:rsidRPr="00B9344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01DC4B94" w14:textId="77777777" w:rsidR="00FB1E93" w:rsidRPr="00B93444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7B4C1EF7" w14:textId="77777777" w:rsidR="00FB1E93" w:rsidRPr="00B9344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</w:tcPr>
          <w:p w14:paraId="324CDE66" w14:textId="7BE7A0BC" w:rsidR="00FB1E93" w:rsidRPr="00CD28D3" w:rsidRDefault="00FB1E93" w:rsidP="00FB1E93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1997">
              <w:rPr>
                <w:rFonts w:ascii="Angsana New" w:hAnsi="Angsana New"/>
                <w:b/>
                <w:bCs/>
                <w:sz w:val="30"/>
                <w:szCs w:val="30"/>
              </w:rPr>
              <w:t>37,408</w:t>
            </w:r>
          </w:p>
        </w:tc>
        <w:tc>
          <w:tcPr>
            <w:tcW w:w="150" w:type="pct"/>
          </w:tcPr>
          <w:p w14:paraId="49FCB26A" w14:textId="77777777" w:rsidR="00FB1E93" w:rsidRPr="00CD28D3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</w:tcPr>
          <w:p w14:paraId="7E5571A8" w14:textId="17294D08" w:rsidR="00FB1E93" w:rsidRPr="00E84DAC" w:rsidRDefault="00FB1E93" w:rsidP="00FB1E9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4D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2409F" w:rsidRPr="00B93444" w14:paraId="21B568F9" w14:textId="77777777" w:rsidTr="00EE28FC">
        <w:tc>
          <w:tcPr>
            <w:tcW w:w="1832" w:type="pct"/>
          </w:tcPr>
          <w:p w14:paraId="38611352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934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595" w:type="pct"/>
            <w:shd w:val="clear" w:color="auto" w:fill="auto"/>
          </w:tcPr>
          <w:p w14:paraId="7F2EF1D3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47001EF8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6AB0D88C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1D706581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3" w:type="pct"/>
          </w:tcPr>
          <w:p w14:paraId="7BF2B5E4" w14:textId="77777777" w:rsidR="0072409F" w:rsidRPr="00CD28D3" w:rsidRDefault="0072409F" w:rsidP="0072409F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2938D63A" w14:textId="77777777" w:rsidR="0072409F" w:rsidRPr="00CD28D3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</w:tcPr>
          <w:p w14:paraId="047F4637" w14:textId="77777777" w:rsidR="0072409F" w:rsidRPr="00CD28D3" w:rsidRDefault="0072409F" w:rsidP="0072409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409F" w:rsidRPr="00B93444" w14:paraId="2C33F375" w14:textId="77777777" w:rsidTr="00EE28FC">
        <w:tc>
          <w:tcPr>
            <w:tcW w:w="1832" w:type="pct"/>
          </w:tcPr>
          <w:p w14:paraId="4788ECC0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95" w:type="pct"/>
            <w:shd w:val="clear" w:color="auto" w:fill="auto"/>
          </w:tcPr>
          <w:p w14:paraId="6AEF68D9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14:paraId="7D964AA2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09BA2829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45A35162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2576080D" w14:textId="3F0422F9" w:rsidR="0072409F" w:rsidRPr="00CD28D3" w:rsidRDefault="0072409F" w:rsidP="0072409F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3E37">
              <w:rPr>
                <w:rFonts w:ascii="Angsana New" w:hAnsi="Angsana New"/>
                <w:sz w:val="30"/>
                <w:szCs w:val="30"/>
                <w:lang w:val="en-US" w:bidi="th-TH"/>
              </w:rPr>
              <w:t>4,024,42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50" w:type="pct"/>
          </w:tcPr>
          <w:p w14:paraId="3C1FA055" w14:textId="77777777" w:rsidR="0072409F" w:rsidRPr="00CD28D3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2456ACE8" w14:textId="3ED4CD92" w:rsidR="0072409F" w:rsidRPr="00CD28D3" w:rsidRDefault="000F64B8" w:rsidP="0072409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18,032</w:t>
            </w:r>
          </w:p>
        </w:tc>
      </w:tr>
      <w:tr w:rsidR="0072409F" w:rsidRPr="00B93444" w14:paraId="099E6F82" w14:textId="77777777" w:rsidTr="00EE28FC">
        <w:tc>
          <w:tcPr>
            <w:tcW w:w="1832" w:type="pct"/>
          </w:tcPr>
          <w:p w14:paraId="600FABAA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595" w:type="pct"/>
            <w:shd w:val="clear" w:color="auto" w:fill="auto"/>
          </w:tcPr>
          <w:p w14:paraId="543982A1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3D554D94" w14:textId="77777777" w:rsidR="0072409F" w:rsidRPr="00B93444" w:rsidRDefault="0072409F" w:rsidP="00724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0C8E009C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3EBA0BFB" w14:textId="77777777" w:rsidR="0072409F" w:rsidRPr="00B93444" w:rsidRDefault="0072409F" w:rsidP="00724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3" w:type="pct"/>
          </w:tcPr>
          <w:p w14:paraId="026A7594" w14:textId="77777777" w:rsidR="0072409F" w:rsidRPr="00CD28D3" w:rsidRDefault="0072409F" w:rsidP="0072409F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92D56A1" w14:textId="77777777" w:rsidR="0072409F" w:rsidRPr="00CD28D3" w:rsidRDefault="0072409F" w:rsidP="00724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6B612A3E" w14:textId="77777777" w:rsidR="0072409F" w:rsidRPr="00CD28D3" w:rsidRDefault="0072409F" w:rsidP="0072409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409F" w:rsidRPr="00B93444" w14:paraId="0037C211" w14:textId="77777777" w:rsidTr="00EE28FC">
        <w:tc>
          <w:tcPr>
            <w:tcW w:w="1832" w:type="pct"/>
          </w:tcPr>
          <w:p w14:paraId="1E287FC2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95" w:type="pct"/>
            <w:shd w:val="clear" w:color="auto" w:fill="auto"/>
          </w:tcPr>
          <w:p w14:paraId="12B9EB6E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0189860D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13E83ED9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FBFBF0F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0A117895" w14:textId="527EE715" w:rsidR="0072409F" w:rsidRPr="00CD28D3" w:rsidRDefault="0072409F" w:rsidP="0072409F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73E37">
              <w:rPr>
                <w:rFonts w:ascii="Angsana New" w:hAnsi="Angsana New"/>
                <w:sz w:val="30"/>
                <w:szCs w:val="30"/>
                <w:lang w:bidi="th-TH"/>
              </w:rPr>
              <w:t>1,500,802</w:t>
            </w:r>
          </w:p>
        </w:tc>
        <w:tc>
          <w:tcPr>
            <w:tcW w:w="150" w:type="pct"/>
          </w:tcPr>
          <w:p w14:paraId="5B4BAAEB" w14:textId="77777777" w:rsidR="0072409F" w:rsidRPr="00CD28D3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00E8DB75" w14:textId="43C3946E" w:rsidR="0072409F" w:rsidRPr="00CD28D3" w:rsidRDefault="000F64B8" w:rsidP="0072409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6D3B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6D3B6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359</w:t>
            </w:r>
          </w:p>
        </w:tc>
      </w:tr>
      <w:tr w:rsidR="0072409F" w:rsidRPr="00B93444" w14:paraId="3C75D30A" w14:textId="77777777" w:rsidTr="00EE28FC">
        <w:tc>
          <w:tcPr>
            <w:tcW w:w="1832" w:type="pct"/>
          </w:tcPr>
          <w:p w14:paraId="761CC03E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95" w:type="pct"/>
            <w:shd w:val="clear" w:color="auto" w:fill="auto"/>
          </w:tcPr>
          <w:p w14:paraId="48080D75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77F92A7A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2CDF7685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13D28AE2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0F26CD48" w14:textId="21B14FD7" w:rsidR="0072409F" w:rsidRPr="00CD28D3" w:rsidRDefault="0072409F" w:rsidP="0072409F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73E37">
              <w:rPr>
                <w:rFonts w:ascii="Angsana New" w:hAnsi="Angsana New"/>
                <w:sz w:val="30"/>
                <w:szCs w:val="30"/>
              </w:rPr>
              <w:t>147,02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0" w:type="pct"/>
          </w:tcPr>
          <w:p w14:paraId="5E9DFA14" w14:textId="77777777" w:rsidR="0072409F" w:rsidRPr="00CD28D3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6D8FB092" w14:textId="38A0BC37" w:rsidR="0072409F" w:rsidRPr="00CD28D3" w:rsidRDefault="000F64B8" w:rsidP="0072409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2,941</w:t>
            </w:r>
          </w:p>
        </w:tc>
      </w:tr>
      <w:tr w:rsidR="0072409F" w:rsidRPr="00B93444" w14:paraId="1F6AA411" w14:textId="77777777" w:rsidTr="00EE28FC">
        <w:tc>
          <w:tcPr>
            <w:tcW w:w="1832" w:type="pct"/>
          </w:tcPr>
          <w:p w14:paraId="0F2E062B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95" w:type="pct"/>
            <w:shd w:val="clear" w:color="auto" w:fill="auto"/>
          </w:tcPr>
          <w:p w14:paraId="73AF69CC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2B7AB092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1CD49573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22763066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2B2B87CE" w14:textId="76F6B137" w:rsidR="0072409F" w:rsidRPr="00CD28D3" w:rsidRDefault="0072409F" w:rsidP="0072409F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773E37">
              <w:rPr>
                <w:rFonts w:ascii="Angsana New" w:hAnsi="Angsana New"/>
                <w:sz w:val="30"/>
                <w:szCs w:val="30"/>
              </w:rPr>
              <w:t>19,98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0" w:type="pct"/>
          </w:tcPr>
          <w:p w14:paraId="4005C001" w14:textId="77777777" w:rsidR="0072409F" w:rsidRPr="00CD28D3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37A3BBDB" w14:textId="6AF40E23" w:rsidR="0072409F" w:rsidRPr="00CD28D3" w:rsidRDefault="006D3B6D" w:rsidP="0072409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1,241</w:t>
            </w:r>
          </w:p>
        </w:tc>
      </w:tr>
      <w:tr w:rsidR="0072409F" w:rsidRPr="00B93444" w14:paraId="56836C15" w14:textId="77777777" w:rsidTr="00EE28FC">
        <w:tc>
          <w:tcPr>
            <w:tcW w:w="1832" w:type="pct"/>
          </w:tcPr>
          <w:p w14:paraId="5924DC0B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95" w:type="pct"/>
            <w:shd w:val="clear" w:color="auto" w:fill="auto"/>
          </w:tcPr>
          <w:p w14:paraId="761A70DA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6F6859BF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1147ECA6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0F4E6450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4D6B19E4" w14:textId="2C7DA884" w:rsidR="0072409F" w:rsidRPr="00CD28D3" w:rsidRDefault="0072409F" w:rsidP="0072409F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773E37">
              <w:rPr>
                <w:rFonts w:ascii="Angsana New" w:hAnsi="Angsana New"/>
                <w:sz w:val="30"/>
                <w:szCs w:val="30"/>
              </w:rPr>
              <w:t>49,363</w:t>
            </w:r>
          </w:p>
        </w:tc>
        <w:tc>
          <w:tcPr>
            <w:tcW w:w="150" w:type="pct"/>
          </w:tcPr>
          <w:p w14:paraId="20CD2EF3" w14:textId="77777777" w:rsidR="0072409F" w:rsidRPr="00CD28D3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7A8EE210" w14:textId="1FCBACE1" w:rsidR="0072409F" w:rsidRPr="00CD28D3" w:rsidRDefault="000F64B8" w:rsidP="0072409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8,634</w:t>
            </w:r>
          </w:p>
        </w:tc>
      </w:tr>
      <w:tr w:rsidR="0072409F" w:rsidRPr="00B93444" w14:paraId="4ABE54B5" w14:textId="77777777" w:rsidTr="00EE28FC">
        <w:tc>
          <w:tcPr>
            <w:tcW w:w="1832" w:type="pct"/>
          </w:tcPr>
          <w:p w14:paraId="0AD64D9B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95" w:type="pct"/>
            <w:shd w:val="clear" w:color="auto" w:fill="auto"/>
          </w:tcPr>
          <w:p w14:paraId="5A6BDCF8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7708EFA1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2CDDF604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5A33BB1D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0D9E2234" w14:textId="563E4937" w:rsidR="0072409F" w:rsidRPr="00CD28D3" w:rsidRDefault="0072409F" w:rsidP="0072409F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773E37">
              <w:rPr>
                <w:rFonts w:ascii="Angsana New" w:hAnsi="Angsana New"/>
                <w:sz w:val="30"/>
                <w:szCs w:val="30"/>
              </w:rPr>
              <w:t>24,132</w:t>
            </w:r>
          </w:p>
        </w:tc>
        <w:tc>
          <w:tcPr>
            <w:tcW w:w="150" w:type="pct"/>
          </w:tcPr>
          <w:p w14:paraId="0692D021" w14:textId="77777777" w:rsidR="0072409F" w:rsidRPr="00CD28D3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49472E0C" w14:textId="0D9490BD" w:rsidR="0072409F" w:rsidRPr="00CD28D3" w:rsidRDefault="006D3B6D" w:rsidP="0072409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0F64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</w:tr>
      <w:tr w:rsidR="0072409F" w:rsidRPr="00A83A64" w14:paraId="7C06FE50" w14:textId="77777777" w:rsidTr="00EE28FC">
        <w:tc>
          <w:tcPr>
            <w:tcW w:w="1832" w:type="pct"/>
          </w:tcPr>
          <w:p w14:paraId="02C46F23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95" w:type="pct"/>
            <w:shd w:val="clear" w:color="auto" w:fill="auto"/>
          </w:tcPr>
          <w:p w14:paraId="44E83ADA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1C268C53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0DE20F71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347719E0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58286636" w14:textId="3E4DE77A" w:rsidR="0072409F" w:rsidRPr="00CD28D3" w:rsidRDefault="0072409F" w:rsidP="0072409F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773E37">
              <w:rPr>
                <w:rFonts w:ascii="Angsana New" w:hAnsi="Angsana New"/>
                <w:sz w:val="30"/>
                <w:szCs w:val="30"/>
              </w:rPr>
              <w:t>9,80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0" w:type="pct"/>
          </w:tcPr>
          <w:p w14:paraId="20E61C88" w14:textId="77777777" w:rsidR="0072409F" w:rsidRPr="00CD28D3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36E14B00" w14:textId="6A2F7EF7" w:rsidR="0072409F" w:rsidRPr="00CD28D3" w:rsidRDefault="006D3B6D" w:rsidP="0072409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F64B8">
              <w:rPr>
                <w:rFonts w:asciiTheme="majorBidi" w:hAnsiTheme="majorBidi" w:cstheme="majorBidi"/>
                <w:sz w:val="30"/>
                <w:szCs w:val="30"/>
              </w:rPr>
              <w:t>,6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72409F" w:rsidRPr="00A83A64" w14:paraId="6FE15D5C" w14:textId="77777777" w:rsidTr="00EE28FC">
        <w:tc>
          <w:tcPr>
            <w:tcW w:w="1832" w:type="pct"/>
          </w:tcPr>
          <w:p w14:paraId="33572F8F" w14:textId="77777777" w:rsidR="0072409F" w:rsidRPr="00A83A6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95" w:type="pct"/>
            <w:shd w:val="clear" w:color="auto" w:fill="auto"/>
          </w:tcPr>
          <w:p w14:paraId="32C85B64" w14:textId="77777777" w:rsidR="0072409F" w:rsidRPr="005A7FEB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4B66C805" w14:textId="77777777" w:rsidR="0072409F" w:rsidRPr="00A83A6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4114469A" w14:textId="77777777" w:rsidR="0072409F" w:rsidRPr="00A83A64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1E5532B" w14:textId="77777777" w:rsidR="0072409F" w:rsidRPr="00A83A6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14:paraId="15B46E91" w14:textId="5BE47269" w:rsidR="0072409F" w:rsidRPr="00CD28D3" w:rsidRDefault="0072409F" w:rsidP="0072409F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    177</w:t>
            </w:r>
            <w:r w:rsidRPr="00773E37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582</w:t>
            </w:r>
          </w:p>
        </w:tc>
        <w:tc>
          <w:tcPr>
            <w:tcW w:w="150" w:type="pct"/>
          </w:tcPr>
          <w:p w14:paraId="46027144" w14:textId="77777777" w:rsidR="0072409F" w:rsidRPr="00CD28D3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66C00735" w14:textId="71A479FF" w:rsidR="0072409F" w:rsidRPr="00CD28D3" w:rsidRDefault="000F64B8" w:rsidP="0072409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D3B6D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D3B6D">
              <w:rPr>
                <w:rFonts w:asciiTheme="majorBidi" w:hAnsiTheme="majorBidi" w:cstheme="majorBidi"/>
                <w:sz w:val="30"/>
                <w:szCs w:val="30"/>
              </w:rPr>
              <w:t>754</w:t>
            </w:r>
          </w:p>
        </w:tc>
      </w:tr>
      <w:tr w:rsidR="00FB1E93" w:rsidRPr="00A83A64" w14:paraId="06EA2F54" w14:textId="77777777" w:rsidTr="00FB1E93">
        <w:tc>
          <w:tcPr>
            <w:tcW w:w="1832" w:type="pct"/>
          </w:tcPr>
          <w:p w14:paraId="33C77BD9" w14:textId="77777777" w:rsidR="00FB1E93" w:rsidRPr="00A83A6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06E6FD31" w14:textId="77777777" w:rsidR="00FB1E93" w:rsidRPr="005F2A93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668BED9B" w14:textId="77777777" w:rsidR="00FB1E93" w:rsidRPr="00A83A6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212744FA" w14:textId="77777777" w:rsidR="00FB1E93" w:rsidRPr="00A83A64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7A8DF359" w14:textId="77777777" w:rsidR="00FB1E93" w:rsidRPr="00A83A6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</w:tcPr>
          <w:p w14:paraId="32BD96F1" w14:textId="113FA0F1" w:rsidR="00FB1E93" w:rsidRPr="00CD28D3" w:rsidRDefault="00FB1E93" w:rsidP="00FB1E93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5,953,121</w:t>
            </w:r>
          </w:p>
        </w:tc>
        <w:tc>
          <w:tcPr>
            <w:tcW w:w="150" w:type="pct"/>
          </w:tcPr>
          <w:p w14:paraId="2E546DE6" w14:textId="77777777" w:rsidR="00FB1E93" w:rsidRPr="00CD28D3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</w:tcPr>
          <w:p w14:paraId="7808DBEE" w14:textId="5E1388C6" w:rsidR="00FB1E93" w:rsidRPr="00FB1E93" w:rsidRDefault="00FB1E93" w:rsidP="00FB1E9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1E93">
              <w:rPr>
                <w:rFonts w:ascii="Angsana New" w:hAnsi="Angsana New"/>
                <w:sz w:val="30"/>
                <w:szCs w:val="30"/>
              </w:rPr>
              <w:t>(187,801)</w:t>
            </w:r>
          </w:p>
        </w:tc>
      </w:tr>
      <w:tr w:rsidR="00FB1E93" w:rsidRPr="00A83A64" w14:paraId="7BB46913" w14:textId="77777777" w:rsidTr="00FB1E93">
        <w:tc>
          <w:tcPr>
            <w:tcW w:w="1832" w:type="pct"/>
          </w:tcPr>
          <w:p w14:paraId="6126525A" w14:textId="77777777" w:rsidR="00FB1E93" w:rsidRPr="00A83A6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595" w:type="pct"/>
            <w:shd w:val="clear" w:color="auto" w:fill="auto"/>
          </w:tcPr>
          <w:p w14:paraId="16322050" w14:textId="77777777" w:rsidR="00FB1E93" w:rsidRPr="005F2A93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1C0E59D5" w14:textId="77777777" w:rsidR="00FB1E93" w:rsidRPr="00A83A6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6D98FFC4" w14:textId="77777777" w:rsidR="00FB1E93" w:rsidRPr="00A83A64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2198F5AB" w14:textId="77777777" w:rsidR="00FB1E93" w:rsidRPr="00A83A6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14:paraId="04157784" w14:textId="22A48006" w:rsidR="00FB1E93" w:rsidRPr="00CD28D3" w:rsidRDefault="00FB1E93" w:rsidP="00FB1E93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(187,801)</w:t>
            </w:r>
          </w:p>
        </w:tc>
        <w:tc>
          <w:tcPr>
            <w:tcW w:w="150" w:type="pct"/>
          </w:tcPr>
          <w:p w14:paraId="4696C6FD" w14:textId="77777777" w:rsidR="00FB1E93" w:rsidRPr="00CD28D3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</w:tcPr>
          <w:p w14:paraId="215CAF0E" w14:textId="1F9C8408" w:rsidR="00FB1E93" w:rsidRPr="00FB1E93" w:rsidRDefault="00FB1E93" w:rsidP="00FB1E9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E93">
              <w:rPr>
                <w:rFonts w:ascii="Angsana New" w:hAnsi="Angsana New"/>
                <w:b/>
                <w:bCs/>
                <w:sz w:val="30"/>
                <w:szCs w:val="30"/>
              </w:rPr>
              <w:t>(187,801)</w:t>
            </w:r>
          </w:p>
        </w:tc>
      </w:tr>
      <w:tr w:rsidR="00FB1E93" w:rsidRPr="00A83A64" w14:paraId="1A389B4B" w14:textId="77777777" w:rsidTr="00FB1E93">
        <w:tc>
          <w:tcPr>
            <w:tcW w:w="1832" w:type="pct"/>
          </w:tcPr>
          <w:p w14:paraId="532FF88F" w14:textId="77777777" w:rsidR="00FB1E93" w:rsidRPr="00A83A6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725F6D1F" w14:textId="77777777" w:rsidR="00FB1E93" w:rsidRPr="005F2A93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51EA4309" w14:textId="77777777" w:rsidR="00FB1E93" w:rsidRPr="00A83A6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231A8504" w14:textId="77777777" w:rsidR="00FB1E93" w:rsidRPr="00A83A64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4B6DAEA3" w14:textId="77777777" w:rsidR="00FB1E93" w:rsidRPr="00A83A6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</w:tcPr>
          <w:p w14:paraId="49D1884B" w14:textId="1A160C77" w:rsidR="00FB1E93" w:rsidRPr="00CD28D3" w:rsidRDefault="00FB1E93" w:rsidP="00FB1E93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5,765,320</w:t>
            </w:r>
          </w:p>
        </w:tc>
        <w:tc>
          <w:tcPr>
            <w:tcW w:w="150" w:type="pct"/>
          </w:tcPr>
          <w:p w14:paraId="0666805D" w14:textId="77777777" w:rsidR="00FB1E93" w:rsidRPr="00CD28D3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40" w:type="pct"/>
            <w:tcBorders>
              <w:top w:val="double" w:sz="4" w:space="0" w:color="auto"/>
            </w:tcBorders>
          </w:tcPr>
          <w:p w14:paraId="25571E78" w14:textId="04DAFE6D" w:rsidR="00FB1E93" w:rsidRPr="00CD28D3" w:rsidRDefault="00FB1E93" w:rsidP="00FB1E9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B1E93" w:rsidRPr="00A83A64" w14:paraId="7AFD6C7C" w14:textId="77777777" w:rsidTr="00FB1E93">
        <w:tc>
          <w:tcPr>
            <w:tcW w:w="1832" w:type="pct"/>
          </w:tcPr>
          <w:p w14:paraId="69AE60BA" w14:textId="77777777" w:rsidR="00FB1E93" w:rsidRPr="00A83A6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5" w:type="pct"/>
            <w:shd w:val="clear" w:color="auto" w:fill="auto"/>
          </w:tcPr>
          <w:p w14:paraId="61C1B249" w14:textId="77777777" w:rsidR="00FB1E93" w:rsidRPr="005F2A93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5EE177E1" w14:textId="77777777" w:rsidR="00FB1E93" w:rsidRPr="00A83A6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0AC0D905" w14:textId="77777777" w:rsidR="00FB1E93" w:rsidRPr="00A83A64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235245F9" w14:textId="77777777" w:rsidR="00FB1E93" w:rsidRPr="00A83A6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3" w:type="pct"/>
            <w:tcBorders>
              <w:bottom w:val="double" w:sz="4" w:space="0" w:color="auto"/>
            </w:tcBorders>
          </w:tcPr>
          <w:p w14:paraId="26531AEE" w14:textId="3372873D" w:rsidR="00FB1E93" w:rsidRPr="00CD28D3" w:rsidRDefault="00FB1E93" w:rsidP="00FB1E93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5,802,728</w:t>
            </w:r>
          </w:p>
        </w:tc>
        <w:tc>
          <w:tcPr>
            <w:tcW w:w="150" w:type="pct"/>
          </w:tcPr>
          <w:p w14:paraId="5D3CDC26" w14:textId="77777777" w:rsidR="00FB1E93" w:rsidRPr="00CD28D3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</w:tcPr>
          <w:p w14:paraId="02D686C9" w14:textId="605F4BEA" w:rsidR="00FB1E93" w:rsidRPr="00CD28D3" w:rsidRDefault="00FB1E93" w:rsidP="00FB1E9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599B56F9" w14:textId="77777777" w:rsidR="003D6616" w:rsidRDefault="003D6616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3764617A" w14:textId="77777777" w:rsidR="003D6616" w:rsidRDefault="003D6616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20FC690D" w14:textId="77BB0109" w:rsidR="003D6616" w:rsidRDefault="003D6616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5C239B6C" w14:textId="5D0E6077" w:rsidR="0072409F" w:rsidRDefault="0072409F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0B979418" w14:textId="51190E8C" w:rsidR="0072409F" w:rsidRDefault="0072409F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494FE2AE" w14:textId="606A55AB" w:rsidR="0072409F" w:rsidRDefault="0072409F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6A65599C" w14:textId="4D2BA35E" w:rsidR="0072409F" w:rsidRDefault="0072409F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1E2723FE" w14:textId="77777777" w:rsidR="0072409F" w:rsidRDefault="0072409F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68F8B81D" w14:textId="77777777" w:rsidR="0072409F" w:rsidRDefault="0072409F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081"/>
        <w:gridCol w:w="275"/>
        <w:gridCol w:w="1071"/>
        <w:gridCol w:w="273"/>
        <w:gridCol w:w="1442"/>
        <w:gridCol w:w="273"/>
        <w:gridCol w:w="1345"/>
      </w:tblGrid>
      <w:tr w:rsidR="003D6616" w:rsidRPr="00B93444" w14:paraId="089494D1" w14:textId="77777777" w:rsidTr="003D6616">
        <w:trPr>
          <w:trHeight w:val="299"/>
        </w:trPr>
        <w:tc>
          <w:tcPr>
            <w:tcW w:w="1832" w:type="pct"/>
          </w:tcPr>
          <w:p w14:paraId="0F2C948F" w14:textId="77777777" w:rsidR="003D6616" w:rsidRPr="003D6616" w:rsidRDefault="003D6616" w:rsidP="003D6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3C4BEFC4" w14:textId="77777777" w:rsidR="003D6616" w:rsidRPr="00B93444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14:paraId="483A066C" w14:textId="77777777"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75153D5D" w14:textId="77777777" w:rsidR="003D6616" w:rsidRPr="00B93444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4AE01AB6" w14:textId="77777777"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126D90C3" w14:textId="77777777" w:rsidR="003D6616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05737C0" w14:textId="77777777" w:rsidR="003D6616" w:rsidRPr="00B93444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7D0268FC" w14:textId="77777777"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60827A24" w14:textId="77777777" w:rsidR="003D6616" w:rsidRPr="00B93444" w:rsidRDefault="003D6616" w:rsidP="00CC497A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6616" w:rsidRPr="00B93444" w14:paraId="3E87B5AF" w14:textId="77777777" w:rsidTr="003D6616">
        <w:trPr>
          <w:trHeight w:val="299"/>
        </w:trPr>
        <w:tc>
          <w:tcPr>
            <w:tcW w:w="1832" w:type="pct"/>
          </w:tcPr>
          <w:p w14:paraId="471DD251" w14:textId="73C02681" w:rsidR="003D6616" w:rsidRPr="003D6616" w:rsidRDefault="003D6616" w:rsidP="003D6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5E1A56B3" w14:textId="77777777" w:rsidR="003D6616" w:rsidRPr="00B93444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14:paraId="337CF2BC" w14:textId="77777777"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5B78EABD" w14:textId="77777777" w:rsidR="003D6616" w:rsidRPr="00B93444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48D249B3" w14:textId="77777777"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3" w:type="pct"/>
            <w:gridSpan w:val="3"/>
          </w:tcPr>
          <w:p w14:paraId="4662273A" w14:textId="77777777" w:rsidR="003D6616" w:rsidRPr="00B93444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409F" w:rsidRPr="00B93444" w14:paraId="076C1A40" w14:textId="77777777" w:rsidTr="003D6616">
        <w:trPr>
          <w:trHeight w:val="299"/>
        </w:trPr>
        <w:tc>
          <w:tcPr>
            <w:tcW w:w="1832" w:type="pct"/>
          </w:tcPr>
          <w:p w14:paraId="146EA225" w14:textId="2D921FB2" w:rsidR="0072409F" w:rsidRPr="003D6616" w:rsidRDefault="0072409F" w:rsidP="003D6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D661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D66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D661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3D66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  <w:r w:rsidRPr="003D66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62</w:t>
            </w:r>
          </w:p>
        </w:tc>
        <w:tc>
          <w:tcPr>
            <w:tcW w:w="595" w:type="pct"/>
            <w:shd w:val="clear" w:color="auto" w:fill="auto"/>
          </w:tcPr>
          <w:p w14:paraId="734F1A90" w14:textId="77777777" w:rsidR="0072409F" w:rsidRPr="00B93444" w:rsidRDefault="0072409F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14:paraId="3CBAFE33" w14:textId="77777777" w:rsidR="0072409F" w:rsidRPr="00B93444" w:rsidRDefault="0072409F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6CB6B5FA" w14:textId="77777777" w:rsidR="0072409F" w:rsidRPr="00B93444" w:rsidRDefault="0072409F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387034A7" w14:textId="77777777" w:rsidR="0072409F" w:rsidRPr="00B93444" w:rsidRDefault="0072409F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3" w:type="pct"/>
            <w:gridSpan w:val="3"/>
          </w:tcPr>
          <w:p w14:paraId="43A0B5D2" w14:textId="77777777" w:rsidR="0072409F" w:rsidRPr="00A83A64" w:rsidRDefault="0072409F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D6616" w:rsidRPr="00B93444" w14:paraId="75BD9A53" w14:textId="77777777" w:rsidTr="003D6616">
        <w:trPr>
          <w:trHeight w:val="299"/>
        </w:trPr>
        <w:tc>
          <w:tcPr>
            <w:tcW w:w="1832" w:type="pct"/>
          </w:tcPr>
          <w:p w14:paraId="7751DDB4" w14:textId="77777777" w:rsidR="003D6616" w:rsidRPr="00A83A64" w:rsidRDefault="003D6616" w:rsidP="003D6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95" w:type="pct"/>
            <w:shd w:val="clear" w:color="auto" w:fill="auto"/>
          </w:tcPr>
          <w:p w14:paraId="1AB32825" w14:textId="77777777" w:rsidR="003D6616" w:rsidRPr="00B93444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14:paraId="6617E0B1" w14:textId="77777777"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3D13CA8E" w14:textId="77777777" w:rsidR="003D6616" w:rsidRPr="00B93444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3B4E84C6" w14:textId="77777777"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4E487BF1" w14:textId="77777777" w:rsidR="003D6616" w:rsidRPr="00CD28D3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4DC7A87D" w14:textId="77777777" w:rsidR="003D6616" w:rsidRPr="00CD28D3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7F979860" w14:textId="77777777" w:rsidR="003D6616" w:rsidRPr="00CD28D3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00AC" w:rsidRPr="00B93444" w14:paraId="29798369" w14:textId="77777777" w:rsidTr="003D6616">
        <w:trPr>
          <w:trHeight w:val="299"/>
        </w:trPr>
        <w:tc>
          <w:tcPr>
            <w:tcW w:w="1832" w:type="pct"/>
          </w:tcPr>
          <w:p w14:paraId="05D6614F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95" w:type="pct"/>
            <w:shd w:val="clear" w:color="auto" w:fill="auto"/>
          </w:tcPr>
          <w:p w14:paraId="0C5FD09F" w14:textId="77777777" w:rsidR="009B00AC" w:rsidRPr="00B93444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14:paraId="52D30AB9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054F466F" w14:textId="77777777" w:rsidR="009B00AC" w:rsidRPr="00B93444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4D4DC107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3AF305EE" w14:textId="056E3AD9" w:rsidR="009B00AC" w:rsidRPr="00CD28D3" w:rsidRDefault="009B00AC" w:rsidP="009B00AC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2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1,949</w:t>
            </w:r>
          </w:p>
        </w:tc>
        <w:tc>
          <w:tcPr>
            <w:tcW w:w="150" w:type="pct"/>
          </w:tcPr>
          <w:p w14:paraId="183753E1" w14:textId="77777777" w:rsidR="009B00AC" w:rsidRPr="00CD28D3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1D999F1B" w14:textId="1CC8D823" w:rsidR="009B00AC" w:rsidRPr="00CD28D3" w:rsidRDefault="009B00AC" w:rsidP="009B00A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D28D3">
              <w:rPr>
                <w:rFonts w:asciiTheme="majorBidi" w:hAnsiTheme="majorBidi" w:cstheme="majorBidi"/>
                <w:sz w:val="30"/>
                <w:szCs w:val="30"/>
              </w:rPr>
              <w:t>29,632</w:t>
            </w:r>
          </w:p>
        </w:tc>
      </w:tr>
      <w:tr w:rsidR="009B00AC" w:rsidRPr="00B93444" w14:paraId="3E92459A" w14:textId="77777777" w:rsidTr="003D6616">
        <w:tc>
          <w:tcPr>
            <w:tcW w:w="1832" w:type="pct"/>
          </w:tcPr>
          <w:p w14:paraId="35B31A41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595" w:type="pct"/>
            <w:shd w:val="clear" w:color="auto" w:fill="auto"/>
          </w:tcPr>
          <w:p w14:paraId="3302F18D" w14:textId="77777777" w:rsidR="009B00AC" w:rsidRPr="00B93444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12F98212" w14:textId="77777777" w:rsidR="009B00AC" w:rsidRPr="00B93444" w:rsidRDefault="009B00AC" w:rsidP="009B0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08FFA9D6" w14:textId="77777777" w:rsidR="009B00AC" w:rsidRPr="00B93444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53231A2F" w14:textId="77777777" w:rsidR="009B00AC" w:rsidRPr="00B93444" w:rsidRDefault="009B00AC" w:rsidP="009B0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3" w:type="pct"/>
          </w:tcPr>
          <w:p w14:paraId="04B053B2" w14:textId="77777777" w:rsidR="009B00AC" w:rsidRPr="00CD28D3" w:rsidRDefault="009B00AC" w:rsidP="009B00AC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B87863D" w14:textId="77777777" w:rsidR="009B00AC" w:rsidRPr="00CD28D3" w:rsidRDefault="009B00AC" w:rsidP="009B0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1935C34E" w14:textId="77777777" w:rsidR="009B00AC" w:rsidRPr="00CD28D3" w:rsidRDefault="009B00AC" w:rsidP="009B00A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00AC" w:rsidRPr="00B93444" w14:paraId="2D0390B3" w14:textId="77777777" w:rsidTr="003D6616">
        <w:tc>
          <w:tcPr>
            <w:tcW w:w="1832" w:type="pct"/>
          </w:tcPr>
          <w:p w14:paraId="0C84FC9D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95" w:type="pct"/>
            <w:shd w:val="clear" w:color="auto" w:fill="auto"/>
          </w:tcPr>
          <w:p w14:paraId="64DBDA71" w14:textId="77777777" w:rsidR="009B00AC" w:rsidRPr="00B93444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97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14:paraId="6157FEDC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9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07D927A6" w14:textId="77777777" w:rsidR="009B00AC" w:rsidRPr="00B93444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30D2CA19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219FDCCD" w14:textId="2888739B" w:rsidR="009B00AC" w:rsidRPr="00CD28D3" w:rsidRDefault="009B00AC" w:rsidP="009B00AC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2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2,306</w:t>
            </w:r>
          </w:p>
        </w:tc>
        <w:tc>
          <w:tcPr>
            <w:tcW w:w="150" w:type="pct"/>
          </w:tcPr>
          <w:p w14:paraId="0CE67566" w14:textId="77777777" w:rsidR="009B00AC" w:rsidRPr="00CD28D3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00328421" w14:textId="2CC7EE27" w:rsidR="009B00AC" w:rsidRPr="00CD28D3" w:rsidRDefault="009B00AC" w:rsidP="009B00A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D28D3">
              <w:rPr>
                <w:rFonts w:asciiTheme="majorBidi" w:hAnsiTheme="majorBidi" w:cstheme="majorBidi"/>
                <w:sz w:val="30"/>
                <w:szCs w:val="30"/>
              </w:rPr>
              <w:t>1,688</w:t>
            </w:r>
          </w:p>
        </w:tc>
      </w:tr>
      <w:tr w:rsidR="009B00AC" w:rsidRPr="00B93444" w14:paraId="64A9298B" w14:textId="77777777" w:rsidTr="003D6616">
        <w:tc>
          <w:tcPr>
            <w:tcW w:w="1832" w:type="pct"/>
          </w:tcPr>
          <w:p w14:paraId="7CD2EB08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28F8F7C" w14:textId="77777777" w:rsidR="009B00AC" w:rsidRPr="00B93444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1880725F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12B076B0" w14:textId="77777777" w:rsidR="009B00AC" w:rsidRPr="00B93444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16C5FF0E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</w:tcPr>
          <w:p w14:paraId="44D669A4" w14:textId="0CD127F4" w:rsidR="009B00AC" w:rsidRPr="00CD28D3" w:rsidRDefault="009B00AC" w:rsidP="009B00AC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2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4,255</w:t>
            </w:r>
          </w:p>
        </w:tc>
        <w:tc>
          <w:tcPr>
            <w:tcW w:w="150" w:type="pct"/>
          </w:tcPr>
          <w:p w14:paraId="709FA333" w14:textId="77777777" w:rsidR="009B00AC" w:rsidRPr="00CD28D3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</w:tcPr>
          <w:p w14:paraId="3744C793" w14:textId="60A9D134" w:rsidR="009B00AC" w:rsidRPr="00CD28D3" w:rsidRDefault="009B00AC" w:rsidP="009B00A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2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31,320</w:t>
            </w:r>
          </w:p>
        </w:tc>
      </w:tr>
      <w:tr w:rsidR="009B00AC" w:rsidRPr="00B93444" w14:paraId="0D8567BB" w14:textId="77777777" w:rsidTr="003D6616">
        <w:tc>
          <w:tcPr>
            <w:tcW w:w="1832" w:type="pct"/>
          </w:tcPr>
          <w:p w14:paraId="48AB9CDA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934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595" w:type="pct"/>
            <w:shd w:val="clear" w:color="auto" w:fill="auto"/>
          </w:tcPr>
          <w:p w14:paraId="7AAD2B7D" w14:textId="77777777" w:rsidR="009B00AC" w:rsidRPr="00B93444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606A4183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67601607" w14:textId="77777777" w:rsidR="009B00AC" w:rsidRPr="00B93444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C3A09C5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3" w:type="pct"/>
          </w:tcPr>
          <w:p w14:paraId="0995B4BE" w14:textId="77777777" w:rsidR="009B00AC" w:rsidRPr="00CD28D3" w:rsidRDefault="009B00AC" w:rsidP="009B00AC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F439F56" w14:textId="77777777" w:rsidR="009B00AC" w:rsidRPr="00CD28D3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</w:tcPr>
          <w:p w14:paraId="70447690" w14:textId="77777777" w:rsidR="009B00AC" w:rsidRPr="00CD28D3" w:rsidRDefault="009B00AC" w:rsidP="009B00A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00AC" w:rsidRPr="00B93444" w14:paraId="2653DA8A" w14:textId="77777777" w:rsidTr="003D6616">
        <w:tc>
          <w:tcPr>
            <w:tcW w:w="1832" w:type="pct"/>
          </w:tcPr>
          <w:p w14:paraId="51E91652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95" w:type="pct"/>
            <w:shd w:val="clear" w:color="auto" w:fill="auto"/>
          </w:tcPr>
          <w:p w14:paraId="760A3A20" w14:textId="77777777" w:rsidR="009B00AC" w:rsidRPr="00B93444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14:paraId="0164E4E0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16AD139C" w14:textId="77777777" w:rsidR="009B00AC" w:rsidRPr="00B93444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08D5FDED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147B1932" w14:textId="39DB53FB" w:rsidR="009B00AC" w:rsidRPr="00CD28D3" w:rsidRDefault="009B00AC" w:rsidP="009B00AC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28D3">
              <w:rPr>
                <w:rFonts w:asciiTheme="majorBidi" w:hAnsiTheme="majorBidi" w:cstheme="majorBidi"/>
                <w:sz w:val="30"/>
                <w:szCs w:val="30"/>
              </w:rPr>
              <w:t>3,617,075</w:t>
            </w:r>
          </w:p>
        </w:tc>
        <w:tc>
          <w:tcPr>
            <w:tcW w:w="150" w:type="pct"/>
          </w:tcPr>
          <w:p w14:paraId="518255D0" w14:textId="77777777" w:rsidR="009B00AC" w:rsidRPr="00CD28D3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1022E911" w14:textId="3E3DB83C" w:rsidR="009B00AC" w:rsidRPr="00CD28D3" w:rsidRDefault="009B00AC" w:rsidP="009B00A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2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3,600,743</w:t>
            </w:r>
          </w:p>
        </w:tc>
      </w:tr>
      <w:tr w:rsidR="009B00AC" w:rsidRPr="00B93444" w14:paraId="4185CE7F" w14:textId="77777777" w:rsidTr="003D6616">
        <w:tc>
          <w:tcPr>
            <w:tcW w:w="1832" w:type="pct"/>
          </w:tcPr>
          <w:p w14:paraId="79F39DCC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595" w:type="pct"/>
            <w:shd w:val="clear" w:color="auto" w:fill="auto"/>
          </w:tcPr>
          <w:p w14:paraId="11F987C2" w14:textId="77777777" w:rsidR="009B00AC" w:rsidRPr="00B93444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2CD9DFA4" w14:textId="77777777" w:rsidR="009B00AC" w:rsidRPr="00B93444" w:rsidRDefault="009B00AC" w:rsidP="009B0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3D6558F7" w14:textId="77777777" w:rsidR="009B00AC" w:rsidRPr="00B93444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412D305" w14:textId="77777777" w:rsidR="009B00AC" w:rsidRPr="00B93444" w:rsidRDefault="009B00AC" w:rsidP="009B0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3" w:type="pct"/>
          </w:tcPr>
          <w:p w14:paraId="1136581C" w14:textId="77777777" w:rsidR="009B00AC" w:rsidRPr="00CD28D3" w:rsidRDefault="009B00AC" w:rsidP="009B00AC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CDEF639" w14:textId="77777777" w:rsidR="009B00AC" w:rsidRPr="00CD28D3" w:rsidRDefault="009B00AC" w:rsidP="009B0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4098D08F" w14:textId="77777777" w:rsidR="009B00AC" w:rsidRPr="00CD28D3" w:rsidRDefault="009B00AC" w:rsidP="009B00A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00AC" w:rsidRPr="00B93444" w14:paraId="5D4F976E" w14:textId="77777777" w:rsidTr="003D6616">
        <w:tc>
          <w:tcPr>
            <w:tcW w:w="1832" w:type="pct"/>
          </w:tcPr>
          <w:p w14:paraId="454FC217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95" w:type="pct"/>
            <w:shd w:val="clear" w:color="auto" w:fill="auto"/>
          </w:tcPr>
          <w:p w14:paraId="1FD5D209" w14:textId="77777777" w:rsidR="009B00AC" w:rsidRPr="00B93444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68E76966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10C36EDC" w14:textId="77777777" w:rsidR="009B00AC" w:rsidRPr="00B93444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3480AA9D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471E27D2" w14:textId="66BC185A" w:rsidR="009B00AC" w:rsidRPr="00CD28D3" w:rsidRDefault="009B00AC" w:rsidP="009B00AC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D28D3">
              <w:rPr>
                <w:rFonts w:asciiTheme="majorBidi" w:hAnsiTheme="majorBidi" w:cstheme="majorBidi"/>
                <w:sz w:val="30"/>
                <w:szCs w:val="30"/>
              </w:rPr>
              <w:t>1,725,083</w:t>
            </w:r>
          </w:p>
        </w:tc>
        <w:tc>
          <w:tcPr>
            <w:tcW w:w="150" w:type="pct"/>
          </w:tcPr>
          <w:p w14:paraId="6AEA7482" w14:textId="77777777" w:rsidR="009B00AC" w:rsidRPr="00CD28D3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3F849B88" w14:textId="4DEE57A5" w:rsidR="009B00AC" w:rsidRPr="00CD28D3" w:rsidRDefault="009B00AC" w:rsidP="009B00A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D28D3">
              <w:rPr>
                <w:rFonts w:asciiTheme="majorBidi" w:hAnsiTheme="majorBidi" w:cstheme="majorBidi"/>
                <w:sz w:val="30"/>
                <w:szCs w:val="30"/>
              </w:rPr>
              <w:t>1,719,659</w:t>
            </w:r>
          </w:p>
        </w:tc>
      </w:tr>
      <w:tr w:rsidR="009B00AC" w:rsidRPr="00B93444" w14:paraId="38FE1764" w14:textId="77777777" w:rsidTr="003D6616">
        <w:tc>
          <w:tcPr>
            <w:tcW w:w="1832" w:type="pct"/>
          </w:tcPr>
          <w:p w14:paraId="51714DCC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95" w:type="pct"/>
            <w:shd w:val="clear" w:color="auto" w:fill="auto"/>
          </w:tcPr>
          <w:p w14:paraId="02C26819" w14:textId="77777777" w:rsidR="009B00AC" w:rsidRPr="00B93444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77204A84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2CD79614" w14:textId="77777777" w:rsidR="009B00AC" w:rsidRPr="00B93444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5A54BDD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115C4BE2" w14:textId="1C483196" w:rsidR="009B00AC" w:rsidRPr="00CD28D3" w:rsidRDefault="009B00AC" w:rsidP="009B00AC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D28D3">
              <w:rPr>
                <w:rFonts w:asciiTheme="majorBidi" w:hAnsiTheme="majorBidi" w:cstheme="majorBidi"/>
                <w:sz w:val="30"/>
                <w:szCs w:val="30"/>
              </w:rPr>
              <w:t>151,259</w:t>
            </w:r>
          </w:p>
        </w:tc>
        <w:tc>
          <w:tcPr>
            <w:tcW w:w="150" w:type="pct"/>
          </w:tcPr>
          <w:p w14:paraId="1CD7D47A" w14:textId="77777777" w:rsidR="009B00AC" w:rsidRPr="00CD28D3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1EFF08B7" w14:textId="43C71C9F" w:rsidR="009B00AC" w:rsidRPr="00CD28D3" w:rsidRDefault="009B00AC" w:rsidP="009B00A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D28D3">
              <w:rPr>
                <w:rFonts w:asciiTheme="majorBidi" w:hAnsiTheme="majorBidi" w:cstheme="majorBidi"/>
                <w:sz w:val="30"/>
                <w:szCs w:val="30"/>
              </w:rPr>
              <w:t>151,259</w:t>
            </w:r>
          </w:p>
        </w:tc>
      </w:tr>
      <w:tr w:rsidR="009B00AC" w:rsidRPr="00B93444" w14:paraId="0E07393E" w14:textId="77777777" w:rsidTr="003D6616">
        <w:tc>
          <w:tcPr>
            <w:tcW w:w="1832" w:type="pct"/>
          </w:tcPr>
          <w:p w14:paraId="06D4390A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95" w:type="pct"/>
            <w:shd w:val="clear" w:color="auto" w:fill="auto"/>
          </w:tcPr>
          <w:p w14:paraId="169CE2B7" w14:textId="77777777" w:rsidR="009B00AC" w:rsidRPr="00B93444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1BB25528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2379AEBC" w14:textId="77777777" w:rsidR="009B00AC" w:rsidRPr="00B93444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0E31158D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0C147EFE" w14:textId="051CEF80" w:rsidR="009B00AC" w:rsidRPr="00CD28D3" w:rsidRDefault="009B00AC" w:rsidP="009B00AC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D28D3">
              <w:rPr>
                <w:rFonts w:asciiTheme="majorBidi" w:hAnsiTheme="majorBidi" w:cstheme="majorBidi"/>
                <w:sz w:val="30"/>
                <w:szCs w:val="30"/>
              </w:rPr>
              <w:t>89,084</w:t>
            </w:r>
          </w:p>
        </w:tc>
        <w:tc>
          <w:tcPr>
            <w:tcW w:w="150" w:type="pct"/>
          </w:tcPr>
          <w:p w14:paraId="095895AB" w14:textId="77777777" w:rsidR="009B00AC" w:rsidRPr="00CD28D3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267267DC" w14:textId="60E7BD0B" w:rsidR="009B00AC" w:rsidRPr="00CD28D3" w:rsidRDefault="009B00AC" w:rsidP="009B00A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D28D3">
              <w:rPr>
                <w:rFonts w:asciiTheme="majorBidi" w:hAnsiTheme="majorBidi" w:cstheme="majorBidi"/>
                <w:sz w:val="30"/>
                <w:szCs w:val="30"/>
              </w:rPr>
              <w:t>89,084</w:t>
            </w:r>
          </w:p>
        </w:tc>
      </w:tr>
      <w:tr w:rsidR="009B00AC" w:rsidRPr="00B93444" w14:paraId="58013D8C" w14:textId="77777777" w:rsidTr="003D6616">
        <w:tc>
          <w:tcPr>
            <w:tcW w:w="1832" w:type="pct"/>
          </w:tcPr>
          <w:p w14:paraId="462BBC97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95" w:type="pct"/>
            <w:shd w:val="clear" w:color="auto" w:fill="auto"/>
          </w:tcPr>
          <w:p w14:paraId="16EEC81F" w14:textId="77777777" w:rsidR="009B00AC" w:rsidRPr="00B93444" w:rsidRDefault="009B00AC" w:rsidP="009B00A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618009E1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0807D48F" w14:textId="77777777" w:rsidR="009B00AC" w:rsidRPr="00B93444" w:rsidRDefault="009B00AC" w:rsidP="009B00A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2F7220EE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48662007" w14:textId="4A05FA87" w:rsidR="009B00AC" w:rsidRPr="00CD28D3" w:rsidRDefault="009B00AC" w:rsidP="009B00AC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D28D3">
              <w:rPr>
                <w:rFonts w:asciiTheme="majorBidi" w:hAnsiTheme="majorBidi" w:cstheme="majorBidi"/>
                <w:sz w:val="30"/>
                <w:szCs w:val="30"/>
              </w:rPr>
              <w:t>58,906</w:t>
            </w:r>
          </w:p>
        </w:tc>
        <w:tc>
          <w:tcPr>
            <w:tcW w:w="150" w:type="pct"/>
          </w:tcPr>
          <w:p w14:paraId="10E79705" w14:textId="77777777" w:rsidR="009B00AC" w:rsidRPr="00CD28D3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1F995291" w14:textId="6FA1A46C" w:rsidR="009B00AC" w:rsidRPr="00CD28D3" w:rsidRDefault="009B00AC" w:rsidP="009B00A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D28D3">
              <w:rPr>
                <w:rFonts w:asciiTheme="majorBidi" w:hAnsiTheme="majorBidi" w:cstheme="majorBidi"/>
                <w:sz w:val="30"/>
                <w:szCs w:val="30"/>
              </w:rPr>
              <w:t>58,906</w:t>
            </w:r>
          </w:p>
        </w:tc>
      </w:tr>
      <w:tr w:rsidR="009B00AC" w:rsidRPr="00B93444" w14:paraId="253D8D18" w14:textId="77777777" w:rsidTr="003D6616">
        <w:tc>
          <w:tcPr>
            <w:tcW w:w="1832" w:type="pct"/>
          </w:tcPr>
          <w:p w14:paraId="42A2F887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95" w:type="pct"/>
            <w:shd w:val="clear" w:color="auto" w:fill="auto"/>
          </w:tcPr>
          <w:p w14:paraId="012536A0" w14:textId="77777777" w:rsidR="009B00AC" w:rsidRPr="00B93444" w:rsidRDefault="009B00AC" w:rsidP="009B00A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0BAD5AF7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14876A1C" w14:textId="77777777" w:rsidR="009B00AC" w:rsidRPr="00B93444" w:rsidRDefault="009B00AC" w:rsidP="009B00A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29FE71E1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21637B53" w14:textId="214DB5D5" w:rsidR="009B00AC" w:rsidRPr="00CD28D3" w:rsidRDefault="009B00AC" w:rsidP="009B00AC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D28D3">
              <w:rPr>
                <w:rFonts w:asciiTheme="majorBidi" w:hAnsiTheme="majorBidi" w:cstheme="majorBidi"/>
                <w:sz w:val="30"/>
                <w:szCs w:val="30"/>
              </w:rPr>
              <w:t>50,681</w:t>
            </w:r>
          </w:p>
        </w:tc>
        <w:tc>
          <w:tcPr>
            <w:tcW w:w="150" w:type="pct"/>
          </w:tcPr>
          <w:p w14:paraId="007EF24A" w14:textId="77777777" w:rsidR="009B00AC" w:rsidRPr="00CD28D3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2121B586" w14:textId="2E354FC9" w:rsidR="009B00AC" w:rsidRPr="00CD28D3" w:rsidRDefault="009B00AC" w:rsidP="009B00A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D28D3">
              <w:rPr>
                <w:rFonts w:asciiTheme="majorBidi" w:hAnsiTheme="majorBidi" w:cstheme="majorBidi"/>
                <w:sz w:val="30"/>
                <w:szCs w:val="30"/>
              </w:rPr>
              <w:t>50,681</w:t>
            </w:r>
          </w:p>
        </w:tc>
      </w:tr>
      <w:tr w:rsidR="009B00AC" w:rsidRPr="00A83A64" w14:paraId="47994622" w14:textId="77777777" w:rsidTr="003D6616">
        <w:tc>
          <w:tcPr>
            <w:tcW w:w="1832" w:type="pct"/>
          </w:tcPr>
          <w:p w14:paraId="455A89EA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95" w:type="pct"/>
            <w:shd w:val="clear" w:color="auto" w:fill="auto"/>
          </w:tcPr>
          <w:p w14:paraId="3D69B8B0" w14:textId="77777777" w:rsidR="009B00AC" w:rsidRPr="00B93444" w:rsidRDefault="009B00AC" w:rsidP="009B00A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1BDF1A3F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58FEA25A" w14:textId="77777777" w:rsidR="009B00AC" w:rsidRPr="00B93444" w:rsidRDefault="009B00AC" w:rsidP="009B00A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3BA72AC4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17207367" w14:textId="6D6C183D" w:rsidR="009B00AC" w:rsidRPr="00CD28D3" w:rsidRDefault="009B00AC" w:rsidP="009B00AC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D28D3">
              <w:rPr>
                <w:rFonts w:asciiTheme="majorBidi" w:hAnsiTheme="majorBidi" w:cstheme="majorBidi"/>
                <w:sz w:val="30"/>
                <w:szCs w:val="30"/>
              </w:rPr>
              <w:t>19,186</w:t>
            </w:r>
          </w:p>
        </w:tc>
        <w:tc>
          <w:tcPr>
            <w:tcW w:w="150" w:type="pct"/>
          </w:tcPr>
          <w:p w14:paraId="52F7F3DC" w14:textId="77777777" w:rsidR="009B00AC" w:rsidRPr="00CD28D3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0D5316AB" w14:textId="5B008E5C" w:rsidR="009B00AC" w:rsidRPr="00CD28D3" w:rsidRDefault="009B00AC" w:rsidP="009B00A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D28D3">
              <w:rPr>
                <w:rFonts w:asciiTheme="majorBidi" w:hAnsiTheme="majorBidi" w:cstheme="majorBidi"/>
                <w:sz w:val="30"/>
                <w:szCs w:val="30"/>
              </w:rPr>
              <w:t>19,186</w:t>
            </w:r>
          </w:p>
        </w:tc>
      </w:tr>
      <w:tr w:rsidR="009B00AC" w:rsidRPr="00A83A64" w14:paraId="10A85E42" w14:textId="77777777" w:rsidTr="003D6616">
        <w:tc>
          <w:tcPr>
            <w:tcW w:w="1832" w:type="pct"/>
          </w:tcPr>
          <w:p w14:paraId="5E24600A" w14:textId="77777777" w:rsidR="009B00AC" w:rsidRPr="00A83A6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95" w:type="pct"/>
            <w:shd w:val="clear" w:color="auto" w:fill="auto"/>
          </w:tcPr>
          <w:p w14:paraId="348549BB" w14:textId="77777777" w:rsidR="009B00AC" w:rsidRPr="005A7FEB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786A6C90" w14:textId="77777777" w:rsidR="009B00AC" w:rsidRPr="00A83A6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25D3C427" w14:textId="77777777" w:rsidR="009B00AC" w:rsidRPr="00A83A64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818DF1D" w14:textId="77777777" w:rsidR="009B00AC" w:rsidRPr="00A83A6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14:paraId="7D34384B" w14:textId="3A7CFFFF" w:rsidR="009B00AC" w:rsidRPr="00CD28D3" w:rsidRDefault="009B00AC" w:rsidP="009B00AC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D28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</w:t>
            </w:r>
            <w:r w:rsidRPr="00CD28D3">
              <w:rPr>
                <w:rFonts w:asciiTheme="majorBidi" w:hAnsiTheme="majorBidi" w:cstheme="majorBidi"/>
                <w:sz w:val="30"/>
                <w:szCs w:val="30"/>
              </w:rPr>
              <w:t>,527</w:t>
            </w:r>
          </w:p>
        </w:tc>
        <w:tc>
          <w:tcPr>
            <w:tcW w:w="150" w:type="pct"/>
          </w:tcPr>
          <w:p w14:paraId="57609081" w14:textId="77777777" w:rsidR="009B00AC" w:rsidRPr="00CD28D3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2E947710" w14:textId="08086EC3" w:rsidR="009B00AC" w:rsidRPr="00CD28D3" w:rsidRDefault="009B00AC" w:rsidP="009B00A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D28D3">
              <w:rPr>
                <w:rFonts w:asciiTheme="majorBidi" w:hAnsiTheme="majorBidi" w:cstheme="majorBidi"/>
                <w:sz w:val="30"/>
                <w:szCs w:val="30"/>
              </w:rPr>
              <w:t>146,028</w:t>
            </w:r>
          </w:p>
        </w:tc>
      </w:tr>
      <w:tr w:rsidR="009B00AC" w:rsidRPr="00A83A64" w14:paraId="343AA80A" w14:textId="77777777" w:rsidTr="003D6616">
        <w:tc>
          <w:tcPr>
            <w:tcW w:w="1832" w:type="pct"/>
          </w:tcPr>
          <w:p w14:paraId="2634BB5B" w14:textId="77777777" w:rsidR="009B00AC" w:rsidRPr="00A83A6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5004606F" w14:textId="77777777" w:rsidR="009B00AC" w:rsidRPr="005F2A93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52F45C03" w14:textId="77777777" w:rsidR="009B00AC" w:rsidRPr="00A83A6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037AC931" w14:textId="77777777" w:rsidR="009B00AC" w:rsidRPr="00A83A64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18851812" w14:textId="77777777" w:rsidR="009B00AC" w:rsidRPr="00A83A6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</w:tcPr>
          <w:p w14:paraId="44F93804" w14:textId="4B473993" w:rsidR="009B00AC" w:rsidRPr="00CD28D3" w:rsidRDefault="009B00AC" w:rsidP="009B00AC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2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5,862,801</w:t>
            </w:r>
          </w:p>
        </w:tc>
        <w:tc>
          <w:tcPr>
            <w:tcW w:w="150" w:type="pct"/>
          </w:tcPr>
          <w:p w14:paraId="27E6C440" w14:textId="77777777" w:rsidR="009B00AC" w:rsidRPr="00CD28D3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5B039A13" w14:textId="595F8EC2" w:rsidR="009B00AC" w:rsidRPr="00CD28D3" w:rsidRDefault="009B00AC" w:rsidP="009B00A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D2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5</w:t>
            </w:r>
            <w:r w:rsidRPr="00CD28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2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835</w:t>
            </w:r>
            <w:r w:rsidRPr="00CD28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2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546</w:t>
            </w:r>
          </w:p>
        </w:tc>
      </w:tr>
      <w:tr w:rsidR="009B00AC" w:rsidRPr="00A83A64" w14:paraId="7E306584" w14:textId="77777777" w:rsidTr="003D6616">
        <w:tc>
          <w:tcPr>
            <w:tcW w:w="1832" w:type="pct"/>
          </w:tcPr>
          <w:p w14:paraId="494D5901" w14:textId="77777777" w:rsidR="009B00AC" w:rsidRPr="00A83A6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95" w:type="pct"/>
            <w:shd w:val="clear" w:color="auto" w:fill="auto"/>
          </w:tcPr>
          <w:p w14:paraId="375C5F3E" w14:textId="77777777" w:rsidR="009B00AC" w:rsidRPr="005F2A93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6DBEAC3B" w14:textId="77777777" w:rsidR="009B00AC" w:rsidRPr="00A83A6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46E2440D" w14:textId="77777777" w:rsidR="009B00AC" w:rsidRPr="00A83A64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15980DC" w14:textId="77777777" w:rsidR="009B00AC" w:rsidRPr="00A83A6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14:paraId="11B16578" w14:textId="5C9CCA92" w:rsidR="009B00AC" w:rsidRPr="00CD28D3" w:rsidRDefault="009B00AC" w:rsidP="009B00AC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D28D3">
              <w:rPr>
                <w:rFonts w:asciiTheme="majorBidi" w:hAnsiTheme="majorBidi" w:cstheme="majorBidi"/>
                <w:sz w:val="30"/>
                <w:szCs w:val="30"/>
              </w:rPr>
              <w:t>(163,245)</w:t>
            </w:r>
          </w:p>
        </w:tc>
        <w:tc>
          <w:tcPr>
            <w:tcW w:w="150" w:type="pct"/>
          </w:tcPr>
          <w:p w14:paraId="5D8E75A6" w14:textId="77777777" w:rsidR="009B00AC" w:rsidRPr="00CD28D3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3D443EF7" w14:textId="4DF50647" w:rsidR="009B00AC" w:rsidRPr="00CD28D3" w:rsidRDefault="009B00AC" w:rsidP="009B00A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D28D3">
              <w:rPr>
                <w:rFonts w:asciiTheme="majorBidi" w:hAnsiTheme="majorBidi" w:cstheme="majorBidi"/>
                <w:sz w:val="30"/>
                <w:szCs w:val="30"/>
              </w:rPr>
              <w:t>(156,003)</w:t>
            </w:r>
          </w:p>
        </w:tc>
      </w:tr>
      <w:tr w:rsidR="009B00AC" w:rsidRPr="00A83A64" w14:paraId="32C2ED37" w14:textId="77777777" w:rsidTr="003D6616">
        <w:tc>
          <w:tcPr>
            <w:tcW w:w="1832" w:type="pct"/>
          </w:tcPr>
          <w:p w14:paraId="21B3665A" w14:textId="77777777" w:rsidR="009B00AC" w:rsidRPr="00A83A6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7A6A45A9" w14:textId="77777777" w:rsidR="009B00AC" w:rsidRPr="005F2A93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59FF62B9" w14:textId="77777777" w:rsidR="009B00AC" w:rsidRPr="00A83A6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357B36A3" w14:textId="77777777" w:rsidR="009B00AC" w:rsidRPr="00A83A64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52EBE67A" w14:textId="77777777" w:rsidR="009B00AC" w:rsidRPr="00A83A6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</w:tcPr>
          <w:p w14:paraId="3EF5B94D" w14:textId="06753BB9" w:rsidR="009B00AC" w:rsidRPr="00CD28D3" w:rsidRDefault="009B00AC" w:rsidP="009B00AC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2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5,699,556</w:t>
            </w:r>
          </w:p>
        </w:tc>
        <w:tc>
          <w:tcPr>
            <w:tcW w:w="150" w:type="pct"/>
          </w:tcPr>
          <w:p w14:paraId="73D296C9" w14:textId="77777777" w:rsidR="009B00AC" w:rsidRPr="00CD28D3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</w:tcPr>
          <w:p w14:paraId="70EF98B9" w14:textId="1BDA815D" w:rsidR="009B00AC" w:rsidRPr="00CD28D3" w:rsidRDefault="009B00AC" w:rsidP="009B00A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D2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5</w:t>
            </w:r>
            <w:r w:rsidRPr="00CD28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2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679</w:t>
            </w:r>
            <w:r w:rsidRPr="00CD28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2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543</w:t>
            </w:r>
          </w:p>
        </w:tc>
      </w:tr>
      <w:tr w:rsidR="009B00AC" w:rsidRPr="00A83A64" w14:paraId="624CD8B9" w14:textId="77777777" w:rsidTr="003D6616">
        <w:tc>
          <w:tcPr>
            <w:tcW w:w="1832" w:type="pct"/>
          </w:tcPr>
          <w:p w14:paraId="341D11C6" w14:textId="77777777" w:rsidR="009B00AC" w:rsidRPr="00A83A6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5" w:type="pct"/>
            <w:shd w:val="clear" w:color="auto" w:fill="auto"/>
          </w:tcPr>
          <w:p w14:paraId="5A3FB491" w14:textId="77777777" w:rsidR="009B00AC" w:rsidRPr="005F2A93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58FEFE22" w14:textId="77777777" w:rsidR="009B00AC" w:rsidRPr="00A83A6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496847ED" w14:textId="77777777" w:rsidR="009B00AC" w:rsidRPr="00A83A64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409C2651" w14:textId="77777777" w:rsidR="009B00AC" w:rsidRPr="00A83A6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3" w:type="pct"/>
            <w:tcBorders>
              <w:bottom w:val="double" w:sz="4" w:space="0" w:color="auto"/>
            </w:tcBorders>
          </w:tcPr>
          <w:p w14:paraId="4176B563" w14:textId="562A02DD" w:rsidR="009B00AC" w:rsidRPr="00CD28D3" w:rsidRDefault="009B00AC" w:rsidP="009B00AC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2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5,703,811</w:t>
            </w:r>
          </w:p>
        </w:tc>
        <w:tc>
          <w:tcPr>
            <w:tcW w:w="150" w:type="pct"/>
          </w:tcPr>
          <w:p w14:paraId="02196724" w14:textId="77777777" w:rsidR="009B00AC" w:rsidRPr="00CD28D3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double" w:sz="4" w:space="0" w:color="auto"/>
            </w:tcBorders>
          </w:tcPr>
          <w:p w14:paraId="23969131" w14:textId="79F57A29" w:rsidR="009B00AC" w:rsidRPr="00CD28D3" w:rsidRDefault="009B00AC" w:rsidP="009B00A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2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5,710,863</w:t>
            </w:r>
          </w:p>
        </w:tc>
      </w:tr>
    </w:tbl>
    <w:p w14:paraId="39230C78" w14:textId="77777777" w:rsidR="006F09D2" w:rsidRPr="0072409F" w:rsidRDefault="006F09D2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  <w:lang w:val="th-TH"/>
        </w:rPr>
      </w:pPr>
    </w:p>
    <w:p w14:paraId="10A23A94" w14:textId="59D6BAD1" w:rsidR="006F09D2" w:rsidRDefault="006F09D2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A83A64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A83A64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A83A64">
        <w:rPr>
          <w:rFonts w:asciiTheme="majorBidi" w:hAnsiTheme="majorBidi" w:cstheme="majorBidi"/>
          <w:sz w:val="30"/>
          <w:szCs w:val="30"/>
          <w:cs/>
        </w:rPr>
        <w:t xml:space="preserve">มีระยะเวลาตั้งแต่ </w:t>
      </w:r>
      <w:r w:rsidRPr="00A83A64">
        <w:rPr>
          <w:rFonts w:asciiTheme="majorBidi" w:hAnsiTheme="majorBidi" w:cstheme="majorBidi"/>
          <w:sz w:val="30"/>
          <w:szCs w:val="30"/>
        </w:rPr>
        <w:t xml:space="preserve">30 </w:t>
      </w:r>
      <w:r w:rsidRPr="00A83A64">
        <w:rPr>
          <w:rFonts w:asciiTheme="majorBidi" w:hAnsiTheme="majorBidi" w:cstheme="majorBidi"/>
          <w:sz w:val="30"/>
          <w:szCs w:val="30"/>
          <w:cs/>
        </w:rPr>
        <w:t>วัน</w:t>
      </w:r>
      <w:r w:rsidRPr="00A83A64">
        <w:rPr>
          <w:rFonts w:asciiTheme="majorBidi" w:hAnsiTheme="majorBidi" w:cstheme="majorBidi"/>
          <w:sz w:val="30"/>
          <w:szCs w:val="30"/>
        </w:rPr>
        <w:t xml:space="preserve"> </w:t>
      </w:r>
      <w:r w:rsidRPr="00A83A64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A83A64">
        <w:rPr>
          <w:rFonts w:asciiTheme="majorBidi" w:hAnsiTheme="majorBidi" w:cstheme="majorBidi"/>
          <w:sz w:val="30"/>
          <w:szCs w:val="30"/>
        </w:rPr>
        <w:t xml:space="preserve">60 </w:t>
      </w:r>
      <w:r w:rsidRPr="00A83A64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1DC9C4E3" w14:textId="77777777" w:rsidR="0072409F" w:rsidRPr="0072409F" w:rsidRDefault="0072409F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Theme="majorBidi" w:hAnsiTheme="majorBidi" w:cstheme="majorBidi"/>
          <w:sz w:val="24"/>
          <w:szCs w:val="24"/>
        </w:rPr>
      </w:pPr>
    </w:p>
    <w:tbl>
      <w:tblPr>
        <w:tblW w:w="9094" w:type="dxa"/>
        <w:tblInd w:w="450" w:type="dxa"/>
        <w:tblLook w:val="01E0" w:firstRow="1" w:lastRow="1" w:firstColumn="1" w:lastColumn="1" w:noHBand="0" w:noVBand="0"/>
      </w:tblPr>
      <w:tblGrid>
        <w:gridCol w:w="5310"/>
        <w:gridCol w:w="720"/>
        <w:gridCol w:w="1440"/>
        <w:gridCol w:w="270"/>
        <w:gridCol w:w="1354"/>
      </w:tblGrid>
      <w:tr w:rsidR="00CC497A" w:rsidRPr="008A1C9D" w14:paraId="7A9E0691" w14:textId="77777777" w:rsidTr="00CC497A">
        <w:trPr>
          <w:tblHeader/>
        </w:trPr>
        <w:tc>
          <w:tcPr>
            <w:tcW w:w="5310" w:type="dxa"/>
            <w:vAlign w:val="bottom"/>
          </w:tcPr>
          <w:p w14:paraId="3E0BC6B0" w14:textId="77777777" w:rsidR="00CC497A" w:rsidRPr="00CC497A" w:rsidRDefault="00CC497A" w:rsidP="00580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CC49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CC49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C49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- วิธีการอย่างง่าย</w:t>
            </w:r>
          </w:p>
        </w:tc>
        <w:tc>
          <w:tcPr>
            <w:tcW w:w="720" w:type="dxa"/>
          </w:tcPr>
          <w:p w14:paraId="64D22381" w14:textId="77777777" w:rsidR="00CC497A" w:rsidRPr="00CC497A" w:rsidRDefault="00CC497A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CA8F655" w14:textId="77777777" w:rsidR="00CC497A" w:rsidRPr="00CC497A" w:rsidRDefault="00CC497A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49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28FF1F5B" w14:textId="77777777" w:rsidR="00CC497A" w:rsidRPr="00CC497A" w:rsidRDefault="00CC497A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5E629EED" w14:textId="77777777" w:rsidR="00CC497A" w:rsidRPr="00CC497A" w:rsidRDefault="00CC497A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49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877E522" w14:textId="77777777" w:rsidR="00CC497A" w:rsidRPr="00CC497A" w:rsidRDefault="00CC497A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49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C497A" w:rsidRPr="008A1C9D" w14:paraId="0E3661C0" w14:textId="77777777" w:rsidTr="00CC497A">
        <w:trPr>
          <w:tblHeader/>
        </w:trPr>
        <w:tc>
          <w:tcPr>
            <w:tcW w:w="5310" w:type="dxa"/>
          </w:tcPr>
          <w:p w14:paraId="1B6ED1E1" w14:textId="77777777" w:rsidR="00CC497A" w:rsidRPr="00CC497A" w:rsidRDefault="00CC497A" w:rsidP="00580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0576591E" w14:textId="77777777" w:rsidR="00CC497A" w:rsidRPr="00CC497A" w:rsidRDefault="00CC497A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4" w:type="dxa"/>
            <w:gridSpan w:val="3"/>
            <w:vAlign w:val="center"/>
          </w:tcPr>
          <w:p w14:paraId="2845861A" w14:textId="77777777" w:rsidR="00CC497A" w:rsidRPr="00CC497A" w:rsidRDefault="00CC497A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C497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Pr="00CC49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</w:t>
            </w:r>
            <w:r w:rsidRPr="00CC497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C497A" w:rsidRPr="008A1C9D" w14:paraId="30606C97" w14:textId="77777777" w:rsidTr="00CC497A">
        <w:trPr>
          <w:tblHeader/>
        </w:trPr>
        <w:tc>
          <w:tcPr>
            <w:tcW w:w="5310" w:type="dxa"/>
          </w:tcPr>
          <w:p w14:paraId="5750AF1B" w14:textId="77777777" w:rsidR="00CC497A" w:rsidRPr="00CC497A" w:rsidRDefault="00CC497A" w:rsidP="00580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CC497A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CC497A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CC49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CC497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47DE5" w:rsidRPr="00147DE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073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147DE5" w:rsidRPr="00147DE5">
              <w:rPr>
                <w:rFonts w:asciiTheme="majorBidi" w:hAnsiTheme="majorBidi" w:cstheme="majorBidi"/>
                <w:sz w:val="30"/>
                <w:szCs w:val="30"/>
              </w:rPr>
              <w:t xml:space="preserve">63 - </w:t>
            </w:r>
            <w:r w:rsidR="00147DE5" w:rsidRPr="00147DE5">
              <w:rPr>
                <w:rFonts w:asciiTheme="majorBidi" w:hAnsiTheme="majorBidi"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720" w:type="dxa"/>
          </w:tcPr>
          <w:p w14:paraId="4D5A8D07" w14:textId="77777777" w:rsidR="00CC497A" w:rsidRPr="00CC497A" w:rsidRDefault="00CC497A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5E126CD" w14:textId="77777777" w:rsidR="00CC497A" w:rsidRPr="00537FBF" w:rsidRDefault="000570F5" w:rsidP="00FB1E93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537FBF">
              <w:rPr>
                <w:rFonts w:asciiTheme="majorBidi" w:hAnsiTheme="majorBidi" w:cstheme="majorBidi"/>
                <w:sz w:val="30"/>
                <w:szCs w:val="30"/>
              </w:rPr>
              <w:t>180,9</w:t>
            </w:r>
            <w:r w:rsidR="00A82960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270" w:type="dxa"/>
            <w:vAlign w:val="center"/>
          </w:tcPr>
          <w:p w14:paraId="499A5778" w14:textId="77777777" w:rsidR="00CC497A" w:rsidRPr="00376013" w:rsidRDefault="00CC497A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411A7DFF" w14:textId="77777777" w:rsidR="00CC497A" w:rsidRPr="00376013" w:rsidRDefault="000570F5" w:rsidP="00FB1E9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172,726</w:t>
            </w:r>
          </w:p>
        </w:tc>
      </w:tr>
      <w:tr w:rsidR="00CC497A" w:rsidRPr="008A1C9D" w14:paraId="5BF5A4AF" w14:textId="77777777" w:rsidTr="00CC497A">
        <w:trPr>
          <w:tblHeader/>
        </w:trPr>
        <w:tc>
          <w:tcPr>
            <w:tcW w:w="5310" w:type="dxa"/>
          </w:tcPr>
          <w:p w14:paraId="7E32A53C" w14:textId="77777777" w:rsidR="00CC497A" w:rsidRPr="00CC497A" w:rsidRDefault="00CC497A" w:rsidP="00580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497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20" w:type="dxa"/>
          </w:tcPr>
          <w:p w14:paraId="77F9DA77" w14:textId="77777777" w:rsidR="00CC497A" w:rsidRPr="00CC497A" w:rsidRDefault="00CC497A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73F082F" w14:textId="77777777" w:rsidR="00CC497A" w:rsidRPr="00537FBF" w:rsidRDefault="000570F5" w:rsidP="00FB1E93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537FBF">
              <w:rPr>
                <w:rFonts w:asciiTheme="majorBidi" w:hAnsiTheme="majorBidi" w:cstheme="majorBidi"/>
                <w:sz w:val="30"/>
                <w:szCs w:val="30"/>
              </w:rPr>
              <w:t>15,0</w:t>
            </w:r>
            <w:r w:rsidR="00A82960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70" w:type="dxa"/>
            <w:vAlign w:val="center"/>
          </w:tcPr>
          <w:p w14:paraId="5829BDC7" w14:textId="77777777" w:rsidR="00CC497A" w:rsidRPr="001156F9" w:rsidRDefault="00CC497A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546258CD" w14:textId="77777777" w:rsidR="00CC497A" w:rsidRPr="001156F9" w:rsidRDefault="00F31997" w:rsidP="00FB1E9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15,075</w:t>
            </w:r>
          </w:p>
        </w:tc>
      </w:tr>
      <w:tr w:rsidR="00CC497A" w:rsidRPr="008A1C9D" w14:paraId="029310A2" w14:textId="77777777" w:rsidTr="00CC497A">
        <w:trPr>
          <w:tblHeader/>
        </w:trPr>
        <w:tc>
          <w:tcPr>
            <w:tcW w:w="5310" w:type="dxa"/>
          </w:tcPr>
          <w:p w14:paraId="79BBC335" w14:textId="77777777" w:rsidR="00CC497A" w:rsidRPr="00CC497A" w:rsidRDefault="00CC497A" w:rsidP="00580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49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13B5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613B5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  <w:r w:rsidR="001156F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CC49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</w:t>
            </w:r>
            <w:r w:rsidR="00C073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CC49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63</w:t>
            </w:r>
          </w:p>
        </w:tc>
        <w:tc>
          <w:tcPr>
            <w:tcW w:w="720" w:type="dxa"/>
          </w:tcPr>
          <w:p w14:paraId="333CCF33" w14:textId="77777777" w:rsidR="00CC497A" w:rsidRPr="00CC497A" w:rsidRDefault="00CC497A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E5B69D" w14:textId="77777777" w:rsidR="00CC497A" w:rsidRPr="00FB1E93" w:rsidRDefault="000570F5" w:rsidP="00FB1E93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E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196,062</w:t>
            </w:r>
          </w:p>
        </w:tc>
        <w:tc>
          <w:tcPr>
            <w:tcW w:w="270" w:type="dxa"/>
            <w:vAlign w:val="center"/>
          </w:tcPr>
          <w:p w14:paraId="0D9B6BC5" w14:textId="77777777" w:rsidR="00CC497A" w:rsidRPr="0045421A" w:rsidRDefault="00CC497A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822A07" w14:textId="77777777" w:rsidR="00CC497A" w:rsidRPr="00FB1E93" w:rsidRDefault="000570F5" w:rsidP="00FB1E9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E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187,801</w:t>
            </w:r>
          </w:p>
        </w:tc>
      </w:tr>
    </w:tbl>
    <w:p w14:paraId="5EF1D245" w14:textId="77777777" w:rsidR="00C2668E" w:rsidRPr="00020BEC" w:rsidRDefault="000B1CB9" w:rsidP="00165AFF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020BE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ภาระผูกพันกับ</w:t>
      </w:r>
      <w:r w:rsidR="003E6A5C" w:rsidRPr="00020BE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กิจการที่ไม่เกี่ยวข้องกัน</w:t>
      </w:r>
    </w:p>
    <w:p w14:paraId="7E1C7C7A" w14:textId="77777777" w:rsidR="004B37AC" w:rsidRPr="00020BEC" w:rsidRDefault="004B37AC" w:rsidP="004B37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36"/>
        <w:gridCol w:w="1169"/>
        <w:gridCol w:w="271"/>
        <w:gridCol w:w="1169"/>
        <w:gridCol w:w="271"/>
        <w:gridCol w:w="1167"/>
      </w:tblGrid>
      <w:tr w:rsidR="003E760E" w:rsidRPr="00020BEC" w14:paraId="638A8182" w14:textId="77777777" w:rsidTr="002C5FCE">
        <w:tc>
          <w:tcPr>
            <w:tcW w:w="2045" w:type="pct"/>
          </w:tcPr>
          <w:p w14:paraId="25E05C3E" w14:textId="77777777"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</w:tcPr>
          <w:p w14:paraId="2B3F7D2F" w14:textId="77777777"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DB23291" w14:textId="77777777"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784AAAE1" w14:textId="77777777"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3B5A" w:rsidRPr="00020BEC" w14:paraId="4A5BE659" w14:textId="77777777" w:rsidTr="002C5FCE">
        <w:tc>
          <w:tcPr>
            <w:tcW w:w="2045" w:type="pct"/>
          </w:tcPr>
          <w:p w14:paraId="53973729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B2BFF0D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489CA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786CBCD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20B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020BE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51A8A" w14:textId="77777777" w:rsidR="00613B5A" w:rsidRPr="00020BEC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B17FA45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9169C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6154DF1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20B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020BE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13B5A" w:rsidRPr="00020BEC" w14:paraId="31FD0DCD" w14:textId="77777777" w:rsidTr="002C5FCE">
        <w:tc>
          <w:tcPr>
            <w:tcW w:w="2045" w:type="pct"/>
          </w:tcPr>
          <w:p w14:paraId="42A0CF54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E3EB20B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073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020BE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20BE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11262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96B10E4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073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020BE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20BEC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3EC1F" w14:textId="77777777" w:rsidR="00613B5A" w:rsidRPr="00020BEC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9362D50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073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020BE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20BE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53DEA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2D50A68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073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020BE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20BEC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</w:tr>
      <w:tr w:rsidR="00613B5A" w:rsidRPr="00020BEC" w14:paraId="57BBD15D" w14:textId="77777777" w:rsidTr="002C5FCE">
        <w:tc>
          <w:tcPr>
            <w:tcW w:w="2045" w:type="pct"/>
          </w:tcPr>
          <w:p w14:paraId="54073907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55" w:type="pct"/>
            <w:gridSpan w:val="7"/>
          </w:tcPr>
          <w:p w14:paraId="3423AD4A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3B5A" w:rsidRPr="00020BEC" w14:paraId="45ED2688" w14:textId="77777777" w:rsidTr="002C5FCE">
        <w:tc>
          <w:tcPr>
            <w:tcW w:w="2045" w:type="pct"/>
          </w:tcPr>
          <w:p w14:paraId="5B5BC2B0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20B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635" w:type="pct"/>
          </w:tcPr>
          <w:p w14:paraId="6A48B4F9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253A8E6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5E833D5E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BD639BB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1471B213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8C92F2F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09240554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3B5A" w:rsidRPr="00020BEC" w14:paraId="228E53EA" w14:textId="77777777" w:rsidTr="002C5FCE">
        <w:tc>
          <w:tcPr>
            <w:tcW w:w="2045" w:type="pct"/>
          </w:tcPr>
          <w:p w14:paraId="35EC0008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020B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635" w:type="pct"/>
          </w:tcPr>
          <w:p w14:paraId="39C9F777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08" w:right="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142771CA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484518E4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08" w:right="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DD8B9BF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1E5AA2D7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625CC67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431F4B08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3B5A" w:rsidRPr="00020BEC" w14:paraId="669DC8C1" w14:textId="77777777" w:rsidTr="002C5FCE">
        <w:tc>
          <w:tcPr>
            <w:tcW w:w="2045" w:type="pct"/>
          </w:tcPr>
          <w:p w14:paraId="493601F6" w14:textId="77777777" w:rsidR="00613B5A" w:rsidRPr="00020BEC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020B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635" w:type="pct"/>
          </w:tcPr>
          <w:p w14:paraId="37F61EEC" w14:textId="77777777" w:rsidR="00613B5A" w:rsidRPr="00020BEC" w:rsidRDefault="00D10CA5" w:rsidP="00613B5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780D146E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28D5B1DB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Theme="majorBidi" w:hAnsiTheme="majorBidi" w:cstheme="majorBidi"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sz w:val="30"/>
                <w:szCs w:val="30"/>
              </w:rPr>
              <w:t>13,345</w:t>
            </w:r>
          </w:p>
        </w:tc>
        <w:tc>
          <w:tcPr>
            <w:tcW w:w="147" w:type="pct"/>
          </w:tcPr>
          <w:p w14:paraId="2914D5A2" w14:textId="77777777" w:rsidR="00613B5A" w:rsidRPr="00020BEC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1F546EBC" w14:textId="77777777" w:rsidR="00613B5A" w:rsidRPr="00020BEC" w:rsidRDefault="00D10CA5" w:rsidP="00613B5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0528F5B2" w14:textId="77777777" w:rsidR="00613B5A" w:rsidRPr="00020BEC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0F666783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Theme="majorBidi" w:hAnsiTheme="majorBidi" w:cstheme="majorBidi"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sz w:val="30"/>
                <w:szCs w:val="30"/>
              </w:rPr>
              <w:t>13,345</w:t>
            </w:r>
          </w:p>
        </w:tc>
      </w:tr>
      <w:tr w:rsidR="00613B5A" w:rsidRPr="00020BEC" w14:paraId="07B6B86F" w14:textId="77777777" w:rsidTr="002C5FCE">
        <w:tc>
          <w:tcPr>
            <w:tcW w:w="2045" w:type="pct"/>
          </w:tcPr>
          <w:p w14:paraId="4E2B8ED8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1 - 5 </w:t>
            </w:r>
            <w:r w:rsidRPr="00020BE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635" w:type="pct"/>
          </w:tcPr>
          <w:p w14:paraId="7813E289" w14:textId="77777777" w:rsidR="00613B5A" w:rsidRPr="00020BEC" w:rsidRDefault="00D10CA5" w:rsidP="00613B5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2DE69B74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02E68A62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Theme="majorBidi" w:hAnsiTheme="majorBidi" w:cstheme="majorBidi"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sz w:val="30"/>
                <w:szCs w:val="30"/>
              </w:rPr>
              <w:t>9,009</w:t>
            </w:r>
          </w:p>
        </w:tc>
        <w:tc>
          <w:tcPr>
            <w:tcW w:w="147" w:type="pct"/>
          </w:tcPr>
          <w:p w14:paraId="615791E3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7784ABD2" w14:textId="77777777" w:rsidR="00613B5A" w:rsidRPr="00020BEC" w:rsidRDefault="00D10CA5" w:rsidP="00613B5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37C09FE2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73C28008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Theme="majorBidi" w:hAnsiTheme="majorBidi" w:cstheme="majorBidi"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sz w:val="30"/>
                <w:szCs w:val="30"/>
              </w:rPr>
              <w:t>9,009</w:t>
            </w:r>
          </w:p>
        </w:tc>
      </w:tr>
      <w:tr w:rsidR="00613B5A" w:rsidRPr="00020BEC" w14:paraId="5292CA91" w14:textId="77777777" w:rsidTr="002C5FCE">
        <w:tc>
          <w:tcPr>
            <w:tcW w:w="2045" w:type="pct"/>
          </w:tcPr>
          <w:p w14:paraId="07CE21D1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20B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09F3F7D7" w14:textId="77777777" w:rsidR="00613B5A" w:rsidRPr="00020BEC" w:rsidRDefault="00D10CA5" w:rsidP="00613B5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F77AD52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5D412829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22,354</w:t>
            </w:r>
          </w:p>
        </w:tc>
        <w:tc>
          <w:tcPr>
            <w:tcW w:w="147" w:type="pct"/>
          </w:tcPr>
          <w:p w14:paraId="27AE9306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6F4B16C2" w14:textId="77777777" w:rsidR="00613B5A" w:rsidRPr="00020BEC" w:rsidRDefault="00D10CA5" w:rsidP="00613B5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2EB4F88E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6FB01E99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22,354</w:t>
            </w:r>
          </w:p>
        </w:tc>
      </w:tr>
      <w:tr w:rsidR="00613B5A" w:rsidRPr="00020BEC" w14:paraId="2456D759" w14:textId="77777777" w:rsidTr="002C5FCE">
        <w:tc>
          <w:tcPr>
            <w:tcW w:w="2045" w:type="pct"/>
          </w:tcPr>
          <w:p w14:paraId="64720799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059A5A24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08" w:right="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D80DD97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23C19A69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08" w:right="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54D7C98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18B1B3E1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44E7E59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025224B5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3B5A" w:rsidRPr="00020BEC" w14:paraId="566B2EF6" w14:textId="77777777" w:rsidTr="002C5FCE">
        <w:tc>
          <w:tcPr>
            <w:tcW w:w="2045" w:type="pct"/>
          </w:tcPr>
          <w:p w14:paraId="32902F87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35" w:type="pct"/>
          </w:tcPr>
          <w:p w14:paraId="607C0F61" w14:textId="77777777" w:rsidR="00613B5A" w:rsidRPr="00020BEC" w:rsidRDefault="00613B5A" w:rsidP="00613B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1266E511" w14:textId="77777777" w:rsidR="00613B5A" w:rsidRPr="00020BEC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106E7513" w14:textId="77777777" w:rsidR="00613B5A" w:rsidRPr="00020BEC" w:rsidRDefault="00613B5A" w:rsidP="00613B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88E20B5" w14:textId="77777777" w:rsidR="00613B5A" w:rsidRPr="00020BEC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7F89B28A" w14:textId="77777777" w:rsidR="00613B5A" w:rsidRPr="00020BEC" w:rsidRDefault="00613B5A" w:rsidP="00613B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09362D3" w14:textId="77777777" w:rsidR="00613B5A" w:rsidRPr="00020BEC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pct"/>
          </w:tcPr>
          <w:p w14:paraId="11431AE3" w14:textId="77777777" w:rsidR="00613B5A" w:rsidRPr="00020BEC" w:rsidRDefault="00613B5A" w:rsidP="00613B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3B5A" w:rsidRPr="00020BEC" w14:paraId="5C3C19F1" w14:textId="77777777" w:rsidTr="002C5FCE">
        <w:tc>
          <w:tcPr>
            <w:tcW w:w="2045" w:type="pct"/>
          </w:tcPr>
          <w:p w14:paraId="68F56B8E" w14:textId="108A80DC" w:rsidR="00613B5A" w:rsidRPr="00020BEC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35" w:type="pct"/>
            <w:shd w:val="clear" w:color="auto" w:fill="auto"/>
          </w:tcPr>
          <w:p w14:paraId="2A2C1EC6" w14:textId="77777777" w:rsidR="00613B5A" w:rsidRPr="00020BEC" w:rsidRDefault="00D10CA5" w:rsidP="00613B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1,089,475</w:t>
            </w:r>
          </w:p>
        </w:tc>
        <w:tc>
          <w:tcPr>
            <w:tcW w:w="128" w:type="pct"/>
          </w:tcPr>
          <w:p w14:paraId="79A552E4" w14:textId="77777777" w:rsidR="00613B5A" w:rsidRPr="00020BEC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5669E12C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0BEC">
              <w:rPr>
                <w:rFonts w:asciiTheme="majorBidi" w:hAnsiTheme="majorBidi" w:cstheme="majorBidi"/>
                <w:sz w:val="30"/>
                <w:szCs w:val="30"/>
              </w:rPr>
              <w:t>1,014,694</w:t>
            </w:r>
          </w:p>
        </w:tc>
        <w:tc>
          <w:tcPr>
            <w:tcW w:w="147" w:type="pct"/>
          </w:tcPr>
          <w:p w14:paraId="36F04800" w14:textId="77777777" w:rsidR="00613B5A" w:rsidRPr="00020BEC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3B06FADF" w14:textId="77777777" w:rsidR="00613B5A" w:rsidRPr="00020BEC" w:rsidRDefault="00D10CA5" w:rsidP="00613B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1,089,475</w:t>
            </w:r>
          </w:p>
        </w:tc>
        <w:tc>
          <w:tcPr>
            <w:tcW w:w="147" w:type="pct"/>
          </w:tcPr>
          <w:p w14:paraId="15D312CF" w14:textId="77777777" w:rsidR="00613B5A" w:rsidRPr="00020BEC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5D8541D9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Theme="majorBidi" w:hAnsiTheme="majorBidi" w:cstheme="majorBidi"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sz w:val="30"/>
                <w:szCs w:val="30"/>
              </w:rPr>
              <w:t>1,014,694</w:t>
            </w:r>
          </w:p>
        </w:tc>
      </w:tr>
    </w:tbl>
    <w:p w14:paraId="08BC12EA" w14:textId="77777777" w:rsidR="00467B60" w:rsidRDefault="00467B60" w:rsidP="00467B60">
      <w:pPr>
        <w:pStyle w:val="Heading1"/>
        <w:keepLines/>
        <w:numPr>
          <w:ilvl w:val="0"/>
          <w:numId w:val="0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en-US"/>
        </w:rPr>
      </w:pPr>
    </w:p>
    <w:p w14:paraId="322E3EC0" w14:textId="77777777" w:rsidR="00083D96" w:rsidRDefault="00083D96" w:rsidP="00083D96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083D9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332A17E1" w14:textId="77777777" w:rsidR="00C9083F" w:rsidRDefault="00C9083F" w:rsidP="00083D96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0788A145" w14:textId="77777777" w:rsidR="004C43F6" w:rsidRPr="00B71029" w:rsidRDefault="004C43F6" w:rsidP="004C43F6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B71029">
        <w:rPr>
          <w:rFonts w:asciiTheme="majorBidi" w:hAnsiTheme="majorBidi" w:cstheme="majorBidi"/>
          <w:sz w:val="30"/>
          <w:szCs w:val="30"/>
          <w:cs/>
        </w:rPr>
        <w:t>ในการประชุมคณะกรรมการบริษัทเมื่อวันที่</w:t>
      </w:r>
      <w:r w:rsidRPr="00B71029">
        <w:rPr>
          <w:rFonts w:asciiTheme="majorBidi" w:hAnsiTheme="majorBidi" w:cstheme="majorBidi"/>
          <w:sz w:val="30"/>
          <w:szCs w:val="30"/>
        </w:rPr>
        <w:t xml:space="preserve"> 11 </w:t>
      </w:r>
      <w:r w:rsidRPr="00B71029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B71029">
        <w:rPr>
          <w:rFonts w:asciiTheme="majorBidi" w:hAnsiTheme="majorBidi" w:cstheme="majorBidi"/>
          <w:sz w:val="30"/>
          <w:szCs w:val="30"/>
        </w:rPr>
        <w:t xml:space="preserve"> 2563</w:t>
      </w:r>
      <w:r w:rsidRPr="00B710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1029">
        <w:rPr>
          <w:rFonts w:asciiTheme="majorBidi" w:hAnsiTheme="majorBidi" w:cstheme="majorBidi" w:hint="cs"/>
          <w:sz w:val="30"/>
          <w:szCs w:val="30"/>
          <w:cs/>
        </w:rPr>
        <w:t>คณะกรรมการมี</w:t>
      </w:r>
      <w:r w:rsidRPr="00B71029">
        <w:rPr>
          <w:rFonts w:asciiTheme="majorBidi" w:hAnsiTheme="majorBidi" w:cstheme="majorBidi"/>
          <w:sz w:val="30"/>
          <w:szCs w:val="30"/>
          <w:cs/>
        </w:rPr>
        <w:t>มติอนุมัติจ่ายเงินปันผล</w:t>
      </w:r>
      <w:r w:rsidRPr="00B71029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B71029">
        <w:rPr>
          <w:rFonts w:asciiTheme="majorBidi" w:hAnsiTheme="majorBidi"/>
          <w:spacing w:val="2"/>
          <w:sz w:val="30"/>
          <w:szCs w:val="30"/>
        </w:rPr>
        <w:t xml:space="preserve"> </w:t>
      </w:r>
      <w:r w:rsidRPr="00B71029">
        <w:rPr>
          <w:rFonts w:asciiTheme="majorBidi" w:hAnsiTheme="majorBidi" w:cstheme="majorBidi"/>
          <w:spacing w:val="2"/>
          <w:sz w:val="30"/>
          <w:szCs w:val="30"/>
          <w:cs/>
        </w:rPr>
        <w:t>ในอัตราหุ้นละ</w:t>
      </w:r>
      <w:r w:rsidRPr="00B71029">
        <w:rPr>
          <w:rFonts w:asciiTheme="majorBidi" w:hAnsiTheme="majorBidi" w:cstheme="majorBidi"/>
          <w:spacing w:val="2"/>
          <w:sz w:val="30"/>
          <w:szCs w:val="30"/>
        </w:rPr>
        <w:t xml:space="preserve"> 0.14</w:t>
      </w:r>
      <w:r w:rsidRPr="00B71029">
        <w:rPr>
          <w:rFonts w:asciiTheme="majorBidi" w:hAnsiTheme="majorBidi" w:cstheme="majorBidi"/>
          <w:spacing w:val="2"/>
          <w:sz w:val="30"/>
          <w:szCs w:val="30"/>
          <w:cs/>
        </w:rPr>
        <w:t xml:space="preserve"> บาท เป็นจำนวนเงินทั้งสิ้น</w:t>
      </w:r>
      <w:r w:rsidRPr="00B71029">
        <w:rPr>
          <w:rFonts w:asciiTheme="majorBidi" w:hAnsiTheme="majorBidi" w:cstheme="majorBidi"/>
          <w:spacing w:val="2"/>
          <w:sz w:val="30"/>
          <w:szCs w:val="30"/>
        </w:rPr>
        <w:t xml:space="preserve"> 118.63</w:t>
      </w:r>
      <w:r w:rsidRPr="00B71029">
        <w:rPr>
          <w:rFonts w:asciiTheme="majorBidi" w:hAnsiTheme="majorBidi" w:cstheme="majorBidi"/>
          <w:spacing w:val="2"/>
          <w:sz w:val="30"/>
          <w:szCs w:val="30"/>
          <w:cs/>
        </w:rPr>
        <w:t xml:space="preserve"> ล้านบาท </w:t>
      </w:r>
      <w:r w:rsidRPr="00B71029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เงินปันผลดังกล่าวจะจ่ายให้แก่ผู้ถือหุ้นในวันที่ </w:t>
      </w:r>
      <w:r>
        <w:rPr>
          <w:rFonts w:asciiTheme="majorBidi" w:hAnsiTheme="majorBidi" w:cstheme="majorBidi"/>
          <w:spacing w:val="2"/>
          <w:sz w:val="30"/>
          <w:szCs w:val="30"/>
        </w:rPr>
        <w:t xml:space="preserve">   </w:t>
      </w:r>
      <w:r w:rsidRPr="00B71029">
        <w:rPr>
          <w:rFonts w:asciiTheme="majorBidi" w:hAnsiTheme="majorBidi" w:cstheme="majorBidi"/>
          <w:spacing w:val="2"/>
          <w:sz w:val="30"/>
          <w:szCs w:val="30"/>
        </w:rPr>
        <w:t xml:space="preserve">7 </w:t>
      </w:r>
      <w:r w:rsidRPr="00B71029">
        <w:rPr>
          <w:rFonts w:asciiTheme="majorBidi" w:hAnsiTheme="majorBidi" w:cstheme="majorBidi" w:hint="cs"/>
          <w:spacing w:val="2"/>
          <w:sz w:val="30"/>
          <w:szCs w:val="30"/>
          <w:cs/>
        </w:rPr>
        <w:t>กันยายน</w:t>
      </w:r>
      <w:r w:rsidRPr="00B71029">
        <w:rPr>
          <w:rFonts w:asciiTheme="majorBidi" w:hAnsiTheme="majorBidi" w:cstheme="majorBidi"/>
          <w:spacing w:val="2"/>
          <w:sz w:val="30"/>
          <w:szCs w:val="30"/>
        </w:rPr>
        <w:t xml:space="preserve"> 2563</w:t>
      </w:r>
      <w:bookmarkStart w:id="0" w:name="_GoBack"/>
      <w:bookmarkEnd w:id="0"/>
    </w:p>
    <w:p w14:paraId="49FFD971" w14:textId="77777777" w:rsidR="00C9083F" w:rsidRPr="00C9083F" w:rsidRDefault="00C9083F" w:rsidP="00083D96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</w:p>
    <w:sectPr w:rsidR="00C9083F" w:rsidRPr="00C9083F" w:rsidSect="00C65AD3">
      <w:headerReference w:type="default" r:id="rId14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257D9B" w14:textId="77777777" w:rsidR="00342330" w:rsidRDefault="00342330">
      <w:r>
        <w:separator/>
      </w:r>
    </w:p>
  </w:endnote>
  <w:endnote w:type="continuationSeparator" w:id="0">
    <w:p w14:paraId="0F003F6B" w14:textId="77777777" w:rsidR="00342330" w:rsidRDefault="00342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67228C" w14:textId="77777777" w:rsidR="00F41140" w:rsidRPr="0086166B" w:rsidRDefault="00F41140" w:rsidP="00B4153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30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BA55091" w14:textId="77777777" w:rsidR="00F41140" w:rsidRDefault="00F411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E334DE" w14:textId="77777777" w:rsidR="00F41140" w:rsidRPr="00005ACB" w:rsidRDefault="00F41140" w:rsidP="00E0351E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36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7F7002A2" w14:textId="77777777" w:rsidR="00F41140" w:rsidRPr="002E241D" w:rsidRDefault="00F41140" w:rsidP="00781C49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2A3CC3" w14:textId="77777777" w:rsidR="00342330" w:rsidRDefault="00342330">
      <w:r>
        <w:separator/>
      </w:r>
    </w:p>
  </w:footnote>
  <w:footnote w:type="continuationSeparator" w:id="0">
    <w:p w14:paraId="1FB9A2A0" w14:textId="77777777" w:rsidR="00342330" w:rsidRDefault="003423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700C15" w14:textId="77777777" w:rsidR="00F41140" w:rsidRPr="00BB549B" w:rsidRDefault="00F41140" w:rsidP="007607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C8C4896" w14:textId="77777777" w:rsidR="00F41140" w:rsidRPr="00FA7747" w:rsidRDefault="00F41140" w:rsidP="007607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CC97CDA" w14:textId="77777777" w:rsidR="00F41140" w:rsidRPr="00AF256D" w:rsidRDefault="00F41140" w:rsidP="0076079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3765AD">
      <w:rPr>
        <w:rFonts w:ascii="Angsana New" w:hAnsi="Angsana New"/>
        <w:sz w:val="32"/>
        <w:szCs w:val="32"/>
        <w:lang w:bidi="th-TH"/>
      </w:rPr>
      <w:t>30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มิถุนายน</w:t>
    </w:r>
    <w:r w:rsidRPr="00F823E0">
      <w:rPr>
        <w:rFonts w:ascii="Angsana New" w:hAnsi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bidi="th-TH"/>
      </w:rPr>
      <w:t xml:space="preserve">2563 </w:t>
    </w:r>
    <w:r w:rsidRPr="00C753C0">
      <w:rPr>
        <w:rFonts w:ascii="Angsana New" w:hAnsi="Angsana New"/>
        <w:sz w:val="32"/>
        <w:szCs w:val="32"/>
        <w:lang w:bidi="th-TH"/>
      </w:rPr>
      <w:t>(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C753C0">
      <w:rPr>
        <w:rFonts w:ascii="Angsana New" w:hAnsi="Angsana New"/>
        <w:sz w:val="32"/>
        <w:szCs w:val="32"/>
        <w:lang w:val="en-US" w:bidi="th-TH"/>
      </w:rPr>
      <w:t>)</w:t>
    </w:r>
  </w:p>
  <w:p w14:paraId="08C7B9A6" w14:textId="77777777" w:rsidR="00F41140" w:rsidRPr="00700E8E" w:rsidRDefault="00F41140" w:rsidP="00760797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C9DCD" w14:textId="77777777" w:rsidR="00F41140" w:rsidRPr="00BB549B" w:rsidRDefault="00F41140" w:rsidP="00105F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4EE9072" w14:textId="77777777" w:rsidR="00F41140" w:rsidRPr="00FA7747" w:rsidRDefault="00F41140" w:rsidP="00105F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F28507D" w14:textId="77777777" w:rsidR="00F41140" w:rsidRPr="00AF256D" w:rsidRDefault="00F41140" w:rsidP="004B37A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F823E0">
      <w:rPr>
        <w:rFonts w:ascii="Angsana New" w:hAnsi="Angsana New"/>
        <w:sz w:val="32"/>
        <w:szCs w:val="32"/>
        <w:lang w:bidi="th-TH"/>
      </w:rPr>
      <w:t>3</w:t>
    </w:r>
    <w:r>
      <w:rPr>
        <w:rFonts w:ascii="Angsana New" w:hAnsi="Angsana New"/>
        <w:sz w:val="32"/>
        <w:szCs w:val="32"/>
        <w:lang w:bidi="th-TH"/>
      </w:rPr>
      <w:t xml:space="preserve">0 </w:t>
    </w:r>
    <w:r w:rsidRPr="00F823E0">
      <w:rPr>
        <w:rFonts w:ascii="Angsana New" w:hAnsi="Angsana New" w:hint="cs"/>
        <w:b w:val="0"/>
        <w:bCs/>
        <w:sz w:val="32"/>
        <w:szCs w:val="32"/>
        <w:cs/>
        <w:lang w:bidi="th-TH"/>
      </w:rPr>
      <w:t>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ิถุนายน</w:t>
    </w:r>
    <w:r w:rsidRPr="00F823E0">
      <w:rPr>
        <w:rFonts w:ascii="Angsana New" w:hAnsi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bidi="th-TH"/>
      </w:rPr>
      <w:t>2</w:t>
    </w:r>
    <w:r>
      <w:rPr>
        <w:rFonts w:ascii="Angsana New" w:hAnsi="Angsana New"/>
        <w:sz w:val="32"/>
        <w:szCs w:val="32"/>
        <w:lang w:val="en-US" w:bidi="th-TH"/>
      </w:rPr>
      <w:t>5</w:t>
    </w:r>
    <w:r>
      <w:rPr>
        <w:rFonts w:ascii="Angsana New" w:hAnsi="Angsana New"/>
        <w:sz w:val="32"/>
        <w:szCs w:val="32"/>
        <w:lang w:bidi="th-TH"/>
      </w:rPr>
      <w:t xml:space="preserve">63 </w:t>
    </w:r>
    <w:r w:rsidRPr="00C753C0">
      <w:rPr>
        <w:rFonts w:ascii="Angsana New" w:hAnsi="Angsana New"/>
        <w:sz w:val="32"/>
        <w:szCs w:val="32"/>
        <w:lang w:bidi="th-TH"/>
      </w:rPr>
      <w:t>(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C753C0">
      <w:rPr>
        <w:rFonts w:ascii="Angsana New" w:hAnsi="Angsana New"/>
        <w:sz w:val="32"/>
        <w:szCs w:val="32"/>
        <w:lang w:val="en-US" w:bidi="th-TH"/>
      </w:rPr>
      <w:t>)</w:t>
    </w:r>
  </w:p>
  <w:p w14:paraId="18A4948B" w14:textId="77777777" w:rsidR="00F41140" w:rsidRPr="007938D5" w:rsidRDefault="00F41140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44E82" w14:textId="77777777" w:rsidR="00F41140" w:rsidRPr="00BB549B" w:rsidRDefault="00F41140" w:rsidP="005F09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6C498C8" w14:textId="77777777" w:rsidR="00F41140" w:rsidRPr="00FA7747" w:rsidRDefault="00F41140" w:rsidP="005F09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F261C66" w14:textId="77777777" w:rsidR="00F41140" w:rsidRPr="00AF256D" w:rsidRDefault="00F41140" w:rsidP="004B37A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F823E0">
      <w:rPr>
        <w:rFonts w:ascii="Angsana New" w:hAnsi="Angsana New"/>
        <w:sz w:val="32"/>
        <w:szCs w:val="32"/>
        <w:lang w:bidi="th-TH"/>
      </w:rPr>
      <w:t>3</w:t>
    </w:r>
    <w:r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/>
        <w:sz w:val="32"/>
        <w:szCs w:val="32"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มิถุนายน</w:t>
    </w:r>
    <w:r w:rsidRPr="00F823E0">
      <w:rPr>
        <w:rFonts w:ascii="Angsana New" w:hAnsi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bidi="th-TH"/>
      </w:rPr>
      <w:t>2</w:t>
    </w:r>
    <w:r>
      <w:rPr>
        <w:rFonts w:ascii="Angsana New" w:hAnsi="Angsana New"/>
        <w:sz w:val="32"/>
        <w:szCs w:val="32"/>
        <w:lang w:val="en-US" w:bidi="th-TH"/>
      </w:rPr>
      <w:t>5</w:t>
    </w:r>
    <w:r>
      <w:rPr>
        <w:rFonts w:ascii="Angsana New" w:hAnsi="Angsana New"/>
        <w:sz w:val="32"/>
        <w:szCs w:val="32"/>
        <w:lang w:bidi="th-TH"/>
      </w:rPr>
      <w:t xml:space="preserve">63 </w:t>
    </w:r>
    <w:r w:rsidRPr="00C753C0">
      <w:rPr>
        <w:rFonts w:ascii="Angsana New" w:hAnsi="Angsana New"/>
        <w:sz w:val="32"/>
        <w:szCs w:val="32"/>
        <w:lang w:bidi="th-TH"/>
      </w:rPr>
      <w:t>(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C753C0">
      <w:rPr>
        <w:rFonts w:ascii="Angsana New" w:hAnsi="Angsana New"/>
        <w:sz w:val="32"/>
        <w:szCs w:val="32"/>
        <w:lang w:val="en-US" w:bidi="th-TH"/>
      </w:rPr>
      <w:t>)</w:t>
    </w:r>
  </w:p>
  <w:p w14:paraId="741C7CE6" w14:textId="77777777" w:rsidR="00F41140" w:rsidRPr="007938D5" w:rsidRDefault="00F41140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D687D" w14:textId="77777777" w:rsidR="00F41140" w:rsidRPr="00BB549B" w:rsidRDefault="00F41140" w:rsidP="00B060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72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26E5455" w14:textId="77777777" w:rsidR="00F41140" w:rsidRPr="00FA7747" w:rsidRDefault="00F41140" w:rsidP="00B060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72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DA6214F" w14:textId="77777777" w:rsidR="00F41140" w:rsidRPr="00AF256D" w:rsidRDefault="00F41140" w:rsidP="00B06012">
    <w:pPr>
      <w:pStyle w:val="acctmainheading"/>
      <w:spacing w:after="0" w:line="240" w:lineRule="atLeast"/>
      <w:ind w:left="720"/>
      <w:rPr>
        <w:rFonts w:ascii="Angsana New" w:hAnsi="Angsana New"/>
        <w:b w:val="0"/>
        <w:bCs/>
        <w:sz w:val="32"/>
        <w:szCs w:val="32"/>
        <w:lang w:val="en-US" w:bidi="th-TH"/>
      </w:rPr>
    </w:pP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F823E0">
      <w:rPr>
        <w:rFonts w:ascii="Angsana New" w:hAnsi="Angsana New"/>
        <w:sz w:val="32"/>
        <w:szCs w:val="32"/>
        <w:lang w:bidi="th-TH"/>
      </w:rPr>
      <w:t>3</w:t>
    </w:r>
    <w:r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/>
        <w:sz w:val="32"/>
        <w:szCs w:val="32"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มิถุนายน</w:t>
    </w:r>
    <w:r w:rsidRPr="00F823E0">
      <w:rPr>
        <w:rFonts w:ascii="Angsana New" w:hAnsi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bidi="th-TH"/>
      </w:rPr>
      <w:t>2</w:t>
    </w:r>
    <w:r>
      <w:rPr>
        <w:rFonts w:ascii="Angsana New" w:hAnsi="Angsana New"/>
        <w:sz w:val="32"/>
        <w:szCs w:val="32"/>
        <w:lang w:val="en-US" w:bidi="th-TH"/>
      </w:rPr>
      <w:t>5</w:t>
    </w:r>
    <w:r>
      <w:rPr>
        <w:rFonts w:ascii="Angsana New" w:hAnsi="Angsana New"/>
        <w:sz w:val="32"/>
        <w:szCs w:val="32"/>
        <w:lang w:bidi="th-TH"/>
      </w:rPr>
      <w:t xml:space="preserve">63 </w:t>
    </w:r>
    <w:r w:rsidRPr="00C753C0">
      <w:rPr>
        <w:rFonts w:ascii="Angsana New" w:hAnsi="Angsana New"/>
        <w:sz w:val="32"/>
        <w:szCs w:val="32"/>
        <w:lang w:bidi="th-TH"/>
      </w:rPr>
      <w:t>(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C753C0">
      <w:rPr>
        <w:rFonts w:ascii="Angsana New" w:hAnsi="Angsana New"/>
        <w:sz w:val="32"/>
        <w:szCs w:val="32"/>
        <w:lang w:val="en-US" w:bidi="th-TH"/>
      </w:rPr>
      <w:t>)</w:t>
    </w:r>
  </w:p>
  <w:p w14:paraId="1958CB23" w14:textId="77777777" w:rsidR="00F41140" w:rsidRPr="007938D5" w:rsidRDefault="00F41140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34D2C8" w14:textId="77777777" w:rsidR="00F41140" w:rsidRPr="00BB549B" w:rsidRDefault="00F41140" w:rsidP="008B58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10870353" w14:textId="77777777" w:rsidR="00F41140" w:rsidRPr="00FA7747" w:rsidRDefault="00F41140" w:rsidP="008B58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6973144" w14:textId="77777777" w:rsidR="00F41140" w:rsidRPr="00AF256D" w:rsidRDefault="00F41140" w:rsidP="008B58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F823E0">
      <w:rPr>
        <w:rFonts w:ascii="Angsana New" w:hAnsi="Angsana New"/>
        <w:sz w:val="32"/>
        <w:szCs w:val="32"/>
        <w:lang w:bidi="th-TH"/>
      </w:rPr>
      <w:t>3</w:t>
    </w:r>
    <w:r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/>
        <w:sz w:val="32"/>
        <w:szCs w:val="32"/>
        <w:lang w:bidi="th-TH"/>
      </w:rPr>
      <w:t xml:space="preserve"> </w:t>
    </w:r>
    <w:r w:rsidRPr="00F823E0">
      <w:rPr>
        <w:rFonts w:ascii="Angsana New" w:hAnsi="Angsana New" w:hint="cs"/>
        <w:b w:val="0"/>
        <w:bCs/>
        <w:sz w:val="32"/>
        <w:szCs w:val="32"/>
        <w:cs/>
        <w:lang w:bidi="th-TH"/>
      </w:rPr>
      <w:t>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ิถุนายน</w:t>
    </w:r>
    <w:r w:rsidRPr="00F823E0">
      <w:rPr>
        <w:rFonts w:ascii="Angsana New" w:hAnsi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bidi="th-TH"/>
      </w:rPr>
      <w:t xml:space="preserve">2563 </w:t>
    </w:r>
    <w:r w:rsidRPr="00C753C0">
      <w:rPr>
        <w:rFonts w:ascii="Angsana New" w:hAnsi="Angsana New"/>
        <w:sz w:val="32"/>
        <w:szCs w:val="32"/>
        <w:lang w:bidi="th-TH"/>
      </w:rPr>
      <w:t>(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C753C0">
      <w:rPr>
        <w:rFonts w:ascii="Angsana New" w:hAnsi="Angsana New"/>
        <w:sz w:val="32"/>
        <w:szCs w:val="32"/>
        <w:lang w:val="en-US" w:bidi="th-TH"/>
      </w:rPr>
      <w:t>)</w:t>
    </w:r>
  </w:p>
  <w:p w14:paraId="1149B454" w14:textId="77777777" w:rsidR="00F41140" w:rsidRPr="007938D5" w:rsidRDefault="00F41140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D3377A"/>
    <w:multiLevelType w:val="multilevel"/>
    <w:tmpl w:val="38F0C8C6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0A40B2A"/>
    <w:multiLevelType w:val="multilevel"/>
    <w:tmpl w:val="8648EBE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2"/>
        <w:szCs w:val="3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6660997"/>
    <w:multiLevelType w:val="hybridMultilevel"/>
    <w:tmpl w:val="8E48E440"/>
    <w:lvl w:ilvl="0" w:tplc="0B447886">
      <w:start w:val="1"/>
      <w:numFmt w:val="bullet"/>
      <w:lvlText w:val="-"/>
      <w:lvlJc w:val="left"/>
      <w:pPr>
        <w:ind w:left="360" w:hanging="360"/>
      </w:pPr>
      <w:rPr>
        <w:rFonts w:ascii="Angsana New" w:hAnsi="Angsana New" w:cs="Angsana New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49B1449"/>
    <w:multiLevelType w:val="hybridMultilevel"/>
    <w:tmpl w:val="F43A105E"/>
    <w:lvl w:ilvl="0" w:tplc="EECED4C4">
      <w:start w:val="40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0D85AA6"/>
    <w:multiLevelType w:val="hybridMultilevel"/>
    <w:tmpl w:val="810E5FBE"/>
    <w:lvl w:ilvl="0" w:tplc="C2A2696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41910BCB"/>
    <w:multiLevelType w:val="multilevel"/>
    <w:tmpl w:val="44DAAA94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135D2E"/>
    <w:multiLevelType w:val="hybridMultilevel"/>
    <w:tmpl w:val="FB243344"/>
    <w:lvl w:ilvl="0" w:tplc="13E0CCAC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52F6659B"/>
    <w:multiLevelType w:val="multilevel"/>
    <w:tmpl w:val="673AB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5C14475B"/>
    <w:multiLevelType w:val="multilevel"/>
    <w:tmpl w:val="673AB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62E5293F"/>
    <w:multiLevelType w:val="multilevel"/>
    <w:tmpl w:val="C6CAB358"/>
    <w:lvl w:ilvl="0">
      <w:start w:val="1"/>
      <w:numFmt w:val="decimal"/>
      <w:lvlText w:val="%1)"/>
      <w:lvlJc w:val="left"/>
      <w:pPr>
        <w:tabs>
          <w:tab w:val="num" w:pos="1330"/>
        </w:tabs>
        <w:ind w:left="1330" w:hanging="340"/>
      </w:pPr>
    </w:lvl>
    <w:lvl w:ilvl="1">
      <w:start w:val="1"/>
      <w:numFmt w:val="lowerLetter"/>
      <w:lvlText w:val="—"/>
      <w:lvlJc w:val="left"/>
      <w:pPr>
        <w:tabs>
          <w:tab w:val="num" w:pos="1670"/>
        </w:tabs>
        <w:ind w:left="167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2010"/>
        </w:tabs>
        <w:ind w:left="201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351"/>
        </w:tabs>
        <w:ind w:left="235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691"/>
        </w:tabs>
        <w:ind w:left="269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3031"/>
        </w:tabs>
        <w:ind w:left="303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371"/>
        </w:tabs>
        <w:ind w:left="337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711"/>
        </w:tabs>
        <w:ind w:left="371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4051"/>
        </w:tabs>
        <w:ind w:left="4051" w:hanging="340"/>
      </w:pPr>
      <w:rPr>
        <w:rFonts w:ascii="9999999" w:hAnsi="9999999"/>
      </w:rPr>
    </w:lvl>
  </w:abstractNum>
  <w:abstractNum w:abstractNumId="16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706D0A"/>
    <w:multiLevelType w:val="hybridMultilevel"/>
    <w:tmpl w:val="9CC6C9BC"/>
    <w:lvl w:ilvl="0" w:tplc="B66A7260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DE3D9F"/>
    <w:multiLevelType w:val="hybridMultilevel"/>
    <w:tmpl w:val="7FFA1E3C"/>
    <w:lvl w:ilvl="0" w:tplc="6980ABB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F8531D"/>
    <w:multiLevelType w:val="hybridMultilevel"/>
    <w:tmpl w:val="2032A136"/>
    <w:lvl w:ilvl="0" w:tplc="AB98893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7C0C2146"/>
    <w:multiLevelType w:val="multilevel"/>
    <w:tmpl w:val="73A03DD8"/>
    <w:lvl w:ilvl="0">
      <w:start w:val="12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3" w15:restartNumberingAfterBreak="0">
    <w:nsid w:val="7F495B50"/>
    <w:multiLevelType w:val="singleLevel"/>
    <w:tmpl w:val="C7083B12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color w:val="auto"/>
        <w:sz w:val="24"/>
      </w:rPr>
    </w:lvl>
  </w:abstractNum>
  <w:num w:numId="1">
    <w:abstractNumId w:val="0"/>
  </w:num>
  <w:num w:numId="2">
    <w:abstractNumId w:val="3"/>
  </w:num>
  <w:num w:numId="3">
    <w:abstractNumId w:val="12"/>
  </w:num>
  <w:num w:numId="4">
    <w:abstractNumId w:val="7"/>
  </w:num>
  <w:num w:numId="5">
    <w:abstractNumId w:val="23"/>
  </w:num>
  <w:num w:numId="6">
    <w:abstractNumId w:val="6"/>
  </w:num>
  <w:num w:numId="7">
    <w:abstractNumId w:val="15"/>
  </w:num>
  <w:num w:numId="8">
    <w:abstractNumId w:val="4"/>
  </w:num>
  <w:num w:numId="9">
    <w:abstractNumId w:val="13"/>
  </w:num>
  <w:num w:numId="10">
    <w:abstractNumId w:val="2"/>
  </w:num>
  <w:num w:numId="11">
    <w:abstractNumId w:val="0"/>
  </w:num>
  <w:num w:numId="12">
    <w:abstractNumId w:val="16"/>
  </w:num>
  <w:num w:numId="13">
    <w:abstractNumId w:val="0"/>
  </w:num>
  <w:num w:numId="14">
    <w:abstractNumId w:val="8"/>
  </w:num>
  <w:num w:numId="15">
    <w:abstractNumId w:val="22"/>
  </w:num>
  <w:num w:numId="16">
    <w:abstractNumId w:val="5"/>
  </w:num>
  <w:num w:numId="17">
    <w:abstractNumId w:val="20"/>
  </w:num>
  <w:num w:numId="18">
    <w:abstractNumId w:val="21"/>
  </w:num>
  <w:num w:numId="19">
    <w:abstractNumId w:val="17"/>
  </w:num>
  <w:num w:numId="20">
    <w:abstractNumId w:val="18"/>
  </w:num>
  <w:num w:numId="21">
    <w:abstractNumId w:val="11"/>
  </w:num>
  <w:num w:numId="22">
    <w:abstractNumId w:val="0"/>
  </w:num>
  <w:num w:numId="23">
    <w:abstractNumId w:val="1"/>
  </w:num>
  <w:num w:numId="24">
    <w:abstractNumId w:val="0"/>
  </w:num>
  <w:num w:numId="25">
    <w:abstractNumId w:val="9"/>
  </w:num>
  <w:num w:numId="26">
    <w:abstractNumId w:val="1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14"/>
  </w:num>
  <w:num w:numId="38">
    <w:abstractNumId w:val="0"/>
  </w:num>
  <w:num w:numId="39">
    <w:abstractNumId w:val="0"/>
  </w:num>
  <w:num w:numId="40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199"/>
    <w:rsid w:val="0000062B"/>
    <w:rsid w:val="00000D37"/>
    <w:rsid w:val="00000F1B"/>
    <w:rsid w:val="00001132"/>
    <w:rsid w:val="00001498"/>
    <w:rsid w:val="0000182B"/>
    <w:rsid w:val="00001B23"/>
    <w:rsid w:val="00001BEF"/>
    <w:rsid w:val="00001F9E"/>
    <w:rsid w:val="00002C5A"/>
    <w:rsid w:val="00002D6B"/>
    <w:rsid w:val="00002D76"/>
    <w:rsid w:val="00002FBB"/>
    <w:rsid w:val="000036DA"/>
    <w:rsid w:val="00003A40"/>
    <w:rsid w:val="000045D5"/>
    <w:rsid w:val="0000464A"/>
    <w:rsid w:val="00004A93"/>
    <w:rsid w:val="000051E9"/>
    <w:rsid w:val="00005ACB"/>
    <w:rsid w:val="00005BAB"/>
    <w:rsid w:val="00005C1B"/>
    <w:rsid w:val="00005D33"/>
    <w:rsid w:val="000061BA"/>
    <w:rsid w:val="00006DD5"/>
    <w:rsid w:val="00007613"/>
    <w:rsid w:val="00007B57"/>
    <w:rsid w:val="00007E64"/>
    <w:rsid w:val="00010374"/>
    <w:rsid w:val="00010B20"/>
    <w:rsid w:val="00010BBA"/>
    <w:rsid w:val="00010C16"/>
    <w:rsid w:val="00010F44"/>
    <w:rsid w:val="0001192B"/>
    <w:rsid w:val="00012127"/>
    <w:rsid w:val="000122A5"/>
    <w:rsid w:val="0001272F"/>
    <w:rsid w:val="00012A1B"/>
    <w:rsid w:val="00012A46"/>
    <w:rsid w:val="00012CDC"/>
    <w:rsid w:val="00012E27"/>
    <w:rsid w:val="000133EE"/>
    <w:rsid w:val="000135F7"/>
    <w:rsid w:val="0001364C"/>
    <w:rsid w:val="00013A0A"/>
    <w:rsid w:val="000143EB"/>
    <w:rsid w:val="00014831"/>
    <w:rsid w:val="00014A59"/>
    <w:rsid w:val="00014BF0"/>
    <w:rsid w:val="00014F16"/>
    <w:rsid w:val="00015111"/>
    <w:rsid w:val="00015C52"/>
    <w:rsid w:val="00015CEA"/>
    <w:rsid w:val="00016BBB"/>
    <w:rsid w:val="000172C8"/>
    <w:rsid w:val="00017323"/>
    <w:rsid w:val="000176C5"/>
    <w:rsid w:val="000179F5"/>
    <w:rsid w:val="00020021"/>
    <w:rsid w:val="00020116"/>
    <w:rsid w:val="0002055E"/>
    <w:rsid w:val="00020976"/>
    <w:rsid w:val="00020BEC"/>
    <w:rsid w:val="00020CE1"/>
    <w:rsid w:val="00020E35"/>
    <w:rsid w:val="00020FF1"/>
    <w:rsid w:val="0002105F"/>
    <w:rsid w:val="00021255"/>
    <w:rsid w:val="00021392"/>
    <w:rsid w:val="00021CAD"/>
    <w:rsid w:val="00022087"/>
    <w:rsid w:val="00022643"/>
    <w:rsid w:val="000228ED"/>
    <w:rsid w:val="00022B23"/>
    <w:rsid w:val="00022F3A"/>
    <w:rsid w:val="000234C9"/>
    <w:rsid w:val="00023689"/>
    <w:rsid w:val="00023930"/>
    <w:rsid w:val="00023CE6"/>
    <w:rsid w:val="00023E3C"/>
    <w:rsid w:val="00024953"/>
    <w:rsid w:val="00024AA5"/>
    <w:rsid w:val="00024EED"/>
    <w:rsid w:val="00024F30"/>
    <w:rsid w:val="0002549D"/>
    <w:rsid w:val="00025581"/>
    <w:rsid w:val="000258AD"/>
    <w:rsid w:val="00025B90"/>
    <w:rsid w:val="00025FC2"/>
    <w:rsid w:val="00026132"/>
    <w:rsid w:val="00026133"/>
    <w:rsid w:val="000263F9"/>
    <w:rsid w:val="0002666D"/>
    <w:rsid w:val="00026F6D"/>
    <w:rsid w:val="00026FC7"/>
    <w:rsid w:val="000270EB"/>
    <w:rsid w:val="0002731C"/>
    <w:rsid w:val="00027563"/>
    <w:rsid w:val="00030007"/>
    <w:rsid w:val="000300DD"/>
    <w:rsid w:val="000303E3"/>
    <w:rsid w:val="00030574"/>
    <w:rsid w:val="0003091A"/>
    <w:rsid w:val="00030952"/>
    <w:rsid w:val="00030A33"/>
    <w:rsid w:val="00031513"/>
    <w:rsid w:val="00031980"/>
    <w:rsid w:val="00031A4F"/>
    <w:rsid w:val="00031ADE"/>
    <w:rsid w:val="00031C60"/>
    <w:rsid w:val="000324DE"/>
    <w:rsid w:val="0003284C"/>
    <w:rsid w:val="00032CE1"/>
    <w:rsid w:val="00032FE0"/>
    <w:rsid w:val="000335A3"/>
    <w:rsid w:val="00033B04"/>
    <w:rsid w:val="00033DF8"/>
    <w:rsid w:val="00033EFB"/>
    <w:rsid w:val="000344A8"/>
    <w:rsid w:val="00034646"/>
    <w:rsid w:val="0003500D"/>
    <w:rsid w:val="000350DB"/>
    <w:rsid w:val="000351D6"/>
    <w:rsid w:val="00035A15"/>
    <w:rsid w:val="00035AC8"/>
    <w:rsid w:val="00036235"/>
    <w:rsid w:val="00036251"/>
    <w:rsid w:val="000364EB"/>
    <w:rsid w:val="000365A7"/>
    <w:rsid w:val="00036615"/>
    <w:rsid w:val="000406D3"/>
    <w:rsid w:val="00040791"/>
    <w:rsid w:val="000407E6"/>
    <w:rsid w:val="00040826"/>
    <w:rsid w:val="0004094E"/>
    <w:rsid w:val="00040952"/>
    <w:rsid w:val="000409AC"/>
    <w:rsid w:val="0004126D"/>
    <w:rsid w:val="00041315"/>
    <w:rsid w:val="00041624"/>
    <w:rsid w:val="00041745"/>
    <w:rsid w:val="00041C82"/>
    <w:rsid w:val="00041E72"/>
    <w:rsid w:val="00042418"/>
    <w:rsid w:val="00042793"/>
    <w:rsid w:val="00042D43"/>
    <w:rsid w:val="00042EB7"/>
    <w:rsid w:val="00042F74"/>
    <w:rsid w:val="000434F1"/>
    <w:rsid w:val="00043DDD"/>
    <w:rsid w:val="00043DF3"/>
    <w:rsid w:val="0004445C"/>
    <w:rsid w:val="000444A8"/>
    <w:rsid w:val="00045074"/>
    <w:rsid w:val="000458B4"/>
    <w:rsid w:val="00045E6A"/>
    <w:rsid w:val="000500CE"/>
    <w:rsid w:val="00050935"/>
    <w:rsid w:val="00050DDE"/>
    <w:rsid w:val="00051008"/>
    <w:rsid w:val="00051417"/>
    <w:rsid w:val="00051527"/>
    <w:rsid w:val="0005186C"/>
    <w:rsid w:val="00051A81"/>
    <w:rsid w:val="00052251"/>
    <w:rsid w:val="0005285A"/>
    <w:rsid w:val="00052931"/>
    <w:rsid w:val="000529F4"/>
    <w:rsid w:val="00052BCF"/>
    <w:rsid w:val="00052BF7"/>
    <w:rsid w:val="00053395"/>
    <w:rsid w:val="000533F6"/>
    <w:rsid w:val="00053A2C"/>
    <w:rsid w:val="00053E8C"/>
    <w:rsid w:val="00054433"/>
    <w:rsid w:val="00054A0E"/>
    <w:rsid w:val="00054EE3"/>
    <w:rsid w:val="00054FEE"/>
    <w:rsid w:val="000553C0"/>
    <w:rsid w:val="0005542F"/>
    <w:rsid w:val="000558C4"/>
    <w:rsid w:val="00055A2C"/>
    <w:rsid w:val="00055F04"/>
    <w:rsid w:val="000562C8"/>
    <w:rsid w:val="0005647B"/>
    <w:rsid w:val="0005682D"/>
    <w:rsid w:val="00056B71"/>
    <w:rsid w:val="00056EB4"/>
    <w:rsid w:val="00056FF1"/>
    <w:rsid w:val="000570F5"/>
    <w:rsid w:val="00057154"/>
    <w:rsid w:val="00057E95"/>
    <w:rsid w:val="00057ED5"/>
    <w:rsid w:val="00060195"/>
    <w:rsid w:val="00060352"/>
    <w:rsid w:val="000606E7"/>
    <w:rsid w:val="00060B04"/>
    <w:rsid w:val="00060C8F"/>
    <w:rsid w:val="00060FA0"/>
    <w:rsid w:val="00061076"/>
    <w:rsid w:val="00061B0E"/>
    <w:rsid w:val="00061CDD"/>
    <w:rsid w:val="00062464"/>
    <w:rsid w:val="000625AF"/>
    <w:rsid w:val="00062766"/>
    <w:rsid w:val="0006276B"/>
    <w:rsid w:val="00062B25"/>
    <w:rsid w:val="000635F7"/>
    <w:rsid w:val="000635FF"/>
    <w:rsid w:val="000639A9"/>
    <w:rsid w:val="00063E79"/>
    <w:rsid w:val="00063FF7"/>
    <w:rsid w:val="000643EC"/>
    <w:rsid w:val="000645F7"/>
    <w:rsid w:val="00064FAB"/>
    <w:rsid w:val="00065008"/>
    <w:rsid w:val="0006537A"/>
    <w:rsid w:val="00065604"/>
    <w:rsid w:val="00065A53"/>
    <w:rsid w:val="00065C76"/>
    <w:rsid w:val="00065CCC"/>
    <w:rsid w:val="00065F26"/>
    <w:rsid w:val="00066100"/>
    <w:rsid w:val="000663C1"/>
    <w:rsid w:val="0006678F"/>
    <w:rsid w:val="00066E87"/>
    <w:rsid w:val="00066F67"/>
    <w:rsid w:val="000672F9"/>
    <w:rsid w:val="000675C1"/>
    <w:rsid w:val="0006779D"/>
    <w:rsid w:val="00067861"/>
    <w:rsid w:val="00067F53"/>
    <w:rsid w:val="000701DE"/>
    <w:rsid w:val="00070622"/>
    <w:rsid w:val="000711EE"/>
    <w:rsid w:val="00071642"/>
    <w:rsid w:val="00071E82"/>
    <w:rsid w:val="00073331"/>
    <w:rsid w:val="00073367"/>
    <w:rsid w:val="00073C00"/>
    <w:rsid w:val="00073C70"/>
    <w:rsid w:val="00073DA4"/>
    <w:rsid w:val="0007468D"/>
    <w:rsid w:val="00074F14"/>
    <w:rsid w:val="00075927"/>
    <w:rsid w:val="000759AA"/>
    <w:rsid w:val="00075B56"/>
    <w:rsid w:val="00075FFE"/>
    <w:rsid w:val="000765BD"/>
    <w:rsid w:val="00076626"/>
    <w:rsid w:val="00076770"/>
    <w:rsid w:val="00076883"/>
    <w:rsid w:val="000773F9"/>
    <w:rsid w:val="00077AA1"/>
    <w:rsid w:val="00077E6D"/>
    <w:rsid w:val="0008011E"/>
    <w:rsid w:val="000806C9"/>
    <w:rsid w:val="000809AE"/>
    <w:rsid w:val="00080C77"/>
    <w:rsid w:val="00080CEC"/>
    <w:rsid w:val="0008115A"/>
    <w:rsid w:val="00082881"/>
    <w:rsid w:val="000828CD"/>
    <w:rsid w:val="00082B29"/>
    <w:rsid w:val="00082C3B"/>
    <w:rsid w:val="00082EA9"/>
    <w:rsid w:val="00083513"/>
    <w:rsid w:val="00083D96"/>
    <w:rsid w:val="000842DE"/>
    <w:rsid w:val="00084C02"/>
    <w:rsid w:val="00084E43"/>
    <w:rsid w:val="00084E93"/>
    <w:rsid w:val="000858BA"/>
    <w:rsid w:val="00085B69"/>
    <w:rsid w:val="00085B9E"/>
    <w:rsid w:val="00085BB4"/>
    <w:rsid w:val="00085EAB"/>
    <w:rsid w:val="00085F30"/>
    <w:rsid w:val="000861AA"/>
    <w:rsid w:val="00086220"/>
    <w:rsid w:val="00086754"/>
    <w:rsid w:val="000869A0"/>
    <w:rsid w:val="00086BEB"/>
    <w:rsid w:val="00087361"/>
    <w:rsid w:val="00087870"/>
    <w:rsid w:val="00087D01"/>
    <w:rsid w:val="00087E79"/>
    <w:rsid w:val="00090150"/>
    <w:rsid w:val="000901DA"/>
    <w:rsid w:val="000901E2"/>
    <w:rsid w:val="00090626"/>
    <w:rsid w:val="0009071F"/>
    <w:rsid w:val="0009076E"/>
    <w:rsid w:val="00090EBA"/>
    <w:rsid w:val="00090F48"/>
    <w:rsid w:val="000913A0"/>
    <w:rsid w:val="00091B2A"/>
    <w:rsid w:val="00092224"/>
    <w:rsid w:val="000928B6"/>
    <w:rsid w:val="00092B09"/>
    <w:rsid w:val="00092E16"/>
    <w:rsid w:val="000933DB"/>
    <w:rsid w:val="0009353D"/>
    <w:rsid w:val="00093854"/>
    <w:rsid w:val="0009470A"/>
    <w:rsid w:val="00094BAF"/>
    <w:rsid w:val="00094D66"/>
    <w:rsid w:val="00094E96"/>
    <w:rsid w:val="00094FB4"/>
    <w:rsid w:val="00094FD7"/>
    <w:rsid w:val="000950F2"/>
    <w:rsid w:val="00095590"/>
    <w:rsid w:val="00095A5F"/>
    <w:rsid w:val="000967D6"/>
    <w:rsid w:val="000969F9"/>
    <w:rsid w:val="00096A4A"/>
    <w:rsid w:val="000972EB"/>
    <w:rsid w:val="00097659"/>
    <w:rsid w:val="000977AD"/>
    <w:rsid w:val="00097DF6"/>
    <w:rsid w:val="000A045E"/>
    <w:rsid w:val="000A0559"/>
    <w:rsid w:val="000A0BB9"/>
    <w:rsid w:val="000A0FBB"/>
    <w:rsid w:val="000A1003"/>
    <w:rsid w:val="000A12A1"/>
    <w:rsid w:val="000A1390"/>
    <w:rsid w:val="000A1426"/>
    <w:rsid w:val="000A171A"/>
    <w:rsid w:val="000A1CB5"/>
    <w:rsid w:val="000A1E4E"/>
    <w:rsid w:val="000A2563"/>
    <w:rsid w:val="000A2601"/>
    <w:rsid w:val="000A284B"/>
    <w:rsid w:val="000A290B"/>
    <w:rsid w:val="000A2B6F"/>
    <w:rsid w:val="000A2BD4"/>
    <w:rsid w:val="000A2E00"/>
    <w:rsid w:val="000A2F07"/>
    <w:rsid w:val="000A324B"/>
    <w:rsid w:val="000A3611"/>
    <w:rsid w:val="000A3933"/>
    <w:rsid w:val="000A3D07"/>
    <w:rsid w:val="000A3DEC"/>
    <w:rsid w:val="000A4D19"/>
    <w:rsid w:val="000A4D66"/>
    <w:rsid w:val="000A6888"/>
    <w:rsid w:val="000A6D7B"/>
    <w:rsid w:val="000A765E"/>
    <w:rsid w:val="000A78E1"/>
    <w:rsid w:val="000A7989"/>
    <w:rsid w:val="000A79E2"/>
    <w:rsid w:val="000A7D24"/>
    <w:rsid w:val="000A7E3D"/>
    <w:rsid w:val="000B013E"/>
    <w:rsid w:val="000B0352"/>
    <w:rsid w:val="000B0A5B"/>
    <w:rsid w:val="000B0D32"/>
    <w:rsid w:val="000B142E"/>
    <w:rsid w:val="000B1BC5"/>
    <w:rsid w:val="000B1CB9"/>
    <w:rsid w:val="000B1D06"/>
    <w:rsid w:val="000B2673"/>
    <w:rsid w:val="000B287F"/>
    <w:rsid w:val="000B293F"/>
    <w:rsid w:val="000B33FE"/>
    <w:rsid w:val="000B381A"/>
    <w:rsid w:val="000B40DA"/>
    <w:rsid w:val="000B430A"/>
    <w:rsid w:val="000B4949"/>
    <w:rsid w:val="000B49CF"/>
    <w:rsid w:val="000B57F9"/>
    <w:rsid w:val="000B5A36"/>
    <w:rsid w:val="000B5DAC"/>
    <w:rsid w:val="000B5DB9"/>
    <w:rsid w:val="000B5E4D"/>
    <w:rsid w:val="000B5E6E"/>
    <w:rsid w:val="000B618F"/>
    <w:rsid w:val="000B6560"/>
    <w:rsid w:val="000B7201"/>
    <w:rsid w:val="000B7292"/>
    <w:rsid w:val="000B7375"/>
    <w:rsid w:val="000C00BB"/>
    <w:rsid w:val="000C0122"/>
    <w:rsid w:val="000C036C"/>
    <w:rsid w:val="000C041F"/>
    <w:rsid w:val="000C10F8"/>
    <w:rsid w:val="000C1276"/>
    <w:rsid w:val="000C1411"/>
    <w:rsid w:val="000C14A8"/>
    <w:rsid w:val="000C1616"/>
    <w:rsid w:val="000C1AC5"/>
    <w:rsid w:val="000C1ED9"/>
    <w:rsid w:val="000C1FF9"/>
    <w:rsid w:val="000C210B"/>
    <w:rsid w:val="000C2252"/>
    <w:rsid w:val="000C256E"/>
    <w:rsid w:val="000C29F6"/>
    <w:rsid w:val="000C31BA"/>
    <w:rsid w:val="000C357A"/>
    <w:rsid w:val="000C35B8"/>
    <w:rsid w:val="000C3A6C"/>
    <w:rsid w:val="000C3A9D"/>
    <w:rsid w:val="000C463A"/>
    <w:rsid w:val="000C463C"/>
    <w:rsid w:val="000C4838"/>
    <w:rsid w:val="000C4DF0"/>
    <w:rsid w:val="000C5079"/>
    <w:rsid w:val="000C509C"/>
    <w:rsid w:val="000C528A"/>
    <w:rsid w:val="000C539F"/>
    <w:rsid w:val="000C55F6"/>
    <w:rsid w:val="000C5B98"/>
    <w:rsid w:val="000C6123"/>
    <w:rsid w:val="000C6188"/>
    <w:rsid w:val="000C6B3B"/>
    <w:rsid w:val="000C7343"/>
    <w:rsid w:val="000C79BA"/>
    <w:rsid w:val="000C7A50"/>
    <w:rsid w:val="000D0A87"/>
    <w:rsid w:val="000D0AE2"/>
    <w:rsid w:val="000D0CDC"/>
    <w:rsid w:val="000D100D"/>
    <w:rsid w:val="000D1073"/>
    <w:rsid w:val="000D1118"/>
    <w:rsid w:val="000D14FA"/>
    <w:rsid w:val="000D1947"/>
    <w:rsid w:val="000D1D6F"/>
    <w:rsid w:val="000D1F12"/>
    <w:rsid w:val="000D219A"/>
    <w:rsid w:val="000D21E5"/>
    <w:rsid w:val="000D21F6"/>
    <w:rsid w:val="000D3629"/>
    <w:rsid w:val="000D3A4E"/>
    <w:rsid w:val="000D3E07"/>
    <w:rsid w:val="000D3F3E"/>
    <w:rsid w:val="000D43F2"/>
    <w:rsid w:val="000D4AAD"/>
    <w:rsid w:val="000D4AED"/>
    <w:rsid w:val="000D4CEA"/>
    <w:rsid w:val="000D4E2B"/>
    <w:rsid w:val="000D5487"/>
    <w:rsid w:val="000D560B"/>
    <w:rsid w:val="000D5A7F"/>
    <w:rsid w:val="000D629E"/>
    <w:rsid w:val="000D6696"/>
    <w:rsid w:val="000D6805"/>
    <w:rsid w:val="000D6971"/>
    <w:rsid w:val="000D6CE6"/>
    <w:rsid w:val="000D6EF6"/>
    <w:rsid w:val="000D6F06"/>
    <w:rsid w:val="000D6FCB"/>
    <w:rsid w:val="000D71DA"/>
    <w:rsid w:val="000D7B29"/>
    <w:rsid w:val="000E0129"/>
    <w:rsid w:val="000E02F7"/>
    <w:rsid w:val="000E069E"/>
    <w:rsid w:val="000E0713"/>
    <w:rsid w:val="000E0DFA"/>
    <w:rsid w:val="000E14C0"/>
    <w:rsid w:val="000E1861"/>
    <w:rsid w:val="000E1BA4"/>
    <w:rsid w:val="000E2530"/>
    <w:rsid w:val="000E254F"/>
    <w:rsid w:val="000E270F"/>
    <w:rsid w:val="000E2859"/>
    <w:rsid w:val="000E2A73"/>
    <w:rsid w:val="000E2F85"/>
    <w:rsid w:val="000E3A9D"/>
    <w:rsid w:val="000E3ED0"/>
    <w:rsid w:val="000E3EDB"/>
    <w:rsid w:val="000E4180"/>
    <w:rsid w:val="000E4213"/>
    <w:rsid w:val="000E4C42"/>
    <w:rsid w:val="000E5559"/>
    <w:rsid w:val="000E56AF"/>
    <w:rsid w:val="000E5828"/>
    <w:rsid w:val="000E5B41"/>
    <w:rsid w:val="000E5B65"/>
    <w:rsid w:val="000E5C67"/>
    <w:rsid w:val="000E5F52"/>
    <w:rsid w:val="000E630F"/>
    <w:rsid w:val="000E6788"/>
    <w:rsid w:val="000E6E5E"/>
    <w:rsid w:val="000E6EF7"/>
    <w:rsid w:val="000E714F"/>
    <w:rsid w:val="000E7344"/>
    <w:rsid w:val="000E7E49"/>
    <w:rsid w:val="000F0269"/>
    <w:rsid w:val="000F0BC6"/>
    <w:rsid w:val="000F126C"/>
    <w:rsid w:val="000F14CC"/>
    <w:rsid w:val="000F14D4"/>
    <w:rsid w:val="000F1706"/>
    <w:rsid w:val="000F1A6F"/>
    <w:rsid w:val="000F1B13"/>
    <w:rsid w:val="000F1D4D"/>
    <w:rsid w:val="000F27DE"/>
    <w:rsid w:val="000F2C64"/>
    <w:rsid w:val="000F33C2"/>
    <w:rsid w:val="000F3E8F"/>
    <w:rsid w:val="000F4515"/>
    <w:rsid w:val="000F47D7"/>
    <w:rsid w:val="000F511D"/>
    <w:rsid w:val="000F5AF3"/>
    <w:rsid w:val="000F5D1B"/>
    <w:rsid w:val="000F6211"/>
    <w:rsid w:val="000F635B"/>
    <w:rsid w:val="000F64B8"/>
    <w:rsid w:val="000F656B"/>
    <w:rsid w:val="000F6884"/>
    <w:rsid w:val="000F6942"/>
    <w:rsid w:val="000F6F02"/>
    <w:rsid w:val="000F6F7F"/>
    <w:rsid w:val="000F6F8D"/>
    <w:rsid w:val="000F70C4"/>
    <w:rsid w:val="000F744C"/>
    <w:rsid w:val="000F79DA"/>
    <w:rsid w:val="000F7BB7"/>
    <w:rsid w:val="00100142"/>
    <w:rsid w:val="00100593"/>
    <w:rsid w:val="001007A0"/>
    <w:rsid w:val="00100AB3"/>
    <w:rsid w:val="0010163B"/>
    <w:rsid w:val="00101E1D"/>
    <w:rsid w:val="001032AB"/>
    <w:rsid w:val="001038A6"/>
    <w:rsid w:val="00103B80"/>
    <w:rsid w:val="00103ECB"/>
    <w:rsid w:val="00104054"/>
    <w:rsid w:val="0010421D"/>
    <w:rsid w:val="00104665"/>
    <w:rsid w:val="00104960"/>
    <w:rsid w:val="001049C7"/>
    <w:rsid w:val="00104C56"/>
    <w:rsid w:val="00105217"/>
    <w:rsid w:val="00105708"/>
    <w:rsid w:val="00105F54"/>
    <w:rsid w:val="0010686B"/>
    <w:rsid w:val="001077EF"/>
    <w:rsid w:val="00107973"/>
    <w:rsid w:val="00107B93"/>
    <w:rsid w:val="00107BB8"/>
    <w:rsid w:val="00107DF2"/>
    <w:rsid w:val="00110C30"/>
    <w:rsid w:val="00110C79"/>
    <w:rsid w:val="00110CBE"/>
    <w:rsid w:val="001111E1"/>
    <w:rsid w:val="00111A9D"/>
    <w:rsid w:val="00111F20"/>
    <w:rsid w:val="00112D98"/>
    <w:rsid w:val="00113414"/>
    <w:rsid w:val="00113A59"/>
    <w:rsid w:val="00113FF0"/>
    <w:rsid w:val="00114076"/>
    <w:rsid w:val="00114296"/>
    <w:rsid w:val="00114699"/>
    <w:rsid w:val="00114950"/>
    <w:rsid w:val="00115332"/>
    <w:rsid w:val="00115609"/>
    <w:rsid w:val="001156F0"/>
    <w:rsid w:val="001156F9"/>
    <w:rsid w:val="00115D9F"/>
    <w:rsid w:val="00116CCA"/>
    <w:rsid w:val="00116CE8"/>
    <w:rsid w:val="00116EC2"/>
    <w:rsid w:val="00116FDD"/>
    <w:rsid w:val="00117136"/>
    <w:rsid w:val="001175CD"/>
    <w:rsid w:val="00117873"/>
    <w:rsid w:val="00117D25"/>
    <w:rsid w:val="0012037A"/>
    <w:rsid w:val="0012051A"/>
    <w:rsid w:val="00120584"/>
    <w:rsid w:val="00120C4E"/>
    <w:rsid w:val="0012147C"/>
    <w:rsid w:val="0012159B"/>
    <w:rsid w:val="0012160F"/>
    <w:rsid w:val="00121791"/>
    <w:rsid w:val="00121944"/>
    <w:rsid w:val="00121FA6"/>
    <w:rsid w:val="00122055"/>
    <w:rsid w:val="00122F49"/>
    <w:rsid w:val="001231A4"/>
    <w:rsid w:val="001233BA"/>
    <w:rsid w:val="0012347F"/>
    <w:rsid w:val="00123587"/>
    <w:rsid w:val="00123593"/>
    <w:rsid w:val="00123867"/>
    <w:rsid w:val="001239BC"/>
    <w:rsid w:val="00123D4C"/>
    <w:rsid w:val="00124FCE"/>
    <w:rsid w:val="0012568F"/>
    <w:rsid w:val="00125D34"/>
    <w:rsid w:val="00125E84"/>
    <w:rsid w:val="00125E8D"/>
    <w:rsid w:val="00125F8C"/>
    <w:rsid w:val="00126800"/>
    <w:rsid w:val="00126A10"/>
    <w:rsid w:val="00126B5D"/>
    <w:rsid w:val="00126C96"/>
    <w:rsid w:val="00126DE2"/>
    <w:rsid w:val="0012776C"/>
    <w:rsid w:val="00127ACF"/>
    <w:rsid w:val="001305D2"/>
    <w:rsid w:val="00130DD8"/>
    <w:rsid w:val="001311D3"/>
    <w:rsid w:val="00131892"/>
    <w:rsid w:val="00131B88"/>
    <w:rsid w:val="00131C9E"/>
    <w:rsid w:val="00131EB2"/>
    <w:rsid w:val="00132222"/>
    <w:rsid w:val="00132715"/>
    <w:rsid w:val="00132773"/>
    <w:rsid w:val="00132F57"/>
    <w:rsid w:val="001337DF"/>
    <w:rsid w:val="001346D4"/>
    <w:rsid w:val="00134D5F"/>
    <w:rsid w:val="00135138"/>
    <w:rsid w:val="001351C2"/>
    <w:rsid w:val="0013549D"/>
    <w:rsid w:val="00136238"/>
    <w:rsid w:val="00136271"/>
    <w:rsid w:val="00136300"/>
    <w:rsid w:val="0013657B"/>
    <w:rsid w:val="00136C10"/>
    <w:rsid w:val="00136E3D"/>
    <w:rsid w:val="00137083"/>
    <w:rsid w:val="001370E3"/>
    <w:rsid w:val="0013717D"/>
    <w:rsid w:val="00137AC3"/>
    <w:rsid w:val="001400CC"/>
    <w:rsid w:val="001401E0"/>
    <w:rsid w:val="00140229"/>
    <w:rsid w:val="00140292"/>
    <w:rsid w:val="001404F3"/>
    <w:rsid w:val="00140520"/>
    <w:rsid w:val="00140655"/>
    <w:rsid w:val="00140A9B"/>
    <w:rsid w:val="00141135"/>
    <w:rsid w:val="0014176C"/>
    <w:rsid w:val="00141A20"/>
    <w:rsid w:val="00141FB1"/>
    <w:rsid w:val="0014214A"/>
    <w:rsid w:val="00142218"/>
    <w:rsid w:val="001422FE"/>
    <w:rsid w:val="0014247A"/>
    <w:rsid w:val="001425FF"/>
    <w:rsid w:val="0014341E"/>
    <w:rsid w:val="00143449"/>
    <w:rsid w:val="0014359A"/>
    <w:rsid w:val="001435C0"/>
    <w:rsid w:val="00143F22"/>
    <w:rsid w:val="00143F40"/>
    <w:rsid w:val="001440BB"/>
    <w:rsid w:val="0014412F"/>
    <w:rsid w:val="00144804"/>
    <w:rsid w:val="0014517B"/>
    <w:rsid w:val="00145A32"/>
    <w:rsid w:val="00145D6B"/>
    <w:rsid w:val="00145F39"/>
    <w:rsid w:val="00145FF4"/>
    <w:rsid w:val="001463BD"/>
    <w:rsid w:val="00146D8F"/>
    <w:rsid w:val="001476E8"/>
    <w:rsid w:val="00147C10"/>
    <w:rsid w:val="00147DE5"/>
    <w:rsid w:val="001504BA"/>
    <w:rsid w:val="001506C1"/>
    <w:rsid w:val="0015075B"/>
    <w:rsid w:val="00150C2E"/>
    <w:rsid w:val="001515CA"/>
    <w:rsid w:val="00151A23"/>
    <w:rsid w:val="00151AC7"/>
    <w:rsid w:val="00151CA8"/>
    <w:rsid w:val="00152E00"/>
    <w:rsid w:val="00153BE3"/>
    <w:rsid w:val="00153E26"/>
    <w:rsid w:val="00153E2D"/>
    <w:rsid w:val="001544E3"/>
    <w:rsid w:val="0015451C"/>
    <w:rsid w:val="00154776"/>
    <w:rsid w:val="00154A39"/>
    <w:rsid w:val="001550B0"/>
    <w:rsid w:val="00155479"/>
    <w:rsid w:val="001556BE"/>
    <w:rsid w:val="00155F76"/>
    <w:rsid w:val="001564D3"/>
    <w:rsid w:val="0015671E"/>
    <w:rsid w:val="00156735"/>
    <w:rsid w:val="0015687D"/>
    <w:rsid w:val="001569CB"/>
    <w:rsid w:val="00156FA5"/>
    <w:rsid w:val="00157120"/>
    <w:rsid w:val="001571EF"/>
    <w:rsid w:val="00157439"/>
    <w:rsid w:val="00157519"/>
    <w:rsid w:val="001575A4"/>
    <w:rsid w:val="001576CE"/>
    <w:rsid w:val="0015778D"/>
    <w:rsid w:val="0015790B"/>
    <w:rsid w:val="00157E8A"/>
    <w:rsid w:val="00160722"/>
    <w:rsid w:val="00160E19"/>
    <w:rsid w:val="00161024"/>
    <w:rsid w:val="001615DE"/>
    <w:rsid w:val="00161AC9"/>
    <w:rsid w:val="00161DD3"/>
    <w:rsid w:val="00161E2D"/>
    <w:rsid w:val="00161EE9"/>
    <w:rsid w:val="001623BD"/>
    <w:rsid w:val="001624BB"/>
    <w:rsid w:val="0016293A"/>
    <w:rsid w:val="00162E95"/>
    <w:rsid w:val="001631EF"/>
    <w:rsid w:val="00163473"/>
    <w:rsid w:val="00164299"/>
    <w:rsid w:val="001643BA"/>
    <w:rsid w:val="00164692"/>
    <w:rsid w:val="00164BF3"/>
    <w:rsid w:val="00164F8C"/>
    <w:rsid w:val="00165A2C"/>
    <w:rsid w:val="00165AFF"/>
    <w:rsid w:val="00166560"/>
    <w:rsid w:val="00166811"/>
    <w:rsid w:val="001668B1"/>
    <w:rsid w:val="00166A50"/>
    <w:rsid w:val="00166E0B"/>
    <w:rsid w:val="0016709F"/>
    <w:rsid w:val="001676FA"/>
    <w:rsid w:val="00167728"/>
    <w:rsid w:val="00167D59"/>
    <w:rsid w:val="00167EB5"/>
    <w:rsid w:val="00170693"/>
    <w:rsid w:val="00170CE3"/>
    <w:rsid w:val="00170DEA"/>
    <w:rsid w:val="00170EB5"/>
    <w:rsid w:val="00170F06"/>
    <w:rsid w:val="00171361"/>
    <w:rsid w:val="001714F3"/>
    <w:rsid w:val="00171936"/>
    <w:rsid w:val="001719AF"/>
    <w:rsid w:val="00171ADD"/>
    <w:rsid w:val="00171DEE"/>
    <w:rsid w:val="0017285C"/>
    <w:rsid w:val="00172A30"/>
    <w:rsid w:val="00173059"/>
    <w:rsid w:val="0017397E"/>
    <w:rsid w:val="00174245"/>
    <w:rsid w:val="00174886"/>
    <w:rsid w:val="00174B7D"/>
    <w:rsid w:val="00175149"/>
    <w:rsid w:val="001751A2"/>
    <w:rsid w:val="001751A8"/>
    <w:rsid w:val="0017522E"/>
    <w:rsid w:val="0017596F"/>
    <w:rsid w:val="00175D9F"/>
    <w:rsid w:val="00175E02"/>
    <w:rsid w:val="00175E89"/>
    <w:rsid w:val="00175F1A"/>
    <w:rsid w:val="00176784"/>
    <w:rsid w:val="00177282"/>
    <w:rsid w:val="0017765D"/>
    <w:rsid w:val="001778EB"/>
    <w:rsid w:val="00180172"/>
    <w:rsid w:val="0018072F"/>
    <w:rsid w:val="0018075B"/>
    <w:rsid w:val="001809C4"/>
    <w:rsid w:val="00182655"/>
    <w:rsid w:val="00182711"/>
    <w:rsid w:val="00182D71"/>
    <w:rsid w:val="001834C0"/>
    <w:rsid w:val="00183864"/>
    <w:rsid w:val="00183A7B"/>
    <w:rsid w:val="00183C03"/>
    <w:rsid w:val="0018407A"/>
    <w:rsid w:val="001840D4"/>
    <w:rsid w:val="0018411C"/>
    <w:rsid w:val="00184C3F"/>
    <w:rsid w:val="001850B1"/>
    <w:rsid w:val="0018556E"/>
    <w:rsid w:val="00185D26"/>
    <w:rsid w:val="00185FDB"/>
    <w:rsid w:val="0018673B"/>
    <w:rsid w:val="0018681D"/>
    <w:rsid w:val="00186E89"/>
    <w:rsid w:val="00187055"/>
    <w:rsid w:val="001873E8"/>
    <w:rsid w:val="001876D1"/>
    <w:rsid w:val="00187CE8"/>
    <w:rsid w:val="001901D3"/>
    <w:rsid w:val="00190B81"/>
    <w:rsid w:val="00190CF3"/>
    <w:rsid w:val="001914D7"/>
    <w:rsid w:val="0019153C"/>
    <w:rsid w:val="00191564"/>
    <w:rsid w:val="00191940"/>
    <w:rsid w:val="00191B7A"/>
    <w:rsid w:val="00192F3E"/>
    <w:rsid w:val="001930F8"/>
    <w:rsid w:val="001931DA"/>
    <w:rsid w:val="00193BFA"/>
    <w:rsid w:val="00193CCD"/>
    <w:rsid w:val="0019423C"/>
    <w:rsid w:val="001949BC"/>
    <w:rsid w:val="00194B5E"/>
    <w:rsid w:val="00194D77"/>
    <w:rsid w:val="00195304"/>
    <w:rsid w:val="0019534E"/>
    <w:rsid w:val="001953BF"/>
    <w:rsid w:val="001955D9"/>
    <w:rsid w:val="001959CC"/>
    <w:rsid w:val="00195DC1"/>
    <w:rsid w:val="00196228"/>
    <w:rsid w:val="00196678"/>
    <w:rsid w:val="0019739F"/>
    <w:rsid w:val="00197E50"/>
    <w:rsid w:val="001A06DC"/>
    <w:rsid w:val="001A08CB"/>
    <w:rsid w:val="001A0F09"/>
    <w:rsid w:val="001A1129"/>
    <w:rsid w:val="001A1278"/>
    <w:rsid w:val="001A1601"/>
    <w:rsid w:val="001A24A1"/>
    <w:rsid w:val="001A24F0"/>
    <w:rsid w:val="001A2ACE"/>
    <w:rsid w:val="001A2C79"/>
    <w:rsid w:val="001A2F6A"/>
    <w:rsid w:val="001A323D"/>
    <w:rsid w:val="001A32A4"/>
    <w:rsid w:val="001A485D"/>
    <w:rsid w:val="001A49BF"/>
    <w:rsid w:val="001A4AB9"/>
    <w:rsid w:val="001A4ECD"/>
    <w:rsid w:val="001A4FDF"/>
    <w:rsid w:val="001A5055"/>
    <w:rsid w:val="001A52FD"/>
    <w:rsid w:val="001A54C3"/>
    <w:rsid w:val="001A568D"/>
    <w:rsid w:val="001A59F0"/>
    <w:rsid w:val="001A5C48"/>
    <w:rsid w:val="001A5CE3"/>
    <w:rsid w:val="001A5E71"/>
    <w:rsid w:val="001A5F1C"/>
    <w:rsid w:val="001A60EF"/>
    <w:rsid w:val="001A6236"/>
    <w:rsid w:val="001A6977"/>
    <w:rsid w:val="001A6BB5"/>
    <w:rsid w:val="001A6CA0"/>
    <w:rsid w:val="001A7A33"/>
    <w:rsid w:val="001A7C3C"/>
    <w:rsid w:val="001A7C47"/>
    <w:rsid w:val="001B001C"/>
    <w:rsid w:val="001B015C"/>
    <w:rsid w:val="001B11F5"/>
    <w:rsid w:val="001B1366"/>
    <w:rsid w:val="001B1372"/>
    <w:rsid w:val="001B1480"/>
    <w:rsid w:val="001B15BE"/>
    <w:rsid w:val="001B1B0E"/>
    <w:rsid w:val="001B1B51"/>
    <w:rsid w:val="001B1DC3"/>
    <w:rsid w:val="001B1EAD"/>
    <w:rsid w:val="001B1EFC"/>
    <w:rsid w:val="001B1FC0"/>
    <w:rsid w:val="001B28A2"/>
    <w:rsid w:val="001B2905"/>
    <w:rsid w:val="001B2937"/>
    <w:rsid w:val="001B32A1"/>
    <w:rsid w:val="001B37DC"/>
    <w:rsid w:val="001B4217"/>
    <w:rsid w:val="001B422F"/>
    <w:rsid w:val="001B4582"/>
    <w:rsid w:val="001B4791"/>
    <w:rsid w:val="001B4BCB"/>
    <w:rsid w:val="001B4F5D"/>
    <w:rsid w:val="001B599C"/>
    <w:rsid w:val="001B5B7F"/>
    <w:rsid w:val="001B62E6"/>
    <w:rsid w:val="001B662B"/>
    <w:rsid w:val="001B7900"/>
    <w:rsid w:val="001C069E"/>
    <w:rsid w:val="001C1069"/>
    <w:rsid w:val="001C13FA"/>
    <w:rsid w:val="001C1415"/>
    <w:rsid w:val="001C15EF"/>
    <w:rsid w:val="001C246C"/>
    <w:rsid w:val="001C2AF8"/>
    <w:rsid w:val="001C32EC"/>
    <w:rsid w:val="001C351A"/>
    <w:rsid w:val="001C3962"/>
    <w:rsid w:val="001C3AE2"/>
    <w:rsid w:val="001C3C65"/>
    <w:rsid w:val="001C41BE"/>
    <w:rsid w:val="001C42E2"/>
    <w:rsid w:val="001C4752"/>
    <w:rsid w:val="001C6A21"/>
    <w:rsid w:val="001C6B2D"/>
    <w:rsid w:val="001C73BD"/>
    <w:rsid w:val="001C74F5"/>
    <w:rsid w:val="001D0313"/>
    <w:rsid w:val="001D04B0"/>
    <w:rsid w:val="001D0A82"/>
    <w:rsid w:val="001D0EFA"/>
    <w:rsid w:val="001D13A9"/>
    <w:rsid w:val="001D14A1"/>
    <w:rsid w:val="001D1889"/>
    <w:rsid w:val="001D1F29"/>
    <w:rsid w:val="001D220A"/>
    <w:rsid w:val="001D2DBA"/>
    <w:rsid w:val="001D2F3D"/>
    <w:rsid w:val="001D3F10"/>
    <w:rsid w:val="001D3FEC"/>
    <w:rsid w:val="001D4331"/>
    <w:rsid w:val="001D455D"/>
    <w:rsid w:val="001D4675"/>
    <w:rsid w:val="001D4BAA"/>
    <w:rsid w:val="001D4BD0"/>
    <w:rsid w:val="001D522E"/>
    <w:rsid w:val="001D5D99"/>
    <w:rsid w:val="001D5EBA"/>
    <w:rsid w:val="001D5F27"/>
    <w:rsid w:val="001D645E"/>
    <w:rsid w:val="001D6467"/>
    <w:rsid w:val="001D6E1D"/>
    <w:rsid w:val="001D78C7"/>
    <w:rsid w:val="001E05A9"/>
    <w:rsid w:val="001E05C4"/>
    <w:rsid w:val="001E06D5"/>
    <w:rsid w:val="001E07A6"/>
    <w:rsid w:val="001E0CE4"/>
    <w:rsid w:val="001E11AA"/>
    <w:rsid w:val="001E12EF"/>
    <w:rsid w:val="001E152F"/>
    <w:rsid w:val="001E190A"/>
    <w:rsid w:val="001E1A36"/>
    <w:rsid w:val="001E1AC6"/>
    <w:rsid w:val="001E1C32"/>
    <w:rsid w:val="001E1C51"/>
    <w:rsid w:val="001E218C"/>
    <w:rsid w:val="001E253B"/>
    <w:rsid w:val="001E2580"/>
    <w:rsid w:val="001E301B"/>
    <w:rsid w:val="001E3181"/>
    <w:rsid w:val="001E3958"/>
    <w:rsid w:val="001E4733"/>
    <w:rsid w:val="001E497C"/>
    <w:rsid w:val="001E4CF3"/>
    <w:rsid w:val="001E4E53"/>
    <w:rsid w:val="001E4FB5"/>
    <w:rsid w:val="001E53B6"/>
    <w:rsid w:val="001E55CD"/>
    <w:rsid w:val="001E56F2"/>
    <w:rsid w:val="001E5999"/>
    <w:rsid w:val="001E5CC8"/>
    <w:rsid w:val="001E6A40"/>
    <w:rsid w:val="001E6C60"/>
    <w:rsid w:val="001E711F"/>
    <w:rsid w:val="001E7747"/>
    <w:rsid w:val="001E7EF8"/>
    <w:rsid w:val="001F057B"/>
    <w:rsid w:val="001F12F4"/>
    <w:rsid w:val="001F134A"/>
    <w:rsid w:val="001F160F"/>
    <w:rsid w:val="001F1678"/>
    <w:rsid w:val="001F18CF"/>
    <w:rsid w:val="001F1C27"/>
    <w:rsid w:val="001F1E21"/>
    <w:rsid w:val="001F1EF5"/>
    <w:rsid w:val="001F1FD3"/>
    <w:rsid w:val="001F21C6"/>
    <w:rsid w:val="001F2343"/>
    <w:rsid w:val="001F248C"/>
    <w:rsid w:val="001F2E68"/>
    <w:rsid w:val="001F3E7A"/>
    <w:rsid w:val="001F3F73"/>
    <w:rsid w:val="001F3FED"/>
    <w:rsid w:val="001F4152"/>
    <w:rsid w:val="001F495F"/>
    <w:rsid w:val="001F49C6"/>
    <w:rsid w:val="001F50B0"/>
    <w:rsid w:val="001F510D"/>
    <w:rsid w:val="001F566C"/>
    <w:rsid w:val="001F568E"/>
    <w:rsid w:val="001F5C19"/>
    <w:rsid w:val="001F5C3D"/>
    <w:rsid w:val="001F60F7"/>
    <w:rsid w:val="001F624B"/>
    <w:rsid w:val="001F6556"/>
    <w:rsid w:val="001F6B90"/>
    <w:rsid w:val="001F6BB7"/>
    <w:rsid w:val="001F6DAD"/>
    <w:rsid w:val="001F6ED8"/>
    <w:rsid w:val="001F7712"/>
    <w:rsid w:val="001F7956"/>
    <w:rsid w:val="001F7CA1"/>
    <w:rsid w:val="001F7FAD"/>
    <w:rsid w:val="00200861"/>
    <w:rsid w:val="002012C4"/>
    <w:rsid w:val="00201484"/>
    <w:rsid w:val="00201A1F"/>
    <w:rsid w:val="00201D08"/>
    <w:rsid w:val="002020DB"/>
    <w:rsid w:val="00202814"/>
    <w:rsid w:val="00202A0F"/>
    <w:rsid w:val="00203105"/>
    <w:rsid w:val="00203A7E"/>
    <w:rsid w:val="00203B9F"/>
    <w:rsid w:val="00203BBD"/>
    <w:rsid w:val="00204B81"/>
    <w:rsid w:val="00204E6B"/>
    <w:rsid w:val="00204E7A"/>
    <w:rsid w:val="00204EA3"/>
    <w:rsid w:val="00205324"/>
    <w:rsid w:val="00205607"/>
    <w:rsid w:val="002057BA"/>
    <w:rsid w:val="00205895"/>
    <w:rsid w:val="00205ECB"/>
    <w:rsid w:val="00206200"/>
    <w:rsid w:val="0020690E"/>
    <w:rsid w:val="00206975"/>
    <w:rsid w:val="00207168"/>
    <w:rsid w:val="00207315"/>
    <w:rsid w:val="00210084"/>
    <w:rsid w:val="002101DC"/>
    <w:rsid w:val="002103AE"/>
    <w:rsid w:val="002105C3"/>
    <w:rsid w:val="002109F5"/>
    <w:rsid w:val="00210D3D"/>
    <w:rsid w:val="00211533"/>
    <w:rsid w:val="002118C4"/>
    <w:rsid w:val="00212111"/>
    <w:rsid w:val="0021261C"/>
    <w:rsid w:val="00212734"/>
    <w:rsid w:val="0021287D"/>
    <w:rsid w:val="0021327E"/>
    <w:rsid w:val="00213318"/>
    <w:rsid w:val="002134EA"/>
    <w:rsid w:val="002137C4"/>
    <w:rsid w:val="00213A37"/>
    <w:rsid w:val="00213B00"/>
    <w:rsid w:val="00214177"/>
    <w:rsid w:val="002141CA"/>
    <w:rsid w:val="002141F0"/>
    <w:rsid w:val="00214C30"/>
    <w:rsid w:val="00215113"/>
    <w:rsid w:val="00216313"/>
    <w:rsid w:val="00216474"/>
    <w:rsid w:val="002166A5"/>
    <w:rsid w:val="002170C8"/>
    <w:rsid w:val="002175E4"/>
    <w:rsid w:val="00217813"/>
    <w:rsid w:val="00217A94"/>
    <w:rsid w:val="00220154"/>
    <w:rsid w:val="00220E8C"/>
    <w:rsid w:val="00220F81"/>
    <w:rsid w:val="002212CA"/>
    <w:rsid w:val="0022159F"/>
    <w:rsid w:val="00221668"/>
    <w:rsid w:val="00221946"/>
    <w:rsid w:val="00221EB8"/>
    <w:rsid w:val="00221F0A"/>
    <w:rsid w:val="00222360"/>
    <w:rsid w:val="00222413"/>
    <w:rsid w:val="00222558"/>
    <w:rsid w:val="00222634"/>
    <w:rsid w:val="00222780"/>
    <w:rsid w:val="00222A1C"/>
    <w:rsid w:val="00222CA8"/>
    <w:rsid w:val="00223065"/>
    <w:rsid w:val="00223114"/>
    <w:rsid w:val="002233A0"/>
    <w:rsid w:val="00223650"/>
    <w:rsid w:val="0022366A"/>
    <w:rsid w:val="00223AEC"/>
    <w:rsid w:val="00223D2D"/>
    <w:rsid w:val="00224044"/>
    <w:rsid w:val="00224870"/>
    <w:rsid w:val="00224BB2"/>
    <w:rsid w:val="00224F04"/>
    <w:rsid w:val="002250DC"/>
    <w:rsid w:val="002254D7"/>
    <w:rsid w:val="002255D9"/>
    <w:rsid w:val="00225D4D"/>
    <w:rsid w:val="0022602C"/>
    <w:rsid w:val="002265D8"/>
    <w:rsid w:val="002271E4"/>
    <w:rsid w:val="0022736F"/>
    <w:rsid w:val="00227432"/>
    <w:rsid w:val="00227844"/>
    <w:rsid w:val="00227969"/>
    <w:rsid w:val="00227A2A"/>
    <w:rsid w:val="00227CC1"/>
    <w:rsid w:val="0023023D"/>
    <w:rsid w:val="00230246"/>
    <w:rsid w:val="002303BB"/>
    <w:rsid w:val="002303FE"/>
    <w:rsid w:val="0023041D"/>
    <w:rsid w:val="0023136A"/>
    <w:rsid w:val="00231493"/>
    <w:rsid w:val="002317DA"/>
    <w:rsid w:val="00231C4B"/>
    <w:rsid w:val="00232216"/>
    <w:rsid w:val="0023253B"/>
    <w:rsid w:val="002329AB"/>
    <w:rsid w:val="002329C5"/>
    <w:rsid w:val="00232A5F"/>
    <w:rsid w:val="00232C6C"/>
    <w:rsid w:val="00232CD0"/>
    <w:rsid w:val="00233312"/>
    <w:rsid w:val="002338AE"/>
    <w:rsid w:val="002340B2"/>
    <w:rsid w:val="0023412E"/>
    <w:rsid w:val="00234EAE"/>
    <w:rsid w:val="00234FC5"/>
    <w:rsid w:val="002350E6"/>
    <w:rsid w:val="0023559A"/>
    <w:rsid w:val="0023620E"/>
    <w:rsid w:val="0023696E"/>
    <w:rsid w:val="00236EFF"/>
    <w:rsid w:val="00237423"/>
    <w:rsid w:val="00237AE9"/>
    <w:rsid w:val="00237EF0"/>
    <w:rsid w:val="002403EE"/>
    <w:rsid w:val="0024073D"/>
    <w:rsid w:val="00240848"/>
    <w:rsid w:val="002408A5"/>
    <w:rsid w:val="002408E4"/>
    <w:rsid w:val="00240B99"/>
    <w:rsid w:val="0024103D"/>
    <w:rsid w:val="00241409"/>
    <w:rsid w:val="0024175D"/>
    <w:rsid w:val="00241772"/>
    <w:rsid w:val="00241AAC"/>
    <w:rsid w:val="00241C21"/>
    <w:rsid w:val="00241F5A"/>
    <w:rsid w:val="002420A1"/>
    <w:rsid w:val="00242438"/>
    <w:rsid w:val="00242AF0"/>
    <w:rsid w:val="00243648"/>
    <w:rsid w:val="002437A4"/>
    <w:rsid w:val="002438B6"/>
    <w:rsid w:val="0024399A"/>
    <w:rsid w:val="00243E94"/>
    <w:rsid w:val="00244481"/>
    <w:rsid w:val="00244B2F"/>
    <w:rsid w:val="00244CF9"/>
    <w:rsid w:val="002450E1"/>
    <w:rsid w:val="0024548F"/>
    <w:rsid w:val="0024582A"/>
    <w:rsid w:val="00245B42"/>
    <w:rsid w:val="0024640D"/>
    <w:rsid w:val="00246411"/>
    <w:rsid w:val="002465C9"/>
    <w:rsid w:val="00246695"/>
    <w:rsid w:val="00246D71"/>
    <w:rsid w:val="00246F73"/>
    <w:rsid w:val="002479B8"/>
    <w:rsid w:val="00250423"/>
    <w:rsid w:val="002504D4"/>
    <w:rsid w:val="00250A2A"/>
    <w:rsid w:val="00250BDA"/>
    <w:rsid w:val="00250D87"/>
    <w:rsid w:val="0025105F"/>
    <w:rsid w:val="0025138F"/>
    <w:rsid w:val="0025164D"/>
    <w:rsid w:val="00251BB8"/>
    <w:rsid w:val="00251BEC"/>
    <w:rsid w:val="00251EA8"/>
    <w:rsid w:val="002524CA"/>
    <w:rsid w:val="00252647"/>
    <w:rsid w:val="00252A5D"/>
    <w:rsid w:val="002539C6"/>
    <w:rsid w:val="00253ABB"/>
    <w:rsid w:val="00253ECD"/>
    <w:rsid w:val="0025454E"/>
    <w:rsid w:val="0025478C"/>
    <w:rsid w:val="002549D0"/>
    <w:rsid w:val="00254D34"/>
    <w:rsid w:val="00254FD9"/>
    <w:rsid w:val="00255007"/>
    <w:rsid w:val="002552E1"/>
    <w:rsid w:val="00255332"/>
    <w:rsid w:val="0025567A"/>
    <w:rsid w:val="002556F7"/>
    <w:rsid w:val="002557B3"/>
    <w:rsid w:val="00255C1A"/>
    <w:rsid w:val="00255C3F"/>
    <w:rsid w:val="00255CF2"/>
    <w:rsid w:val="00256352"/>
    <w:rsid w:val="002571B5"/>
    <w:rsid w:val="002573B5"/>
    <w:rsid w:val="00257590"/>
    <w:rsid w:val="00257ABC"/>
    <w:rsid w:val="00257E18"/>
    <w:rsid w:val="002601E3"/>
    <w:rsid w:val="002603B1"/>
    <w:rsid w:val="0026067B"/>
    <w:rsid w:val="0026092F"/>
    <w:rsid w:val="00260F18"/>
    <w:rsid w:val="002614E7"/>
    <w:rsid w:val="00263417"/>
    <w:rsid w:val="0026355D"/>
    <w:rsid w:val="00263602"/>
    <w:rsid w:val="0026376C"/>
    <w:rsid w:val="00263D51"/>
    <w:rsid w:val="0026421D"/>
    <w:rsid w:val="00264686"/>
    <w:rsid w:val="002646E0"/>
    <w:rsid w:val="0026481F"/>
    <w:rsid w:val="00264CE4"/>
    <w:rsid w:val="00265D20"/>
    <w:rsid w:val="00265F65"/>
    <w:rsid w:val="002662D6"/>
    <w:rsid w:val="002663A4"/>
    <w:rsid w:val="002664A7"/>
    <w:rsid w:val="0026684C"/>
    <w:rsid w:val="00266A1B"/>
    <w:rsid w:val="002672ED"/>
    <w:rsid w:val="0027050E"/>
    <w:rsid w:val="0027077F"/>
    <w:rsid w:val="00271216"/>
    <w:rsid w:val="002716B0"/>
    <w:rsid w:val="00272045"/>
    <w:rsid w:val="00272526"/>
    <w:rsid w:val="0027295F"/>
    <w:rsid w:val="00272AFB"/>
    <w:rsid w:val="00272D23"/>
    <w:rsid w:val="002734AC"/>
    <w:rsid w:val="0027358C"/>
    <w:rsid w:val="0027371F"/>
    <w:rsid w:val="002739F1"/>
    <w:rsid w:val="00273E35"/>
    <w:rsid w:val="00274B49"/>
    <w:rsid w:val="00274BED"/>
    <w:rsid w:val="002752B3"/>
    <w:rsid w:val="00275C31"/>
    <w:rsid w:val="00276171"/>
    <w:rsid w:val="00276378"/>
    <w:rsid w:val="00276670"/>
    <w:rsid w:val="00276E9C"/>
    <w:rsid w:val="00276F0F"/>
    <w:rsid w:val="0027745D"/>
    <w:rsid w:val="002775DC"/>
    <w:rsid w:val="0028009A"/>
    <w:rsid w:val="002802E9"/>
    <w:rsid w:val="0028066B"/>
    <w:rsid w:val="002807C3"/>
    <w:rsid w:val="00280B2C"/>
    <w:rsid w:val="0028126F"/>
    <w:rsid w:val="00281413"/>
    <w:rsid w:val="002814FE"/>
    <w:rsid w:val="0028162F"/>
    <w:rsid w:val="002819B6"/>
    <w:rsid w:val="00281C5E"/>
    <w:rsid w:val="00281EEB"/>
    <w:rsid w:val="00282263"/>
    <w:rsid w:val="00282600"/>
    <w:rsid w:val="00282A26"/>
    <w:rsid w:val="002832CA"/>
    <w:rsid w:val="0028384D"/>
    <w:rsid w:val="0028398C"/>
    <w:rsid w:val="00283B68"/>
    <w:rsid w:val="002845B7"/>
    <w:rsid w:val="00284992"/>
    <w:rsid w:val="00284FE0"/>
    <w:rsid w:val="002850DF"/>
    <w:rsid w:val="00285F0F"/>
    <w:rsid w:val="0028637E"/>
    <w:rsid w:val="00286617"/>
    <w:rsid w:val="00286671"/>
    <w:rsid w:val="00286EB5"/>
    <w:rsid w:val="0028705E"/>
    <w:rsid w:val="002877AA"/>
    <w:rsid w:val="00287B23"/>
    <w:rsid w:val="00287BD2"/>
    <w:rsid w:val="00287C3E"/>
    <w:rsid w:val="00287E81"/>
    <w:rsid w:val="002900A6"/>
    <w:rsid w:val="002904B9"/>
    <w:rsid w:val="00290566"/>
    <w:rsid w:val="0029062F"/>
    <w:rsid w:val="002917DD"/>
    <w:rsid w:val="00291C40"/>
    <w:rsid w:val="00291FC2"/>
    <w:rsid w:val="002923BE"/>
    <w:rsid w:val="002928A9"/>
    <w:rsid w:val="00293041"/>
    <w:rsid w:val="00293470"/>
    <w:rsid w:val="00293ADB"/>
    <w:rsid w:val="00294605"/>
    <w:rsid w:val="0029489D"/>
    <w:rsid w:val="00294959"/>
    <w:rsid w:val="00294B8F"/>
    <w:rsid w:val="00294C8E"/>
    <w:rsid w:val="002953A7"/>
    <w:rsid w:val="002954DF"/>
    <w:rsid w:val="00295864"/>
    <w:rsid w:val="00295937"/>
    <w:rsid w:val="00295B9D"/>
    <w:rsid w:val="00295F0A"/>
    <w:rsid w:val="0029605B"/>
    <w:rsid w:val="0029672F"/>
    <w:rsid w:val="002975B1"/>
    <w:rsid w:val="002A03F0"/>
    <w:rsid w:val="002A09C2"/>
    <w:rsid w:val="002A0B5D"/>
    <w:rsid w:val="002A0E12"/>
    <w:rsid w:val="002A11D5"/>
    <w:rsid w:val="002A12EE"/>
    <w:rsid w:val="002A15C3"/>
    <w:rsid w:val="002A1C76"/>
    <w:rsid w:val="002A2517"/>
    <w:rsid w:val="002A2D02"/>
    <w:rsid w:val="002A2D24"/>
    <w:rsid w:val="002A343D"/>
    <w:rsid w:val="002A37F2"/>
    <w:rsid w:val="002A3AF9"/>
    <w:rsid w:val="002A447F"/>
    <w:rsid w:val="002A46CB"/>
    <w:rsid w:val="002A471B"/>
    <w:rsid w:val="002A495F"/>
    <w:rsid w:val="002A4C02"/>
    <w:rsid w:val="002A4D97"/>
    <w:rsid w:val="002A5631"/>
    <w:rsid w:val="002A6930"/>
    <w:rsid w:val="002A7079"/>
    <w:rsid w:val="002A7268"/>
    <w:rsid w:val="002A73F9"/>
    <w:rsid w:val="002A7BA5"/>
    <w:rsid w:val="002A7D0F"/>
    <w:rsid w:val="002A7F64"/>
    <w:rsid w:val="002B0166"/>
    <w:rsid w:val="002B022F"/>
    <w:rsid w:val="002B03D7"/>
    <w:rsid w:val="002B0426"/>
    <w:rsid w:val="002B0429"/>
    <w:rsid w:val="002B05C2"/>
    <w:rsid w:val="002B14B2"/>
    <w:rsid w:val="002B1DEF"/>
    <w:rsid w:val="002B1F42"/>
    <w:rsid w:val="002B2596"/>
    <w:rsid w:val="002B2BBF"/>
    <w:rsid w:val="002B2C7C"/>
    <w:rsid w:val="002B2E1B"/>
    <w:rsid w:val="002B3033"/>
    <w:rsid w:val="002B3323"/>
    <w:rsid w:val="002B339D"/>
    <w:rsid w:val="002B340C"/>
    <w:rsid w:val="002B35E0"/>
    <w:rsid w:val="002B35EC"/>
    <w:rsid w:val="002B3AC1"/>
    <w:rsid w:val="002B3F5F"/>
    <w:rsid w:val="002B41AE"/>
    <w:rsid w:val="002B44CF"/>
    <w:rsid w:val="002B4AAA"/>
    <w:rsid w:val="002B4EFC"/>
    <w:rsid w:val="002B4F44"/>
    <w:rsid w:val="002B513D"/>
    <w:rsid w:val="002B515D"/>
    <w:rsid w:val="002B54F9"/>
    <w:rsid w:val="002B58B2"/>
    <w:rsid w:val="002B5CBC"/>
    <w:rsid w:val="002B6750"/>
    <w:rsid w:val="002B680E"/>
    <w:rsid w:val="002B71B7"/>
    <w:rsid w:val="002B75DA"/>
    <w:rsid w:val="002C03D9"/>
    <w:rsid w:val="002C1016"/>
    <w:rsid w:val="002C10D4"/>
    <w:rsid w:val="002C16E7"/>
    <w:rsid w:val="002C26CC"/>
    <w:rsid w:val="002C28E5"/>
    <w:rsid w:val="002C2E60"/>
    <w:rsid w:val="002C3106"/>
    <w:rsid w:val="002C3584"/>
    <w:rsid w:val="002C3EB7"/>
    <w:rsid w:val="002C5143"/>
    <w:rsid w:val="002C51E5"/>
    <w:rsid w:val="002C5818"/>
    <w:rsid w:val="002C5CEF"/>
    <w:rsid w:val="002C5FCE"/>
    <w:rsid w:val="002C63B8"/>
    <w:rsid w:val="002C6860"/>
    <w:rsid w:val="002C68F1"/>
    <w:rsid w:val="002C6E64"/>
    <w:rsid w:val="002C6FCD"/>
    <w:rsid w:val="002C714F"/>
    <w:rsid w:val="002C7491"/>
    <w:rsid w:val="002C79A4"/>
    <w:rsid w:val="002C7AFF"/>
    <w:rsid w:val="002D0338"/>
    <w:rsid w:val="002D06B6"/>
    <w:rsid w:val="002D07E9"/>
    <w:rsid w:val="002D105B"/>
    <w:rsid w:val="002D2431"/>
    <w:rsid w:val="002D28BF"/>
    <w:rsid w:val="002D2A52"/>
    <w:rsid w:val="002D315C"/>
    <w:rsid w:val="002D3165"/>
    <w:rsid w:val="002D369B"/>
    <w:rsid w:val="002D3F44"/>
    <w:rsid w:val="002D3F80"/>
    <w:rsid w:val="002D45A1"/>
    <w:rsid w:val="002D4AE4"/>
    <w:rsid w:val="002D53F6"/>
    <w:rsid w:val="002D55F9"/>
    <w:rsid w:val="002D5733"/>
    <w:rsid w:val="002D60AB"/>
    <w:rsid w:val="002D60E2"/>
    <w:rsid w:val="002D6621"/>
    <w:rsid w:val="002D68ED"/>
    <w:rsid w:val="002D6B31"/>
    <w:rsid w:val="002D6BEB"/>
    <w:rsid w:val="002D6D42"/>
    <w:rsid w:val="002D7384"/>
    <w:rsid w:val="002D7FA1"/>
    <w:rsid w:val="002E00A6"/>
    <w:rsid w:val="002E05B8"/>
    <w:rsid w:val="002E07B3"/>
    <w:rsid w:val="002E09DD"/>
    <w:rsid w:val="002E0A0D"/>
    <w:rsid w:val="002E15BB"/>
    <w:rsid w:val="002E1714"/>
    <w:rsid w:val="002E1D89"/>
    <w:rsid w:val="002E1D93"/>
    <w:rsid w:val="002E21F8"/>
    <w:rsid w:val="002E241D"/>
    <w:rsid w:val="002E2783"/>
    <w:rsid w:val="002E286A"/>
    <w:rsid w:val="002E28E8"/>
    <w:rsid w:val="002E2AD3"/>
    <w:rsid w:val="002E31B2"/>
    <w:rsid w:val="002E3D5C"/>
    <w:rsid w:val="002E3FC1"/>
    <w:rsid w:val="002E49F2"/>
    <w:rsid w:val="002E4C88"/>
    <w:rsid w:val="002E4E4C"/>
    <w:rsid w:val="002E4F72"/>
    <w:rsid w:val="002E50A6"/>
    <w:rsid w:val="002E54D6"/>
    <w:rsid w:val="002E57B2"/>
    <w:rsid w:val="002E597E"/>
    <w:rsid w:val="002E6263"/>
    <w:rsid w:val="002E6379"/>
    <w:rsid w:val="002E654A"/>
    <w:rsid w:val="002E6591"/>
    <w:rsid w:val="002E6678"/>
    <w:rsid w:val="002E67FA"/>
    <w:rsid w:val="002E6A8E"/>
    <w:rsid w:val="002E6C6E"/>
    <w:rsid w:val="002E6C7E"/>
    <w:rsid w:val="002E6C97"/>
    <w:rsid w:val="002E7105"/>
    <w:rsid w:val="002E7A91"/>
    <w:rsid w:val="002F030E"/>
    <w:rsid w:val="002F0F2C"/>
    <w:rsid w:val="002F0F74"/>
    <w:rsid w:val="002F16A5"/>
    <w:rsid w:val="002F182A"/>
    <w:rsid w:val="002F1A01"/>
    <w:rsid w:val="002F1A0B"/>
    <w:rsid w:val="002F1A50"/>
    <w:rsid w:val="002F1CCE"/>
    <w:rsid w:val="002F23ED"/>
    <w:rsid w:val="002F297F"/>
    <w:rsid w:val="002F2F28"/>
    <w:rsid w:val="002F3297"/>
    <w:rsid w:val="002F32CC"/>
    <w:rsid w:val="002F3EFC"/>
    <w:rsid w:val="002F441C"/>
    <w:rsid w:val="002F452F"/>
    <w:rsid w:val="002F4A1E"/>
    <w:rsid w:val="002F5017"/>
    <w:rsid w:val="002F5534"/>
    <w:rsid w:val="002F561C"/>
    <w:rsid w:val="002F568F"/>
    <w:rsid w:val="002F5D69"/>
    <w:rsid w:val="002F5D6D"/>
    <w:rsid w:val="002F612D"/>
    <w:rsid w:val="002F6148"/>
    <w:rsid w:val="002F642A"/>
    <w:rsid w:val="002F6696"/>
    <w:rsid w:val="002F670A"/>
    <w:rsid w:val="002F675E"/>
    <w:rsid w:val="002F687B"/>
    <w:rsid w:val="002F6A6F"/>
    <w:rsid w:val="002F6CEC"/>
    <w:rsid w:val="002F6DBB"/>
    <w:rsid w:val="002F6F96"/>
    <w:rsid w:val="002F74AF"/>
    <w:rsid w:val="002F76C0"/>
    <w:rsid w:val="002F7E65"/>
    <w:rsid w:val="0030005E"/>
    <w:rsid w:val="00300829"/>
    <w:rsid w:val="00300C6D"/>
    <w:rsid w:val="00301547"/>
    <w:rsid w:val="00301B18"/>
    <w:rsid w:val="00301C87"/>
    <w:rsid w:val="00301FCC"/>
    <w:rsid w:val="003021AC"/>
    <w:rsid w:val="0030258F"/>
    <w:rsid w:val="00303EBE"/>
    <w:rsid w:val="003048C4"/>
    <w:rsid w:val="0030490B"/>
    <w:rsid w:val="00304988"/>
    <w:rsid w:val="00304D2A"/>
    <w:rsid w:val="003052A0"/>
    <w:rsid w:val="0030532B"/>
    <w:rsid w:val="00305B63"/>
    <w:rsid w:val="00306A42"/>
    <w:rsid w:val="00307724"/>
    <w:rsid w:val="0030774F"/>
    <w:rsid w:val="00307929"/>
    <w:rsid w:val="00307A5E"/>
    <w:rsid w:val="003101E2"/>
    <w:rsid w:val="003104C1"/>
    <w:rsid w:val="003107AE"/>
    <w:rsid w:val="00310BAA"/>
    <w:rsid w:val="00310E58"/>
    <w:rsid w:val="00310F39"/>
    <w:rsid w:val="00312284"/>
    <w:rsid w:val="00312D54"/>
    <w:rsid w:val="00313335"/>
    <w:rsid w:val="0031340C"/>
    <w:rsid w:val="00313761"/>
    <w:rsid w:val="00313789"/>
    <w:rsid w:val="0031383D"/>
    <w:rsid w:val="0031399E"/>
    <w:rsid w:val="00313C76"/>
    <w:rsid w:val="00314088"/>
    <w:rsid w:val="00314C2D"/>
    <w:rsid w:val="003150B7"/>
    <w:rsid w:val="00315343"/>
    <w:rsid w:val="00315367"/>
    <w:rsid w:val="00315A7C"/>
    <w:rsid w:val="00315F4B"/>
    <w:rsid w:val="00316B2A"/>
    <w:rsid w:val="00316B50"/>
    <w:rsid w:val="00316CC1"/>
    <w:rsid w:val="00316F3C"/>
    <w:rsid w:val="003177CF"/>
    <w:rsid w:val="00317F28"/>
    <w:rsid w:val="0032044C"/>
    <w:rsid w:val="00320CCA"/>
    <w:rsid w:val="0032147D"/>
    <w:rsid w:val="0032172C"/>
    <w:rsid w:val="0032184A"/>
    <w:rsid w:val="00321924"/>
    <w:rsid w:val="00321CD1"/>
    <w:rsid w:val="003222A8"/>
    <w:rsid w:val="00322C72"/>
    <w:rsid w:val="00323579"/>
    <w:rsid w:val="00324055"/>
    <w:rsid w:val="003240A2"/>
    <w:rsid w:val="00324658"/>
    <w:rsid w:val="00324D63"/>
    <w:rsid w:val="003250D7"/>
    <w:rsid w:val="0032529C"/>
    <w:rsid w:val="0032569B"/>
    <w:rsid w:val="00325A49"/>
    <w:rsid w:val="00325A62"/>
    <w:rsid w:val="00325BE1"/>
    <w:rsid w:val="00325C89"/>
    <w:rsid w:val="00325FA9"/>
    <w:rsid w:val="00326461"/>
    <w:rsid w:val="0032671F"/>
    <w:rsid w:val="003271CD"/>
    <w:rsid w:val="00327557"/>
    <w:rsid w:val="0032761C"/>
    <w:rsid w:val="00330247"/>
    <w:rsid w:val="003308B9"/>
    <w:rsid w:val="00331012"/>
    <w:rsid w:val="00331205"/>
    <w:rsid w:val="00331298"/>
    <w:rsid w:val="0033174C"/>
    <w:rsid w:val="00331786"/>
    <w:rsid w:val="00331868"/>
    <w:rsid w:val="00331AC0"/>
    <w:rsid w:val="0033237B"/>
    <w:rsid w:val="003327B4"/>
    <w:rsid w:val="00332ADE"/>
    <w:rsid w:val="00332FEA"/>
    <w:rsid w:val="00333037"/>
    <w:rsid w:val="00333470"/>
    <w:rsid w:val="003335E3"/>
    <w:rsid w:val="00333CEF"/>
    <w:rsid w:val="00333EE0"/>
    <w:rsid w:val="00334B30"/>
    <w:rsid w:val="003362BE"/>
    <w:rsid w:val="00336933"/>
    <w:rsid w:val="00336CAB"/>
    <w:rsid w:val="00336EB4"/>
    <w:rsid w:val="003377D5"/>
    <w:rsid w:val="0033781D"/>
    <w:rsid w:val="00337BC6"/>
    <w:rsid w:val="00337EEB"/>
    <w:rsid w:val="00340488"/>
    <w:rsid w:val="003404E4"/>
    <w:rsid w:val="0034070B"/>
    <w:rsid w:val="00340794"/>
    <w:rsid w:val="00341724"/>
    <w:rsid w:val="00341EB7"/>
    <w:rsid w:val="00342330"/>
    <w:rsid w:val="00342375"/>
    <w:rsid w:val="003426BC"/>
    <w:rsid w:val="00343251"/>
    <w:rsid w:val="00343A16"/>
    <w:rsid w:val="003441AC"/>
    <w:rsid w:val="003444EA"/>
    <w:rsid w:val="0034493A"/>
    <w:rsid w:val="00344CF0"/>
    <w:rsid w:val="00344DBC"/>
    <w:rsid w:val="00344DDC"/>
    <w:rsid w:val="00344EDD"/>
    <w:rsid w:val="00345221"/>
    <w:rsid w:val="0034576D"/>
    <w:rsid w:val="00345B35"/>
    <w:rsid w:val="00345FDC"/>
    <w:rsid w:val="0034608F"/>
    <w:rsid w:val="0034614B"/>
    <w:rsid w:val="003463C0"/>
    <w:rsid w:val="00346593"/>
    <w:rsid w:val="00346755"/>
    <w:rsid w:val="003470F8"/>
    <w:rsid w:val="0034745F"/>
    <w:rsid w:val="003475AD"/>
    <w:rsid w:val="00347D77"/>
    <w:rsid w:val="003501A3"/>
    <w:rsid w:val="003502AC"/>
    <w:rsid w:val="00350705"/>
    <w:rsid w:val="00350981"/>
    <w:rsid w:val="003509A8"/>
    <w:rsid w:val="00350C17"/>
    <w:rsid w:val="00351614"/>
    <w:rsid w:val="0035173D"/>
    <w:rsid w:val="00351862"/>
    <w:rsid w:val="003535F8"/>
    <w:rsid w:val="00353894"/>
    <w:rsid w:val="00353E89"/>
    <w:rsid w:val="00354094"/>
    <w:rsid w:val="00354933"/>
    <w:rsid w:val="003549F5"/>
    <w:rsid w:val="00354D98"/>
    <w:rsid w:val="00355086"/>
    <w:rsid w:val="00355176"/>
    <w:rsid w:val="0035585D"/>
    <w:rsid w:val="00355984"/>
    <w:rsid w:val="00356565"/>
    <w:rsid w:val="00356650"/>
    <w:rsid w:val="00356A42"/>
    <w:rsid w:val="00356BD9"/>
    <w:rsid w:val="003573F8"/>
    <w:rsid w:val="0035766E"/>
    <w:rsid w:val="00357F46"/>
    <w:rsid w:val="003603AA"/>
    <w:rsid w:val="003604BA"/>
    <w:rsid w:val="00360520"/>
    <w:rsid w:val="003607E2"/>
    <w:rsid w:val="003612FC"/>
    <w:rsid w:val="00361582"/>
    <w:rsid w:val="00361643"/>
    <w:rsid w:val="0036197C"/>
    <w:rsid w:val="00361AC7"/>
    <w:rsid w:val="00361B11"/>
    <w:rsid w:val="00362443"/>
    <w:rsid w:val="00362A1B"/>
    <w:rsid w:val="00362DD2"/>
    <w:rsid w:val="003635C0"/>
    <w:rsid w:val="00363BD7"/>
    <w:rsid w:val="00363C35"/>
    <w:rsid w:val="00363E54"/>
    <w:rsid w:val="003642E0"/>
    <w:rsid w:val="003643DB"/>
    <w:rsid w:val="0036446D"/>
    <w:rsid w:val="003649FE"/>
    <w:rsid w:val="0036507E"/>
    <w:rsid w:val="00365305"/>
    <w:rsid w:val="00365B7C"/>
    <w:rsid w:val="00365C86"/>
    <w:rsid w:val="00365F41"/>
    <w:rsid w:val="00366510"/>
    <w:rsid w:val="00366580"/>
    <w:rsid w:val="00366860"/>
    <w:rsid w:val="00366AB1"/>
    <w:rsid w:val="00366B19"/>
    <w:rsid w:val="00367133"/>
    <w:rsid w:val="00367534"/>
    <w:rsid w:val="003679C8"/>
    <w:rsid w:val="00367E33"/>
    <w:rsid w:val="00367E9C"/>
    <w:rsid w:val="00370245"/>
    <w:rsid w:val="003702BE"/>
    <w:rsid w:val="00370880"/>
    <w:rsid w:val="00370CC3"/>
    <w:rsid w:val="00370E4C"/>
    <w:rsid w:val="00370F89"/>
    <w:rsid w:val="003717DA"/>
    <w:rsid w:val="003719E1"/>
    <w:rsid w:val="00371BBF"/>
    <w:rsid w:val="003721E6"/>
    <w:rsid w:val="00372421"/>
    <w:rsid w:val="0037248A"/>
    <w:rsid w:val="003727F4"/>
    <w:rsid w:val="00372A4F"/>
    <w:rsid w:val="00372AAC"/>
    <w:rsid w:val="00372BC7"/>
    <w:rsid w:val="00372EF4"/>
    <w:rsid w:val="003731C5"/>
    <w:rsid w:val="00373378"/>
    <w:rsid w:val="0037352F"/>
    <w:rsid w:val="00373BD6"/>
    <w:rsid w:val="00373F50"/>
    <w:rsid w:val="003743F7"/>
    <w:rsid w:val="00374894"/>
    <w:rsid w:val="003748C8"/>
    <w:rsid w:val="00374ABE"/>
    <w:rsid w:val="00374C9E"/>
    <w:rsid w:val="00374E96"/>
    <w:rsid w:val="0037559B"/>
    <w:rsid w:val="00376013"/>
    <w:rsid w:val="003760C2"/>
    <w:rsid w:val="003765AD"/>
    <w:rsid w:val="003765F3"/>
    <w:rsid w:val="0037664B"/>
    <w:rsid w:val="00376738"/>
    <w:rsid w:val="00376A3A"/>
    <w:rsid w:val="00376A7C"/>
    <w:rsid w:val="0037784A"/>
    <w:rsid w:val="00377CE9"/>
    <w:rsid w:val="00377F56"/>
    <w:rsid w:val="0038033A"/>
    <w:rsid w:val="00380477"/>
    <w:rsid w:val="0038051B"/>
    <w:rsid w:val="003808F6"/>
    <w:rsid w:val="00380EB1"/>
    <w:rsid w:val="00380EFD"/>
    <w:rsid w:val="003812A7"/>
    <w:rsid w:val="00381513"/>
    <w:rsid w:val="00381549"/>
    <w:rsid w:val="0038199B"/>
    <w:rsid w:val="00381F51"/>
    <w:rsid w:val="00382906"/>
    <w:rsid w:val="00382FDC"/>
    <w:rsid w:val="003830F0"/>
    <w:rsid w:val="00383858"/>
    <w:rsid w:val="00384303"/>
    <w:rsid w:val="00384667"/>
    <w:rsid w:val="003848F7"/>
    <w:rsid w:val="00384B88"/>
    <w:rsid w:val="0038528D"/>
    <w:rsid w:val="00385846"/>
    <w:rsid w:val="00385CFC"/>
    <w:rsid w:val="00385F4A"/>
    <w:rsid w:val="0038605A"/>
    <w:rsid w:val="0038671B"/>
    <w:rsid w:val="00386A55"/>
    <w:rsid w:val="00386AE6"/>
    <w:rsid w:val="00386C94"/>
    <w:rsid w:val="00386CA3"/>
    <w:rsid w:val="00386EC3"/>
    <w:rsid w:val="00387177"/>
    <w:rsid w:val="00387817"/>
    <w:rsid w:val="00387F0F"/>
    <w:rsid w:val="00390F68"/>
    <w:rsid w:val="003912DE"/>
    <w:rsid w:val="00391333"/>
    <w:rsid w:val="0039150E"/>
    <w:rsid w:val="00391515"/>
    <w:rsid w:val="003918D1"/>
    <w:rsid w:val="00391BC6"/>
    <w:rsid w:val="00391C8F"/>
    <w:rsid w:val="003936CB"/>
    <w:rsid w:val="00393CF9"/>
    <w:rsid w:val="00393CFC"/>
    <w:rsid w:val="00393D03"/>
    <w:rsid w:val="00393D1C"/>
    <w:rsid w:val="0039446B"/>
    <w:rsid w:val="003946CA"/>
    <w:rsid w:val="0039495C"/>
    <w:rsid w:val="00394A38"/>
    <w:rsid w:val="003955B1"/>
    <w:rsid w:val="00395D09"/>
    <w:rsid w:val="0039643D"/>
    <w:rsid w:val="00396718"/>
    <w:rsid w:val="00396930"/>
    <w:rsid w:val="00396DDB"/>
    <w:rsid w:val="0039757E"/>
    <w:rsid w:val="00397678"/>
    <w:rsid w:val="003976E0"/>
    <w:rsid w:val="00397864"/>
    <w:rsid w:val="00397A5B"/>
    <w:rsid w:val="00397F5F"/>
    <w:rsid w:val="003A0012"/>
    <w:rsid w:val="003A0244"/>
    <w:rsid w:val="003A04CB"/>
    <w:rsid w:val="003A060C"/>
    <w:rsid w:val="003A0AD3"/>
    <w:rsid w:val="003A0C58"/>
    <w:rsid w:val="003A0CA7"/>
    <w:rsid w:val="003A0E2D"/>
    <w:rsid w:val="003A0EF4"/>
    <w:rsid w:val="003A1095"/>
    <w:rsid w:val="003A10A2"/>
    <w:rsid w:val="003A12CB"/>
    <w:rsid w:val="003A2035"/>
    <w:rsid w:val="003A20B0"/>
    <w:rsid w:val="003A23E7"/>
    <w:rsid w:val="003A2409"/>
    <w:rsid w:val="003A24E7"/>
    <w:rsid w:val="003A2785"/>
    <w:rsid w:val="003A29DF"/>
    <w:rsid w:val="003A3354"/>
    <w:rsid w:val="003A3575"/>
    <w:rsid w:val="003A3722"/>
    <w:rsid w:val="003A3B2C"/>
    <w:rsid w:val="003A3BCC"/>
    <w:rsid w:val="003A412D"/>
    <w:rsid w:val="003A4876"/>
    <w:rsid w:val="003A52E8"/>
    <w:rsid w:val="003A5B4E"/>
    <w:rsid w:val="003A60FD"/>
    <w:rsid w:val="003A699A"/>
    <w:rsid w:val="003A6D77"/>
    <w:rsid w:val="003A6EB7"/>
    <w:rsid w:val="003A6F0C"/>
    <w:rsid w:val="003A6FB1"/>
    <w:rsid w:val="003A7199"/>
    <w:rsid w:val="003A7484"/>
    <w:rsid w:val="003A78F1"/>
    <w:rsid w:val="003A79F9"/>
    <w:rsid w:val="003A7B67"/>
    <w:rsid w:val="003A7EA7"/>
    <w:rsid w:val="003B023E"/>
    <w:rsid w:val="003B054B"/>
    <w:rsid w:val="003B0A7A"/>
    <w:rsid w:val="003B0BE2"/>
    <w:rsid w:val="003B0CA7"/>
    <w:rsid w:val="003B0EB2"/>
    <w:rsid w:val="003B0F5F"/>
    <w:rsid w:val="003B11D3"/>
    <w:rsid w:val="003B186B"/>
    <w:rsid w:val="003B2189"/>
    <w:rsid w:val="003B3387"/>
    <w:rsid w:val="003B3845"/>
    <w:rsid w:val="003B392D"/>
    <w:rsid w:val="003B3B0B"/>
    <w:rsid w:val="003B3ED1"/>
    <w:rsid w:val="003B43B8"/>
    <w:rsid w:val="003B457A"/>
    <w:rsid w:val="003B50D2"/>
    <w:rsid w:val="003B5771"/>
    <w:rsid w:val="003B58C8"/>
    <w:rsid w:val="003B5E6C"/>
    <w:rsid w:val="003B6473"/>
    <w:rsid w:val="003B68CF"/>
    <w:rsid w:val="003B6A03"/>
    <w:rsid w:val="003B704A"/>
    <w:rsid w:val="003B78FE"/>
    <w:rsid w:val="003B7A75"/>
    <w:rsid w:val="003C00B3"/>
    <w:rsid w:val="003C040B"/>
    <w:rsid w:val="003C0581"/>
    <w:rsid w:val="003C07E2"/>
    <w:rsid w:val="003C0E5C"/>
    <w:rsid w:val="003C10CA"/>
    <w:rsid w:val="003C1791"/>
    <w:rsid w:val="003C2209"/>
    <w:rsid w:val="003C253B"/>
    <w:rsid w:val="003C2D28"/>
    <w:rsid w:val="003C2F84"/>
    <w:rsid w:val="003C2FEC"/>
    <w:rsid w:val="003C30A1"/>
    <w:rsid w:val="003C30A8"/>
    <w:rsid w:val="003C30D4"/>
    <w:rsid w:val="003C30D9"/>
    <w:rsid w:val="003C30FC"/>
    <w:rsid w:val="003C3173"/>
    <w:rsid w:val="003C3236"/>
    <w:rsid w:val="003C366C"/>
    <w:rsid w:val="003C3F7F"/>
    <w:rsid w:val="003C433F"/>
    <w:rsid w:val="003C4DCC"/>
    <w:rsid w:val="003C548F"/>
    <w:rsid w:val="003C591B"/>
    <w:rsid w:val="003C5F19"/>
    <w:rsid w:val="003C6108"/>
    <w:rsid w:val="003C696D"/>
    <w:rsid w:val="003C6C59"/>
    <w:rsid w:val="003C71E0"/>
    <w:rsid w:val="003C720A"/>
    <w:rsid w:val="003C7537"/>
    <w:rsid w:val="003C75C3"/>
    <w:rsid w:val="003C763B"/>
    <w:rsid w:val="003C78F0"/>
    <w:rsid w:val="003C7A0E"/>
    <w:rsid w:val="003C7BAE"/>
    <w:rsid w:val="003C7E9D"/>
    <w:rsid w:val="003C7FBB"/>
    <w:rsid w:val="003D010B"/>
    <w:rsid w:val="003D08E1"/>
    <w:rsid w:val="003D1964"/>
    <w:rsid w:val="003D1A3C"/>
    <w:rsid w:val="003D1A9B"/>
    <w:rsid w:val="003D1AE3"/>
    <w:rsid w:val="003D1AF0"/>
    <w:rsid w:val="003D1B62"/>
    <w:rsid w:val="003D1C00"/>
    <w:rsid w:val="003D20BD"/>
    <w:rsid w:val="003D253F"/>
    <w:rsid w:val="003D28C2"/>
    <w:rsid w:val="003D334A"/>
    <w:rsid w:val="003D36E9"/>
    <w:rsid w:val="003D3B95"/>
    <w:rsid w:val="003D3BFF"/>
    <w:rsid w:val="003D3D3C"/>
    <w:rsid w:val="003D3EDD"/>
    <w:rsid w:val="003D441E"/>
    <w:rsid w:val="003D442E"/>
    <w:rsid w:val="003D4504"/>
    <w:rsid w:val="003D4DC5"/>
    <w:rsid w:val="003D50C4"/>
    <w:rsid w:val="003D5C6C"/>
    <w:rsid w:val="003D5E7A"/>
    <w:rsid w:val="003D603D"/>
    <w:rsid w:val="003D6616"/>
    <w:rsid w:val="003D6BA4"/>
    <w:rsid w:val="003D785C"/>
    <w:rsid w:val="003D7E0C"/>
    <w:rsid w:val="003E0738"/>
    <w:rsid w:val="003E0FB3"/>
    <w:rsid w:val="003E147E"/>
    <w:rsid w:val="003E1758"/>
    <w:rsid w:val="003E1C63"/>
    <w:rsid w:val="003E263E"/>
    <w:rsid w:val="003E2695"/>
    <w:rsid w:val="003E2EF8"/>
    <w:rsid w:val="003E3647"/>
    <w:rsid w:val="003E4EA4"/>
    <w:rsid w:val="003E5110"/>
    <w:rsid w:val="003E5204"/>
    <w:rsid w:val="003E5214"/>
    <w:rsid w:val="003E5C6C"/>
    <w:rsid w:val="003E5E7B"/>
    <w:rsid w:val="003E5FF4"/>
    <w:rsid w:val="003E6020"/>
    <w:rsid w:val="003E6168"/>
    <w:rsid w:val="003E61FA"/>
    <w:rsid w:val="003E629B"/>
    <w:rsid w:val="003E678F"/>
    <w:rsid w:val="003E6878"/>
    <w:rsid w:val="003E6A5C"/>
    <w:rsid w:val="003E6BA7"/>
    <w:rsid w:val="003E6D58"/>
    <w:rsid w:val="003E760E"/>
    <w:rsid w:val="003E7613"/>
    <w:rsid w:val="003E78F4"/>
    <w:rsid w:val="003E7D43"/>
    <w:rsid w:val="003F02D4"/>
    <w:rsid w:val="003F06E0"/>
    <w:rsid w:val="003F0D14"/>
    <w:rsid w:val="003F148A"/>
    <w:rsid w:val="003F17BB"/>
    <w:rsid w:val="003F183F"/>
    <w:rsid w:val="003F1C78"/>
    <w:rsid w:val="003F20CC"/>
    <w:rsid w:val="003F21B7"/>
    <w:rsid w:val="003F2371"/>
    <w:rsid w:val="003F2770"/>
    <w:rsid w:val="003F2947"/>
    <w:rsid w:val="003F2B69"/>
    <w:rsid w:val="003F2CC0"/>
    <w:rsid w:val="003F2DC4"/>
    <w:rsid w:val="003F2F58"/>
    <w:rsid w:val="003F3FD0"/>
    <w:rsid w:val="003F4280"/>
    <w:rsid w:val="003F4D7C"/>
    <w:rsid w:val="003F4ED2"/>
    <w:rsid w:val="003F5437"/>
    <w:rsid w:val="003F5654"/>
    <w:rsid w:val="003F5B93"/>
    <w:rsid w:val="003F603B"/>
    <w:rsid w:val="003F6472"/>
    <w:rsid w:val="003F647E"/>
    <w:rsid w:val="003F68BD"/>
    <w:rsid w:val="003F759B"/>
    <w:rsid w:val="003F7692"/>
    <w:rsid w:val="003F78A0"/>
    <w:rsid w:val="003F78B5"/>
    <w:rsid w:val="004003D7"/>
    <w:rsid w:val="00400DD9"/>
    <w:rsid w:val="00400E87"/>
    <w:rsid w:val="00400F46"/>
    <w:rsid w:val="00401116"/>
    <w:rsid w:val="00401155"/>
    <w:rsid w:val="00401310"/>
    <w:rsid w:val="00401335"/>
    <w:rsid w:val="00401367"/>
    <w:rsid w:val="004014E1"/>
    <w:rsid w:val="0040155B"/>
    <w:rsid w:val="004017F1"/>
    <w:rsid w:val="00401887"/>
    <w:rsid w:val="004023F1"/>
    <w:rsid w:val="00402884"/>
    <w:rsid w:val="0040297E"/>
    <w:rsid w:val="00402B97"/>
    <w:rsid w:val="004039A4"/>
    <w:rsid w:val="00403EAF"/>
    <w:rsid w:val="00404142"/>
    <w:rsid w:val="00404201"/>
    <w:rsid w:val="00404920"/>
    <w:rsid w:val="00405062"/>
    <w:rsid w:val="004051A8"/>
    <w:rsid w:val="004056C0"/>
    <w:rsid w:val="0040570A"/>
    <w:rsid w:val="004057FF"/>
    <w:rsid w:val="0040584F"/>
    <w:rsid w:val="0040585F"/>
    <w:rsid w:val="00405C6E"/>
    <w:rsid w:val="00405CEB"/>
    <w:rsid w:val="00405D6F"/>
    <w:rsid w:val="00405EEE"/>
    <w:rsid w:val="00405F2D"/>
    <w:rsid w:val="004061F2"/>
    <w:rsid w:val="00406585"/>
    <w:rsid w:val="004065C3"/>
    <w:rsid w:val="004069B4"/>
    <w:rsid w:val="0040718D"/>
    <w:rsid w:val="0040719A"/>
    <w:rsid w:val="00410143"/>
    <w:rsid w:val="00410414"/>
    <w:rsid w:val="0041070A"/>
    <w:rsid w:val="00410770"/>
    <w:rsid w:val="00410E02"/>
    <w:rsid w:val="0041106F"/>
    <w:rsid w:val="00411143"/>
    <w:rsid w:val="0041150C"/>
    <w:rsid w:val="004119BC"/>
    <w:rsid w:val="00411C66"/>
    <w:rsid w:val="00411DDB"/>
    <w:rsid w:val="00411E60"/>
    <w:rsid w:val="00413070"/>
    <w:rsid w:val="004130E8"/>
    <w:rsid w:val="00413666"/>
    <w:rsid w:val="004137B2"/>
    <w:rsid w:val="004140E9"/>
    <w:rsid w:val="00414149"/>
    <w:rsid w:val="00414622"/>
    <w:rsid w:val="004146E0"/>
    <w:rsid w:val="00414843"/>
    <w:rsid w:val="004150D2"/>
    <w:rsid w:val="0041541C"/>
    <w:rsid w:val="00415BA7"/>
    <w:rsid w:val="00415E3E"/>
    <w:rsid w:val="00415F7F"/>
    <w:rsid w:val="004166AB"/>
    <w:rsid w:val="00416A30"/>
    <w:rsid w:val="00416B75"/>
    <w:rsid w:val="00416BD0"/>
    <w:rsid w:val="004172D5"/>
    <w:rsid w:val="00417B4F"/>
    <w:rsid w:val="00420121"/>
    <w:rsid w:val="00420763"/>
    <w:rsid w:val="004210F2"/>
    <w:rsid w:val="00421237"/>
    <w:rsid w:val="0042167B"/>
    <w:rsid w:val="00421DD6"/>
    <w:rsid w:val="00422874"/>
    <w:rsid w:val="0042295C"/>
    <w:rsid w:val="00422AAB"/>
    <w:rsid w:val="0042340C"/>
    <w:rsid w:val="00423860"/>
    <w:rsid w:val="00423B44"/>
    <w:rsid w:val="00423BA6"/>
    <w:rsid w:val="00423DD8"/>
    <w:rsid w:val="00423E20"/>
    <w:rsid w:val="00424279"/>
    <w:rsid w:val="0042491D"/>
    <w:rsid w:val="00425184"/>
    <w:rsid w:val="004255B1"/>
    <w:rsid w:val="0042596C"/>
    <w:rsid w:val="00425DF9"/>
    <w:rsid w:val="0042693F"/>
    <w:rsid w:val="0042765C"/>
    <w:rsid w:val="00427724"/>
    <w:rsid w:val="00427D84"/>
    <w:rsid w:val="00427DBF"/>
    <w:rsid w:val="00427EB9"/>
    <w:rsid w:val="00430AE1"/>
    <w:rsid w:val="00430BAE"/>
    <w:rsid w:val="00430F0F"/>
    <w:rsid w:val="00431136"/>
    <w:rsid w:val="00431303"/>
    <w:rsid w:val="0043189C"/>
    <w:rsid w:val="00431917"/>
    <w:rsid w:val="004319EC"/>
    <w:rsid w:val="00432024"/>
    <w:rsid w:val="00432187"/>
    <w:rsid w:val="00432B27"/>
    <w:rsid w:val="004332E8"/>
    <w:rsid w:val="00433516"/>
    <w:rsid w:val="004335F0"/>
    <w:rsid w:val="00433635"/>
    <w:rsid w:val="0043378E"/>
    <w:rsid w:val="0043390A"/>
    <w:rsid w:val="00433A56"/>
    <w:rsid w:val="00433C5F"/>
    <w:rsid w:val="00433FAB"/>
    <w:rsid w:val="004342D5"/>
    <w:rsid w:val="004344EE"/>
    <w:rsid w:val="004349BD"/>
    <w:rsid w:val="00436B3D"/>
    <w:rsid w:val="00436E0E"/>
    <w:rsid w:val="00436F76"/>
    <w:rsid w:val="0043728C"/>
    <w:rsid w:val="0043740F"/>
    <w:rsid w:val="004376AA"/>
    <w:rsid w:val="0043785B"/>
    <w:rsid w:val="00440002"/>
    <w:rsid w:val="00440222"/>
    <w:rsid w:val="00440447"/>
    <w:rsid w:val="00440539"/>
    <w:rsid w:val="00440A7C"/>
    <w:rsid w:val="004414A1"/>
    <w:rsid w:val="004415F2"/>
    <w:rsid w:val="0044172C"/>
    <w:rsid w:val="00441AAC"/>
    <w:rsid w:val="00441E8F"/>
    <w:rsid w:val="004420BA"/>
    <w:rsid w:val="004429E7"/>
    <w:rsid w:val="0044312A"/>
    <w:rsid w:val="004434FD"/>
    <w:rsid w:val="00443BCD"/>
    <w:rsid w:val="00443C60"/>
    <w:rsid w:val="0044402F"/>
    <w:rsid w:val="00444365"/>
    <w:rsid w:val="00445196"/>
    <w:rsid w:val="004451C7"/>
    <w:rsid w:val="00445E6B"/>
    <w:rsid w:val="00445FD2"/>
    <w:rsid w:val="00446D07"/>
    <w:rsid w:val="00446EDE"/>
    <w:rsid w:val="00447168"/>
    <w:rsid w:val="0044718F"/>
    <w:rsid w:val="0044737C"/>
    <w:rsid w:val="00447651"/>
    <w:rsid w:val="00447A3B"/>
    <w:rsid w:val="00447BB8"/>
    <w:rsid w:val="00447D47"/>
    <w:rsid w:val="00447DFB"/>
    <w:rsid w:val="00447E50"/>
    <w:rsid w:val="00447FDF"/>
    <w:rsid w:val="004501D5"/>
    <w:rsid w:val="00450405"/>
    <w:rsid w:val="004506A1"/>
    <w:rsid w:val="004511FA"/>
    <w:rsid w:val="0045141E"/>
    <w:rsid w:val="00452D47"/>
    <w:rsid w:val="00453049"/>
    <w:rsid w:val="00453058"/>
    <w:rsid w:val="004533E2"/>
    <w:rsid w:val="004535A6"/>
    <w:rsid w:val="00453A85"/>
    <w:rsid w:val="00453CCE"/>
    <w:rsid w:val="00453F18"/>
    <w:rsid w:val="00453FE2"/>
    <w:rsid w:val="0045421A"/>
    <w:rsid w:val="00454894"/>
    <w:rsid w:val="00454E4A"/>
    <w:rsid w:val="004550BD"/>
    <w:rsid w:val="00455311"/>
    <w:rsid w:val="004554BD"/>
    <w:rsid w:val="0045598B"/>
    <w:rsid w:val="004565C9"/>
    <w:rsid w:val="00456BE3"/>
    <w:rsid w:val="00456BEF"/>
    <w:rsid w:val="00456D39"/>
    <w:rsid w:val="004577C8"/>
    <w:rsid w:val="0046013E"/>
    <w:rsid w:val="004604D4"/>
    <w:rsid w:val="00460722"/>
    <w:rsid w:val="004607B7"/>
    <w:rsid w:val="004608B8"/>
    <w:rsid w:val="00460D5A"/>
    <w:rsid w:val="0046219B"/>
    <w:rsid w:val="00462473"/>
    <w:rsid w:val="0046312E"/>
    <w:rsid w:val="0046397E"/>
    <w:rsid w:val="00464229"/>
    <w:rsid w:val="00464485"/>
    <w:rsid w:val="0046483B"/>
    <w:rsid w:val="00464DED"/>
    <w:rsid w:val="00465258"/>
    <w:rsid w:val="00465344"/>
    <w:rsid w:val="0046536E"/>
    <w:rsid w:val="004655B7"/>
    <w:rsid w:val="00465BE4"/>
    <w:rsid w:val="00465CE4"/>
    <w:rsid w:val="004661CA"/>
    <w:rsid w:val="00466510"/>
    <w:rsid w:val="00466578"/>
    <w:rsid w:val="00466C34"/>
    <w:rsid w:val="00466E04"/>
    <w:rsid w:val="004671CB"/>
    <w:rsid w:val="004675F5"/>
    <w:rsid w:val="00467B60"/>
    <w:rsid w:val="00467C4F"/>
    <w:rsid w:val="00467D5D"/>
    <w:rsid w:val="00467ED1"/>
    <w:rsid w:val="004703FE"/>
    <w:rsid w:val="00470444"/>
    <w:rsid w:val="00470577"/>
    <w:rsid w:val="00470781"/>
    <w:rsid w:val="00470803"/>
    <w:rsid w:val="00470AC8"/>
    <w:rsid w:val="00470E45"/>
    <w:rsid w:val="004712A2"/>
    <w:rsid w:val="00471DC9"/>
    <w:rsid w:val="0047201E"/>
    <w:rsid w:val="0047202B"/>
    <w:rsid w:val="0047262B"/>
    <w:rsid w:val="0047299A"/>
    <w:rsid w:val="004729BB"/>
    <w:rsid w:val="00472B3A"/>
    <w:rsid w:val="00472BB2"/>
    <w:rsid w:val="00472CAB"/>
    <w:rsid w:val="00472EDA"/>
    <w:rsid w:val="00473619"/>
    <w:rsid w:val="00473AAC"/>
    <w:rsid w:val="00473C88"/>
    <w:rsid w:val="00473D6C"/>
    <w:rsid w:val="00474214"/>
    <w:rsid w:val="0047443D"/>
    <w:rsid w:val="0047456B"/>
    <w:rsid w:val="004745E7"/>
    <w:rsid w:val="004750C6"/>
    <w:rsid w:val="00475C32"/>
    <w:rsid w:val="00475C67"/>
    <w:rsid w:val="00476413"/>
    <w:rsid w:val="0047645E"/>
    <w:rsid w:val="0047651B"/>
    <w:rsid w:val="00476F6A"/>
    <w:rsid w:val="00476F9A"/>
    <w:rsid w:val="0047755A"/>
    <w:rsid w:val="00477D28"/>
    <w:rsid w:val="004807C0"/>
    <w:rsid w:val="00480804"/>
    <w:rsid w:val="00480B23"/>
    <w:rsid w:val="00480C37"/>
    <w:rsid w:val="004810DD"/>
    <w:rsid w:val="004811CB"/>
    <w:rsid w:val="00481566"/>
    <w:rsid w:val="004817CA"/>
    <w:rsid w:val="00481826"/>
    <w:rsid w:val="00481C53"/>
    <w:rsid w:val="004825E8"/>
    <w:rsid w:val="004825EC"/>
    <w:rsid w:val="0048273F"/>
    <w:rsid w:val="00482B41"/>
    <w:rsid w:val="00482BB6"/>
    <w:rsid w:val="00482DAC"/>
    <w:rsid w:val="004830E6"/>
    <w:rsid w:val="00483403"/>
    <w:rsid w:val="00483825"/>
    <w:rsid w:val="00483F0B"/>
    <w:rsid w:val="004841BB"/>
    <w:rsid w:val="00484FB3"/>
    <w:rsid w:val="004850EE"/>
    <w:rsid w:val="004855F4"/>
    <w:rsid w:val="00485AA2"/>
    <w:rsid w:val="00485F7F"/>
    <w:rsid w:val="004864B5"/>
    <w:rsid w:val="00486725"/>
    <w:rsid w:val="004869D1"/>
    <w:rsid w:val="00487156"/>
    <w:rsid w:val="00487F3F"/>
    <w:rsid w:val="00490510"/>
    <w:rsid w:val="004909C8"/>
    <w:rsid w:val="00490D11"/>
    <w:rsid w:val="004910CA"/>
    <w:rsid w:val="00491141"/>
    <w:rsid w:val="004912C1"/>
    <w:rsid w:val="004914CD"/>
    <w:rsid w:val="00491675"/>
    <w:rsid w:val="00491C1F"/>
    <w:rsid w:val="00492127"/>
    <w:rsid w:val="0049231F"/>
    <w:rsid w:val="004928A3"/>
    <w:rsid w:val="00492B77"/>
    <w:rsid w:val="00493061"/>
    <w:rsid w:val="00493EEC"/>
    <w:rsid w:val="00493FE9"/>
    <w:rsid w:val="0049401D"/>
    <w:rsid w:val="00494348"/>
    <w:rsid w:val="00494563"/>
    <w:rsid w:val="00494AC9"/>
    <w:rsid w:val="00495127"/>
    <w:rsid w:val="00495C6F"/>
    <w:rsid w:val="0049607E"/>
    <w:rsid w:val="00496779"/>
    <w:rsid w:val="0049688E"/>
    <w:rsid w:val="00496C10"/>
    <w:rsid w:val="00496FC1"/>
    <w:rsid w:val="00497162"/>
    <w:rsid w:val="004973AE"/>
    <w:rsid w:val="00497E7B"/>
    <w:rsid w:val="00497F33"/>
    <w:rsid w:val="00497F3D"/>
    <w:rsid w:val="004A03B5"/>
    <w:rsid w:val="004A03CB"/>
    <w:rsid w:val="004A07BE"/>
    <w:rsid w:val="004A0F3E"/>
    <w:rsid w:val="004A0FA8"/>
    <w:rsid w:val="004A102B"/>
    <w:rsid w:val="004A1096"/>
    <w:rsid w:val="004A1121"/>
    <w:rsid w:val="004A1235"/>
    <w:rsid w:val="004A140B"/>
    <w:rsid w:val="004A15E3"/>
    <w:rsid w:val="004A195A"/>
    <w:rsid w:val="004A19FA"/>
    <w:rsid w:val="004A1ADA"/>
    <w:rsid w:val="004A1F32"/>
    <w:rsid w:val="004A1F46"/>
    <w:rsid w:val="004A254E"/>
    <w:rsid w:val="004A2683"/>
    <w:rsid w:val="004A276A"/>
    <w:rsid w:val="004A2AC1"/>
    <w:rsid w:val="004A2CE7"/>
    <w:rsid w:val="004A2DC0"/>
    <w:rsid w:val="004A2F5E"/>
    <w:rsid w:val="004A30F9"/>
    <w:rsid w:val="004A3311"/>
    <w:rsid w:val="004A339F"/>
    <w:rsid w:val="004A38FB"/>
    <w:rsid w:val="004A3A23"/>
    <w:rsid w:val="004A3B6E"/>
    <w:rsid w:val="004A4481"/>
    <w:rsid w:val="004A4572"/>
    <w:rsid w:val="004A4589"/>
    <w:rsid w:val="004A4F9F"/>
    <w:rsid w:val="004A51CD"/>
    <w:rsid w:val="004A5505"/>
    <w:rsid w:val="004A5676"/>
    <w:rsid w:val="004A5C76"/>
    <w:rsid w:val="004A5D34"/>
    <w:rsid w:val="004A5F59"/>
    <w:rsid w:val="004A62F4"/>
    <w:rsid w:val="004A6A7D"/>
    <w:rsid w:val="004A6E18"/>
    <w:rsid w:val="004A79A3"/>
    <w:rsid w:val="004A7B84"/>
    <w:rsid w:val="004B11CF"/>
    <w:rsid w:val="004B1F86"/>
    <w:rsid w:val="004B226C"/>
    <w:rsid w:val="004B2347"/>
    <w:rsid w:val="004B2648"/>
    <w:rsid w:val="004B2A44"/>
    <w:rsid w:val="004B339C"/>
    <w:rsid w:val="004B359E"/>
    <w:rsid w:val="004B37AC"/>
    <w:rsid w:val="004B3B2B"/>
    <w:rsid w:val="004B3F28"/>
    <w:rsid w:val="004B4362"/>
    <w:rsid w:val="004B448A"/>
    <w:rsid w:val="004B46EA"/>
    <w:rsid w:val="004B4F94"/>
    <w:rsid w:val="004B5AE1"/>
    <w:rsid w:val="004B5B8D"/>
    <w:rsid w:val="004B5BBB"/>
    <w:rsid w:val="004B616A"/>
    <w:rsid w:val="004B65CB"/>
    <w:rsid w:val="004B6630"/>
    <w:rsid w:val="004B6861"/>
    <w:rsid w:val="004B6BB8"/>
    <w:rsid w:val="004B6D5D"/>
    <w:rsid w:val="004B6DD6"/>
    <w:rsid w:val="004B71CD"/>
    <w:rsid w:val="004B7D0C"/>
    <w:rsid w:val="004C0237"/>
    <w:rsid w:val="004C023D"/>
    <w:rsid w:val="004C07C2"/>
    <w:rsid w:val="004C1752"/>
    <w:rsid w:val="004C1A85"/>
    <w:rsid w:val="004C218D"/>
    <w:rsid w:val="004C2218"/>
    <w:rsid w:val="004C2BA2"/>
    <w:rsid w:val="004C2BB0"/>
    <w:rsid w:val="004C31CE"/>
    <w:rsid w:val="004C331E"/>
    <w:rsid w:val="004C36F2"/>
    <w:rsid w:val="004C374C"/>
    <w:rsid w:val="004C37EA"/>
    <w:rsid w:val="004C3F86"/>
    <w:rsid w:val="004C43F6"/>
    <w:rsid w:val="004C4408"/>
    <w:rsid w:val="004C455E"/>
    <w:rsid w:val="004C5026"/>
    <w:rsid w:val="004C56CA"/>
    <w:rsid w:val="004C59EC"/>
    <w:rsid w:val="004C5DB4"/>
    <w:rsid w:val="004C5F29"/>
    <w:rsid w:val="004C6B41"/>
    <w:rsid w:val="004C6BFE"/>
    <w:rsid w:val="004C6EF9"/>
    <w:rsid w:val="004C78D5"/>
    <w:rsid w:val="004D00C8"/>
    <w:rsid w:val="004D01C2"/>
    <w:rsid w:val="004D051D"/>
    <w:rsid w:val="004D0935"/>
    <w:rsid w:val="004D0990"/>
    <w:rsid w:val="004D0D96"/>
    <w:rsid w:val="004D116E"/>
    <w:rsid w:val="004D13E1"/>
    <w:rsid w:val="004D142F"/>
    <w:rsid w:val="004D1468"/>
    <w:rsid w:val="004D1913"/>
    <w:rsid w:val="004D1B22"/>
    <w:rsid w:val="004D1FFD"/>
    <w:rsid w:val="004D2487"/>
    <w:rsid w:val="004D2F54"/>
    <w:rsid w:val="004D3230"/>
    <w:rsid w:val="004D3373"/>
    <w:rsid w:val="004D33A5"/>
    <w:rsid w:val="004D34E5"/>
    <w:rsid w:val="004D3C1F"/>
    <w:rsid w:val="004D3FA0"/>
    <w:rsid w:val="004D4CC6"/>
    <w:rsid w:val="004D5826"/>
    <w:rsid w:val="004D5878"/>
    <w:rsid w:val="004D5939"/>
    <w:rsid w:val="004D5F23"/>
    <w:rsid w:val="004D613A"/>
    <w:rsid w:val="004D61B0"/>
    <w:rsid w:val="004D6441"/>
    <w:rsid w:val="004D6974"/>
    <w:rsid w:val="004D69E8"/>
    <w:rsid w:val="004D6C49"/>
    <w:rsid w:val="004D703C"/>
    <w:rsid w:val="004D7178"/>
    <w:rsid w:val="004D74E8"/>
    <w:rsid w:val="004D7A58"/>
    <w:rsid w:val="004D7CEC"/>
    <w:rsid w:val="004E00D2"/>
    <w:rsid w:val="004E01C7"/>
    <w:rsid w:val="004E0392"/>
    <w:rsid w:val="004E0A27"/>
    <w:rsid w:val="004E0CBC"/>
    <w:rsid w:val="004E0E26"/>
    <w:rsid w:val="004E0EB6"/>
    <w:rsid w:val="004E1AEE"/>
    <w:rsid w:val="004E2AC6"/>
    <w:rsid w:val="004E2B06"/>
    <w:rsid w:val="004E2B41"/>
    <w:rsid w:val="004E2C95"/>
    <w:rsid w:val="004E34C2"/>
    <w:rsid w:val="004E3615"/>
    <w:rsid w:val="004E390B"/>
    <w:rsid w:val="004E3A1B"/>
    <w:rsid w:val="004E3E77"/>
    <w:rsid w:val="004E3F0E"/>
    <w:rsid w:val="004E3F1E"/>
    <w:rsid w:val="004E40FB"/>
    <w:rsid w:val="004E41DF"/>
    <w:rsid w:val="004E422F"/>
    <w:rsid w:val="004E4BDD"/>
    <w:rsid w:val="004E577F"/>
    <w:rsid w:val="004E5D77"/>
    <w:rsid w:val="004E609C"/>
    <w:rsid w:val="004E6230"/>
    <w:rsid w:val="004E62A2"/>
    <w:rsid w:val="004E62DB"/>
    <w:rsid w:val="004E69B8"/>
    <w:rsid w:val="004E6C00"/>
    <w:rsid w:val="004E6D68"/>
    <w:rsid w:val="004E6D73"/>
    <w:rsid w:val="004E6EDF"/>
    <w:rsid w:val="004E70DA"/>
    <w:rsid w:val="004E70FE"/>
    <w:rsid w:val="004E72BF"/>
    <w:rsid w:val="004E7840"/>
    <w:rsid w:val="004E7C71"/>
    <w:rsid w:val="004F003A"/>
    <w:rsid w:val="004F008D"/>
    <w:rsid w:val="004F05CA"/>
    <w:rsid w:val="004F0C92"/>
    <w:rsid w:val="004F11F7"/>
    <w:rsid w:val="004F12F4"/>
    <w:rsid w:val="004F1778"/>
    <w:rsid w:val="004F1A07"/>
    <w:rsid w:val="004F20DB"/>
    <w:rsid w:val="004F22E0"/>
    <w:rsid w:val="004F23D6"/>
    <w:rsid w:val="004F2497"/>
    <w:rsid w:val="004F2530"/>
    <w:rsid w:val="004F3823"/>
    <w:rsid w:val="004F3D3D"/>
    <w:rsid w:val="004F3E00"/>
    <w:rsid w:val="004F3FA9"/>
    <w:rsid w:val="004F435D"/>
    <w:rsid w:val="004F4FF2"/>
    <w:rsid w:val="004F5258"/>
    <w:rsid w:val="004F5265"/>
    <w:rsid w:val="004F53F4"/>
    <w:rsid w:val="004F5434"/>
    <w:rsid w:val="004F59B4"/>
    <w:rsid w:val="004F5BDA"/>
    <w:rsid w:val="004F6054"/>
    <w:rsid w:val="004F63BB"/>
    <w:rsid w:val="004F66FD"/>
    <w:rsid w:val="004F6D2D"/>
    <w:rsid w:val="004F6D6D"/>
    <w:rsid w:val="004F6F04"/>
    <w:rsid w:val="004F7310"/>
    <w:rsid w:val="004F7747"/>
    <w:rsid w:val="004F783C"/>
    <w:rsid w:val="004F78FF"/>
    <w:rsid w:val="004F7BB4"/>
    <w:rsid w:val="00500515"/>
    <w:rsid w:val="00500768"/>
    <w:rsid w:val="00500C58"/>
    <w:rsid w:val="00500C77"/>
    <w:rsid w:val="00500F4A"/>
    <w:rsid w:val="00501565"/>
    <w:rsid w:val="005015EB"/>
    <w:rsid w:val="00501DE7"/>
    <w:rsid w:val="005027DC"/>
    <w:rsid w:val="0050291F"/>
    <w:rsid w:val="00502BD4"/>
    <w:rsid w:val="00502CEB"/>
    <w:rsid w:val="00502F3E"/>
    <w:rsid w:val="00503096"/>
    <w:rsid w:val="0050348D"/>
    <w:rsid w:val="00503D09"/>
    <w:rsid w:val="00503F43"/>
    <w:rsid w:val="00504C31"/>
    <w:rsid w:val="00504DC5"/>
    <w:rsid w:val="005053F1"/>
    <w:rsid w:val="00506248"/>
    <w:rsid w:val="0050629A"/>
    <w:rsid w:val="00506504"/>
    <w:rsid w:val="00506542"/>
    <w:rsid w:val="005068CF"/>
    <w:rsid w:val="00506989"/>
    <w:rsid w:val="00506996"/>
    <w:rsid w:val="00506C56"/>
    <w:rsid w:val="00506E20"/>
    <w:rsid w:val="00506F7C"/>
    <w:rsid w:val="005078F4"/>
    <w:rsid w:val="00507953"/>
    <w:rsid w:val="00507AAC"/>
    <w:rsid w:val="00507CE0"/>
    <w:rsid w:val="00507FEC"/>
    <w:rsid w:val="00510346"/>
    <w:rsid w:val="0051052F"/>
    <w:rsid w:val="00510628"/>
    <w:rsid w:val="00510AC9"/>
    <w:rsid w:val="00510CCA"/>
    <w:rsid w:val="005111DA"/>
    <w:rsid w:val="005112B2"/>
    <w:rsid w:val="0051132A"/>
    <w:rsid w:val="005113EB"/>
    <w:rsid w:val="005114C6"/>
    <w:rsid w:val="00511F5C"/>
    <w:rsid w:val="005126C5"/>
    <w:rsid w:val="00512B1D"/>
    <w:rsid w:val="00512FED"/>
    <w:rsid w:val="0051311C"/>
    <w:rsid w:val="00513669"/>
    <w:rsid w:val="00513CE3"/>
    <w:rsid w:val="005142EF"/>
    <w:rsid w:val="00514A37"/>
    <w:rsid w:val="00514A3D"/>
    <w:rsid w:val="00514B70"/>
    <w:rsid w:val="00514C3B"/>
    <w:rsid w:val="00514E5C"/>
    <w:rsid w:val="0051536D"/>
    <w:rsid w:val="005153D0"/>
    <w:rsid w:val="00516091"/>
    <w:rsid w:val="00516694"/>
    <w:rsid w:val="00516DAB"/>
    <w:rsid w:val="00517632"/>
    <w:rsid w:val="00517B30"/>
    <w:rsid w:val="005200AE"/>
    <w:rsid w:val="00520A28"/>
    <w:rsid w:val="005213F7"/>
    <w:rsid w:val="005215C3"/>
    <w:rsid w:val="00521933"/>
    <w:rsid w:val="00521E1E"/>
    <w:rsid w:val="00522279"/>
    <w:rsid w:val="00522591"/>
    <w:rsid w:val="005228E8"/>
    <w:rsid w:val="005229A4"/>
    <w:rsid w:val="00522AED"/>
    <w:rsid w:val="00522BB3"/>
    <w:rsid w:val="00522BD4"/>
    <w:rsid w:val="00522D24"/>
    <w:rsid w:val="00522D6A"/>
    <w:rsid w:val="00522F35"/>
    <w:rsid w:val="00522FB2"/>
    <w:rsid w:val="00523421"/>
    <w:rsid w:val="005247D9"/>
    <w:rsid w:val="005250BE"/>
    <w:rsid w:val="005251CF"/>
    <w:rsid w:val="005253B0"/>
    <w:rsid w:val="00525D8F"/>
    <w:rsid w:val="0052686A"/>
    <w:rsid w:val="00527880"/>
    <w:rsid w:val="0052794B"/>
    <w:rsid w:val="00527CF5"/>
    <w:rsid w:val="00527ED0"/>
    <w:rsid w:val="00530C77"/>
    <w:rsid w:val="00530C9B"/>
    <w:rsid w:val="005317B6"/>
    <w:rsid w:val="00531874"/>
    <w:rsid w:val="005319C4"/>
    <w:rsid w:val="00531D4A"/>
    <w:rsid w:val="00532198"/>
    <w:rsid w:val="005321B6"/>
    <w:rsid w:val="0053249F"/>
    <w:rsid w:val="005338C1"/>
    <w:rsid w:val="00533923"/>
    <w:rsid w:val="00533D9A"/>
    <w:rsid w:val="00534339"/>
    <w:rsid w:val="00534A2B"/>
    <w:rsid w:val="00535259"/>
    <w:rsid w:val="0053560E"/>
    <w:rsid w:val="00535894"/>
    <w:rsid w:val="00536436"/>
    <w:rsid w:val="00536683"/>
    <w:rsid w:val="005370CE"/>
    <w:rsid w:val="005372AF"/>
    <w:rsid w:val="00537ECB"/>
    <w:rsid w:val="00537FBF"/>
    <w:rsid w:val="005401A1"/>
    <w:rsid w:val="005401D8"/>
    <w:rsid w:val="0054080D"/>
    <w:rsid w:val="00540AF3"/>
    <w:rsid w:val="00540CA9"/>
    <w:rsid w:val="00541A72"/>
    <w:rsid w:val="00541E07"/>
    <w:rsid w:val="00542318"/>
    <w:rsid w:val="00542364"/>
    <w:rsid w:val="005423D9"/>
    <w:rsid w:val="00542534"/>
    <w:rsid w:val="00542EAF"/>
    <w:rsid w:val="00542F04"/>
    <w:rsid w:val="005432F4"/>
    <w:rsid w:val="005432FB"/>
    <w:rsid w:val="005434C7"/>
    <w:rsid w:val="005435BF"/>
    <w:rsid w:val="005438FE"/>
    <w:rsid w:val="00543AEA"/>
    <w:rsid w:val="00543C34"/>
    <w:rsid w:val="00544114"/>
    <w:rsid w:val="00544316"/>
    <w:rsid w:val="0054433B"/>
    <w:rsid w:val="005443AB"/>
    <w:rsid w:val="00544BBD"/>
    <w:rsid w:val="00544D3C"/>
    <w:rsid w:val="005456C0"/>
    <w:rsid w:val="00545D60"/>
    <w:rsid w:val="00546587"/>
    <w:rsid w:val="0054667F"/>
    <w:rsid w:val="00546760"/>
    <w:rsid w:val="005468DE"/>
    <w:rsid w:val="005469C2"/>
    <w:rsid w:val="005472EC"/>
    <w:rsid w:val="005473D4"/>
    <w:rsid w:val="005474CF"/>
    <w:rsid w:val="00547CB2"/>
    <w:rsid w:val="00547F4D"/>
    <w:rsid w:val="00550BB3"/>
    <w:rsid w:val="00550F16"/>
    <w:rsid w:val="00551B8D"/>
    <w:rsid w:val="0055227F"/>
    <w:rsid w:val="00552402"/>
    <w:rsid w:val="005528DF"/>
    <w:rsid w:val="00552C6E"/>
    <w:rsid w:val="0055301A"/>
    <w:rsid w:val="0055334D"/>
    <w:rsid w:val="00553966"/>
    <w:rsid w:val="00553BC9"/>
    <w:rsid w:val="00553BD8"/>
    <w:rsid w:val="00553D3B"/>
    <w:rsid w:val="00555F77"/>
    <w:rsid w:val="00555FBB"/>
    <w:rsid w:val="0055621E"/>
    <w:rsid w:val="005562AE"/>
    <w:rsid w:val="005563F9"/>
    <w:rsid w:val="005564F6"/>
    <w:rsid w:val="0055669A"/>
    <w:rsid w:val="00557086"/>
    <w:rsid w:val="00557128"/>
    <w:rsid w:val="005573AD"/>
    <w:rsid w:val="00557746"/>
    <w:rsid w:val="0055778C"/>
    <w:rsid w:val="00560030"/>
    <w:rsid w:val="00560059"/>
    <w:rsid w:val="00560498"/>
    <w:rsid w:val="00560E48"/>
    <w:rsid w:val="00560E94"/>
    <w:rsid w:val="00561554"/>
    <w:rsid w:val="005615E5"/>
    <w:rsid w:val="00561B6A"/>
    <w:rsid w:val="00561C68"/>
    <w:rsid w:val="00561FA6"/>
    <w:rsid w:val="00562729"/>
    <w:rsid w:val="005627EA"/>
    <w:rsid w:val="00563E91"/>
    <w:rsid w:val="0056418F"/>
    <w:rsid w:val="005642C5"/>
    <w:rsid w:val="00564333"/>
    <w:rsid w:val="005654C0"/>
    <w:rsid w:val="005656F9"/>
    <w:rsid w:val="00565A22"/>
    <w:rsid w:val="00565BC9"/>
    <w:rsid w:val="00565DE9"/>
    <w:rsid w:val="00565E2D"/>
    <w:rsid w:val="00566403"/>
    <w:rsid w:val="0056643C"/>
    <w:rsid w:val="0056644D"/>
    <w:rsid w:val="00567325"/>
    <w:rsid w:val="005675AC"/>
    <w:rsid w:val="0056768E"/>
    <w:rsid w:val="00570606"/>
    <w:rsid w:val="005709B2"/>
    <w:rsid w:val="00570EE0"/>
    <w:rsid w:val="005712EC"/>
    <w:rsid w:val="0057161B"/>
    <w:rsid w:val="00571BA6"/>
    <w:rsid w:val="00571DB1"/>
    <w:rsid w:val="00571EE6"/>
    <w:rsid w:val="0057213F"/>
    <w:rsid w:val="0057267F"/>
    <w:rsid w:val="005729FF"/>
    <w:rsid w:val="00572D09"/>
    <w:rsid w:val="00572E48"/>
    <w:rsid w:val="00572F49"/>
    <w:rsid w:val="005734D5"/>
    <w:rsid w:val="005736D6"/>
    <w:rsid w:val="00573842"/>
    <w:rsid w:val="00574332"/>
    <w:rsid w:val="00574611"/>
    <w:rsid w:val="00574906"/>
    <w:rsid w:val="00574A0F"/>
    <w:rsid w:val="00574AD8"/>
    <w:rsid w:val="005751FA"/>
    <w:rsid w:val="00575241"/>
    <w:rsid w:val="005754FE"/>
    <w:rsid w:val="00576342"/>
    <w:rsid w:val="00576874"/>
    <w:rsid w:val="00576B17"/>
    <w:rsid w:val="00576C7F"/>
    <w:rsid w:val="005770C2"/>
    <w:rsid w:val="005770FE"/>
    <w:rsid w:val="00577291"/>
    <w:rsid w:val="00577557"/>
    <w:rsid w:val="00577760"/>
    <w:rsid w:val="00577977"/>
    <w:rsid w:val="00577B93"/>
    <w:rsid w:val="00577C78"/>
    <w:rsid w:val="00580AFE"/>
    <w:rsid w:val="00580EE4"/>
    <w:rsid w:val="005815EB"/>
    <w:rsid w:val="0058165F"/>
    <w:rsid w:val="00581A14"/>
    <w:rsid w:val="00581AAF"/>
    <w:rsid w:val="00581AE7"/>
    <w:rsid w:val="00581BFA"/>
    <w:rsid w:val="00581DC9"/>
    <w:rsid w:val="00581E93"/>
    <w:rsid w:val="00582821"/>
    <w:rsid w:val="00583B69"/>
    <w:rsid w:val="00583CA6"/>
    <w:rsid w:val="00583CF9"/>
    <w:rsid w:val="00583D4B"/>
    <w:rsid w:val="00583D60"/>
    <w:rsid w:val="0058465D"/>
    <w:rsid w:val="00584CF8"/>
    <w:rsid w:val="00586174"/>
    <w:rsid w:val="00586292"/>
    <w:rsid w:val="005864BC"/>
    <w:rsid w:val="005867B8"/>
    <w:rsid w:val="00586E3F"/>
    <w:rsid w:val="005871E0"/>
    <w:rsid w:val="00587454"/>
    <w:rsid w:val="0058753F"/>
    <w:rsid w:val="005875FE"/>
    <w:rsid w:val="00587606"/>
    <w:rsid w:val="00587638"/>
    <w:rsid w:val="00587823"/>
    <w:rsid w:val="0058791D"/>
    <w:rsid w:val="00587A19"/>
    <w:rsid w:val="00587B1B"/>
    <w:rsid w:val="00587BBB"/>
    <w:rsid w:val="005902A3"/>
    <w:rsid w:val="0059192C"/>
    <w:rsid w:val="00591ABE"/>
    <w:rsid w:val="00591BF2"/>
    <w:rsid w:val="005921DE"/>
    <w:rsid w:val="00592A79"/>
    <w:rsid w:val="0059334C"/>
    <w:rsid w:val="005934EF"/>
    <w:rsid w:val="00593794"/>
    <w:rsid w:val="0059412C"/>
    <w:rsid w:val="005948FD"/>
    <w:rsid w:val="00595E60"/>
    <w:rsid w:val="00595ECA"/>
    <w:rsid w:val="00595FD0"/>
    <w:rsid w:val="00596186"/>
    <w:rsid w:val="00596449"/>
    <w:rsid w:val="005964BB"/>
    <w:rsid w:val="00596934"/>
    <w:rsid w:val="0059694A"/>
    <w:rsid w:val="00596E88"/>
    <w:rsid w:val="00597321"/>
    <w:rsid w:val="00597336"/>
    <w:rsid w:val="005974A8"/>
    <w:rsid w:val="00597A09"/>
    <w:rsid w:val="00597E87"/>
    <w:rsid w:val="00597F2E"/>
    <w:rsid w:val="00597F53"/>
    <w:rsid w:val="005A02FE"/>
    <w:rsid w:val="005A06AF"/>
    <w:rsid w:val="005A0990"/>
    <w:rsid w:val="005A0FC6"/>
    <w:rsid w:val="005A10F0"/>
    <w:rsid w:val="005A1437"/>
    <w:rsid w:val="005A1828"/>
    <w:rsid w:val="005A1C53"/>
    <w:rsid w:val="005A228D"/>
    <w:rsid w:val="005A26C7"/>
    <w:rsid w:val="005A2A0F"/>
    <w:rsid w:val="005A2B0A"/>
    <w:rsid w:val="005A2C60"/>
    <w:rsid w:val="005A2DE0"/>
    <w:rsid w:val="005A356F"/>
    <w:rsid w:val="005A3E12"/>
    <w:rsid w:val="005A3F43"/>
    <w:rsid w:val="005A4B77"/>
    <w:rsid w:val="005A4C5A"/>
    <w:rsid w:val="005A53B6"/>
    <w:rsid w:val="005A58B4"/>
    <w:rsid w:val="005A5BF7"/>
    <w:rsid w:val="005A5E02"/>
    <w:rsid w:val="005B0BC5"/>
    <w:rsid w:val="005B0D11"/>
    <w:rsid w:val="005B0DD0"/>
    <w:rsid w:val="005B125A"/>
    <w:rsid w:val="005B16DD"/>
    <w:rsid w:val="005B17A9"/>
    <w:rsid w:val="005B289D"/>
    <w:rsid w:val="005B294D"/>
    <w:rsid w:val="005B2E52"/>
    <w:rsid w:val="005B2EAE"/>
    <w:rsid w:val="005B2FD0"/>
    <w:rsid w:val="005B32BB"/>
    <w:rsid w:val="005B33BE"/>
    <w:rsid w:val="005B33F5"/>
    <w:rsid w:val="005B3598"/>
    <w:rsid w:val="005B35AB"/>
    <w:rsid w:val="005B3927"/>
    <w:rsid w:val="005B40EA"/>
    <w:rsid w:val="005B4286"/>
    <w:rsid w:val="005B459C"/>
    <w:rsid w:val="005B45C5"/>
    <w:rsid w:val="005B4B37"/>
    <w:rsid w:val="005B537B"/>
    <w:rsid w:val="005B5813"/>
    <w:rsid w:val="005B5840"/>
    <w:rsid w:val="005B5B3F"/>
    <w:rsid w:val="005B5E55"/>
    <w:rsid w:val="005B5ECE"/>
    <w:rsid w:val="005B6585"/>
    <w:rsid w:val="005B677E"/>
    <w:rsid w:val="005B6F5D"/>
    <w:rsid w:val="005B6FBD"/>
    <w:rsid w:val="005B7246"/>
    <w:rsid w:val="005B73E6"/>
    <w:rsid w:val="005B762D"/>
    <w:rsid w:val="005B7E00"/>
    <w:rsid w:val="005C080D"/>
    <w:rsid w:val="005C0AA0"/>
    <w:rsid w:val="005C0AB3"/>
    <w:rsid w:val="005C13A1"/>
    <w:rsid w:val="005C15CE"/>
    <w:rsid w:val="005C15E6"/>
    <w:rsid w:val="005C1ED0"/>
    <w:rsid w:val="005C20B0"/>
    <w:rsid w:val="005C212C"/>
    <w:rsid w:val="005C2AAD"/>
    <w:rsid w:val="005C2B42"/>
    <w:rsid w:val="005C2CEA"/>
    <w:rsid w:val="005C2F2B"/>
    <w:rsid w:val="005C3298"/>
    <w:rsid w:val="005C3A06"/>
    <w:rsid w:val="005C4193"/>
    <w:rsid w:val="005C4256"/>
    <w:rsid w:val="005C44B7"/>
    <w:rsid w:val="005C48FF"/>
    <w:rsid w:val="005C4CFB"/>
    <w:rsid w:val="005C52F1"/>
    <w:rsid w:val="005C55F6"/>
    <w:rsid w:val="005C616C"/>
    <w:rsid w:val="005C6B1C"/>
    <w:rsid w:val="005C6D1C"/>
    <w:rsid w:val="005C6EF7"/>
    <w:rsid w:val="005C72BE"/>
    <w:rsid w:val="005C7524"/>
    <w:rsid w:val="005C76C7"/>
    <w:rsid w:val="005C7CB2"/>
    <w:rsid w:val="005D0028"/>
    <w:rsid w:val="005D0C9E"/>
    <w:rsid w:val="005D0F71"/>
    <w:rsid w:val="005D0FB9"/>
    <w:rsid w:val="005D109B"/>
    <w:rsid w:val="005D1162"/>
    <w:rsid w:val="005D1409"/>
    <w:rsid w:val="005D1530"/>
    <w:rsid w:val="005D18A2"/>
    <w:rsid w:val="005D1A55"/>
    <w:rsid w:val="005D1DC5"/>
    <w:rsid w:val="005D20FC"/>
    <w:rsid w:val="005D289A"/>
    <w:rsid w:val="005D2931"/>
    <w:rsid w:val="005D293E"/>
    <w:rsid w:val="005D2CDC"/>
    <w:rsid w:val="005D2E2B"/>
    <w:rsid w:val="005D31B9"/>
    <w:rsid w:val="005D329E"/>
    <w:rsid w:val="005D3407"/>
    <w:rsid w:val="005D3458"/>
    <w:rsid w:val="005D39E3"/>
    <w:rsid w:val="005D3DB2"/>
    <w:rsid w:val="005D3E24"/>
    <w:rsid w:val="005D400D"/>
    <w:rsid w:val="005D415A"/>
    <w:rsid w:val="005D4712"/>
    <w:rsid w:val="005D4981"/>
    <w:rsid w:val="005D51D2"/>
    <w:rsid w:val="005D52F4"/>
    <w:rsid w:val="005D541B"/>
    <w:rsid w:val="005D5EFF"/>
    <w:rsid w:val="005D5F84"/>
    <w:rsid w:val="005D5FD6"/>
    <w:rsid w:val="005D64E2"/>
    <w:rsid w:val="005D6A5D"/>
    <w:rsid w:val="005D709E"/>
    <w:rsid w:val="005D710E"/>
    <w:rsid w:val="005D713A"/>
    <w:rsid w:val="005D76FF"/>
    <w:rsid w:val="005E01FA"/>
    <w:rsid w:val="005E0734"/>
    <w:rsid w:val="005E0A6A"/>
    <w:rsid w:val="005E0ACE"/>
    <w:rsid w:val="005E1067"/>
    <w:rsid w:val="005E14AB"/>
    <w:rsid w:val="005E14CB"/>
    <w:rsid w:val="005E1553"/>
    <w:rsid w:val="005E1AD8"/>
    <w:rsid w:val="005E1DE1"/>
    <w:rsid w:val="005E1EFC"/>
    <w:rsid w:val="005E2120"/>
    <w:rsid w:val="005E2CC0"/>
    <w:rsid w:val="005E2CF4"/>
    <w:rsid w:val="005E2F57"/>
    <w:rsid w:val="005E35D6"/>
    <w:rsid w:val="005E3D96"/>
    <w:rsid w:val="005E3EA0"/>
    <w:rsid w:val="005E3F27"/>
    <w:rsid w:val="005E4523"/>
    <w:rsid w:val="005E49F1"/>
    <w:rsid w:val="005E4A63"/>
    <w:rsid w:val="005E4EA5"/>
    <w:rsid w:val="005E5036"/>
    <w:rsid w:val="005E5400"/>
    <w:rsid w:val="005E545F"/>
    <w:rsid w:val="005E55FE"/>
    <w:rsid w:val="005E59E1"/>
    <w:rsid w:val="005E5BD1"/>
    <w:rsid w:val="005E5ED3"/>
    <w:rsid w:val="005E6295"/>
    <w:rsid w:val="005E64EF"/>
    <w:rsid w:val="005E6E5C"/>
    <w:rsid w:val="005E7266"/>
    <w:rsid w:val="005E7466"/>
    <w:rsid w:val="005E7B4F"/>
    <w:rsid w:val="005E7C12"/>
    <w:rsid w:val="005E7DBC"/>
    <w:rsid w:val="005F00A9"/>
    <w:rsid w:val="005F0279"/>
    <w:rsid w:val="005F03D0"/>
    <w:rsid w:val="005F09E0"/>
    <w:rsid w:val="005F0ED6"/>
    <w:rsid w:val="005F1134"/>
    <w:rsid w:val="005F137A"/>
    <w:rsid w:val="005F137F"/>
    <w:rsid w:val="005F1760"/>
    <w:rsid w:val="005F17FF"/>
    <w:rsid w:val="005F26B8"/>
    <w:rsid w:val="005F291C"/>
    <w:rsid w:val="005F2A93"/>
    <w:rsid w:val="005F3560"/>
    <w:rsid w:val="005F35B3"/>
    <w:rsid w:val="005F372C"/>
    <w:rsid w:val="005F392D"/>
    <w:rsid w:val="005F3E86"/>
    <w:rsid w:val="005F3E8F"/>
    <w:rsid w:val="005F4495"/>
    <w:rsid w:val="005F4548"/>
    <w:rsid w:val="005F4773"/>
    <w:rsid w:val="005F4BB7"/>
    <w:rsid w:val="005F4C05"/>
    <w:rsid w:val="005F4D0A"/>
    <w:rsid w:val="005F5D7A"/>
    <w:rsid w:val="005F5D9B"/>
    <w:rsid w:val="005F61CD"/>
    <w:rsid w:val="005F665E"/>
    <w:rsid w:val="005F67EF"/>
    <w:rsid w:val="005F695C"/>
    <w:rsid w:val="005F7038"/>
    <w:rsid w:val="005F7067"/>
    <w:rsid w:val="005F70D6"/>
    <w:rsid w:val="005F7812"/>
    <w:rsid w:val="005F791A"/>
    <w:rsid w:val="00600138"/>
    <w:rsid w:val="0060041D"/>
    <w:rsid w:val="006005E6"/>
    <w:rsid w:val="00600698"/>
    <w:rsid w:val="00600D7A"/>
    <w:rsid w:val="00600D8B"/>
    <w:rsid w:val="00601456"/>
    <w:rsid w:val="006017AD"/>
    <w:rsid w:val="00601893"/>
    <w:rsid w:val="00601A61"/>
    <w:rsid w:val="00601B9D"/>
    <w:rsid w:val="00601BBB"/>
    <w:rsid w:val="00601BD6"/>
    <w:rsid w:val="00601CFF"/>
    <w:rsid w:val="006021B7"/>
    <w:rsid w:val="0060240C"/>
    <w:rsid w:val="006030F7"/>
    <w:rsid w:val="00603102"/>
    <w:rsid w:val="006037BB"/>
    <w:rsid w:val="0060396C"/>
    <w:rsid w:val="00603A65"/>
    <w:rsid w:val="00603C8F"/>
    <w:rsid w:val="00603DC3"/>
    <w:rsid w:val="00603E68"/>
    <w:rsid w:val="00603F58"/>
    <w:rsid w:val="006040AC"/>
    <w:rsid w:val="0060414B"/>
    <w:rsid w:val="00604C45"/>
    <w:rsid w:val="00604E8A"/>
    <w:rsid w:val="006050F4"/>
    <w:rsid w:val="006056ED"/>
    <w:rsid w:val="00605A61"/>
    <w:rsid w:val="00605E83"/>
    <w:rsid w:val="006062DA"/>
    <w:rsid w:val="006065C2"/>
    <w:rsid w:val="006065CA"/>
    <w:rsid w:val="0060720A"/>
    <w:rsid w:val="00607563"/>
    <w:rsid w:val="00607949"/>
    <w:rsid w:val="00607EC4"/>
    <w:rsid w:val="006103B5"/>
    <w:rsid w:val="006105CA"/>
    <w:rsid w:val="00610728"/>
    <w:rsid w:val="00610873"/>
    <w:rsid w:val="00610917"/>
    <w:rsid w:val="00610DD3"/>
    <w:rsid w:val="00611103"/>
    <w:rsid w:val="006113B6"/>
    <w:rsid w:val="00611692"/>
    <w:rsid w:val="00611C02"/>
    <w:rsid w:val="00611E0E"/>
    <w:rsid w:val="00612512"/>
    <w:rsid w:val="00612B07"/>
    <w:rsid w:val="00612BA9"/>
    <w:rsid w:val="00612F92"/>
    <w:rsid w:val="0061343C"/>
    <w:rsid w:val="00613519"/>
    <w:rsid w:val="00613B5A"/>
    <w:rsid w:val="00613DE6"/>
    <w:rsid w:val="00613E3C"/>
    <w:rsid w:val="00613E84"/>
    <w:rsid w:val="00614073"/>
    <w:rsid w:val="00614162"/>
    <w:rsid w:val="006141B5"/>
    <w:rsid w:val="006142EB"/>
    <w:rsid w:val="006145E0"/>
    <w:rsid w:val="006149D5"/>
    <w:rsid w:val="00614BF0"/>
    <w:rsid w:val="0061544E"/>
    <w:rsid w:val="006156CC"/>
    <w:rsid w:val="00615937"/>
    <w:rsid w:val="00615CBC"/>
    <w:rsid w:val="00615FEC"/>
    <w:rsid w:val="00616179"/>
    <w:rsid w:val="00616409"/>
    <w:rsid w:val="006172B9"/>
    <w:rsid w:val="00617BA9"/>
    <w:rsid w:val="006201F8"/>
    <w:rsid w:val="00620341"/>
    <w:rsid w:val="00620955"/>
    <w:rsid w:val="00620A8A"/>
    <w:rsid w:val="0062109E"/>
    <w:rsid w:val="00622405"/>
    <w:rsid w:val="0062263F"/>
    <w:rsid w:val="00622679"/>
    <w:rsid w:val="00622844"/>
    <w:rsid w:val="0062288C"/>
    <w:rsid w:val="0062334D"/>
    <w:rsid w:val="00623605"/>
    <w:rsid w:val="00623909"/>
    <w:rsid w:val="00623C09"/>
    <w:rsid w:val="00624350"/>
    <w:rsid w:val="0062448C"/>
    <w:rsid w:val="0062496A"/>
    <w:rsid w:val="00624C7C"/>
    <w:rsid w:val="00625A0F"/>
    <w:rsid w:val="00625DAB"/>
    <w:rsid w:val="00625DE9"/>
    <w:rsid w:val="00626ACB"/>
    <w:rsid w:val="00626C87"/>
    <w:rsid w:val="00626D10"/>
    <w:rsid w:val="00627B5A"/>
    <w:rsid w:val="00627C7B"/>
    <w:rsid w:val="00627D28"/>
    <w:rsid w:val="00627E26"/>
    <w:rsid w:val="006300CA"/>
    <w:rsid w:val="00630C86"/>
    <w:rsid w:val="00630CB3"/>
    <w:rsid w:val="00631000"/>
    <w:rsid w:val="00631253"/>
    <w:rsid w:val="0063134C"/>
    <w:rsid w:val="00631B00"/>
    <w:rsid w:val="00631B03"/>
    <w:rsid w:val="00631B4F"/>
    <w:rsid w:val="00631C04"/>
    <w:rsid w:val="00631E2D"/>
    <w:rsid w:val="00631EED"/>
    <w:rsid w:val="00631FFB"/>
    <w:rsid w:val="00632675"/>
    <w:rsid w:val="00632BDC"/>
    <w:rsid w:val="006330EE"/>
    <w:rsid w:val="00633D85"/>
    <w:rsid w:val="00633DA5"/>
    <w:rsid w:val="00634010"/>
    <w:rsid w:val="00634F15"/>
    <w:rsid w:val="0063529A"/>
    <w:rsid w:val="00635791"/>
    <w:rsid w:val="006359FC"/>
    <w:rsid w:val="006361F4"/>
    <w:rsid w:val="006366C3"/>
    <w:rsid w:val="0063689C"/>
    <w:rsid w:val="0063694D"/>
    <w:rsid w:val="00636ABF"/>
    <w:rsid w:val="00636DD8"/>
    <w:rsid w:val="00637766"/>
    <w:rsid w:val="006378D3"/>
    <w:rsid w:val="00637BF4"/>
    <w:rsid w:val="0064088C"/>
    <w:rsid w:val="0064088E"/>
    <w:rsid w:val="00640D4E"/>
    <w:rsid w:val="0064163C"/>
    <w:rsid w:val="00641B33"/>
    <w:rsid w:val="00641DC3"/>
    <w:rsid w:val="00641DE5"/>
    <w:rsid w:val="006423BC"/>
    <w:rsid w:val="006426F2"/>
    <w:rsid w:val="00642B12"/>
    <w:rsid w:val="00643F0D"/>
    <w:rsid w:val="00643FE0"/>
    <w:rsid w:val="006445B0"/>
    <w:rsid w:val="00644884"/>
    <w:rsid w:val="00644936"/>
    <w:rsid w:val="00644C2B"/>
    <w:rsid w:val="00644CE6"/>
    <w:rsid w:val="00645298"/>
    <w:rsid w:val="0064529E"/>
    <w:rsid w:val="00646AAC"/>
    <w:rsid w:val="00646EF0"/>
    <w:rsid w:val="006470F5"/>
    <w:rsid w:val="00647960"/>
    <w:rsid w:val="0065010C"/>
    <w:rsid w:val="006507BB"/>
    <w:rsid w:val="006509C3"/>
    <w:rsid w:val="00651289"/>
    <w:rsid w:val="006514B1"/>
    <w:rsid w:val="00651679"/>
    <w:rsid w:val="00651C81"/>
    <w:rsid w:val="00651CE7"/>
    <w:rsid w:val="00651E4F"/>
    <w:rsid w:val="0065210E"/>
    <w:rsid w:val="006522F0"/>
    <w:rsid w:val="00652364"/>
    <w:rsid w:val="006523FA"/>
    <w:rsid w:val="0065269F"/>
    <w:rsid w:val="00653284"/>
    <w:rsid w:val="00653ED9"/>
    <w:rsid w:val="00654A8B"/>
    <w:rsid w:val="00654B69"/>
    <w:rsid w:val="00654EF4"/>
    <w:rsid w:val="00656491"/>
    <w:rsid w:val="00656931"/>
    <w:rsid w:val="00656E1D"/>
    <w:rsid w:val="0065728B"/>
    <w:rsid w:val="006575B3"/>
    <w:rsid w:val="00657998"/>
    <w:rsid w:val="006579FB"/>
    <w:rsid w:val="00657DD2"/>
    <w:rsid w:val="00657F55"/>
    <w:rsid w:val="0066007E"/>
    <w:rsid w:val="00660384"/>
    <w:rsid w:val="00660DC7"/>
    <w:rsid w:val="00660E90"/>
    <w:rsid w:val="00660E9C"/>
    <w:rsid w:val="00661AD8"/>
    <w:rsid w:val="00661CFD"/>
    <w:rsid w:val="00662842"/>
    <w:rsid w:val="00662BB5"/>
    <w:rsid w:val="00662E1F"/>
    <w:rsid w:val="00662EC6"/>
    <w:rsid w:val="00663CA9"/>
    <w:rsid w:val="00663FB5"/>
    <w:rsid w:val="00663FF3"/>
    <w:rsid w:val="00664481"/>
    <w:rsid w:val="006645E8"/>
    <w:rsid w:val="00664B5A"/>
    <w:rsid w:val="006654A8"/>
    <w:rsid w:val="0066577C"/>
    <w:rsid w:val="00666276"/>
    <w:rsid w:val="00666708"/>
    <w:rsid w:val="00666D2A"/>
    <w:rsid w:val="006670A1"/>
    <w:rsid w:val="00667101"/>
    <w:rsid w:val="0066712B"/>
    <w:rsid w:val="0066727C"/>
    <w:rsid w:val="0066747C"/>
    <w:rsid w:val="00667662"/>
    <w:rsid w:val="006678B8"/>
    <w:rsid w:val="00670199"/>
    <w:rsid w:val="0067030A"/>
    <w:rsid w:val="0067033B"/>
    <w:rsid w:val="00670838"/>
    <w:rsid w:val="00671378"/>
    <w:rsid w:val="006718D1"/>
    <w:rsid w:val="00671B7B"/>
    <w:rsid w:val="00671EED"/>
    <w:rsid w:val="006721C5"/>
    <w:rsid w:val="0067229A"/>
    <w:rsid w:val="00672547"/>
    <w:rsid w:val="0067254B"/>
    <w:rsid w:val="00672A4D"/>
    <w:rsid w:val="00672AE3"/>
    <w:rsid w:val="00672E27"/>
    <w:rsid w:val="0067363F"/>
    <w:rsid w:val="006737C8"/>
    <w:rsid w:val="00673C9C"/>
    <w:rsid w:val="00673FCD"/>
    <w:rsid w:val="00674365"/>
    <w:rsid w:val="0067478B"/>
    <w:rsid w:val="00674940"/>
    <w:rsid w:val="00674CE6"/>
    <w:rsid w:val="00675215"/>
    <w:rsid w:val="0067536C"/>
    <w:rsid w:val="0067542F"/>
    <w:rsid w:val="00675E22"/>
    <w:rsid w:val="0067606B"/>
    <w:rsid w:val="0067645C"/>
    <w:rsid w:val="00676C2B"/>
    <w:rsid w:val="00677058"/>
    <w:rsid w:val="0067705F"/>
    <w:rsid w:val="00677C93"/>
    <w:rsid w:val="00677C9B"/>
    <w:rsid w:val="006801A4"/>
    <w:rsid w:val="006802AC"/>
    <w:rsid w:val="0068049D"/>
    <w:rsid w:val="00680801"/>
    <w:rsid w:val="00680A73"/>
    <w:rsid w:val="006813B6"/>
    <w:rsid w:val="006815B8"/>
    <w:rsid w:val="00681DDE"/>
    <w:rsid w:val="00682217"/>
    <w:rsid w:val="00682302"/>
    <w:rsid w:val="00682447"/>
    <w:rsid w:val="006825A2"/>
    <w:rsid w:val="00682A48"/>
    <w:rsid w:val="00682B0F"/>
    <w:rsid w:val="00682D2F"/>
    <w:rsid w:val="00683023"/>
    <w:rsid w:val="006836CC"/>
    <w:rsid w:val="00683869"/>
    <w:rsid w:val="006839CA"/>
    <w:rsid w:val="00683AC3"/>
    <w:rsid w:val="00683D42"/>
    <w:rsid w:val="00683F7C"/>
    <w:rsid w:val="00683FEA"/>
    <w:rsid w:val="0068426B"/>
    <w:rsid w:val="00684291"/>
    <w:rsid w:val="006842C2"/>
    <w:rsid w:val="00684574"/>
    <w:rsid w:val="00684642"/>
    <w:rsid w:val="00684651"/>
    <w:rsid w:val="00684837"/>
    <w:rsid w:val="00684FE3"/>
    <w:rsid w:val="0068504C"/>
    <w:rsid w:val="006851F6"/>
    <w:rsid w:val="00685444"/>
    <w:rsid w:val="006854EB"/>
    <w:rsid w:val="00685D70"/>
    <w:rsid w:val="00686007"/>
    <w:rsid w:val="00686204"/>
    <w:rsid w:val="00686A25"/>
    <w:rsid w:val="00686D95"/>
    <w:rsid w:val="00687199"/>
    <w:rsid w:val="00687BCB"/>
    <w:rsid w:val="00687E1C"/>
    <w:rsid w:val="006905A4"/>
    <w:rsid w:val="0069093A"/>
    <w:rsid w:val="006910E0"/>
    <w:rsid w:val="006917E5"/>
    <w:rsid w:val="00691F43"/>
    <w:rsid w:val="00692183"/>
    <w:rsid w:val="006921D8"/>
    <w:rsid w:val="0069221C"/>
    <w:rsid w:val="00692B39"/>
    <w:rsid w:val="00692B43"/>
    <w:rsid w:val="00692BB7"/>
    <w:rsid w:val="00692EE5"/>
    <w:rsid w:val="0069317B"/>
    <w:rsid w:val="006935AC"/>
    <w:rsid w:val="00694707"/>
    <w:rsid w:val="0069485F"/>
    <w:rsid w:val="00694B94"/>
    <w:rsid w:val="00694BB3"/>
    <w:rsid w:val="00694BEE"/>
    <w:rsid w:val="006950D7"/>
    <w:rsid w:val="006951C2"/>
    <w:rsid w:val="0069572E"/>
    <w:rsid w:val="00695900"/>
    <w:rsid w:val="00695CAD"/>
    <w:rsid w:val="00696508"/>
    <w:rsid w:val="0069651B"/>
    <w:rsid w:val="00696A00"/>
    <w:rsid w:val="00696D00"/>
    <w:rsid w:val="00696D41"/>
    <w:rsid w:val="00696DEB"/>
    <w:rsid w:val="00697502"/>
    <w:rsid w:val="00697BCA"/>
    <w:rsid w:val="00697F72"/>
    <w:rsid w:val="006A0094"/>
    <w:rsid w:val="006A01E3"/>
    <w:rsid w:val="006A0540"/>
    <w:rsid w:val="006A0A61"/>
    <w:rsid w:val="006A14CC"/>
    <w:rsid w:val="006A1567"/>
    <w:rsid w:val="006A1747"/>
    <w:rsid w:val="006A1B0E"/>
    <w:rsid w:val="006A1B37"/>
    <w:rsid w:val="006A23F9"/>
    <w:rsid w:val="006A2695"/>
    <w:rsid w:val="006A29DE"/>
    <w:rsid w:val="006A2A27"/>
    <w:rsid w:val="006A2F14"/>
    <w:rsid w:val="006A2F21"/>
    <w:rsid w:val="006A32AE"/>
    <w:rsid w:val="006A3427"/>
    <w:rsid w:val="006A3ED8"/>
    <w:rsid w:val="006A3F80"/>
    <w:rsid w:val="006A4021"/>
    <w:rsid w:val="006A4115"/>
    <w:rsid w:val="006A43AE"/>
    <w:rsid w:val="006A43B9"/>
    <w:rsid w:val="006A460D"/>
    <w:rsid w:val="006A4C6C"/>
    <w:rsid w:val="006A4FC8"/>
    <w:rsid w:val="006A60C8"/>
    <w:rsid w:val="006A67FA"/>
    <w:rsid w:val="006A708F"/>
    <w:rsid w:val="006A7D41"/>
    <w:rsid w:val="006A7E97"/>
    <w:rsid w:val="006B0A8F"/>
    <w:rsid w:val="006B0DFC"/>
    <w:rsid w:val="006B1268"/>
    <w:rsid w:val="006B19A4"/>
    <w:rsid w:val="006B1AAA"/>
    <w:rsid w:val="006B1C72"/>
    <w:rsid w:val="006B1C94"/>
    <w:rsid w:val="006B2356"/>
    <w:rsid w:val="006B2C21"/>
    <w:rsid w:val="006B3010"/>
    <w:rsid w:val="006B3754"/>
    <w:rsid w:val="006B37FB"/>
    <w:rsid w:val="006B3B4D"/>
    <w:rsid w:val="006B3C57"/>
    <w:rsid w:val="006B3D48"/>
    <w:rsid w:val="006B3F95"/>
    <w:rsid w:val="006B4397"/>
    <w:rsid w:val="006B49E0"/>
    <w:rsid w:val="006B4CFD"/>
    <w:rsid w:val="006B51C2"/>
    <w:rsid w:val="006B5D39"/>
    <w:rsid w:val="006B62E1"/>
    <w:rsid w:val="006B6596"/>
    <w:rsid w:val="006B6ACF"/>
    <w:rsid w:val="006B6B2B"/>
    <w:rsid w:val="006B7290"/>
    <w:rsid w:val="006B74C4"/>
    <w:rsid w:val="006B7523"/>
    <w:rsid w:val="006B7CC2"/>
    <w:rsid w:val="006C00A9"/>
    <w:rsid w:val="006C01F9"/>
    <w:rsid w:val="006C0369"/>
    <w:rsid w:val="006C03B3"/>
    <w:rsid w:val="006C068B"/>
    <w:rsid w:val="006C0B33"/>
    <w:rsid w:val="006C0B66"/>
    <w:rsid w:val="006C0EDD"/>
    <w:rsid w:val="006C1620"/>
    <w:rsid w:val="006C19BE"/>
    <w:rsid w:val="006C1C84"/>
    <w:rsid w:val="006C1CFF"/>
    <w:rsid w:val="006C2077"/>
    <w:rsid w:val="006C231B"/>
    <w:rsid w:val="006C2465"/>
    <w:rsid w:val="006C2910"/>
    <w:rsid w:val="006C2A15"/>
    <w:rsid w:val="006C3546"/>
    <w:rsid w:val="006C38B7"/>
    <w:rsid w:val="006C3B3D"/>
    <w:rsid w:val="006C3C42"/>
    <w:rsid w:val="006C3DB1"/>
    <w:rsid w:val="006C3E57"/>
    <w:rsid w:val="006C3F9D"/>
    <w:rsid w:val="006C479A"/>
    <w:rsid w:val="006C4C67"/>
    <w:rsid w:val="006C4F56"/>
    <w:rsid w:val="006C5155"/>
    <w:rsid w:val="006C57ED"/>
    <w:rsid w:val="006C6549"/>
    <w:rsid w:val="006C7953"/>
    <w:rsid w:val="006C7AAC"/>
    <w:rsid w:val="006C7C44"/>
    <w:rsid w:val="006C7EAA"/>
    <w:rsid w:val="006C7EC4"/>
    <w:rsid w:val="006D03D2"/>
    <w:rsid w:val="006D0B02"/>
    <w:rsid w:val="006D0C4B"/>
    <w:rsid w:val="006D0F0C"/>
    <w:rsid w:val="006D1423"/>
    <w:rsid w:val="006D1512"/>
    <w:rsid w:val="006D17AE"/>
    <w:rsid w:val="006D19F7"/>
    <w:rsid w:val="006D1F43"/>
    <w:rsid w:val="006D26EA"/>
    <w:rsid w:val="006D2746"/>
    <w:rsid w:val="006D32CA"/>
    <w:rsid w:val="006D3AA0"/>
    <w:rsid w:val="006D3B6D"/>
    <w:rsid w:val="006D3DD5"/>
    <w:rsid w:val="006D4582"/>
    <w:rsid w:val="006D4A23"/>
    <w:rsid w:val="006D4BAD"/>
    <w:rsid w:val="006D4DA4"/>
    <w:rsid w:val="006D5691"/>
    <w:rsid w:val="006D5754"/>
    <w:rsid w:val="006D63DD"/>
    <w:rsid w:val="006D65D0"/>
    <w:rsid w:val="006D687C"/>
    <w:rsid w:val="006D6DA8"/>
    <w:rsid w:val="006D6F1A"/>
    <w:rsid w:val="006D7013"/>
    <w:rsid w:val="006D7AEA"/>
    <w:rsid w:val="006D7E58"/>
    <w:rsid w:val="006D7FF5"/>
    <w:rsid w:val="006E0002"/>
    <w:rsid w:val="006E0758"/>
    <w:rsid w:val="006E09A3"/>
    <w:rsid w:val="006E0D69"/>
    <w:rsid w:val="006E1138"/>
    <w:rsid w:val="006E18E4"/>
    <w:rsid w:val="006E1956"/>
    <w:rsid w:val="006E196C"/>
    <w:rsid w:val="006E1E53"/>
    <w:rsid w:val="006E2405"/>
    <w:rsid w:val="006E288C"/>
    <w:rsid w:val="006E29B4"/>
    <w:rsid w:val="006E2B74"/>
    <w:rsid w:val="006E3370"/>
    <w:rsid w:val="006E3BC0"/>
    <w:rsid w:val="006E3C77"/>
    <w:rsid w:val="006E42B3"/>
    <w:rsid w:val="006E4498"/>
    <w:rsid w:val="006E45AC"/>
    <w:rsid w:val="006E4837"/>
    <w:rsid w:val="006E49F1"/>
    <w:rsid w:val="006E4E4B"/>
    <w:rsid w:val="006E5C1C"/>
    <w:rsid w:val="006E6103"/>
    <w:rsid w:val="006E610D"/>
    <w:rsid w:val="006E661F"/>
    <w:rsid w:val="006E66A2"/>
    <w:rsid w:val="006E6F14"/>
    <w:rsid w:val="006E7141"/>
    <w:rsid w:val="006E729F"/>
    <w:rsid w:val="006E74F9"/>
    <w:rsid w:val="006E75AE"/>
    <w:rsid w:val="006E7843"/>
    <w:rsid w:val="006E7916"/>
    <w:rsid w:val="006E7928"/>
    <w:rsid w:val="006F02E6"/>
    <w:rsid w:val="006F03F0"/>
    <w:rsid w:val="006F07C7"/>
    <w:rsid w:val="006F09D2"/>
    <w:rsid w:val="006F10D4"/>
    <w:rsid w:val="006F143E"/>
    <w:rsid w:val="006F1445"/>
    <w:rsid w:val="006F1B26"/>
    <w:rsid w:val="006F1C9B"/>
    <w:rsid w:val="006F30BF"/>
    <w:rsid w:val="006F326E"/>
    <w:rsid w:val="006F3314"/>
    <w:rsid w:val="006F347C"/>
    <w:rsid w:val="006F484D"/>
    <w:rsid w:val="006F4ED0"/>
    <w:rsid w:val="006F5348"/>
    <w:rsid w:val="006F5506"/>
    <w:rsid w:val="006F5571"/>
    <w:rsid w:val="006F578E"/>
    <w:rsid w:val="006F5BED"/>
    <w:rsid w:val="006F5E36"/>
    <w:rsid w:val="006F63FC"/>
    <w:rsid w:val="006F64FA"/>
    <w:rsid w:val="006F66B2"/>
    <w:rsid w:val="006F68D8"/>
    <w:rsid w:val="006F6EEE"/>
    <w:rsid w:val="006F707F"/>
    <w:rsid w:val="006F719A"/>
    <w:rsid w:val="006F7887"/>
    <w:rsid w:val="006F7F89"/>
    <w:rsid w:val="007002D4"/>
    <w:rsid w:val="00701006"/>
    <w:rsid w:val="00701982"/>
    <w:rsid w:val="00701A46"/>
    <w:rsid w:val="00701CA8"/>
    <w:rsid w:val="007026EB"/>
    <w:rsid w:val="0070277B"/>
    <w:rsid w:val="00702A9F"/>
    <w:rsid w:val="0070380A"/>
    <w:rsid w:val="007040AE"/>
    <w:rsid w:val="00704162"/>
    <w:rsid w:val="00704204"/>
    <w:rsid w:val="007047A5"/>
    <w:rsid w:val="00704B92"/>
    <w:rsid w:val="00704C79"/>
    <w:rsid w:val="00704DB9"/>
    <w:rsid w:val="00704FD8"/>
    <w:rsid w:val="0070527A"/>
    <w:rsid w:val="0070583F"/>
    <w:rsid w:val="0070599C"/>
    <w:rsid w:val="00705B0D"/>
    <w:rsid w:val="00705BD2"/>
    <w:rsid w:val="00705CF9"/>
    <w:rsid w:val="00705E63"/>
    <w:rsid w:val="00705ED6"/>
    <w:rsid w:val="00705FBF"/>
    <w:rsid w:val="00706560"/>
    <w:rsid w:val="00706762"/>
    <w:rsid w:val="00706E55"/>
    <w:rsid w:val="00706FAA"/>
    <w:rsid w:val="00707063"/>
    <w:rsid w:val="00707617"/>
    <w:rsid w:val="007076E9"/>
    <w:rsid w:val="007077B5"/>
    <w:rsid w:val="007078A6"/>
    <w:rsid w:val="00707D13"/>
    <w:rsid w:val="00707FA5"/>
    <w:rsid w:val="007103F0"/>
    <w:rsid w:val="0071056F"/>
    <w:rsid w:val="007108B1"/>
    <w:rsid w:val="00710AA6"/>
    <w:rsid w:val="00711084"/>
    <w:rsid w:val="0071119A"/>
    <w:rsid w:val="00711215"/>
    <w:rsid w:val="007114C7"/>
    <w:rsid w:val="00711B9D"/>
    <w:rsid w:val="00711F19"/>
    <w:rsid w:val="00711F8A"/>
    <w:rsid w:val="007122DF"/>
    <w:rsid w:val="00712540"/>
    <w:rsid w:val="00712DBE"/>
    <w:rsid w:val="00712F07"/>
    <w:rsid w:val="007132DF"/>
    <w:rsid w:val="00713816"/>
    <w:rsid w:val="007139BC"/>
    <w:rsid w:val="007139CF"/>
    <w:rsid w:val="00713C3B"/>
    <w:rsid w:val="00713D63"/>
    <w:rsid w:val="00713E98"/>
    <w:rsid w:val="00714304"/>
    <w:rsid w:val="00714CB7"/>
    <w:rsid w:val="00715127"/>
    <w:rsid w:val="0071520C"/>
    <w:rsid w:val="0071525D"/>
    <w:rsid w:val="00715475"/>
    <w:rsid w:val="00715D75"/>
    <w:rsid w:val="00716A80"/>
    <w:rsid w:val="00716AFE"/>
    <w:rsid w:val="00716C03"/>
    <w:rsid w:val="00716C88"/>
    <w:rsid w:val="00716F81"/>
    <w:rsid w:val="00717201"/>
    <w:rsid w:val="007174E2"/>
    <w:rsid w:val="00717E4A"/>
    <w:rsid w:val="00717E85"/>
    <w:rsid w:val="00717E8E"/>
    <w:rsid w:val="00717F62"/>
    <w:rsid w:val="00720458"/>
    <w:rsid w:val="007209C6"/>
    <w:rsid w:val="00720C84"/>
    <w:rsid w:val="00721152"/>
    <w:rsid w:val="007219AF"/>
    <w:rsid w:val="00721A82"/>
    <w:rsid w:val="00721E6C"/>
    <w:rsid w:val="00721EA9"/>
    <w:rsid w:val="0072260F"/>
    <w:rsid w:val="00722B00"/>
    <w:rsid w:val="00722D6D"/>
    <w:rsid w:val="0072334E"/>
    <w:rsid w:val="007233EE"/>
    <w:rsid w:val="007234BF"/>
    <w:rsid w:val="0072409F"/>
    <w:rsid w:val="00724169"/>
    <w:rsid w:val="0072438E"/>
    <w:rsid w:val="007247C3"/>
    <w:rsid w:val="00724ABE"/>
    <w:rsid w:val="00725188"/>
    <w:rsid w:val="007253B5"/>
    <w:rsid w:val="0072560E"/>
    <w:rsid w:val="00725720"/>
    <w:rsid w:val="00725C59"/>
    <w:rsid w:val="00726220"/>
    <w:rsid w:val="00726CE2"/>
    <w:rsid w:val="007270E5"/>
    <w:rsid w:val="007271E5"/>
    <w:rsid w:val="00727A20"/>
    <w:rsid w:val="00727BDC"/>
    <w:rsid w:val="00727C3E"/>
    <w:rsid w:val="00730B4D"/>
    <w:rsid w:val="00730C99"/>
    <w:rsid w:val="00730DB1"/>
    <w:rsid w:val="00730EAB"/>
    <w:rsid w:val="00731227"/>
    <w:rsid w:val="00731DBF"/>
    <w:rsid w:val="00732268"/>
    <w:rsid w:val="0073246C"/>
    <w:rsid w:val="007325F1"/>
    <w:rsid w:val="00732807"/>
    <w:rsid w:val="0073350B"/>
    <w:rsid w:val="00733569"/>
    <w:rsid w:val="007335B6"/>
    <w:rsid w:val="007336A8"/>
    <w:rsid w:val="0073387E"/>
    <w:rsid w:val="00733C2E"/>
    <w:rsid w:val="00734096"/>
    <w:rsid w:val="00734244"/>
    <w:rsid w:val="007344F4"/>
    <w:rsid w:val="0073453D"/>
    <w:rsid w:val="0073460C"/>
    <w:rsid w:val="007349C7"/>
    <w:rsid w:val="00735559"/>
    <w:rsid w:val="00735839"/>
    <w:rsid w:val="00735861"/>
    <w:rsid w:val="007359F1"/>
    <w:rsid w:val="00735FA2"/>
    <w:rsid w:val="00736188"/>
    <w:rsid w:val="007362B4"/>
    <w:rsid w:val="00736310"/>
    <w:rsid w:val="0073639D"/>
    <w:rsid w:val="007365A5"/>
    <w:rsid w:val="007369BF"/>
    <w:rsid w:val="00736F65"/>
    <w:rsid w:val="00737E93"/>
    <w:rsid w:val="00740457"/>
    <w:rsid w:val="00740CDD"/>
    <w:rsid w:val="00741057"/>
    <w:rsid w:val="0074136C"/>
    <w:rsid w:val="00741486"/>
    <w:rsid w:val="0074205E"/>
    <w:rsid w:val="0074289D"/>
    <w:rsid w:val="00742BE2"/>
    <w:rsid w:val="00742C89"/>
    <w:rsid w:val="00742CB6"/>
    <w:rsid w:val="0074322B"/>
    <w:rsid w:val="00743321"/>
    <w:rsid w:val="007436D5"/>
    <w:rsid w:val="00743A1E"/>
    <w:rsid w:val="00743C5B"/>
    <w:rsid w:val="0074414F"/>
    <w:rsid w:val="0074475C"/>
    <w:rsid w:val="00744F2E"/>
    <w:rsid w:val="00744F8D"/>
    <w:rsid w:val="0074514B"/>
    <w:rsid w:val="00745377"/>
    <w:rsid w:val="00745612"/>
    <w:rsid w:val="00745C58"/>
    <w:rsid w:val="0074622B"/>
    <w:rsid w:val="007464D0"/>
    <w:rsid w:val="007466DC"/>
    <w:rsid w:val="00746D52"/>
    <w:rsid w:val="007470F7"/>
    <w:rsid w:val="00747354"/>
    <w:rsid w:val="007473A7"/>
    <w:rsid w:val="00747475"/>
    <w:rsid w:val="0074786B"/>
    <w:rsid w:val="00747A47"/>
    <w:rsid w:val="007501BE"/>
    <w:rsid w:val="007508B6"/>
    <w:rsid w:val="007508BE"/>
    <w:rsid w:val="00750EC8"/>
    <w:rsid w:val="00751135"/>
    <w:rsid w:val="00751591"/>
    <w:rsid w:val="007516C8"/>
    <w:rsid w:val="0075176A"/>
    <w:rsid w:val="00751B1D"/>
    <w:rsid w:val="00751C6D"/>
    <w:rsid w:val="00752009"/>
    <w:rsid w:val="00752892"/>
    <w:rsid w:val="007530A7"/>
    <w:rsid w:val="00753150"/>
    <w:rsid w:val="00753188"/>
    <w:rsid w:val="00753237"/>
    <w:rsid w:val="007536DA"/>
    <w:rsid w:val="007541BD"/>
    <w:rsid w:val="00754441"/>
    <w:rsid w:val="00754709"/>
    <w:rsid w:val="0075501D"/>
    <w:rsid w:val="00755579"/>
    <w:rsid w:val="007559E8"/>
    <w:rsid w:val="00755A91"/>
    <w:rsid w:val="0075621C"/>
    <w:rsid w:val="007562A4"/>
    <w:rsid w:val="00756547"/>
    <w:rsid w:val="00756672"/>
    <w:rsid w:val="007566D7"/>
    <w:rsid w:val="00756FCA"/>
    <w:rsid w:val="00757032"/>
    <w:rsid w:val="00757355"/>
    <w:rsid w:val="00757662"/>
    <w:rsid w:val="00757E98"/>
    <w:rsid w:val="007601A2"/>
    <w:rsid w:val="00760797"/>
    <w:rsid w:val="00760C38"/>
    <w:rsid w:val="0076142E"/>
    <w:rsid w:val="00761AE7"/>
    <w:rsid w:val="00762A82"/>
    <w:rsid w:val="00762B24"/>
    <w:rsid w:val="00762D0F"/>
    <w:rsid w:val="00763FEE"/>
    <w:rsid w:val="007640E6"/>
    <w:rsid w:val="00764247"/>
    <w:rsid w:val="0076473D"/>
    <w:rsid w:val="00765145"/>
    <w:rsid w:val="007654CC"/>
    <w:rsid w:val="007656BE"/>
    <w:rsid w:val="00765741"/>
    <w:rsid w:val="00765869"/>
    <w:rsid w:val="00765EA9"/>
    <w:rsid w:val="00766242"/>
    <w:rsid w:val="00766BE3"/>
    <w:rsid w:val="00767373"/>
    <w:rsid w:val="007674A1"/>
    <w:rsid w:val="00767AED"/>
    <w:rsid w:val="007704E8"/>
    <w:rsid w:val="00770733"/>
    <w:rsid w:val="0077074B"/>
    <w:rsid w:val="00770783"/>
    <w:rsid w:val="00770C4F"/>
    <w:rsid w:val="00770D81"/>
    <w:rsid w:val="00770E7F"/>
    <w:rsid w:val="00770FB1"/>
    <w:rsid w:val="00770FBB"/>
    <w:rsid w:val="007711FC"/>
    <w:rsid w:val="0077135B"/>
    <w:rsid w:val="0077138F"/>
    <w:rsid w:val="0077160C"/>
    <w:rsid w:val="0077184B"/>
    <w:rsid w:val="00771A1E"/>
    <w:rsid w:val="00771ADE"/>
    <w:rsid w:val="00771EE8"/>
    <w:rsid w:val="00772787"/>
    <w:rsid w:val="0077281A"/>
    <w:rsid w:val="007729EF"/>
    <w:rsid w:val="00772F4F"/>
    <w:rsid w:val="00773241"/>
    <w:rsid w:val="00773C6E"/>
    <w:rsid w:val="00773E37"/>
    <w:rsid w:val="00773FA3"/>
    <w:rsid w:val="0077436D"/>
    <w:rsid w:val="00774752"/>
    <w:rsid w:val="00774FFE"/>
    <w:rsid w:val="00775487"/>
    <w:rsid w:val="00775DEF"/>
    <w:rsid w:val="007762E6"/>
    <w:rsid w:val="0077647D"/>
    <w:rsid w:val="00776654"/>
    <w:rsid w:val="00776E70"/>
    <w:rsid w:val="00776FDA"/>
    <w:rsid w:val="007771C3"/>
    <w:rsid w:val="00777249"/>
    <w:rsid w:val="007773BD"/>
    <w:rsid w:val="007773CD"/>
    <w:rsid w:val="00777AC3"/>
    <w:rsid w:val="00777B4A"/>
    <w:rsid w:val="00777BE9"/>
    <w:rsid w:val="00777EA8"/>
    <w:rsid w:val="00780304"/>
    <w:rsid w:val="00780ACB"/>
    <w:rsid w:val="00780F2C"/>
    <w:rsid w:val="00780FEC"/>
    <w:rsid w:val="007810A2"/>
    <w:rsid w:val="007814B0"/>
    <w:rsid w:val="0078164B"/>
    <w:rsid w:val="007818A9"/>
    <w:rsid w:val="00781A31"/>
    <w:rsid w:val="00781BE0"/>
    <w:rsid w:val="00781C49"/>
    <w:rsid w:val="00781FB8"/>
    <w:rsid w:val="007829B1"/>
    <w:rsid w:val="00782B30"/>
    <w:rsid w:val="00782D46"/>
    <w:rsid w:val="00782F39"/>
    <w:rsid w:val="00783487"/>
    <w:rsid w:val="00783542"/>
    <w:rsid w:val="00783E62"/>
    <w:rsid w:val="00784796"/>
    <w:rsid w:val="00784DBB"/>
    <w:rsid w:val="00785E71"/>
    <w:rsid w:val="007860A3"/>
    <w:rsid w:val="0078614E"/>
    <w:rsid w:val="007863D2"/>
    <w:rsid w:val="00786729"/>
    <w:rsid w:val="00786B04"/>
    <w:rsid w:val="00787321"/>
    <w:rsid w:val="00787819"/>
    <w:rsid w:val="00787C6A"/>
    <w:rsid w:val="00787CA7"/>
    <w:rsid w:val="00787D6B"/>
    <w:rsid w:val="00787DEA"/>
    <w:rsid w:val="00787EF5"/>
    <w:rsid w:val="00790009"/>
    <w:rsid w:val="00790246"/>
    <w:rsid w:val="0079063A"/>
    <w:rsid w:val="0079098F"/>
    <w:rsid w:val="00790B79"/>
    <w:rsid w:val="00790D77"/>
    <w:rsid w:val="00790D7A"/>
    <w:rsid w:val="00791089"/>
    <w:rsid w:val="007911D4"/>
    <w:rsid w:val="00791390"/>
    <w:rsid w:val="00791595"/>
    <w:rsid w:val="00791681"/>
    <w:rsid w:val="007916B1"/>
    <w:rsid w:val="00791743"/>
    <w:rsid w:val="00791BA3"/>
    <w:rsid w:val="00791FCC"/>
    <w:rsid w:val="007923BD"/>
    <w:rsid w:val="007927E2"/>
    <w:rsid w:val="00792ED0"/>
    <w:rsid w:val="00793259"/>
    <w:rsid w:val="00793293"/>
    <w:rsid w:val="007933D7"/>
    <w:rsid w:val="007937E9"/>
    <w:rsid w:val="00793865"/>
    <w:rsid w:val="007938D5"/>
    <w:rsid w:val="00793FD4"/>
    <w:rsid w:val="0079468A"/>
    <w:rsid w:val="0079535A"/>
    <w:rsid w:val="00795A0E"/>
    <w:rsid w:val="00795F69"/>
    <w:rsid w:val="0079676E"/>
    <w:rsid w:val="007967F6"/>
    <w:rsid w:val="00796CE6"/>
    <w:rsid w:val="007973C9"/>
    <w:rsid w:val="007978AD"/>
    <w:rsid w:val="00797F2F"/>
    <w:rsid w:val="007A03BA"/>
    <w:rsid w:val="007A03FF"/>
    <w:rsid w:val="007A046F"/>
    <w:rsid w:val="007A06E3"/>
    <w:rsid w:val="007A0AE1"/>
    <w:rsid w:val="007A1D6D"/>
    <w:rsid w:val="007A1DA3"/>
    <w:rsid w:val="007A1DDE"/>
    <w:rsid w:val="007A1E58"/>
    <w:rsid w:val="007A255D"/>
    <w:rsid w:val="007A2B6B"/>
    <w:rsid w:val="007A2B9E"/>
    <w:rsid w:val="007A2BED"/>
    <w:rsid w:val="007A34BF"/>
    <w:rsid w:val="007A3616"/>
    <w:rsid w:val="007A3AC0"/>
    <w:rsid w:val="007A3BA2"/>
    <w:rsid w:val="007A3CD6"/>
    <w:rsid w:val="007A3DD1"/>
    <w:rsid w:val="007A42AF"/>
    <w:rsid w:val="007A45C5"/>
    <w:rsid w:val="007A4883"/>
    <w:rsid w:val="007A4C22"/>
    <w:rsid w:val="007A4CE2"/>
    <w:rsid w:val="007A5218"/>
    <w:rsid w:val="007A5340"/>
    <w:rsid w:val="007A5351"/>
    <w:rsid w:val="007A55F9"/>
    <w:rsid w:val="007A5609"/>
    <w:rsid w:val="007A5A8D"/>
    <w:rsid w:val="007A5E91"/>
    <w:rsid w:val="007A6442"/>
    <w:rsid w:val="007A64CE"/>
    <w:rsid w:val="007A6D17"/>
    <w:rsid w:val="007A6EB2"/>
    <w:rsid w:val="007A7879"/>
    <w:rsid w:val="007A7FB0"/>
    <w:rsid w:val="007B04A2"/>
    <w:rsid w:val="007B0777"/>
    <w:rsid w:val="007B0886"/>
    <w:rsid w:val="007B1928"/>
    <w:rsid w:val="007B1F72"/>
    <w:rsid w:val="007B24C9"/>
    <w:rsid w:val="007B2535"/>
    <w:rsid w:val="007B277E"/>
    <w:rsid w:val="007B2BF0"/>
    <w:rsid w:val="007B35BF"/>
    <w:rsid w:val="007B3651"/>
    <w:rsid w:val="007B38DA"/>
    <w:rsid w:val="007B3B33"/>
    <w:rsid w:val="007B4234"/>
    <w:rsid w:val="007B4813"/>
    <w:rsid w:val="007B4A95"/>
    <w:rsid w:val="007B4E33"/>
    <w:rsid w:val="007B5F13"/>
    <w:rsid w:val="007B670A"/>
    <w:rsid w:val="007B6870"/>
    <w:rsid w:val="007B6C93"/>
    <w:rsid w:val="007B6D96"/>
    <w:rsid w:val="007B6DD0"/>
    <w:rsid w:val="007B6DDF"/>
    <w:rsid w:val="007B6FFE"/>
    <w:rsid w:val="007B7527"/>
    <w:rsid w:val="007B7E24"/>
    <w:rsid w:val="007C031C"/>
    <w:rsid w:val="007C132B"/>
    <w:rsid w:val="007C2014"/>
    <w:rsid w:val="007C26DF"/>
    <w:rsid w:val="007C274F"/>
    <w:rsid w:val="007C27AC"/>
    <w:rsid w:val="007C28D3"/>
    <w:rsid w:val="007C3039"/>
    <w:rsid w:val="007C34D0"/>
    <w:rsid w:val="007C3ECE"/>
    <w:rsid w:val="007C404B"/>
    <w:rsid w:val="007C461E"/>
    <w:rsid w:val="007C48AA"/>
    <w:rsid w:val="007C492E"/>
    <w:rsid w:val="007C554F"/>
    <w:rsid w:val="007C56FF"/>
    <w:rsid w:val="007C5A0E"/>
    <w:rsid w:val="007C5F79"/>
    <w:rsid w:val="007C6655"/>
    <w:rsid w:val="007C6837"/>
    <w:rsid w:val="007C6B13"/>
    <w:rsid w:val="007C7462"/>
    <w:rsid w:val="007C7D1D"/>
    <w:rsid w:val="007D00C3"/>
    <w:rsid w:val="007D01AE"/>
    <w:rsid w:val="007D0572"/>
    <w:rsid w:val="007D05BC"/>
    <w:rsid w:val="007D07F0"/>
    <w:rsid w:val="007D0B67"/>
    <w:rsid w:val="007D0BA4"/>
    <w:rsid w:val="007D0C03"/>
    <w:rsid w:val="007D13AA"/>
    <w:rsid w:val="007D13C5"/>
    <w:rsid w:val="007D1616"/>
    <w:rsid w:val="007D161E"/>
    <w:rsid w:val="007D169D"/>
    <w:rsid w:val="007D1757"/>
    <w:rsid w:val="007D1F96"/>
    <w:rsid w:val="007D2284"/>
    <w:rsid w:val="007D3159"/>
    <w:rsid w:val="007D391E"/>
    <w:rsid w:val="007D3C2B"/>
    <w:rsid w:val="007D3D1F"/>
    <w:rsid w:val="007D4077"/>
    <w:rsid w:val="007D40B6"/>
    <w:rsid w:val="007D4155"/>
    <w:rsid w:val="007D44C3"/>
    <w:rsid w:val="007D466A"/>
    <w:rsid w:val="007D469B"/>
    <w:rsid w:val="007D4B2A"/>
    <w:rsid w:val="007D5546"/>
    <w:rsid w:val="007D560E"/>
    <w:rsid w:val="007D57DC"/>
    <w:rsid w:val="007D67E5"/>
    <w:rsid w:val="007D6B05"/>
    <w:rsid w:val="007D6D01"/>
    <w:rsid w:val="007D7020"/>
    <w:rsid w:val="007D727D"/>
    <w:rsid w:val="007D7677"/>
    <w:rsid w:val="007D781E"/>
    <w:rsid w:val="007D7BD5"/>
    <w:rsid w:val="007D7EE5"/>
    <w:rsid w:val="007D7FBF"/>
    <w:rsid w:val="007D7FC8"/>
    <w:rsid w:val="007E0914"/>
    <w:rsid w:val="007E1331"/>
    <w:rsid w:val="007E140B"/>
    <w:rsid w:val="007E1606"/>
    <w:rsid w:val="007E1732"/>
    <w:rsid w:val="007E1B50"/>
    <w:rsid w:val="007E1D45"/>
    <w:rsid w:val="007E1E93"/>
    <w:rsid w:val="007E1F44"/>
    <w:rsid w:val="007E1FE9"/>
    <w:rsid w:val="007E31F6"/>
    <w:rsid w:val="007E32E8"/>
    <w:rsid w:val="007E32EF"/>
    <w:rsid w:val="007E3D54"/>
    <w:rsid w:val="007E3E46"/>
    <w:rsid w:val="007E3EBA"/>
    <w:rsid w:val="007E411D"/>
    <w:rsid w:val="007E450F"/>
    <w:rsid w:val="007E4591"/>
    <w:rsid w:val="007E4697"/>
    <w:rsid w:val="007E4A32"/>
    <w:rsid w:val="007E4EA4"/>
    <w:rsid w:val="007E51BA"/>
    <w:rsid w:val="007E56A9"/>
    <w:rsid w:val="007E5D4E"/>
    <w:rsid w:val="007E63AD"/>
    <w:rsid w:val="007E6753"/>
    <w:rsid w:val="007E67B1"/>
    <w:rsid w:val="007E67EE"/>
    <w:rsid w:val="007E690F"/>
    <w:rsid w:val="007E6ABC"/>
    <w:rsid w:val="007E6F26"/>
    <w:rsid w:val="007E7559"/>
    <w:rsid w:val="007E7C01"/>
    <w:rsid w:val="007E7E60"/>
    <w:rsid w:val="007F0006"/>
    <w:rsid w:val="007F0915"/>
    <w:rsid w:val="007F09CC"/>
    <w:rsid w:val="007F14CF"/>
    <w:rsid w:val="007F1B02"/>
    <w:rsid w:val="007F1F61"/>
    <w:rsid w:val="007F2426"/>
    <w:rsid w:val="007F2662"/>
    <w:rsid w:val="007F3F21"/>
    <w:rsid w:val="007F42E1"/>
    <w:rsid w:val="007F4ACF"/>
    <w:rsid w:val="007F4D19"/>
    <w:rsid w:val="007F50A3"/>
    <w:rsid w:val="007F5493"/>
    <w:rsid w:val="007F571B"/>
    <w:rsid w:val="007F584B"/>
    <w:rsid w:val="007F5AB8"/>
    <w:rsid w:val="007F5B51"/>
    <w:rsid w:val="007F63BA"/>
    <w:rsid w:val="007F6A1D"/>
    <w:rsid w:val="007F6B18"/>
    <w:rsid w:val="007F7059"/>
    <w:rsid w:val="007F71DC"/>
    <w:rsid w:val="007F725B"/>
    <w:rsid w:val="007F7333"/>
    <w:rsid w:val="007F741B"/>
    <w:rsid w:val="007F7F4B"/>
    <w:rsid w:val="00800151"/>
    <w:rsid w:val="008003CE"/>
    <w:rsid w:val="00800786"/>
    <w:rsid w:val="008007E8"/>
    <w:rsid w:val="008019EC"/>
    <w:rsid w:val="0080231E"/>
    <w:rsid w:val="00802F97"/>
    <w:rsid w:val="008031AF"/>
    <w:rsid w:val="00803319"/>
    <w:rsid w:val="00803533"/>
    <w:rsid w:val="00803538"/>
    <w:rsid w:val="008038A7"/>
    <w:rsid w:val="00803A01"/>
    <w:rsid w:val="00803A47"/>
    <w:rsid w:val="00803ADF"/>
    <w:rsid w:val="00803C17"/>
    <w:rsid w:val="008043E9"/>
    <w:rsid w:val="00804C4E"/>
    <w:rsid w:val="00804CAD"/>
    <w:rsid w:val="00805169"/>
    <w:rsid w:val="00805351"/>
    <w:rsid w:val="008058DB"/>
    <w:rsid w:val="00806129"/>
    <w:rsid w:val="008066CB"/>
    <w:rsid w:val="008070C5"/>
    <w:rsid w:val="00807A06"/>
    <w:rsid w:val="00807B5A"/>
    <w:rsid w:val="00807D34"/>
    <w:rsid w:val="00810199"/>
    <w:rsid w:val="00810CD0"/>
    <w:rsid w:val="00810F7C"/>
    <w:rsid w:val="00811211"/>
    <w:rsid w:val="00811D82"/>
    <w:rsid w:val="008121E7"/>
    <w:rsid w:val="008123E0"/>
    <w:rsid w:val="00812BE5"/>
    <w:rsid w:val="008131D6"/>
    <w:rsid w:val="00813248"/>
    <w:rsid w:val="00813F28"/>
    <w:rsid w:val="0081411C"/>
    <w:rsid w:val="00814209"/>
    <w:rsid w:val="00814806"/>
    <w:rsid w:val="00815005"/>
    <w:rsid w:val="00815311"/>
    <w:rsid w:val="008157FA"/>
    <w:rsid w:val="00815BE1"/>
    <w:rsid w:val="00815E20"/>
    <w:rsid w:val="00816256"/>
    <w:rsid w:val="00816605"/>
    <w:rsid w:val="00816692"/>
    <w:rsid w:val="008173D6"/>
    <w:rsid w:val="008174B1"/>
    <w:rsid w:val="008178E0"/>
    <w:rsid w:val="00817984"/>
    <w:rsid w:val="008179A4"/>
    <w:rsid w:val="00817B8F"/>
    <w:rsid w:val="0082025D"/>
    <w:rsid w:val="0082051F"/>
    <w:rsid w:val="00820553"/>
    <w:rsid w:val="0082088E"/>
    <w:rsid w:val="00820BE2"/>
    <w:rsid w:val="00820F99"/>
    <w:rsid w:val="0082143C"/>
    <w:rsid w:val="00821628"/>
    <w:rsid w:val="0082167E"/>
    <w:rsid w:val="00821821"/>
    <w:rsid w:val="00821B03"/>
    <w:rsid w:val="00821DC5"/>
    <w:rsid w:val="00821E07"/>
    <w:rsid w:val="0082221F"/>
    <w:rsid w:val="00822D4F"/>
    <w:rsid w:val="00823046"/>
    <w:rsid w:val="0082336D"/>
    <w:rsid w:val="00823B9C"/>
    <w:rsid w:val="00824224"/>
    <w:rsid w:val="008245D5"/>
    <w:rsid w:val="0082482D"/>
    <w:rsid w:val="0082483B"/>
    <w:rsid w:val="00824BBD"/>
    <w:rsid w:val="00824C4D"/>
    <w:rsid w:val="00824C79"/>
    <w:rsid w:val="00824F69"/>
    <w:rsid w:val="008254D6"/>
    <w:rsid w:val="0082585C"/>
    <w:rsid w:val="00825B87"/>
    <w:rsid w:val="00825EE3"/>
    <w:rsid w:val="00825F5B"/>
    <w:rsid w:val="008261D5"/>
    <w:rsid w:val="008261E4"/>
    <w:rsid w:val="008263F1"/>
    <w:rsid w:val="008265C9"/>
    <w:rsid w:val="008266AF"/>
    <w:rsid w:val="00826EBA"/>
    <w:rsid w:val="00827272"/>
    <w:rsid w:val="00827559"/>
    <w:rsid w:val="008278FB"/>
    <w:rsid w:val="00827C57"/>
    <w:rsid w:val="00827F45"/>
    <w:rsid w:val="008300C7"/>
    <w:rsid w:val="00830136"/>
    <w:rsid w:val="00830E1F"/>
    <w:rsid w:val="00830FEF"/>
    <w:rsid w:val="00830FF9"/>
    <w:rsid w:val="008310CC"/>
    <w:rsid w:val="00831640"/>
    <w:rsid w:val="008316BC"/>
    <w:rsid w:val="00831A49"/>
    <w:rsid w:val="00831B18"/>
    <w:rsid w:val="00831B32"/>
    <w:rsid w:val="00831B8D"/>
    <w:rsid w:val="00831F66"/>
    <w:rsid w:val="00832834"/>
    <w:rsid w:val="00833712"/>
    <w:rsid w:val="0083438C"/>
    <w:rsid w:val="008345BB"/>
    <w:rsid w:val="008349E8"/>
    <w:rsid w:val="008349F9"/>
    <w:rsid w:val="00834A22"/>
    <w:rsid w:val="00834AE0"/>
    <w:rsid w:val="0083505E"/>
    <w:rsid w:val="00836015"/>
    <w:rsid w:val="00836386"/>
    <w:rsid w:val="00836ABC"/>
    <w:rsid w:val="00836C77"/>
    <w:rsid w:val="00837731"/>
    <w:rsid w:val="00837A60"/>
    <w:rsid w:val="00837AE9"/>
    <w:rsid w:val="0084023D"/>
    <w:rsid w:val="0084026F"/>
    <w:rsid w:val="00840532"/>
    <w:rsid w:val="008407D4"/>
    <w:rsid w:val="008408DD"/>
    <w:rsid w:val="008409E1"/>
    <w:rsid w:val="00840A07"/>
    <w:rsid w:val="008410C6"/>
    <w:rsid w:val="008415F4"/>
    <w:rsid w:val="00841636"/>
    <w:rsid w:val="00841A3F"/>
    <w:rsid w:val="00841EB6"/>
    <w:rsid w:val="00842ECC"/>
    <w:rsid w:val="0084305F"/>
    <w:rsid w:val="008433BF"/>
    <w:rsid w:val="0084360E"/>
    <w:rsid w:val="008437C5"/>
    <w:rsid w:val="00843B70"/>
    <w:rsid w:val="00843C60"/>
    <w:rsid w:val="00844091"/>
    <w:rsid w:val="00844579"/>
    <w:rsid w:val="00844867"/>
    <w:rsid w:val="00844BD1"/>
    <w:rsid w:val="008454B4"/>
    <w:rsid w:val="0084599B"/>
    <w:rsid w:val="00846348"/>
    <w:rsid w:val="00846506"/>
    <w:rsid w:val="00846641"/>
    <w:rsid w:val="00846897"/>
    <w:rsid w:val="008468B5"/>
    <w:rsid w:val="00847004"/>
    <w:rsid w:val="008471AC"/>
    <w:rsid w:val="008477F1"/>
    <w:rsid w:val="00847836"/>
    <w:rsid w:val="00847EA7"/>
    <w:rsid w:val="008501C9"/>
    <w:rsid w:val="00850D3B"/>
    <w:rsid w:val="00851028"/>
    <w:rsid w:val="00851069"/>
    <w:rsid w:val="008518B4"/>
    <w:rsid w:val="008520C6"/>
    <w:rsid w:val="00852450"/>
    <w:rsid w:val="008524F0"/>
    <w:rsid w:val="00852DEE"/>
    <w:rsid w:val="0085380B"/>
    <w:rsid w:val="00853D16"/>
    <w:rsid w:val="00853F8F"/>
    <w:rsid w:val="008544D2"/>
    <w:rsid w:val="008547C2"/>
    <w:rsid w:val="00854AC0"/>
    <w:rsid w:val="00854DED"/>
    <w:rsid w:val="00854E09"/>
    <w:rsid w:val="0085504B"/>
    <w:rsid w:val="008552CD"/>
    <w:rsid w:val="00855380"/>
    <w:rsid w:val="008559AE"/>
    <w:rsid w:val="00855E11"/>
    <w:rsid w:val="00855E23"/>
    <w:rsid w:val="0085643B"/>
    <w:rsid w:val="0085663D"/>
    <w:rsid w:val="0085669A"/>
    <w:rsid w:val="00856ED5"/>
    <w:rsid w:val="0085730E"/>
    <w:rsid w:val="0085750E"/>
    <w:rsid w:val="00857A27"/>
    <w:rsid w:val="00857B05"/>
    <w:rsid w:val="00857D77"/>
    <w:rsid w:val="0086050C"/>
    <w:rsid w:val="00860B0A"/>
    <w:rsid w:val="00860F01"/>
    <w:rsid w:val="008610F1"/>
    <w:rsid w:val="00861206"/>
    <w:rsid w:val="0086166B"/>
    <w:rsid w:val="008620A9"/>
    <w:rsid w:val="008622FF"/>
    <w:rsid w:val="008624C2"/>
    <w:rsid w:val="008627F2"/>
    <w:rsid w:val="00862A8A"/>
    <w:rsid w:val="00862B3A"/>
    <w:rsid w:val="00862C5F"/>
    <w:rsid w:val="008633C6"/>
    <w:rsid w:val="00863B83"/>
    <w:rsid w:val="00863C19"/>
    <w:rsid w:val="00864017"/>
    <w:rsid w:val="00864090"/>
    <w:rsid w:val="00864095"/>
    <w:rsid w:val="0086418B"/>
    <w:rsid w:val="008641D4"/>
    <w:rsid w:val="0086492E"/>
    <w:rsid w:val="00864989"/>
    <w:rsid w:val="00864E4E"/>
    <w:rsid w:val="008650CF"/>
    <w:rsid w:val="0086519D"/>
    <w:rsid w:val="0086592A"/>
    <w:rsid w:val="008659BC"/>
    <w:rsid w:val="00865D3E"/>
    <w:rsid w:val="00866115"/>
    <w:rsid w:val="008676DB"/>
    <w:rsid w:val="008676EF"/>
    <w:rsid w:val="00870150"/>
    <w:rsid w:val="0087099E"/>
    <w:rsid w:val="00870DA6"/>
    <w:rsid w:val="00870F3B"/>
    <w:rsid w:val="00871184"/>
    <w:rsid w:val="008714D3"/>
    <w:rsid w:val="008719F2"/>
    <w:rsid w:val="008726CF"/>
    <w:rsid w:val="00873A12"/>
    <w:rsid w:val="00873A7A"/>
    <w:rsid w:val="0087402E"/>
    <w:rsid w:val="008740A0"/>
    <w:rsid w:val="00874716"/>
    <w:rsid w:val="00874787"/>
    <w:rsid w:val="00874B62"/>
    <w:rsid w:val="00874C77"/>
    <w:rsid w:val="00874CB4"/>
    <w:rsid w:val="00874CDD"/>
    <w:rsid w:val="008753BF"/>
    <w:rsid w:val="008757AB"/>
    <w:rsid w:val="00875FFB"/>
    <w:rsid w:val="008760BF"/>
    <w:rsid w:val="008771D3"/>
    <w:rsid w:val="0087758E"/>
    <w:rsid w:val="008776B0"/>
    <w:rsid w:val="0088040D"/>
    <w:rsid w:val="00880643"/>
    <w:rsid w:val="008809BC"/>
    <w:rsid w:val="00880FB0"/>
    <w:rsid w:val="008813C9"/>
    <w:rsid w:val="00881647"/>
    <w:rsid w:val="00881AAB"/>
    <w:rsid w:val="00881DE5"/>
    <w:rsid w:val="00881FF2"/>
    <w:rsid w:val="00882231"/>
    <w:rsid w:val="008822F9"/>
    <w:rsid w:val="0088230B"/>
    <w:rsid w:val="00882488"/>
    <w:rsid w:val="00882704"/>
    <w:rsid w:val="00882BD2"/>
    <w:rsid w:val="00882CAA"/>
    <w:rsid w:val="008832E2"/>
    <w:rsid w:val="0088353F"/>
    <w:rsid w:val="00883591"/>
    <w:rsid w:val="00883763"/>
    <w:rsid w:val="00883798"/>
    <w:rsid w:val="00883F12"/>
    <w:rsid w:val="00883F60"/>
    <w:rsid w:val="0088453E"/>
    <w:rsid w:val="008845AD"/>
    <w:rsid w:val="00884ACD"/>
    <w:rsid w:val="00884BC6"/>
    <w:rsid w:val="00885236"/>
    <w:rsid w:val="008852FA"/>
    <w:rsid w:val="008854DC"/>
    <w:rsid w:val="00885673"/>
    <w:rsid w:val="008858E7"/>
    <w:rsid w:val="00885975"/>
    <w:rsid w:val="008859A5"/>
    <w:rsid w:val="008862AE"/>
    <w:rsid w:val="00886619"/>
    <w:rsid w:val="00887488"/>
    <w:rsid w:val="00887857"/>
    <w:rsid w:val="00887A9B"/>
    <w:rsid w:val="00887F6D"/>
    <w:rsid w:val="0089005E"/>
    <w:rsid w:val="008902B2"/>
    <w:rsid w:val="008902C8"/>
    <w:rsid w:val="0089054F"/>
    <w:rsid w:val="008905D7"/>
    <w:rsid w:val="00890AFB"/>
    <w:rsid w:val="00890B4A"/>
    <w:rsid w:val="008913DC"/>
    <w:rsid w:val="008915E4"/>
    <w:rsid w:val="00891633"/>
    <w:rsid w:val="008916FE"/>
    <w:rsid w:val="008917CB"/>
    <w:rsid w:val="00891BB4"/>
    <w:rsid w:val="00892596"/>
    <w:rsid w:val="008925E3"/>
    <w:rsid w:val="008930F4"/>
    <w:rsid w:val="00893BA2"/>
    <w:rsid w:val="00893D9D"/>
    <w:rsid w:val="00893FCD"/>
    <w:rsid w:val="008942F2"/>
    <w:rsid w:val="008948C2"/>
    <w:rsid w:val="008949F7"/>
    <w:rsid w:val="00894B10"/>
    <w:rsid w:val="00894E2D"/>
    <w:rsid w:val="008952C7"/>
    <w:rsid w:val="00895419"/>
    <w:rsid w:val="00895713"/>
    <w:rsid w:val="00895F75"/>
    <w:rsid w:val="0089621A"/>
    <w:rsid w:val="00896465"/>
    <w:rsid w:val="00896698"/>
    <w:rsid w:val="00896AF4"/>
    <w:rsid w:val="00896C6A"/>
    <w:rsid w:val="00897262"/>
    <w:rsid w:val="00897655"/>
    <w:rsid w:val="00897795"/>
    <w:rsid w:val="008978FB"/>
    <w:rsid w:val="00897C90"/>
    <w:rsid w:val="008A0A0A"/>
    <w:rsid w:val="008A0FE5"/>
    <w:rsid w:val="008A1153"/>
    <w:rsid w:val="008A151E"/>
    <w:rsid w:val="008A17EA"/>
    <w:rsid w:val="008A1CAA"/>
    <w:rsid w:val="008A29FD"/>
    <w:rsid w:val="008A2BC7"/>
    <w:rsid w:val="008A2D53"/>
    <w:rsid w:val="008A330C"/>
    <w:rsid w:val="008A352D"/>
    <w:rsid w:val="008A3608"/>
    <w:rsid w:val="008A3BFB"/>
    <w:rsid w:val="008A3F84"/>
    <w:rsid w:val="008A4081"/>
    <w:rsid w:val="008A43E4"/>
    <w:rsid w:val="008A4604"/>
    <w:rsid w:val="008A4715"/>
    <w:rsid w:val="008A4ACF"/>
    <w:rsid w:val="008A50D6"/>
    <w:rsid w:val="008A5C64"/>
    <w:rsid w:val="008A5DF0"/>
    <w:rsid w:val="008A6519"/>
    <w:rsid w:val="008A663B"/>
    <w:rsid w:val="008A671E"/>
    <w:rsid w:val="008A673D"/>
    <w:rsid w:val="008A69FE"/>
    <w:rsid w:val="008A6A5C"/>
    <w:rsid w:val="008A6AE5"/>
    <w:rsid w:val="008A719F"/>
    <w:rsid w:val="008A77D8"/>
    <w:rsid w:val="008A7A5A"/>
    <w:rsid w:val="008A7D7A"/>
    <w:rsid w:val="008B09D5"/>
    <w:rsid w:val="008B0B7A"/>
    <w:rsid w:val="008B0D2A"/>
    <w:rsid w:val="008B10F1"/>
    <w:rsid w:val="008B1279"/>
    <w:rsid w:val="008B1410"/>
    <w:rsid w:val="008B1C7D"/>
    <w:rsid w:val="008B203B"/>
    <w:rsid w:val="008B24BC"/>
    <w:rsid w:val="008B2636"/>
    <w:rsid w:val="008B2661"/>
    <w:rsid w:val="008B27E1"/>
    <w:rsid w:val="008B2CB0"/>
    <w:rsid w:val="008B300C"/>
    <w:rsid w:val="008B3A33"/>
    <w:rsid w:val="008B3C3B"/>
    <w:rsid w:val="008B3DB4"/>
    <w:rsid w:val="008B4144"/>
    <w:rsid w:val="008B41D4"/>
    <w:rsid w:val="008B4667"/>
    <w:rsid w:val="008B483B"/>
    <w:rsid w:val="008B4C2E"/>
    <w:rsid w:val="008B4F8B"/>
    <w:rsid w:val="008B5029"/>
    <w:rsid w:val="008B56AD"/>
    <w:rsid w:val="008B5870"/>
    <w:rsid w:val="008B588A"/>
    <w:rsid w:val="008B593C"/>
    <w:rsid w:val="008B5DF3"/>
    <w:rsid w:val="008B6308"/>
    <w:rsid w:val="008B675B"/>
    <w:rsid w:val="008B6D30"/>
    <w:rsid w:val="008B6E28"/>
    <w:rsid w:val="008C0062"/>
    <w:rsid w:val="008C00D4"/>
    <w:rsid w:val="008C0401"/>
    <w:rsid w:val="008C09C0"/>
    <w:rsid w:val="008C0C71"/>
    <w:rsid w:val="008C0C91"/>
    <w:rsid w:val="008C0CA5"/>
    <w:rsid w:val="008C0FB0"/>
    <w:rsid w:val="008C1750"/>
    <w:rsid w:val="008C1984"/>
    <w:rsid w:val="008C19C6"/>
    <w:rsid w:val="008C1A65"/>
    <w:rsid w:val="008C1C7F"/>
    <w:rsid w:val="008C2943"/>
    <w:rsid w:val="008C2986"/>
    <w:rsid w:val="008C2D37"/>
    <w:rsid w:val="008C31A5"/>
    <w:rsid w:val="008C31EB"/>
    <w:rsid w:val="008C334B"/>
    <w:rsid w:val="008C3634"/>
    <w:rsid w:val="008C3DF9"/>
    <w:rsid w:val="008C4025"/>
    <w:rsid w:val="008C4A02"/>
    <w:rsid w:val="008C4A57"/>
    <w:rsid w:val="008C4BD5"/>
    <w:rsid w:val="008C4BEF"/>
    <w:rsid w:val="008C4CEA"/>
    <w:rsid w:val="008C5E39"/>
    <w:rsid w:val="008C620D"/>
    <w:rsid w:val="008C63B6"/>
    <w:rsid w:val="008C650D"/>
    <w:rsid w:val="008C659C"/>
    <w:rsid w:val="008C6874"/>
    <w:rsid w:val="008C6B48"/>
    <w:rsid w:val="008C6D9C"/>
    <w:rsid w:val="008C7F47"/>
    <w:rsid w:val="008D0767"/>
    <w:rsid w:val="008D0DF3"/>
    <w:rsid w:val="008D10DE"/>
    <w:rsid w:val="008D14D4"/>
    <w:rsid w:val="008D1881"/>
    <w:rsid w:val="008D196F"/>
    <w:rsid w:val="008D2240"/>
    <w:rsid w:val="008D256E"/>
    <w:rsid w:val="008D36A3"/>
    <w:rsid w:val="008D3706"/>
    <w:rsid w:val="008D41A3"/>
    <w:rsid w:val="008D41DA"/>
    <w:rsid w:val="008D430E"/>
    <w:rsid w:val="008D4939"/>
    <w:rsid w:val="008D4E0F"/>
    <w:rsid w:val="008D5A11"/>
    <w:rsid w:val="008D5D38"/>
    <w:rsid w:val="008D636B"/>
    <w:rsid w:val="008D6387"/>
    <w:rsid w:val="008D6AEB"/>
    <w:rsid w:val="008D7F96"/>
    <w:rsid w:val="008E0228"/>
    <w:rsid w:val="008E0299"/>
    <w:rsid w:val="008E0313"/>
    <w:rsid w:val="008E038E"/>
    <w:rsid w:val="008E05ED"/>
    <w:rsid w:val="008E0BCD"/>
    <w:rsid w:val="008E0D4B"/>
    <w:rsid w:val="008E1116"/>
    <w:rsid w:val="008E125A"/>
    <w:rsid w:val="008E142C"/>
    <w:rsid w:val="008E1929"/>
    <w:rsid w:val="008E1E2D"/>
    <w:rsid w:val="008E22D6"/>
    <w:rsid w:val="008E26CC"/>
    <w:rsid w:val="008E356A"/>
    <w:rsid w:val="008E38BD"/>
    <w:rsid w:val="008E3C1A"/>
    <w:rsid w:val="008E3ECA"/>
    <w:rsid w:val="008E43F9"/>
    <w:rsid w:val="008E443A"/>
    <w:rsid w:val="008E4A62"/>
    <w:rsid w:val="008E4C46"/>
    <w:rsid w:val="008E4C53"/>
    <w:rsid w:val="008E4FF7"/>
    <w:rsid w:val="008E55D7"/>
    <w:rsid w:val="008E56C3"/>
    <w:rsid w:val="008E5839"/>
    <w:rsid w:val="008E5A95"/>
    <w:rsid w:val="008E6047"/>
    <w:rsid w:val="008E6196"/>
    <w:rsid w:val="008E629F"/>
    <w:rsid w:val="008E62D0"/>
    <w:rsid w:val="008E67F7"/>
    <w:rsid w:val="008E69B4"/>
    <w:rsid w:val="008E6E0F"/>
    <w:rsid w:val="008E716F"/>
    <w:rsid w:val="008E7411"/>
    <w:rsid w:val="008E777D"/>
    <w:rsid w:val="008E795E"/>
    <w:rsid w:val="008E7BE9"/>
    <w:rsid w:val="008E7C85"/>
    <w:rsid w:val="008F0138"/>
    <w:rsid w:val="008F032E"/>
    <w:rsid w:val="008F038B"/>
    <w:rsid w:val="008F087A"/>
    <w:rsid w:val="008F08FE"/>
    <w:rsid w:val="008F0B59"/>
    <w:rsid w:val="008F0ED8"/>
    <w:rsid w:val="008F102D"/>
    <w:rsid w:val="008F1059"/>
    <w:rsid w:val="008F119B"/>
    <w:rsid w:val="008F1262"/>
    <w:rsid w:val="008F14A6"/>
    <w:rsid w:val="008F15D8"/>
    <w:rsid w:val="008F1976"/>
    <w:rsid w:val="008F1DFE"/>
    <w:rsid w:val="008F22A0"/>
    <w:rsid w:val="008F26C0"/>
    <w:rsid w:val="008F26FB"/>
    <w:rsid w:val="008F2756"/>
    <w:rsid w:val="008F3C2B"/>
    <w:rsid w:val="008F3F48"/>
    <w:rsid w:val="008F54A7"/>
    <w:rsid w:val="008F57A7"/>
    <w:rsid w:val="008F5B30"/>
    <w:rsid w:val="008F5C4E"/>
    <w:rsid w:val="008F600D"/>
    <w:rsid w:val="008F656C"/>
    <w:rsid w:val="008F66B5"/>
    <w:rsid w:val="008F6F36"/>
    <w:rsid w:val="008F7360"/>
    <w:rsid w:val="009009EF"/>
    <w:rsid w:val="00900B24"/>
    <w:rsid w:val="00900F93"/>
    <w:rsid w:val="0090113A"/>
    <w:rsid w:val="00901740"/>
    <w:rsid w:val="00901AB7"/>
    <w:rsid w:val="00901C6C"/>
    <w:rsid w:val="00902338"/>
    <w:rsid w:val="0090236C"/>
    <w:rsid w:val="0090259A"/>
    <w:rsid w:val="009025DB"/>
    <w:rsid w:val="009025FD"/>
    <w:rsid w:val="00902B40"/>
    <w:rsid w:val="00902B44"/>
    <w:rsid w:val="00902BC1"/>
    <w:rsid w:val="00903001"/>
    <w:rsid w:val="00903EC7"/>
    <w:rsid w:val="00903ED6"/>
    <w:rsid w:val="009041B6"/>
    <w:rsid w:val="0090442D"/>
    <w:rsid w:val="009045F2"/>
    <w:rsid w:val="009049FD"/>
    <w:rsid w:val="00904AE1"/>
    <w:rsid w:val="00904B21"/>
    <w:rsid w:val="00904F20"/>
    <w:rsid w:val="00905F9B"/>
    <w:rsid w:val="009061A0"/>
    <w:rsid w:val="00906245"/>
    <w:rsid w:val="00906AA6"/>
    <w:rsid w:val="00907057"/>
    <w:rsid w:val="00907884"/>
    <w:rsid w:val="009079E5"/>
    <w:rsid w:val="00907B54"/>
    <w:rsid w:val="00910DF5"/>
    <w:rsid w:val="0091144B"/>
    <w:rsid w:val="00911699"/>
    <w:rsid w:val="009116A4"/>
    <w:rsid w:val="009117B5"/>
    <w:rsid w:val="009119E7"/>
    <w:rsid w:val="009119FE"/>
    <w:rsid w:val="00911DB1"/>
    <w:rsid w:val="00911EC9"/>
    <w:rsid w:val="00911F5D"/>
    <w:rsid w:val="00912798"/>
    <w:rsid w:val="009128F9"/>
    <w:rsid w:val="00912F3B"/>
    <w:rsid w:val="00913498"/>
    <w:rsid w:val="00913F81"/>
    <w:rsid w:val="0091407D"/>
    <w:rsid w:val="00914882"/>
    <w:rsid w:val="00914C91"/>
    <w:rsid w:val="00914F63"/>
    <w:rsid w:val="0091500E"/>
    <w:rsid w:val="0091547E"/>
    <w:rsid w:val="00915626"/>
    <w:rsid w:val="00915C85"/>
    <w:rsid w:val="00915CE0"/>
    <w:rsid w:val="009161C2"/>
    <w:rsid w:val="00916AB0"/>
    <w:rsid w:val="00916B28"/>
    <w:rsid w:val="00916B48"/>
    <w:rsid w:val="00916C11"/>
    <w:rsid w:val="00916FFF"/>
    <w:rsid w:val="00917572"/>
    <w:rsid w:val="0091760B"/>
    <w:rsid w:val="00917866"/>
    <w:rsid w:val="00917A6C"/>
    <w:rsid w:val="00917C3D"/>
    <w:rsid w:val="00917C5F"/>
    <w:rsid w:val="00920371"/>
    <w:rsid w:val="00920467"/>
    <w:rsid w:val="00920DF0"/>
    <w:rsid w:val="00920FF7"/>
    <w:rsid w:val="009218BE"/>
    <w:rsid w:val="00921A1C"/>
    <w:rsid w:val="00921C74"/>
    <w:rsid w:val="0092241F"/>
    <w:rsid w:val="00923961"/>
    <w:rsid w:val="00923F97"/>
    <w:rsid w:val="00924365"/>
    <w:rsid w:val="00924E1D"/>
    <w:rsid w:val="0092526C"/>
    <w:rsid w:val="009256B4"/>
    <w:rsid w:val="00925769"/>
    <w:rsid w:val="00925A91"/>
    <w:rsid w:val="00925AFE"/>
    <w:rsid w:val="00926266"/>
    <w:rsid w:val="009262B0"/>
    <w:rsid w:val="00926534"/>
    <w:rsid w:val="0092655E"/>
    <w:rsid w:val="00927072"/>
    <w:rsid w:val="009301DF"/>
    <w:rsid w:val="00930515"/>
    <w:rsid w:val="00930746"/>
    <w:rsid w:val="00931A11"/>
    <w:rsid w:val="00931D95"/>
    <w:rsid w:val="0093311E"/>
    <w:rsid w:val="009334D2"/>
    <w:rsid w:val="00933695"/>
    <w:rsid w:val="00933FA4"/>
    <w:rsid w:val="00934226"/>
    <w:rsid w:val="00934529"/>
    <w:rsid w:val="009348A4"/>
    <w:rsid w:val="009348CF"/>
    <w:rsid w:val="00934F73"/>
    <w:rsid w:val="009350C9"/>
    <w:rsid w:val="009353C3"/>
    <w:rsid w:val="0093573B"/>
    <w:rsid w:val="0093592F"/>
    <w:rsid w:val="00935D1B"/>
    <w:rsid w:val="00935FF1"/>
    <w:rsid w:val="00936265"/>
    <w:rsid w:val="009364D3"/>
    <w:rsid w:val="0093677E"/>
    <w:rsid w:val="009367EF"/>
    <w:rsid w:val="00936992"/>
    <w:rsid w:val="00936AAE"/>
    <w:rsid w:val="00936CBA"/>
    <w:rsid w:val="00936DB6"/>
    <w:rsid w:val="0093798B"/>
    <w:rsid w:val="00937C2B"/>
    <w:rsid w:val="00937C5D"/>
    <w:rsid w:val="00937CCD"/>
    <w:rsid w:val="00937DBF"/>
    <w:rsid w:val="00937F80"/>
    <w:rsid w:val="009405E5"/>
    <w:rsid w:val="00940671"/>
    <w:rsid w:val="009408F5"/>
    <w:rsid w:val="00940B55"/>
    <w:rsid w:val="009412B2"/>
    <w:rsid w:val="0094165C"/>
    <w:rsid w:val="0094171C"/>
    <w:rsid w:val="00941DF3"/>
    <w:rsid w:val="00941EF0"/>
    <w:rsid w:val="00942716"/>
    <w:rsid w:val="009428B4"/>
    <w:rsid w:val="0094330A"/>
    <w:rsid w:val="009435E1"/>
    <w:rsid w:val="009437DC"/>
    <w:rsid w:val="00943C79"/>
    <w:rsid w:val="00943D8F"/>
    <w:rsid w:val="0094445F"/>
    <w:rsid w:val="00944477"/>
    <w:rsid w:val="009444BA"/>
    <w:rsid w:val="00944A9F"/>
    <w:rsid w:val="00944D39"/>
    <w:rsid w:val="00944E1C"/>
    <w:rsid w:val="009450AB"/>
    <w:rsid w:val="00945117"/>
    <w:rsid w:val="0094511A"/>
    <w:rsid w:val="00945655"/>
    <w:rsid w:val="00945914"/>
    <w:rsid w:val="00945B05"/>
    <w:rsid w:val="00946180"/>
    <w:rsid w:val="00946289"/>
    <w:rsid w:val="00946955"/>
    <w:rsid w:val="00947628"/>
    <w:rsid w:val="009479CA"/>
    <w:rsid w:val="00947D1A"/>
    <w:rsid w:val="009501F4"/>
    <w:rsid w:val="00950378"/>
    <w:rsid w:val="009508DA"/>
    <w:rsid w:val="00950AAF"/>
    <w:rsid w:val="00950AD8"/>
    <w:rsid w:val="00950BCF"/>
    <w:rsid w:val="00951236"/>
    <w:rsid w:val="0095141A"/>
    <w:rsid w:val="00951640"/>
    <w:rsid w:val="00952042"/>
    <w:rsid w:val="0095230C"/>
    <w:rsid w:val="00952791"/>
    <w:rsid w:val="00952C47"/>
    <w:rsid w:val="00952C84"/>
    <w:rsid w:val="0095310F"/>
    <w:rsid w:val="0095350F"/>
    <w:rsid w:val="009536E7"/>
    <w:rsid w:val="00953A6B"/>
    <w:rsid w:val="00953DCD"/>
    <w:rsid w:val="00953F4F"/>
    <w:rsid w:val="00954112"/>
    <w:rsid w:val="00954379"/>
    <w:rsid w:val="009546BD"/>
    <w:rsid w:val="00954970"/>
    <w:rsid w:val="00954C7B"/>
    <w:rsid w:val="009553A2"/>
    <w:rsid w:val="009553B2"/>
    <w:rsid w:val="00955A1B"/>
    <w:rsid w:val="00956275"/>
    <w:rsid w:val="009568B4"/>
    <w:rsid w:val="00957775"/>
    <w:rsid w:val="00957F81"/>
    <w:rsid w:val="00960645"/>
    <w:rsid w:val="00960DED"/>
    <w:rsid w:val="00960ECF"/>
    <w:rsid w:val="0096119C"/>
    <w:rsid w:val="00961220"/>
    <w:rsid w:val="0096189C"/>
    <w:rsid w:val="00962A4B"/>
    <w:rsid w:val="00962F02"/>
    <w:rsid w:val="00963085"/>
    <w:rsid w:val="00963808"/>
    <w:rsid w:val="00963937"/>
    <w:rsid w:val="00963B02"/>
    <w:rsid w:val="00963B84"/>
    <w:rsid w:val="0096463A"/>
    <w:rsid w:val="009649A1"/>
    <w:rsid w:val="00964A1C"/>
    <w:rsid w:val="0096519B"/>
    <w:rsid w:val="009651A5"/>
    <w:rsid w:val="009652C9"/>
    <w:rsid w:val="009653C0"/>
    <w:rsid w:val="009658CD"/>
    <w:rsid w:val="00965BA5"/>
    <w:rsid w:val="00965EE7"/>
    <w:rsid w:val="00966451"/>
    <w:rsid w:val="009672BD"/>
    <w:rsid w:val="00967476"/>
    <w:rsid w:val="009675C1"/>
    <w:rsid w:val="009676C6"/>
    <w:rsid w:val="00967DDF"/>
    <w:rsid w:val="00967E33"/>
    <w:rsid w:val="009700AF"/>
    <w:rsid w:val="009705FB"/>
    <w:rsid w:val="00970DF7"/>
    <w:rsid w:val="00971002"/>
    <w:rsid w:val="0097120F"/>
    <w:rsid w:val="00971610"/>
    <w:rsid w:val="00971AC1"/>
    <w:rsid w:val="00971ACE"/>
    <w:rsid w:val="00971B20"/>
    <w:rsid w:val="0097260E"/>
    <w:rsid w:val="00972A6B"/>
    <w:rsid w:val="00972B5A"/>
    <w:rsid w:val="00972CD7"/>
    <w:rsid w:val="00972D41"/>
    <w:rsid w:val="00972E9A"/>
    <w:rsid w:val="009731F2"/>
    <w:rsid w:val="00973455"/>
    <w:rsid w:val="009737E6"/>
    <w:rsid w:val="00973A74"/>
    <w:rsid w:val="0097417F"/>
    <w:rsid w:val="009743AA"/>
    <w:rsid w:val="00974477"/>
    <w:rsid w:val="0097454C"/>
    <w:rsid w:val="00974B5C"/>
    <w:rsid w:val="00974D52"/>
    <w:rsid w:val="009750BC"/>
    <w:rsid w:val="00975336"/>
    <w:rsid w:val="00975637"/>
    <w:rsid w:val="009759A6"/>
    <w:rsid w:val="00975D05"/>
    <w:rsid w:val="00975EC3"/>
    <w:rsid w:val="009767FA"/>
    <w:rsid w:val="00977054"/>
    <w:rsid w:val="009777BD"/>
    <w:rsid w:val="00977809"/>
    <w:rsid w:val="00977838"/>
    <w:rsid w:val="00977B2C"/>
    <w:rsid w:val="00977F07"/>
    <w:rsid w:val="009801AA"/>
    <w:rsid w:val="00980446"/>
    <w:rsid w:val="00980686"/>
    <w:rsid w:val="009807C4"/>
    <w:rsid w:val="00980B97"/>
    <w:rsid w:val="0098192E"/>
    <w:rsid w:val="00981B9E"/>
    <w:rsid w:val="009820E0"/>
    <w:rsid w:val="0098210D"/>
    <w:rsid w:val="0098234D"/>
    <w:rsid w:val="00982385"/>
    <w:rsid w:val="0098287A"/>
    <w:rsid w:val="00982B13"/>
    <w:rsid w:val="00982F6A"/>
    <w:rsid w:val="00983934"/>
    <w:rsid w:val="00983C48"/>
    <w:rsid w:val="00984BF4"/>
    <w:rsid w:val="00984BFA"/>
    <w:rsid w:val="00985595"/>
    <w:rsid w:val="0098564D"/>
    <w:rsid w:val="009856F9"/>
    <w:rsid w:val="00985DEB"/>
    <w:rsid w:val="00985E77"/>
    <w:rsid w:val="00985FAD"/>
    <w:rsid w:val="00986749"/>
    <w:rsid w:val="009869D7"/>
    <w:rsid w:val="0098701D"/>
    <w:rsid w:val="00987EAB"/>
    <w:rsid w:val="0099055E"/>
    <w:rsid w:val="0099077B"/>
    <w:rsid w:val="00990914"/>
    <w:rsid w:val="00990CB6"/>
    <w:rsid w:val="00990F85"/>
    <w:rsid w:val="0099117A"/>
    <w:rsid w:val="00991D14"/>
    <w:rsid w:val="00991E7B"/>
    <w:rsid w:val="0099306C"/>
    <w:rsid w:val="00994782"/>
    <w:rsid w:val="00995084"/>
    <w:rsid w:val="00995431"/>
    <w:rsid w:val="0099560E"/>
    <w:rsid w:val="009958D1"/>
    <w:rsid w:val="00995B69"/>
    <w:rsid w:val="00995C97"/>
    <w:rsid w:val="00995E59"/>
    <w:rsid w:val="0099604A"/>
    <w:rsid w:val="009965E5"/>
    <w:rsid w:val="009968D7"/>
    <w:rsid w:val="00996A72"/>
    <w:rsid w:val="00996D31"/>
    <w:rsid w:val="00997138"/>
    <w:rsid w:val="009A01B3"/>
    <w:rsid w:val="009A0DD8"/>
    <w:rsid w:val="009A0E1E"/>
    <w:rsid w:val="009A0E97"/>
    <w:rsid w:val="009A1209"/>
    <w:rsid w:val="009A15C0"/>
    <w:rsid w:val="009A1829"/>
    <w:rsid w:val="009A1A9E"/>
    <w:rsid w:val="009A1B95"/>
    <w:rsid w:val="009A1F83"/>
    <w:rsid w:val="009A267F"/>
    <w:rsid w:val="009A3B8B"/>
    <w:rsid w:val="009A3C8F"/>
    <w:rsid w:val="009A3DC0"/>
    <w:rsid w:val="009A3E05"/>
    <w:rsid w:val="009A482A"/>
    <w:rsid w:val="009A4A72"/>
    <w:rsid w:val="009A4CD3"/>
    <w:rsid w:val="009A5392"/>
    <w:rsid w:val="009A5A01"/>
    <w:rsid w:val="009A5D20"/>
    <w:rsid w:val="009A6189"/>
    <w:rsid w:val="009A661F"/>
    <w:rsid w:val="009A6F75"/>
    <w:rsid w:val="009A78C9"/>
    <w:rsid w:val="009A7A53"/>
    <w:rsid w:val="009A7E8B"/>
    <w:rsid w:val="009A7EF8"/>
    <w:rsid w:val="009B00AC"/>
    <w:rsid w:val="009B0351"/>
    <w:rsid w:val="009B06E3"/>
    <w:rsid w:val="009B196F"/>
    <w:rsid w:val="009B1D41"/>
    <w:rsid w:val="009B1FCD"/>
    <w:rsid w:val="009B2289"/>
    <w:rsid w:val="009B32C6"/>
    <w:rsid w:val="009B32C9"/>
    <w:rsid w:val="009B34D6"/>
    <w:rsid w:val="009B3726"/>
    <w:rsid w:val="009B3740"/>
    <w:rsid w:val="009B4212"/>
    <w:rsid w:val="009B4653"/>
    <w:rsid w:val="009B478F"/>
    <w:rsid w:val="009B4936"/>
    <w:rsid w:val="009B4B2A"/>
    <w:rsid w:val="009B503D"/>
    <w:rsid w:val="009B5058"/>
    <w:rsid w:val="009B50AA"/>
    <w:rsid w:val="009B5A02"/>
    <w:rsid w:val="009B5B39"/>
    <w:rsid w:val="009B5CE8"/>
    <w:rsid w:val="009B5D15"/>
    <w:rsid w:val="009B6293"/>
    <w:rsid w:val="009B6D28"/>
    <w:rsid w:val="009B70B2"/>
    <w:rsid w:val="009B73D1"/>
    <w:rsid w:val="009B7681"/>
    <w:rsid w:val="009B7AE2"/>
    <w:rsid w:val="009C0596"/>
    <w:rsid w:val="009C0837"/>
    <w:rsid w:val="009C0D07"/>
    <w:rsid w:val="009C0E8F"/>
    <w:rsid w:val="009C12F4"/>
    <w:rsid w:val="009C17E6"/>
    <w:rsid w:val="009C1C22"/>
    <w:rsid w:val="009C1DF0"/>
    <w:rsid w:val="009C22B5"/>
    <w:rsid w:val="009C240D"/>
    <w:rsid w:val="009C2C67"/>
    <w:rsid w:val="009C384C"/>
    <w:rsid w:val="009C3859"/>
    <w:rsid w:val="009C3ADC"/>
    <w:rsid w:val="009C3C14"/>
    <w:rsid w:val="009C4A64"/>
    <w:rsid w:val="009C4D1C"/>
    <w:rsid w:val="009C5412"/>
    <w:rsid w:val="009C5B2A"/>
    <w:rsid w:val="009C5EBE"/>
    <w:rsid w:val="009C60DD"/>
    <w:rsid w:val="009C6340"/>
    <w:rsid w:val="009C6A49"/>
    <w:rsid w:val="009C6DF7"/>
    <w:rsid w:val="009C6EC2"/>
    <w:rsid w:val="009C74F1"/>
    <w:rsid w:val="009C7504"/>
    <w:rsid w:val="009C7D40"/>
    <w:rsid w:val="009D005A"/>
    <w:rsid w:val="009D01B6"/>
    <w:rsid w:val="009D03E5"/>
    <w:rsid w:val="009D06C2"/>
    <w:rsid w:val="009D07F9"/>
    <w:rsid w:val="009D0FB6"/>
    <w:rsid w:val="009D12D2"/>
    <w:rsid w:val="009D1630"/>
    <w:rsid w:val="009D16A3"/>
    <w:rsid w:val="009D182E"/>
    <w:rsid w:val="009D1A08"/>
    <w:rsid w:val="009D1A46"/>
    <w:rsid w:val="009D1C7E"/>
    <w:rsid w:val="009D1D3E"/>
    <w:rsid w:val="009D2335"/>
    <w:rsid w:val="009D252E"/>
    <w:rsid w:val="009D26C3"/>
    <w:rsid w:val="009D310E"/>
    <w:rsid w:val="009D32FD"/>
    <w:rsid w:val="009D3672"/>
    <w:rsid w:val="009D381B"/>
    <w:rsid w:val="009D3C0F"/>
    <w:rsid w:val="009D4708"/>
    <w:rsid w:val="009D55B0"/>
    <w:rsid w:val="009D57BC"/>
    <w:rsid w:val="009D5869"/>
    <w:rsid w:val="009D60E5"/>
    <w:rsid w:val="009D61C5"/>
    <w:rsid w:val="009D69C5"/>
    <w:rsid w:val="009D7190"/>
    <w:rsid w:val="009D72D0"/>
    <w:rsid w:val="009D7585"/>
    <w:rsid w:val="009D7731"/>
    <w:rsid w:val="009D7B7D"/>
    <w:rsid w:val="009D7C68"/>
    <w:rsid w:val="009E0122"/>
    <w:rsid w:val="009E0128"/>
    <w:rsid w:val="009E01D1"/>
    <w:rsid w:val="009E0497"/>
    <w:rsid w:val="009E050E"/>
    <w:rsid w:val="009E0E91"/>
    <w:rsid w:val="009E17EB"/>
    <w:rsid w:val="009E1BF3"/>
    <w:rsid w:val="009E23A1"/>
    <w:rsid w:val="009E25E5"/>
    <w:rsid w:val="009E28CE"/>
    <w:rsid w:val="009E28E2"/>
    <w:rsid w:val="009E2CC1"/>
    <w:rsid w:val="009E3146"/>
    <w:rsid w:val="009E3A5F"/>
    <w:rsid w:val="009E404B"/>
    <w:rsid w:val="009E4C03"/>
    <w:rsid w:val="009E4E93"/>
    <w:rsid w:val="009E4F0F"/>
    <w:rsid w:val="009E5370"/>
    <w:rsid w:val="009E58FB"/>
    <w:rsid w:val="009E5D2A"/>
    <w:rsid w:val="009E5E54"/>
    <w:rsid w:val="009E60BF"/>
    <w:rsid w:val="009E620A"/>
    <w:rsid w:val="009E640E"/>
    <w:rsid w:val="009E6762"/>
    <w:rsid w:val="009E68BB"/>
    <w:rsid w:val="009E69AE"/>
    <w:rsid w:val="009E6A18"/>
    <w:rsid w:val="009E6A2B"/>
    <w:rsid w:val="009E6D31"/>
    <w:rsid w:val="009E7052"/>
    <w:rsid w:val="009E70F5"/>
    <w:rsid w:val="009E7412"/>
    <w:rsid w:val="009E763F"/>
    <w:rsid w:val="009E7C60"/>
    <w:rsid w:val="009E7C6E"/>
    <w:rsid w:val="009E7EB6"/>
    <w:rsid w:val="009F002E"/>
    <w:rsid w:val="009F0092"/>
    <w:rsid w:val="009F0391"/>
    <w:rsid w:val="009F0516"/>
    <w:rsid w:val="009F0527"/>
    <w:rsid w:val="009F0760"/>
    <w:rsid w:val="009F128B"/>
    <w:rsid w:val="009F184D"/>
    <w:rsid w:val="009F1971"/>
    <w:rsid w:val="009F19FE"/>
    <w:rsid w:val="009F222D"/>
    <w:rsid w:val="009F2237"/>
    <w:rsid w:val="009F3E22"/>
    <w:rsid w:val="009F40E6"/>
    <w:rsid w:val="009F43D7"/>
    <w:rsid w:val="009F4584"/>
    <w:rsid w:val="009F46A1"/>
    <w:rsid w:val="009F4B99"/>
    <w:rsid w:val="009F51D5"/>
    <w:rsid w:val="009F51E8"/>
    <w:rsid w:val="009F53C0"/>
    <w:rsid w:val="009F5478"/>
    <w:rsid w:val="009F6212"/>
    <w:rsid w:val="009F633B"/>
    <w:rsid w:val="009F65CA"/>
    <w:rsid w:val="009F6763"/>
    <w:rsid w:val="009F6A28"/>
    <w:rsid w:val="009F6AC3"/>
    <w:rsid w:val="009F6AF7"/>
    <w:rsid w:val="009F6E36"/>
    <w:rsid w:val="009F6E64"/>
    <w:rsid w:val="009F71A9"/>
    <w:rsid w:val="009F750D"/>
    <w:rsid w:val="009F7B63"/>
    <w:rsid w:val="00A00298"/>
    <w:rsid w:val="00A01299"/>
    <w:rsid w:val="00A01945"/>
    <w:rsid w:val="00A01A84"/>
    <w:rsid w:val="00A01B1F"/>
    <w:rsid w:val="00A0221B"/>
    <w:rsid w:val="00A02729"/>
    <w:rsid w:val="00A02738"/>
    <w:rsid w:val="00A02A0C"/>
    <w:rsid w:val="00A02C07"/>
    <w:rsid w:val="00A031E2"/>
    <w:rsid w:val="00A0324F"/>
    <w:rsid w:val="00A03DCB"/>
    <w:rsid w:val="00A03FCC"/>
    <w:rsid w:val="00A0400C"/>
    <w:rsid w:val="00A04BAD"/>
    <w:rsid w:val="00A04CFF"/>
    <w:rsid w:val="00A04ED3"/>
    <w:rsid w:val="00A053E7"/>
    <w:rsid w:val="00A05445"/>
    <w:rsid w:val="00A059B7"/>
    <w:rsid w:val="00A05E97"/>
    <w:rsid w:val="00A06BE3"/>
    <w:rsid w:val="00A06C40"/>
    <w:rsid w:val="00A0707C"/>
    <w:rsid w:val="00A07937"/>
    <w:rsid w:val="00A079D4"/>
    <w:rsid w:val="00A07AC3"/>
    <w:rsid w:val="00A07AE2"/>
    <w:rsid w:val="00A07CAB"/>
    <w:rsid w:val="00A1016F"/>
    <w:rsid w:val="00A10FF8"/>
    <w:rsid w:val="00A11F89"/>
    <w:rsid w:val="00A12195"/>
    <w:rsid w:val="00A121B9"/>
    <w:rsid w:val="00A1249D"/>
    <w:rsid w:val="00A12AD4"/>
    <w:rsid w:val="00A12B5B"/>
    <w:rsid w:val="00A12C16"/>
    <w:rsid w:val="00A1346F"/>
    <w:rsid w:val="00A1354E"/>
    <w:rsid w:val="00A13A11"/>
    <w:rsid w:val="00A13D91"/>
    <w:rsid w:val="00A14295"/>
    <w:rsid w:val="00A1450C"/>
    <w:rsid w:val="00A148C2"/>
    <w:rsid w:val="00A1544E"/>
    <w:rsid w:val="00A155E8"/>
    <w:rsid w:val="00A15691"/>
    <w:rsid w:val="00A157AB"/>
    <w:rsid w:val="00A15B3C"/>
    <w:rsid w:val="00A15D78"/>
    <w:rsid w:val="00A162A9"/>
    <w:rsid w:val="00A162C1"/>
    <w:rsid w:val="00A16777"/>
    <w:rsid w:val="00A169B6"/>
    <w:rsid w:val="00A17A8D"/>
    <w:rsid w:val="00A17ED2"/>
    <w:rsid w:val="00A203B3"/>
    <w:rsid w:val="00A203E6"/>
    <w:rsid w:val="00A205B5"/>
    <w:rsid w:val="00A20844"/>
    <w:rsid w:val="00A21078"/>
    <w:rsid w:val="00A2119D"/>
    <w:rsid w:val="00A2122F"/>
    <w:rsid w:val="00A2149C"/>
    <w:rsid w:val="00A21CF7"/>
    <w:rsid w:val="00A21D4E"/>
    <w:rsid w:val="00A220A5"/>
    <w:rsid w:val="00A22256"/>
    <w:rsid w:val="00A22430"/>
    <w:rsid w:val="00A22596"/>
    <w:rsid w:val="00A22FB9"/>
    <w:rsid w:val="00A230AC"/>
    <w:rsid w:val="00A234F3"/>
    <w:rsid w:val="00A23759"/>
    <w:rsid w:val="00A24696"/>
    <w:rsid w:val="00A250E0"/>
    <w:rsid w:val="00A2551B"/>
    <w:rsid w:val="00A25576"/>
    <w:rsid w:val="00A256BB"/>
    <w:rsid w:val="00A25715"/>
    <w:rsid w:val="00A257DC"/>
    <w:rsid w:val="00A2587F"/>
    <w:rsid w:val="00A25E43"/>
    <w:rsid w:val="00A26230"/>
    <w:rsid w:val="00A2663E"/>
    <w:rsid w:val="00A26BEE"/>
    <w:rsid w:val="00A2744A"/>
    <w:rsid w:val="00A27CCB"/>
    <w:rsid w:val="00A30160"/>
    <w:rsid w:val="00A30622"/>
    <w:rsid w:val="00A308B0"/>
    <w:rsid w:val="00A30C49"/>
    <w:rsid w:val="00A31126"/>
    <w:rsid w:val="00A311DC"/>
    <w:rsid w:val="00A312D2"/>
    <w:rsid w:val="00A3157F"/>
    <w:rsid w:val="00A31842"/>
    <w:rsid w:val="00A31FE2"/>
    <w:rsid w:val="00A32214"/>
    <w:rsid w:val="00A322AD"/>
    <w:rsid w:val="00A325A2"/>
    <w:rsid w:val="00A326B0"/>
    <w:rsid w:val="00A32D4A"/>
    <w:rsid w:val="00A33341"/>
    <w:rsid w:val="00A337DA"/>
    <w:rsid w:val="00A342B0"/>
    <w:rsid w:val="00A34389"/>
    <w:rsid w:val="00A348C0"/>
    <w:rsid w:val="00A35177"/>
    <w:rsid w:val="00A352C2"/>
    <w:rsid w:val="00A35827"/>
    <w:rsid w:val="00A35CC2"/>
    <w:rsid w:val="00A3623A"/>
    <w:rsid w:val="00A3653D"/>
    <w:rsid w:val="00A365F0"/>
    <w:rsid w:val="00A36677"/>
    <w:rsid w:val="00A36D5B"/>
    <w:rsid w:val="00A36FCD"/>
    <w:rsid w:val="00A372B8"/>
    <w:rsid w:val="00A37552"/>
    <w:rsid w:val="00A3764D"/>
    <w:rsid w:val="00A37ED4"/>
    <w:rsid w:val="00A404CF"/>
    <w:rsid w:val="00A405EB"/>
    <w:rsid w:val="00A4077C"/>
    <w:rsid w:val="00A408D6"/>
    <w:rsid w:val="00A40B9E"/>
    <w:rsid w:val="00A40BAD"/>
    <w:rsid w:val="00A41074"/>
    <w:rsid w:val="00A412BD"/>
    <w:rsid w:val="00A41C49"/>
    <w:rsid w:val="00A420C3"/>
    <w:rsid w:val="00A4230F"/>
    <w:rsid w:val="00A42AD8"/>
    <w:rsid w:val="00A43199"/>
    <w:rsid w:val="00A438C6"/>
    <w:rsid w:val="00A43950"/>
    <w:rsid w:val="00A43ADA"/>
    <w:rsid w:val="00A43BA0"/>
    <w:rsid w:val="00A43F7E"/>
    <w:rsid w:val="00A43F91"/>
    <w:rsid w:val="00A44095"/>
    <w:rsid w:val="00A440B1"/>
    <w:rsid w:val="00A44536"/>
    <w:rsid w:val="00A44AA2"/>
    <w:rsid w:val="00A44CB0"/>
    <w:rsid w:val="00A458C8"/>
    <w:rsid w:val="00A45925"/>
    <w:rsid w:val="00A46499"/>
    <w:rsid w:val="00A4649A"/>
    <w:rsid w:val="00A46657"/>
    <w:rsid w:val="00A469D0"/>
    <w:rsid w:val="00A46FCA"/>
    <w:rsid w:val="00A473BB"/>
    <w:rsid w:val="00A478E6"/>
    <w:rsid w:val="00A50766"/>
    <w:rsid w:val="00A512D9"/>
    <w:rsid w:val="00A514E3"/>
    <w:rsid w:val="00A5185A"/>
    <w:rsid w:val="00A518F9"/>
    <w:rsid w:val="00A51E52"/>
    <w:rsid w:val="00A528C8"/>
    <w:rsid w:val="00A5290C"/>
    <w:rsid w:val="00A52A20"/>
    <w:rsid w:val="00A52AB3"/>
    <w:rsid w:val="00A5326D"/>
    <w:rsid w:val="00A538D3"/>
    <w:rsid w:val="00A538F3"/>
    <w:rsid w:val="00A53C88"/>
    <w:rsid w:val="00A53E0E"/>
    <w:rsid w:val="00A53E33"/>
    <w:rsid w:val="00A53F48"/>
    <w:rsid w:val="00A54556"/>
    <w:rsid w:val="00A545FC"/>
    <w:rsid w:val="00A54A3B"/>
    <w:rsid w:val="00A54AB3"/>
    <w:rsid w:val="00A54D1F"/>
    <w:rsid w:val="00A551D6"/>
    <w:rsid w:val="00A5536E"/>
    <w:rsid w:val="00A55C8A"/>
    <w:rsid w:val="00A55DEC"/>
    <w:rsid w:val="00A55FD7"/>
    <w:rsid w:val="00A5603D"/>
    <w:rsid w:val="00A562E0"/>
    <w:rsid w:val="00A56373"/>
    <w:rsid w:val="00A56C64"/>
    <w:rsid w:val="00A5743F"/>
    <w:rsid w:val="00A575B9"/>
    <w:rsid w:val="00A5794A"/>
    <w:rsid w:val="00A57FA4"/>
    <w:rsid w:val="00A604F6"/>
    <w:rsid w:val="00A6085F"/>
    <w:rsid w:val="00A60D56"/>
    <w:rsid w:val="00A60DFC"/>
    <w:rsid w:val="00A61497"/>
    <w:rsid w:val="00A61622"/>
    <w:rsid w:val="00A617F8"/>
    <w:rsid w:val="00A61FFF"/>
    <w:rsid w:val="00A624B3"/>
    <w:rsid w:val="00A62637"/>
    <w:rsid w:val="00A6288A"/>
    <w:rsid w:val="00A63171"/>
    <w:rsid w:val="00A6362D"/>
    <w:rsid w:val="00A6381F"/>
    <w:rsid w:val="00A638B9"/>
    <w:rsid w:val="00A63E4E"/>
    <w:rsid w:val="00A642A0"/>
    <w:rsid w:val="00A64D20"/>
    <w:rsid w:val="00A65092"/>
    <w:rsid w:val="00A6567A"/>
    <w:rsid w:val="00A658E5"/>
    <w:rsid w:val="00A65A25"/>
    <w:rsid w:val="00A65ADB"/>
    <w:rsid w:val="00A65F36"/>
    <w:rsid w:val="00A66303"/>
    <w:rsid w:val="00A665D5"/>
    <w:rsid w:val="00A67578"/>
    <w:rsid w:val="00A675C7"/>
    <w:rsid w:val="00A67699"/>
    <w:rsid w:val="00A67A0F"/>
    <w:rsid w:val="00A67E3F"/>
    <w:rsid w:val="00A67F25"/>
    <w:rsid w:val="00A67F6B"/>
    <w:rsid w:val="00A7013A"/>
    <w:rsid w:val="00A70295"/>
    <w:rsid w:val="00A702B7"/>
    <w:rsid w:val="00A705CB"/>
    <w:rsid w:val="00A70A73"/>
    <w:rsid w:val="00A71244"/>
    <w:rsid w:val="00A715AB"/>
    <w:rsid w:val="00A716E5"/>
    <w:rsid w:val="00A71B5D"/>
    <w:rsid w:val="00A720AC"/>
    <w:rsid w:val="00A72CA4"/>
    <w:rsid w:val="00A72D19"/>
    <w:rsid w:val="00A7315C"/>
    <w:rsid w:val="00A735C1"/>
    <w:rsid w:val="00A73915"/>
    <w:rsid w:val="00A73D51"/>
    <w:rsid w:val="00A73DA4"/>
    <w:rsid w:val="00A73ED8"/>
    <w:rsid w:val="00A74461"/>
    <w:rsid w:val="00A74FB3"/>
    <w:rsid w:val="00A75847"/>
    <w:rsid w:val="00A75CDA"/>
    <w:rsid w:val="00A75D8F"/>
    <w:rsid w:val="00A75FC3"/>
    <w:rsid w:val="00A764D0"/>
    <w:rsid w:val="00A76A03"/>
    <w:rsid w:val="00A76F8E"/>
    <w:rsid w:val="00A7713E"/>
    <w:rsid w:val="00A7796A"/>
    <w:rsid w:val="00A77B38"/>
    <w:rsid w:val="00A77D2C"/>
    <w:rsid w:val="00A77FA7"/>
    <w:rsid w:val="00A800EB"/>
    <w:rsid w:val="00A8067E"/>
    <w:rsid w:val="00A80D71"/>
    <w:rsid w:val="00A80EDB"/>
    <w:rsid w:val="00A8163F"/>
    <w:rsid w:val="00A81764"/>
    <w:rsid w:val="00A8198C"/>
    <w:rsid w:val="00A81995"/>
    <w:rsid w:val="00A81AC4"/>
    <w:rsid w:val="00A81E5A"/>
    <w:rsid w:val="00A82960"/>
    <w:rsid w:val="00A82EAF"/>
    <w:rsid w:val="00A83540"/>
    <w:rsid w:val="00A836C8"/>
    <w:rsid w:val="00A837DE"/>
    <w:rsid w:val="00A8398A"/>
    <w:rsid w:val="00A83A64"/>
    <w:rsid w:val="00A83DF5"/>
    <w:rsid w:val="00A83E23"/>
    <w:rsid w:val="00A8416F"/>
    <w:rsid w:val="00A84207"/>
    <w:rsid w:val="00A84631"/>
    <w:rsid w:val="00A852A3"/>
    <w:rsid w:val="00A85788"/>
    <w:rsid w:val="00A85C9A"/>
    <w:rsid w:val="00A85EDA"/>
    <w:rsid w:val="00A86932"/>
    <w:rsid w:val="00A86C1B"/>
    <w:rsid w:val="00A86D37"/>
    <w:rsid w:val="00A86E27"/>
    <w:rsid w:val="00A879E3"/>
    <w:rsid w:val="00A87F53"/>
    <w:rsid w:val="00A9051A"/>
    <w:rsid w:val="00A90552"/>
    <w:rsid w:val="00A90709"/>
    <w:rsid w:val="00A90FA3"/>
    <w:rsid w:val="00A9111E"/>
    <w:rsid w:val="00A9144B"/>
    <w:rsid w:val="00A922E6"/>
    <w:rsid w:val="00A9256D"/>
    <w:rsid w:val="00A92798"/>
    <w:rsid w:val="00A92D19"/>
    <w:rsid w:val="00A92D7C"/>
    <w:rsid w:val="00A92EA7"/>
    <w:rsid w:val="00A933D2"/>
    <w:rsid w:val="00A93705"/>
    <w:rsid w:val="00A93A15"/>
    <w:rsid w:val="00A93B63"/>
    <w:rsid w:val="00A93B6F"/>
    <w:rsid w:val="00A94166"/>
    <w:rsid w:val="00A94B94"/>
    <w:rsid w:val="00A94F38"/>
    <w:rsid w:val="00A953A0"/>
    <w:rsid w:val="00A954BA"/>
    <w:rsid w:val="00A95785"/>
    <w:rsid w:val="00A957A8"/>
    <w:rsid w:val="00A959FA"/>
    <w:rsid w:val="00A95A4F"/>
    <w:rsid w:val="00A97355"/>
    <w:rsid w:val="00A97886"/>
    <w:rsid w:val="00A979FE"/>
    <w:rsid w:val="00A97CAC"/>
    <w:rsid w:val="00AA03E5"/>
    <w:rsid w:val="00AA03EE"/>
    <w:rsid w:val="00AA0D4B"/>
    <w:rsid w:val="00AA15A8"/>
    <w:rsid w:val="00AA1A60"/>
    <w:rsid w:val="00AA1C4A"/>
    <w:rsid w:val="00AA1D8A"/>
    <w:rsid w:val="00AA284E"/>
    <w:rsid w:val="00AA29F3"/>
    <w:rsid w:val="00AA2A92"/>
    <w:rsid w:val="00AA2ABA"/>
    <w:rsid w:val="00AA32BE"/>
    <w:rsid w:val="00AA3454"/>
    <w:rsid w:val="00AA4628"/>
    <w:rsid w:val="00AA4642"/>
    <w:rsid w:val="00AA4C6B"/>
    <w:rsid w:val="00AA4CD7"/>
    <w:rsid w:val="00AA55CC"/>
    <w:rsid w:val="00AA582A"/>
    <w:rsid w:val="00AA66BC"/>
    <w:rsid w:val="00AA6748"/>
    <w:rsid w:val="00AA706A"/>
    <w:rsid w:val="00AA7325"/>
    <w:rsid w:val="00AA7382"/>
    <w:rsid w:val="00AA7492"/>
    <w:rsid w:val="00AA75E5"/>
    <w:rsid w:val="00AA79C5"/>
    <w:rsid w:val="00AA79FE"/>
    <w:rsid w:val="00AA7A51"/>
    <w:rsid w:val="00AA7D55"/>
    <w:rsid w:val="00AB0188"/>
    <w:rsid w:val="00AB0319"/>
    <w:rsid w:val="00AB0380"/>
    <w:rsid w:val="00AB0661"/>
    <w:rsid w:val="00AB08D7"/>
    <w:rsid w:val="00AB0AF3"/>
    <w:rsid w:val="00AB0B04"/>
    <w:rsid w:val="00AB0D67"/>
    <w:rsid w:val="00AB0F6C"/>
    <w:rsid w:val="00AB2384"/>
    <w:rsid w:val="00AB294E"/>
    <w:rsid w:val="00AB2F1C"/>
    <w:rsid w:val="00AB3042"/>
    <w:rsid w:val="00AB3417"/>
    <w:rsid w:val="00AB3CB4"/>
    <w:rsid w:val="00AB3DDE"/>
    <w:rsid w:val="00AB40F8"/>
    <w:rsid w:val="00AB4279"/>
    <w:rsid w:val="00AB467A"/>
    <w:rsid w:val="00AB4CA5"/>
    <w:rsid w:val="00AB5CAF"/>
    <w:rsid w:val="00AB5F20"/>
    <w:rsid w:val="00AB64DB"/>
    <w:rsid w:val="00AB6F15"/>
    <w:rsid w:val="00AB7833"/>
    <w:rsid w:val="00AB7AC3"/>
    <w:rsid w:val="00AB7BF8"/>
    <w:rsid w:val="00AC014D"/>
    <w:rsid w:val="00AC02D7"/>
    <w:rsid w:val="00AC09E6"/>
    <w:rsid w:val="00AC0B2C"/>
    <w:rsid w:val="00AC16D0"/>
    <w:rsid w:val="00AC1782"/>
    <w:rsid w:val="00AC2050"/>
    <w:rsid w:val="00AC28B4"/>
    <w:rsid w:val="00AC3960"/>
    <w:rsid w:val="00AC3998"/>
    <w:rsid w:val="00AC3C45"/>
    <w:rsid w:val="00AC3C4A"/>
    <w:rsid w:val="00AC3CCF"/>
    <w:rsid w:val="00AC402A"/>
    <w:rsid w:val="00AC4285"/>
    <w:rsid w:val="00AC4402"/>
    <w:rsid w:val="00AC4BC8"/>
    <w:rsid w:val="00AC5046"/>
    <w:rsid w:val="00AC54F3"/>
    <w:rsid w:val="00AC5575"/>
    <w:rsid w:val="00AC5673"/>
    <w:rsid w:val="00AC5776"/>
    <w:rsid w:val="00AC591F"/>
    <w:rsid w:val="00AC5A52"/>
    <w:rsid w:val="00AC5AEE"/>
    <w:rsid w:val="00AC6223"/>
    <w:rsid w:val="00AC6305"/>
    <w:rsid w:val="00AC6B6E"/>
    <w:rsid w:val="00AC6D94"/>
    <w:rsid w:val="00AC6DBD"/>
    <w:rsid w:val="00AC739D"/>
    <w:rsid w:val="00AD06D8"/>
    <w:rsid w:val="00AD08D7"/>
    <w:rsid w:val="00AD0C61"/>
    <w:rsid w:val="00AD1602"/>
    <w:rsid w:val="00AD1A1A"/>
    <w:rsid w:val="00AD1B19"/>
    <w:rsid w:val="00AD1D39"/>
    <w:rsid w:val="00AD2C73"/>
    <w:rsid w:val="00AD2CF6"/>
    <w:rsid w:val="00AD31F9"/>
    <w:rsid w:val="00AD3628"/>
    <w:rsid w:val="00AD3873"/>
    <w:rsid w:val="00AD38CB"/>
    <w:rsid w:val="00AD3EDA"/>
    <w:rsid w:val="00AD4123"/>
    <w:rsid w:val="00AD4442"/>
    <w:rsid w:val="00AD47A7"/>
    <w:rsid w:val="00AD4D8E"/>
    <w:rsid w:val="00AD4FC6"/>
    <w:rsid w:val="00AD5034"/>
    <w:rsid w:val="00AD5194"/>
    <w:rsid w:val="00AD52CC"/>
    <w:rsid w:val="00AD573E"/>
    <w:rsid w:val="00AD58F4"/>
    <w:rsid w:val="00AD5F7D"/>
    <w:rsid w:val="00AD60A6"/>
    <w:rsid w:val="00AD6136"/>
    <w:rsid w:val="00AD6693"/>
    <w:rsid w:val="00AD6712"/>
    <w:rsid w:val="00AD6797"/>
    <w:rsid w:val="00AD6BDC"/>
    <w:rsid w:val="00AD6F74"/>
    <w:rsid w:val="00AD713D"/>
    <w:rsid w:val="00AD797F"/>
    <w:rsid w:val="00AD7B20"/>
    <w:rsid w:val="00AE0428"/>
    <w:rsid w:val="00AE0C34"/>
    <w:rsid w:val="00AE0C8A"/>
    <w:rsid w:val="00AE15B8"/>
    <w:rsid w:val="00AE167B"/>
    <w:rsid w:val="00AE1976"/>
    <w:rsid w:val="00AE2452"/>
    <w:rsid w:val="00AE25A1"/>
    <w:rsid w:val="00AE2B3E"/>
    <w:rsid w:val="00AE2BE0"/>
    <w:rsid w:val="00AE3324"/>
    <w:rsid w:val="00AE4658"/>
    <w:rsid w:val="00AE4BFC"/>
    <w:rsid w:val="00AE4F6D"/>
    <w:rsid w:val="00AE4FFB"/>
    <w:rsid w:val="00AE5105"/>
    <w:rsid w:val="00AE52F1"/>
    <w:rsid w:val="00AE560F"/>
    <w:rsid w:val="00AE5ADE"/>
    <w:rsid w:val="00AE5C21"/>
    <w:rsid w:val="00AE5D55"/>
    <w:rsid w:val="00AE60AD"/>
    <w:rsid w:val="00AE6283"/>
    <w:rsid w:val="00AE68D2"/>
    <w:rsid w:val="00AE6C87"/>
    <w:rsid w:val="00AE6ECD"/>
    <w:rsid w:val="00AE75D8"/>
    <w:rsid w:val="00AE7900"/>
    <w:rsid w:val="00AE7A80"/>
    <w:rsid w:val="00AE7D5F"/>
    <w:rsid w:val="00AE7DA4"/>
    <w:rsid w:val="00AF0260"/>
    <w:rsid w:val="00AF0647"/>
    <w:rsid w:val="00AF0663"/>
    <w:rsid w:val="00AF073C"/>
    <w:rsid w:val="00AF07A8"/>
    <w:rsid w:val="00AF0826"/>
    <w:rsid w:val="00AF0DE4"/>
    <w:rsid w:val="00AF16DB"/>
    <w:rsid w:val="00AF1F64"/>
    <w:rsid w:val="00AF21F7"/>
    <w:rsid w:val="00AF2313"/>
    <w:rsid w:val="00AF256D"/>
    <w:rsid w:val="00AF2621"/>
    <w:rsid w:val="00AF2790"/>
    <w:rsid w:val="00AF2A28"/>
    <w:rsid w:val="00AF2DEC"/>
    <w:rsid w:val="00AF316E"/>
    <w:rsid w:val="00AF3187"/>
    <w:rsid w:val="00AF3450"/>
    <w:rsid w:val="00AF367B"/>
    <w:rsid w:val="00AF36B2"/>
    <w:rsid w:val="00AF3A18"/>
    <w:rsid w:val="00AF423D"/>
    <w:rsid w:val="00AF424C"/>
    <w:rsid w:val="00AF43FD"/>
    <w:rsid w:val="00AF4489"/>
    <w:rsid w:val="00AF4CEF"/>
    <w:rsid w:val="00AF4E28"/>
    <w:rsid w:val="00AF5239"/>
    <w:rsid w:val="00AF5725"/>
    <w:rsid w:val="00AF5831"/>
    <w:rsid w:val="00AF5E40"/>
    <w:rsid w:val="00AF64AC"/>
    <w:rsid w:val="00AF682C"/>
    <w:rsid w:val="00AF6916"/>
    <w:rsid w:val="00AF6CBF"/>
    <w:rsid w:val="00AF77C9"/>
    <w:rsid w:val="00AF7D14"/>
    <w:rsid w:val="00B0017A"/>
    <w:rsid w:val="00B001DF"/>
    <w:rsid w:val="00B00667"/>
    <w:rsid w:val="00B00A3E"/>
    <w:rsid w:val="00B00C33"/>
    <w:rsid w:val="00B00E8F"/>
    <w:rsid w:val="00B00F99"/>
    <w:rsid w:val="00B0101B"/>
    <w:rsid w:val="00B0154B"/>
    <w:rsid w:val="00B016FF"/>
    <w:rsid w:val="00B01BEB"/>
    <w:rsid w:val="00B0217F"/>
    <w:rsid w:val="00B02437"/>
    <w:rsid w:val="00B0243C"/>
    <w:rsid w:val="00B028A1"/>
    <w:rsid w:val="00B02AAD"/>
    <w:rsid w:val="00B02C15"/>
    <w:rsid w:val="00B02DD6"/>
    <w:rsid w:val="00B03084"/>
    <w:rsid w:val="00B03C31"/>
    <w:rsid w:val="00B03D8C"/>
    <w:rsid w:val="00B03E94"/>
    <w:rsid w:val="00B04530"/>
    <w:rsid w:val="00B048DB"/>
    <w:rsid w:val="00B04913"/>
    <w:rsid w:val="00B0493F"/>
    <w:rsid w:val="00B04B29"/>
    <w:rsid w:val="00B0511F"/>
    <w:rsid w:val="00B05316"/>
    <w:rsid w:val="00B0542C"/>
    <w:rsid w:val="00B05433"/>
    <w:rsid w:val="00B05467"/>
    <w:rsid w:val="00B05E53"/>
    <w:rsid w:val="00B06012"/>
    <w:rsid w:val="00B06733"/>
    <w:rsid w:val="00B074B9"/>
    <w:rsid w:val="00B076B1"/>
    <w:rsid w:val="00B077C7"/>
    <w:rsid w:val="00B07B03"/>
    <w:rsid w:val="00B07DBD"/>
    <w:rsid w:val="00B102FA"/>
    <w:rsid w:val="00B10F4D"/>
    <w:rsid w:val="00B11286"/>
    <w:rsid w:val="00B1178C"/>
    <w:rsid w:val="00B1197A"/>
    <w:rsid w:val="00B1199B"/>
    <w:rsid w:val="00B11AB0"/>
    <w:rsid w:val="00B12319"/>
    <w:rsid w:val="00B125CC"/>
    <w:rsid w:val="00B12848"/>
    <w:rsid w:val="00B12854"/>
    <w:rsid w:val="00B12ACE"/>
    <w:rsid w:val="00B12C6E"/>
    <w:rsid w:val="00B12E0A"/>
    <w:rsid w:val="00B1333B"/>
    <w:rsid w:val="00B139C2"/>
    <w:rsid w:val="00B13B9B"/>
    <w:rsid w:val="00B13B9E"/>
    <w:rsid w:val="00B13BED"/>
    <w:rsid w:val="00B13D58"/>
    <w:rsid w:val="00B13DBE"/>
    <w:rsid w:val="00B13E2B"/>
    <w:rsid w:val="00B13EE0"/>
    <w:rsid w:val="00B14366"/>
    <w:rsid w:val="00B14545"/>
    <w:rsid w:val="00B153D6"/>
    <w:rsid w:val="00B1576D"/>
    <w:rsid w:val="00B15846"/>
    <w:rsid w:val="00B1591A"/>
    <w:rsid w:val="00B15AFF"/>
    <w:rsid w:val="00B15BAA"/>
    <w:rsid w:val="00B166E7"/>
    <w:rsid w:val="00B166F1"/>
    <w:rsid w:val="00B16823"/>
    <w:rsid w:val="00B16898"/>
    <w:rsid w:val="00B16975"/>
    <w:rsid w:val="00B16BD6"/>
    <w:rsid w:val="00B16CD4"/>
    <w:rsid w:val="00B16D1C"/>
    <w:rsid w:val="00B16E03"/>
    <w:rsid w:val="00B1773A"/>
    <w:rsid w:val="00B179F9"/>
    <w:rsid w:val="00B17BCD"/>
    <w:rsid w:val="00B17C01"/>
    <w:rsid w:val="00B17D53"/>
    <w:rsid w:val="00B17EF9"/>
    <w:rsid w:val="00B201DE"/>
    <w:rsid w:val="00B20E05"/>
    <w:rsid w:val="00B21357"/>
    <w:rsid w:val="00B213E6"/>
    <w:rsid w:val="00B21614"/>
    <w:rsid w:val="00B21745"/>
    <w:rsid w:val="00B21C2C"/>
    <w:rsid w:val="00B21FD9"/>
    <w:rsid w:val="00B22555"/>
    <w:rsid w:val="00B225DD"/>
    <w:rsid w:val="00B22F97"/>
    <w:rsid w:val="00B2313A"/>
    <w:rsid w:val="00B2326E"/>
    <w:rsid w:val="00B234ED"/>
    <w:rsid w:val="00B23688"/>
    <w:rsid w:val="00B245AD"/>
    <w:rsid w:val="00B2464B"/>
    <w:rsid w:val="00B249F9"/>
    <w:rsid w:val="00B24D78"/>
    <w:rsid w:val="00B2530C"/>
    <w:rsid w:val="00B25763"/>
    <w:rsid w:val="00B259A4"/>
    <w:rsid w:val="00B25A11"/>
    <w:rsid w:val="00B25E37"/>
    <w:rsid w:val="00B25F3A"/>
    <w:rsid w:val="00B261DF"/>
    <w:rsid w:val="00B26432"/>
    <w:rsid w:val="00B26709"/>
    <w:rsid w:val="00B26DDD"/>
    <w:rsid w:val="00B27934"/>
    <w:rsid w:val="00B27F53"/>
    <w:rsid w:val="00B27FA1"/>
    <w:rsid w:val="00B30771"/>
    <w:rsid w:val="00B307AF"/>
    <w:rsid w:val="00B3089B"/>
    <w:rsid w:val="00B30DE6"/>
    <w:rsid w:val="00B31343"/>
    <w:rsid w:val="00B31625"/>
    <w:rsid w:val="00B31729"/>
    <w:rsid w:val="00B317D8"/>
    <w:rsid w:val="00B31B1D"/>
    <w:rsid w:val="00B32153"/>
    <w:rsid w:val="00B32B99"/>
    <w:rsid w:val="00B330B5"/>
    <w:rsid w:val="00B335D0"/>
    <w:rsid w:val="00B33AC9"/>
    <w:rsid w:val="00B33BD6"/>
    <w:rsid w:val="00B341DA"/>
    <w:rsid w:val="00B3454E"/>
    <w:rsid w:val="00B34A39"/>
    <w:rsid w:val="00B34AB5"/>
    <w:rsid w:val="00B351F3"/>
    <w:rsid w:val="00B35DE5"/>
    <w:rsid w:val="00B360C5"/>
    <w:rsid w:val="00B36387"/>
    <w:rsid w:val="00B363C9"/>
    <w:rsid w:val="00B36414"/>
    <w:rsid w:val="00B36574"/>
    <w:rsid w:val="00B36AD2"/>
    <w:rsid w:val="00B36BEB"/>
    <w:rsid w:val="00B36C66"/>
    <w:rsid w:val="00B36DB8"/>
    <w:rsid w:val="00B3713C"/>
    <w:rsid w:val="00B372CC"/>
    <w:rsid w:val="00B37673"/>
    <w:rsid w:val="00B37B03"/>
    <w:rsid w:val="00B40181"/>
    <w:rsid w:val="00B40245"/>
    <w:rsid w:val="00B403C2"/>
    <w:rsid w:val="00B405B9"/>
    <w:rsid w:val="00B4080E"/>
    <w:rsid w:val="00B408AF"/>
    <w:rsid w:val="00B41363"/>
    <w:rsid w:val="00B413B1"/>
    <w:rsid w:val="00B41405"/>
    <w:rsid w:val="00B4153B"/>
    <w:rsid w:val="00B422F9"/>
    <w:rsid w:val="00B428C2"/>
    <w:rsid w:val="00B431B6"/>
    <w:rsid w:val="00B4332E"/>
    <w:rsid w:val="00B43E90"/>
    <w:rsid w:val="00B43F65"/>
    <w:rsid w:val="00B441AA"/>
    <w:rsid w:val="00B44433"/>
    <w:rsid w:val="00B448B1"/>
    <w:rsid w:val="00B44992"/>
    <w:rsid w:val="00B44BE9"/>
    <w:rsid w:val="00B44C8F"/>
    <w:rsid w:val="00B44FBF"/>
    <w:rsid w:val="00B45295"/>
    <w:rsid w:val="00B454C7"/>
    <w:rsid w:val="00B459E0"/>
    <w:rsid w:val="00B45D84"/>
    <w:rsid w:val="00B461C7"/>
    <w:rsid w:val="00B4642F"/>
    <w:rsid w:val="00B467D1"/>
    <w:rsid w:val="00B46C8A"/>
    <w:rsid w:val="00B47315"/>
    <w:rsid w:val="00B50225"/>
    <w:rsid w:val="00B50238"/>
    <w:rsid w:val="00B50974"/>
    <w:rsid w:val="00B50B64"/>
    <w:rsid w:val="00B50BCC"/>
    <w:rsid w:val="00B50D2D"/>
    <w:rsid w:val="00B50EAF"/>
    <w:rsid w:val="00B515CB"/>
    <w:rsid w:val="00B5223B"/>
    <w:rsid w:val="00B52C36"/>
    <w:rsid w:val="00B5317F"/>
    <w:rsid w:val="00B53311"/>
    <w:rsid w:val="00B5382C"/>
    <w:rsid w:val="00B53995"/>
    <w:rsid w:val="00B53DE5"/>
    <w:rsid w:val="00B53FFF"/>
    <w:rsid w:val="00B54A02"/>
    <w:rsid w:val="00B54AAE"/>
    <w:rsid w:val="00B54C0B"/>
    <w:rsid w:val="00B55114"/>
    <w:rsid w:val="00B55936"/>
    <w:rsid w:val="00B55D38"/>
    <w:rsid w:val="00B55DD2"/>
    <w:rsid w:val="00B56606"/>
    <w:rsid w:val="00B566EC"/>
    <w:rsid w:val="00B56856"/>
    <w:rsid w:val="00B56B92"/>
    <w:rsid w:val="00B56CD1"/>
    <w:rsid w:val="00B56D68"/>
    <w:rsid w:val="00B56DD0"/>
    <w:rsid w:val="00B571F4"/>
    <w:rsid w:val="00B574CE"/>
    <w:rsid w:val="00B57705"/>
    <w:rsid w:val="00B57A57"/>
    <w:rsid w:val="00B57BF1"/>
    <w:rsid w:val="00B57F59"/>
    <w:rsid w:val="00B603C9"/>
    <w:rsid w:val="00B60878"/>
    <w:rsid w:val="00B6126D"/>
    <w:rsid w:val="00B61432"/>
    <w:rsid w:val="00B61797"/>
    <w:rsid w:val="00B61C6B"/>
    <w:rsid w:val="00B62080"/>
    <w:rsid w:val="00B620A2"/>
    <w:rsid w:val="00B625C8"/>
    <w:rsid w:val="00B62634"/>
    <w:rsid w:val="00B62A23"/>
    <w:rsid w:val="00B62DA1"/>
    <w:rsid w:val="00B634AD"/>
    <w:rsid w:val="00B636EF"/>
    <w:rsid w:val="00B650B7"/>
    <w:rsid w:val="00B65BBC"/>
    <w:rsid w:val="00B65D64"/>
    <w:rsid w:val="00B66055"/>
    <w:rsid w:val="00B66D4A"/>
    <w:rsid w:val="00B70369"/>
    <w:rsid w:val="00B712F3"/>
    <w:rsid w:val="00B7222F"/>
    <w:rsid w:val="00B72725"/>
    <w:rsid w:val="00B72891"/>
    <w:rsid w:val="00B72C62"/>
    <w:rsid w:val="00B72EFD"/>
    <w:rsid w:val="00B72F3F"/>
    <w:rsid w:val="00B732BF"/>
    <w:rsid w:val="00B73787"/>
    <w:rsid w:val="00B73908"/>
    <w:rsid w:val="00B73966"/>
    <w:rsid w:val="00B73BB4"/>
    <w:rsid w:val="00B73BDA"/>
    <w:rsid w:val="00B73FF6"/>
    <w:rsid w:val="00B7404C"/>
    <w:rsid w:val="00B745E4"/>
    <w:rsid w:val="00B752A1"/>
    <w:rsid w:val="00B753F6"/>
    <w:rsid w:val="00B759C8"/>
    <w:rsid w:val="00B75A42"/>
    <w:rsid w:val="00B767DF"/>
    <w:rsid w:val="00B76916"/>
    <w:rsid w:val="00B76CD9"/>
    <w:rsid w:val="00B77A8D"/>
    <w:rsid w:val="00B77C75"/>
    <w:rsid w:val="00B80057"/>
    <w:rsid w:val="00B8016A"/>
    <w:rsid w:val="00B80470"/>
    <w:rsid w:val="00B80913"/>
    <w:rsid w:val="00B80F1D"/>
    <w:rsid w:val="00B811A8"/>
    <w:rsid w:val="00B81CD3"/>
    <w:rsid w:val="00B81D2E"/>
    <w:rsid w:val="00B81E50"/>
    <w:rsid w:val="00B8200C"/>
    <w:rsid w:val="00B82206"/>
    <w:rsid w:val="00B825C9"/>
    <w:rsid w:val="00B8260F"/>
    <w:rsid w:val="00B82E1D"/>
    <w:rsid w:val="00B83049"/>
    <w:rsid w:val="00B830B2"/>
    <w:rsid w:val="00B839F5"/>
    <w:rsid w:val="00B83E72"/>
    <w:rsid w:val="00B840CC"/>
    <w:rsid w:val="00B845E6"/>
    <w:rsid w:val="00B84898"/>
    <w:rsid w:val="00B84AA3"/>
    <w:rsid w:val="00B84B35"/>
    <w:rsid w:val="00B84E73"/>
    <w:rsid w:val="00B85487"/>
    <w:rsid w:val="00B855F2"/>
    <w:rsid w:val="00B8566F"/>
    <w:rsid w:val="00B856F9"/>
    <w:rsid w:val="00B85792"/>
    <w:rsid w:val="00B85B92"/>
    <w:rsid w:val="00B85C03"/>
    <w:rsid w:val="00B8610F"/>
    <w:rsid w:val="00B861A7"/>
    <w:rsid w:val="00B861F6"/>
    <w:rsid w:val="00B8655C"/>
    <w:rsid w:val="00B86811"/>
    <w:rsid w:val="00B86B20"/>
    <w:rsid w:val="00B86DC0"/>
    <w:rsid w:val="00B872C3"/>
    <w:rsid w:val="00B8758E"/>
    <w:rsid w:val="00B8775D"/>
    <w:rsid w:val="00B87E2B"/>
    <w:rsid w:val="00B907A5"/>
    <w:rsid w:val="00B90847"/>
    <w:rsid w:val="00B909B4"/>
    <w:rsid w:val="00B915C1"/>
    <w:rsid w:val="00B91B24"/>
    <w:rsid w:val="00B91DCD"/>
    <w:rsid w:val="00B91E49"/>
    <w:rsid w:val="00B91E62"/>
    <w:rsid w:val="00B92228"/>
    <w:rsid w:val="00B92795"/>
    <w:rsid w:val="00B92CD2"/>
    <w:rsid w:val="00B92EB6"/>
    <w:rsid w:val="00B93148"/>
    <w:rsid w:val="00B933F6"/>
    <w:rsid w:val="00B93444"/>
    <w:rsid w:val="00B93D83"/>
    <w:rsid w:val="00B940A2"/>
    <w:rsid w:val="00B941E1"/>
    <w:rsid w:val="00B941F0"/>
    <w:rsid w:val="00B94333"/>
    <w:rsid w:val="00B94406"/>
    <w:rsid w:val="00B94903"/>
    <w:rsid w:val="00B94ED5"/>
    <w:rsid w:val="00B95295"/>
    <w:rsid w:val="00B964D9"/>
    <w:rsid w:val="00B96BC6"/>
    <w:rsid w:val="00B9730B"/>
    <w:rsid w:val="00B97568"/>
    <w:rsid w:val="00B975BE"/>
    <w:rsid w:val="00BA00DC"/>
    <w:rsid w:val="00BA031B"/>
    <w:rsid w:val="00BA081A"/>
    <w:rsid w:val="00BA088A"/>
    <w:rsid w:val="00BA1341"/>
    <w:rsid w:val="00BA1518"/>
    <w:rsid w:val="00BA1B1D"/>
    <w:rsid w:val="00BA2298"/>
    <w:rsid w:val="00BA291A"/>
    <w:rsid w:val="00BA2944"/>
    <w:rsid w:val="00BA2998"/>
    <w:rsid w:val="00BA3891"/>
    <w:rsid w:val="00BA3C9A"/>
    <w:rsid w:val="00BA45CB"/>
    <w:rsid w:val="00BA462B"/>
    <w:rsid w:val="00BA55FF"/>
    <w:rsid w:val="00BA568F"/>
    <w:rsid w:val="00BA5B65"/>
    <w:rsid w:val="00BA5C0D"/>
    <w:rsid w:val="00BA5F4D"/>
    <w:rsid w:val="00BA647E"/>
    <w:rsid w:val="00BA6505"/>
    <w:rsid w:val="00BA6577"/>
    <w:rsid w:val="00BA67E4"/>
    <w:rsid w:val="00BA699B"/>
    <w:rsid w:val="00BA6B5F"/>
    <w:rsid w:val="00BA6B85"/>
    <w:rsid w:val="00BA71D9"/>
    <w:rsid w:val="00BA7450"/>
    <w:rsid w:val="00BA7876"/>
    <w:rsid w:val="00BA79A2"/>
    <w:rsid w:val="00BA7D12"/>
    <w:rsid w:val="00BB025B"/>
    <w:rsid w:val="00BB0975"/>
    <w:rsid w:val="00BB0AEE"/>
    <w:rsid w:val="00BB0D61"/>
    <w:rsid w:val="00BB0F2F"/>
    <w:rsid w:val="00BB134A"/>
    <w:rsid w:val="00BB14F1"/>
    <w:rsid w:val="00BB15EF"/>
    <w:rsid w:val="00BB189A"/>
    <w:rsid w:val="00BB198B"/>
    <w:rsid w:val="00BB1C20"/>
    <w:rsid w:val="00BB2483"/>
    <w:rsid w:val="00BB2763"/>
    <w:rsid w:val="00BB2C01"/>
    <w:rsid w:val="00BB32E1"/>
    <w:rsid w:val="00BB34C5"/>
    <w:rsid w:val="00BB3B6F"/>
    <w:rsid w:val="00BB3CA0"/>
    <w:rsid w:val="00BB4024"/>
    <w:rsid w:val="00BB4070"/>
    <w:rsid w:val="00BB40E9"/>
    <w:rsid w:val="00BB420D"/>
    <w:rsid w:val="00BB423B"/>
    <w:rsid w:val="00BB4AD9"/>
    <w:rsid w:val="00BB5398"/>
    <w:rsid w:val="00BB549B"/>
    <w:rsid w:val="00BB5609"/>
    <w:rsid w:val="00BB5836"/>
    <w:rsid w:val="00BB61EB"/>
    <w:rsid w:val="00BB6204"/>
    <w:rsid w:val="00BB6635"/>
    <w:rsid w:val="00BB66B1"/>
    <w:rsid w:val="00BB7170"/>
    <w:rsid w:val="00BB734A"/>
    <w:rsid w:val="00BB78CB"/>
    <w:rsid w:val="00BB7BF9"/>
    <w:rsid w:val="00BB7E62"/>
    <w:rsid w:val="00BC095B"/>
    <w:rsid w:val="00BC0962"/>
    <w:rsid w:val="00BC0ABF"/>
    <w:rsid w:val="00BC0AD9"/>
    <w:rsid w:val="00BC0F4E"/>
    <w:rsid w:val="00BC10D3"/>
    <w:rsid w:val="00BC10EC"/>
    <w:rsid w:val="00BC14F7"/>
    <w:rsid w:val="00BC1D22"/>
    <w:rsid w:val="00BC20E7"/>
    <w:rsid w:val="00BC2665"/>
    <w:rsid w:val="00BC28A9"/>
    <w:rsid w:val="00BC2C07"/>
    <w:rsid w:val="00BC2E1F"/>
    <w:rsid w:val="00BC2F64"/>
    <w:rsid w:val="00BC2FF7"/>
    <w:rsid w:val="00BC3061"/>
    <w:rsid w:val="00BC33A1"/>
    <w:rsid w:val="00BC3748"/>
    <w:rsid w:val="00BC39F3"/>
    <w:rsid w:val="00BC3ADC"/>
    <w:rsid w:val="00BC3B4B"/>
    <w:rsid w:val="00BC3C3E"/>
    <w:rsid w:val="00BC42E7"/>
    <w:rsid w:val="00BC443C"/>
    <w:rsid w:val="00BC47E8"/>
    <w:rsid w:val="00BC4ECB"/>
    <w:rsid w:val="00BC6D1A"/>
    <w:rsid w:val="00BC6F42"/>
    <w:rsid w:val="00BC77C2"/>
    <w:rsid w:val="00BC7821"/>
    <w:rsid w:val="00BC783A"/>
    <w:rsid w:val="00BC7A3F"/>
    <w:rsid w:val="00BC7D34"/>
    <w:rsid w:val="00BD0447"/>
    <w:rsid w:val="00BD082E"/>
    <w:rsid w:val="00BD095B"/>
    <w:rsid w:val="00BD0C78"/>
    <w:rsid w:val="00BD1501"/>
    <w:rsid w:val="00BD15E9"/>
    <w:rsid w:val="00BD16C9"/>
    <w:rsid w:val="00BD1781"/>
    <w:rsid w:val="00BD1DA3"/>
    <w:rsid w:val="00BD2F27"/>
    <w:rsid w:val="00BD3166"/>
    <w:rsid w:val="00BD3376"/>
    <w:rsid w:val="00BD3522"/>
    <w:rsid w:val="00BD356A"/>
    <w:rsid w:val="00BD37BA"/>
    <w:rsid w:val="00BD3BDB"/>
    <w:rsid w:val="00BD4D3B"/>
    <w:rsid w:val="00BD5389"/>
    <w:rsid w:val="00BD5733"/>
    <w:rsid w:val="00BD59FB"/>
    <w:rsid w:val="00BD5B37"/>
    <w:rsid w:val="00BD5B4D"/>
    <w:rsid w:val="00BD5D64"/>
    <w:rsid w:val="00BD6100"/>
    <w:rsid w:val="00BD643C"/>
    <w:rsid w:val="00BD68D7"/>
    <w:rsid w:val="00BD6AB0"/>
    <w:rsid w:val="00BD6DED"/>
    <w:rsid w:val="00BD702D"/>
    <w:rsid w:val="00BD761D"/>
    <w:rsid w:val="00BD7695"/>
    <w:rsid w:val="00BD77F8"/>
    <w:rsid w:val="00BD7C33"/>
    <w:rsid w:val="00BE03A4"/>
    <w:rsid w:val="00BE05E5"/>
    <w:rsid w:val="00BE070B"/>
    <w:rsid w:val="00BE08DD"/>
    <w:rsid w:val="00BE1A11"/>
    <w:rsid w:val="00BE1FC9"/>
    <w:rsid w:val="00BE2146"/>
    <w:rsid w:val="00BE2653"/>
    <w:rsid w:val="00BE2AC1"/>
    <w:rsid w:val="00BE2C6C"/>
    <w:rsid w:val="00BE2D19"/>
    <w:rsid w:val="00BE2EDB"/>
    <w:rsid w:val="00BE3080"/>
    <w:rsid w:val="00BE3226"/>
    <w:rsid w:val="00BE37BD"/>
    <w:rsid w:val="00BE3A3B"/>
    <w:rsid w:val="00BE4261"/>
    <w:rsid w:val="00BE4FDF"/>
    <w:rsid w:val="00BE5430"/>
    <w:rsid w:val="00BE554B"/>
    <w:rsid w:val="00BE5818"/>
    <w:rsid w:val="00BE5B34"/>
    <w:rsid w:val="00BE5C37"/>
    <w:rsid w:val="00BE619C"/>
    <w:rsid w:val="00BE62F3"/>
    <w:rsid w:val="00BE64A1"/>
    <w:rsid w:val="00BE64EC"/>
    <w:rsid w:val="00BE684D"/>
    <w:rsid w:val="00BE69F4"/>
    <w:rsid w:val="00BE6E9C"/>
    <w:rsid w:val="00BE7061"/>
    <w:rsid w:val="00BE7186"/>
    <w:rsid w:val="00BE72FE"/>
    <w:rsid w:val="00BE7755"/>
    <w:rsid w:val="00BE77B3"/>
    <w:rsid w:val="00BE7AA7"/>
    <w:rsid w:val="00BE7C55"/>
    <w:rsid w:val="00BE7D1D"/>
    <w:rsid w:val="00BE7D6D"/>
    <w:rsid w:val="00BF01E2"/>
    <w:rsid w:val="00BF031C"/>
    <w:rsid w:val="00BF09A0"/>
    <w:rsid w:val="00BF0D54"/>
    <w:rsid w:val="00BF0E70"/>
    <w:rsid w:val="00BF101E"/>
    <w:rsid w:val="00BF1B7A"/>
    <w:rsid w:val="00BF2148"/>
    <w:rsid w:val="00BF21B9"/>
    <w:rsid w:val="00BF23EA"/>
    <w:rsid w:val="00BF260B"/>
    <w:rsid w:val="00BF26CD"/>
    <w:rsid w:val="00BF294B"/>
    <w:rsid w:val="00BF2E5D"/>
    <w:rsid w:val="00BF2F9E"/>
    <w:rsid w:val="00BF317C"/>
    <w:rsid w:val="00BF355C"/>
    <w:rsid w:val="00BF35BC"/>
    <w:rsid w:val="00BF36EC"/>
    <w:rsid w:val="00BF39FC"/>
    <w:rsid w:val="00BF41C7"/>
    <w:rsid w:val="00BF41EB"/>
    <w:rsid w:val="00BF486B"/>
    <w:rsid w:val="00BF4B10"/>
    <w:rsid w:val="00BF501A"/>
    <w:rsid w:val="00BF505F"/>
    <w:rsid w:val="00BF50B9"/>
    <w:rsid w:val="00BF50D0"/>
    <w:rsid w:val="00BF5111"/>
    <w:rsid w:val="00BF532A"/>
    <w:rsid w:val="00BF5630"/>
    <w:rsid w:val="00BF5F4A"/>
    <w:rsid w:val="00BF60A2"/>
    <w:rsid w:val="00BF62E1"/>
    <w:rsid w:val="00BF65F8"/>
    <w:rsid w:val="00BF6BE1"/>
    <w:rsid w:val="00BF6E9F"/>
    <w:rsid w:val="00BF719E"/>
    <w:rsid w:val="00BF7387"/>
    <w:rsid w:val="00BF745D"/>
    <w:rsid w:val="00BF74C1"/>
    <w:rsid w:val="00BF7B91"/>
    <w:rsid w:val="00BF7C30"/>
    <w:rsid w:val="00C0092A"/>
    <w:rsid w:val="00C0099D"/>
    <w:rsid w:val="00C0104F"/>
    <w:rsid w:val="00C010F2"/>
    <w:rsid w:val="00C01286"/>
    <w:rsid w:val="00C01383"/>
    <w:rsid w:val="00C013C4"/>
    <w:rsid w:val="00C017C9"/>
    <w:rsid w:val="00C01835"/>
    <w:rsid w:val="00C024D4"/>
    <w:rsid w:val="00C027A4"/>
    <w:rsid w:val="00C02881"/>
    <w:rsid w:val="00C02FD0"/>
    <w:rsid w:val="00C040B6"/>
    <w:rsid w:val="00C048F1"/>
    <w:rsid w:val="00C04DE0"/>
    <w:rsid w:val="00C05723"/>
    <w:rsid w:val="00C05BEE"/>
    <w:rsid w:val="00C06379"/>
    <w:rsid w:val="00C06397"/>
    <w:rsid w:val="00C0693B"/>
    <w:rsid w:val="00C06A96"/>
    <w:rsid w:val="00C06BA6"/>
    <w:rsid w:val="00C070C9"/>
    <w:rsid w:val="00C073A3"/>
    <w:rsid w:val="00C07B0B"/>
    <w:rsid w:val="00C07B49"/>
    <w:rsid w:val="00C07D56"/>
    <w:rsid w:val="00C07E35"/>
    <w:rsid w:val="00C07F3A"/>
    <w:rsid w:val="00C101D7"/>
    <w:rsid w:val="00C101D9"/>
    <w:rsid w:val="00C10519"/>
    <w:rsid w:val="00C106E4"/>
    <w:rsid w:val="00C1094B"/>
    <w:rsid w:val="00C1099D"/>
    <w:rsid w:val="00C10AA2"/>
    <w:rsid w:val="00C10EB7"/>
    <w:rsid w:val="00C10FBF"/>
    <w:rsid w:val="00C1108D"/>
    <w:rsid w:val="00C116C0"/>
    <w:rsid w:val="00C11AF1"/>
    <w:rsid w:val="00C11F0D"/>
    <w:rsid w:val="00C1219E"/>
    <w:rsid w:val="00C12292"/>
    <w:rsid w:val="00C12567"/>
    <w:rsid w:val="00C125FE"/>
    <w:rsid w:val="00C1260D"/>
    <w:rsid w:val="00C126F8"/>
    <w:rsid w:val="00C12810"/>
    <w:rsid w:val="00C12B98"/>
    <w:rsid w:val="00C130F0"/>
    <w:rsid w:val="00C13103"/>
    <w:rsid w:val="00C13106"/>
    <w:rsid w:val="00C13300"/>
    <w:rsid w:val="00C135DD"/>
    <w:rsid w:val="00C13DBF"/>
    <w:rsid w:val="00C14126"/>
    <w:rsid w:val="00C142AE"/>
    <w:rsid w:val="00C14349"/>
    <w:rsid w:val="00C14452"/>
    <w:rsid w:val="00C1453F"/>
    <w:rsid w:val="00C145BF"/>
    <w:rsid w:val="00C1475C"/>
    <w:rsid w:val="00C14A95"/>
    <w:rsid w:val="00C14BA7"/>
    <w:rsid w:val="00C14C2B"/>
    <w:rsid w:val="00C1527F"/>
    <w:rsid w:val="00C15937"/>
    <w:rsid w:val="00C15A6F"/>
    <w:rsid w:val="00C15B96"/>
    <w:rsid w:val="00C163C3"/>
    <w:rsid w:val="00C1675F"/>
    <w:rsid w:val="00C16C3E"/>
    <w:rsid w:val="00C170A5"/>
    <w:rsid w:val="00C173F8"/>
    <w:rsid w:val="00C1751B"/>
    <w:rsid w:val="00C17651"/>
    <w:rsid w:val="00C17E95"/>
    <w:rsid w:val="00C2127F"/>
    <w:rsid w:val="00C21314"/>
    <w:rsid w:val="00C2141D"/>
    <w:rsid w:val="00C21752"/>
    <w:rsid w:val="00C21ABA"/>
    <w:rsid w:val="00C21B93"/>
    <w:rsid w:val="00C21BEE"/>
    <w:rsid w:val="00C22356"/>
    <w:rsid w:val="00C22713"/>
    <w:rsid w:val="00C22826"/>
    <w:rsid w:val="00C22B52"/>
    <w:rsid w:val="00C22D1D"/>
    <w:rsid w:val="00C22D45"/>
    <w:rsid w:val="00C23145"/>
    <w:rsid w:val="00C23417"/>
    <w:rsid w:val="00C237B9"/>
    <w:rsid w:val="00C23C09"/>
    <w:rsid w:val="00C245C7"/>
    <w:rsid w:val="00C2477C"/>
    <w:rsid w:val="00C24D18"/>
    <w:rsid w:val="00C24ED8"/>
    <w:rsid w:val="00C2566A"/>
    <w:rsid w:val="00C2572A"/>
    <w:rsid w:val="00C2572D"/>
    <w:rsid w:val="00C25A9A"/>
    <w:rsid w:val="00C25C40"/>
    <w:rsid w:val="00C25D8F"/>
    <w:rsid w:val="00C2612E"/>
    <w:rsid w:val="00C2642C"/>
    <w:rsid w:val="00C26457"/>
    <w:rsid w:val="00C2668E"/>
    <w:rsid w:val="00C27235"/>
    <w:rsid w:val="00C27B2F"/>
    <w:rsid w:val="00C27D37"/>
    <w:rsid w:val="00C27DB7"/>
    <w:rsid w:val="00C30411"/>
    <w:rsid w:val="00C31326"/>
    <w:rsid w:val="00C31AC6"/>
    <w:rsid w:val="00C31BAD"/>
    <w:rsid w:val="00C32866"/>
    <w:rsid w:val="00C329F4"/>
    <w:rsid w:val="00C32ED4"/>
    <w:rsid w:val="00C32FE7"/>
    <w:rsid w:val="00C33246"/>
    <w:rsid w:val="00C332AC"/>
    <w:rsid w:val="00C33647"/>
    <w:rsid w:val="00C33799"/>
    <w:rsid w:val="00C337FE"/>
    <w:rsid w:val="00C33988"/>
    <w:rsid w:val="00C33EE2"/>
    <w:rsid w:val="00C3402B"/>
    <w:rsid w:val="00C34496"/>
    <w:rsid w:val="00C34CC1"/>
    <w:rsid w:val="00C35688"/>
    <w:rsid w:val="00C35794"/>
    <w:rsid w:val="00C35AEF"/>
    <w:rsid w:val="00C35F09"/>
    <w:rsid w:val="00C3633D"/>
    <w:rsid w:val="00C36B22"/>
    <w:rsid w:val="00C36DAE"/>
    <w:rsid w:val="00C36E85"/>
    <w:rsid w:val="00C37ACA"/>
    <w:rsid w:val="00C37AD5"/>
    <w:rsid w:val="00C37F8D"/>
    <w:rsid w:val="00C40165"/>
    <w:rsid w:val="00C4047F"/>
    <w:rsid w:val="00C40C37"/>
    <w:rsid w:val="00C41427"/>
    <w:rsid w:val="00C414FD"/>
    <w:rsid w:val="00C42CB6"/>
    <w:rsid w:val="00C42D38"/>
    <w:rsid w:val="00C42F7E"/>
    <w:rsid w:val="00C42FAF"/>
    <w:rsid w:val="00C432E7"/>
    <w:rsid w:val="00C436B2"/>
    <w:rsid w:val="00C4391F"/>
    <w:rsid w:val="00C43BF1"/>
    <w:rsid w:val="00C43D48"/>
    <w:rsid w:val="00C441B3"/>
    <w:rsid w:val="00C44542"/>
    <w:rsid w:val="00C44622"/>
    <w:rsid w:val="00C446F9"/>
    <w:rsid w:val="00C4483B"/>
    <w:rsid w:val="00C449E2"/>
    <w:rsid w:val="00C44F23"/>
    <w:rsid w:val="00C450F0"/>
    <w:rsid w:val="00C45571"/>
    <w:rsid w:val="00C459B8"/>
    <w:rsid w:val="00C45B58"/>
    <w:rsid w:val="00C45CF6"/>
    <w:rsid w:val="00C45D3A"/>
    <w:rsid w:val="00C45EE2"/>
    <w:rsid w:val="00C45F6A"/>
    <w:rsid w:val="00C46CD7"/>
    <w:rsid w:val="00C47071"/>
    <w:rsid w:val="00C471BF"/>
    <w:rsid w:val="00C475F6"/>
    <w:rsid w:val="00C47978"/>
    <w:rsid w:val="00C47D0B"/>
    <w:rsid w:val="00C47F1C"/>
    <w:rsid w:val="00C5044E"/>
    <w:rsid w:val="00C50960"/>
    <w:rsid w:val="00C50E23"/>
    <w:rsid w:val="00C50F40"/>
    <w:rsid w:val="00C51414"/>
    <w:rsid w:val="00C51522"/>
    <w:rsid w:val="00C5164E"/>
    <w:rsid w:val="00C51826"/>
    <w:rsid w:val="00C51AA8"/>
    <w:rsid w:val="00C51B5B"/>
    <w:rsid w:val="00C51F2B"/>
    <w:rsid w:val="00C52436"/>
    <w:rsid w:val="00C528D7"/>
    <w:rsid w:val="00C52B01"/>
    <w:rsid w:val="00C52C9B"/>
    <w:rsid w:val="00C53109"/>
    <w:rsid w:val="00C53673"/>
    <w:rsid w:val="00C536CF"/>
    <w:rsid w:val="00C53F22"/>
    <w:rsid w:val="00C53F2A"/>
    <w:rsid w:val="00C53FC4"/>
    <w:rsid w:val="00C5431F"/>
    <w:rsid w:val="00C543C3"/>
    <w:rsid w:val="00C544F6"/>
    <w:rsid w:val="00C54580"/>
    <w:rsid w:val="00C546D7"/>
    <w:rsid w:val="00C54701"/>
    <w:rsid w:val="00C54972"/>
    <w:rsid w:val="00C54A46"/>
    <w:rsid w:val="00C550B2"/>
    <w:rsid w:val="00C551C8"/>
    <w:rsid w:val="00C554A6"/>
    <w:rsid w:val="00C55595"/>
    <w:rsid w:val="00C557D2"/>
    <w:rsid w:val="00C5585E"/>
    <w:rsid w:val="00C5586F"/>
    <w:rsid w:val="00C56231"/>
    <w:rsid w:val="00C5626D"/>
    <w:rsid w:val="00C5663D"/>
    <w:rsid w:val="00C56691"/>
    <w:rsid w:val="00C56A03"/>
    <w:rsid w:val="00C56C8C"/>
    <w:rsid w:val="00C56EDF"/>
    <w:rsid w:val="00C570DB"/>
    <w:rsid w:val="00C576CF"/>
    <w:rsid w:val="00C60B9B"/>
    <w:rsid w:val="00C60BEC"/>
    <w:rsid w:val="00C60D10"/>
    <w:rsid w:val="00C61646"/>
    <w:rsid w:val="00C61C3E"/>
    <w:rsid w:val="00C61CA1"/>
    <w:rsid w:val="00C61D1D"/>
    <w:rsid w:val="00C61D5F"/>
    <w:rsid w:val="00C61DFE"/>
    <w:rsid w:val="00C625A4"/>
    <w:rsid w:val="00C625CF"/>
    <w:rsid w:val="00C62B80"/>
    <w:rsid w:val="00C635C0"/>
    <w:rsid w:val="00C63803"/>
    <w:rsid w:val="00C63BAA"/>
    <w:rsid w:val="00C63DD0"/>
    <w:rsid w:val="00C64487"/>
    <w:rsid w:val="00C64F15"/>
    <w:rsid w:val="00C64F45"/>
    <w:rsid w:val="00C65842"/>
    <w:rsid w:val="00C65AD3"/>
    <w:rsid w:val="00C65B6F"/>
    <w:rsid w:val="00C65BAD"/>
    <w:rsid w:val="00C65D88"/>
    <w:rsid w:val="00C6703E"/>
    <w:rsid w:val="00C674EF"/>
    <w:rsid w:val="00C67D57"/>
    <w:rsid w:val="00C67FE9"/>
    <w:rsid w:val="00C70693"/>
    <w:rsid w:val="00C709AB"/>
    <w:rsid w:val="00C70A45"/>
    <w:rsid w:val="00C71E47"/>
    <w:rsid w:val="00C71EEF"/>
    <w:rsid w:val="00C71F6F"/>
    <w:rsid w:val="00C72476"/>
    <w:rsid w:val="00C72A2F"/>
    <w:rsid w:val="00C72DA0"/>
    <w:rsid w:val="00C72DBF"/>
    <w:rsid w:val="00C73394"/>
    <w:rsid w:val="00C734BD"/>
    <w:rsid w:val="00C73976"/>
    <w:rsid w:val="00C73A7A"/>
    <w:rsid w:val="00C73D3D"/>
    <w:rsid w:val="00C73EB3"/>
    <w:rsid w:val="00C74264"/>
    <w:rsid w:val="00C744BB"/>
    <w:rsid w:val="00C748CA"/>
    <w:rsid w:val="00C748EF"/>
    <w:rsid w:val="00C753C0"/>
    <w:rsid w:val="00C7590D"/>
    <w:rsid w:val="00C75EBE"/>
    <w:rsid w:val="00C7667E"/>
    <w:rsid w:val="00C76A56"/>
    <w:rsid w:val="00C76C03"/>
    <w:rsid w:val="00C77A6E"/>
    <w:rsid w:val="00C77A75"/>
    <w:rsid w:val="00C77D6C"/>
    <w:rsid w:val="00C80570"/>
    <w:rsid w:val="00C805E1"/>
    <w:rsid w:val="00C80794"/>
    <w:rsid w:val="00C80EFF"/>
    <w:rsid w:val="00C81522"/>
    <w:rsid w:val="00C8179A"/>
    <w:rsid w:val="00C81A7A"/>
    <w:rsid w:val="00C81DC7"/>
    <w:rsid w:val="00C81DFE"/>
    <w:rsid w:val="00C81E76"/>
    <w:rsid w:val="00C821EE"/>
    <w:rsid w:val="00C827F6"/>
    <w:rsid w:val="00C8305D"/>
    <w:rsid w:val="00C834EB"/>
    <w:rsid w:val="00C8353E"/>
    <w:rsid w:val="00C83C5C"/>
    <w:rsid w:val="00C83FC3"/>
    <w:rsid w:val="00C841FD"/>
    <w:rsid w:val="00C84324"/>
    <w:rsid w:val="00C846AC"/>
    <w:rsid w:val="00C84780"/>
    <w:rsid w:val="00C84CCB"/>
    <w:rsid w:val="00C85403"/>
    <w:rsid w:val="00C85EFF"/>
    <w:rsid w:val="00C8607B"/>
    <w:rsid w:val="00C869A7"/>
    <w:rsid w:val="00C869C0"/>
    <w:rsid w:val="00C86AAD"/>
    <w:rsid w:val="00C86B27"/>
    <w:rsid w:val="00C87251"/>
    <w:rsid w:val="00C87968"/>
    <w:rsid w:val="00C879AA"/>
    <w:rsid w:val="00C87F86"/>
    <w:rsid w:val="00C90170"/>
    <w:rsid w:val="00C90349"/>
    <w:rsid w:val="00C905D1"/>
    <w:rsid w:val="00C9060A"/>
    <w:rsid w:val="00C9083F"/>
    <w:rsid w:val="00C90D36"/>
    <w:rsid w:val="00C9102B"/>
    <w:rsid w:val="00C912DB"/>
    <w:rsid w:val="00C9174D"/>
    <w:rsid w:val="00C91A08"/>
    <w:rsid w:val="00C91C33"/>
    <w:rsid w:val="00C92415"/>
    <w:rsid w:val="00C92933"/>
    <w:rsid w:val="00C92C3B"/>
    <w:rsid w:val="00C92C8A"/>
    <w:rsid w:val="00C934D5"/>
    <w:rsid w:val="00C935FC"/>
    <w:rsid w:val="00C93856"/>
    <w:rsid w:val="00C9390B"/>
    <w:rsid w:val="00C93BB1"/>
    <w:rsid w:val="00C93BC9"/>
    <w:rsid w:val="00C93E85"/>
    <w:rsid w:val="00C94175"/>
    <w:rsid w:val="00C94666"/>
    <w:rsid w:val="00C94B71"/>
    <w:rsid w:val="00C94BB0"/>
    <w:rsid w:val="00C94BED"/>
    <w:rsid w:val="00C94D3F"/>
    <w:rsid w:val="00C94E21"/>
    <w:rsid w:val="00C94F33"/>
    <w:rsid w:val="00C95270"/>
    <w:rsid w:val="00C953EC"/>
    <w:rsid w:val="00C95BF8"/>
    <w:rsid w:val="00C95E0E"/>
    <w:rsid w:val="00C95FCE"/>
    <w:rsid w:val="00C970E9"/>
    <w:rsid w:val="00C971DE"/>
    <w:rsid w:val="00C97E88"/>
    <w:rsid w:val="00C97F1D"/>
    <w:rsid w:val="00CA02AB"/>
    <w:rsid w:val="00CA039C"/>
    <w:rsid w:val="00CA0469"/>
    <w:rsid w:val="00CA073C"/>
    <w:rsid w:val="00CA0C52"/>
    <w:rsid w:val="00CA0FE4"/>
    <w:rsid w:val="00CA10D8"/>
    <w:rsid w:val="00CA11D5"/>
    <w:rsid w:val="00CA1893"/>
    <w:rsid w:val="00CA1A7A"/>
    <w:rsid w:val="00CA1C59"/>
    <w:rsid w:val="00CA1C76"/>
    <w:rsid w:val="00CA1E5B"/>
    <w:rsid w:val="00CA1E6E"/>
    <w:rsid w:val="00CA1F46"/>
    <w:rsid w:val="00CA2220"/>
    <w:rsid w:val="00CA29A8"/>
    <w:rsid w:val="00CA2A9B"/>
    <w:rsid w:val="00CA2AA1"/>
    <w:rsid w:val="00CA2DD2"/>
    <w:rsid w:val="00CA3D79"/>
    <w:rsid w:val="00CA41BA"/>
    <w:rsid w:val="00CA446D"/>
    <w:rsid w:val="00CA459E"/>
    <w:rsid w:val="00CA46CA"/>
    <w:rsid w:val="00CA4721"/>
    <w:rsid w:val="00CA4974"/>
    <w:rsid w:val="00CA4D3C"/>
    <w:rsid w:val="00CA4E18"/>
    <w:rsid w:val="00CA5768"/>
    <w:rsid w:val="00CA594D"/>
    <w:rsid w:val="00CA622D"/>
    <w:rsid w:val="00CA676D"/>
    <w:rsid w:val="00CA67DB"/>
    <w:rsid w:val="00CA6ACB"/>
    <w:rsid w:val="00CA6CBA"/>
    <w:rsid w:val="00CA6EED"/>
    <w:rsid w:val="00CA704C"/>
    <w:rsid w:val="00CA7067"/>
    <w:rsid w:val="00CA7114"/>
    <w:rsid w:val="00CA795C"/>
    <w:rsid w:val="00CA7994"/>
    <w:rsid w:val="00CA79BB"/>
    <w:rsid w:val="00CA7BBC"/>
    <w:rsid w:val="00CB006A"/>
    <w:rsid w:val="00CB044E"/>
    <w:rsid w:val="00CB06F0"/>
    <w:rsid w:val="00CB0D84"/>
    <w:rsid w:val="00CB0DF9"/>
    <w:rsid w:val="00CB15C7"/>
    <w:rsid w:val="00CB17C6"/>
    <w:rsid w:val="00CB1CA7"/>
    <w:rsid w:val="00CB2957"/>
    <w:rsid w:val="00CB2B0D"/>
    <w:rsid w:val="00CB2BAC"/>
    <w:rsid w:val="00CB37E3"/>
    <w:rsid w:val="00CB465A"/>
    <w:rsid w:val="00CB474E"/>
    <w:rsid w:val="00CB504E"/>
    <w:rsid w:val="00CB537D"/>
    <w:rsid w:val="00CB55EC"/>
    <w:rsid w:val="00CB5BB6"/>
    <w:rsid w:val="00CB61D9"/>
    <w:rsid w:val="00CB61F4"/>
    <w:rsid w:val="00CB67A7"/>
    <w:rsid w:val="00CB69F0"/>
    <w:rsid w:val="00CB7144"/>
    <w:rsid w:val="00CB71C8"/>
    <w:rsid w:val="00CB75F4"/>
    <w:rsid w:val="00CB7C71"/>
    <w:rsid w:val="00CB7FE9"/>
    <w:rsid w:val="00CC0598"/>
    <w:rsid w:val="00CC07B8"/>
    <w:rsid w:val="00CC07D1"/>
    <w:rsid w:val="00CC0DD7"/>
    <w:rsid w:val="00CC15AE"/>
    <w:rsid w:val="00CC1937"/>
    <w:rsid w:val="00CC197A"/>
    <w:rsid w:val="00CC1B8C"/>
    <w:rsid w:val="00CC1E88"/>
    <w:rsid w:val="00CC20D6"/>
    <w:rsid w:val="00CC277C"/>
    <w:rsid w:val="00CC2EBF"/>
    <w:rsid w:val="00CC4063"/>
    <w:rsid w:val="00CC42ED"/>
    <w:rsid w:val="00CC4895"/>
    <w:rsid w:val="00CC497A"/>
    <w:rsid w:val="00CC5010"/>
    <w:rsid w:val="00CC5285"/>
    <w:rsid w:val="00CC5921"/>
    <w:rsid w:val="00CC5ACC"/>
    <w:rsid w:val="00CC5E8A"/>
    <w:rsid w:val="00CC60EB"/>
    <w:rsid w:val="00CC6314"/>
    <w:rsid w:val="00CC6AD5"/>
    <w:rsid w:val="00CC6D0B"/>
    <w:rsid w:val="00CC6E1D"/>
    <w:rsid w:val="00CC6FF5"/>
    <w:rsid w:val="00CC72EE"/>
    <w:rsid w:val="00CC73A5"/>
    <w:rsid w:val="00CD0536"/>
    <w:rsid w:val="00CD09E6"/>
    <w:rsid w:val="00CD116F"/>
    <w:rsid w:val="00CD129C"/>
    <w:rsid w:val="00CD1E43"/>
    <w:rsid w:val="00CD24A1"/>
    <w:rsid w:val="00CD28D2"/>
    <w:rsid w:val="00CD28D3"/>
    <w:rsid w:val="00CD2DAE"/>
    <w:rsid w:val="00CD315C"/>
    <w:rsid w:val="00CD36F3"/>
    <w:rsid w:val="00CD3DC8"/>
    <w:rsid w:val="00CD3F51"/>
    <w:rsid w:val="00CD4360"/>
    <w:rsid w:val="00CD4B9B"/>
    <w:rsid w:val="00CD501A"/>
    <w:rsid w:val="00CD5110"/>
    <w:rsid w:val="00CD5B7A"/>
    <w:rsid w:val="00CD6B0F"/>
    <w:rsid w:val="00CD6C6F"/>
    <w:rsid w:val="00CD6D68"/>
    <w:rsid w:val="00CD74FE"/>
    <w:rsid w:val="00CD7798"/>
    <w:rsid w:val="00CD7892"/>
    <w:rsid w:val="00CD78D7"/>
    <w:rsid w:val="00CD7CDE"/>
    <w:rsid w:val="00CD7FEB"/>
    <w:rsid w:val="00CE0B27"/>
    <w:rsid w:val="00CE0B43"/>
    <w:rsid w:val="00CE0BC3"/>
    <w:rsid w:val="00CE0E7C"/>
    <w:rsid w:val="00CE0F25"/>
    <w:rsid w:val="00CE1873"/>
    <w:rsid w:val="00CE1A00"/>
    <w:rsid w:val="00CE1C7A"/>
    <w:rsid w:val="00CE1CA4"/>
    <w:rsid w:val="00CE1DD9"/>
    <w:rsid w:val="00CE23D6"/>
    <w:rsid w:val="00CE2483"/>
    <w:rsid w:val="00CE2B0F"/>
    <w:rsid w:val="00CE30F3"/>
    <w:rsid w:val="00CE346E"/>
    <w:rsid w:val="00CE34B7"/>
    <w:rsid w:val="00CE4108"/>
    <w:rsid w:val="00CE4240"/>
    <w:rsid w:val="00CE42C9"/>
    <w:rsid w:val="00CE4414"/>
    <w:rsid w:val="00CE44B5"/>
    <w:rsid w:val="00CE47F4"/>
    <w:rsid w:val="00CE4913"/>
    <w:rsid w:val="00CE4AFE"/>
    <w:rsid w:val="00CE51BC"/>
    <w:rsid w:val="00CE551F"/>
    <w:rsid w:val="00CE57E8"/>
    <w:rsid w:val="00CE5BC2"/>
    <w:rsid w:val="00CE66FE"/>
    <w:rsid w:val="00CE6B70"/>
    <w:rsid w:val="00CE6C54"/>
    <w:rsid w:val="00CE6CC6"/>
    <w:rsid w:val="00CE7276"/>
    <w:rsid w:val="00CE72F1"/>
    <w:rsid w:val="00CE7340"/>
    <w:rsid w:val="00CE753A"/>
    <w:rsid w:val="00CE7877"/>
    <w:rsid w:val="00CE7CB6"/>
    <w:rsid w:val="00CE7D9D"/>
    <w:rsid w:val="00CE7EFA"/>
    <w:rsid w:val="00CE7F34"/>
    <w:rsid w:val="00CF09D2"/>
    <w:rsid w:val="00CF23F3"/>
    <w:rsid w:val="00CF276B"/>
    <w:rsid w:val="00CF2C40"/>
    <w:rsid w:val="00CF2DBF"/>
    <w:rsid w:val="00CF2EBB"/>
    <w:rsid w:val="00CF3140"/>
    <w:rsid w:val="00CF34C0"/>
    <w:rsid w:val="00CF36BE"/>
    <w:rsid w:val="00CF3D26"/>
    <w:rsid w:val="00CF4010"/>
    <w:rsid w:val="00CF41F4"/>
    <w:rsid w:val="00CF446C"/>
    <w:rsid w:val="00CF4C1A"/>
    <w:rsid w:val="00CF4F02"/>
    <w:rsid w:val="00CF55A1"/>
    <w:rsid w:val="00CF6370"/>
    <w:rsid w:val="00CF681E"/>
    <w:rsid w:val="00CF795B"/>
    <w:rsid w:val="00CF7B07"/>
    <w:rsid w:val="00D0022E"/>
    <w:rsid w:val="00D00B0B"/>
    <w:rsid w:val="00D00D18"/>
    <w:rsid w:val="00D01312"/>
    <w:rsid w:val="00D01367"/>
    <w:rsid w:val="00D014CB"/>
    <w:rsid w:val="00D016CF"/>
    <w:rsid w:val="00D016FA"/>
    <w:rsid w:val="00D01F8C"/>
    <w:rsid w:val="00D02165"/>
    <w:rsid w:val="00D0251D"/>
    <w:rsid w:val="00D02E1F"/>
    <w:rsid w:val="00D02FAE"/>
    <w:rsid w:val="00D039D4"/>
    <w:rsid w:val="00D03B12"/>
    <w:rsid w:val="00D03BE8"/>
    <w:rsid w:val="00D04294"/>
    <w:rsid w:val="00D05163"/>
    <w:rsid w:val="00D053B8"/>
    <w:rsid w:val="00D053E6"/>
    <w:rsid w:val="00D05B41"/>
    <w:rsid w:val="00D06019"/>
    <w:rsid w:val="00D06AF5"/>
    <w:rsid w:val="00D06DB6"/>
    <w:rsid w:val="00D06F3C"/>
    <w:rsid w:val="00D07A42"/>
    <w:rsid w:val="00D07D5D"/>
    <w:rsid w:val="00D07E34"/>
    <w:rsid w:val="00D07F5A"/>
    <w:rsid w:val="00D10070"/>
    <w:rsid w:val="00D104D0"/>
    <w:rsid w:val="00D109EB"/>
    <w:rsid w:val="00D10CA5"/>
    <w:rsid w:val="00D10DB4"/>
    <w:rsid w:val="00D10E0E"/>
    <w:rsid w:val="00D10E8B"/>
    <w:rsid w:val="00D115B0"/>
    <w:rsid w:val="00D11859"/>
    <w:rsid w:val="00D11B6E"/>
    <w:rsid w:val="00D11F37"/>
    <w:rsid w:val="00D12906"/>
    <w:rsid w:val="00D12B52"/>
    <w:rsid w:val="00D12E57"/>
    <w:rsid w:val="00D12F5C"/>
    <w:rsid w:val="00D13056"/>
    <w:rsid w:val="00D1352A"/>
    <w:rsid w:val="00D136E9"/>
    <w:rsid w:val="00D139E8"/>
    <w:rsid w:val="00D13D29"/>
    <w:rsid w:val="00D13F71"/>
    <w:rsid w:val="00D1400F"/>
    <w:rsid w:val="00D14B37"/>
    <w:rsid w:val="00D14CCF"/>
    <w:rsid w:val="00D1532A"/>
    <w:rsid w:val="00D15335"/>
    <w:rsid w:val="00D15BA8"/>
    <w:rsid w:val="00D15DBD"/>
    <w:rsid w:val="00D16021"/>
    <w:rsid w:val="00D16377"/>
    <w:rsid w:val="00D163B3"/>
    <w:rsid w:val="00D16434"/>
    <w:rsid w:val="00D16ADA"/>
    <w:rsid w:val="00D17321"/>
    <w:rsid w:val="00D17348"/>
    <w:rsid w:val="00D177C5"/>
    <w:rsid w:val="00D1788F"/>
    <w:rsid w:val="00D17FEB"/>
    <w:rsid w:val="00D2000B"/>
    <w:rsid w:val="00D21508"/>
    <w:rsid w:val="00D218A4"/>
    <w:rsid w:val="00D21901"/>
    <w:rsid w:val="00D22096"/>
    <w:rsid w:val="00D22467"/>
    <w:rsid w:val="00D22F8E"/>
    <w:rsid w:val="00D2327C"/>
    <w:rsid w:val="00D23539"/>
    <w:rsid w:val="00D243BB"/>
    <w:rsid w:val="00D2454A"/>
    <w:rsid w:val="00D245CE"/>
    <w:rsid w:val="00D24CBA"/>
    <w:rsid w:val="00D24DBA"/>
    <w:rsid w:val="00D254E9"/>
    <w:rsid w:val="00D25572"/>
    <w:rsid w:val="00D255D7"/>
    <w:rsid w:val="00D26004"/>
    <w:rsid w:val="00D26042"/>
    <w:rsid w:val="00D262A5"/>
    <w:rsid w:val="00D262D3"/>
    <w:rsid w:val="00D26AD1"/>
    <w:rsid w:val="00D272E6"/>
    <w:rsid w:val="00D27482"/>
    <w:rsid w:val="00D2769F"/>
    <w:rsid w:val="00D27799"/>
    <w:rsid w:val="00D27A9A"/>
    <w:rsid w:val="00D27DCB"/>
    <w:rsid w:val="00D30050"/>
    <w:rsid w:val="00D30513"/>
    <w:rsid w:val="00D305FC"/>
    <w:rsid w:val="00D30BE6"/>
    <w:rsid w:val="00D3107A"/>
    <w:rsid w:val="00D31286"/>
    <w:rsid w:val="00D314B2"/>
    <w:rsid w:val="00D31877"/>
    <w:rsid w:val="00D318C9"/>
    <w:rsid w:val="00D323C0"/>
    <w:rsid w:val="00D323C3"/>
    <w:rsid w:val="00D32633"/>
    <w:rsid w:val="00D328AD"/>
    <w:rsid w:val="00D32CB9"/>
    <w:rsid w:val="00D33068"/>
    <w:rsid w:val="00D3310E"/>
    <w:rsid w:val="00D331CA"/>
    <w:rsid w:val="00D33741"/>
    <w:rsid w:val="00D33BF0"/>
    <w:rsid w:val="00D3456C"/>
    <w:rsid w:val="00D34B5E"/>
    <w:rsid w:val="00D34EF7"/>
    <w:rsid w:val="00D350BB"/>
    <w:rsid w:val="00D35F1B"/>
    <w:rsid w:val="00D3663B"/>
    <w:rsid w:val="00D36A16"/>
    <w:rsid w:val="00D36A35"/>
    <w:rsid w:val="00D36CDE"/>
    <w:rsid w:val="00D36E1A"/>
    <w:rsid w:val="00D37509"/>
    <w:rsid w:val="00D37518"/>
    <w:rsid w:val="00D37AFB"/>
    <w:rsid w:val="00D37BBD"/>
    <w:rsid w:val="00D37BED"/>
    <w:rsid w:val="00D4054B"/>
    <w:rsid w:val="00D40833"/>
    <w:rsid w:val="00D40C86"/>
    <w:rsid w:val="00D40DFA"/>
    <w:rsid w:val="00D41E1F"/>
    <w:rsid w:val="00D422EB"/>
    <w:rsid w:val="00D42593"/>
    <w:rsid w:val="00D42746"/>
    <w:rsid w:val="00D429B1"/>
    <w:rsid w:val="00D42BFD"/>
    <w:rsid w:val="00D42DE8"/>
    <w:rsid w:val="00D42E6B"/>
    <w:rsid w:val="00D43654"/>
    <w:rsid w:val="00D437A8"/>
    <w:rsid w:val="00D437EF"/>
    <w:rsid w:val="00D43824"/>
    <w:rsid w:val="00D43BA2"/>
    <w:rsid w:val="00D441F8"/>
    <w:rsid w:val="00D445A4"/>
    <w:rsid w:val="00D445DC"/>
    <w:rsid w:val="00D44723"/>
    <w:rsid w:val="00D447A0"/>
    <w:rsid w:val="00D44FA5"/>
    <w:rsid w:val="00D45577"/>
    <w:rsid w:val="00D45681"/>
    <w:rsid w:val="00D4574C"/>
    <w:rsid w:val="00D45B20"/>
    <w:rsid w:val="00D45B77"/>
    <w:rsid w:val="00D45B79"/>
    <w:rsid w:val="00D45B8F"/>
    <w:rsid w:val="00D45C47"/>
    <w:rsid w:val="00D46367"/>
    <w:rsid w:val="00D46B75"/>
    <w:rsid w:val="00D46DC9"/>
    <w:rsid w:val="00D47589"/>
    <w:rsid w:val="00D47844"/>
    <w:rsid w:val="00D50014"/>
    <w:rsid w:val="00D5056A"/>
    <w:rsid w:val="00D50990"/>
    <w:rsid w:val="00D50B26"/>
    <w:rsid w:val="00D50C67"/>
    <w:rsid w:val="00D50C86"/>
    <w:rsid w:val="00D50CAE"/>
    <w:rsid w:val="00D510B4"/>
    <w:rsid w:val="00D51252"/>
    <w:rsid w:val="00D515C8"/>
    <w:rsid w:val="00D519C2"/>
    <w:rsid w:val="00D51D0B"/>
    <w:rsid w:val="00D51E17"/>
    <w:rsid w:val="00D51E34"/>
    <w:rsid w:val="00D51E4F"/>
    <w:rsid w:val="00D51FFA"/>
    <w:rsid w:val="00D520EE"/>
    <w:rsid w:val="00D525CA"/>
    <w:rsid w:val="00D53528"/>
    <w:rsid w:val="00D53E09"/>
    <w:rsid w:val="00D53F1F"/>
    <w:rsid w:val="00D53FD0"/>
    <w:rsid w:val="00D54006"/>
    <w:rsid w:val="00D54068"/>
    <w:rsid w:val="00D54880"/>
    <w:rsid w:val="00D54938"/>
    <w:rsid w:val="00D54DA2"/>
    <w:rsid w:val="00D55910"/>
    <w:rsid w:val="00D57016"/>
    <w:rsid w:val="00D57795"/>
    <w:rsid w:val="00D579B7"/>
    <w:rsid w:val="00D57B56"/>
    <w:rsid w:val="00D606EC"/>
    <w:rsid w:val="00D60999"/>
    <w:rsid w:val="00D61258"/>
    <w:rsid w:val="00D616AC"/>
    <w:rsid w:val="00D61C09"/>
    <w:rsid w:val="00D61FEC"/>
    <w:rsid w:val="00D628E9"/>
    <w:rsid w:val="00D62FD8"/>
    <w:rsid w:val="00D63524"/>
    <w:rsid w:val="00D63544"/>
    <w:rsid w:val="00D6360B"/>
    <w:rsid w:val="00D63801"/>
    <w:rsid w:val="00D6399E"/>
    <w:rsid w:val="00D639BA"/>
    <w:rsid w:val="00D63A0E"/>
    <w:rsid w:val="00D63A62"/>
    <w:rsid w:val="00D63D74"/>
    <w:rsid w:val="00D6443A"/>
    <w:rsid w:val="00D645C7"/>
    <w:rsid w:val="00D645F2"/>
    <w:rsid w:val="00D647AC"/>
    <w:rsid w:val="00D650F9"/>
    <w:rsid w:val="00D6616F"/>
    <w:rsid w:val="00D666BA"/>
    <w:rsid w:val="00D6773F"/>
    <w:rsid w:val="00D67DDC"/>
    <w:rsid w:val="00D67F64"/>
    <w:rsid w:val="00D70494"/>
    <w:rsid w:val="00D70A3C"/>
    <w:rsid w:val="00D70E81"/>
    <w:rsid w:val="00D711B4"/>
    <w:rsid w:val="00D71471"/>
    <w:rsid w:val="00D72D71"/>
    <w:rsid w:val="00D72E52"/>
    <w:rsid w:val="00D72FDB"/>
    <w:rsid w:val="00D732E2"/>
    <w:rsid w:val="00D736B1"/>
    <w:rsid w:val="00D739E9"/>
    <w:rsid w:val="00D73AF1"/>
    <w:rsid w:val="00D73C91"/>
    <w:rsid w:val="00D73CB5"/>
    <w:rsid w:val="00D73E58"/>
    <w:rsid w:val="00D753BD"/>
    <w:rsid w:val="00D75D6E"/>
    <w:rsid w:val="00D75DEE"/>
    <w:rsid w:val="00D75ECE"/>
    <w:rsid w:val="00D76256"/>
    <w:rsid w:val="00D76863"/>
    <w:rsid w:val="00D7755E"/>
    <w:rsid w:val="00D77643"/>
    <w:rsid w:val="00D778B0"/>
    <w:rsid w:val="00D77B2F"/>
    <w:rsid w:val="00D77D8D"/>
    <w:rsid w:val="00D77F12"/>
    <w:rsid w:val="00D80AD4"/>
    <w:rsid w:val="00D80C31"/>
    <w:rsid w:val="00D80EBC"/>
    <w:rsid w:val="00D80F8B"/>
    <w:rsid w:val="00D8226F"/>
    <w:rsid w:val="00D82913"/>
    <w:rsid w:val="00D82ED6"/>
    <w:rsid w:val="00D83292"/>
    <w:rsid w:val="00D835B0"/>
    <w:rsid w:val="00D83785"/>
    <w:rsid w:val="00D838B6"/>
    <w:rsid w:val="00D8394C"/>
    <w:rsid w:val="00D83B45"/>
    <w:rsid w:val="00D83BC2"/>
    <w:rsid w:val="00D841DC"/>
    <w:rsid w:val="00D84287"/>
    <w:rsid w:val="00D842B0"/>
    <w:rsid w:val="00D8445C"/>
    <w:rsid w:val="00D8466D"/>
    <w:rsid w:val="00D84C1F"/>
    <w:rsid w:val="00D859B8"/>
    <w:rsid w:val="00D85AC8"/>
    <w:rsid w:val="00D85E2C"/>
    <w:rsid w:val="00D85F93"/>
    <w:rsid w:val="00D8601B"/>
    <w:rsid w:val="00D8619C"/>
    <w:rsid w:val="00D86287"/>
    <w:rsid w:val="00D86C73"/>
    <w:rsid w:val="00D86D93"/>
    <w:rsid w:val="00D86FDB"/>
    <w:rsid w:val="00D871C9"/>
    <w:rsid w:val="00D87919"/>
    <w:rsid w:val="00D87B6A"/>
    <w:rsid w:val="00D87CAB"/>
    <w:rsid w:val="00D90E2C"/>
    <w:rsid w:val="00D90E9C"/>
    <w:rsid w:val="00D91988"/>
    <w:rsid w:val="00D91C87"/>
    <w:rsid w:val="00D91E32"/>
    <w:rsid w:val="00D91E71"/>
    <w:rsid w:val="00D91E93"/>
    <w:rsid w:val="00D920AE"/>
    <w:rsid w:val="00D92B47"/>
    <w:rsid w:val="00D92F01"/>
    <w:rsid w:val="00D9338D"/>
    <w:rsid w:val="00D933BE"/>
    <w:rsid w:val="00D9359D"/>
    <w:rsid w:val="00D940AE"/>
    <w:rsid w:val="00D94261"/>
    <w:rsid w:val="00D94650"/>
    <w:rsid w:val="00D946AF"/>
    <w:rsid w:val="00D956FC"/>
    <w:rsid w:val="00D95BCE"/>
    <w:rsid w:val="00D95C5A"/>
    <w:rsid w:val="00D96302"/>
    <w:rsid w:val="00D97790"/>
    <w:rsid w:val="00D97D5F"/>
    <w:rsid w:val="00D97E99"/>
    <w:rsid w:val="00DA002F"/>
    <w:rsid w:val="00DA01BE"/>
    <w:rsid w:val="00DA056F"/>
    <w:rsid w:val="00DA080B"/>
    <w:rsid w:val="00DA0CBE"/>
    <w:rsid w:val="00DA1355"/>
    <w:rsid w:val="00DA148A"/>
    <w:rsid w:val="00DA191B"/>
    <w:rsid w:val="00DA1D3E"/>
    <w:rsid w:val="00DA24A1"/>
    <w:rsid w:val="00DA256B"/>
    <w:rsid w:val="00DA26C1"/>
    <w:rsid w:val="00DA26DF"/>
    <w:rsid w:val="00DA329C"/>
    <w:rsid w:val="00DA37E5"/>
    <w:rsid w:val="00DA3C47"/>
    <w:rsid w:val="00DA3D47"/>
    <w:rsid w:val="00DA3E81"/>
    <w:rsid w:val="00DA3FD1"/>
    <w:rsid w:val="00DA445D"/>
    <w:rsid w:val="00DA4546"/>
    <w:rsid w:val="00DA4A2B"/>
    <w:rsid w:val="00DA4A80"/>
    <w:rsid w:val="00DA4FDF"/>
    <w:rsid w:val="00DA500F"/>
    <w:rsid w:val="00DA5120"/>
    <w:rsid w:val="00DA54F2"/>
    <w:rsid w:val="00DA6110"/>
    <w:rsid w:val="00DA6714"/>
    <w:rsid w:val="00DA67D4"/>
    <w:rsid w:val="00DA68E0"/>
    <w:rsid w:val="00DA6A88"/>
    <w:rsid w:val="00DA6AD1"/>
    <w:rsid w:val="00DA6D4D"/>
    <w:rsid w:val="00DA6D6F"/>
    <w:rsid w:val="00DA7113"/>
    <w:rsid w:val="00DA729A"/>
    <w:rsid w:val="00DB008F"/>
    <w:rsid w:val="00DB0120"/>
    <w:rsid w:val="00DB0537"/>
    <w:rsid w:val="00DB2227"/>
    <w:rsid w:val="00DB2461"/>
    <w:rsid w:val="00DB2934"/>
    <w:rsid w:val="00DB2AE4"/>
    <w:rsid w:val="00DB2DE9"/>
    <w:rsid w:val="00DB2E68"/>
    <w:rsid w:val="00DB41D6"/>
    <w:rsid w:val="00DB4726"/>
    <w:rsid w:val="00DB478C"/>
    <w:rsid w:val="00DB4C64"/>
    <w:rsid w:val="00DB4D7A"/>
    <w:rsid w:val="00DB5620"/>
    <w:rsid w:val="00DB591A"/>
    <w:rsid w:val="00DB6234"/>
    <w:rsid w:val="00DB678D"/>
    <w:rsid w:val="00DB6DA7"/>
    <w:rsid w:val="00DB701E"/>
    <w:rsid w:val="00DB772C"/>
    <w:rsid w:val="00DB7AB0"/>
    <w:rsid w:val="00DC0422"/>
    <w:rsid w:val="00DC09FD"/>
    <w:rsid w:val="00DC0D23"/>
    <w:rsid w:val="00DC10D0"/>
    <w:rsid w:val="00DC12A9"/>
    <w:rsid w:val="00DC1D0A"/>
    <w:rsid w:val="00DC200D"/>
    <w:rsid w:val="00DC245F"/>
    <w:rsid w:val="00DC2893"/>
    <w:rsid w:val="00DC2A52"/>
    <w:rsid w:val="00DC3595"/>
    <w:rsid w:val="00DC3942"/>
    <w:rsid w:val="00DC3C0B"/>
    <w:rsid w:val="00DC4089"/>
    <w:rsid w:val="00DC433D"/>
    <w:rsid w:val="00DC49D5"/>
    <w:rsid w:val="00DC4FD4"/>
    <w:rsid w:val="00DC5119"/>
    <w:rsid w:val="00DC513B"/>
    <w:rsid w:val="00DC52C3"/>
    <w:rsid w:val="00DC53F4"/>
    <w:rsid w:val="00DC54D5"/>
    <w:rsid w:val="00DC5651"/>
    <w:rsid w:val="00DC58AB"/>
    <w:rsid w:val="00DC5AFF"/>
    <w:rsid w:val="00DC5D53"/>
    <w:rsid w:val="00DC6974"/>
    <w:rsid w:val="00DC6BFC"/>
    <w:rsid w:val="00DC6C79"/>
    <w:rsid w:val="00DC6C8C"/>
    <w:rsid w:val="00DC6F99"/>
    <w:rsid w:val="00DD0572"/>
    <w:rsid w:val="00DD05FF"/>
    <w:rsid w:val="00DD0672"/>
    <w:rsid w:val="00DD078F"/>
    <w:rsid w:val="00DD0D70"/>
    <w:rsid w:val="00DD1553"/>
    <w:rsid w:val="00DD2016"/>
    <w:rsid w:val="00DD214A"/>
    <w:rsid w:val="00DD22F9"/>
    <w:rsid w:val="00DD28D4"/>
    <w:rsid w:val="00DD2969"/>
    <w:rsid w:val="00DD2993"/>
    <w:rsid w:val="00DD2BB8"/>
    <w:rsid w:val="00DD2D63"/>
    <w:rsid w:val="00DD32A7"/>
    <w:rsid w:val="00DD34A6"/>
    <w:rsid w:val="00DD357C"/>
    <w:rsid w:val="00DD39CC"/>
    <w:rsid w:val="00DD3B4B"/>
    <w:rsid w:val="00DD3E6F"/>
    <w:rsid w:val="00DD3EC5"/>
    <w:rsid w:val="00DD4213"/>
    <w:rsid w:val="00DD50E2"/>
    <w:rsid w:val="00DD5272"/>
    <w:rsid w:val="00DD527E"/>
    <w:rsid w:val="00DD5558"/>
    <w:rsid w:val="00DD5F3B"/>
    <w:rsid w:val="00DD5F73"/>
    <w:rsid w:val="00DD6057"/>
    <w:rsid w:val="00DD638F"/>
    <w:rsid w:val="00DD6DB0"/>
    <w:rsid w:val="00DD6F6F"/>
    <w:rsid w:val="00DD7036"/>
    <w:rsid w:val="00DD73C0"/>
    <w:rsid w:val="00DD7670"/>
    <w:rsid w:val="00DD7B2C"/>
    <w:rsid w:val="00DD7E76"/>
    <w:rsid w:val="00DE0324"/>
    <w:rsid w:val="00DE077D"/>
    <w:rsid w:val="00DE0AFA"/>
    <w:rsid w:val="00DE0DE1"/>
    <w:rsid w:val="00DE0EC9"/>
    <w:rsid w:val="00DE128D"/>
    <w:rsid w:val="00DE1327"/>
    <w:rsid w:val="00DE15A6"/>
    <w:rsid w:val="00DE16EF"/>
    <w:rsid w:val="00DE1975"/>
    <w:rsid w:val="00DE1A86"/>
    <w:rsid w:val="00DE1C4C"/>
    <w:rsid w:val="00DE1D9D"/>
    <w:rsid w:val="00DE240D"/>
    <w:rsid w:val="00DE2C5A"/>
    <w:rsid w:val="00DE2E28"/>
    <w:rsid w:val="00DE3063"/>
    <w:rsid w:val="00DE3185"/>
    <w:rsid w:val="00DE3298"/>
    <w:rsid w:val="00DE3630"/>
    <w:rsid w:val="00DE3723"/>
    <w:rsid w:val="00DE376B"/>
    <w:rsid w:val="00DE39E4"/>
    <w:rsid w:val="00DE4861"/>
    <w:rsid w:val="00DE4D22"/>
    <w:rsid w:val="00DE4F2E"/>
    <w:rsid w:val="00DE51A4"/>
    <w:rsid w:val="00DE5781"/>
    <w:rsid w:val="00DE5A6D"/>
    <w:rsid w:val="00DE5F22"/>
    <w:rsid w:val="00DE612D"/>
    <w:rsid w:val="00DE6BEE"/>
    <w:rsid w:val="00DE6D8B"/>
    <w:rsid w:val="00DE74BA"/>
    <w:rsid w:val="00DE77FC"/>
    <w:rsid w:val="00DE7A17"/>
    <w:rsid w:val="00DE7CBE"/>
    <w:rsid w:val="00DE7CC9"/>
    <w:rsid w:val="00DE7EE8"/>
    <w:rsid w:val="00DF02B1"/>
    <w:rsid w:val="00DF0694"/>
    <w:rsid w:val="00DF0CF3"/>
    <w:rsid w:val="00DF1350"/>
    <w:rsid w:val="00DF1ADA"/>
    <w:rsid w:val="00DF1C57"/>
    <w:rsid w:val="00DF1DEC"/>
    <w:rsid w:val="00DF244B"/>
    <w:rsid w:val="00DF261F"/>
    <w:rsid w:val="00DF2C37"/>
    <w:rsid w:val="00DF2E12"/>
    <w:rsid w:val="00DF2E38"/>
    <w:rsid w:val="00DF3658"/>
    <w:rsid w:val="00DF36CC"/>
    <w:rsid w:val="00DF38EA"/>
    <w:rsid w:val="00DF3EA6"/>
    <w:rsid w:val="00DF4038"/>
    <w:rsid w:val="00DF4382"/>
    <w:rsid w:val="00DF49E7"/>
    <w:rsid w:val="00DF4D29"/>
    <w:rsid w:val="00DF4DD2"/>
    <w:rsid w:val="00DF50A7"/>
    <w:rsid w:val="00DF5FD8"/>
    <w:rsid w:val="00DF623D"/>
    <w:rsid w:val="00DF6549"/>
    <w:rsid w:val="00DF6939"/>
    <w:rsid w:val="00DF69A0"/>
    <w:rsid w:val="00DF6A0B"/>
    <w:rsid w:val="00DF7B0A"/>
    <w:rsid w:val="00DF7B4E"/>
    <w:rsid w:val="00DF7CB1"/>
    <w:rsid w:val="00DF7F0E"/>
    <w:rsid w:val="00E00267"/>
    <w:rsid w:val="00E005AB"/>
    <w:rsid w:val="00E00CAC"/>
    <w:rsid w:val="00E0191D"/>
    <w:rsid w:val="00E019D9"/>
    <w:rsid w:val="00E01CCE"/>
    <w:rsid w:val="00E02059"/>
    <w:rsid w:val="00E02075"/>
    <w:rsid w:val="00E02432"/>
    <w:rsid w:val="00E02710"/>
    <w:rsid w:val="00E02953"/>
    <w:rsid w:val="00E0318E"/>
    <w:rsid w:val="00E03292"/>
    <w:rsid w:val="00E0351E"/>
    <w:rsid w:val="00E03598"/>
    <w:rsid w:val="00E03F85"/>
    <w:rsid w:val="00E0439D"/>
    <w:rsid w:val="00E04451"/>
    <w:rsid w:val="00E04CEC"/>
    <w:rsid w:val="00E04D61"/>
    <w:rsid w:val="00E057A3"/>
    <w:rsid w:val="00E058B7"/>
    <w:rsid w:val="00E05DA5"/>
    <w:rsid w:val="00E05DFD"/>
    <w:rsid w:val="00E0608B"/>
    <w:rsid w:val="00E06795"/>
    <w:rsid w:val="00E06857"/>
    <w:rsid w:val="00E06A2E"/>
    <w:rsid w:val="00E06D26"/>
    <w:rsid w:val="00E0759A"/>
    <w:rsid w:val="00E076C2"/>
    <w:rsid w:val="00E076CC"/>
    <w:rsid w:val="00E07C7A"/>
    <w:rsid w:val="00E07E6F"/>
    <w:rsid w:val="00E07F39"/>
    <w:rsid w:val="00E10370"/>
    <w:rsid w:val="00E10702"/>
    <w:rsid w:val="00E108C5"/>
    <w:rsid w:val="00E10902"/>
    <w:rsid w:val="00E10B61"/>
    <w:rsid w:val="00E11813"/>
    <w:rsid w:val="00E11872"/>
    <w:rsid w:val="00E11A1F"/>
    <w:rsid w:val="00E12411"/>
    <w:rsid w:val="00E125D7"/>
    <w:rsid w:val="00E127CE"/>
    <w:rsid w:val="00E128D7"/>
    <w:rsid w:val="00E12F78"/>
    <w:rsid w:val="00E13467"/>
    <w:rsid w:val="00E138C1"/>
    <w:rsid w:val="00E14466"/>
    <w:rsid w:val="00E14569"/>
    <w:rsid w:val="00E149C0"/>
    <w:rsid w:val="00E157F6"/>
    <w:rsid w:val="00E160F1"/>
    <w:rsid w:val="00E162BA"/>
    <w:rsid w:val="00E163C5"/>
    <w:rsid w:val="00E16966"/>
    <w:rsid w:val="00E1697B"/>
    <w:rsid w:val="00E16C25"/>
    <w:rsid w:val="00E16EEC"/>
    <w:rsid w:val="00E17CCE"/>
    <w:rsid w:val="00E20444"/>
    <w:rsid w:val="00E20464"/>
    <w:rsid w:val="00E20959"/>
    <w:rsid w:val="00E21766"/>
    <w:rsid w:val="00E218AA"/>
    <w:rsid w:val="00E226F8"/>
    <w:rsid w:val="00E22951"/>
    <w:rsid w:val="00E22FAF"/>
    <w:rsid w:val="00E23367"/>
    <w:rsid w:val="00E23970"/>
    <w:rsid w:val="00E23DE1"/>
    <w:rsid w:val="00E23F1E"/>
    <w:rsid w:val="00E23F75"/>
    <w:rsid w:val="00E249EA"/>
    <w:rsid w:val="00E24AFF"/>
    <w:rsid w:val="00E250EF"/>
    <w:rsid w:val="00E25637"/>
    <w:rsid w:val="00E25662"/>
    <w:rsid w:val="00E256D2"/>
    <w:rsid w:val="00E25BB3"/>
    <w:rsid w:val="00E25E29"/>
    <w:rsid w:val="00E25E93"/>
    <w:rsid w:val="00E26100"/>
    <w:rsid w:val="00E2626F"/>
    <w:rsid w:val="00E263A8"/>
    <w:rsid w:val="00E263FD"/>
    <w:rsid w:val="00E26556"/>
    <w:rsid w:val="00E26815"/>
    <w:rsid w:val="00E26C9F"/>
    <w:rsid w:val="00E26EFF"/>
    <w:rsid w:val="00E27029"/>
    <w:rsid w:val="00E270E7"/>
    <w:rsid w:val="00E276CC"/>
    <w:rsid w:val="00E27722"/>
    <w:rsid w:val="00E277C7"/>
    <w:rsid w:val="00E300F1"/>
    <w:rsid w:val="00E302D6"/>
    <w:rsid w:val="00E3041D"/>
    <w:rsid w:val="00E304B2"/>
    <w:rsid w:val="00E3055E"/>
    <w:rsid w:val="00E30D94"/>
    <w:rsid w:val="00E31867"/>
    <w:rsid w:val="00E32102"/>
    <w:rsid w:val="00E321D1"/>
    <w:rsid w:val="00E32413"/>
    <w:rsid w:val="00E32645"/>
    <w:rsid w:val="00E32B4E"/>
    <w:rsid w:val="00E32B88"/>
    <w:rsid w:val="00E33287"/>
    <w:rsid w:val="00E332F9"/>
    <w:rsid w:val="00E3333E"/>
    <w:rsid w:val="00E33498"/>
    <w:rsid w:val="00E334B6"/>
    <w:rsid w:val="00E33634"/>
    <w:rsid w:val="00E336A2"/>
    <w:rsid w:val="00E33BBC"/>
    <w:rsid w:val="00E33E6D"/>
    <w:rsid w:val="00E341A6"/>
    <w:rsid w:val="00E341D8"/>
    <w:rsid w:val="00E3459B"/>
    <w:rsid w:val="00E3551B"/>
    <w:rsid w:val="00E35648"/>
    <w:rsid w:val="00E35854"/>
    <w:rsid w:val="00E35EFA"/>
    <w:rsid w:val="00E36015"/>
    <w:rsid w:val="00E361D5"/>
    <w:rsid w:val="00E36857"/>
    <w:rsid w:val="00E36DE6"/>
    <w:rsid w:val="00E377B0"/>
    <w:rsid w:val="00E37E08"/>
    <w:rsid w:val="00E40405"/>
    <w:rsid w:val="00E409C0"/>
    <w:rsid w:val="00E414E6"/>
    <w:rsid w:val="00E41764"/>
    <w:rsid w:val="00E418AE"/>
    <w:rsid w:val="00E41C86"/>
    <w:rsid w:val="00E42114"/>
    <w:rsid w:val="00E42678"/>
    <w:rsid w:val="00E4268A"/>
    <w:rsid w:val="00E4283B"/>
    <w:rsid w:val="00E42876"/>
    <w:rsid w:val="00E42AF8"/>
    <w:rsid w:val="00E42DF4"/>
    <w:rsid w:val="00E42EA3"/>
    <w:rsid w:val="00E43B9E"/>
    <w:rsid w:val="00E44326"/>
    <w:rsid w:val="00E4459F"/>
    <w:rsid w:val="00E44628"/>
    <w:rsid w:val="00E44F72"/>
    <w:rsid w:val="00E4515F"/>
    <w:rsid w:val="00E452F2"/>
    <w:rsid w:val="00E453F1"/>
    <w:rsid w:val="00E45796"/>
    <w:rsid w:val="00E45A87"/>
    <w:rsid w:val="00E45CEB"/>
    <w:rsid w:val="00E4685A"/>
    <w:rsid w:val="00E46999"/>
    <w:rsid w:val="00E46B9E"/>
    <w:rsid w:val="00E46BCE"/>
    <w:rsid w:val="00E46BF3"/>
    <w:rsid w:val="00E4730B"/>
    <w:rsid w:val="00E47D37"/>
    <w:rsid w:val="00E47DDB"/>
    <w:rsid w:val="00E51485"/>
    <w:rsid w:val="00E5158B"/>
    <w:rsid w:val="00E5184E"/>
    <w:rsid w:val="00E51E2A"/>
    <w:rsid w:val="00E52082"/>
    <w:rsid w:val="00E5208C"/>
    <w:rsid w:val="00E523EF"/>
    <w:rsid w:val="00E524CE"/>
    <w:rsid w:val="00E527E5"/>
    <w:rsid w:val="00E52D30"/>
    <w:rsid w:val="00E52ECC"/>
    <w:rsid w:val="00E53E2A"/>
    <w:rsid w:val="00E5409F"/>
    <w:rsid w:val="00E5411F"/>
    <w:rsid w:val="00E541D3"/>
    <w:rsid w:val="00E54331"/>
    <w:rsid w:val="00E5461B"/>
    <w:rsid w:val="00E54962"/>
    <w:rsid w:val="00E54CCD"/>
    <w:rsid w:val="00E54F0D"/>
    <w:rsid w:val="00E54F2D"/>
    <w:rsid w:val="00E55654"/>
    <w:rsid w:val="00E55672"/>
    <w:rsid w:val="00E55997"/>
    <w:rsid w:val="00E55C41"/>
    <w:rsid w:val="00E55C9E"/>
    <w:rsid w:val="00E5645B"/>
    <w:rsid w:val="00E56CDC"/>
    <w:rsid w:val="00E56DB0"/>
    <w:rsid w:val="00E56E99"/>
    <w:rsid w:val="00E57402"/>
    <w:rsid w:val="00E5744D"/>
    <w:rsid w:val="00E5760B"/>
    <w:rsid w:val="00E57FCB"/>
    <w:rsid w:val="00E60065"/>
    <w:rsid w:val="00E601B2"/>
    <w:rsid w:val="00E60532"/>
    <w:rsid w:val="00E609A8"/>
    <w:rsid w:val="00E60C97"/>
    <w:rsid w:val="00E60D30"/>
    <w:rsid w:val="00E612B6"/>
    <w:rsid w:val="00E6142D"/>
    <w:rsid w:val="00E6160D"/>
    <w:rsid w:val="00E61B75"/>
    <w:rsid w:val="00E62163"/>
    <w:rsid w:val="00E6236C"/>
    <w:rsid w:val="00E626A1"/>
    <w:rsid w:val="00E62937"/>
    <w:rsid w:val="00E62A16"/>
    <w:rsid w:val="00E62DD2"/>
    <w:rsid w:val="00E65B5A"/>
    <w:rsid w:val="00E65BFC"/>
    <w:rsid w:val="00E65C95"/>
    <w:rsid w:val="00E65E3B"/>
    <w:rsid w:val="00E664FB"/>
    <w:rsid w:val="00E6651F"/>
    <w:rsid w:val="00E66A11"/>
    <w:rsid w:val="00E66E4B"/>
    <w:rsid w:val="00E6718F"/>
    <w:rsid w:val="00E67706"/>
    <w:rsid w:val="00E677C9"/>
    <w:rsid w:val="00E67A0D"/>
    <w:rsid w:val="00E67A80"/>
    <w:rsid w:val="00E67CAC"/>
    <w:rsid w:val="00E67D15"/>
    <w:rsid w:val="00E67F13"/>
    <w:rsid w:val="00E67F95"/>
    <w:rsid w:val="00E70247"/>
    <w:rsid w:val="00E7092A"/>
    <w:rsid w:val="00E70D37"/>
    <w:rsid w:val="00E70F7A"/>
    <w:rsid w:val="00E70F97"/>
    <w:rsid w:val="00E71593"/>
    <w:rsid w:val="00E71806"/>
    <w:rsid w:val="00E71875"/>
    <w:rsid w:val="00E721E2"/>
    <w:rsid w:val="00E723DF"/>
    <w:rsid w:val="00E723E4"/>
    <w:rsid w:val="00E72901"/>
    <w:rsid w:val="00E72A3C"/>
    <w:rsid w:val="00E72A9D"/>
    <w:rsid w:val="00E733CE"/>
    <w:rsid w:val="00E734D6"/>
    <w:rsid w:val="00E74163"/>
    <w:rsid w:val="00E742EC"/>
    <w:rsid w:val="00E745BB"/>
    <w:rsid w:val="00E7466C"/>
    <w:rsid w:val="00E74CFC"/>
    <w:rsid w:val="00E75011"/>
    <w:rsid w:val="00E754E2"/>
    <w:rsid w:val="00E7559F"/>
    <w:rsid w:val="00E7569F"/>
    <w:rsid w:val="00E7625F"/>
    <w:rsid w:val="00E776EA"/>
    <w:rsid w:val="00E8039D"/>
    <w:rsid w:val="00E8043E"/>
    <w:rsid w:val="00E805C9"/>
    <w:rsid w:val="00E80C3B"/>
    <w:rsid w:val="00E80EED"/>
    <w:rsid w:val="00E81111"/>
    <w:rsid w:val="00E81353"/>
    <w:rsid w:val="00E816C0"/>
    <w:rsid w:val="00E819CC"/>
    <w:rsid w:val="00E819D0"/>
    <w:rsid w:val="00E81A04"/>
    <w:rsid w:val="00E82543"/>
    <w:rsid w:val="00E82596"/>
    <w:rsid w:val="00E8264F"/>
    <w:rsid w:val="00E82DEC"/>
    <w:rsid w:val="00E832BE"/>
    <w:rsid w:val="00E836E3"/>
    <w:rsid w:val="00E83F24"/>
    <w:rsid w:val="00E8440A"/>
    <w:rsid w:val="00E84461"/>
    <w:rsid w:val="00E844C8"/>
    <w:rsid w:val="00E84957"/>
    <w:rsid w:val="00E84D6A"/>
    <w:rsid w:val="00E84DAC"/>
    <w:rsid w:val="00E85AB7"/>
    <w:rsid w:val="00E8667A"/>
    <w:rsid w:val="00E86B5E"/>
    <w:rsid w:val="00E86E7C"/>
    <w:rsid w:val="00E870AD"/>
    <w:rsid w:val="00E87450"/>
    <w:rsid w:val="00E8774B"/>
    <w:rsid w:val="00E90226"/>
    <w:rsid w:val="00E90250"/>
    <w:rsid w:val="00E90267"/>
    <w:rsid w:val="00E90332"/>
    <w:rsid w:val="00E909F2"/>
    <w:rsid w:val="00E910C6"/>
    <w:rsid w:val="00E911A8"/>
    <w:rsid w:val="00E91F1C"/>
    <w:rsid w:val="00E9272E"/>
    <w:rsid w:val="00E92A27"/>
    <w:rsid w:val="00E92CD2"/>
    <w:rsid w:val="00E92E1A"/>
    <w:rsid w:val="00E92FA4"/>
    <w:rsid w:val="00E931B4"/>
    <w:rsid w:val="00E931E2"/>
    <w:rsid w:val="00E934AC"/>
    <w:rsid w:val="00E93507"/>
    <w:rsid w:val="00E938C8"/>
    <w:rsid w:val="00E93C99"/>
    <w:rsid w:val="00E93CE3"/>
    <w:rsid w:val="00E93D4E"/>
    <w:rsid w:val="00E93E00"/>
    <w:rsid w:val="00E94455"/>
    <w:rsid w:val="00E94546"/>
    <w:rsid w:val="00E94B43"/>
    <w:rsid w:val="00E94DEB"/>
    <w:rsid w:val="00E94F98"/>
    <w:rsid w:val="00E95489"/>
    <w:rsid w:val="00E9602C"/>
    <w:rsid w:val="00E96338"/>
    <w:rsid w:val="00E964FC"/>
    <w:rsid w:val="00E969F7"/>
    <w:rsid w:val="00E96C26"/>
    <w:rsid w:val="00E96C52"/>
    <w:rsid w:val="00E9717B"/>
    <w:rsid w:val="00E97220"/>
    <w:rsid w:val="00E97610"/>
    <w:rsid w:val="00E976DC"/>
    <w:rsid w:val="00E97D03"/>
    <w:rsid w:val="00EA00D8"/>
    <w:rsid w:val="00EA0A2D"/>
    <w:rsid w:val="00EA0B63"/>
    <w:rsid w:val="00EA0C4C"/>
    <w:rsid w:val="00EA0F50"/>
    <w:rsid w:val="00EA1410"/>
    <w:rsid w:val="00EA162A"/>
    <w:rsid w:val="00EA1739"/>
    <w:rsid w:val="00EA178F"/>
    <w:rsid w:val="00EA1E06"/>
    <w:rsid w:val="00EA2226"/>
    <w:rsid w:val="00EA2793"/>
    <w:rsid w:val="00EA297B"/>
    <w:rsid w:val="00EA2C50"/>
    <w:rsid w:val="00EA2F58"/>
    <w:rsid w:val="00EA31AA"/>
    <w:rsid w:val="00EA32BD"/>
    <w:rsid w:val="00EA3499"/>
    <w:rsid w:val="00EA40CB"/>
    <w:rsid w:val="00EA42F2"/>
    <w:rsid w:val="00EA476C"/>
    <w:rsid w:val="00EA4A90"/>
    <w:rsid w:val="00EA4BB7"/>
    <w:rsid w:val="00EA5DEB"/>
    <w:rsid w:val="00EA6E4C"/>
    <w:rsid w:val="00EA74C1"/>
    <w:rsid w:val="00EA7705"/>
    <w:rsid w:val="00EA7D20"/>
    <w:rsid w:val="00EA7F17"/>
    <w:rsid w:val="00EA7FC1"/>
    <w:rsid w:val="00EB04BB"/>
    <w:rsid w:val="00EB06FD"/>
    <w:rsid w:val="00EB09EE"/>
    <w:rsid w:val="00EB0E8E"/>
    <w:rsid w:val="00EB0FC7"/>
    <w:rsid w:val="00EB13EF"/>
    <w:rsid w:val="00EB14F6"/>
    <w:rsid w:val="00EB17ED"/>
    <w:rsid w:val="00EB1FD3"/>
    <w:rsid w:val="00EB20F3"/>
    <w:rsid w:val="00EB210B"/>
    <w:rsid w:val="00EB258A"/>
    <w:rsid w:val="00EB2AB1"/>
    <w:rsid w:val="00EB2D2A"/>
    <w:rsid w:val="00EB30F6"/>
    <w:rsid w:val="00EB3A38"/>
    <w:rsid w:val="00EB3B1C"/>
    <w:rsid w:val="00EB413A"/>
    <w:rsid w:val="00EB49E6"/>
    <w:rsid w:val="00EB4C8E"/>
    <w:rsid w:val="00EB4C8F"/>
    <w:rsid w:val="00EB4E49"/>
    <w:rsid w:val="00EB5ADE"/>
    <w:rsid w:val="00EB600E"/>
    <w:rsid w:val="00EB6117"/>
    <w:rsid w:val="00EB64F7"/>
    <w:rsid w:val="00EB66F5"/>
    <w:rsid w:val="00EB7061"/>
    <w:rsid w:val="00EB7727"/>
    <w:rsid w:val="00EB7897"/>
    <w:rsid w:val="00EB7BFD"/>
    <w:rsid w:val="00EB7F1B"/>
    <w:rsid w:val="00EB7F44"/>
    <w:rsid w:val="00EC0601"/>
    <w:rsid w:val="00EC088E"/>
    <w:rsid w:val="00EC12FB"/>
    <w:rsid w:val="00EC1412"/>
    <w:rsid w:val="00EC1734"/>
    <w:rsid w:val="00EC1BC5"/>
    <w:rsid w:val="00EC222A"/>
    <w:rsid w:val="00EC2569"/>
    <w:rsid w:val="00EC25F8"/>
    <w:rsid w:val="00EC270A"/>
    <w:rsid w:val="00EC2B6C"/>
    <w:rsid w:val="00EC3152"/>
    <w:rsid w:val="00EC3235"/>
    <w:rsid w:val="00EC340F"/>
    <w:rsid w:val="00EC37A2"/>
    <w:rsid w:val="00EC3A50"/>
    <w:rsid w:val="00EC3CC0"/>
    <w:rsid w:val="00EC412E"/>
    <w:rsid w:val="00EC421B"/>
    <w:rsid w:val="00EC492E"/>
    <w:rsid w:val="00EC4AFF"/>
    <w:rsid w:val="00EC5CF1"/>
    <w:rsid w:val="00EC62B2"/>
    <w:rsid w:val="00EC62F8"/>
    <w:rsid w:val="00EC6D22"/>
    <w:rsid w:val="00EC7320"/>
    <w:rsid w:val="00EC7678"/>
    <w:rsid w:val="00EC7E73"/>
    <w:rsid w:val="00ED0446"/>
    <w:rsid w:val="00ED056F"/>
    <w:rsid w:val="00ED057F"/>
    <w:rsid w:val="00ED228D"/>
    <w:rsid w:val="00ED2B30"/>
    <w:rsid w:val="00ED39B4"/>
    <w:rsid w:val="00ED3A46"/>
    <w:rsid w:val="00ED3DF4"/>
    <w:rsid w:val="00ED41A8"/>
    <w:rsid w:val="00ED42A4"/>
    <w:rsid w:val="00ED44EE"/>
    <w:rsid w:val="00ED4C6D"/>
    <w:rsid w:val="00ED5521"/>
    <w:rsid w:val="00ED5579"/>
    <w:rsid w:val="00ED5695"/>
    <w:rsid w:val="00ED6283"/>
    <w:rsid w:val="00ED64CE"/>
    <w:rsid w:val="00ED69A7"/>
    <w:rsid w:val="00ED6EB2"/>
    <w:rsid w:val="00ED6ED6"/>
    <w:rsid w:val="00ED722B"/>
    <w:rsid w:val="00ED7337"/>
    <w:rsid w:val="00ED797A"/>
    <w:rsid w:val="00EE14E2"/>
    <w:rsid w:val="00EE1FA3"/>
    <w:rsid w:val="00EE2030"/>
    <w:rsid w:val="00EE203B"/>
    <w:rsid w:val="00EE2256"/>
    <w:rsid w:val="00EE23BB"/>
    <w:rsid w:val="00EE258A"/>
    <w:rsid w:val="00EE25BE"/>
    <w:rsid w:val="00EE2612"/>
    <w:rsid w:val="00EE2893"/>
    <w:rsid w:val="00EE28FC"/>
    <w:rsid w:val="00EE2A52"/>
    <w:rsid w:val="00EE2BD2"/>
    <w:rsid w:val="00EE2C46"/>
    <w:rsid w:val="00EE35AC"/>
    <w:rsid w:val="00EE39C8"/>
    <w:rsid w:val="00EE3B6D"/>
    <w:rsid w:val="00EE471F"/>
    <w:rsid w:val="00EE4CA2"/>
    <w:rsid w:val="00EE5026"/>
    <w:rsid w:val="00EE51E1"/>
    <w:rsid w:val="00EE5892"/>
    <w:rsid w:val="00EE5BE5"/>
    <w:rsid w:val="00EE5E27"/>
    <w:rsid w:val="00EE6134"/>
    <w:rsid w:val="00EE652E"/>
    <w:rsid w:val="00EE72D0"/>
    <w:rsid w:val="00EE7389"/>
    <w:rsid w:val="00EE739D"/>
    <w:rsid w:val="00EE742B"/>
    <w:rsid w:val="00EE7510"/>
    <w:rsid w:val="00EE7B4B"/>
    <w:rsid w:val="00EE7D3C"/>
    <w:rsid w:val="00EF01E4"/>
    <w:rsid w:val="00EF069B"/>
    <w:rsid w:val="00EF1942"/>
    <w:rsid w:val="00EF2848"/>
    <w:rsid w:val="00EF3109"/>
    <w:rsid w:val="00EF322D"/>
    <w:rsid w:val="00EF35B4"/>
    <w:rsid w:val="00EF392D"/>
    <w:rsid w:val="00EF3B86"/>
    <w:rsid w:val="00EF416F"/>
    <w:rsid w:val="00EF4270"/>
    <w:rsid w:val="00EF4513"/>
    <w:rsid w:val="00EF4C16"/>
    <w:rsid w:val="00EF57F3"/>
    <w:rsid w:val="00EF58AA"/>
    <w:rsid w:val="00EF5A14"/>
    <w:rsid w:val="00EF621C"/>
    <w:rsid w:val="00EF69B5"/>
    <w:rsid w:val="00EF7169"/>
    <w:rsid w:val="00EF735C"/>
    <w:rsid w:val="00EF7504"/>
    <w:rsid w:val="00EF7523"/>
    <w:rsid w:val="00EF7967"/>
    <w:rsid w:val="00EF7E34"/>
    <w:rsid w:val="00F0073C"/>
    <w:rsid w:val="00F007C8"/>
    <w:rsid w:val="00F00889"/>
    <w:rsid w:val="00F00A32"/>
    <w:rsid w:val="00F00BC0"/>
    <w:rsid w:val="00F010FB"/>
    <w:rsid w:val="00F01883"/>
    <w:rsid w:val="00F018B9"/>
    <w:rsid w:val="00F01D9F"/>
    <w:rsid w:val="00F0233B"/>
    <w:rsid w:val="00F0245D"/>
    <w:rsid w:val="00F02AB4"/>
    <w:rsid w:val="00F02AF2"/>
    <w:rsid w:val="00F03162"/>
    <w:rsid w:val="00F0356C"/>
    <w:rsid w:val="00F0422E"/>
    <w:rsid w:val="00F04949"/>
    <w:rsid w:val="00F04A2A"/>
    <w:rsid w:val="00F04DE7"/>
    <w:rsid w:val="00F05467"/>
    <w:rsid w:val="00F05D95"/>
    <w:rsid w:val="00F05EE3"/>
    <w:rsid w:val="00F06403"/>
    <w:rsid w:val="00F0670D"/>
    <w:rsid w:val="00F067C7"/>
    <w:rsid w:val="00F072AE"/>
    <w:rsid w:val="00F07667"/>
    <w:rsid w:val="00F07C4B"/>
    <w:rsid w:val="00F10716"/>
    <w:rsid w:val="00F10947"/>
    <w:rsid w:val="00F10964"/>
    <w:rsid w:val="00F10D09"/>
    <w:rsid w:val="00F10D5A"/>
    <w:rsid w:val="00F10E89"/>
    <w:rsid w:val="00F110C2"/>
    <w:rsid w:val="00F1197F"/>
    <w:rsid w:val="00F11A5F"/>
    <w:rsid w:val="00F11F3B"/>
    <w:rsid w:val="00F12003"/>
    <w:rsid w:val="00F1201E"/>
    <w:rsid w:val="00F121FE"/>
    <w:rsid w:val="00F1226C"/>
    <w:rsid w:val="00F12C68"/>
    <w:rsid w:val="00F12DAB"/>
    <w:rsid w:val="00F12E94"/>
    <w:rsid w:val="00F1330D"/>
    <w:rsid w:val="00F137D0"/>
    <w:rsid w:val="00F13E03"/>
    <w:rsid w:val="00F13E10"/>
    <w:rsid w:val="00F13E85"/>
    <w:rsid w:val="00F14157"/>
    <w:rsid w:val="00F1501D"/>
    <w:rsid w:val="00F15451"/>
    <w:rsid w:val="00F155CE"/>
    <w:rsid w:val="00F1691B"/>
    <w:rsid w:val="00F16969"/>
    <w:rsid w:val="00F16A09"/>
    <w:rsid w:val="00F16E0F"/>
    <w:rsid w:val="00F17233"/>
    <w:rsid w:val="00F17873"/>
    <w:rsid w:val="00F17B2B"/>
    <w:rsid w:val="00F17C8D"/>
    <w:rsid w:val="00F2000C"/>
    <w:rsid w:val="00F2008B"/>
    <w:rsid w:val="00F20239"/>
    <w:rsid w:val="00F2041D"/>
    <w:rsid w:val="00F20461"/>
    <w:rsid w:val="00F207AA"/>
    <w:rsid w:val="00F20B0B"/>
    <w:rsid w:val="00F211E8"/>
    <w:rsid w:val="00F21E89"/>
    <w:rsid w:val="00F220FD"/>
    <w:rsid w:val="00F22362"/>
    <w:rsid w:val="00F22594"/>
    <w:rsid w:val="00F225B9"/>
    <w:rsid w:val="00F2292D"/>
    <w:rsid w:val="00F22A9F"/>
    <w:rsid w:val="00F230C8"/>
    <w:rsid w:val="00F2327A"/>
    <w:rsid w:val="00F239CD"/>
    <w:rsid w:val="00F23F76"/>
    <w:rsid w:val="00F24239"/>
    <w:rsid w:val="00F245CF"/>
    <w:rsid w:val="00F24754"/>
    <w:rsid w:val="00F249DB"/>
    <w:rsid w:val="00F24EAF"/>
    <w:rsid w:val="00F25566"/>
    <w:rsid w:val="00F2564D"/>
    <w:rsid w:val="00F25691"/>
    <w:rsid w:val="00F25CF2"/>
    <w:rsid w:val="00F25DA2"/>
    <w:rsid w:val="00F2662B"/>
    <w:rsid w:val="00F27040"/>
    <w:rsid w:val="00F2717A"/>
    <w:rsid w:val="00F27380"/>
    <w:rsid w:val="00F273E3"/>
    <w:rsid w:val="00F27770"/>
    <w:rsid w:val="00F27789"/>
    <w:rsid w:val="00F27AA5"/>
    <w:rsid w:val="00F30156"/>
    <w:rsid w:val="00F3084A"/>
    <w:rsid w:val="00F30BCC"/>
    <w:rsid w:val="00F31491"/>
    <w:rsid w:val="00F315AB"/>
    <w:rsid w:val="00F31997"/>
    <w:rsid w:val="00F31B81"/>
    <w:rsid w:val="00F32038"/>
    <w:rsid w:val="00F32632"/>
    <w:rsid w:val="00F32D4E"/>
    <w:rsid w:val="00F33AF5"/>
    <w:rsid w:val="00F33E4C"/>
    <w:rsid w:val="00F34AC6"/>
    <w:rsid w:val="00F34E40"/>
    <w:rsid w:val="00F35086"/>
    <w:rsid w:val="00F351FD"/>
    <w:rsid w:val="00F36926"/>
    <w:rsid w:val="00F36C6E"/>
    <w:rsid w:val="00F370DE"/>
    <w:rsid w:val="00F3723A"/>
    <w:rsid w:val="00F37854"/>
    <w:rsid w:val="00F37B74"/>
    <w:rsid w:val="00F37D61"/>
    <w:rsid w:val="00F37E57"/>
    <w:rsid w:val="00F40296"/>
    <w:rsid w:val="00F4048B"/>
    <w:rsid w:val="00F404A1"/>
    <w:rsid w:val="00F4078C"/>
    <w:rsid w:val="00F40859"/>
    <w:rsid w:val="00F40871"/>
    <w:rsid w:val="00F41140"/>
    <w:rsid w:val="00F42148"/>
    <w:rsid w:val="00F42208"/>
    <w:rsid w:val="00F42B6C"/>
    <w:rsid w:val="00F430EB"/>
    <w:rsid w:val="00F4323B"/>
    <w:rsid w:val="00F4336B"/>
    <w:rsid w:val="00F43480"/>
    <w:rsid w:val="00F434CA"/>
    <w:rsid w:val="00F43669"/>
    <w:rsid w:val="00F436EC"/>
    <w:rsid w:val="00F4395C"/>
    <w:rsid w:val="00F43B70"/>
    <w:rsid w:val="00F43EB3"/>
    <w:rsid w:val="00F4486A"/>
    <w:rsid w:val="00F44A30"/>
    <w:rsid w:val="00F44BCD"/>
    <w:rsid w:val="00F44C5E"/>
    <w:rsid w:val="00F453E7"/>
    <w:rsid w:val="00F4559B"/>
    <w:rsid w:val="00F45E3D"/>
    <w:rsid w:val="00F45EEA"/>
    <w:rsid w:val="00F46325"/>
    <w:rsid w:val="00F46896"/>
    <w:rsid w:val="00F474BA"/>
    <w:rsid w:val="00F47B08"/>
    <w:rsid w:val="00F47F50"/>
    <w:rsid w:val="00F50211"/>
    <w:rsid w:val="00F50F4C"/>
    <w:rsid w:val="00F512FD"/>
    <w:rsid w:val="00F5178C"/>
    <w:rsid w:val="00F5189E"/>
    <w:rsid w:val="00F51AD7"/>
    <w:rsid w:val="00F51D72"/>
    <w:rsid w:val="00F5283E"/>
    <w:rsid w:val="00F52A75"/>
    <w:rsid w:val="00F52C8F"/>
    <w:rsid w:val="00F536B2"/>
    <w:rsid w:val="00F54224"/>
    <w:rsid w:val="00F5484A"/>
    <w:rsid w:val="00F5580E"/>
    <w:rsid w:val="00F5619C"/>
    <w:rsid w:val="00F563A7"/>
    <w:rsid w:val="00F57468"/>
    <w:rsid w:val="00F57925"/>
    <w:rsid w:val="00F6034C"/>
    <w:rsid w:val="00F604DB"/>
    <w:rsid w:val="00F60634"/>
    <w:rsid w:val="00F60832"/>
    <w:rsid w:val="00F60867"/>
    <w:rsid w:val="00F609DA"/>
    <w:rsid w:val="00F609FC"/>
    <w:rsid w:val="00F60B0E"/>
    <w:rsid w:val="00F60DDE"/>
    <w:rsid w:val="00F61474"/>
    <w:rsid w:val="00F6161E"/>
    <w:rsid w:val="00F61AC6"/>
    <w:rsid w:val="00F61C94"/>
    <w:rsid w:val="00F61E19"/>
    <w:rsid w:val="00F61FDA"/>
    <w:rsid w:val="00F620BD"/>
    <w:rsid w:val="00F622F3"/>
    <w:rsid w:val="00F62508"/>
    <w:rsid w:val="00F625FD"/>
    <w:rsid w:val="00F62699"/>
    <w:rsid w:val="00F628DD"/>
    <w:rsid w:val="00F62BF3"/>
    <w:rsid w:val="00F62C86"/>
    <w:rsid w:val="00F6374B"/>
    <w:rsid w:val="00F63A33"/>
    <w:rsid w:val="00F63C6E"/>
    <w:rsid w:val="00F63E2A"/>
    <w:rsid w:val="00F6408A"/>
    <w:rsid w:val="00F6475A"/>
    <w:rsid w:val="00F647A9"/>
    <w:rsid w:val="00F64B00"/>
    <w:rsid w:val="00F64D45"/>
    <w:rsid w:val="00F65711"/>
    <w:rsid w:val="00F65737"/>
    <w:rsid w:val="00F65B47"/>
    <w:rsid w:val="00F65F91"/>
    <w:rsid w:val="00F65FA8"/>
    <w:rsid w:val="00F6606A"/>
    <w:rsid w:val="00F667F0"/>
    <w:rsid w:val="00F66892"/>
    <w:rsid w:val="00F67133"/>
    <w:rsid w:val="00F6768C"/>
    <w:rsid w:val="00F67A9D"/>
    <w:rsid w:val="00F67C1E"/>
    <w:rsid w:val="00F70062"/>
    <w:rsid w:val="00F70158"/>
    <w:rsid w:val="00F702DB"/>
    <w:rsid w:val="00F70B19"/>
    <w:rsid w:val="00F7102D"/>
    <w:rsid w:val="00F711E7"/>
    <w:rsid w:val="00F713A1"/>
    <w:rsid w:val="00F71C1F"/>
    <w:rsid w:val="00F71F17"/>
    <w:rsid w:val="00F720F3"/>
    <w:rsid w:val="00F723EC"/>
    <w:rsid w:val="00F72713"/>
    <w:rsid w:val="00F727E1"/>
    <w:rsid w:val="00F72A99"/>
    <w:rsid w:val="00F72C96"/>
    <w:rsid w:val="00F73215"/>
    <w:rsid w:val="00F73509"/>
    <w:rsid w:val="00F737A1"/>
    <w:rsid w:val="00F7383B"/>
    <w:rsid w:val="00F739AC"/>
    <w:rsid w:val="00F73B99"/>
    <w:rsid w:val="00F73E29"/>
    <w:rsid w:val="00F73EC6"/>
    <w:rsid w:val="00F742EF"/>
    <w:rsid w:val="00F746A0"/>
    <w:rsid w:val="00F746AC"/>
    <w:rsid w:val="00F74748"/>
    <w:rsid w:val="00F74D7B"/>
    <w:rsid w:val="00F74EE4"/>
    <w:rsid w:val="00F74FB8"/>
    <w:rsid w:val="00F75264"/>
    <w:rsid w:val="00F753DC"/>
    <w:rsid w:val="00F7556E"/>
    <w:rsid w:val="00F755BC"/>
    <w:rsid w:val="00F7561A"/>
    <w:rsid w:val="00F75CD1"/>
    <w:rsid w:val="00F75F40"/>
    <w:rsid w:val="00F76166"/>
    <w:rsid w:val="00F7621D"/>
    <w:rsid w:val="00F76A8F"/>
    <w:rsid w:val="00F76B88"/>
    <w:rsid w:val="00F77134"/>
    <w:rsid w:val="00F773DF"/>
    <w:rsid w:val="00F802D6"/>
    <w:rsid w:val="00F80439"/>
    <w:rsid w:val="00F80590"/>
    <w:rsid w:val="00F8096C"/>
    <w:rsid w:val="00F80DF4"/>
    <w:rsid w:val="00F81225"/>
    <w:rsid w:val="00F813D3"/>
    <w:rsid w:val="00F81781"/>
    <w:rsid w:val="00F81861"/>
    <w:rsid w:val="00F81A51"/>
    <w:rsid w:val="00F81B71"/>
    <w:rsid w:val="00F822B0"/>
    <w:rsid w:val="00F82332"/>
    <w:rsid w:val="00F823E0"/>
    <w:rsid w:val="00F825F5"/>
    <w:rsid w:val="00F827BF"/>
    <w:rsid w:val="00F8282A"/>
    <w:rsid w:val="00F82E41"/>
    <w:rsid w:val="00F843EF"/>
    <w:rsid w:val="00F843F8"/>
    <w:rsid w:val="00F844C9"/>
    <w:rsid w:val="00F84558"/>
    <w:rsid w:val="00F84593"/>
    <w:rsid w:val="00F84A36"/>
    <w:rsid w:val="00F84D12"/>
    <w:rsid w:val="00F85271"/>
    <w:rsid w:val="00F854BB"/>
    <w:rsid w:val="00F85739"/>
    <w:rsid w:val="00F85AA2"/>
    <w:rsid w:val="00F85E16"/>
    <w:rsid w:val="00F85E85"/>
    <w:rsid w:val="00F85FD3"/>
    <w:rsid w:val="00F86078"/>
    <w:rsid w:val="00F866C9"/>
    <w:rsid w:val="00F86A81"/>
    <w:rsid w:val="00F86A84"/>
    <w:rsid w:val="00F86F91"/>
    <w:rsid w:val="00F87010"/>
    <w:rsid w:val="00F872C2"/>
    <w:rsid w:val="00F874A8"/>
    <w:rsid w:val="00F876C2"/>
    <w:rsid w:val="00F8772B"/>
    <w:rsid w:val="00F87A15"/>
    <w:rsid w:val="00F87D1F"/>
    <w:rsid w:val="00F87D93"/>
    <w:rsid w:val="00F87FB1"/>
    <w:rsid w:val="00F90032"/>
    <w:rsid w:val="00F90091"/>
    <w:rsid w:val="00F900E1"/>
    <w:rsid w:val="00F90520"/>
    <w:rsid w:val="00F911E1"/>
    <w:rsid w:val="00F91284"/>
    <w:rsid w:val="00F91527"/>
    <w:rsid w:val="00F91711"/>
    <w:rsid w:val="00F91E34"/>
    <w:rsid w:val="00F92092"/>
    <w:rsid w:val="00F92396"/>
    <w:rsid w:val="00F9255C"/>
    <w:rsid w:val="00F9272A"/>
    <w:rsid w:val="00F92A72"/>
    <w:rsid w:val="00F931A6"/>
    <w:rsid w:val="00F93E89"/>
    <w:rsid w:val="00F93EA0"/>
    <w:rsid w:val="00F93F09"/>
    <w:rsid w:val="00F94221"/>
    <w:rsid w:val="00F9484F"/>
    <w:rsid w:val="00F94972"/>
    <w:rsid w:val="00F94FAA"/>
    <w:rsid w:val="00F954A1"/>
    <w:rsid w:val="00F9634D"/>
    <w:rsid w:val="00F9682C"/>
    <w:rsid w:val="00F96BC0"/>
    <w:rsid w:val="00F96BDE"/>
    <w:rsid w:val="00F96E32"/>
    <w:rsid w:val="00F976AE"/>
    <w:rsid w:val="00F97BEB"/>
    <w:rsid w:val="00F97DD8"/>
    <w:rsid w:val="00F97E6C"/>
    <w:rsid w:val="00F97EE5"/>
    <w:rsid w:val="00FA02C9"/>
    <w:rsid w:val="00FA08E1"/>
    <w:rsid w:val="00FA0C0E"/>
    <w:rsid w:val="00FA0DA8"/>
    <w:rsid w:val="00FA0F42"/>
    <w:rsid w:val="00FA144F"/>
    <w:rsid w:val="00FA14FC"/>
    <w:rsid w:val="00FA155D"/>
    <w:rsid w:val="00FA1574"/>
    <w:rsid w:val="00FA1BC9"/>
    <w:rsid w:val="00FA1BD3"/>
    <w:rsid w:val="00FA25C9"/>
    <w:rsid w:val="00FA27F3"/>
    <w:rsid w:val="00FA31D6"/>
    <w:rsid w:val="00FA35C3"/>
    <w:rsid w:val="00FA390D"/>
    <w:rsid w:val="00FA3BC7"/>
    <w:rsid w:val="00FA3EC8"/>
    <w:rsid w:val="00FA416A"/>
    <w:rsid w:val="00FA4439"/>
    <w:rsid w:val="00FA44D6"/>
    <w:rsid w:val="00FA47D8"/>
    <w:rsid w:val="00FA4977"/>
    <w:rsid w:val="00FA4BA5"/>
    <w:rsid w:val="00FA564D"/>
    <w:rsid w:val="00FA58BA"/>
    <w:rsid w:val="00FA5D75"/>
    <w:rsid w:val="00FA7540"/>
    <w:rsid w:val="00FA7747"/>
    <w:rsid w:val="00FA7901"/>
    <w:rsid w:val="00FA7A4F"/>
    <w:rsid w:val="00FA7CB3"/>
    <w:rsid w:val="00FB03C6"/>
    <w:rsid w:val="00FB0453"/>
    <w:rsid w:val="00FB04AF"/>
    <w:rsid w:val="00FB0656"/>
    <w:rsid w:val="00FB0C25"/>
    <w:rsid w:val="00FB0EA5"/>
    <w:rsid w:val="00FB14FB"/>
    <w:rsid w:val="00FB1E93"/>
    <w:rsid w:val="00FB251C"/>
    <w:rsid w:val="00FB26DC"/>
    <w:rsid w:val="00FB2E9D"/>
    <w:rsid w:val="00FB345B"/>
    <w:rsid w:val="00FB35E1"/>
    <w:rsid w:val="00FB3CB6"/>
    <w:rsid w:val="00FB3E71"/>
    <w:rsid w:val="00FB416A"/>
    <w:rsid w:val="00FB4745"/>
    <w:rsid w:val="00FB49EF"/>
    <w:rsid w:val="00FB4C4B"/>
    <w:rsid w:val="00FB508D"/>
    <w:rsid w:val="00FB513D"/>
    <w:rsid w:val="00FB532B"/>
    <w:rsid w:val="00FB59A8"/>
    <w:rsid w:val="00FB5A28"/>
    <w:rsid w:val="00FB5D89"/>
    <w:rsid w:val="00FB5F83"/>
    <w:rsid w:val="00FB6F33"/>
    <w:rsid w:val="00FB7713"/>
    <w:rsid w:val="00FB7857"/>
    <w:rsid w:val="00FB7B90"/>
    <w:rsid w:val="00FB7BBF"/>
    <w:rsid w:val="00FC0078"/>
    <w:rsid w:val="00FC0AE5"/>
    <w:rsid w:val="00FC0DD0"/>
    <w:rsid w:val="00FC1315"/>
    <w:rsid w:val="00FC1A18"/>
    <w:rsid w:val="00FC1C44"/>
    <w:rsid w:val="00FC2DEA"/>
    <w:rsid w:val="00FC34BD"/>
    <w:rsid w:val="00FC38F1"/>
    <w:rsid w:val="00FC3CA0"/>
    <w:rsid w:val="00FC42CA"/>
    <w:rsid w:val="00FC43B5"/>
    <w:rsid w:val="00FC4B1A"/>
    <w:rsid w:val="00FC4CC9"/>
    <w:rsid w:val="00FC598E"/>
    <w:rsid w:val="00FC5B3C"/>
    <w:rsid w:val="00FC626E"/>
    <w:rsid w:val="00FC6567"/>
    <w:rsid w:val="00FC68A6"/>
    <w:rsid w:val="00FC74E0"/>
    <w:rsid w:val="00FC771A"/>
    <w:rsid w:val="00FC7A9E"/>
    <w:rsid w:val="00FC7BEC"/>
    <w:rsid w:val="00FC7DE5"/>
    <w:rsid w:val="00FD0300"/>
    <w:rsid w:val="00FD038B"/>
    <w:rsid w:val="00FD0634"/>
    <w:rsid w:val="00FD099F"/>
    <w:rsid w:val="00FD10E9"/>
    <w:rsid w:val="00FD149F"/>
    <w:rsid w:val="00FD1889"/>
    <w:rsid w:val="00FD2344"/>
    <w:rsid w:val="00FD32DB"/>
    <w:rsid w:val="00FD3300"/>
    <w:rsid w:val="00FD35AE"/>
    <w:rsid w:val="00FD375A"/>
    <w:rsid w:val="00FD3932"/>
    <w:rsid w:val="00FD3D90"/>
    <w:rsid w:val="00FD470D"/>
    <w:rsid w:val="00FD4B62"/>
    <w:rsid w:val="00FD5734"/>
    <w:rsid w:val="00FD5BC1"/>
    <w:rsid w:val="00FD5D0D"/>
    <w:rsid w:val="00FD5D8C"/>
    <w:rsid w:val="00FD5FC9"/>
    <w:rsid w:val="00FD6102"/>
    <w:rsid w:val="00FD6165"/>
    <w:rsid w:val="00FD620A"/>
    <w:rsid w:val="00FD62F3"/>
    <w:rsid w:val="00FD7162"/>
    <w:rsid w:val="00FD7248"/>
    <w:rsid w:val="00FD72FA"/>
    <w:rsid w:val="00FD7C61"/>
    <w:rsid w:val="00FD7EE3"/>
    <w:rsid w:val="00FE0402"/>
    <w:rsid w:val="00FE10DB"/>
    <w:rsid w:val="00FE1123"/>
    <w:rsid w:val="00FE19FF"/>
    <w:rsid w:val="00FE1E8C"/>
    <w:rsid w:val="00FE2383"/>
    <w:rsid w:val="00FE3224"/>
    <w:rsid w:val="00FE33C4"/>
    <w:rsid w:val="00FE385B"/>
    <w:rsid w:val="00FE3958"/>
    <w:rsid w:val="00FE3993"/>
    <w:rsid w:val="00FE3B0A"/>
    <w:rsid w:val="00FE3D11"/>
    <w:rsid w:val="00FE452B"/>
    <w:rsid w:val="00FE4C62"/>
    <w:rsid w:val="00FE4CD6"/>
    <w:rsid w:val="00FE4F74"/>
    <w:rsid w:val="00FE5552"/>
    <w:rsid w:val="00FE5A25"/>
    <w:rsid w:val="00FE6A6C"/>
    <w:rsid w:val="00FE6C58"/>
    <w:rsid w:val="00FE7C90"/>
    <w:rsid w:val="00FF06CD"/>
    <w:rsid w:val="00FF0A31"/>
    <w:rsid w:val="00FF0EE8"/>
    <w:rsid w:val="00FF1506"/>
    <w:rsid w:val="00FF1B2A"/>
    <w:rsid w:val="00FF1CBF"/>
    <w:rsid w:val="00FF21CB"/>
    <w:rsid w:val="00FF2B34"/>
    <w:rsid w:val="00FF2C58"/>
    <w:rsid w:val="00FF2F34"/>
    <w:rsid w:val="00FF3347"/>
    <w:rsid w:val="00FF334F"/>
    <w:rsid w:val="00FF35C1"/>
    <w:rsid w:val="00FF37A2"/>
    <w:rsid w:val="00FF3802"/>
    <w:rsid w:val="00FF3AE1"/>
    <w:rsid w:val="00FF5156"/>
    <w:rsid w:val="00FF5741"/>
    <w:rsid w:val="00FF5865"/>
    <w:rsid w:val="00FF5A74"/>
    <w:rsid w:val="00FF5B1D"/>
    <w:rsid w:val="00FF60AA"/>
    <w:rsid w:val="00FF6411"/>
    <w:rsid w:val="00FF6560"/>
    <w:rsid w:val="00FF6AD3"/>
    <w:rsid w:val="00FF6BD9"/>
    <w:rsid w:val="00FF7492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DD8710"/>
  <w15:chartTrackingRefBased/>
  <w15:docId w15:val="{9D9AB55E-1CA9-4ABE-B74F-0B034139B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629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23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D23539"/>
    <w:rPr>
      <w:rFonts w:ascii="Angsana New" w:hAnsi="Angsana New"/>
      <w:i/>
      <w:iCs/>
      <w:sz w:val="30"/>
      <w:szCs w:val="30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customStyle="1" w:styleId="FSContent">
    <w:name w:val="FS_Content"/>
    <w:basedOn w:val="Normal"/>
    <w:link w:val="FSContentChar"/>
    <w:qFormat/>
    <w:rsid w:val="008F3C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8F3C2B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0F5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0F5D1B"/>
    <w:rPr>
      <w:rFonts w:ascii="Angsana New" w:eastAsia="MS Mincho" w:hAnsi="Angsana New"/>
    </w:rPr>
  </w:style>
  <w:style w:type="paragraph" w:styleId="NoSpacing">
    <w:name w:val="No Spacing"/>
    <w:uiPriority w:val="1"/>
    <w:qFormat/>
    <w:rsid w:val="00C65A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7453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2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1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32B39-BF59-4AB2-B09C-422275F2B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39</Pages>
  <Words>5956</Words>
  <Characters>33951</Characters>
  <Application>Microsoft Office Word</Application>
  <DocSecurity>0</DocSecurity>
  <Lines>282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39828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Sataporn, Benyasrisawat</cp:lastModifiedBy>
  <cp:revision>4</cp:revision>
  <cp:lastPrinted>2020-08-07T08:49:00Z</cp:lastPrinted>
  <dcterms:created xsi:type="dcterms:W3CDTF">2020-08-10T15:17:00Z</dcterms:created>
  <dcterms:modified xsi:type="dcterms:W3CDTF">2020-08-11T08:46:00Z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