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0D8D0" w14:textId="50E0AC98" w:rsidR="00B82E50" w:rsidRPr="00350817" w:rsidRDefault="008E44C7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_GoBack"/>
      <w:bookmarkEnd w:id="0"/>
      <w:r>
        <w:rPr>
          <w:rFonts w:asciiTheme="majorBidi" w:hAnsiTheme="majorBidi" w:cs="Angsana New"/>
          <w:sz w:val="52"/>
          <w:szCs w:val="52"/>
          <w:cs/>
        </w:rPr>
        <w:t xml:space="preserve"> </w:t>
      </w:r>
    </w:p>
    <w:p w14:paraId="50522458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1A969D8F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5081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350817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50817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350817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514E377" w14:textId="2789DFAE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6D673A99" w14:textId="2C48D652" w:rsidR="007D2B7F" w:rsidRPr="00350817" w:rsidRDefault="0058656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586560">
        <w:rPr>
          <w:rFonts w:ascii="Angsana New" w:eastAsia="Cordi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eastAsia="Cordia New" w:hAnsi="Angsana New" w:cs="Angsana New"/>
          <w:b w:val="0"/>
          <w:bCs w:val="0"/>
          <w:sz w:val="32"/>
          <w:szCs w:val="32"/>
        </w:rPr>
        <w:t>0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มิถุนายน </w:t>
      </w:r>
      <w:r w:rsidR="009D6B17" w:rsidRPr="0035081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00272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2C3FEEC7" w14:textId="77777777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A8674C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350817" w:rsidSect="00F321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2433CA4" w14:textId="77777777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9E41B8" w14:textId="77777777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F36404" w14:textId="35740B25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C4855" w14:textId="00CFC012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082830" w14:textId="7CFA955F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41644F" w14:textId="4BB1FBD9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1782CF" w14:textId="2A568AF4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1D7D58" w14:textId="77777777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865EDA" w14:textId="554C234F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3508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727B5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B4C892B" w14:textId="7FC37B6A" w:rsidR="00804175" w:rsidRPr="00350817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5081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727B54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646FBBE" w14:textId="2E19B0AA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586560">
        <w:rPr>
          <w:rFonts w:ascii="Angsana New" w:hAnsi="Angsana New" w:cs="Angsana New"/>
          <w:sz w:val="28"/>
          <w:szCs w:val="28"/>
          <w:cs/>
        </w:rPr>
        <w:t>วัน</w:t>
      </w:r>
      <w:r w:rsidR="00A00272" w:rsidRPr="00586560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04224A">
        <w:rPr>
          <w:rFonts w:ascii="Angsana New" w:hAnsi="Angsana New" w:cs="Angsana New" w:hint="cs"/>
          <w:sz w:val="28"/>
          <w:szCs w:val="28"/>
          <w:cs/>
        </w:rPr>
        <w:t>สามเดือนและหก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="0004224A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04224A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301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86560">
        <w:rPr>
          <w:rFonts w:ascii="Angsana New" w:hAnsi="Angsana New" w:cs="Angsana New" w:hint="cs"/>
          <w:sz w:val="28"/>
          <w:szCs w:val="28"/>
          <w:cs/>
        </w:rPr>
        <w:t>หก</w:t>
      </w:r>
      <w:r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="00A00272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bookmarkStart w:id="1" w:name="_Hlk40338360"/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2563</w:t>
      </w:r>
      <w:r w:rsidR="00586560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และหมายเหตุประกอบงบการเงินแบบย่อ </w:t>
      </w:r>
      <w:r w:rsidR="0004224A">
        <w:rPr>
          <w:rFonts w:ascii="Angsana New" w:hAnsi="Angsana New" w:cs="Angsana New"/>
          <w:sz w:val="28"/>
          <w:szCs w:val="28"/>
          <w:cs/>
        </w:rPr>
        <w:br/>
      </w:r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0658E" w:rsidRPr="00143016">
        <w:rPr>
          <w:rFonts w:ascii="Angsana New" w:hAnsi="Angsana New" w:cs="Angsana New"/>
          <w:sz w:val="28"/>
          <w:szCs w:val="28"/>
        </w:rPr>
        <w:t>34</w:t>
      </w:r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31228F" w14:textId="77777777" w:rsidR="00727B54" w:rsidRPr="0014301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C3478A6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76A8C1A1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4053CDD" w14:textId="427524C1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D77801" w:rsidRPr="00143016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ข้อมูลทางการเงินระหว่างกาลที่สอบทาน</w:t>
      </w:r>
    </w:p>
    <w:p w14:paraId="230FDC0D" w14:textId="77777777" w:rsidR="00727B54" w:rsidRPr="0014301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7FCCBD8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1EF6665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56CE4F91" w14:textId="3279B3B1" w:rsidR="00D77801" w:rsidRPr="00143016" w:rsidRDefault="00D77801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3006FE2" w14:textId="77777777" w:rsidR="00DC3CEA" w:rsidRDefault="00DC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3554190" w14:textId="28C1199D" w:rsidR="00DC3CEA" w:rsidRDefault="00DC3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DC3CEA" w:rsidSect="00727B5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78E8C27" w14:textId="310D78C1" w:rsidR="00DA1567" w:rsidRPr="00143016" w:rsidRDefault="00DA1567" w:rsidP="00727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เรื่องอื่น</w:t>
      </w:r>
    </w:p>
    <w:p w14:paraId="1B5CCAC7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2A39AD1" w14:textId="225A936C" w:rsidR="00DA1567" w:rsidRPr="00143016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143016">
        <w:rPr>
          <w:rFonts w:ascii="Angsana New" w:hAnsi="Angsana New" w:cs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 เมืองไทย แคปปิตอล จำกัด (มหาชน) และบริษัทย่อย</w:t>
      </w:r>
      <w:r w:rsidR="00997587" w:rsidRPr="00143016">
        <w:rPr>
          <w:rFonts w:ascii="Angsana New" w:hAnsi="Angsana New" w:cs="Angsana New"/>
          <w:sz w:val="28"/>
          <w:szCs w:val="28"/>
          <w:cs/>
        </w:rPr>
        <w:t>และของบริษัท เมืองไทย แคปปิตอล จำกัด (มหาชน)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A00272">
        <w:rPr>
          <w:rFonts w:ascii="Angsana New" w:hAnsi="Angsana New" w:cs="Angsana New"/>
          <w:sz w:val="28"/>
          <w:szCs w:val="28"/>
        </w:rPr>
        <w:t>31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62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A00272">
        <w:rPr>
          <w:rFonts w:ascii="Angsana New" w:hAnsi="Angsana New" w:cs="Angsana New"/>
          <w:sz w:val="28"/>
          <w:szCs w:val="28"/>
        </w:rPr>
        <w:t>1</w:t>
      </w:r>
      <w:r w:rsidRPr="00143016">
        <w:rPr>
          <w:rFonts w:ascii="Angsana New" w:hAnsi="Angsana New" w:cs="Angsana New"/>
          <w:sz w:val="28"/>
          <w:szCs w:val="28"/>
        </w:rPr>
        <w:t>8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63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ของบริษัท เมืองไทย แคปปิตอล จำกัด (มหาชน) และบริษัทย่อย และของบริษัท เมืองไทย แคปปิตอล จำกัด (มหาชน) สำหรับงวด</w:t>
      </w:r>
      <w:r w:rsidR="0004224A">
        <w:rPr>
          <w:rFonts w:ascii="Angsana New" w:hAnsi="Angsana New" w:cs="Angsana New" w:hint="cs"/>
          <w:sz w:val="28"/>
          <w:szCs w:val="28"/>
          <w:cs/>
        </w:rPr>
        <w:t>สามเดือนและหก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="0004224A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04224A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04224A" w:rsidRPr="00586560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04224A">
        <w:rPr>
          <w:rFonts w:ascii="Angsana New" w:eastAsia="Cordia New" w:hAnsi="Angsana New" w:cs="Angsana New"/>
          <w:spacing w:val="-4"/>
          <w:sz w:val="28"/>
          <w:szCs w:val="28"/>
        </w:rPr>
        <w:t>2</w:t>
      </w:r>
      <w:r w:rsidR="0004224A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Pr="0014301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เมืองไทย แคปปิตอล จำกัด (มหาชน) และบริษัทย่อย</w:t>
      </w:r>
      <w:r w:rsid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997587" w:rsidRPr="00143016">
        <w:rPr>
          <w:rFonts w:ascii="Angsana New" w:hAnsi="Angsana New" w:cs="Angsana New"/>
          <w:sz w:val="28"/>
          <w:szCs w:val="28"/>
          <w:cs/>
        </w:rPr>
        <w:t xml:space="preserve">และของบริษัท เมืองไทย แคปปิตอล จำกัด (มหาชน) 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สำหรับงวด</w:t>
      </w:r>
      <w:r w:rsidR="00586560">
        <w:rPr>
          <w:rFonts w:ascii="Angsana New" w:hAnsi="Angsana New" w:cs="Angsana New" w:hint="cs"/>
          <w:sz w:val="28"/>
          <w:szCs w:val="28"/>
          <w:cs/>
        </w:rPr>
        <w:t>หก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586560" w:rsidRPr="00586560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586560" w:rsidRPr="0058656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</w:t>
      </w:r>
      <w:r w:rsidR="00A90CB0" w:rsidRPr="00143016">
        <w:rPr>
          <w:rFonts w:ascii="Angsana New" w:hAnsi="Angsana New" w:cs="Angsana New"/>
          <w:sz w:val="28"/>
          <w:szCs w:val="28"/>
        </w:rPr>
        <w:t>2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A00272">
        <w:rPr>
          <w:rFonts w:ascii="Angsana New" w:hAnsi="Angsana New" w:cs="Angsana New"/>
          <w:sz w:val="28"/>
          <w:szCs w:val="28"/>
        </w:rPr>
        <w:t>7</w:t>
      </w:r>
      <w:r w:rsidR="00A90CB0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2B03EB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2B03EB"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A00272">
        <w:rPr>
          <w:rFonts w:ascii="Angsana New" w:hAnsi="Angsana New" w:cs="Angsana New"/>
          <w:sz w:val="28"/>
          <w:szCs w:val="28"/>
        </w:rPr>
        <w:t>2562</w:t>
      </w:r>
    </w:p>
    <w:p w14:paraId="6D8DA40D" w14:textId="77777777" w:rsidR="00804175" w:rsidRPr="002B03EB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6DDB81FA" w14:textId="77777777" w:rsidR="00E25A27" w:rsidRPr="00350817" w:rsidRDefault="00E25A27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19164C62" w14:textId="77777777" w:rsidR="00804175" w:rsidRPr="00350817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077D091F" w14:textId="77777777" w:rsidR="00804175" w:rsidRPr="00350817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</w:rPr>
      </w:pPr>
    </w:p>
    <w:p w14:paraId="62D3A29B" w14:textId="293CA591" w:rsidR="00804175" w:rsidRPr="0099758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="00A561FE"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ชาญชัย สกุลเกิดสิน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6C1204EC" w14:textId="77777777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A53D22A" w14:textId="6E70738C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A00272">
        <w:rPr>
          <w:rFonts w:asciiTheme="majorBidi" w:hAnsiTheme="majorBidi" w:cstheme="majorBidi"/>
          <w:sz w:val="28"/>
          <w:szCs w:val="28"/>
          <w:lang w:val="en-US"/>
        </w:rPr>
        <w:t>6827</w:t>
      </w:r>
    </w:p>
    <w:p w14:paraId="4CB2559F" w14:textId="77777777" w:rsidR="00804175" w:rsidRPr="00143016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08B8FB9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51599AE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18B56A3A" w14:textId="63F2B35B" w:rsidR="00804175" w:rsidRPr="00997587" w:rsidRDefault="0038107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>11</w:t>
      </w:r>
      <w:r w:rsidR="00586560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สิงห</w:t>
      </w:r>
      <w:r w:rsidR="004C0CA6" w:rsidRPr="004717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าคม</w:t>
      </w:r>
      <w:r w:rsidR="00804175" w:rsidRPr="004717D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 w:rsidR="00A00272">
        <w:rPr>
          <w:rFonts w:asciiTheme="majorBidi" w:hAnsiTheme="majorBidi" w:cstheme="majorBidi"/>
          <w:b w:val="0"/>
          <w:bCs w:val="0"/>
          <w:sz w:val="28"/>
          <w:szCs w:val="28"/>
        </w:rPr>
        <w:t>2563</w:t>
      </w:r>
    </w:p>
    <w:p w14:paraId="1EDD6219" w14:textId="1F2EEA42" w:rsidR="00A530DD" w:rsidRPr="00A206A1" w:rsidRDefault="00A530DD" w:rsidP="00DC3CEA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</w:p>
    <w:sectPr w:rsidR="00A530DD" w:rsidRPr="00A206A1" w:rsidSect="00DC3CEA">
      <w:headerReference w:type="default" r:id="rId22"/>
      <w:footerReference w:type="default" r:id="rId23"/>
      <w:pgSz w:w="11909" w:h="16834" w:code="9"/>
      <w:pgMar w:top="691" w:right="1136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128BC" w14:textId="77777777" w:rsidR="00904ECF" w:rsidRDefault="00904ECF">
      <w:r>
        <w:separator/>
      </w:r>
    </w:p>
  </w:endnote>
  <w:endnote w:type="continuationSeparator" w:id="0">
    <w:p w14:paraId="2B124803" w14:textId="77777777" w:rsidR="00904ECF" w:rsidRDefault="00904ECF">
      <w:r>
        <w:continuationSeparator/>
      </w:r>
    </w:p>
  </w:endnote>
  <w:endnote w:type="continuationNotice" w:id="1">
    <w:p w14:paraId="7056E590" w14:textId="77777777" w:rsidR="00904ECF" w:rsidRDefault="00904E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3F31F" w14:textId="77777777" w:rsidR="006B5E69" w:rsidRDefault="006B5E69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6B5E69" w:rsidRDefault="006B5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00577" w14:textId="7BBB928E" w:rsidR="006B5E69" w:rsidRDefault="006B5E69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C3CEA">
      <w:rPr>
        <w:noProof/>
      </w:rPr>
      <w:t>mtct1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6B5E69" w:rsidRPr="00960645" w:rsidRDefault="006B5E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2AF91" w14:textId="77777777" w:rsidR="006B5E69" w:rsidRDefault="006B5E69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6B5E69" w:rsidRPr="00143016" w:rsidRDefault="006B5E69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ngsana New" w:hAnsi="Angsana New" w:cs="Angsana New" w:hint="cs"/>
        <w:sz w:val="30"/>
        <w:szCs w:val="30"/>
      </w:rPr>
      <w:id w:val="197225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93AD0B" w14:textId="60D1FE33" w:rsidR="006B5E69" w:rsidRPr="00727B54" w:rsidRDefault="006B5E69" w:rsidP="00727B5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590"/>
          </w:tabs>
          <w:jc w:val="both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i/>
            <w:iCs/>
            <w:sz w:val="30"/>
            <w:szCs w:val="30"/>
            <w:cs/>
          </w:rPr>
          <w:tab/>
        </w:r>
        <w:r w:rsidRPr="00727B5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727B54">
          <w:rPr>
            <w:rFonts w:ascii="Angsana New" w:hAnsi="Angsana New" w:cs="Angsana New" w:hint="cs"/>
            <w:sz w:val="30"/>
            <w:szCs w:val="30"/>
          </w:rPr>
          <w:instrText xml:space="preserve"> PAGE   \</w:instrText>
        </w:r>
        <w:r w:rsidRPr="00727B54">
          <w:rPr>
            <w:rFonts w:ascii="Angsana New" w:hAnsi="Angsana New" w:cs="Angsana New" w:hint="cs"/>
            <w:sz w:val="30"/>
            <w:szCs w:val="30"/>
            <w:cs/>
          </w:rPr>
          <w:instrText xml:space="preserve">* </w:instrText>
        </w:r>
        <w:r w:rsidRPr="00727B54">
          <w:rPr>
            <w:rFonts w:ascii="Angsana New" w:hAnsi="Angsana New" w:cs="Angsana New" w:hint="cs"/>
            <w:sz w:val="30"/>
            <w:szCs w:val="30"/>
          </w:rPr>
          <w:instrText xml:space="preserve">MERGEFORMAT </w:instrText>
        </w:r>
        <w:r w:rsidRPr="00727B54">
          <w:rPr>
            <w:rFonts w:ascii="Angsana New" w:hAnsi="Angsana New" w:cs="Angsana New" w:hint="cs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2</w:t>
        </w:r>
        <w:r w:rsidRPr="00727B5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A7C8B" w14:textId="77777777" w:rsidR="00DC3CEA" w:rsidRDefault="00DC3CEA" w:rsidP="00F2000C">
    <w:pPr>
      <w:pStyle w:val="Footer"/>
      <w:framePr w:wrap="around" w:vAnchor="text" w:hAnchor="margin" w:xAlign="right" w:y="1"/>
      <w:rPr>
        <w:rStyle w:val="PageNumber"/>
      </w:rPr>
    </w:pPr>
  </w:p>
  <w:p w14:paraId="1818C115" w14:textId="77777777" w:rsidR="00DC3CEA" w:rsidRPr="00143016" w:rsidRDefault="00DC3CEA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F3DFF" w14:textId="6ADE90C1" w:rsidR="006B5E69" w:rsidRPr="00727B54" w:rsidRDefault="006B5E69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 w:rsidR="00953273">
      <w:rPr>
        <w:rFonts w:asciiTheme="majorBidi" w:hAnsiTheme="majorBidi" w:cstheme="majorBidi"/>
        <w:noProof/>
        <w:sz w:val="30"/>
        <w:szCs w:val="30"/>
      </w:rPr>
      <w:t>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C95AA" w14:textId="77777777" w:rsidR="00904ECF" w:rsidRDefault="00904ECF">
      <w:r>
        <w:separator/>
      </w:r>
    </w:p>
  </w:footnote>
  <w:footnote w:type="continuationSeparator" w:id="0">
    <w:p w14:paraId="003ECB68" w14:textId="77777777" w:rsidR="00904ECF" w:rsidRDefault="00904ECF">
      <w:r>
        <w:continuationSeparator/>
      </w:r>
    </w:p>
  </w:footnote>
  <w:footnote w:type="continuationNotice" w:id="1">
    <w:p w14:paraId="27F84DD1" w14:textId="77777777" w:rsidR="00904ECF" w:rsidRDefault="00904E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1ADB5" w14:textId="77777777" w:rsidR="006B5E69" w:rsidRDefault="00904ECF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95F46" w14:textId="5CA4C79F" w:rsidR="006B5E69" w:rsidRDefault="006B5E69" w:rsidP="00713C50">
    <w:pPr>
      <w:pStyle w:val="Header"/>
    </w:pPr>
  </w:p>
  <w:p w14:paraId="1DF8B329" w14:textId="541A1B94" w:rsidR="006B5E69" w:rsidRDefault="006B5E69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E7603" w14:textId="77777777" w:rsidR="006B5E69" w:rsidRDefault="006B5E69" w:rsidP="00713C50">
    <w:pPr>
      <w:pStyle w:val="Header"/>
    </w:pPr>
  </w:p>
  <w:p w14:paraId="5252533D" w14:textId="77777777" w:rsidR="006B5E69" w:rsidRDefault="006B5E69" w:rsidP="00713C50">
    <w:pPr>
      <w:pStyle w:val="Header"/>
    </w:pPr>
  </w:p>
  <w:p w14:paraId="3B5038A2" w14:textId="77777777" w:rsidR="006B5E69" w:rsidRDefault="006B5E69" w:rsidP="00713C50">
    <w:pPr>
      <w:pStyle w:val="Header"/>
    </w:pPr>
  </w:p>
  <w:p w14:paraId="0F9960CB" w14:textId="77777777" w:rsidR="006B5E69" w:rsidRDefault="006B5E69" w:rsidP="00713C50">
    <w:pPr>
      <w:pStyle w:val="Header"/>
    </w:pPr>
  </w:p>
  <w:p w14:paraId="0A22F93B" w14:textId="77777777" w:rsidR="006B5E69" w:rsidRDefault="006B5E69" w:rsidP="00713C50">
    <w:pPr>
      <w:pStyle w:val="Header"/>
    </w:pPr>
  </w:p>
  <w:p w14:paraId="7AC009B9" w14:textId="77777777" w:rsidR="006B5E69" w:rsidRPr="00005ACB" w:rsidRDefault="006B5E69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988A9" w14:textId="77777777" w:rsidR="006B5E69" w:rsidRPr="00FA7747" w:rsidRDefault="006B5E6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4ACC819A" w14:textId="77777777" w:rsidR="006B5E69" w:rsidRPr="00FA7747" w:rsidRDefault="006B5E69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F26A901" w:rsidR="006B5E69" w:rsidRPr="00AF256D" w:rsidRDefault="006B5E69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4256A5A1" w14:textId="77777777" w:rsidR="006B5E69" w:rsidRPr="00713C50" w:rsidRDefault="006B5E69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8DE02" w14:textId="77777777" w:rsidR="006B5E69" w:rsidRDefault="006B5E6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6C79B410" w14:textId="77777777" w:rsidR="006B5E69" w:rsidRDefault="006B5E6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13FDB2A4" w14:textId="77777777" w:rsidR="006B5E69" w:rsidRDefault="006B5E6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06BAF58E" w14:textId="77777777" w:rsidR="006B5E69" w:rsidRPr="00D026E6" w:rsidRDefault="006B5E6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F155A" w14:textId="77777777" w:rsidR="006B5E69" w:rsidRDefault="006B5E69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58EB1" w14:textId="65DD9D6C" w:rsidR="006B5E69" w:rsidRDefault="006B5E69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1ED21F6" w14:textId="013C9929" w:rsidR="00DC3CEA" w:rsidRDefault="00DC3CE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CCC759E" w14:textId="77777777" w:rsidR="00DC3CEA" w:rsidRPr="00FD4633" w:rsidRDefault="00DC3CE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BB91911"/>
    <w:multiLevelType w:val="multilevel"/>
    <w:tmpl w:val="9B06D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9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C49E956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20"/>
  </w:num>
  <w:num w:numId="6">
    <w:abstractNumId w:val="3"/>
  </w:num>
  <w:num w:numId="7">
    <w:abstractNumId w:val="23"/>
  </w:num>
  <w:num w:numId="8">
    <w:abstractNumId w:val="17"/>
  </w:num>
  <w:num w:numId="9">
    <w:abstractNumId w:val="6"/>
  </w:num>
  <w:num w:numId="10">
    <w:abstractNumId w:val="24"/>
  </w:num>
  <w:num w:numId="11">
    <w:abstractNumId w:val="26"/>
  </w:num>
  <w:num w:numId="12">
    <w:abstractNumId w:val="16"/>
  </w:num>
  <w:num w:numId="13">
    <w:abstractNumId w:val="13"/>
  </w:num>
  <w:num w:numId="14">
    <w:abstractNumId w:val="1"/>
  </w:num>
  <w:num w:numId="15">
    <w:abstractNumId w:val="0"/>
  </w:num>
  <w:num w:numId="16">
    <w:abstractNumId w:val="5"/>
  </w:num>
  <w:num w:numId="17">
    <w:abstractNumId w:val="9"/>
  </w:num>
  <w:num w:numId="18">
    <w:abstractNumId w:val="1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5"/>
  </w:num>
  <w:num w:numId="32">
    <w:abstractNumId w:val="0"/>
  </w:num>
  <w:num w:numId="33">
    <w:abstractNumId w:val="0"/>
  </w:num>
  <w:num w:numId="34">
    <w:abstractNumId w:val="2"/>
  </w:num>
  <w:num w:numId="35">
    <w:abstractNumId w:val="18"/>
  </w:num>
  <w:num w:numId="36">
    <w:abstractNumId w:val="10"/>
  </w:num>
  <w:num w:numId="37">
    <w:abstractNumId w:val="21"/>
  </w:num>
  <w:num w:numId="38">
    <w:abstractNumId w:val="14"/>
  </w:num>
  <w:num w:numId="39">
    <w:abstractNumId w:val="0"/>
  </w:num>
  <w:num w:numId="40">
    <w:abstractNumId w:val="19"/>
  </w:num>
  <w:num w:numId="41">
    <w:abstractNumId w:val="27"/>
  </w:num>
  <w:num w:numId="42">
    <w:abstractNumId w:val="22"/>
  </w:num>
  <w:num w:numId="43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891"/>
    <w:rsid w:val="000039AE"/>
    <w:rsid w:val="000039BE"/>
    <w:rsid w:val="0000435C"/>
    <w:rsid w:val="0000464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738"/>
    <w:rsid w:val="00010985"/>
    <w:rsid w:val="00010B77"/>
    <w:rsid w:val="000112EE"/>
    <w:rsid w:val="000115FA"/>
    <w:rsid w:val="000115FB"/>
    <w:rsid w:val="0001192B"/>
    <w:rsid w:val="0001193B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4C0"/>
    <w:rsid w:val="000157E3"/>
    <w:rsid w:val="00015BEC"/>
    <w:rsid w:val="00015C52"/>
    <w:rsid w:val="000160A4"/>
    <w:rsid w:val="00016678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82"/>
    <w:rsid w:val="0002090A"/>
    <w:rsid w:val="00020E2A"/>
    <w:rsid w:val="00020E35"/>
    <w:rsid w:val="00020F08"/>
    <w:rsid w:val="00021255"/>
    <w:rsid w:val="00021740"/>
    <w:rsid w:val="00021A4A"/>
    <w:rsid w:val="00021FCB"/>
    <w:rsid w:val="0002207C"/>
    <w:rsid w:val="00022087"/>
    <w:rsid w:val="000221F6"/>
    <w:rsid w:val="000222B6"/>
    <w:rsid w:val="00022345"/>
    <w:rsid w:val="0002249D"/>
    <w:rsid w:val="00022BB4"/>
    <w:rsid w:val="00022CE8"/>
    <w:rsid w:val="00023748"/>
    <w:rsid w:val="00023CE6"/>
    <w:rsid w:val="00023D7D"/>
    <w:rsid w:val="00023DFC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22F"/>
    <w:rsid w:val="00030329"/>
    <w:rsid w:val="000307FB"/>
    <w:rsid w:val="00030AB6"/>
    <w:rsid w:val="00031482"/>
    <w:rsid w:val="00031583"/>
    <w:rsid w:val="000315C3"/>
    <w:rsid w:val="000316A7"/>
    <w:rsid w:val="00031779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417"/>
    <w:rsid w:val="000518C8"/>
    <w:rsid w:val="00051A15"/>
    <w:rsid w:val="00051BD2"/>
    <w:rsid w:val="00051C63"/>
    <w:rsid w:val="00051E25"/>
    <w:rsid w:val="00051F69"/>
    <w:rsid w:val="00052183"/>
    <w:rsid w:val="00052251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8C4"/>
    <w:rsid w:val="00055F34"/>
    <w:rsid w:val="00056222"/>
    <w:rsid w:val="00056664"/>
    <w:rsid w:val="000569A6"/>
    <w:rsid w:val="00056A6B"/>
    <w:rsid w:val="00056DFE"/>
    <w:rsid w:val="00056F2D"/>
    <w:rsid w:val="000570A0"/>
    <w:rsid w:val="00057A0E"/>
    <w:rsid w:val="00057AD1"/>
    <w:rsid w:val="00057B29"/>
    <w:rsid w:val="00057DAB"/>
    <w:rsid w:val="00060398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1A"/>
    <w:rsid w:val="000649D9"/>
    <w:rsid w:val="00064DF1"/>
    <w:rsid w:val="00065008"/>
    <w:rsid w:val="00065061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324"/>
    <w:rsid w:val="00083497"/>
    <w:rsid w:val="00083A90"/>
    <w:rsid w:val="00083E1D"/>
    <w:rsid w:val="00083E69"/>
    <w:rsid w:val="000840F1"/>
    <w:rsid w:val="00084299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B7B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639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659"/>
    <w:rsid w:val="00097B79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FED"/>
    <w:rsid w:val="000B21CA"/>
    <w:rsid w:val="000B268E"/>
    <w:rsid w:val="000B287F"/>
    <w:rsid w:val="000B33C5"/>
    <w:rsid w:val="000B33FE"/>
    <w:rsid w:val="000B376B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BC5"/>
    <w:rsid w:val="000B5F3F"/>
    <w:rsid w:val="000B62B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500"/>
    <w:rsid w:val="000D262E"/>
    <w:rsid w:val="000D2D38"/>
    <w:rsid w:val="000D2EF9"/>
    <w:rsid w:val="000D30D7"/>
    <w:rsid w:val="000D31A0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607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C49"/>
    <w:rsid w:val="000E2EAF"/>
    <w:rsid w:val="000E2EEC"/>
    <w:rsid w:val="000E2F85"/>
    <w:rsid w:val="000E3283"/>
    <w:rsid w:val="000E3890"/>
    <w:rsid w:val="000E39D3"/>
    <w:rsid w:val="000E42B7"/>
    <w:rsid w:val="000E430F"/>
    <w:rsid w:val="000E44BF"/>
    <w:rsid w:val="000E4BD7"/>
    <w:rsid w:val="000E54C4"/>
    <w:rsid w:val="000E56AF"/>
    <w:rsid w:val="000E56DD"/>
    <w:rsid w:val="000E5B32"/>
    <w:rsid w:val="000E5B65"/>
    <w:rsid w:val="000E5B90"/>
    <w:rsid w:val="000E5F52"/>
    <w:rsid w:val="000E5FA0"/>
    <w:rsid w:val="000E63FD"/>
    <w:rsid w:val="000E6788"/>
    <w:rsid w:val="000E69D1"/>
    <w:rsid w:val="000E6DE5"/>
    <w:rsid w:val="000E7766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7004"/>
    <w:rsid w:val="00107A82"/>
    <w:rsid w:val="00107B8A"/>
    <w:rsid w:val="00107E0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79"/>
    <w:rsid w:val="00111B99"/>
    <w:rsid w:val="00111D8D"/>
    <w:rsid w:val="00112677"/>
    <w:rsid w:val="00112D60"/>
    <w:rsid w:val="00113150"/>
    <w:rsid w:val="001131B7"/>
    <w:rsid w:val="00113288"/>
    <w:rsid w:val="0011355A"/>
    <w:rsid w:val="00113595"/>
    <w:rsid w:val="00113DDE"/>
    <w:rsid w:val="00113E35"/>
    <w:rsid w:val="00113FF0"/>
    <w:rsid w:val="0011404B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D0F"/>
    <w:rsid w:val="00120021"/>
    <w:rsid w:val="001201B0"/>
    <w:rsid w:val="001202FD"/>
    <w:rsid w:val="0012046E"/>
    <w:rsid w:val="00120505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B44"/>
    <w:rsid w:val="00124D32"/>
    <w:rsid w:val="00124FCF"/>
    <w:rsid w:val="0012508D"/>
    <w:rsid w:val="00125754"/>
    <w:rsid w:val="00125877"/>
    <w:rsid w:val="001263D6"/>
    <w:rsid w:val="001265B4"/>
    <w:rsid w:val="00126C48"/>
    <w:rsid w:val="00126E8B"/>
    <w:rsid w:val="001271B4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5C6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E"/>
    <w:rsid w:val="00144C3C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6B3"/>
    <w:rsid w:val="00146C91"/>
    <w:rsid w:val="00146F44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0BD1"/>
    <w:rsid w:val="0015162A"/>
    <w:rsid w:val="00151AD7"/>
    <w:rsid w:val="00151CA8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76"/>
    <w:rsid w:val="001547A1"/>
    <w:rsid w:val="00154D62"/>
    <w:rsid w:val="00154E62"/>
    <w:rsid w:val="00154E9F"/>
    <w:rsid w:val="00154EB7"/>
    <w:rsid w:val="001550B0"/>
    <w:rsid w:val="0015544B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1720"/>
    <w:rsid w:val="0016178C"/>
    <w:rsid w:val="00161822"/>
    <w:rsid w:val="00161AC9"/>
    <w:rsid w:val="00161BDE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C24"/>
    <w:rsid w:val="00173D47"/>
    <w:rsid w:val="00173DC0"/>
    <w:rsid w:val="00174060"/>
    <w:rsid w:val="00174161"/>
    <w:rsid w:val="0017439B"/>
    <w:rsid w:val="0017440D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AD9"/>
    <w:rsid w:val="00176C38"/>
    <w:rsid w:val="00176C9D"/>
    <w:rsid w:val="001770CB"/>
    <w:rsid w:val="0017765D"/>
    <w:rsid w:val="001778B0"/>
    <w:rsid w:val="00177B4D"/>
    <w:rsid w:val="00177EE2"/>
    <w:rsid w:val="00180086"/>
    <w:rsid w:val="001800B7"/>
    <w:rsid w:val="001804E5"/>
    <w:rsid w:val="0018075B"/>
    <w:rsid w:val="00180A42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404"/>
    <w:rsid w:val="00190454"/>
    <w:rsid w:val="00190501"/>
    <w:rsid w:val="00190538"/>
    <w:rsid w:val="001906D8"/>
    <w:rsid w:val="00190CD1"/>
    <w:rsid w:val="00190D01"/>
    <w:rsid w:val="00191564"/>
    <w:rsid w:val="001917FD"/>
    <w:rsid w:val="0019183E"/>
    <w:rsid w:val="00191940"/>
    <w:rsid w:val="0019198D"/>
    <w:rsid w:val="00191A6B"/>
    <w:rsid w:val="00191B7A"/>
    <w:rsid w:val="001921AD"/>
    <w:rsid w:val="001921AF"/>
    <w:rsid w:val="00192399"/>
    <w:rsid w:val="00192F3E"/>
    <w:rsid w:val="00193035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D35"/>
    <w:rsid w:val="00194D7B"/>
    <w:rsid w:val="00194DD2"/>
    <w:rsid w:val="0019505C"/>
    <w:rsid w:val="00195149"/>
    <w:rsid w:val="00195304"/>
    <w:rsid w:val="00195516"/>
    <w:rsid w:val="00195A92"/>
    <w:rsid w:val="00195AA1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BC"/>
    <w:rsid w:val="001A41E0"/>
    <w:rsid w:val="001A422D"/>
    <w:rsid w:val="001A42A1"/>
    <w:rsid w:val="001A442F"/>
    <w:rsid w:val="001A4649"/>
    <w:rsid w:val="001A4825"/>
    <w:rsid w:val="001A485D"/>
    <w:rsid w:val="001A4A19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40E0"/>
    <w:rsid w:val="001B4233"/>
    <w:rsid w:val="001B479D"/>
    <w:rsid w:val="001B49E6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1ED"/>
    <w:rsid w:val="001B7369"/>
    <w:rsid w:val="001B749F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36"/>
    <w:rsid w:val="001C1B7E"/>
    <w:rsid w:val="001C1E2D"/>
    <w:rsid w:val="001C1F9F"/>
    <w:rsid w:val="001C2102"/>
    <w:rsid w:val="001C2307"/>
    <w:rsid w:val="001C246C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325"/>
    <w:rsid w:val="001C486D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7049"/>
    <w:rsid w:val="001C7210"/>
    <w:rsid w:val="001C7218"/>
    <w:rsid w:val="001C74C6"/>
    <w:rsid w:val="001C75A5"/>
    <w:rsid w:val="001C7FB4"/>
    <w:rsid w:val="001D0217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1B68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645"/>
    <w:rsid w:val="001D584E"/>
    <w:rsid w:val="001D5D3F"/>
    <w:rsid w:val="001D5D99"/>
    <w:rsid w:val="001D5DAD"/>
    <w:rsid w:val="001D624C"/>
    <w:rsid w:val="001D65E4"/>
    <w:rsid w:val="001D6F41"/>
    <w:rsid w:val="001D73E2"/>
    <w:rsid w:val="001D792D"/>
    <w:rsid w:val="001D7A44"/>
    <w:rsid w:val="001D7DA1"/>
    <w:rsid w:val="001D7E5C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F31"/>
    <w:rsid w:val="001E4302"/>
    <w:rsid w:val="001E45B6"/>
    <w:rsid w:val="001E45BD"/>
    <w:rsid w:val="001E4733"/>
    <w:rsid w:val="001E4992"/>
    <w:rsid w:val="001E4CD0"/>
    <w:rsid w:val="001E4FB5"/>
    <w:rsid w:val="001E5203"/>
    <w:rsid w:val="001E528E"/>
    <w:rsid w:val="001E544F"/>
    <w:rsid w:val="001E56F2"/>
    <w:rsid w:val="001E5A5D"/>
    <w:rsid w:val="001E5A93"/>
    <w:rsid w:val="001E5EED"/>
    <w:rsid w:val="001E60E0"/>
    <w:rsid w:val="001E6124"/>
    <w:rsid w:val="001E6380"/>
    <w:rsid w:val="001E640A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51B1"/>
    <w:rsid w:val="001F53DF"/>
    <w:rsid w:val="001F568E"/>
    <w:rsid w:val="001F5B18"/>
    <w:rsid w:val="001F5C19"/>
    <w:rsid w:val="001F5C3D"/>
    <w:rsid w:val="001F5FD9"/>
    <w:rsid w:val="001F6027"/>
    <w:rsid w:val="001F624B"/>
    <w:rsid w:val="001F6556"/>
    <w:rsid w:val="001F663E"/>
    <w:rsid w:val="001F680F"/>
    <w:rsid w:val="001F69AD"/>
    <w:rsid w:val="001F69E9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168"/>
    <w:rsid w:val="00207395"/>
    <w:rsid w:val="00207454"/>
    <w:rsid w:val="0020745F"/>
    <w:rsid w:val="002076C9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7DD"/>
    <w:rsid w:val="00211AA7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D8D"/>
    <w:rsid w:val="00232F4A"/>
    <w:rsid w:val="002335BC"/>
    <w:rsid w:val="002337F2"/>
    <w:rsid w:val="002338AE"/>
    <w:rsid w:val="002338C2"/>
    <w:rsid w:val="00233F08"/>
    <w:rsid w:val="00234014"/>
    <w:rsid w:val="0023412E"/>
    <w:rsid w:val="00234649"/>
    <w:rsid w:val="0023478F"/>
    <w:rsid w:val="00234810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880"/>
    <w:rsid w:val="00240B99"/>
    <w:rsid w:val="00240C53"/>
    <w:rsid w:val="00240E83"/>
    <w:rsid w:val="00240FB9"/>
    <w:rsid w:val="002412E7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933"/>
    <w:rsid w:val="00244B90"/>
    <w:rsid w:val="00244F0C"/>
    <w:rsid w:val="00244F48"/>
    <w:rsid w:val="00245271"/>
    <w:rsid w:val="00245379"/>
    <w:rsid w:val="00245861"/>
    <w:rsid w:val="00245AA3"/>
    <w:rsid w:val="00245CFF"/>
    <w:rsid w:val="00245FBF"/>
    <w:rsid w:val="002469A7"/>
    <w:rsid w:val="00246C27"/>
    <w:rsid w:val="00246C64"/>
    <w:rsid w:val="00246C9D"/>
    <w:rsid w:val="00246DB0"/>
    <w:rsid w:val="0024704D"/>
    <w:rsid w:val="002470E8"/>
    <w:rsid w:val="002476A1"/>
    <w:rsid w:val="00247B22"/>
    <w:rsid w:val="00247D36"/>
    <w:rsid w:val="00247E7D"/>
    <w:rsid w:val="00247EE4"/>
    <w:rsid w:val="00250275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2DC"/>
    <w:rsid w:val="00252647"/>
    <w:rsid w:val="00252A5D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E70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7B3"/>
    <w:rsid w:val="00271AEE"/>
    <w:rsid w:val="00272031"/>
    <w:rsid w:val="0027215C"/>
    <w:rsid w:val="00272342"/>
    <w:rsid w:val="0027242F"/>
    <w:rsid w:val="0027246B"/>
    <w:rsid w:val="00272548"/>
    <w:rsid w:val="0027281B"/>
    <w:rsid w:val="002728C3"/>
    <w:rsid w:val="00272C03"/>
    <w:rsid w:val="00272D23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554"/>
    <w:rsid w:val="00274B49"/>
    <w:rsid w:val="00274B71"/>
    <w:rsid w:val="00274E3D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703D"/>
    <w:rsid w:val="0027724F"/>
    <w:rsid w:val="00277389"/>
    <w:rsid w:val="002773C2"/>
    <w:rsid w:val="0027745D"/>
    <w:rsid w:val="0027746B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BE2"/>
    <w:rsid w:val="00293C8C"/>
    <w:rsid w:val="00293CCC"/>
    <w:rsid w:val="00293D22"/>
    <w:rsid w:val="00293D58"/>
    <w:rsid w:val="00293F37"/>
    <w:rsid w:val="0029407F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63C"/>
    <w:rsid w:val="002956D5"/>
    <w:rsid w:val="0029584D"/>
    <w:rsid w:val="0029591A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6302"/>
    <w:rsid w:val="002A644B"/>
    <w:rsid w:val="002A689B"/>
    <w:rsid w:val="002A6908"/>
    <w:rsid w:val="002A6930"/>
    <w:rsid w:val="002A6B9A"/>
    <w:rsid w:val="002A6C0B"/>
    <w:rsid w:val="002A6C9C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63"/>
    <w:rsid w:val="002B1773"/>
    <w:rsid w:val="002B18D4"/>
    <w:rsid w:val="002B195B"/>
    <w:rsid w:val="002B1A76"/>
    <w:rsid w:val="002B1AAD"/>
    <w:rsid w:val="002B1C30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F6D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6BD"/>
    <w:rsid w:val="002D07E9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B49"/>
    <w:rsid w:val="002D1C3F"/>
    <w:rsid w:val="002D27BD"/>
    <w:rsid w:val="002D2979"/>
    <w:rsid w:val="002D2EB8"/>
    <w:rsid w:val="002D2F2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B96"/>
    <w:rsid w:val="002D5BCB"/>
    <w:rsid w:val="002D5BE0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2A1"/>
    <w:rsid w:val="002E0311"/>
    <w:rsid w:val="002E0567"/>
    <w:rsid w:val="002E07B3"/>
    <w:rsid w:val="002E08E9"/>
    <w:rsid w:val="002E0A57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3BD"/>
    <w:rsid w:val="002F373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50"/>
    <w:rsid w:val="0030077F"/>
    <w:rsid w:val="00300904"/>
    <w:rsid w:val="00300ACD"/>
    <w:rsid w:val="00300CAF"/>
    <w:rsid w:val="00300E1F"/>
    <w:rsid w:val="00300E71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E85"/>
    <w:rsid w:val="00302EE6"/>
    <w:rsid w:val="00303409"/>
    <w:rsid w:val="003034E8"/>
    <w:rsid w:val="003035D9"/>
    <w:rsid w:val="003038B0"/>
    <w:rsid w:val="00303D44"/>
    <w:rsid w:val="00303DF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238"/>
    <w:rsid w:val="003123F1"/>
    <w:rsid w:val="003125CC"/>
    <w:rsid w:val="0031295D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A2F"/>
    <w:rsid w:val="003161E3"/>
    <w:rsid w:val="003166A7"/>
    <w:rsid w:val="003166CD"/>
    <w:rsid w:val="00316A40"/>
    <w:rsid w:val="00316BA1"/>
    <w:rsid w:val="00316DC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C4D"/>
    <w:rsid w:val="00330278"/>
    <w:rsid w:val="00330745"/>
    <w:rsid w:val="00330818"/>
    <w:rsid w:val="00330856"/>
    <w:rsid w:val="0033085C"/>
    <w:rsid w:val="00330A2F"/>
    <w:rsid w:val="00330A6D"/>
    <w:rsid w:val="00330C06"/>
    <w:rsid w:val="00330E9E"/>
    <w:rsid w:val="00331012"/>
    <w:rsid w:val="00331205"/>
    <w:rsid w:val="003316F8"/>
    <w:rsid w:val="00331BDC"/>
    <w:rsid w:val="0033203B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D0D"/>
    <w:rsid w:val="003363E9"/>
    <w:rsid w:val="003365E6"/>
    <w:rsid w:val="003367A9"/>
    <w:rsid w:val="003368D3"/>
    <w:rsid w:val="00336A5E"/>
    <w:rsid w:val="00336D07"/>
    <w:rsid w:val="003373F4"/>
    <w:rsid w:val="0033781D"/>
    <w:rsid w:val="00337A7E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182"/>
    <w:rsid w:val="0034224C"/>
    <w:rsid w:val="0034244A"/>
    <w:rsid w:val="00342477"/>
    <w:rsid w:val="0034250B"/>
    <w:rsid w:val="003425E9"/>
    <w:rsid w:val="00342AAD"/>
    <w:rsid w:val="00342B45"/>
    <w:rsid w:val="00342C77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E44"/>
    <w:rsid w:val="0035226E"/>
    <w:rsid w:val="00352377"/>
    <w:rsid w:val="0035250D"/>
    <w:rsid w:val="00352809"/>
    <w:rsid w:val="0035281F"/>
    <w:rsid w:val="00352CFF"/>
    <w:rsid w:val="00352F33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694"/>
    <w:rsid w:val="00361737"/>
    <w:rsid w:val="003617C6"/>
    <w:rsid w:val="00361892"/>
    <w:rsid w:val="00361B11"/>
    <w:rsid w:val="00361BA2"/>
    <w:rsid w:val="00362063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D4E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D5"/>
    <w:rsid w:val="00371225"/>
    <w:rsid w:val="00371360"/>
    <w:rsid w:val="00371AC8"/>
    <w:rsid w:val="00371BBF"/>
    <w:rsid w:val="00371C14"/>
    <w:rsid w:val="00371C96"/>
    <w:rsid w:val="0037226D"/>
    <w:rsid w:val="0037242C"/>
    <w:rsid w:val="0037248A"/>
    <w:rsid w:val="003724C5"/>
    <w:rsid w:val="00372946"/>
    <w:rsid w:val="00372A4F"/>
    <w:rsid w:val="00372AAC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B2D"/>
    <w:rsid w:val="00376E46"/>
    <w:rsid w:val="00376F30"/>
    <w:rsid w:val="003775C7"/>
    <w:rsid w:val="003776CA"/>
    <w:rsid w:val="00377712"/>
    <w:rsid w:val="00377838"/>
    <w:rsid w:val="0037795B"/>
    <w:rsid w:val="003779BF"/>
    <w:rsid w:val="00377CE9"/>
    <w:rsid w:val="00377DDD"/>
    <w:rsid w:val="00377F9E"/>
    <w:rsid w:val="00380491"/>
    <w:rsid w:val="0038051B"/>
    <w:rsid w:val="0038062D"/>
    <w:rsid w:val="0038070C"/>
    <w:rsid w:val="00380948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202"/>
    <w:rsid w:val="00385469"/>
    <w:rsid w:val="00385526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C2C"/>
    <w:rsid w:val="003870BA"/>
    <w:rsid w:val="0038715F"/>
    <w:rsid w:val="0038759D"/>
    <w:rsid w:val="00387720"/>
    <w:rsid w:val="003879D8"/>
    <w:rsid w:val="00387E46"/>
    <w:rsid w:val="00387E76"/>
    <w:rsid w:val="00387FBD"/>
    <w:rsid w:val="00390762"/>
    <w:rsid w:val="00390824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7A"/>
    <w:rsid w:val="00392195"/>
    <w:rsid w:val="00392379"/>
    <w:rsid w:val="003923AC"/>
    <w:rsid w:val="0039261E"/>
    <w:rsid w:val="00392AA4"/>
    <w:rsid w:val="00392BAB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314F"/>
    <w:rsid w:val="003B35A9"/>
    <w:rsid w:val="003B368C"/>
    <w:rsid w:val="003B37EC"/>
    <w:rsid w:val="003B392D"/>
    <w:rsid w:val="003B3BE7"/>
    <w:rsid w:val="003B3CBE"/>
    <w:rsid w:val="003B3FDB"/>
    <w:rsid w:val="003B46E3"/>
    <w:rsid w:val="003B5005"/>
    <w:rsid w:val="003B507A"/>
    <w:rsid w:val="003B50D2"/>
    <w:rsid w:val="003B5403"/>
    <w:rsid w:val="003B580C"/>
    <w:rsid w:val="003B5B39"/>
    <w:rsid w:val="003B5D7D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CFD"/>
    <w:rsid w:val="003B7DB4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EA"/>
    <w:rsid w:val="003C3DF1"/>
    <w:rsid w:val="003C414D"/>
    <w:rsid w:val="003C4CBE"/>
    <w:rsid w:val="003C59C8"/>
    <w:rsid w:val="003C5F0F"/>
    <w:rsid w:val="003C617E"/>
    <w:rsid w:val="003C62CC"/>
    <w:rsid w:val="003C675C"/>
    <w:rsid w:val="003C681F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E40"/>
    <w:rsid w:val="003D2028"/>
    <w:rsid w:val="003D2105"/>
    <w:rsid w:val="003D23BB"/>
    <w:rsid w:val="003D2437"/>
    <w:rsid w:val="003D271B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78F"/>
    <w:rsid w:val="003D49F3"/>
    <w:rsid w:val="003D4C0D"/>
    <w:rsid w:val="003D4C31"/>
    <w:rsid w:val="003D5127"/>
    <w:rsid w:val="003D525F"/>
    <w:rsid w:val="003D52D8"/>
    <w:rsid w:val="003D5362"/>
    <w:rsid w:val="003D5472"/>
    <w:rsid w:val="003D5941"/>
    <w:rsid w:val="003D5A8B"/>
    <w:rsid w:val="003D5B91"/>
    <w:rsid w:val="003D5F01"/>
    <w:rsid w:val="003D609F"/>
    <w:rsid w:val="003D629A"/>
    <w:rsid w:val="003D65FA"/>
    <w:rsid w:val="003D6828"/>
    <w:rsid w:val="003D6BA4"/>
    <w:rsid w:val="003D6D92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C2D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0FB"/>
    <w:rsid w:val="003E71ED"/>
    <w:rsid w:val="003E721C"/>
    <w:rsid w:val="003E7613"/>
    <w:rsid w:val="003E76CE"/>
    <w:rsid w:val="003E7DE4"/>
    <w:rsid w:val="003F0524"/>
    <w:rsid w:val="003F06E0"/>
    <w:rsid w:val="003F08B3"/>
    <w:rsid w:val="003F0C1C"/>
    <w:rsid w:val="003F0CE8"/>
    <w:rsid w:val="003F148A"/>
    <w:rsid w:val="003F1F53"/>
    <w:rsid w:val="003F226E"/>
    <w:rsid w:val="003F230D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9E9"/>
    <w:rsid w:val="003F6B7A"/>
    <w:rsid w:val="003F6F38"/>
    <w:rsid w:val="003F759B"/>
    <w:rsid w:val="003F7692"/>
    <w:rsid w:val="003F79D5"/>
    <w:rsid w:val="003F7BE7"/>
    <w:rsid w:val="003F7FB3"/>
    <w:rsid w:val="004003D7"/>
    <w:rsid w:val="0040049A"/>
    <w:rsid w:val="004006AC"/>
    <w:rsid w:val="00400819"/>
    <w:rsid w:val="004009A3"/>
    <w:rsid w:val="00400ACE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96A"/>
    <w:rsid w:val="00407B9E"/>
    <w:rsid w:val="00407DDC"/>
    <w:rsid w:val="004102AE"/>
    <w:rsid w:val="004106C5"/>
    <w:rsid w:val="00410770"/>
    <w:rsid w:val="0041089C"/>
    <w:rsid w:val="00410966"/>
    <w:rsid w:val="00410E02"/>
    <w:rsid w:val="0041106F"/>
    <w:rsid w:val="004119BC"/>
    <w:rsid w:val="004123F4"/>
    <w:rsid w:val="00412542"/>
    <w:rsid w:val="00412882"/>
    <w:rsid w:val="0041299E"/>
    <w:rsid w:val="00412B1C"/>
    <w:rsid w:val="00412D7B"/>
    <w:rsid w:val="00413666"/>
    <w:rsid w:val="00413792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E49"/>
    <w:rsid w:val="00417207"/>
    <w:rsid w:val="004172D5"/>
    <w:rsid w:val="004172F8"/>
    <w:rsid w:val="00417960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443"/>
    <w:rsid w:val="004274AC"/>
    <w:rsid w:val="004274B7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EC7"/>
    <w:rsid w:val="00431ED2"/>
    <w:rsid w:val="004320CC"/>
    <w:rsid w:val="004327E3"/>
    <w:rsid w:val="00432B27"/>
    <w:rsid w:val="00432C58"/>
    <w:rsid w:val="00432D2B"/>
    <w:rsid w:val="00432F9B"/>
    <w:rsid w:val="0043302F"/>
    <w:rsid w:val="0043315F"/>
    <w:rsid w:val="004332E8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BA"/>
    <w:rsid w:val="00435C4D"/>
    <w:rsid w:val="00435DC0"/>
    <w:rsid w:val="00436BA2"/>
    <w:rsid w:val="00436E1F"/>
    <w:rsid w:val="00436F51"/>
    <w:rsid w:val="0043728C"/>
    <w:rsid w:val="0043740F"/>
    <w:rsid w:val="004374F2"/>
    <w:rsid w:val="0043772F"/>
    <w:rsid w:val="00437BA7"/>
    <w:rsid w:val="00440002"/>
    <w:rsid w:val="00440222"/>
    <w:rsid w:val="004402BE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469"/>
    <w:rsid w:val="004434E0"/>
    <w:rsid w:val="004434FD"/>
    <w:rsid w:val="00443516"/>
    <w:rsid w:val="00443CAF"/>
    <w:rsid w:val="00443E17"/>
    <w:rsid w:val="0044411B"/>
    <w:rsid w:val="00444262"/>
    <w:rsid w:val="004445E1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AB0"/>
    <w:rsid w:val="0044723A"/>
    <w:rsid w:val="004474F9"/>
    <w:rsid w:val="00447BB8"/>
    <w:rsid w:val="00450012"/>
    <w:rsid w:val="00450237"/>
    <w:rsid w:val="00450590"/>
    <w:rsid w:val="00450661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5F9A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BCF"/>
    <w:rsid w:val="00457F19"/>
    <w:rsid w:val="00460722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26D"/>
    <w:rsid w:val="0046377C"/>
    <w:rsid w:val="004638AA"/>
    <w:rsid w:val="0046397B"/>
    <w:rsid w:val="00463A57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93A"/>
    <w:rsid w:val="00465BBC"/>
    <w:rsid w:val="00465BC1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CF9"/>
    <w:rsid w:val="00467D5D"/>
    <w:rsid w:val="00470064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937"/>
    <w:rsid w:val="00472BB2"/>
    <w:rsid w:val="00472CAD"/>
    <w:rsid w:val="00472CC8"/>
    <w:rsid w:val="004731ED"/>
    <w:rsid w:val="00473514"/>
    <w:rsid w:val="0047386D"/>
    <w:rsid w:val="00473A6A"/>
    <w:rsid w:val="00473AF2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439"/>
    <w:rsid w:val="0047777E"/>
    <w:rsid w:val="004779E6"/>
    <w:rsid w:val="00480171"/>
    <w:rsid w:val="004803B1"/>
    <w:rsid w:val="0048057C"/>
    <w:rsid w:val="00480699"/>
    <w:rsid w:val="004808F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3D97"/>
    <w:rsid w:val="004841B1"/>
    <w:rsid w:val="004847B0"/>
    <w:rsid w:val="00484883"/>
    <w:rsid w:val="00484C94"/>
    <w:rsid w:val="004850EE"/>
    <w:rsid w:val="00485314"/>
    <w:rsid w:val="00485432"/>
    <w:rsid w:val="00485AA2"/>
    <w:rsid w:val="00485F7F"/>
    <w:rsid w:val="004862C4"/>
    <w:rsid w:val="004863AA"/>
    <w:rsid w:val="00486415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97"/>
    <w:rsid w:val="00487B1B"/>
    <w:rsid w:val="00487F3F"/>
    <w:rsid w:val="004902E5"/>
    <w:rsid w:val="00490624"/>
    <w:rsid w:val="004906EC"/>
    <w:rsid w:val="004907A7"/>
    <w:rsid w:val="00490CE3"/>
    <w:rsid w:val="00490E70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110E"/>
    <w:rsid w:val="004A140B"/>
    <w:rsid w:val="004A18D8"/>
    <w:rsid w:val="004A195A"/>
    <w:rsid w:val="004A1D46"/>
    <w:rsid w:val="004A249F"/>
    <w:rsid w:val="004A2683"/>
    <w:rsid w:val="004A276A"/>
    <w:rsid w:val="004A2A4A"/>
    <w:rsid w:val="004A2B6F"/>
    <w:rsid w:val="004A2D80"/>
    <w:rsid w:val="004A339F"/>
    <w:rsid w:val="004A351E"/>
    <w:rsid w:val="004A3819"/>
    <w:rsid w:val="004A400F"/>
    <w:rsid w:val="004A4215"/>
    <w:rsid w:val="004A4359"/>
    <w:rsid w:val="004A45AD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26C"/>
    <w:rsid w:val="004B2270"/>
    <w:rsid w:val="004B234C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126C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3B2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E6E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606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30"/>
    <w:rsid w:val="004D74E8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53C"/>
    <w:rsid w:val="004E35FC"/>
    <w:rsid w:val="004E3634"/>
    <w:rsid w:val="004E36F0"/>
    <w:rsid w:val="004E390B"/>
    <w:rsid w:val="004E397A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5B"/>
    <w:rsid w:val="004E50B4"/>
    <w:rsid w:val="004E519D"/>
    <w:rsid w:val="004E532E"/>
    <w:rsid w:val="004E53F0"/>
    <w:rsid w:val="004E55D6"/>
    <w:rsid w:val="004E5661"/>
    <w:rsid w:val="004E5C96"/>
    <w:rsid w:val="004E5FBB"/>
    <w:rsid w:val="004E63B1"/>
    <w:rsid w:val="004E68DF"/>
    <w:rsid w:val="004E69B8"/>
    <w:rsid w:val="004E70DA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11F7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C8C"/>
    <w:rsid w:val="004F6397"/>
    <w:rsid w:val="004F63BB"/>
    <w:rsid w:val="004F63BC"/>
    <w:rsid w:val="004F651A"/>
    <w:rsid w:val="004F667B"/>
    <w:rsid w:val="004F681E"/>
    <w:rsid w:val="004F686B"/>
    <w:rsid w:val="004F6A47"/>
    <w:rsid w:val="004F7037"/>
    <w:rsid w:val="004F7223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AE9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61C"/>
    <w:rsid w:val="00511AD8"/>
    <w:rsid w:val="00511CF3"/>
    <w:rsid w:val="00511F35"/>
    <w:rsid w:val="005120B5"/>
    <w:rsid w:val="005127E5"/>
    <w:rsid w:val="0051291B"/>
    <w:rsid w:val="00512B72"/>
    <w:rsid w:val="00512BB5"/>
    <w:rsid w:val="00512BD8"/>
    <w:rsid w:val="00512F27"/>
    <w:rsid w:val="00512FE9"/>
    <w:rsid w:val="00512FED"/>
    <w:rsid w:val="0051351A"/>
    <w:rsid w:val="00513618"/>
    <w:rsid w:val="00513669"/>
    <w:rsid w:val="005138AD"/>
    <w:rsid w:val="00513ACC"/>
    <w:rsid w:val="00513BB1"/>
    <w:rsid w:val="00514152"/>
    <w:rsid w:val="0051421C"/>
    <w:rsid w:val="005145B8"/>
    <w:rsid w:val="00514851"/>
    <w:rsid w:val="00514950"/>
    <w:rsid w:val="00514AF2"/>
    <w:rsid w:val="0051555D"/>
    <w:rsid w:val="00515595"/>
    <w:rsid w:val="005157AC"/>
    <w:rsid w:val="00515A60"/>
    <w:rsid w:val="00515A9C"/>
    <w:rsid w:val="00515AF7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E1E"/>
    <w:rsid w:val="00521F4C"/>
    <w:rsid w:val="00521F7F"/>
    <w:rsid w:val="00522124"/>
    <w:rsid w:val="0052270A"/>
    <w:rsid w:val="0052284A"/>
    <w:rsid w:val="00522BB3"/>
    <w:rsid w:val="00522EF0"/>
    <w:rsid w:val="00522F35"/>
    <w:rsid w:val="00522FB2"/>
    <w:rsid w:val="005230C4"/>
    <w:rsid w:val="00523228"/>
    <w:rsid w:val="005237D8"/>
    <w:rsid w:val="0052390A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406"/>
    <w:rsid w:val="00525BB3"/>
    <w:rsid w:val="00525C25"/>
    <w:rsid w:val="00526116"/>
    <w:rsid w:val="0052613A"/>
    <w:rsid w:val="00526B34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2104"/>
    <w:rsid w:val="0054218D"/>
    <w:rsid w:val="005421DA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709"/>
    <w:rsid w:val="005457E4"/>
    <w:rsid w:val="00545D68"/>
    <w:rsid w:val="00545F04"/>
    <w:rsid w:val="00546467"/>
    <w:rsid w:val="0054667F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203"/>
    <w:rsid w:val="0055747F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326D"/>
    <w:rsid w:val="005633C0"/>
    <w:rsid w:val="005637F3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4C7C"/>
    <w:rsid w:val="005654C0"/>
    <w:rsid w:val="0056581F"/>
    <w:rsid w:val="005662B9"/>
    <w:rsid w:val="0056643C"/>
    <w:rsid w:val="005664E9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964"/>
    <w:rsid w:val="00576A47"/>
    <w:rsid w:val="00576C31"/>
    <w:rsid w:val="00576DD3"/>
    <w:rsid w:val="00576E93"/>
    <w:rsid w:val="00577291"/>
    <w:rsid w:val="00577331"/>
    <w:rsid w:val="00577417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4A3"/>
    <w:rsid w:val="00583C2E"/>
    <w:rsid w:val="00583CF9"/>
    <w:rsid w:val="00583D32"/>
    <w:rsid w:val="0058435E"/>
    <w:rsid w:val="00584474"/>
    <w:rsid w:val="005847BC"/>
    <w:rsid w:val="00584D79"/>
    <w:rsid w:val="00584D7C"/>
    <w:rsid w:val="00585144"/>
    <w:rsid w:val="005852BB"/>
    <w:rsid w:val="00585A2B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EEF"/>
    <w:rsid w:val="005925BC"/>
    <w:rsid w:val="005925FA"/>
    <w:rsid w:val="005927DD"/>
    <w:rsid w:val="00592825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F71"/>
    <w:rsid w:val="005A2403"/>
    <w:rsid w:val="005A2513"/>
    <w:rsid w:val="005A2674"/>
    <w:rsid w:val="005A2C97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D1"/>
    <w:rsid w:val="005B7A78"/>
    <w:rsid w:val="005B7CBC"/>
    <w:rsid w:val="005B7D85"/>
    <w:rsid w:val="005C00AF"/>
    <w:rsid w:val="005C0357"/>
    <w:rsid w:val="005C03DF"/>
    <w:rsid w:val="005C0AA0"/>
    <w:rsid w:val="005C0E8F"/>
    <w:rsid w:val="005C1245"/>
    <w:rsid w:val="005C162A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C5"/>
    <w:rsid w:val="005C41DD"/>
    <w:rsid w:val="005C4256"/>
    <w:rsid w:val="005C43CC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474"/>
    <w:rsid w:val="005C767E"/>
    <w:rsid w:val="005C76AF"/>
    <w:rsid w:val="005C76C7"/>
    <w:rsid w:val="005C77EF"/>
    <w:rsid w:val="005C7D27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7E"/>
    <w:rsid w:val="005D2931"/>
    <w:rsid w:val="005D2B09"/>
    <w:rsid w:val="005D2BA6"/>
    <w:rsid w:val="005D2E2B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E0682"/>
    <w:rsid w:val="005E07DC"/>
    <w:rsid w:val="005E095F"/>
    <w:rsid w:val="005E0B4B"/>
    <w:rsid w:val="005E0F00"/>
    <w:rsid w:val="005E122B"/>
    <w:rsid w:val="005E1521"/>
    <w:rsid w:val="005E1636"/>
    <w:rsid w:val="005E1729"/>
    <w:rsid w:val="005E1DE1"/>
    <w:rsid w:val="005E1E85"/>
    <w:rsid w:val="005E1ED1"/>
    <w:rsid w:val="005E2121"/>
    <w:rsid w:val="005E2219"/>
    <w:rsid w:val="005E22A5"/>
    <w:rsid w:val="005E2602"/>
    <w:rsid w:val="005E2694"/>
    <w:rsid w:val="005E28E2"/>
    <w:rsid w:val="005E29CB"/>
    <w:rsid w:val="005E347D"/>
    <w:rsid w:val="005E350C"/>
    <w:rsid w:val="005E3609"/>
    <w:rsid w:val="005E39E2"/>
    <w:rsid w:val="005E3A1C"/>
    <w:rsid w:val="005E3CC4"/>
    <w:rsid w:val="005E3EAA"/>
    <w:rsid w:val="005E3EB0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FB8"/>
    <w:rsid w:val="005F3429"/>
    <w:rsid w:val="005F347B"/>
    <w:rsid w:val="005F3DE5"/>
    <w:rsid w:val="005F3E86"/>
    <w:rsid w:val="005F3F9E"/>
    <w:rsid w:val="005F423F"/>
    <w:rsid w:val="005F4495"/>
    <w:rsid w:val="005F4608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61CD"/>
    <w:rsid w:val="005F6587"/>
    <w:rsid w:val="005F68DF"/>
    <w:rsid w:val="005F6B83"/>
    <w:rsid w:val="005F6BE7"/>
    <w:rsid w:val="005F7038"/>
    <w:rsid w:val="005F70A6"/>
    <w:rsid w:val="005F74ED"/>
    <w:rsid w:val="005F77F9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A65"/>
    <w:rsid w:val="006040AC"/>
    <w:rsid w:val="006040EA"/>
    <w:rsid w:val="00604343"/>
    <w:rsid w:val="0060460B"/>
    <w:rsid w:val="00604977"/>
    <w:rsid w:val="00604A60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5B7"/>
    <w:rsid w:val="00606970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5AA"/>
    <w:rsid w:val="006349C5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547"/>
    <w:rsid w:val="0064078B"/>
    <w:rsid w:val="006409D1"/>
    <w:rsid w:val="00640AE1"/>
    <w:rsid w:val="00640B33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5069"/>
    <w:rsid w:val="00645243"/>
    <w:rsid w:val="00645641"/>
    <w:rsid w:val="00645652"/>
    <w:rsid w:val="00645A78"/>
    <w:rsid w:val="00645EA9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1F5"/>
    <w:rsid w:val="00650225"/>
    <w:rsid w:val="006509AA"/>
    <w:rsid w:val="00650B17"/>
    <w:rsid w:val="00650BCD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A8B"/>
    <w:rsid w:val="00654E08"/>
    <w:rsid w:val="006552CD"/>
    <w:rsid w:val="00655501"/>
    <w:rsid w:val="006559B4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4B7"/>
    <w:rsid w:val="006656A0"/>
    <w:rsid w:val="00665CB1"/>
    <w:rsid w:val="00665EA2"/>
    <w:rsid w:val="00665FA7"/>
    <w:rsid w:val="0066608E"/>
    <w:rsid w:val="00666276"/>
    <w:rsid w:val="00666A91"/>
    <w:rsid w:val="00666C58"/>
    <w:rsid w:val="00666D8C"/>
    <w:rsid w:val="00666FD4"/>
    <w:rsid w:val="006670C2"/>
    <w:rsid w:val="00667260"/>
    <w:rsid w:val="0066727C"/>
    <w:rsid w:val="0066747C"/>
    <w:rsid w:val="0066752D"/>
    <w:rsid w:val="00667662"/>
    <w:rsid w:val="00667667"/>
    <w:rsid w:val="00667BF5"/>
    <w:rsid w:val="00667C97"/>
    <w:rsid w:val="00667EE7"/>
    <w:rsid w:val="00667F02"/>
    <w:rsid w:val="00667F33"/>
    <w:rsid w:val="0067005C"/>
    <w:rsid w:val="0067024C"/>
    <w:rsid w:val="0067030A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4A0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1B8"/>
    <w:rsid w:val="006742B3"/>
    <w:rsid w:val="00674334"/>
    <w:rsid w:val="00674633"/>
    <w:rsid w:val="0067492B"/>
    <w:rsid w:val="00674E6D"/>
    <w:rsid w:val="00674F5D"/>
    <w:rsid w:val="006751DD"/>
    <w:rsid w:val="006752B8"/>
    <w:rsid w:val="0067536C"/>
    <w:rsid w:val="0067542F"/>
    <w:rsid w:val="0067569B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63A"/>
    <w:rsid w:val="006836CC"/>
    <w:rsid w:val="00683869"/>
    <w:rsid w:val="0068386E"/>
    <w:rsid w:val="00683F60"/>
    <w:rsid w:val="00683FEA"/>
    <w:rsid w:val="006841EC"/>
    <w:rsid w:val="0068426B"/>
    <w:rsid w:val="00684291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607D"/>
    <w:rsid w:val="006862AB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DAD"/>
    <w:rsid w:val="006941D4"/>
    <w:rsid w:val="006941FE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E0F"/>
    <w:rsid w:val="006A10A5"/>
    <w:rsid w:val="006A14CC"/>
    <w:rsid w:val="006A1584"/>
    <w:rsid w:val="006A16DD"/>
    <w:rsid w:val="006A1B0E"/>
    <w:rsid w:val="006A1B37"/>
    <w:rsid w:val="006A1DD2"/>
    <w:rsid w:val="006A2440"/>
    <w:rsid w:val="006A2695"/>
    <w:rsid w:val="006A270E"/>
    <w:rsid w:val="006A27E1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5D6F"/>
    <w:rsid w:val="006A6185"/>
    <w:rsid w:val="006A61C0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636"/>
    <w:rsid w:val="006B0BC4"/>
    <w:rsid w:val="006B0C71"/>
    <w:rsid w:val="006B105C"/>
    <w:rsid w:val="006B1147"/>
    <w:rsid w:val="006B121A"/>
    <w:rsid w:val="006B1442"/>
    <w:rsid w:val="006B148E"/>
    <w:rsid w:val="006B1916"/>
    <w:rsid w:val="006B1C1E"/>
    <w:rsid w:val="006B1C94"/>
    <w:rsid w:val="006B2326"/>
    <w:rsid w:val="006B2356"/>
    <w:rsid w:val="006B236E"/>
    <w:rsid w:val="006B24CE"/>
    <w:rsid w:val="006B268E"/>
    <w:rsid w:val="006B27A8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5428"/>
    <w:rsid w:val="006B5A79"/>
    <w:rsid w:val="006B5B69"/>
    <w:rsid w:val="006B5E69"/>
    <w:rsid w:val="006B605A"/>
    <w:rsid w:val="006B6299"/>
    <w:rsid w:val="006B62D9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35F"/>
    <w:rsid w:val="006B746B"/>
    <w:rsid w:val="006B7A1B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A15"/>
    <w:rsid w:val="006C2D61"/>
    <w:rsid w:val="006C2D9E"/>
    <w:rsid w:val="006C2EBD"/>
    <w:rsid w:val="006C2F0B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B1F"/>
    <w:rsid w:val="006C4B29"/>
    <w:rsid w:val="006C4F56"/>
    <w:rsid w:val="006C5647"/>
    <w:rsid w:val="006C56AD"/>
    <w:rsid w:val="006C56F6"/>
    <w:rsid w:val="006C583A"/>
    <w:rsid w:val="006C5943"/>
    <w:rsid w:val="006C5D8A"/>
    <w:rsid w:val="006C6054"/>
    <w:rsid w:val="006C672E"/>
    <w:rsid w:val="006C6B9A"/>
    <w:rsid w:val="006C6C33"/>
    <w:rsid w:val="006C6E4C"/>
    <w:rsid w:val="006C6E66"/>
    <w:rsid w:val="006C72D7"/>
    <w:rsid w:val="006C72F5"/>
    <w:rsid w:val="006C753F"/>
    <w:rsid w:val="006C75BB"/>
    <w:rsid w:val="006C7AF0"/>
    <w:rsid w:val="006C7D11"/>
    <w:rsid w:val="006C7D44"/>
    <w:rsid w:val="006C7DA1"/>
    <w:rsid w:val="006C7F33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FD0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EFC"/>
    <w:rsid w:val="006D4332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6A93"/>
    <w:rsid w:val="006D6BDC"/>
    <w:rsid w:val="006D6F1A"/>
    <w:rsid w:val="006D7705"/>
    <w:rsid w:val="006D7726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410"/>
    <w:rsid w:val="006E3658"/>
    <w:rsid w:val="006E38F2"/>
    <w:rsid w:val="006E3921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E4B"/>
    <w:rsid w:val="006E5102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4D4"/>
    <w:rsid w:val="006E7736"/>
    <w:rsid w:val="006E7928"/>
    <w:rsid w:val="006E7AA7"/>
    <w:rsid w:val="006E7FA2"/>
    <w:rsid w:val="006F02FA"/>
    <w:rsid w:val="006F03DA"/>
    <w:rsid w:val="006F03F0"/>
    <w:rsid w:val="006F078C"/>
    <w:rsid w:val="006F19C0"/>
    <w:rsid w:val="006F1B26"/>
    <w:rsid w:val="006F1BB5"/>
    <w:rsid w:val="006F2005"/>
    <w:rsid w:val="006F21AA"/>
    <w:rsid w:val="006F23B4"/>
    <w:rsid w:val="006F2B1E"/>
    <w:rsid w:val="006F2DF9"/>
    <w:rsid w:val="006F2E17"/>
    <w:rsid w:val="006F30BF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C45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80"/>
    <w:rsid w:val="00716AA2"/>
    <w:rsid w:val="00716C88"/>
    <w:rsid w:val="00716D56"/>
    <w:rsid w:val="00716DEE"/>
    <w:rsid w:val="00716E81"/>
    <w:rsid w:val="0071715F"/>
    <w:rsid w:val="00717571"/>
    <w:rsid w:val="00717B70"/>
    <w:rsid w:val="00717CE9"/>
    <w:rsid w:val="00717E3C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E6C"/>
    <w:rsid w:val="0072214F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C2E"/>
    <w:rsid w:val="00733E69"/>
    <w:rsid w:val="00733FB8"/>
    <w:rsid w:val="0073408A"/>
    <w:rsid w:val="007341DB"/>
    <w:rsid w:val="00734477"/>
    <w:rsid w:val="0073453D"/>
    <w:rsid w:val="007346AE"/>
    <w:rsid w:val="007349C5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C84"/>
    <w:rsid w:val="00746D72"/>
    <w:rsid w:val="00746F04"/>
    <w:rsid w:val="007471AB"/>
    <w:rsid w:val="00747354"/>
    <w:rsid w:val="0074786B"/>
    <w:rsid w:val="0074797D"/>
    <w:rsid w:val="00747A6C"/>
    <w:rsid w:val="00747EB2"/>
    <w:rsid w:val="00747F02"/>
    <w:rsid w:val="00747FAF"/>
    <w:rsid w:val="007501BE"/>
    <w:rsid w:val="007503E4"/>
    <w:rsid w:val="007508B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249"/>
    <w:rsid w:val="0075526E"/>
    <w:rsid w:val="007552C5"/>
    <w:rsid w:val="00755477"/>
    <w:rsid w:val="00755579"/>
    <w:rsid w:val="00755825"/>
    <w:rsid w:val="00755B6A"/>
    <w:rsid w:val="00755BDF"/>
    <w:rsid w:val="00756177"/>
    <w:rsid w:val="007564C5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25"/>
    <w:rsid w:val="007649DC"/>
    <w:rsid w:val="00765145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23EA"/>
    <w:rsid w:val="00782491"/>
    <w:rsid w:val="0078259F"/>
    <w:rsid w:val="00782642"/>
    <w:rsid w:val="00782677"/>
    <w:rsid w:val="00782BB6"/>
    <w:rsid w:val="00782EDE"/>
    <w:rsid w:val="00782F39"/>
    <w:rsid w:val="00782FAC"/>
    <w:rsid w:val="00783257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301C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C"/>
    <w:rsid w:val="00794259"/>
    <w:rsid w:val="00794714"/>
    <w:rsid w:val="00794734"/>
    <w:rsid w:val="0079488C"/>
    <w:rsid w:val="00794A7A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C09"/>
    <w:rsid w:val="007A4C22"/>
    <w:rsid w:val="007A542B"/>
    <w:rsid w:val="007A55B2"/>
    <w:rsid w:val="007A581F"/>
    <w:rsid w:val="007A5BE6"/>
    <w:rsid w:val="007A5FA5"/>
    <w:rsid w:val="007A626D"/>
    <w:rsid w:val="007A634D"/>
    <w:rsid w:val="007A63E3"/>
    <w:rsid w:val="007A65C4"/>
    <w:rsid w:val="007A6A96"/>
    <w:rsid w:val="007A6AC6"/>
    <w:rsid w:val="007A6C2A"/>
    <w:rsid w:val="007A6E08"/>
    <w:rsid w:val="007A73AA"/>
    <w:rsid w:val="007A75CF"/>
    <w:rsid w:val="007A7602"/>
    <w:rsid w:val="007A76BF"/>
    <w:rsid w:val="007A7959"/>
    <w:rsid w:val="007A7E07"/>
    <w:rsid w:val="007B0348"/>
    <w:rsid w:val="007B056E"/>
    <w:rsid w:val="007B0618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421"/>
    <w:rsid w:val="007B2547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6F8"/>
    <w:rsid w:val="007D77A7"/>
    <w:rsid w:val="007D781E"/>
    <w:rsid w:val="007D7D04"/>
    <w:rsid w:val="007D7E40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63"/>
    <w:rsid w:val="007E2C1C"/>
    <w:rsid w:val="007E2E6C"/>
    <w:rsid w:val="007E2EB7"/>
    <w:rsid w:val="007E314C"/>
    <w:rsid w:val="007E32E8"/>
    <w:rsid w:val="007E35F5"/>
    <w:rsid w:val="007E36E3"/>
    <w:rsid w:val="007E36E8"/>
    <w:rsid w:val="007E3B6D"/>
    <w:rsid w:val="007E3FF2"/>
    <w:rsid w:val="007E411D"/>
    <w:rsid w:val="007E42FC"/>
    <w:rsid w:val="007E457C"/>
    <w:rsid w:val="007E48D0"/>
    <w:rsid w:val="007E4957"/>
    <w:rsid w:val="007E4A65"/>
    <w:rsid w:val="007E4AAF"/>
    <w:rsid w:val="007E4AB3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F010C"/>
    <w:rsid w:val="007F060C"/>
    <w:rsid w:val="007F0659"/>
    <w:rsid w:val="007F0B99"/>
    <w:rsid w:val="007F0D37"/>
    <w:rsid w:val="007F0F90"/>
    <w:rsid w:val="007F1107"/>
    <w:rsid w:val="007F1A7B"/>
    <w:rsid w:val="007F1A89"/>
    <w:rsid w:val="007F1C60"/>
    <w:rsid w:val="007F1D57"/>
    <w:rsid w:val="007F223E"/>
    <w:rsid w:val="007F25AA"/>
    <w:rsid w:val="007F2C6A"/>
    <w:rsid w:val="007F2E47"/>
    <w:rsid w:val="007F2F1F"/>
    <w:rsid w:val="007F2FF7"/>
    <w:rsid w:val="007F3162"/>
    <w:rsid w:val="007F35B5"/>
    <w:rsid w:val="007F372E"/>
    <w:rsid w:val="007F39D6"/>
    <w:rsid w:val="007F3A4D"/>
    <w:rsid w:val="007F3B74"/>
    <w:rsid w:val="007F40AF"/>
    <w:rsid w:val="007F46E0"/>
    <w:rsid w:val="007F4A8F"/>
    <w:rsid w:val="007F4ACF"/>
    <w:rsid w:val="007F528A"/>
    <w:rsid w:val="007F55C0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0C9D"/>
    <w:rsid w:val="0080160B"/>
    <w:rsid w:val="0080186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AFA"/>
    <w:rsid w:val="00806D3E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524"/>
    <w:rsid w:val="00811551"/>
    <w:rsid w:val="008116EC"/>
    <w:rsid w:val="008121E7"/>
    <w:rsid w:val="00812433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A8B"/>
    <w:rsid w:val="00813D25"/>
    <w:rsid w:val="00813EB2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CC"/>
    <w:rsid w:val="00815BE1"/>
    <w:rsid w:val="00816227"/>
    <w:rsid w:val="0081631F"/>
    <w:rsid w:val="00816511"/>
    <w:rsid w:val="00816692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8F9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2090"/>
    <w:rsid w:val="008324F4"/>
    <w:rsid w:val="008331DC"/>
    <w:rsid w:val="00833251"/>
    <w:rsid w:val="0083382E"/>
    <w:rsid w:val="008341F6"/>
    <w:rsid w:val="008342B9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13A"/>
    <w:rsid w:val="008369CC"/>
    <w:rsid w:val="00836AF3"/>
    <w:rsid w:val="00836C77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57E"/>
    <w:rsid w:val="008456F6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982"/>
    <w:rsid w:val="008509EA"/>
    <w:rsid w:val="00850D3B"/>
    <w:rsid w:val="00851069"/>
    <w:rsid w:val="0085144F"/>
    <w:rsid w:val="00851481"/>
    <w:rsid w:val="0085183E"/>
    <w:rsid w:val="00851861"/>
    <w:rsid w:val="00851AAD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70444"/>
    <w:rsid w:val="0087099E"/>
    <w:rsid w:val="00870DA6"/>
    <w:rsid w:val="008710DF"/>
    <w:rsid w:val="008710EC"/>
    <w:rsid w:val="0087113A"/>
    <w:rsid w:val="00871184"/>
    <w:rsid w:val="008714D3"/>
    <w:rsid w:val="008715CA"/>
    <w:rsid w:val="00871879"/>
    <w:rsid w:val="008719F2"/>
    <w:rsid w:val="00871C01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0F3D"/>
    <w:rsid w:val="00881001"/>
    <w:rsid w:val="0088150D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954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FBB"/>
    <w:rsid w:val="008901F1"/>
    <w:rsid w:val="008902C8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C7"/>
    <w:rsid w:val="00895419"/>
    <w:rsid w:val="00895713"/>
    <w:rsid w:val="0089597D"/>
    <w:rsid w:val="008959A0"/>
    <w:rsid w:val="00895BB7"/>
    <w:rsid w:val="0089621A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6214"/>
    <w:rsid w:val="008A6608"/>
    <w:rsid w:val="008A660F"/>
    <w:rsid w:val="008A663B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677F"/>
    <w:rsid w:val="008B6D30"/>
    <w:rsid w:val="008B6D6D"/>
    <w:rsid w:val="008B6DD8"/>
    <w:rsid w:val="008B70C9"/>
    <w:rsid w:val="008B7177"/>
    <w:rsid w:val="008B7344"/>
    <w:rsid w:val="008C062C"/>
    <w:rsid w:val="008C0652"/>
    <w:rsid w:val="008C0857"/>
    <w:rsid w:val="008C0BBA"/>
    <w:rsid w:val="008C0C56"/>
    <w:rsid w:val="008C0EF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9DC"/>
    <w:rsid w:val="008F0B05"/>
    <w:rsid w:val="008F0B59"/>
    <w:rsid w:val="008F0B5D"/>
    <w:rsid w:val="008F0ED8"/>
    <w:rsid w:val="008F1006"/>
    <w:rsid w:val="008F1833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B2"/>
    <w:rsid w:val="008F511C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4ECF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C23"/>
    <w:rsid w:val="00911DB1"/>
    <w:rsid w:val="00911EC9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F63"/>
    <w:rsid w:val="00915350"/>
    <w:rsid w:val="00915595"/>
    <w:rsid w:val="00915626"/>
    <w:rsid w:val="00915F6D"/>
    <w:rsid w:val="00916274"/>
    <w:rsid w:val="00916A80"/>
    <w:rsid w:val="00916AF6"/>
    <w:rsid w:val="00916B48"/>
    <w:rsid w:val="00916C6E"/>
    <w:rsid w:val="00916E00"/>
    <w:rsid w:val="00916E8F"/>
    <w:rsid w:val="00916F3D"/>
    <w:rsid w:val="00916F59"/>
    <w:rsid w:val="00916F7A"/>
    <w:rsid w:val="00917300"/>
    <w:rsid w:val="00917866"/>
    <w:rsid w:val="00917C5F"/>
    <w:rsid w:val="00920455"/>
    <w:rsid w:val="0092077E"/>
    <w:rsid w:val="00920A07"/>
    <w:rsid w:val="00920BC0"/>
    <w:rsid w:val="00921065"/>
    <w:rsid w:val="00921630"/>
    <w:rsid w:val="0092178F"/>
    <w:rsid w:val="009217CE"/>
    <w:rsid w:val="00921858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E1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4DD"/>
    <w:rsid w:val="0094265E"/>
    <w:rsid w:val="00942716"/>
    <w:rsid w:val="00942835"/>
    <w:rsid w:val="00942904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D7"/>
    <w:rsid w:val="009456E6"/>
    <w:rsid w:val="0094587C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273"/>
    <w:rsid w:val="009533D1"/>
    <w:rsid w:val="00953613"/>
    <w:rsid w:val="009536DC"/>
    <w:rsid w:val="00953716"/>
    <w:rsid w:val="0095389F"/>
    <w:rsid w:val="00953A9A"/>
    <w:rsid w:val="00953F4F"/>
    <w:rsid w:val="00954033"/>
    <w:rsid w:val="009543AF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68"/>
    <w:rsid w:val="00970BB9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C1A"/>
    <w:rsid w:val="00974514"/>
    <w:rsid w:val="009745CD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CD6"/>
    <w:rsid w:val="00983D89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4017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1F3"/>
    <w:rsid w:val="009A661F"/>
    <w:rsid w:val="009A67AB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CBA"/>
    <w:rsid w:val="009B1F57"/>
    <w:rsid w:val="009B1FCD"/>
    <w:rsid w:val="009B26ED"/>
    <w:rsid w:val="009B2770"/>
    <w:rsid w:val="009B2A89"/>
    <w:rsid w:val="009B2B80"/>
    <w:rsid w:val="009B2BC3"/>
    <w:rsid w:val="009B2D73"/>
    <w:rsid w:val="009B2EE9"/>
    <w:rsid w:val="009B34D6"/>
    <w:rsid w:val="009B34DB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C22"/>
    <w:rsid w:val="009C1FCE"/>
    <w:rsid w:val="009C21E0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C78"/>
    <w:rsid w:val="009C5D1D"/>
    <w:rsid w:val="009C5E34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2B1"/>
    <w:rsid w:val="009C7504"/>
    <w:rsid w:val="009C7642"/>
    <w:rsid w:val="009C79BC"/>
    <w:rsid w:val="009C7A60"/>
    <w:rsid w:val="009D01B6"/>
    <w:rsid w:val="009D04F1"/>
    <w:rsid w:val="009D0698"/>
    <w:rsid w:val="009D06B0"/>
    <w:rsid w:val="009D06C2"/>
    <w:rsid w:val="009D06E0"/>
    <w:rsid w:val="009D07F9"/>
    <w:rsid w:val="009D08C8"/>
    <w:rsid w:val="009D0AEB"/>
    <w:rsid w:val="009D0FB6"/>
    <w:rsid w:val="009D105C"/>
    <w:rsid w:val="009D11F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A5C"/>
    <w:rsid w:val="009D7E85"/>
    <w:rsid w:val="009E0213"/>
    <w:rsid w:val="009E043E"/>
    <w:rsid w:val="009E0BB7"/>
    <w:rsid w:val="009E0CB6"/>
    <w:rsid w:val="009E0E04"/>
    <w:rsid w:val="009E1249"/>
    <w:rsid w:val="009E17EB"/>
    <w:rsid w:val="009E196C"/>
    <w:rsid w:val="009E1D4B"/>
    <w:rsid w:val="009E1F45"/>
    <w:rsid w:val="009E25BF"/>
    <w:rsid w:val="009E278D"/>
    <w:rsid w:val="009E28DE"/>
    <w:rsid w:val="009E2BCC"/>
    <w:rsid w:val="009E2CC1"/>
    <w:rsid w:val="009E3019"/>
    <w:rsid w:val="009E3055"/>
    <w:rsid w:val="009E3146"/>
    <w:rsid w:val="009E3225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E"/>
    <w:rsid w:val="009E5DA7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3B5"/>
    <w:rsid w:val="009F5512"/>
    <w:rsid w:val="009F56FE"/>
    <w:rsid w:val="009F58E4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A00272"/>
    <w:rsid w:val="00A00B77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691"/>
    <w:rsid w:val="00A156D7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7E7C"/>
    <w:rsid w:val="00A17ED2"/>
    <w:rsid w:val="00A200F9"/>
    <w:rsid w:val="00A203B3"/>
    <w:rsid w:val="00A206A1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69B"/>
    <w:rsid w:val="00A2371C"/>
    <w:rsid w:val="00A23861"/>
    <w:rsid w:val="00A23D21"/>
    <w:rsid w:val="00A23E18"/>
    <w:rsid w:val="00A23EFD"/>
    <w:rsid w:val="00A2483A"/>
    <w:rsid w:val="00A24897"/>
    <w:rsid w:val="00A24C4E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6A0"/>
    <w:rsid w:val="00A326B0"/>
    <w:rsid w:val="00A327C3"/>
    <w:rsid w:val="00A32AFD"/>
    <w:rsid w:val="00A32C3C"/>
    <w:rsid w:val="00A32D3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55"/>
    <w:rsid w:val="00A3608C"/>
    <w:rsid w:val="00A36381"/>
    <w:rsid w:val="00A36386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C7F"/>
    <w:rsid w:val="00A4007F"/>
    <w:rsid w:val="00A404A5"/>
    <w:rsid w:val="00A404C4"/>
    <w:rsid w:val="00A406E9"/>
    <w:rsid w:val="00A407A5"/>
    <w:rsid w:val="00A408D6"/>
    <w:rsid w:val="00A40A4A"/>
    <w:rsid w:val="00A41074"/>
    <w:rsid w:val="00A411A6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273"/>
    <w:rsid w:val="00A50766"/>
    <w:rsid w:val="00A51268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0DD"/>
    <w:rsid w:val="00A53306"/>
    <w:rsid w:val="00A53548"/>
    <w:rsid w:val="00A53624"/>
    <w:rsid w:val="00A53D54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3D1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6C5"/>
    <w:rsid w:val="00A6703E"/>
    <w:rsid w:val="00A6734F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6F2"/>
    <w:rsid w:val="00A82775"/>
    <w:rsid w:val="00A82A8E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C1B"/>
    <w:rsid w:val="00A86C75"/>
    <w:rsid w:val="00A86D29"/>
    <w:rsid w:val="00A86D37"/>
    <w:rsid w:val="00A86E27"/>
    <w:rsid w:val="00A86E3A"/>
    <w:rsid w:val="00A8747F"/>
    <w:rsid w:val="00A87BC0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B66"/>
    <w:rsid w:val="00A91B95"/>
    <w:rsid w:val="00A91E16"/>
    <w:rsid w:val="00A9207C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1A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FE4"/>
    <w:rsid w:val="00AA5263"/>
    <w:rsid w:val="00AA57B7"/>
    <w:rsid w:val="00AA61A9"/>
    <w:rsid w:val="00AA61C6"/>
    <w:rsid w:val="00AA64DA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139"/>
    <w:rsid w:val="00AB0319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826"/>
    <w:rsid w:val="00AB4F0F"/>
    <w:rsid w:val="00AB505B"/>
    <w:rsid w:val="00AB5074"/>
    <w:rsid w:val="00AB5300"/>
    <w:rsid w:val="00AB543B"/>
    <w:rsid w:val="00AB563C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724F"/>
    <w:rsid w:val="00AB76C0"/>
    <w:rsid w:val="00AB7AC3"/>
    <w:rsid w:val="00AB7DFE"/>
    <w:rsid w:val="00AB7EDA"/>
    <w:rsid w:val="00AC000B"/>
    <w:rsid w:val="00AC001B"/>
    <w:rsid w:val="00AC0296"/>
    <w:rsid w:val="00AC04A3"/>
    <w:rsid w:val="00AC053E"/>
    <w:rsid w:val="00AC08C3"/>
    <w:rsid w:val="00AC09E6"/>
    <w:rsid w:val="00AC1077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8E"/>
    <w:rsid w:val="00AC2799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5038"/>
    <w:rsid w:val="00AC54F3"/>
    <w:rsid w:val="00AC5673"/>
    <w:rsid w:val="00AC5A77"/>
    <w:rsid w:val="00AC5AEE"/>
    <w:rsid w:val="00AC5C7A"/>
    <w:rsid w:val="00AC5F44"/>
    <w:rsid w:val="00AC6218"/>
    <w:rsid w:val="00AC63AF"/>
    <w:rsid w:val="00AC64B4"/>
    <w:rsid w:val="00AC64B5"/>
    <w:rsid w:val="00AC69FA"/>
    <w:rsid w:val="00AC6D94"/>
    <w:rsid w:val="00AC7560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39F5"/>
    <w:rsid w:val="00AD41C2"/>
    <w:rsid w:val="00AD47A7"/>
    <w:rsid w:val="00AD4854"/>
    <w:rsid w:val="00AD4968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71"/>
    <w:rsid w:val="00AF4AE4"/>
    <w:rsid w:val="00AF4E28"/>
    <w:rsid w:val="00AF505C"/>
    <w:rsid w:val="00AF5089"/>
    <w:rsid w:val="00AF5268"/>
    <w:rsid w:val="00AF590A"/>
    <w:rsid w:val="00AF5D33"/>
    <w:rsid w:val="00AF6175"/>
    <w:rsid w:val="00AF6298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AF7D80"/>
    <w:rsid w:val="00B000A4"/>
    <w:rsid w:val="00B00119"/>
    <w:rsid w:val="00B001DF"/>
    <w:rsid w:val="00B003F6"/>
    <w:rsid w:val="00B004BE"/>
    <w:rsid w:val="00B00667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49"/>
    <w:rsid w:val="00B03140"/>
    <w:rsid w:val="00B032B1"/>
    <w:rsid w:val="00B03318"/>
    <w:rsid w:val="00B034D6"/>
    <w:rsid w:val="00B03BF5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EDD"/>
    <w:rsid w:val="00B07FCE"/>
    <w:rsid w:val="00B10004"/>
    <w:rsid w:val="00B102FA"/>
    <w:rsid w:val="00B10327"/>
    <w:rsid w:val="00B10542"/>
    <w:rsid w:val="00B1071D"/>
    <w:rsid w:val="00B108ED"/>
    <w:rsid w:val="00B10BE5"/>
    <w:rsid w:val="00B10F4D"/>
    <w:rsid w:val="00B1118C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B2B"/>
    <w:rsid w:val="00B13C3F"/>
    <w:rsid w:val="00B13D58"/>
    <w:rsid w:val="00B13EE0"/>
    <w:rsid w:val="00B13F75"/>
    <w:rsid w:val="00B140F3"/>
    <w:rsid w:val="00B144BD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20424"/>
    <w:rsid w:val="00B20772"/>
    <w:rsid w:val="00B20822"/>
    <w:rsid w:val="00B20D54"/>
    <w:rsid w:val="00B213E6"/>
    <w:rsid w:val="00B214CA"/>
    <w:rsid w:val="00B219D8"/>
    <w:rsid w:val="00B21D3F"/>
    <w:rsid w:val="00B21DC2"/>
    <w:rsid w:val="00B22308"/>
    <w:rsid w:val="00B2249B"/>
    <w:rsid w:val="00B22555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835"/>
    <w:rsid w:val="00B33B93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6135"/>
    <w:rsid w:val="00B361B4"/>
    <w:rsid w:val="00B36387"/>
    <w:rsid w:val="00B363D0"/>
    <w:rsid w:val="00B36414"/>
    <w:rsid w:val="00B36681"/>
    <w:rsid w:val="00B367BA"/>
    <w:rsid w:val="00B368F6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52"/>
    <w:rsid w:val="00B43368"/>
    <w:rsid w:val="00B437AB"/>
    <w:rsid w:val="00B4399A"/>
    <w:rsid w:val="00B43E90"/>
    <w:rsid w:val="00B43E9E"/>
    <w:rsid w:val="00B43FE5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676E"/>
    <w:rsid w:val="00B46CA1"/>
    <w:rsid w:val="00B46CFA"/>
    <w:rsid w:val="00B46F65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8E4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FC"/>
    <w:rsid w:val="00B54678"/>
    <w:rsid w:val="00B5470F"/>
    <w:rsid w:val="00B5473D"/>
    <w:rsid w:val="00B5475A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0557"/>
    <w:rsid w:val="00B6103E"/>
    <w:rsid w:val="00B6126D"/>
    <w:rsid w:val="00B6187C"/>
    <w:rsid w:val="00B61ABC"/>
    <w:rsid w:val="00B61CAD"/>
    <w:rsid w:val="00B62023"/>
    <w:rsid w:val="00B62027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44AA"/>
    <w:rsid w:val="00B645A7"/>
    <w:rsid w:val="00B64634"/>
    <w:rsid w:val="00B64ABC"/>
    <w:rsid w:val="00B64BF1"/>
    <w:rsid w:val="00B64C6B"/>
    <w:rsid w:val="00B65194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B1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2F0"/>
    <w:rsid w:val="00B76658"/>
    <w:rsid w:val="00B76737"/>
    <w:rsid w:val="00B767DF"/>
    <w:rsid w:val="00B7687E"/>
    <w:rsid w:val="00B768C4"/>
    <w:rsid w:val="00B76C05"/>
    <w:rsid w:val="00B76C91"/>
    <w:rsid w:val="00B76CD9"/>
    <w:rsid w:val="00B76EC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A1"/>
    <w:rsid w:val="00B87E2B"/>
    <w:rsid w:val="00B903CF"/>
    <w:rsid w:val="00B90848"/>
    <w:rsid w:val="00B918FF"/>
    <w:rsid w:val="00B91A7E"/>
    <w:rsid w:val="00B91DF3"/>
    <w:rsid w:val="00B92765"/>
    <w:rsid w:val="00B9298D"/>
    <w:rsid w:val="00B92B9E"/>
    <w:rsid w:val="00B92C4A"/>
    <w:rsid w:val="00B92E48"/>
    <w:rsid w:val="00B92E83"/>
    <w:rsid w:val="00B92FD4"/>
    <w:rsid w:val="00B9320A"/>
    <w:rsid w:val="00B933F6"/>
    <w:rsid w:val="00B939FE"/>
    <w:rsid w:val="00B93C82"/>
    <w:rsid w:val="00B940D7"/>
    <w:rsid w:val="00B941E6"/>
    <w:rsid w:val="00B943F5"/>
    <w:rsid w:val="00B94D84"/>
    <w:rsid w:val="00B94D9C"/>
    <w:rsid w:val="00B95295"/>
    <w:rsid w:val="00B954ED"/>
    <w:rsid w:val="00B95537"/>
    <w:rsid w:val="00B95854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41"/>
    <w:rsid w:val="00B9768B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B24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3089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C65"/>
    <w:rsid w:val="00BA5F81"/>
    <w:rsid w:val="00BA5FB5"/>
    <w:rsid w:val="00BA613E"/>
    <w:rsid w:val="00BA6276"/>
    <w:rsid w:val="00BA630A"/>
    <w:rsid w:val="00BA647E"/>
    <w:rsid w:val="00BA64B1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D4F"/>
    <w:rsid w:val="00BB0362"/>
    <w:rsid w:val="00BB03D7"/>
    <w:rsid w:val="00BB049E"/>
    <w:rsid w:val="00BB07F2"/>
    <w:rsid w:val="00BB0AEE"/>
    <w:rsid w:val="00BB1B88"/>
    <w:rsid w:val="00BB1DC5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588"/>
    <w:rsid w:val="00BB4772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C6E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9B"/>
    <w:rsid w:val="00BC41F4"/>
    <w:rsid w:val="00BC456D"/>
    <w:rsid w:val="00BC48AB"/>
    <w:rsid w:val="00BC53D5"/>
    <w:rsid w:val="00BC548D"/>
    <w:rsid w:val="00BC5964"/>
    <w:rsid w:val="00BC5A35"/>
    <w:rsid w:val="00BC5F4D"/>
    <w:rsid w:val="00BC63F7"/>
    <w:rsid w:val="00BC65B3"/>
    <w:rsid w:val="00BC6970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8C4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208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D77BE"/>
    <w:rsid w:val="00BD77D5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101"/>
    <w:rsid w:val="00BE7A2F"/>
    <w:rsid w:val="00BE7AA7"/>
    <w:rsid w:val="00BE7D6D"/>
    <w:rsid w:val="00BE7E08"/>
    <w:rsid w:val="00BF001E"/>
    <w:rsid w:val="00BF014C"/>
    <w:rsid w:val="00BF0404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C31"/>
    <w:rsid w:val="00BF4CC3"/>
    <w:rsid w:val="00BF500C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E42"/>
    <w:rsid w:val="00C02113"/>
    <w:rsid w:val="00C02162"/>
    <w:rsid w:val="00C024D4"/>
    <w:rsid w:val="00C027A4"/>
    <w:rsid w:val="00C02881"/>
    <w:rsid w:val="00C02FE6"/>
    <w:rsid w:val="00C034E0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F1E"/>
    <w:rsid w:val="00C16279"/>
    <w:rsid w:val="00C1674D"/>
    <w:rsid w:val="00C16A54"/>
    <w:rsid w:val="00C16ACA"/>
    <w:rsid w:val="00C16B4D"/>
    <w:rsid w:val="00C16BD3"/>
    <w:rsid w:val="00C16DAE"/>
    <w:rsid w:val="00C16FD7"/>
    <w:rsid w:val="00C170A5"/>
    <w:rsid w:val="00C1748A"/>
    <w:rsid w:val="00C1751B"/>
    <w:rsid w:val="00C177EE"/>
    <w:rsid w:val="00C1787B"/>
    <w:rsid w:val="00C17A8C"/>
    <w:rsid w:val="00C17C65"/>
    <w:rsid w:val="00C17EF3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5B"/>
    <w:rsid w:val="00C23036"/>
    <w:rsid w:val="00C23145"/>
    <w:rsid w:val="00C23765"/>
    <w:rsid w:val="00C237B9"/>
    <w:rsid w:val="00C23A18"/>
    <w:rsid w:val="00C23AD4"/>
    <w:rsid w:val="00C23C09"/>
    <w:rsid w:val="00C23C78"/>
    <w:rsid w:val="00C23E5B"/>
    <w:rsid w:val="00C24043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B52"/>
    <w:rsid w:val="00C41DED"/>
    <w:rsid w:val="00C42A7C"/>
    <w:rsid w:val="00C42E1B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C7"/>
    <w:rsid w:val="00C50B98"/>
    <w:rsid w:val="00C50E23"/>
    <w:rsid w:val="00C50F40"/>
    <w:rsid w:val="00C51395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1E5"/>
    <w:rsid w:val="00C573ED"/>
    <w:rsid w:val="00C576CF"/>
    <w:rsid w:val="00C577AC"/>
    <w:rsid w:val="00C57CD0"/>
    <w:rsid w:val="00C57F22"/>
    <w:rsid w:val="00C57F3F"/>
    <w:rsid w:val="00C6009B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95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601E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52DA"/>
    <w:rsid w:val="00C758B4"/>
    <w:rsid w:val="00C759A1"/>
    <w:rsid w:val="00C75B95"/>
    <w:rsid w:val="00C75D7A"/>
    <w:rsid w:val="00C75E7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47B"/>
    <w:rsid w:val="00C804DD"/>
    <w:rsid w:val="00C80570"/>
    <w:rsid w:val="00C8060A"/>
    <w:rsid w:val="00C809DC"/>
    <w:rsid w:val="00C80AC8"/>
    <w:rsid w:val="00C80B91"/>
    <w:rsid w:val="00C80C1E"/>
    <w:rsid w:val="00C815AB"/>
    <w:rsid w:val="00C81A17"/>
    <w:rsid w:val="00C81E7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498B"/>
    <w:rsid w:val="00C85029"/>
    <w:rsid w:val="00C85403"/>
    <w:rsid w:val="00C85898"/>
    <w:rsid w:val="00C85A09"/>
    <w:rsid w:val="00C85DD8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79C"/>
    <w:rsid w:val="00C94889"/>
    <w:rsid w:val="00C94C56"/>
    <w:rsid w:val="00C94C90"/>
    <w:rsid w:val="00C94F2D"/>
    <w:rsid w:val="00C95173"/>
    <w:rsid w:val="00C953E8"/>
    <w:rsid w:val="00C954C7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A17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27F"/>
    <w:rsid w:val="00CA28AB"/>
    <w:rsid w:val="00CA2B5D"/>
    <w:rsid w:val="00CA2DA8"/>
    <w:rsid w:val="00CA325C"/>
    <w:rsid w:val="00CA3419"/>
    <w:rsid w:val="00CA34CF"/>
    <w:rsid w:val="00CA353F"/>
    <w:rsid w:val="00CA3609"/>
    <w:rsid w:val="00CA3D09"/>
    <w:rsid w:val="00CA3EBA"/>
    <w:rsid w:val="00CA3F49"/>
    <w:rsid w:val="00CA42A7"/>
    <w:rsid w:val="00CA4484"/>
    <w:rsid w:val="00CA46CA"/>
    <w:rsid w:val="00CA4721"/>
    <w:rsid w:val="00CA47D6"/>
    <w:rsid w:val="00CA4974"/>
    <w:rsid w:val="00CA4CE4"/>
    <w:rsid w:val="00CA4DB7"/>
    <w:rsid w:val="00CA508D"/>
    <w:rsid w:val="00CA5458"/>
    <w:rsid w:val="00CA57FA"/>
    <w:rsid w:val="00CA59E8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B006A"/>
    <w:rsid w:val="00CB018C"/>
    <w:rsid w:val="00CB024D"/>
    <w:rsid w:val="00CB0F41"/>
    <w:rsid w:val="00CB11AD"/>
    <w:rsid w:val="00CB15C7"/>
    <w:rsid w:val="00CB167E"/>
    <w:rsid w:val="00CB17C6"/>
    <w:rsid w:val="00CB19C0"/>
    <w:rsid w:val="00CB1E1F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293"/>
    <w:rsid w:val="00CB3403"/>
    <w:rsid w:val="00CB36E3"/>
    <w:rsid w:val="00CB3900"/>
    <w:rsid w:val="00CB3B09"/>
    <w:rsid w:val="00CB3F18"/>
    <w:rsid w:val="00CB432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6D4"/>
    <w:rsid w:val="00CC277C"/>
    <w:rsid w:val="00CC2B16"/>
    <w:rsid w:val="00CC2D44"/>
    <w:rsid w:val="00CC2E16"/>
    <w:rsid w:val="00CC2ED9"/>
    <w:rsid w:val="00CC32DB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441"/>
    <w:rsid w:val="00CD4602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270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BF"/>
    <w:rsid w:val="00CE37AF"/>
    <w:rsid w:val="00CE3C4E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049"/>
    <w:rsid w:val="00CF6370"/>
    <w:rsid w:val="00CF6819"/>
    <w:rsid w:val="00CF6A53"/>
    <w:rsid w:val="00CF6DEC"/>
    <w:rsid w:val="00CF7037"/>
    <w:rsid w:val="00CF77B7"/>
    <w:rsid w:val="00CF77EC"/>
    <w:rsid w:val="00CF78F8"/>
    <w:rsid w:val="00CF7F49"/>
    <w:rsid w:val="00D00625"/>
    <w:rsid w:val="00D00818"/>
    <w:rsid w:val="00D00B0B"/>
    <w:rsid w:val="00D00C9D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703"/>
    <w:rsid w:val="00D1583C"/>
    <w:rsid w:val="00D15BA8"/>
    <w:rsid w:val="00D15C9E"/>
    <w:rsid w:val="00D15CE8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504"/>
    <w:rsid w:val="00D20611"/>
    <w:rsid w:val="00D20821"/>
    <w:rsid w:val="00D2097A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B5F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866"/>
    <w:rsid w:val="00D328CE"/>
    <w:rsid w:val="00D32F63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CA4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7A2"/>
    <w:rsid w:val="00D369CA"/>
    <w:rsid w:val="00D36ED5"/>
    <w:rsid w:val="00D36F70"/>
    <w:rsid w:val="00D373EF"/>
    <w:rsid w:val="00D37463"/>
    <w:rsid w:val="00D3767C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C21"/>
    <w:rsid w:val="00D41E75"/>
    <w:rsid w:val="00D41FEA"/>
    <w:rsid w:val="00D427D4"/>
    <w:rsid w:val="00D42AAF"/>
    <w:rsid w:val="00D43085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6CF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B2"/>
    <w:rsid w:val="00D576FD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80"/>
    <w:rsid w:val="00D624D4"/>
    <w:rsid w:val="00D628FE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39"/>
    <w:rsid w:val="00D7130E"/>
    <w:rsid w:val="00D71471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328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D5"/>
    <w:rsid w:val="00D865B8"/>
    <w:rsid w:val="00D86AAC"/>
    <w:rsid w:val="00D86AF3"/>
    <w:rsid w:val="00D870A5"/>
    <w:rsid w:val="00D8710E"/>
    <w:rsid w:val="00D871C9"/>
    <w:rsid w:val="00D871D9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C17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24A"/>
    <w:rsid w:val="00D946AF"/>
    <w:rsid w:val="00D94F2B"/>
    <w:rsid w:val="00D950BF"/>
    <w:rsid w:val="00D955B0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A8C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0F7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ACC"/>
    <w:rsid w:val="00DB3FD7"/>
    <w:rsid w:val="00DB47A9"/>
    <w:rsid w:val="00DB49B6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234"/>
    <w:rsid w:val="00DB66BD"/>
    <w:rsid w:val="00DB678D"/>
    <w:rsid w:val="00DB67A6"/>
    <w:rsid w:val="00DB6B97"/>
    <w:rsid w:val="00DB727B"/>
    <w:rsid w:val="00DB74F6"/>
    <w:rsid w:val="00DB783D"/>
    <w:rsid w:val="00DB789C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303D"/>
    <w:rsid w:val="00DC3455"/>
    <w:rsid w:val="00DC3652"/>
    <w:rsid w:val="00DC3676"/>
    <w:rsid w:val="00DC37E6"/>
    <w:rsid w:val="00DC3A02"/>
    <w:rsid w:val="00DC3CEA"/>
    <w:rsid w:val="00DC4063"/>
    <w:rsid w:val="00DC4083"/>
    <w:rsid w:val="00DC4089"/>
    <w:rsid w:val="00DC4393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756"/>
    <w:rsid w:val="00DC7DCC"/>
    <w:rsid w:val="00DD0572"/>
    <w:rsid w:val="00DD08D1"/>
    <w:rsid w:val="00DD09F1"/>
    <w:rsid w:val="00DD0B98"/>
    <w:rsid w:val="00DD0C27"/>
    <w:rsid w:val="00DD0CEF"/>
    <w:rsid w:val="00DD0D01"/>
    <w:rsid w:val="00DD0E60"/>
    <w:rsid w:val="00DD1123"/>
    <w:rsid w:val="00DD12B9"/>
    <w:rsid w:val="00DD1439"/>
    <w:rsid w:val="00DD1472"/>
    <w:rsid w:val="00DD1FC5"/>
    <w:rsid w:val="00DD21F0"/>
    <w:rsid w:val="00DD2248"/>
    <w:rsid w:val="00DD22F9"/>
    <w:rsid w:val="00DD2884"/>
    <w:rsid w:val="00DD2969"/>
    <w:rsid w:val="00DD2993"/>
    <w:rsid w:val="00DD2BEC"/>
    <w:rsid w:val="00DD2C06"/>
    <w:rsid w:val="00DD3341"/>
    <w:rsid w:val="00DD34A6"/>
    <w:rsid w:val="00DD37DF"/>
    <w:rsid w:val="00DD3D22"/>
    <w:rsid w:val="00DD4603"/>
    <w:rsid w:val="00DD47DE"/>
    <w:rsid w:val="00DD4B89"/>
    <w:rsid w:val="00DD4BE9"/>
    <w:rsid w:val="00DD4F6D"/>
    <w:rsid w:val="00DD50E2"/>
    <w:rsid w:val="00DD5272"/>
    <w:rsid w:val="00DD52FB"/>
    <w:rsid w:val="00DD5564"/>
    <w:rsid w:val="00DD5581"/>
    <w:rsid w:val="00DD5F1F"/>
    <w:rsid w:val="00DD5F3B"/>
    <w:rsid w:val="00DD612A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21F"/>
    <w:rsid w:val="00DE1305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F27"/>
    <w:rsid w:val="00DF00EF"/>
    <w:rsid w:val="00DF014A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8"/>
    <w:rsid w:val="00DF2D22"/>
    <w:rsid w:val="00DF2ECB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776"/>
    <w:rsid w:val="00DF59CB"/>
    <w:rsid w:val="00DF5A42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5068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BB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14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7C3"/>
    <w:rsid w:val="00E207C9"/>
    <w:rsid w:val="00E2084A"/>
    <w:rsid w:val="00E2093A"/>
    <w:rsid w:val="00E214D9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431"/>
    <w:rsid w:val="00E2378C"/>
    <w:rsid w:val="00E23970"/>
    <w:rsid w:val="00E23DE1"/>
    <w:rsid w:val="00E245EE"/>
    <w:rsid w:val="00E24DBB"/>
    <w:rsid w:val="00E24E76"/>
    <w:rsid w:val="00E25039"/>
    <w:rsid w:val="00E2508D"/>
    <w:rsid w:val="00E258C6"/>
    <w:rsid w:val="00E258C9"/>
    <w:rsid w:val="00E258F4"/>
    <w:rsid w:val="00E25A27"/>
    <w:rsid w:val="00E25A73"/>
    <w:rsid w:val="00E25BFB"/>
    <w:rsid w:val="00E25E93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7457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696"/>
    <w:rsid w:val="00E41876"/>
    <w:rsid w:val="00E418AE"/>
    <w:rsid w:val="00E418B4"/>
    <w:rsid w:val="00E41BE3"/>
    <w:rsid w:val="00E41E92"/>
    <w:rsid w:val="00E42114"/>
    <w:rsid w:val="00E42165"/>
    <w:rsid w:val="00E423A4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C8E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62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229"/>
    <w:rsid w:val="00E8039D"/>
    <w:rsid w:val="00E8041C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76A"/>
    <w:rsid w:val="00E819CC"/>
    <w:rsid w:val="00E819D0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90019"/>
    <w:rsid w:val="00E9042F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AB"/>
    <w:rsid w:val="00E92135"/>
    <w:rsid w:val="00E92368"/>
    <w:rsid w:val="00E92448"/>
    <w:rsid w:val="00E9275B"/>
    <w:rsid w:val="00E929E0"/>
    <w:rsid w:val="00E92A27"/>
    <w:rsid w:val="00E92F28"/>
    <w:rsid w:val="00E930DC"/>
    <w:rsid w:val="00E936CE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A04D1"/>
    <w:rsid w:val="00EA0822"/>
    <w:rsid w:val="00EA0C4C"/>
    <w:rsid w:val="00EA0DB0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9EC"/>
    <w:rsid w:val="00EB5A88"/>
    <w:rsid w:val="00EB5A9D"/>
    <w:rsid w:val="00EB5CF9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2FB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281"/>
    <w:rsid w:val="00EC485A"/>
    <w:rsid w:val="00EC492E"/>
    <w:rsid w:val="00EC4CDC"/>
    <w:rsid w:val="00EC4D55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C28"/>
    <w:rsid w:val="00ED327D"/>
    <w:rsid w:val="00ED3594"/>
    <w:rsid w:val="00ED3647"/>
    <w:rsid w:val="00ED374C"/>
    <w:rsid w:val="00ED37F4"/>
    <w:rsid w:val="00ED38E4"/>
    <w:rsid w:val="00ED39C8"/>
    <w:rsid w:val="00ED3ACC"/>
    <w:rsid w:val="00ED3B5F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7479"/>
    <w:rsid w:val="00ED7534"/>
    <w:rsid w:val="00ED797A"/>
    <w:rsid w:val="00EE0202"/>
    <w:rsid w:val="00EE03BC"/>
    <w:rsid w:val="00EE0B1A"/>
    <w:rsid w:val="00EE0D0B"/>
    <w:rsid w:val="00EE1A40"/>
    <w:rsid w:val="00EE1AD2"/>
    <w:rsid w:val="00EE1B54"/>
    <w:rsid w:val="00EE1BD8"/>
    <w:rsid w:val="00EE1E06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C20"/>
    <w:rsid w:val="00EE4C7B"/>
    <w:rsid w:val="00EE54C6"/>
    <w:rsid w:val="00EE553D"/>
    <w:rsid w:val="00EE5780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7D"/>
    <w:rsid w:val="00EF1B04"/>
    <w:rsid w:val="00EF1E3D"/>
    <w:rsid w:val="00EF1F78"/>
    <w:rsid w:val="00EF22DB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C27"/>
    <w:rsid w:val="00EF6E35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5A"/>
    <w:rsid w:val="00F02CAC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E03"/>
    <w:rsid w:val="00F13E85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554"/>
    <w:rsid w:val="00F166C6"/>
    <w:rsid w:val="00F16754"/>
    <w:rsid w:val="00F16969"/>
    <w:rsid w:val="00F16D6C"/>
    <w:rsid w:val="00F17156"/>
    <w:rsid w:val="00F17873"/>
    <w:rsid w:val="00F2000C"/>
    <w:rsid w:val="00F206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DFC"/>
    <w:rsid w:val="00F21E89"/>
    <w:rsid w:val="00F21F1D"/>
    <w:rsid w:val="00F224B9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B37"/>
    <w:rsid w:val="00F32DB2"/>
    <w:rsid w:val="00F32E47"/>
    <w:rsid w:val="00F32ED8"/>
    <w:rsid w:val="00F33421"/>
    <w:rsid w:val="00F337CB"/>
    <w:rsid w:val="00F33915"/>
    <w:rsid w:val="00F3399E"/>
    <w:rsid w:val="00F33A4F"/>
    <w:rsid w:val="00F33C12"/>
    <w:rsid w:val="00F33DBB"/>
    <w:rsid w:val="00F34CE7"/>
    <w:rsid w:val="00F350ED"/>
    <w:rsid w:val="00F35209"/>
    <w:rsid w:val="00F352A6"/>
    <w:rsid w:val="00F3558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79C"/>
    <w:rsid w:val="00F36842"/>
    <w:rsid w:val="00F36872"/>
    <w:rsid w:val="00F36926"/>
    <w:rsid w:val="00F36A96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CA4"/>
    <w:rsid w:val="00F426D8"/>
    <w:rsid w:val="00F428F9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FFA"/>
    <w:rsid w:val="00F54319"/>
    <w:rsid w:val="00F546DE"/>
    <w:rsid w:val="00F547F7"/>
    <w:rsid w:val="00F5480E"/>
    <w:rsid w:val="00F54B85"/>
    <w:rsid w:val="00F54BAB"/>
    <w:rsid w:val="00F54F7E"/>
    <w:rsid w:val="00F55060"/>
    <w:rsid w:val="00F55A0C"/>
    <w:rsid w:val="00F55F1F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B23"/>
    <w:rsid w:val="00F57FED"/>
    <w:rsid w:val="00F600C6"/>
    <w:rsid w:val="00F603B2"/>
    <w:rsid w:val="00F605AD"/>
    <w:rsid w:val="00F6061F"/>
    <w:rsid w:val="00F60634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86E"/>
    <w:rsid w:val="00F63E2A"/>
    <w:rsid w:val="00F641BC"/>
    <w:rsid w:val="00F6475A"/>
    <w:rsid w:val="00F64B89"/>
    <w:rsid w:val="00F64C94"/>
    <w:rsid w:val="00F64CD9"/>
    <w:rsid w:val="00F651BC"/>
    <w:rsid w:val="00F656A2"/>
    <w:rsid w:val="00F657C9"/>
    <w:rsid w:val="00F65968"/>
    <w:rsid w:val="00F65DC4"/>
    <w:rsid w:val="00F65F91"/>
    <w:rsid w:val="00F6606A"/>
    <w:rsid w:val="00F66547"/>
    <w:rsid w:val="00F665CE"/>
    <w:rsid w:val="00F667F0"/>
    <w:rsid w:val="00F66C85"/>
    <w:rsid w:val="00F66C8B"/>
    <w:rsid w:val="00F66EC9"/>
    <w:rsid w:val="00F66F11"/>
    <w:rsid w:val="00F66F5D"/>
    <w:rsid w:val="00F66FBF"/>
    <w:rsid w:val="00F670CD"/>
    <w:rsid w:val="00F67133"/>
    <w:rsid w:val="00F67538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868"/>
    <w:rsid w:val="00F72A08"/>
    <w:rsid w:val="00F72C71"/>
    <w:rsid w:val="00F72C96"/>
    <w:rsid w:val="00F72D34"/>
    <w:rsid w:val="00F72D42"/>
    <w:rsid w:val="00F73509"/>
    <w:rsid w:val="00F7360F"/>
    <w:rsid w:val="00F737A9"/>
    <w:rsid w:val="00F73A36"/>
    <w:rsid w:val="00F73B99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D5D"/>
    <w:rsid w:val="00F77DD5"/>
    <w:rsid w:val="00F80170"/>
    <w:rsid w:val="00F802E2"/>
    <w:rsid w:val="00F8045D"/>
    <w:rsid w:val="00F804F1"/>
    <w:rsid w:val="00F80AE2"/>
    <w:rsid w:val="00F80F13"/>
    <w:rsid w:val="00F8111F"/>
    <w:rsid w:val="00F81225"/>
    <w:rsid w:val="00F8145B"/>
    <w:rsid w:val="00F814B7"/>
    <w:rsid w:val="00F814E0"/>
    <w:rsid w:val="00F819C8"/>
    <w:rsid w:val="00F81A60"/>
    <w:rsid w:val="00F81C69"/>
    <w:rsid w:val="00F8220D"/>
    <w:rsid w:val="00F82359"/>
    <w:rsid w:val="00F823D3"/>
    <w:rsid w:val="00F826D5"/>
    <w:rsid w:val="00F8276B"/>
    <w:rsid w:val="00F8282A"/>
    <w:rsid w:val="00F82846"/>
    <w:rsid w:val="00F8298E"/>
    <w:rsid w:val="00F82A3D"/>
    <w:rsid w:val="00F83278"/>
    <w:rsid w:val="00F833FA"/>
    <w:rsid w:val="00F83912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6DB"/>
    <w:rsid w:val="00F86734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EBB"/>
    <w:rsid w:val="00F92ED8"/>
    <w:rsid w:val="00F930E9"/>
    <w:rsid w:val="00F9327C"/>
    <w:rsid w:val="00F932E2"/>
    <w:rsid w:val="00F932E7"/>
    <w:rsid w:val="00F93BF8"/>
    <w:rsid w:val="00F93EA0"/>
    <w:rsid w:val="00F94197"/>
    <w:rsid w:val="00F943A8"/>
    <w:rsid w:val="00F94A0B"/>
    <w:rsid w:val="00F94B2D"/>
    <w:rsid w:val="00F94DB6"/>
    <w:rsid w:val="00F94E45"/>
    <w:rsid w:val="00F95116"/>
    <w:rsid w:val="00F9545E"/>
    <w:rsid w:val="00F95680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B1D"/>
    <w:rsid w:val="00FA2C4A"/>
    <w:rsid w:val="00FA2C97"/>
    <w:rsid w:val="00FA2F16"/>
    <w:rsid w:val="00FA358C"/>
    <w:rsid w:val="00FA35C3"/>
    <w:rsid w:val="00FA37BC"/>
    <w:rsid w:val="00FA387B"/>
    <w:rsid w:val="00FA3992"/>
    <w:rsid w:val="00FA416A"/>
    <w:rsid w:val="00FA4377"/>
    <w:rsid w:val="00FA4439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3E12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F60"/>
    <w:rsid w:val="00FB5F83"/>
    <w:rsid w:val="00FB643C"/>
    <w:rsid w:val="00FB699B"/>
    <w:rsid w:val="00FB6B45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72"/>
    <w:rsid w:val="00FC4A98"/>
    <w:rsid w:val="00FC510E"/>
    <w:rsid w:val="00FC513E"/>
    <w:rsid w:val="00FC5182"/>
    <w:rsid w:val="00FC598E"/>
    <w:rsid w:val="00FC5A83"/>
    <w:rsid w:val="00FC5C9E"/>
    <w:rsid w:val="00FC5D13"/>
    <w:rsid w:val="00FC6025"/>
    <w:rsid w:val="00FC626E"/>
    <w:rsid w:val="00FC63EB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2C"/>
    <w:rsid w:val="00FD5DD2"/>
    <w:rsid w:val="00FD5EF9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4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A6E"/>
    <w:rsid w:val="00FF1BEA"/>
    <w:rsid w:val="00FF1CBF"/>
    <w:rsid w:val="00FF1F14"/>
    <w:rsid w:val="00FF21CB"/>
    <w:rsid w:val="00FF26A5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2A"/>
    <w:rsid w:val="00FF54F3"/>
    <w:rsid w:val="00FF599F"/>
    <w:rsid w:val="00FF5E72"/>
    <w:rsid w:val="00FF5F86"/>
    <w:rsid w:val="00FF609A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C7D226CC-75FB-4B3D-8CF4-0C6AFC00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820E3-59E0-4F51-864D-26FCF0754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Acc_Advance</cp:lastModifiedBy>
  <cp:revision>4</cp:revision>
  <cp:lastPrinted>2020-08-07T17:59:00Z</cp:lastPrinted>
  <dcterms:created xsi:type="dcterms:W3CDTF">2020-08-11T06:11:00Z</dcterms:created>
  <dcterms:modified xsi:type="dcterms:W3CDTF">2020-08-11T09:27:00Z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