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E4D60" w14:textId="77777777" w:rsidR="00804175" w:rsidRPr="00CA4DB7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GoBack"/>
      <w:bookmarkEnd w:id="0"/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A4DB7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14301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F27E713" w14:textId="77777777" w:rsidR="00804175" w:rsidRPr="00016678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016678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016678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3CBD4A71" w14:textId="45E6B6EF" w:rsidR="007D2B7F" w:rsidRDefault="007D2B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3F04CD16" w14:textId="1E628270" w:rsidR="001943FB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COVID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016678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5E7752B3" w:rsidR="00620796" w:rsidRPr="00016678" w:rsidRDefault="00476D6C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1CC2CFE6" w14:textId="77777777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46EE38F2" w14:textId="1E8340DB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0824C302" w14:textId="77777777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1" w:name="_Hlk36852650"/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1"/>
    <w:p w14:paraId="63D549B9" w14:textId="60239CD9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49EFF406" w14:textId="087A2B02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016678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CBABE3F" w14:textId="134F4810" w:rsidR="00620796" w:rsidRDefault="00620796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638C4688" w14:textId="0C6C78FB" w:rsidR="00486B1A" w:rsidRPr="00016678" w:rsidRDefault="00486B1A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300D15A9" w14:textId="77777777" w:rsidR="00E7567D" w:rsidRPr="00016678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2490237" w14:textId="2B86BB4F" w:rsidR="00620796" w:rsidRPr="00016678" w:rsidRDefault="58797FFF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C074257" w14:textId="28EB72DC" w:rsidR="00804175" w:rsidRPr="00016678" w:rsidRDefault="6F4B8B98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77777777" w:rsidR="00804175" w:rsidRPr="0014301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rtl/>
          <w:cs/>
        </w:rPr>
      </w:pPr>
      <w:r w:rsidRPr="0014301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14301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1927C1C7" w:rsidR="00804175" w:rsidRPr="00143016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717D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717D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4717D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717D0">
        <w:rPr>
          <w:rFonts w:asciiTheme="majorBidi" w:hAnsiTheme="majorBidi" w:cstheme="majorBidi"/>
          <w:sz w:val="28"/>
          <w:szCs w:val="28"/>
          <w:cs/>
        </w:rPr>
        <w:t xml:space="preserve">การเงินจากคณะกรรมการเมื่อวันที่ </w:t>
      </w:r>
      <w:r w:rsidR="0038107C">
        <w:rPr>
          <w:rFonts w:asciiTheme="majorBidi" w:hAnsiTheme="majorBidi" w:cstheme="majorBidi"/>
          <w:sz w:val="28"/>
          <w:szCs w:val="28"/>
        </w:rPr>
        <w:t>11</w:t>
      </w:r>
      <w:r w:rsidR="00586560" w:rsidRPr="00586560">
        <w:rPr>
          <w:rFonts w:asciiTheme="majorBidi" w:hAnsiTheme="majorBidi" w:cstheme="majorBidi" w:hint="cs"/>
          <w:sz w:val="28"/>
          <w:szCs w:val="28"/>
          <w:cs/>
        </w:rPr>
        <w:t xml:space="preserve"> สิงห</w:t>
      </w:r>
      <w:r w:rsidR="00586560" w:rsidRPr="004717D0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586560">
        <w:rPr>
          <w:rFonts w:asciiTheme="majorBidi" w:hAnsiTheme="majorBidi" w:cstheme="majorBidi"/>
          <w:sz w:val="28"/>
          <w:szCs w:val="28"/>
        </w:rPr>
        <w:t>2563</w:t>
      </w:r>
    </w:p>
    <w:p w14:paraId="75C2EBFE" w14:textId="77777777" w:rsidR="00804175" w:rsidRPr="0014301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1E4691B" w14:textId="77777777" w:rsidR="00804175" w:rsidRPr="00143016" w:rsidRDefault="0080417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4C5C58" w14:textId="0652DF6F" w:rsidR="00143016" w:rsidRDefault="006E7FA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บริษัท เมืองไทย แคปปิตอล จ</w:t>
      </w:r>
      <w:r w:rsidR="00F6386E" w:rsidRPr="00143016">
        <w:rPr>
          <w:rFonts w:asciiTheme="majorBidi" w:hAnsiTheme="majorBidi" w:cstheme="majorBidi"/>
          <w:sz w:val="28"/>
          <w:szCs w:val="28"/>
          <w:cs/>
        </w:rPr>
        <w:t>ำ</w:t>
      </w:r>
      <w:r w:rsidRPr="00143016">
        <w:rPr>
          <w:rFonts w:asciiTheme="majorBidi" w:hAnsiTheme="majorBidi" w:cstheme="majorBidi"/>
          <w:sz w:val="28"/>
          <w:szCs w:val="28"/>
          <w:cs/>
        </w:rPr>
        <w:t>กัด (มหาชน) (“บริษัท”) เป็นบริษัทมหาชนซึ่งจัดตั้งและมีภูมิลำเนาในประเทศไทย</w:t>
      </w:r>
      <w:r w:rsid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>และ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 xml:space="preserve">จดทะเบียนกับตลาดหลักทรัพย์แห่งประเทศไทย เมื่อพฤศจิกายน </w:t>
      </w:r>
      <w:r w:rsidR="00D413DB" w:rsidRPr="00143016">
        <w:rPr>
          <w:rFonts w:asciiTheme="majorBidi" w:hAnsiTheme="majorBidi" w:cstheme="majorBidi"/>
          <w:sz w:val="28"/>
          <w:szCs w:val="28"/>
        </w:rPr>
        <w:t>2557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>โดยมีที่อยู่จดทะเบียนของบริษั</w:t>
      </w:r>
      <w:r w:rsidR="00FF609A">
        <w:rPr>
          <w:rFonts w:asciiTheme="majorBidi" w:hAnsiTheme="majorBidi" w:cstheme="majorBidi" w:hint="cs"/>
          <w:sz w:val="28"/>
          <w:szCs w:val="28"/>
          <w:cs/>
        </w:rPr>
        <w:t>ทตั้ง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>อยู่</w:t>
      </w:r>
      <w:r w:rsidR="00FF609A">
        <w:rPr>
          <w:rFonts w:asciiTheme="majorBidi" w:hAnsiTheme="majorBidi" w:cstheme="majorBidi" w:hint="cs"/>
          <w:sz w:val="28"/>
          <w:szCs w:val="28"/>
          <w:cs/>
        </w:rPr>
        <w:t>เลข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A942A6">
        <w:rPr>
          <w:rFonts w:asciiTheme="majorBidi" w:hAnsiTheme="majorBidi" w:cstheme="majorBidi"/>
          <w:sz w:val="28"/>
          <w:szCs w:val="28"/>
        </w:rPr>
        <w:t>32</w:t>
      </w:r>
      <w:r w:rsidR="00A942A6">
        <w:rPr>
          <w:rFonts w:asciiTheme="majorBidi" w:hAnsiTheme="majorBidi" w:cs="Angsana New"/>
          <w:sz w:val="28"/>
          <w:szCs w:val="28"/>
          <w:cs/>
        </w:rPr>
        <w:t>/</w:t>
      </w:r>
      <w:r w:rsidR="00A942A6">
        <w:rPr>
          <w:rFonts w:asciiTheme="majorBidi" w:hAnsiTheme="majorBidi" w:cstheme="majorBidi"/>
          <w:sz w:val="28"/>
          <w:szCs w:val="28"/>
        </w:rPr>
        <w:t>1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 xml:space="preserve"> ถนนจรัญสนิทวงศ์ แขว</w:t>
      </w:r>
      <w:r w:rsidR="003F230D">
        <w:rPr>
          <w:rFonts w:asciiTheme="majorBidi" w:hAnsiTheme="majorBidi" w:cstheme="majorBidi" w:hint="cs"/>
          <w:sz w:val="28"/>
          <w:szCs w:val="28"/>
          <w:cs/>
        </w:rPr>
        <w:t>ง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>บางอ้อ เขตบางพลัด กรุงเทพมหานคร</w:t>
      </w:r>
    </w:p>
    <w:p w14:paraId="3CC59DDE" w14:textId="77777777" w:rsidR="00756A3B" w:rsidRDefault="00756A3B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010B42A" w14:textId="17169429" w:rsidR="00756A3B" w:rsidRDefault="00756A3B" w:rsidP="0075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="Angsana New"/>
          <w:sz w:val="28"/>
          <w:szCs w:val="28"/>
        </w:rPr>
      </w:pPr>
      <w:r w:rsidRPr="002F2DF9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341C99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341C99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341C99" w:rsidRPr="0058656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="00341C99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2DF9">
        <w:rPr>
          <w:rFonts w:asciiTheme="majorBidi" w:hAnsiTheme="majorBidi" w:cs="Angsana New"/>
          <w:sz w:val="28"/>
          <w:szCs w:val="28"/>
          <w:cs/>
        </w:rPr>
        <w:t>ผู้ถือหุ้นรายใหญ่ได้แก่ กลุ่มครอบครัวเพ็ชรอำไพ</w:t>
      </w:r>
    </w:p>
    <w:p w14:paraId="2166C8AA" w14:textId="77777777" w:rsidR="00143016" w:rsidRDefault="00143016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1770B93" w14:textId="25F3DA30" w:rsidR="00D413DB" w:rsidRPr="00143016" w:rsidRDefault="00D413DB" w:rsidP="00D1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บริษัทดำเนินธุรกิจหลักโดยการ</w:t>
      </w:r>
      <w:r w:rsidR="006E7FA2" w:rsidRPr="00143016">
        <w:rPr>
          <w:rFonts w:asciiTheme="majorBidi" w:hAnsiTheme="majorBidi" w:cstheme="majorBidi"/>
          <w:sz w:val="28"/>
          <w:szCs w:val="28"/>
          <w:cs/>
        </w:rPr>
        <w:t>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</w:t>
      </w:r>
      <w:r w:rsidR="00633A98" w:rsidRPr="00143016">
        <w:rPr>
          <w:rFonts w:asciiTheme="majorBidi" w:hAnsiTheme="majorBidi" w:cstheme="majorBidi"/>
          <w:sz w:val="28"/>
          <w:szCs w:val="28"/>
          <w:cs/>
        </w:rPr>
        <w:t>ำ</w:t>
      </w:r>
      <w:r w:rsidR="006E7FA2" w:rsidRPr="00143016">
        <w:rPr>
          <w:rFonts w:asciiTheme="majorBidi" w:hAnsiTheme="majorBidi" w:cstheme="majorBidi"/>
          <w:sz w:val="28"/>
          <w:szCs w:val="28"/>
          <w:cs/>
        </w:rPr>
        <w:t xml:space="preserve">กับ </w:t>
      </w:r>
    </w:p>
    <w:p w14:paraId="158B998B" w14:textId="77777777" w:rsidR="006E7FA2" w:rsidRPr="00143016" w:rsidRDefault="006E7FA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CD1FC" w14:textId="682E0248" w:rsidR="00804175" w:rsidRPr="00143016" w:rsidRDefault="0080417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143016" w:rsidRDefault="00C11916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CEBC58E" w14:textId="77777777" w:rsidR="00005185" w:rsidRPr="00143016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0C06B31A" w14:textId="77777777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811B01A" w14:textId="58E8A254" w:rsidR="00804175" w:rsidRPr="00143016" w:rsidRDefault="00D2507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="00F72C71" w:rsidRPr="00143016">
        <w:rPr>
          <w:rFonts w:asciiTheme="majorBidi" w:hAnsiTheme="majorBidi" w:cstheme="majorBidi"/>
          <w:sz w:val="28"/>
          <w:szCs w:val="28"/>
          <w:cs/>
        </w:rPr>
        <w:t>แบบย่อ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นี้</w:t>
      </w:r>
      <w:r w:rsidR="00C41DED" w:rsidRPr="00143016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</w:t>
      </w:r>
      <w:r w:rsidR="002D0BAE" w:rsidRPr="00143016">
        <w:rPr>
          <w:rFonts w:asciiTheme="majorBidi" w:hAnsiTheme="majorBidi" w:cstheme="majorBidi"/>
          <w:sz w:val="28"/>
          <w:szCs w:val="28"/>
          <w:cs/>
        </w:rPr>
        <w:t>ในรูปแบบเดียวกับ</w:t>
      </w:r>
      <w:r w:rsidR="00C41DED" w:rsidRPr="00143016">
        <w:rPr>
          <w:rFonts w:asciiTheme="majorBidi" w:hAnsiTheme="majorBidi" w:cstheme="majorBidi"/>
          <w:sz w:val="28"/>
          <w:szCs w:val="28"/>
          <w:cs/>
        </w:rPr>
        <w:t>งบการเงินประจำปีและ</w:t>
      </w:r>
      <w:r w:rsidR="0046260A" w:rsidRPr="00143016">
        <w:rPr>
          <w:rFonts w:asciiTheme="majorBidi" w:hAnsiTheme="majorBidi" w:cstheme="majorBidi"/>
          <w:sz w:val="28"/>
          <w:szCs w:val="28"/>
          <w:cs/>
        </w:rPr>
        <w:t>จัดทำ</w:t>
      </w:r>
      <w:r w:rsidR="00C41DED" w:rsidRPr="00143016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</w:t>
      </w:r>
      <w:r w:rsidR="00FB346D" w:rsidRPr="0014301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3C19A4" w:rsidRPr="00143016">
        <w:rPr>
          <w:rFonts w:asciiTheme="majorBidi" w:hAnsiTheme="majorBidi" w:cstheme="majorBidi"/>
          <w:sz w:val="28"/>
          <w:szCs w:val="28"/>
          <w:cs/>
        </w:rPr>
        <w:t>ในรูป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แบบย่อ</w:t>
      </w:r>
      <w:r w:rsidR="00F72C71" w:rsidRPr="00143016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="00633A98"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8B02FB">
        <w:rPr>
          <w:rFonts w:asciiTheme="majorBidi" w:hAnsiTheme="majorBidi" w:cstheme="majorBidi"/>
          <w:sz w:val="28"/>
          <w:szCs w:val="28"/>
        </w:rPr>
        <w:t>34</w:t>
      </w:r>
      <w:r w:rsidR="00804175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DF7010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CA671A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รายงานทาง</w:t>
      </w:r>
      <w:r w:rsidR="00804175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การเงินระหว่างกาล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965493" w:rsidRPr="00143016">
        <w:rPr>
          <w:rFonts w:asciiTheme="majorBidi" w:hAnsiTheme="majorBidi" w:cstheme="majorBidi"/>
          <w:color w:val="FF0000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04175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0A69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027BBA">
        <w:rPr>
          <w:rFonts w:asciiTheme="majorBidi" w:hAnsiTheme="majorBidi" w:cs="Angsana New" w:hint="cs"/>
          <w:sz w:val="28"/>
          <w:szCs w:val="28"/>
          <w:cs/>
        </w:rPr>
        <w:t>หนังสือเวียน</w:t>
      </w:r>
      <w:r w:rsidR="00820A69">
        <w:rPr>
          <w:rFonts w:asciiTheme="majorBidi" w:hAnsiTheme="majorBidi" w:cs="Angsana New" w:hint="cs"/>
          <w:sz w:val="28"/>
          <w:szCs w:val="28"/>
          <w:cs/>
        </w:rPr>
        <w:t xml:space="preserve">ธนาคารแห่งประเทศไทยที่ 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ธปท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.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ฝนส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.(</w:t>
      </w:r>
      <w:r w:rsidR="00F35885">
        <w:rPr>
          <w:rFonts w:asciiTheme="majorBidi" w:hAnsiTheme="majorBidi" w:cs="Angsana New"/>
          <w:sz w:val="28"/>
          <w:szCs w:val="28"/>
        </w:rPr>
        <w:t>23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)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ว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 xml:space="preserve">. </w:t>
      </w:r>
      <w:r w:rsidR="008B02FB">
        <w:rPr>
          <w:rFonts w:asciiTheme="majorBidi" w:hAnsiTheme="majorBidi" w:cs="Angsana New"/>
          <w:sz w:val="28"/>
          <w:szCs w:val="28"/>
        </w:rPr>
        <w:t>276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/</w:t>
      </w:r>
      <w:r w:rsidR="008B02FB">
        <w:rPr>
          <w:rFonts w:asciiTheme="majorBidi" w:hAnsiTheme="majorBidi" w:cs="Angsana New"/>
          <w:sz w:val="28"/>
          <w:szCs w:val="28"/>
        </w:rPr>
        <w:t>2563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เรื่อง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แนวทางในการให้ความช่วย</w:t>
      </w:r>
      <w:r w:rsidR="00CD12DC">
        <w:rPr>
          <w:rFonts w:asciiTheme="majorBidi" w:hAnsiTheme="majorBidi" w:cs="Angsana New" w:hint="cs"/>
          <w:sz w:val="28"/>
          <w:szCs w:val="28"/>
          <w:cs/>
        </w:rPr>
        <w:t>เ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หลือลูกหนี้ที่ได้รับผลกระทบจากสถานการณ์ที่ส่งผลกระทบต่อเศรษฐกิจไทย</w:t>
      </w:r>
      <w:r w:rsidR="00820A69">
        <w:rPr>
          <w:rFonts w:asciiTheme="majorBidi" w:hAnsiTheme="majorBidi" w:cs="Angsana New" w:hint="cs"/>
          <w:sz w:val="28"/>
          <w:szCs w:val="28"/>
          <w:cs/>
        </w:rPr>
        <w:t xml:space="preserve"> </w:t>
      </w:r>
    </w:p>
    <w:p w14:paraId="599DD678" w14:textId="77777777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AEAB19" w14:textId="6FA85FEE" w:rsidR="00EC5BF4" w:rsidRDefault="00D25073" w:rsidP="00EC5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FF609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แต่เน้นการให้ข้อมูลที</w:t>
      </w:r>
      <w:r w:rsidR="00143016">
        <w:rPr>
          <w:rFonts w:asciiTheme="majorBidi" w:hAnsiTheme="majorBidi" w:cstheme="majorBidi" w:hint="cs"/>
          <w:sz w:val="28"/>
          <w:szCs w:val="28"/>
          <w:cs/>
        </w:rPr>
        <w:t>่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เกี่ยวกับกิจกรรม เหตุการณ์และสถานการณ์ใหม่</w:t>
      </w:r>
      <w:r w:rsidR="00313023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ๆ เพื่อไม่ให้ซ้ำซ้อนกับข้อมูลที่ได้เคยนำเสนอรายงานไปแล้ว  ดังนั้น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การอ่าน</w:t>
      </w: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43434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127F" w:rsidRPr="00143016">
        <w:rPr>
          <w:rFonts w:asciiTheme="majorBidi" w:hAnsiTheme="majorBidi" w:cstheme="majorBidi"/>
          <w:sz w:val="28"/>
          <w:szCs w:val="28"/>
        </w:rPr>
        <w:t>31</w:t>
      </w:r>
      <w:r w:rsidR="00081F88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2127F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56F3" w:rsidRPr="00143016">
        <w:rPr>
          <w:rFonts w:asciiTheme="majorBidi" w:hAnsiTheme="majorBidi" w:cstheme="majorBidi"/>
          <w:sz w:val="28"/>
          <w:szCs w:val="28"/>
        </w:rPr>
        <w:t>256</w:t>
      </w:r>
      <w:r w:rsidR="00C14C75" w:rsidRPr="00143016">
        <w:rPr>
          <w:rFonts w:asciiTheme="majorBidi" w:hAnsiTheme="majorBidi" w:cstheme="majorBidi"/>
          <w:sz w:val="28"/>
          <w:szCs w:val="28"/>
        </w:rPr>
        <w:t>2</w:t>
      </w:r>
    </w:p>
    <w:p w14:paraId="08E9F2CC" w14:textId="77777777" w:rsidR="00F321C0" w:rsidRPr="00143016" w:rsidRDefault="00F321C0" w:rsidP="00EC5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8A3B7" w14:textId="17CD376C" w:rsidR="00A65F9A" w:rsidRDefault="00BC0DD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3023" w:rsidRPr="00143016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5E347D" w:rsidRPr="00143016">
        <w:rPr>
          <w:rFonts w:asciiTheme="majorBidi" w:hAnsiTheme="majorBidi" w:cstheme="majorBidi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F35C8C"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347D" w:rsidRPr="00143016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5E347D" w:rsidRPr="00143016">
        <w:rPr>
          <w:rFonts w:asciiTheme="majorBidi" w:hAnsiTheme="majorBidi" w:cstheme="majorBidi"/>
          <w:sz w:val="28"/>
          <w:szCs w:val="28"/>
        </w:rPr>
        <w:t xml:space="preserve">16 </w:t>
      </w:r>
      <w:r w:rsidR="00472CAD" w:rsidRPr="001430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5E347D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="005B293A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72CAD" w:rsidRPr="00143016">
        <w:rPr>
          <w:rFonts w:asciiTheme="majorBidi" w:hAnsiTheme="majorBidi" w:cstheme="majorBidi"/>
          <w:sz w:val="28"/>
          <w:szCs w:val="28"/>
          <w:cs/>
        </w:rPr>
        <w:t>(</w:t>
      </w:r>
      <w:r w:rsidR="009D5A4E" w:rsidRPr="00143016">
        <w:rPr>
          <w:rFonts w:asciiTheme="majorBidi" w:hAnsiTheme="majorBidi" w:cs="Angsana New"/>
          <w:sz w:val="28"/>
          <w:szCs w:val="28"/>
          <w:cs/>
        </w:rPr>
        <w:t>“</w:t>
      </w:r>
      <w:r w:rsidR="00472CAD" w:rsidRPr="00143016">
        <w:rPr>
          <w:rFonts w:asciiTheme="majorBidi" w:hAnsiTheme="majorBidi" w:cstheme="majorBidi"/>
          <w:sz w:val="28"/>
          <w:szCs w:val="28"/>
        </w:rPr>
        <w:t>TFRS 16</w:t>
      </w:r>
      <w:r w:rsidR="009D5A4E" w:rsidRPr="00143016">
        <w:rPr>
          <w:rFonts w:asciiTheme="majorBidi" w:hAnsiTheme="majorBidi" w:cs="Angsana New"/>
          <w:sz w:val="28"/>
          <w:szCs w:val="28"/>
          <w:cs/>
        </w:rPr>
        <w:t>”</w:t>
      </w:r>
      <w:r w:rsidR="00472CAD" w:rsidRPr="00143016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3D5472" w:rsidRPr="00143016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A300AC" w:rsidRPr="00143016">
        <w:rPr>
          <w:rFonts w:asciiTheme="majorBidi" w:hAnsiTheme="majorBidi" w:cstheme="majorBidi"/>
          <w:sz w:val="28"/>
          <w:szCs w:val="28"/>
          <w:cs/>
        </w:rPr>
        <w:t>ซึ่ง</w:t>
      </w:r>
      <w:r w:rsidR="003D5472" w:rsidRPr="00143016">
        <w:rPr>
          <w:rFonts w:asciiTheme="majorBidi" w:hAnsiTheme="majorBidi" w:cstheme="majorBidi"/>
          <w:sz w:val="28"/>
          <w:szCs w:val="28"/>
          <w:cs/>
        </w:rPr>
        <w:t>ไ</w:t>
      </w:r>
      <w:r w:rsidR="00A300AC" w:rsidRPr="00143016">
        <w:rPr>
          <w:rFonts w:asciiTheme="majorBidi" w:hAnsiTheme="majorBidi" w:cstheme="majorBidi"/>
          <w:sz w:val="28"/>
          <w:szCs w:val="28"/>
          <w:cs/>
        </w:rPr>
        <w:t>ด้เปิดเผยผลกระทบจาก</w:t>
      </w:r>
      <w:r w:rsidR="005B293A" w:rsidRPr="00143016">
        <w:rPr>
          <w:rFonts w:asciiTheme="majorBidi" w:hAnsiTheme="majorBidi" w:cstheme="majorBidi"/>
          <w:sz w:val="28"/>
          <w:szCs w:val="28"/>
          <w:cs/>
        </w:rPr>
        <w:t>การเปลี่ยนแปลงนโยบายการบัญชีไว้ในหมายเหตุข้</w:t>
      </w:r>
      <w:r w:rsidR="00A942A6">
        <w:rPr>
          <w:rFonts w:asciiTheme="majorBidi" w:hAnsiTheme="majorBidi" w:cstheme="majorBidi" w:hint="cs"/>
          <w:sz w:val="28"/>
          <w:szCs w:val="28"/>
          <w:cs/>
        </w:rPr>
        <w:t xml:space="preserve">อ </w:t>
      </w:r>
      <w:r w:rsidR="00F156CE">
        <w:rPr>
          <w:rFonts w:asciiTheme="majorBidi" w:hAnsiTheme="majorBidi" w:cstheme="majorBidi"/>
          <w:sz w:val="28"/>
          <w:szCs w:val="28"/>
        </w:rPr>
        <w:t>3</w:t>
      </w:r>
    </w:p>
    <w:p w14:paraId="46A831F2" w14:textId="77777777" w:rsidR="001C5EFC" w:rsidRPr="001C5EFC" w:rsidRDefault="001C5EFC" w:rsidP="001C5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B37D12B" w14:textId="4F1A797E" w:rsidR="00804175" w:rsidRPr="00143016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9A730A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14301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143016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143016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844784" w:rsidRPr="001430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67602EDE" w14:textId="77777777" w:rsidR="00804175" w:rsidRPr="001C278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F0A28" w14:textId="09998D3A" w:rsidR="00EC2C96" w:rsidRDefault="00844784" w:rsidP="00FB3463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>การบัญชีขอ</w:t>
      </w:r>
      <w:r w:rsidR="00FB3463" w:rsidRPr="00143016">
        <w:rPr>
          <w:rFonts w:asciiTheme="majorBidi" w:hAnsiTheme="majorBidi" w:cstheme="majorBidi"/>
          <w:sz w:val="28"/>
          <w:szCs w:val="28"/>
          <w:cs/>
        </w:rPr>
        <w:t>ง</w:t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14334" w:rsidRPr="00CA4DB7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</w:t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143016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143016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143016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143016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143016">
        <w:rPr>
          <w:rFonts w:asciiTheme="majorBidi" w:hAnsiTheme="majorBidi" w:cstheme="majorBidi"/>
          <w:sz w:val="28"/>
          <w:szCs w:val="28"/>
          <w:cs/>
        </w:rPr>
        <w:t>ใน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7A0AF1" w:rsidRPr="00143016">
        <w:rPr>
          <w:rFonts w:asciiTheme="majorBidi" w:hAnsiTheme="majorBidi" w:cstheme="majorBidi"/>
          <w:sz w:val="28"/>
          <w:szCs w:val="28"/>
        </w:rPr>
        <w:t xml:space="preserve">31 </w:t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A0AF1" w:rsidRPr="00143016">
        <w:rPr>
          <w:rFonts w:asciiTheme="majorBidi" w:hAnsiTheme="majorBidi" w:cstheme="majorBidi"/>
          <w:sz w:val="28"/>
          <w:szCs w:val="28"/>
        </w:rPr>
        <w:t>2562</w:t>
      </w:r>
      <w:r w:rsidR="008B1156" w:rsidRPr="00CA4DB7">
        <w:rPr>
          <w:rFonts w:ascii="Angsana New" w:hAnsi="Angsana New" w:cs="Angsana New"/>
          <w:sz w:val="28"/>
          <w:szCs w:val="28"/>
          <w:cs/>
        </w:rPr>
        <w:t xml:space="preserve"> </w:t>
      </w:r>
      <w:r w:rsidR="008B1156" w:rsidRPr="00143016">
        <w:rPr>
          <w:rFonts w:ascii="Angsana New" w:hAnsi="Angsana New" w:cs="Angsana New"/>
          <w:sz w:val="28"/>
          <w:szCs w:val="28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8D4F93">
        <w:rPr>
          <w:rFonts w:ascii="Angsana New" w:hAnsi="Angsana New" w:cs="Angsana New"/>
          <w:sz w:val="28"/>
          <w:szCs w:val="28"/>
          <w:cs/>
        </w:rPr>
        <w:t xml:space="preserve"> </w:t>
      </w:r>
      <w:r w:rsidR="008D4F93" w:rsidRPr="008D4F93">
        <w:rPr>
          <w:rFonts w:ascii="Angsana New" w:hAnsi="Angsana New" w:cs="Angsana New" w:hint="cs"/>
          <w:sz w:val="28"/>
          <w:szCs w:val="28"/>
          <w:cs/>
        </w:rPr>
        <w:t>และการแพร่ระบาดของโรคติดเชื้อไวรัสโคโรนา</w:t>
      </w:r>
      <w:r w:rsidR="008D4F93" w:rsidRPr="008D4F93">
        <w:rPr>
          <w:rFonts w:ascii="Angsana New" w:hAnsi="Angsana New" w:cs="Angsana New"/>
          <w:sz w:val="28"/>
          <w:szCs w:val="28"/>
          <w:cs/>
        </w:rPr>
        <w:t xml:space="preserve"> </w:t>
      </w:r>
      <w:r w:rsidR="008D4F93" w:rsidRPr="008D4F93">
        <w:rPr>
          <w:rFonts w:ascii="Angsana New" w:hAnsi="Angsana New" w:cs="Angsana New"/>
          <w:sz w:val="28"/>
          <w:szCs w:val="28"/>
        </w:rPr>
        <w:t xml:space="preserve">2019 </w:t>
      </w:r>
      <w:r w:rsidR="008D4F93" w:rsidRPr="008D4F93">
        <w:rPr>
          <w:rFonts w:ascii="Angsana New" w:hAnsi="Angsana New" w:cs="Angsana New"/>
          <w:sz w:val="28"/>
          <w:szCs w:val="28"/>
          <w:cs/>
        </w:rPr>
        <w:t>(</w:t>
      </w:r>
      <w:r w:rsidR="008D4F93" w:rsidRPr="008D4F93">
        <w:rPr>
          <w:rFonts w:ascii="Angsana New" w:hAnsi="Angsana New" w:cs="Angsana New"/>
          <w:sz w:val="28"/>
          <w:szCs w:val="28"/>
        </w:rPr>
        <w:t>COVID</w:t>
      </w:r>
      <w:r w:rsidR="008D4F93" w:rsidRPr="008D4F93">
        <w:rPr>
          <w:rFonts w:ascii="Angsana New" w:hAnsi="Angsana New" w:cs="Angsana New"/>
          <w:sz w:val="28"/>
          <w:szCs w:val="28"/>
          <w:cs/>
        </w:rPr>
        <w:t>-</w:t>
      </w:r>
      <w:r w:rsidR="008D4F93" w:rsidRPr="008D4F93">
        <w:rPr>
          <w:rFonts w:ascii="Angsana New" w:hAnsi="Angsana New" w:cs="Angsana New"/>
          <w:sz w:val="28"/>
          <w:szCs w:val="28"/>
        </w:rPr>
        <w:t>19</w:t>
      </w:r>
      <w:r w:rsidR="008D4F93" w:rsidRPr="008D4F93">
        <w:rPr>
          <w:rFonts w:ascii="Angsana New" w:hAnsi="Angsana New" w:cs="Angsana New"/>
          <w:sz w:val="28"/>
          <w:szCs w:val="28"/>
          <w:cs/>
        </w:rPr>
        <w:t xml:space="preserve">) </w:t>
      </w:r>
      <w:r w:rsidR="006E5102" w:rsidRPr="00143016">
        <w:rPr>
          <w:rFonts w:ascii="Angsana New" w:hAnsi="Angsana New" w:cs="Angsana New"/>
          <w:sz w:val="28"/>
          <w:szCs w:val="28"/>
          <w:cs/>
        </w:rPr>
        <w:t xml:space="preserve">ตามที่ได้อธิบายไว้ในหมายเหตุข้อ </w:t>
      </w:r>
      <w:r w:rsidR="006E5102" w:rsidRPr="00143016">
        <w:rPr>
          <w:rFonts w:ascii="Angsana New" w:hAnsi="Angsana New" w:cs="Angsana New"/>
          <w:sz w:val="28"/>
          <w:szCs w:val="28"/>
        </w:rPr>
        <w:t>3</w:t>
      </w:r>
      <w:r w:rsidR="006E5102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6E5102">
        <w:rPr>
          <w:rFonts w:ascii="Angsana New" w:hAnsi="Angsana New" w:cs="Angsana New"/>
          <w:sz w:val="28"/>
          <w:szCs w:val="28"/>
        </w:rPr>
        <w:t>4</w:t>
      </w:r>
      <w:r w:rsidR="006E5102">
        <w:rPr>
          <w:rFonts w:ascii="Angsana New" w:hAnsi="Angsana New" w:cs="Angsana New" w:hint="cs"/>
          <w:sz w:val="28"/>
          <w:szCs w:val="28"/>
          <w:cs/>
        </w:rPr>
        <w:t xml:space="preserve"> ตามลำดับ</w:t>
      </w:r>
    </w:p>
    <w:p w14:paraId="4E332397" w14:textId="1AE92CD4" w:rsidR="00977E17" w:rsidRPr="001C2785" w:rsidRDefault="00977E17" w:rsidP="00FB3463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E6973BD" w14:textId="3825F524" w:rsidR="00977E17" w:rsidRPr="00143016" w:rsidRDefault="00977E17" w:rsidP="0040186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กลุ่มบริษัทและบริษัทได้เปลี่ยนแปลงประมาณการอายุการให้ประโยชน์ของส่วนปรับปรุงอาคา</w:t>
      </w:r>
      <w:r>
        <w:rPr>
          <w:rFonts w:asciiTheme="majorBidi" w:hAnsiTheme="majorBidi" w:cstheme="majorBidi" w:hint="cs"/>
          <w:sz w:val="28"/>
          <w:szCs w:val="28"/>
          <w:cs/>
        </w:rPr>
        <w:t>รตามประมาณการอายุการให้ประโยชน์ใหม่</w:t>
      </w:r>
      <w:r w:rsidR="00050E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A63F1" w:rsidRPr="00927A47">
        <w:rPr>
          <w:rFonts w:asciiTheme="majorBidi" w:hAnsiTheme="majorBidi" w:cstheme="majorBidi" w:hint="cs"/>
          <w:sz w:val="28"/>
          <w:szCs w:val="28"/>
          <w:cs/>
        </w:rPr>
        <w:t>การเปลี่ยนแปลงประมาณการทางบัญชีนี้ใช้วิธีเปลี่ยนทันที</w:t>
      </w:r>
      <w:r w:rsidR="00430133">
        <w:rPr>
          <w:rFonts w:asciiTheme="majorBidi" w:hAnsiTheme="majorBidi" w:cstheme="majorBidi"/>
          <w:sz w:val="28"/>
          <w:szCs w:val="28"/>
          <w:cs/>
        </w:rPr>
        <w:br/>
      </w:r>
      <w:r w:rsidR="00FA63F1" w:rsidRPr="00927A47">
        <w:rPr>
          <w:rFonts w:asciiTheme="majorBidi" w:hAnsiTheme="majorBidi" w:cstheme="majorBidi" w:hint="cs"/>
          <w:sz w:val="28"/>
          <w:szCs w:val="28"/>
          <w:cs/>
        </w:rPr>
        <w:t>เป็นต้นไปต่องบการเงิน</w:t>
      </w:r>
      <w:r w:rsidR="00FA63F1">
        <w:rPr>
          <w:rFonts w:asciiTheme="majorBidi" w:hAnsiTheme="majorBidi" w:cstheme="majorBidi" w:hint="cs"/>
          <w:sz w:val="28"/>
          <w:szCs w:val="28"/>
          <w:cs/>
        </w:rPr>
        <w:t>นับ</w:t>
      </w:r>
      <w:r w:rsidR="00FA63F1" w:rsidRPr="00927A47">
        <w:rPr>
          <w:rFonts w:asciiTheme="majorBidi" w:hAnsiTheme="majorBidi" w:cstheme="majorBidi" w:hint="cs"/>
          <w:sz w:val="28"/>
          <w:szCs w:val="28"/>
          <w:cs/>
        </w:rPr>
        <w:t>ตั้งแต่วันที่มีการเปลี่ยนแปลงประมาณการทางบัญชี</w:t>
      </w:r>
      <w:r w:rsidR="0043013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30133" w:rsidRPr="00927A47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430133">
        <w:rPr>
          <w:rFonts w:asciiTheme="majorBidi" w:hAnsiTheme="majorBidi" w:cstheme="majorBidi" w:hint="cs"/>
          <w:sz w:val="28"/>
          <w:szCs w:val="28"/>
          <w:cs/>
        </w:rPr>
        <w:t>ได้ประเมินผลกระทบ</w:t>
      </w:r>
      <w:r w:rsidR="00F10B48">
        <w:rPr>
          <w:rFonts w:asciiTheme="majorBidi" w:hAnsiTheme="majorBidi" w:cstheme="majorBidi" w:hint="cs"/>
          <w:sz w:val="28"/>
          <w:szCs w:val="28"/>
          <w:cs/>
        </w:rPr>
        <w:t>ที่เกิดขึ้นต่องบการเงินรวมและงบการเงิน</w:t>
      </w:r>
      <w:r w:rsidR="00E90B31">
        <w:rPr>
          <w:rFonts w:asciiTheme="majorBidi" w:hAnsiTheme="majorBidi" w:cstheme="majorBidi" w:hint="cs"/>
          <w:sz w:val="28"/>
          <w:szCs w:val="28"/>
          <w:cs/>
        </w:rPr>
        <w:t>เฉพาะกิจการ</w:t>
      </w:r>
      <w:r w:rsidR="006E6409">
        <w:rPr>
          <w:rFonts w:asciiTheme="majorBidi" w:hAnsiTheme="majorBidi" w:cstheme="majorBidi" w:hint="cs"/>
          <w:sz w:val="28"/>
          <w:szCs w:val="28"/>
          <w:cs/>
        </w:rPr>
        <w:t xml:space="preserve"> ซึ่งคาดว่าไม่มีผลกระทบที่มีสาระสำคัญ</w:t>
      </w:r>
    </w:p>
    <w:p w14:paraId="474AE864" w14:textId="77777777" w:rsidR="002600EF" w:rsidRPr="001C2785" w:rsidRDefault="002600E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2230A" w14:textId="1A4FC760" w:rsidR="00223CD5" w:rsidRPr="00143016" w:rsidRDefault="00223CD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lang w:val="en-GB" w:bidi="ar-SA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การเปลี่ยนแปลงนโยบายการบัญชี  </w:t>
      </w:r>
    </w:p>
    <w:p w14:paraId="01A061A8" w14:textId="77777777" w:rsidR="00F6386E" w:rsidRPr="001C2785" w:rsidRDefault="00F6386E" w:rsidP="00F6386E">
      <w:pPr>
        <w:rPr>
          <w:sz w:val="28"/>
          <w:szCs w:val="28"/>
          <w:rtl/>
          <w:cs/>
          <w:lang w:val="en-GB" w:bidi="ar-SA"/>
        </w:rPr>
      </w:pPr>
    </w:p>
    <w:p w14:paraId="4829A5ED" w14:textId="39054F26" w:rsidR="00CA42A7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143016">
        <w:rPr>
          <w:rFonts w:asciiTheme="majorBidi" w:hAnsiTheme="majorBidi" w:cstheme="majorBidi"/>
          <w:sz w:val="28"/>
          <w:szCs w:val="28"/>
        </w:rPr>
        <w:t xml:space="preserve">1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43016">
        <w:rPr>
          <w:rFonts w:asciiTheme="majorBidi" w:hAnsiTheme="majorBidi" w:cstheme="majorBidi"/>
          <w:sz w:val="28"/>
          <w:szCs w:val="28"/>
        </w:rPr>
        <w:t xml:space="preserve">2563 </w:t>
      </w:r>
      <w:r w:rsidRPr="0014301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กลุ่มบริษัทและบริษัทได้ถือปฏิบัติตามมาตรฐานการรายงานทางการเงินกลุ่มเครื่องมือทางการเงินและ</w:t>
      </w:r>
      <w:r w:rsidR="00CA4DB7" w:rsidRPr="00CA4DB7" w:rsidDel="00CA4D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16 </w:t>
      </w:r>
      <w:r w:rsidRPr="00143016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6258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585E" w:rsidRPr="0062585E">
        <w:rPr>
          <w:rFonts w:asciiTheme="majorBidi" w:hAnsiTheme="majorBidi" w:cs="Angsana New" w:hint="cs"/>
          <w:sz w:val="28"/>
          <w:szCs w:val="28"/>
          <w:cs/>
        </w:rPr>
        <w:t>ผลกระทบของส่วนของผู้ถือหุ้นจากการเปลี่ยนแปลงนโยบายการบัญชี</w:t>
      </w:r>
      <w:r w:rsidR="0062585E" w:rsidRPr="006258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585E" w:rsidRPr="0062585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1BBA31E9" w14:textId="77777777" w:rsidR="00D9211A" w:rsidRPr="00D9211A" w:rsidRDefault="00D9211A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620"/>
        <w:gridCol w:w="270"/>
        <w:gridCol w:w="1530"/>
      </w:tblGrid>
      <w:tr w:rsidR="005C3ED5" w:rsidRPr="00143016" w14:paraId="6C7ABD70" w14:textId="77777777" w:rsidTr="001C2785">
        <w:trPr>
          <w:cantSplit/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0E2F204B" w14:textId="77777777" w:rsidR="005C3ED5" w:rsidRPr="00143016" w:rsidRDefault="005C3ED5" w:rsidP="0034561D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F6A840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A17245" w14:textId="6200F0D3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3016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C30E99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90CA06" w14:textId="77777777" w:rsidR="00BD6B17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43016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813DCE6" w14:textId="54521231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3016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C3ED5" w:rsidRPr="00143016" w14:paraId="3386ED27" w14:textId="77777777" w:rsidTr="001C2785">
        <w:trPr>
          <w:cantSplit/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76E25B7D" w14:textId="77777777" w:rsidR="005C3ED5" w:rsidRPr="00143016" w:rsidRDefault="005C3ED5" w:rsidP="0034561D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DCBCD3" w14:textId="589B237B" w:rsidR="005C3ED5" w:rsidRPr="00143016" w:rsidRDefault="00807958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14301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44D295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30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270" w:type="dxa"/>
            <w:shd w:val="clear" w:color="auto" w:fill="auto"/>
          </w:tcPr>
          <w:p w14:paraId="529B93E7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85EB0C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30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BD6B17" w:rsidRPr="00143016" w14:paraId="0A3C0163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EE6CD17" w14:textId="77777777" w:rsidR="00BD6B17" w:rsidRPr="00143016" w:rsidRDefault="00BD6B17" w:rsidP="0034561D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6DBC0" w14:textId="73E2A32E" w:rsidR="00BD6B17" w:rsidRPr="00143016" w:rsidRDefault="00BD6B17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3BBCC701" w14:textId="659B42FA" w:rsidR="00BD6B17" w:rsidRPr="00143016" w:rsidRDefault="00BD6B17" w:rsidP="00715FBE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lang w:val="en-US"/>
              </w:rPr>
            </w:pPr>
            <w:r w:rsidRPr="0014301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C3ED5" w:rsidRPr="00715FBE" w14:paraId="789DC308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3C228056" w14:textId="018C7EB6" w:rsidR="005C3ED5" w:rsidRPr="00715FBE" w:rsidRDefault="005C3ED5" w:rsidP="0034561D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715FB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715FBE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ตามที่รายงาน</w:t>
            </w:r>
            <w:r w:rsidR="00826004">
              <w:rPr>
                <w:rFonts w:ascii="Angsana New" w:hAnsi="Angsana New" w:cs="Angsana New" w:hint="cs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A24939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DFCB59" w14:textId="57739A8A" w:rsidR="005C3ED5" w:rsidRPr="00715FBE" w:rsidRDefault="00D06D77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C3ED5" w:rsidRPr="00715FB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483,394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6C97D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ACC52F" w14:textId="08FC8C1C" w:rsidR="005C3ED5" w:rsidRPr="00715FBE" w:rsidRDefault="005B56CD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11,44</w:t>
            </w:r>
            <w:r w:rsidR="002A6C9C"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,138</w:t>
            </w:r>
          </w:p>
        </w:tc>
      </w:tr>
      <w:tr w:rsidR="005C3ED5" w:rsidRPr="00715FBE" w14:paraId="7B52885F" w14:textId="77777777" w:rsidTr="001C2785">
        <w:trPr>
          <w:cantSplit/>
          <w:trHeight w:val="254"/>
        </w:trPr>
        <w:tc>
          <w:tcPr>
            <w:tcW w:w="4680" w:type="dxa"/>
            <w:shd w:val="clear" w:color="auto" w:fill="auto"/>
          </w:tcPr>
          <w:p w14:paraId="57500B62" w14:textId="77777777" w:rsidR="005C3ED5" w:rsidRPr="00715FBE" w:rsidRDefault="005C3ED5" w:rsidP="0034561D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D183A5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B430FF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B45256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C787AD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3ED5" w:rsidRPr="00715FBE" w14:paraId="1B0D998E" w14:textId="77777777" w:rsidTr="001C2785">
        <w:trPr>
          <w:cantSplit/>
          <w:trHeight w:val="254"/>
        </w:trPr>
        <w:tc>
          <w:tcPr>
            <w:tcW w:w="4680" w:type="dxa"/>
            <w:shd w:val="clear" w:color="auto" w:fill="auto"/>
          </w:tcPr>
          <w:p w14:paraId="28469894" w14:textId="77777777" w:rsidR="005C3ED5" w:rsidRPr="00715FBE" w:rsidRDefault="005C3ED5" w:rsidP="0034561D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58272E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E3D924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5571A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EB37BE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3ED5" w:rsidRPr="00715FBE" w14:paraId="6F5C9055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38E72F7" w14:textId="31ED7901" w:rsidR="005C3ED5" w:rsidRPr="00715FBE" w:rsidRDefault="006B5A79" w:rsidP="003456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ผลกำไรและกลับรายการขาดทุน</w:t>
            </w:r>
            <w:r w:rsidR="00293D58"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</w:t>
            </w:r>
            <w:r w:rsidR="00A666C5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293D58">
              <w:rPr>
                <w:rFonts w:ascii="Angsana New" w:hAnsi="Angsana New" w:cs="Angsana New" w:hint="cs"/>
                <w:sz w:val="28"/>
                <w:szCs w:val="28"/>
                <w:cs/>
              </w:rPr>
              <w:t>จะเกิดขึ้น</w:t>
            </w:r>
            <w:r w:rsidR="00FC5D13" w:rsidRPr="00FC5D13">
              <w:rPr>
                <w:rFonts w:ascii="Angsana New" w:hAnsi="Angsana New" w:cs="Angsana New" w:hint="cs"/>
                <w:sz w:val="28"/>
                <w:szCs w:val="28"/>
                <w:cs/>
              </w:rPr>
              <w:t>ของสินทรัพย์ทางการเงินและลูกหนี้ตามสัญญาเช่า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DD5701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ก (</w:t>
            </w: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2</w:t>
            </w: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5FA312" w14:textId="5B97B7D5" w:rsidR="005C3ED5" w:rsidRPr="00715FBE" w:rsidRDefault="00DE309B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</w:rPr>
              <w:t>162,424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4C90F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5205A4" w14:textId="66743FEB" w:rsidR="005C3ED5" w:rsidRPr="00715FBE" w:rsidRDefault="00443CAF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162,424</w:t>
            </w:r>
          </w:p>
        </w:tc>
      </w:tr>
      <w:tr w:rsidR="005C3ED5" w:rsidRPr="00715FBE" w14:paraId="172A976D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D1A06B6" w14:textId="77777777" w:rsidR="005C3ED5" w:rsidRPr="00715FBE" w:rsidRDefault="005C3ED5" w:rsidP="003456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805B71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40EA66" w14:textId="14C4F689" w:rsidR="005C3ED5" w:rsidRPr="00715FBE" w:rsidRDefault="00993B69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-75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15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32,485</w:t>
            </w:r>
            <w:r w:rsidRPr="00715F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5C8EA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69B863" w14:textId="6332A947" w:rsidR="005C3ED5" w:rsidRPr="00715FBE" w:rsidRDefault="00D212E4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15F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AE42C2" w:rsidRPr="00715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32,485</w:t>
            </w:r>
            <w:r w:rsidRPr="00715F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C3ED5" w:rsidRPr="00715FBE" w14:paraId="246988F1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29A1AC8B" w14:textId="05E5B448" w:rsidR="005C3ED5" w:rsidRPr="00715FBE" w:rsidRDefault="005C3ED5" w:rsidP="0034561D">
            <w:pPr>
              <w:shd w:val="clear" w:color="auto" w:fill="FFFFFF" w:themeFill="background1"/>
              <w:spacing w:line="240" w:lineRule="auto"/>
              <w:ind w:left="178" w:right="8" w:hanging="1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2563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6514AE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73C4A" w14:textId="529B7D39" w:rsidR="005C3ED5" w:rsidRPr="00715FBE" w:rsidRDefault="005B56CD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11,613,333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15746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DC6AA" w14:textId="321FCD19" w:rsidR="005C3ED5" w:rsidRPr="00715FBE" w:rsidRDefault="00AE42C2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11,572,077</w:t>
            </w:r>
          </w:p>
        </w:tc>
      </w:tr>
    </w:tbl>
    <w:p w14:paraId="3E73D10E" w14:textId="175BDE1C" w:rsidR="00F6386E" w:rsidRPr="00143016" w:rsidRDefault="000C4E7D" w:rsidP="00F6386E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br w:type="page"/>
      </w:r>
      <w:r w:rsidR="00F6386E" w:rsidRPr="0014301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7C27C9BE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737F0D" w14:textId="748AC939" w:rsidR="00F6386E" w:rsidRPr="008266D0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กลุ่มบริษัทและบริษัท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1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มกราคม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2563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ดังนั้น กลุ่มบริษัทและบริษัทจึง</w:t>
      </w:r>
      <w:r w:rsidRPr="00143016">
        <w:rPr>
          <w:rFonts w:asciiTheme="majorBidi" w:hAnsiTheme="majorBidi" w:cstheme="majorBidi"/>
          <w:sz w:val="28"/>
          <w:szCs w:val="28"/>
          <w:cs/>
        </w:rPr>
        <w:t>ไม่ปรับปรุงข้อมูลที่นำเสนอในปี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="00FC7710">
        <w:rPr>
          <w:rFonts w:asciiTheme="majorBidi" w:hAnsiTheme="majorBidi" w:cstheme="majorBidi"/>
          <w:sz w:val="28"/>
          <w:szCs w:val="28"/>
        </w:rPr>
        <w:t>2562</w:t>
      </w:r>
    </w:p>
    <w:p w14:paraId="72DDE777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5C6F4" w14:textId="79BFA094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ยง</w:t>
      </w:r>
      <w:r w:rsidRPr="00143016">
        <w:rPr>
          <w:rFonts w:asciiTheme="majorBidi" w:hAnsiTheme="majorBidi"/>
          <w:sz w:val="28"/>
          <w:szCs w:val="28"/>
          <w:shd w:val="clear" w:color="auto" w:fill="FFFFFF" w:themeFill="background1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โดย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ผลกระทบ</w:t>
      </w:r>
      <w:r w:rsidRPr="0014301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จากการ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</w:p>
    <w:p w14:paraId="66AE48E4" w14:textId="3945B633" w:rsidR="002F2DF9" w:rsidRDefault="002F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2F5341" w14:textId="77777777" w:rsidR="00F6386E" w:rsidRPr="00143016" w:rsidRDefault="00F6386E" w:rsidP="00F6386E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D99CB30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14E3D5" w14:textId="4671A07F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143016">
        <w:rPr>
          <w:rFonts w:asciiTheme="majorBidi" w:hAnsiTheme="majorBidi" w:cstheme="majorBidi"/>
          <w:sz w:val="28"/>
          <w:szCs w:val="28"/>
        </w:rPr>
        <w:t xml:space="preserve">9 </w:t>
      </w:r>
      <w:r w:rsidRPr="00143016">
        <w:rPr>
          <w:rFonts w:asciiTheme="majorBidi" w:hAnsiTheme="majorBidi"/>
          <w:sz w:val="28"/>
          <w:szCs w:val="28"/>
          <w:cs/>
        </w:rPr>
        <w:t>(“</w:t>
      </w:r>
      <w:r w:rsidRPr="00143016">
        <w:rPr>
          <w:rFonts w:asciiTheme="majorBidi" w:hAnsiTheme="majorBidi" w:cstheme="majorBidi"/>
          <w:sz w:val="28"/>
          <w:szCs w:val="28"/>
        </w:rPr>
        <w:t>TFRS 9</w:t>
      </w:r>
      <w:r w:rsidRPr="00143016">
        <w:rPr>
          <w:rFonts w:asciiTheme="majorBidi" w:hAnsiTheme="majorBidi"/>
          <w:sz w:val="28"/>
          <w:szCs w:val="28"/>
          <w:cs/>
        </w:rPr>
        <w:t xml:space="preserve">”)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143016">
        <w:rPr>
          <w:rFonts w:asciiTheme="majorBidi" w:hAnsiTheme="majorBidi" w:cstheme="majorBidi"/>
          <w:sz w:val="28"/>
          <w:szCs w:val="28"/>
        </w:rPr>
        <w:t xml:space="preserve">3 </w:t>
      </w:r>
      <w:r w:rsidRPr="00143016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143016">
        <w:rPr>
          <w:rFonts w:asciiTheme="majorBidi" w:hAnsiTheme="majorBidi"/>
          <w:sz w:val="28"/>
          <w:szCs w:val="28"/>
          <w:cs/>
        </w:rPr>
        <w:t>(</w:t>
      </w:r>
      <w:r w:rsidRPr="00143016">
        <w:rPr>
          <w:rFonts w:asciiTheme="majorBidi" w:hAnsiTheme="majorBidi" w:cstheme="majorBidi"/>
          <w:sz w:val="28"/>
          <w:szCs w:val="28"/>
        </w:rPr>
        <w:t>FVOCI</w:t>
      </w:r>
      <w:r w:rsidRPr="00143016">
        <w:rPr>
          <w:rFonts w:asciiTheme="majorBidi" w:hAnsiTheme="majorBidi"/>
          <w:sz w:val="28"/>
          <w:szCs w:val="28"/>
          <w:cs/>
        </w:rPr>
        <w:t>)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143016">
        <w:rPr>
          <w:rFonts w:asciiTheme="majorBidi" w:hAnsiTheme="majorBidi"/>
          <w:sz w:val="28"/>
          <w:szCs w:val="28"/>
          <w:cs/>
        </w:rPr>
        <w:t xml:space="preserve"> (</w:t>
      </w:r>
      <w:r w:rsidRPr="00143016">
        <w:rPr>
          <w:rFonts w:asciiTheme="majorBidi" w:hAnsiTheme="majorBidi" w:cstheme="majorBidi"/>
          <w:sz w:val="28"/>
          <w:szCs w:val="28"/>
        </w:rPr>
        <w:t>FVTPL</w:t>
      </w:r>
      <w:r w:rsidRPr="00143016">
        <w:rPr>
          <w:rFonts w:asciiTheme="majorBidi" w:hAnsiTheme="majorBidi"/>
          <w:sz w:val="28"/>
          <w:szCs w:val="28"/>
          <w:cs/>
        </w:rPr>
        <w:t xml:space="preserve">)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143016">
        <w:rPr>
          <w:rFonts w:asciiTheme="majorBidi" w:hAnsiTheme="majorBidi" w:cstheme="majorBidi"/>
          <w:sz w:val="28"/>
          <w:szCs w:val="28"/>
        </w:rPr>
        <w:t>105</w:t>
      </w:r>
    </w:p>
    <w:p w14:paraId="0C750B5E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41D657" w14:textId="426BA728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ตาม</w:t>
      </w:r>
      <w:r w:rsidRPr="00143016">
        <w:rPr>
          <w:rFonts w:asciiTheme="majorBidi" w:hAnsiTheme="majorBidi" w:cstheme="majorBidi"/>
          <w:sz w:val="28"/>
          <w:szCs w:val="28"/>
        </w:rPr>
        <w:t xml:space="preserve"> TFRS 9 </w:t>
      </w:r>
      <w:r w:rsidRPr="00143016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เดิมกลุ่มบริษัทและบริษัทรับรู้ดอกเบี้ยรับด้วยอัตราดอกเบี้ย</w:t>
      </w:r>
      <w:r w:rsidR="006037EE">
        <w:rPr>
          <w:rFonts w:asciiTheme="majorBidi" w:hAnsiTheme="majorBidi" w:cstheme="majorBidi" w:hint="cs"/>
          <w:sz w:val="28"/>
          <w:szCs w:val="28"/>
          <w:cs/>
        </w:rPr>
        <w:t>ที่แท้จริง และดอกเบี้ยจ่ายด้วยอัตราดอกเบี้ย</w:t>
      </w:r>
      <w:r w:rsidRPr="00143016">
        <w:rPr>
          <w:rFonts w:asciiTheme="majorBidi" w:hAnsiTheme="majorBidi" w:cstheme="majorBidi"/>
          <w:sz w:val="28"/>
          <w:szCs w:val="28"/>
          <w:cs/>
        </w:rPr>
        <w:t>ตามสัญญา</w:t>
      </w:r>
    </w:p>
    <w:p w14:paraId="31A10A8D" w14:textId="77777777" w:rsidR="007C14FF" w:rsidRDefault="007C14FF" w:rsidP="0084243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4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C84EE" w14:textId="77777777" w:rsidR="0062585E" w:rsidRDefault="0062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74EE47F" w14:textId="76558998" w:rsidR="00F6386E" w:rsidRDefault="00F6386E" w:rsidP="0084243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4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143016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กลุ่มบริษัทและบริษัท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 ณ วันที่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</w:rPr>
        <w:t xml:space="preserve">1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43016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1A5E902D" w14:textId="38CDD083" w:rsidR="002F2DF9" w:rsidRDefault="002F2DF9" w:rsidP="0084243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89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9"/>
        <w:gridCol w:w="2004"/>
        <w:gridCol w:w="260"/>
        <w:gridCol w:w="1816"/>
        <w:gridCol w:w="250"/>
        <w:gridCol w:w="1703"/>
      </w:tblGrid>
      <w:tr w:rsidR="002F2DF9" w:rsidRPr="00EF470F" w14:paraId="23CAAB8E" w14:textId="77777777" w:rsidTr="00B25572">
        <w:trPr>
          <w:tblHeader/>
        </w:trPr>
        <w:tc>
          <w:tcPr>
            <w:tcW w:w="8892" w:type="dxa"/>
            <w:gridSpan w:val="6"/>
            <w:vAlign w:val="bottom"/>
          </w:tcPr>
          <w:p w14:paraId="411A2A04" w14:textId="77777777" w:rsidR="002F2DF9" w:rsidRPr="00143016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F2DF9" w:rsidRPr="00EF470F" w14:paraId="36645EE0" w14:textId="77777777" w:rsidTr="00B25572">
        <w:trPr>
          <w:tblHeader/>
        </w:trPr>
        <w:tc>
          <w:tcPr>
            <w:tcW w:w="2859" w:type="dxa"/>
            <w:vAlign w:val="bottom"/>
          </w:tcPr>
          <w:p w14:paraId="312420BB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bottom"/>
          </w:tcPr>
          <w:p w14:paraId="52087DF9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</w:t>
            </w:r>
          </w:p>
          <w:p w14:paraId="2AD5A3B5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มาตรฐานเดิม</w:t>
            </w:r>
          </w:p>
          <w:p w14:paraId="60F61FF5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5D34E599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69" w:type="dxa"/>
            <w:gridSpan w:val="3"/>
            <w:tcBorders>
              <w:bottom w:val="single" w:sz="4" w:space="0" w:color="auto"/>
            </w:tcBorders>
            <w:vAlign w:val="bottom"/>
          </w:tcPr>
          <w:p w14:paraId="5159187D" w14:textId="77777777" w:rsidR="002F2DF9" w:rsidRPr="00143016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</w:p>
          <w:p w14:paraId="620D618E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2F2DF9" w:rsidRPr="000B7E6D" w14:paraId="400D5CA4" w14:textId="77777777" w:rsidTr="00B25572">
        <w:trPr>
          <w:tblHeader/>
        </w:trPr>
        <w:tc>
          <w:tcPr>
            <w:tcW w:w="2859" w:type="dxa"/>
            <w:vAlign w:val="bottom"/>
          </w:tcPr>
          <w:p w14:paraId="43988C7E" w14:textId="77777777" w:rsidR="002F2DF9" w:rsidRPr="00143016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4E52A4CD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3891CF2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14:paraId="4E284CE6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0B7E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  <w:p w14:paraId="7B1AFD5A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0B7E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ใช้การบัญชี</w:t>
            </w:r>
          </w:p>
          <w:p w14:paraId="557651D1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250" w:type="dxa"/>
            <w:vAlign w:val="bottom"/>
          </w:tcPr>
          <w:p w14:paraId="372D9CF6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6BEB61A1" w14:textId="5C33F488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2F2DF9" w:rsidRPr="000B7E6D" w14:paraId="4C9F5F1C" w14:textId="77777777" w:rsidTr="00B25572">
        <w:trPr>
          <w:tblHeader/>
        </w:trPr>
        <w:tc>
          <w:tcPr>
            <w:tcW w:w="2859" w:type="dxa"/>
          </w:tcPr>
          <w:p w14:paraId="5BA7E2DB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33" w:type="dxa"/>
            <w:gridSpan w:val="5"/>
          </w:tcPr>
          <w:p w14:paraId="52B6DF3F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F2DF9" w:rsidRPr="000B7E6D" w14:paraId="7932A9E5" w14:textId="77777777" w:rsidTr="00B25572">
        <w:tc>
          <w:tcPr>
            <w:tcW w:w="2859" w:type="dxa"/>
          </w:tcPr>
          <w:p w14:paraId="19108C3E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04" w:type="dxa"/>
          </w:tcPr>
          <w:p w14:paraId="2AE0DC8C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0F79BF47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14:paraId="4CABC728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7504247E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3" w:type="dxa"/>
          </w:tcPr>
          <w:p w14:paraId="3AF8E33F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2F2DF9" w:rsidRPr="000B7E6D" w14:paraId="5E69AA1E" w14:textId="77777777" w:rsidTr="00B25572">
        <w:tc>
          <w:tcPr>
            <w:tcW w:w="2859" w:type="dxa"/>
          </w:tcPr>
          <w:p w14:paraId="27ACB75F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04" w:type="dxa"/>
            <w:vAlign w:val="bottom"/>
          </w:tcPr>
          <w:p w14:paraId="280370AF" w14:textId="0BEA969E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783,172</w:t>
            </w:r>
          </w:p>
        </w:tc>
        <w:tc>
          <w:tcPr>
            <w:tcW w:w="260" w:type="dxa"/>
          </w:tcPr>
          <w:p w14:paraId="2706B3C1" w14:textId="77777777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14:paraId="472AC635" w14:textId="77777777" w:rsidR="002F2DF9" w:rsidRPr="000B7E6D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4F02C9F4" w14:textId="77777777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390A624B" w14:textId="681439AA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783,172</w:t>
            </w:r>
          </w:p>
        </w:tc>
      </w:tr>
      <w:tr w:rsidR="002F2DF9" w:rsidRPr="00EF470F" w14:paraId="05DBFC92" w14:textId="77777777" w:rsidTr="00B25572">
        <w:tc>
          <w:tcPr>
            <w:tcW w:w="2859" w:type="dxa"/>
          </w:tcPr>
          <w:p w14:paraId="16B016B2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2004" w:type="dxa"/>
            <w:vAlign w:val="bottom"/>
          </w:tcPr>
          <w:p w14:paraId="7C635D50" w14:textId="75963ED6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58,538,785</w:t>
            </w:r>
          </w:p>
        </w:tc>
        <w:tc>
          <w:tcPr>
            <w:tcW w:w="260" w:type="dxa"/>
          </w:tcPr>
          <w:p w14:paraId="0AFFBE2D" w14:textId="77777777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14:paraId="102F7E6C" w14:textId="77777777" w:rsidR="002F2DF9" w:rsidRPr="000B7E6D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09119FF2" w14:textId="77777777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0431CEED" w14:textId="3AD574FE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307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0A00" w:rsidRPr="0001307F">
              <w:rPr>
                <w:rFonts w:asciiTheme="majorBidi" w:hAnsiTheme="majorBidi"/>
                <w:color w:val="000000"/>
                <w:sz w:val="28"/>
                <w:szCs w:val="28"/>
              </w:rPr>
              <w:t>701</w:t>
            </w: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0A00" w:rsidRPr="0001307F">
              <w:rPr>
                <w:rFonts w:asciiTheme="majorBidi" w:hAnsiTheme="majorBidi"/>
                <w:color w:val="000000"/>
                <w:sz w:val="28"/>
                <w:szCs w:val="28"/>
              </w:rPr>
              <w:t>209</w:t>
            </w:r>
          </w:p>
        </w:tc>
      </w:tr>
      <w:tr w:rsidR="00780819" w:rsidRPr="00EF470F" w14:paraId="78E547E7" w14:textId="77777777" w:rsidTr="00B25572">
        <w:tc>
          <w:tcPr>
            <w:tcW w:w="2859" w:type="dxa"/>
          </w:tcPr>
          <w:p w14:paraId="156882F3" w14:textId="2BACEFA4" w:rsidR="00780819" w:rsidRPr="002D7273" w:rsidRDefault="00780819" w:rsidP="00FF542A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D727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657472CD" w14:textId="77777777" w:rsidR="00780819" w:rsidRPr="002D7273" w:rsidRDefault="0078081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2D72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60" w:type="dxa"/>
            <w:shd w:val="clear" w:color="auto" w:fill="auto"/>
          </w:tcPr>
          <w:p w14:paraId="3F650A19" w14:textId="77777777" w:rsidR="00780819" w:rsidRPr="002D7273" w:rsidRDefault="0078081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224142F1" w14:textId="77777777" w:rsidR="00780819" w:rsidRPr="002D7273" w:rsidRDefault="0078081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727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CB1D392" w14:textId="77777777" w:rsidR="00780819" w:rsidRPr="002D7273" w:rsidRDefault="00780819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D0E4E7A" w14:textId="77777777" w:rsidR="00780819" w:rsidRPr="00DE6B61" w:rsidRDefault="0078081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6B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74,548</w:t>
            </w:r>
          </w:p>
        </w:tc>
      </w:tr>
      <w:tr w:rsidR="00B05C57" w:rsidRPr="00EF470F" w14:paraId="25BD03D8" w14:textId="77777777" w:rsidTr="00B25572">
        <w:tc>
          <w:tcPr>
            <w:tcW w:w="2859" w:type="dxa"/>
          </w:tcPr>
          <w:p w14:paraId="4FE8B342" w14:textId="1EB12A83" w:rsidR="00B05C57" w:rsidRPr="002D7273" w:rsidRDefault="00B05C57" w:rsidP="00B05C57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27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บุคคลหรือกิจการที่เกี่ยวข้องกัน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D31B861" w14:textId="5ED37E6D" w:rsidR="00B05C57" w:rsidRDefault="00B05C57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60" w:type="dxa"/>
            <w:shd w:val="clear" w:color="auto" w:fill="auto"/>
          </w:tcPr>
          <w:p w14:paraId="677B2D10" w14:textId="77777777" w:rsidR="00B05C57" w:rsidRPr="002D7273" w:rsidRDefault="00B05C57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7B7CB81E" w14:textId="3E0E35C5" w:rsidR="00B05C57" w:rsidRPr="002D7273" w:rsidRDefault="00B05C57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727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AB05A05" w14:textId="77777777" w:rsidR="00B05C57" w:rsidRPr="002D7273" w:rsidRDefault="00B05C57" w:rsidP="00B05C57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A7A6D39" w14:textId="68BC2232" w:rsidR="00B05C57" w:rsidRPr="0001307F" w:rsidRDefault="00B05C57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</w:tr>
      <w:tr w:rsidR="002D7273" w:rsidRPr="00EF470F" w14:paraId="5228CD36" w14:textId="77777777" w:rsidTr="00B25572">
        <w:tc>
          <w:tcPr>
            <w:tcW w:w="2859" w:type="dxa"/>
          </w:tcPr>
          <w:p w14:paraId="19867AC9" w14:textId="77777777" w:rsidR="002D7273" w:rsidRPr="00143016" w:rsidRDefault="002D7273" w:rsidP="002D7273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</w:t>
            </w:r>
            <w:r w:rsidRPr="0014301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ในการเบิกใช้</w:t>
            </w:r>
          </w:p>
        </w:tc>
        <w:tc>
          <w:tcPr>
            <w:tcW w:w="2004" w:type="dxa"/>
            <w:vAlign w:val="bottom"/>
          </w:tcPr>
          <w:p w14:paraId="572140D1" w14:textId="4FE9C36F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260" w:type="dxa"/>
          </w:tcPr>
          <w:p w14:paraId="31C07CED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40855242" w14:textId="4C106CB6" w:rsidR="002D7273" w:rsidRPr="002C748E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74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55B196BA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703" w:type="dxa"/>
            <w:vAlign w:val="bottom"/>
          </w:tcPr>
          <w:p w14:paraId="18F034DD" w14:textId="20E46C40" w:rsidR="002D7273" w:rsidRPr="0001307F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10,000</w:t>
            </w:r>
          </w:p>
        </w:tc>
      </w:tr>
      <w:tr w:rsidR="002D7273" w:rsidRPr="00EF470F" w14:paraId="7E8CDE94" w14:textId="77777777" w:rsidTr="00B25572">
        <w:tc>
          <w:tcPr>
            <w:tcW w:w="2859" w:type="dxa"/>
          </w:tcPr>
          <w:p w14:paraId="02558309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004" w:type="dxa"/>
            <w:vAlign w:val="bottom"/>
          </w:tcPr>
          <w:p w14:paraId="2590B1C2" w14:textId="14FAA206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  <w:tc>
          <w:tcPr>
            <w:tcW w:w="260" w:type="dxa"/>
          </w:tcPr>
          <w:p w14:paraId="3B002FE1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11399166" w14:textId="39773EA1" w:rsidR="002D7273" w:rsidRPr="002C748E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74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688BB48B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703" w:type="dxa"/>
            <w:vAlign w:val="bottom"/>
          </w:tcPr>
          <w:p w14:paraId="529A2511" w14:textId="3D7AC26C" w:rsidR="002D7273" w:rsidRPr="0001307F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</w:tr>
      <w:tr w:rsidR="002D7273" w:rsidRPr="00EF470F" w14:paraId="1A4689B7" w14:textId="77777777" w:rsidTr="00B25572">
        <w:tc>
          <w:tcPr>
            <w:tcW w:w="2859" w:type="dxa"/>
          </w:tcPr>
          <w:p w14:paraId="004D29C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8058B" w14:textId="3BFF5065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59,449,097</w:t>
            </w:r>
          </w:p>
        </w:tc>
        <w:tc>
          <w:tcPr>
            <w:tcW w:w="260" w:type="dxa"/>
          </w:tcPr>
          <w:p w14:paraId="050967F6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60EA6" w14:textId="2F460265" w:rsidR="002D7273" w:rsidRPr="002C748E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C74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18CCDEAF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9407" w14:textId="0FB4E338" w:rsidR="002D7273" w:rsidRPr="0001307F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59</w:t>
            </w:r>
            <w:r w:rsidRPr="000130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540AC"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6</w:t>
            </w:r>
            <w:r w:rsidR="00881EFD"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11</w:t>
            </w:r>
            <w:r w:rsidRPr="000130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81EFD"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521</w:t>
            </w:r>
          </w:p>
        </w:tc>
      </w:tr>
      <w:tr w:rsidR="002D7273" w:rsidRPr="00EF470F" w14:paraId="4AE44D03" w14:textId="77777777" w:rsidTr="00B25572">
        <w:tc>
          <w:tcPr>
            <w:tcW w:w="2859" w:type="dxa"/>
          </w:tcPr>
          <w:p w14:paraId="1F1DFBA9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4" w:type="dxa"/>
            <w:tcBorders>
              <w:top w:val="double" w:sz="4" w:space="0" w:color="auto"/>
            </w:tcBorders>
            <w:vAlign w:val="bottom"/>
          </w:tcPr>
          <w:p w14:paraId="5C4C557D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7778871B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double" w:sz="4" w:space="0" w:color="auto"/>
            </w:tcBorders>
            <w:vAlign w:val="bottom"/>
          </w:tcPr>
          <w:p w14:paraId="65E409D2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7859B698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double" w:sz="4" w:space="0" w:color="auto"/>
            </w:tcBorders>
            <w:vAlign w:val="bottom"/>
          </w:tcPr>
          <w:p w14:paraId="24BEE858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D7273" w:rsidRPr="00EF470F" w14:paraId="2CC50A47" w14:textId="77777777" w:rsidTr="00B25572">
        <w:tc>
          <w:tcPr>
            <w:tcW w:w="2859" w:type="dxa"/>
          </w:tcPr>
          <w:p w14:paraId="336B4C26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04" w:type="dxa"/>
            <w:vAlign w:val="bottom"/>
          </w:tcPr>
          <w:p w14:paraId="36552266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60" w:type="dxa"/>
          </w:tcPr>
          <w:p w14:paraId="7B157FAA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02CF8A15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50" w:type="dxa"/>
          </w:tcPr>
          <w:p w14:paraId="6EF0FBB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703" w:type="dxa"/>
            <w:vAlign w:val="bottom"/>
          </w:tcPr>
          <w:p w14:paraId="2DF50B73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</w:tr>
      <w:tr w:rsidR="002D7273" w:rsidRPr="00EF470F" w14:paraId="3C75656A" w14:textId="77777777" w:rsidTr="00B25572">
        <w:tc>
          <w:tcPr>
            <w:tcW w:w="2859" w:type="dxa"/>
          </w:tcPr>
          <w:p w14:paraId="1E2814EB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04" w:type="dxa"/>
            <w:vAlign w:val="bottom"/>
          </w:tcPr>
          <w:p w14:paraId="02B74E05" w14:textId="342CF0EF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B35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  <w:tc>
          <w:tcPr>
            <w:tcW w:w="260" w:type="dxa"/>
          </w:tcPr>
          <w:p w14:paraId="4D38D6B4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18919CC6" w14:textId="7777777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5381932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742B4EA7" w14:textId="58D5CE06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</w:tr>
      <w:tr w:rsidR="002D7273" w:rsidRPr="00EF470F" w14:paraId="15C95E17" w14:textId="77777777" w:rsidTr="00B25572">
        <w:tc>
          <w:tcPr>
            <w:tcW w:w="2859" w:type="dxa"/>
          </w:tcPr>
          <w:p w14:paraId="7EC05A03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004" w:type="dxa"/>
            <w:vAlign w:val="bottom"/>
          </w:tcPr>
          <w:p w14:paraId="344A225F" w14:textId="3437944D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60" w:type="dxa"/>
          </w:tcPr>
          <w:p w14:paraId="1B1564F7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1ECF1207" w14:textId="05E0EAFE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08F35629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7A3D1E89" w14:textId="20A3BDCF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D7273" w:rsidRPr="00EF470F" w14:paraId="7BFF966F" w14:textId="77777777" w:rsidTr="00B25572">
        <w:tc>
          <w:tcPr>
            <w:tcW w:w="2859" w:type="dxa"/>
          </w:tcPr>
          <w:p w14:paraId="692B569E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004" w:type="dxa"/>
            <w:vAlign w:val="bottom"/>
          </w:tcPr>
          <w:p w14:paraId="3EA6E96E" w14:textId="71F547C4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890,730</w:t>
            </w:r>
          </w:p>
        </w:tc>
        <w:tc>
          <w:tcPr>
            <w:tcW w:w="260" w:type="dxa"/>
          </w:tcPr>
          <w:p w14:paraId="2455E85F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0EC03BF6" w14:textId="7777777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7FC90FB9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5F6D37B9" w14:textId="7ADA8558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890,730</w:t>
            </w:r>
          </w:p>
        </w:tc>
      </w:tr>
      <w:tr w:rsidR="002D7273" w:rsidRPr="00EF470F" w14:paraId="2AAB1F7C" w14:textId="77777777" w:rsidTr="00B25572">
        <w:tc>
          <w:tcPr>
            <w:tcW w:w="2859" w:type="dxa"/>
          </w:tcPr>
          <w:p w14:paraId="173B258D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04" w:type="dxa"/>
            <w:vAlign w:val="bottom"/>
          </w:tcPr>
          <w:p w14:paraId="531C4433" w14:textId="659B30D9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B35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  <w:tc>
          <w:tcPr>
            <w:tcW w:w="260" w:type="dxa"/>
          </w:tcPr>
          <w:p w14:paraId="7E713848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5889279A" w14:textId="7777777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0C12C1E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2DC64754" w14:textId="65171205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</w:tr>
      <w:tr w:rsidR="002D7273" w:rsidRPr="00EF470F" w14:paraId="538A07BA" w14:textId="77777777" w:rsidTr="00B25572">
        <w:tc>
          <w:tcPr>
            <w:tcW w:w="2859" w:type="dxa"/>
          </w:tcPr>
          <w:p w14:paraId="01E393D8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04" w:type="dxa"/>
            <w:vAlign w:val="bottom"/>
          </w:tcPr>
          <w:p w14:paraId="12AB7700" w14:textId="51B221BC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B35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  <w:tc>
          <w:tcPr>
            <w:tcW w:w="260" w:type="dxa"/>
          </w:tcPr>
          <w:p w14:paraId="5700F0F3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5A2882BA" w14:textId="7777777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5F2BFB5A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3556871C" w14:textId="55724EC2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</w:tr>
      <w:tr w:rsidR="002D7273" w:rsidRPr="00EF470F" w14:paraId="040108B6" w14:textId="77777777" w:rsidTr="00B25572">
        <w:tc>
          <w:tcPr>
            <w:tcW w:w="2859" w:type="dxa"/>
          </w:tcPr>
          <w:p w14:paraId="71573A2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bottom"/>
          </w:tcPr>
          <w:p w14:paraId="3A5E7389" w14:textId="1A16B6D0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</w:t>
            </w: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259</w:t>
            </w:r>
          </w:p>
        </w:tc>
        <w:tc>
          <w:tcPr>
            <w:tcW w:w="260" w:type="dxa"/>
          </w:tcPr>
          <w:p w14:paraId="54831D5E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450A8DBE" w14:textId="2739CCF0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40EC8FC2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4E53E83B" w14:textId="479E948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52,259</w:t>
            </w:r>
          </w:p>
        </w:tc>
      </w:tr>
      <w:tr w:rsidR="002D7273" w:rsidRPr="00EF470F" w14:paraId="3A8E604F" w14:textId="77777777" w:rsidTr="00B25572">
        <w:tc>
          <w:tcPr>
            <w:tcW w:w="2859" w:type="dxa"/>
          </w:tcPr>
          <w:p w14:paraId="36B7E976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2850" w14:textId="5AB32B3B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93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632</w:t>
            </w:r>
          </w:p>
        </w:tc>
        <w:tc>
          <w:tcPr>
            <w:tcW w:w="260" w:type="dxa"/>
          </w:tcPr>
          <w:p w14:paraId="110B53BE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848DB" w14:textId="24035DA9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3F2FF989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4DFE7" w14:textId="52CAFD6A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079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228</w:t>
            </w:r>
          </w:p>
        </w:tc>
      </w:tr>
    </w:tbl>
    <w:p w14:paraId="7CB74F74" w14:textId="12876F21" w:rsidR="00C405AC" w:rsidRDefault="00C405AC">
      <w:pPr>
        <w:rPr>
          <w:rFonts w:cstheme="minorBidi"/>
          <w:sz w:val="28"/>
          <w:szCs w:val="28"/>
        </w:rPr>
      </w:pPr>
    </w:p>
    <w:tbl>
      <w:tblPr>
        <w:tblStyle w:val="TableGrid"/>
        <w:tblW w:w="90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004"/>
        <w:gridCol w:w="260"/>
        <w:gridCol w:w="1900"/>
        <w:gridCol w:w="250"/>
        <w:gridCol w:w="1796"/>
      </w:tblGrid>
      <w:tr w:rsidR="002F2DF9" w:rsidRPr="0080022F" w14:paraId="5961EC96" w14:textId="77777777" w:rsidTr="00B25572">
        <w:trPr>
          <w:tblHeader/>
        </w:trPr>
        <w:tc>
          <w:tcPr>
            <w:tcW w:w="9090" w:type="dxa"/>
            <w:gridSpan w:val="6"/>
            <w:vAlign w:val="bottom"/>
          </w:tcPr>
          <w:p w14:paraId="1F77FE42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2F2DF9" w:rsidRPr="0080022F" w14:paraId="7A123D89" w14:textId="77777777" w:rsidTr="00B25572">
        <w:trPr>
          <w:tblHeader/>
        </w:trPr>
        <w:tc>
          <w:tcPr>
            <w:tcW w:w="2880" w:type="dxa"/>
            <w:vAlign w:val="bottom"/>
          </w:tcPr>
          <w:p w14:paraId="1CBE22B1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45459EDE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</w:t>
            </w:r>
          </w:p>
          <w:p w14:paraId="1AEC77D4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มาตรฐานเดิม</w:t>
            </w:r>
          </w:p>
          <w:p w14:paraId="7CBDB6E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151FF480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46" w:type="dxa"/>
            <w:gridSpan w:val="3"/>
            <w:tcBorders>
              <w:bottom w:val="single" w:sz="4" w:space="0" w:color="auto"/>
            </w:tcBorders>
            <w:vAlign w:val="bottom"/>
          </w:tcPr>
          <w:p w14:paraId="05F387C7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</w:p>
          <w:p w14:paraId="6AAC9663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2F2DF9" w:rsidRPr="0080022F" w14:paraId="4C04817D" w14:textId="77777777" w:rsidTr="00B25572">
        <w:trPr>
          <w:tblHeader/>
        </w:trPr>
        <w:tc>
          <w:tcPr>
            <w:tcW w:w="2880" w:type="dxa"/>
            <w:vAlign w:val="bottom"/>
          </w:tcPr>
          <w:p w14:paraId="28CFAE5A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426076A8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09B4DB35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7A4A415D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  <w:p w14:paraId="0DBA8712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ใช้การบัญชี</w:t>
            </w:r>
          </w:p>
          <w:p w14:paraId="47DC81CC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250" w:type="dxa"/>
            <w:vAlign w:val="bottom"/>
          </w:tcPr>
          <w:p w14:paraId="716C5B27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2ED8BE2D" w14:textId="4A81C6C1" w:rsidR="002F2DF9" w:rsidRPr="0080022F" w:rsidRDefault="002F2DF9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2F2DF9" w:rsidRPr="0080022F" w14:paraId="203DD4E1" w14:textId="77777777" w:rsidTr="00B25572">
        <w:trPr>
          <w:tblHeader/>
        </w:trPr>
        <w:tc>
          <w:tcPr>
            <w:tcW w:w="2880" w:type="dxa"/>
          </w:tcPr>
          <w:p w14:paraId="63E87AA4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gridSpan w:val="5"/>
          </w:tcPr>
          <w:p w14:paraId="68B5C46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F2DF9" w:rsidRPr="0080022F" w14:paraId="0A014A7D" w14:textId="77777777" w:rsidTr="00B25572">
        <w:tc>
          <w:tcPr>
            <w:tcW w:w="2880" w:type="dxa"/>
          </w:tcPr>
          <w:p w14:paraId="7F1C8D8E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04" w:type="dxa"/>
          </w:tcPr>
          <w:p w14:paraId="056F8E47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23B1FFDA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00" w:type="dxa"/>
          </w:tcPr>
          <w:p w14:paraId="7EB121A9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6C655DE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6" w:type="dxa"/>
          </w:tcPr>
          <w:p w14:paraId="07D17850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2C748E" w:rsidRPr="0080022F" w14:paraId="16A61E19" w14:textId="77777777" w:rsidTr="00B25572">
        <w:tc>
          <w:tcPr>
            <w:tcW w:w="2880" w:type="dxa"/>
          </w:tcPr>
          <w:p w14:paraId="6E936471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04" w:type="dxa"/>
            <w:vAlign w:val="bottom"/>
          </w:tcPr>
          <w:p w14:paraId="27812462" w14:textId="08EB39C5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743,186</w:t>
            </w:r>
          </w:p>
        </w:tc>
        <w:tc>
          <w:tcPr>
            <w:tcW w:w="260" w:type="dxa"/>
          </w:tcPr>
          <w:p w14:paraId="205D9BA5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4228CCD4" w14:textId="658DE659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3246AA3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5BFD11F0" w14:textId="0554FB52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743,186</w:t>
            </w:r>
          </w:p>
        </w:tc>
      </w:tr>
      <w:tr w:rsidR="002C748E" w:rsidRPr="0080022F" w14:paraId="16481F71" w14:textId="77777777" w:rsidTr="00B25572">
        <w:tc>
          <w:tcPr>
            <w:tcW w:w="2880" w:type="dxa"/>
          </w:tcPr>
          <w:p w14:paraId="7DDD6CDC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2004" w:type="dxa"/>
            <w:vAlign w:val="bottom"/>
          </w:tcPr>
          <w:p w14:paraId="32A63493" w14:textId="234FDC0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58,538,785</w:t>
            </w:r>
          </w:p>
        </w:tc>
        <w:tc>
          <w:tcPr>
            <w:tcW w:w="260" w:type="dxa"/>
          </w:tcPr>
          <w:p w14:paraId="2D3BC09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8587536" w14:textId="70E5A48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4958B56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180F193E" w14:textId="03E2EC1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37BC0" w:rsidRPr="0080022F">
              <w:rPr>
                <w:rFonts w:asciiTheme="majorBidi" w:hAnsiTheme="majorBidi"/>
                <w:color w:val="000000"/>
                <w:sz w:val="28"/>
                <w:szCs w:val="28"/>
              </w:rPr>
              <w:t>701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37BC0" w:rsidRPr="0080022F">
              <w:rPr>
                <w:rFonts w:asciiTheme="majorBidi" w:hAnsiTheme="majorBidi"/>
                <w:color w:val="000000"/>
                <w:sz w:val="28"/>
                <w:szCs w:val="28"/>
              </w:rPr>
              <w:t>209</w:t>
            </w:r>
          </w:p>
        </w:tc>
      </w:tr>
      <w:tr w:rsidR="002C748E" w:rsidRPr="0080022F" w14:paraId="17E0DDA5" w14:textId="77777777" w:rsidTr="00B25572">
        <w:tc>
          <w:tcPr>
            <w:tcW w:w="2880" w:type="dxa"/>
          </w:tcPr>
          <w:p w14:paraId="67EAE334" w14:textId="08D86955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</w:t>
            </w:r>
            <w:r w:rsidR="00926753"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  <w:r w:rsidR="00F66F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004" w:type="dxa"/>
            <w:vAlign w:val="bottom"/>
          </w:tcPr>
          <w:p w14:paraId="391B21BA" w14:textId="06FF5D33" w:rsidR="002C748E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C748E"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6,659</w:t>
            </w:r>
          </w:p>
        </w:tc>
        <w:tc>
          <w:tcPr>
            <w:tcW w:w="260" w:type="dxa"/>
          </w:tcPr>
          <w:p w14:paraId="60E99C42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7D1C78F3" w14:textId="739C43F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4858EE7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16C17CE3" w14:textId="0DA71B9D" w:rsidR="002C748E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C748E"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6,659</w:t>
            </w:r>
          </w:p>
        </w:tc>
      </w:tr>
      <w:tr w:rsidR="00EE6BB8" w:rsidRPr="0080022F" w14:paraId="45528EA5" w14:textId="77777777" w:rsidTr="00B25572">
        <w:tc>
          <w:tcPr>
            <w:tcW w:w="2880" w:type="dxa"/>
          </w:tcPr>
          <w:p w14:paraId="1FB8DC3B" w14:textId="60CF4DD3" w:rsidR="00EE6BB8" w:rsidRPr="0080022F" w:rsidRDefault="00EE6BB8" w:rsidP="00FF542A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004" w:type="dxa"/>
            <w:vAlign w:val="bottom"/>
          </w:tcPr>
          <w:p w14:paraId="11E58D64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74,548</w:t>
            </w:r>
          </w:p>
        </w:tc>
        <w:tc>
          <w:tcPr>
            <w:tcW w:w="260" w:type="dxa"/>
          </w:tcPr>
          <w:p w14:paraId="2E6DF385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4B240604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400792FB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7D9E849E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74,548</w:t>
            </w:r>
          </w:p>
        </w:tc>
      </w:tr>
      <w:tr w:rsidR="00926753" w:rsidRPr="0080022F" w14:paraId="1D28C8AC" w14:textId="77777777" w:rsidTr="00B25572">
        <w:tc>
          <w:tcPr>
            <w:tcW w:w="2880" w:type="dxa"/>
          </w:tcPr>
          <w:p w14:paraId="11152DAF" w14:textId="05E4BBAC" w:rsidR="00926753" w:rsidRPr="0080022F" w:rsidRDefault="00926753" w:rsidP="002D7273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  <w:r w:rsidR="0080022F"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  <w:r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บุคคล</w:t>
            </w:r>
            <w:r w:rsidR="0080022F"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  <w:r w:rsidR="00F66F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004" w:type="dxa"/>
            <w:vAlign w:val="bottom"/>
          </w:tcPr>
          <w:p w14:paraId="74865FF9" w14:textId="405956E8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40,018</w:t>
            </w:r>
          </w:p>
        </w:tc>
        <w:tc>
          <w:tcPr>
            <w:tcW w:w="260" w:type="dxa"/>
          </w:tcPr>
          <w:p w14:paraId="621CC5A5" w14:textId="77777777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04D74441" w14:textId="459FAFF5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51622803" w14:textId="77777777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3DA5CFFC" w14:textId="53FA9533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40,018</w:t>
            </w:r>
          </w:p>
        </w:tc>
      </w:tr>
      <w:tr w:rsidR="002C748E" w:rsidRPr="0080022F" w14:paraId="416D7515" w14:textId="77777777" w:rsidTr="00B25572">
        <w:tc>
          <w:tcPr>
            <w:tcW w:w="2880" w:type="dxa"/>
          </w:tcPr>
          <w:p w14:paraId="409DBC2D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004" w:type="dxa"/>
            <w:vAlign w:val="bottom"/>
          </w:tcPr>
          <w:p w14:paraId="7E48E921" w14:textId="447DAE3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  <w:tc>
          <w:tcPr>
            <w:tcW w:w="260" w:type="dxa"/>
          </w:tcPr>
          <w:p w14:paraId="4E248E93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B7E7358" w14:textId="72B31D8D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6D1BDDEB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611D7063" w14:textId="610056DC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</w:tr>
      <w:tr w:rsidR="002F2DF9" w:rsidRPr="0080022F" w14:paraId="349E4FCB" w14:textId="77777777" w:rsidTr="00B25572">
        <w:tc>
          <w:tcPr>
            <w:tcW w:w="2880" w:type="dxa"/>
          </w:tcPr>
          <w:p w14:paraId="2F48B5D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5F452" w14:textId="58424739" w:rsidR="002F2DF9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59,485,770</w:t>
            </w:r>
          </w:p>
        </w:tc>
        <w:tc>
          <w:tcPr>
            <w:tcW w:w="260" w:type="dxa"/>
          </w:tcPr>
          <w:p w14:paraId="2F2AAC21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A4CA0" w14:textId="2E8B2826" w:rsidR="002F2DF9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72FA5968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4EF55" w14:textId="792C0A14" w:rsidR="002F2DF9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59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4C76"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648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4C76"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194</w:t>
            </w:r>
          </w:p>
        </w:tc>
      </w:tr>
      <w:tr w:rsidR="002F2DF9" w:rsidRPr="0080022F" w14:paraId="5CA553FF" w14:textId="77777777" w:rsidTr="00B25572">
        <w:tc>
          <w:tcPr>
            <w:tcW w:w="2880" w:type="dxa"/>
          </w:tcPr>
          <w:p w14:paraId="3867F643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2004" w:type="dxa"/>
            <w:tcBorders>
              <w:top w:val="double" w:sz="4" w:space="0" w:color="auto"/>
            </w:tcBorders>
            <w:vAlign w:val="bottom"/>
          </w:tcPr>
          <w:p w14:paraId="075F482D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  <w:tc>
          <w:tcPr>
            <w:tcW w:w="260" w:type="dxa"/>
          </w:tcPr>
          <w:p w14:paraId="6D60A609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900" w:type="dxa"/>
            <w:tcBorders>
              <w:top w:val="double" w:sz="4" w:space="0" w:color="auto"/>
            </w:tcBorders>
            <w:vAlign w:val="bottom"/>
          </w:tcPr>
          <w:p w14:paraId="2FCE903F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  <w:tc>
          <w:tcPr>
            <w:tcW w:w="250" w:type="dxa"/>
          </w:tcPr>
          <w:p w14:paraId="228086CC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37C005A5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</w:tr>
      <w:tr w:rsidR="002F2DF9" w:rsidRPr="0080022F" w14:paraId="3BE3DB0A" w14:textId="77777777" w:rsidTr="00B25572">
        <w:tc>
          <w:tcPr>
            <w:tcW w:w="2880" w:type="dxa"/>
          </w:tcPr>
          <w:p w14:paraId="4D943B4C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04" w:type="dxa"/>
            <w:vAlign w:val="bottom"/>
          </w:tcPr>
          <w:p w14:paraId="4AB3AE65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</w:tcPr>
          <w:p w14:paraId="6A364616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3F2B9B53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</w:tcPr>
          <w:p w14:paraId="06F2971F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239C3D2E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C748E" w:rsidRPr="0080022F" w14:paraId="7C5CE0D0" w14:textId="77777777" w:rsidTr="00B25572">
        <w:tc>
          <w:tcPr>
            <w:tcW w:w="2880" w:type="dxa"/>
          </w:tcPr>
          <w:p w14:paraId="2F56D37E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04" w:type="dxa"/>
          </w:tcPr>
          <w:p w14:paraId="30FC5FD7" w14:textId="514FAFD4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  <w:tc>
          <w:tcPr>
            <w:tcW w:w="260" w:type="dxa"/>
          </w:tcPr>
          <w:p w14:paraId="5CF5977E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54C19530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185392B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0EEEDB39" w14:textId="73906344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</w:tr>
      <w:tr w:rsidR="002C748E" w:rsidRPr="0080022F" w14:paraId="0FB2C6E1" w14:textId="77777777" w:rsidTr="00B25572">
        <w:tc>
          <w:tcPr>
            <w:tcW w:w="2880" w:type="dxa"/>
          </w:tcPr>
          <w:p w14:paraId="122973DE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004" w:type="dxa"/>
          </w:tcPr>
          <w:p w14:paraId="5B4EB921" w14:textId="7919468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60" w:type="dxa"/>
          </w:tcPr>
          <w:p w14:paraId="76210AA4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CA225BE" w14:textId="7842DB10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238EE715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3C43CA40" w14:textId="7BDBF9EB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C748E" w:rsidRPr="0080022F" w14:paraId="42447CFA" w14:textId="77777777" w:rsidTr="00B25572">
        <w:tc>
          <w:tcPr>
            <w:tcW w:w="2880" w:type="dxa"/>
          </w:tcPr>
          <w:p w14:paraId="5884601B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004" w:type="dxa"/>
          </w:tcPr>
          <w:p w14:paraId="6967D8C1" w14:textId="61BA8ACB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876,725</w:t>
            </w:r>
          </w:p>
        </w:tc>
        <w:tc>
          <w:tcPr>
            <w:tcW w:w="260" w:type="dxa"/>
          </w:tcPr>
          <w:p w14:paraId="4FF341FF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4237C454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7073AB8C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2088FC51" w14:textId="0566C425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876,725</w:t>
            </w:r>
          </w:p>
        </w:tc>
      </w:tr>
      <w:tr w:rsidR="002C748E" w:rsidRPr="0080022F" w14:paraId="5FE0A498" w14:textId="77777777" w:rsidTr="00B25572">
        <w:tc>
          <w:tcPr>
            <w:tcW w:w="2880" w:type="dxa"/>
          </w:tcPr>
          <w:p w14:paraId="587B5C95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04" w:type="dxa"/>
          </w:tcPr>
          <w:p w14:paraId="0F9BB133" w14:textId="53CA251D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  <w:tc>
          <w:tcPr>
            <w:tcW w:w="260" w:type="dxa"/>
          </w:tcPr>
          <w:p w14:paraId="62E9A8AC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38F8C2B3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3A521C4D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7B14968D" w14:textId="7FD2A2BF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</w:tr>
      <w:tr w:rsidR="002C748E" w:rsidRPr="0080022F" w14:paraId="6F4C5FE9" w14:textId="77777777" w:rsidTr="00B25572">
        <w:tc>
          <w:tcPr>
            <w:tcW w:w="2880" w:type="dxa"/>
          </w:tcPr>
          <w:p w14:paraId="48174159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04" w:type="dxa"/>
          </w:tcPr>
          <w:p w14:paraId="3F32BCE9" w14:textId="2232B001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  <w:tc>
          <w:tcPr>
            <w:tcW w:w="260" w:type="dxa"/>
          </w:tcPr>
          <w:p w14:paraId="18861EB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C555E25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209A176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6683F49F" w14:textId="5FB28BD0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</w:tr>
      <w:tr w:rsidR="002C748E" w:rsidRPr="0080022F" w14:paraId="4879C340" w14:textId="77777777" w:rsidTr="00B25572">
        <w:tc>
          <w:tcPr>
            <w:tcW w:w="2880" w:type="dxa"/>
          </w:tcPr>
          <w:p w14:paraId="600859EA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3B6E51FB" w14:textId="1428EFC2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52,259</w:t>
            </w:r>
          </w:p>
        </w:tc>
        <w:tc>
          <w:tcPr>
            <w:tcW w:w="260" w:type="dxa"/>
          </w:tcPr>
          <w:p w14:paraId="124BDA36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vAlign w:val="bottom"/>
          </w:tcPr>
          <w:p w14:paraId="02FEFCCC" w14:textId="57FD1110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0B34D3E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14:paraId="04B25529" w14:textId="5496E309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52,259</w:t>
            </w:r>
          </w:p>
        </w:tc>
      </w:tr>
      <w:tr w:rsidR="002C748E" w:rsidRPr="002C748E" w14:paraId="092B47F1" w14:textId="77777777" w:rsidTr="00B25572">
        <w:tc>
          <w:tcPr>
            <w:tcW w:w="2880" w:type="dxa"/>
          </w:tcPr>
          <w:p w14:paraId="02445622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907CF" w14:textId="083F4CF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079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627</w:t>
            </w:r>
          </w:p>
        </w:tc>
        <w:tc>
          <w:tcPr>
            <w:tcW w:w="260" w:type="dxa"/>
          </w:tcPr>
          <w:p w14:paraId="799D3F2E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DB449" w14:textId="48FED59A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774A0FA3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6C61D" w14:textId="70E441B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65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223</w:t>
            </w:r>
          </w:p>
        </w:tc>
      </w:tr>
    </w:tbl>
    <w:p w14:paraId="534632B1" w14:textId="77777777" w:rsidR="002C748E" w:rsidRPr="00BE7A2F" w:rsidRDefault="002C748E" w:rsidP="002C748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ED40ED" w14:textId="692E1A9D" w:rsidR="0034561D" w:rsidRDefault="0034561D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34561D">
        <w:rPr>
          <w:rFonts w:asciiTheme="majorBidi" w:hAnsiTheme="majorBidi" w:cs="Angsana New" w:hint="cs"/>
          <w:sz w:val="28"/>
          <w:szCs w:val="28"/>
          <w:cs/>
        </w:rPr>
        <w:t>เงินสดและรายการเทียบเท่าเงินสด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ลูกหนี้เงินให้สินเชื่อ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ลูกหนี้อื่น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F1123">
        <w:rPr>
          <w:rFonts w:asciiTheme="majorBidi" w:hAnsiTheme="majorBidi" w:cs="Angsana New" w:hint="cs"/>
          <w:sz w:val="28"/>
          <w:szCs w:val="28"/>
          <w:cs/>
        </w:rPr>
        <w:t>-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</w:t>
      </w:r>
      <w:r w:rsidR="00F66F11">
        <w:rPr>
          <w:rFonts w:asciiTheme="majorBidi" w:hAnsiTheme="majorBidi" w:cs="Angsana New" w:hint="cs"/>
          <w:sz w:val="28"/>
          <w:szCs w:val="28"/>
          <w:cs/>
        </w:rPr>
        <w:t>กัน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66F11" w:rsidRPr="0034561D">
        <w:rPr>
          <w:rFonts w:asciiTheme="majorBidi" w:hAnsiTheme="majorBidi" w:cs="Angsana New" w:hint="cs"/>
          <w:sz w:val="28"/>
          <w:szCs w:val="28"/>
          <w:cs/>
        </w:rPr>
        <w:t>เงินให้กู้ยืมระยะสั้น</w:t>
      </w:r>
      <w:r w:rsidR="00F66F1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เงินให้กู้ยืมระยะสั้น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66F11">
        <w:rPr>
          <w:rFonts w:asciiTheme="majorBidi" w:hAnsiTheme="majorBidi" w:cs="Angsana New" w:hint="cs"/>
          <w:sz w:val="28"/>
          <w:szCs w:val="28"/>
          <w:cs/>
        </w:rPr>
        <w:t>-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5362" w:rsidRPr="00715362">
        <w:rPr>
          <w:rFonts w:asciiTheme="majorBidi" w:hAnsiTheme="majorBidi" w:cs="Angsana New" w:hint="cs"/>
          <w:sz w:val="28"/>
          <w:szCs w:val="28"/>
          <w:cs/>
        </w:rPr>
        <w:t>บุคคลหรือกิจการที่เกี่ยวข้อง</w:t>
      </w:r>
      <w:r w:rsidR="00F66F11">
        <w:rPr>
          <w:rFonts w:asciiTheme="majorBidi" w:hAnsiTheme="majorBidi" w:cs="Angsana New" w:hint="cs"/>
          <w:sz w:val="28"/>
          <w:szCs w:val="28"/>
          <w:cs/>
        </w:rPr>
        <w:t>กัน</w:t>
      </w:r>
      <w:r w:rsidR="0071536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เงินฝากธนาคารที่มีข้อจำกัดในการเบิกใช้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และ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สินทรัพย์ทางการเงินอื่น</w:t>
      </w:r>
      <w:r w:rsidRPr="00BE7A2F">
        <w:rPr>
          <w:rFonts w:asciiTheme="majorBidi" w:hAnsiTheme="majorBidi" w:cstheme="majorBidi"/>
          <w:sz w:val="28"/>
          <w:szCs w:val="28"/>
          <w:cs/>
        </w:rPr>
        <w:t>ถูกจัดประเภทด้วยวิธีราคาทุนตัดจำหน่าย เนื่องจากเข้าเงื่อนไขดังต่อไปนี้</w:t>
      </w:r>
    </w:p>
    <w:p w14:paraId="7B784E23" w14:textId="77777777" w:rsidR="00DD1472" w:rsidRPr="00DD1472" w:rsidRDefault="00DD1472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B09017" w14:textId="305509E5" w:rsidR="0034561D" w:rsidRDefault="0034561D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E7A2F"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7A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BE7A2F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FFF82E4" w14:textId="0D6168ED" w:rsidR="0034561D" w:rsidRPr="0034561D" w:rsidRDefault="0034561D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-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7A2F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282695A" w14:textId="27A1D97F" w:rsidR="00F6386E" w:rsidRPr="00143016" w:rsidRDefault="00F6386E" w:rsidP="6AFBE167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6AFBE167">
        <w:rPr>
          <w:rFonts w:asciiTheme="majorBidi" w:hAnsiTheme="majorBidi" w:cstheme="majorBidi"/>
          <w:sz w:val="28"/>
          <w:szCs w:val="28"/>
          <w:cs/>
        </w:rPr>
        <w:lastRenderedPageBreak/>
        <w:t>การด้อยค่าของสินทรัพย์ทางการเงิน</w:t>
      </w:r>
      <w:r w:rsidR="00B24B56" w:rsidRPr="6AFBE167">
        <w:rPr>
          <w:rFonts w:asciiTheme="majorBidi" w:hAnsiTheme="majorBidi" w:cstheme="majorBidi"/>
          <w:sz w:val="28"/>
          <w:szCs w:val="28"/>
          <w:cs/>
        </w:rPr>
        <w:t>และลูกหนี้ตามสัญญาเช่า</w:t>
      </w:r>
    </w:p>
    <w:p w14:paraId="701080ED" w14:textId="77777777" w:rsidR="00F6386E" w:rsidRPr="00474EE4" w:rsidRDefault="00F6386E" w:rsidP="00F6386E">
      <w:pPr>
        <w:pStyle w:val="ListParagraph"/>
        <w:shd w:val="clear" w:color="auto" w:fill="FFFFFF" w:themeFill="background1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2EFF21" w14:textId="0EF3F88A" w:rsidR="00F6386E" w:rsidRDefault="00F6386E" w:rsidP="00F6386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เดิมกลุ่มบริษัทและบริษัทประมาณการค่าเผื่อหนี้สงสัยจะสูญโดยการวิเคราะห์ประวัติการชำระหนี้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</w:t>
      </w:r>
      <w:r w:rsidR="00D51F81">
        <w:rPr>
          <w:rFonts w:asciiTheme="majorBidi" w:hAnsiTheme="majorBidi" w:cstheme="majorBidi"/>
          <w:sz w:val="28"/>
          <w:szCs w:val="28"/>
        </w:rPr>
        <w:br/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ทั้งนี้ การพิจารณาด้อยค่าดังกล่าวจะถือปฏิบัติกับ</w:t>
      </w:r>
      <w:r w:rsidR="006E5102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</w:t>
      </w:r>
      <w:r w:rsidRPr="00143016">
        <w:rPr>
          <w:rFonts w:asciiTheme="majorBidi" w:hAnsiTheme="majorBidi" w:cstheme="majorBidi"/>
          <w:sz w:val="28"/>
          <w:szCs w:val="28"/>
          <w:cs/>
        </w:rPr>
        <w:t>ที่วัดมูลค่าด้วยวิธีราคาทุนตัดจำหน่าย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และลูกหนี้ตามสัญญาเช่า</w:t>
      </w:r>
    </w:p>
    <w:p w14:paraId="2E9E5EA6" w14:textId="77777777" w:rsidR="0034561D" w:rsidRPr="00474EE4" w:rsidRDefault="0034561D" w:rsidP="00F6386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6061C9" w14:textId="453104A9" w:rsidR="0034561D" w:rsidRPr="00AF199C" w:rsidRDefault="0034561D" w:rsidP="00AF1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</w:t>
      </w:r>
      <w:r w:rsidR="00E0778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ย</w:t>
      </w: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พินิจที่สำคัญ</w:t>
      </w:r>
    </w:p>
    <w:p w14:paraId="78944943" w14:textId="77777777" w:rsidR="0034561D" w:rsidRPr="00AF199C" w:rsidRDefault="0034561D" w:rsidP="00AF199C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6BCB8919" w14:textId="1C4A67B2" w:rsidR="0034561D" w:rsidRPr="00AF199C" w:rsidRDefault="0034561D" w:rsidP="00AF1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และบริษัท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</w:t>
      </w:r>
      <w:r w:rsidRPr="00626BF9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ยังเกี่ยวข้องกับการใช้ดุลยพินิจของผู้เชี่ยวชาญทางด้าน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เครดิต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7A57645D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05B22D5D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</w:t>
      </w:r>
    </w:p>
    <w:p w14:paraId="1F82F9B7" w14:textId="77777777" w:rsidR="0034561D" w:rsidRPr="00AF199C" w:rsidRDefault="0034561D" w:rsidP="00AF199C">
      <w:pPr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EB2AC68" w14:textId="7C29B532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</w:t>
      </w:r>
      <w:r w:rsidR="007F3A4D" w:rsidRPr="007F3A4D">
        <w:rPr>
          <w:rFonts w:asciiTheme="majorBidi" w:hAnsiTheme="majorBidi" w:hint="cs"/>
          <w:color w:val="000000"/>
          <w:sz w:val="28"/>
          <w:szCs w:val="28"/>
          <w:cs/>
        </w:rPr>
        <w:t>สินทรัพย์ทางการเงิน</w:t>
      </w:r>
      <w:r w:rsidR="007F3A4D" w:rsidRPr="007F3A4D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จำนวนเงินสดที่คาดว่าจะไม่ได้รับ คือ ส่วนต่างระหว่างกระแส</w:t>
      </w:r>
      <w:r w:rsidR="003D609F">
        <w:rPr>
          <w:rFonts w:asciiTheme="majorBidi" w:hAnsiTheme="majorBidi" w:cstheme="majorBidi"/>
          <w:color w:val="000000"/>
          <w:sz w:val="28"/>
          <w:szCs w:val="28"/>
        </w:rPr>
        <w:br/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เงินสดตามสัญญาและกระแสเงินสดที่คาดว่าจะได้รับตลอดระยะเวลาตามสัญญาของตราสาร</w:t>
      </w:r>
    </w:p>
    <w:p w14:paraId="278D0433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7E6DA16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1E497BB9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245C0CF" w14:textId="27327CF3" w:rsidR="00192399" w:rsidRDefault="0034561D" w:rsidP="00192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="006E5102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กลุ่มสินทรัพย์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4E50B4">
        <w:rPr>
          <w:rFonts w:asciiTheme="majorBidi" w:hAnsiTheme="majorBidi"/>
          <w:color w:val="000000"/>
          <w:sz w:val="28"/>
          <w:szCs w:val="28"/>
          <w:cs/>
        </w:rPr>
        <w:t xml:space="preserve"> (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>PD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92399">
        <w:rPr>
          <w:rFonts w:asciiTheme="majorBidi" w:hAnsiTheme="majorBidi"/>
          <w:color w:val="000000"/>
          <w:sz w:val="28"/>
          <w:szCs w:val="28"/>
          <w:cs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Probability of default</w:t>
      </w:r>
      <w:r w:rsidRPr="004E50B4">
        <w:rPr>
          <w:rFonts w:asciiTheme="majorBidi" w:hAnsiTheme="majorBidi"/>
          <w:color w:val="000000"/>
          <w:sz w:val="28"/>
          <w:szCs w:val="28"/>
          <w:cs/>
        </w:rPr>
        <w:t xml:space="preserve">) 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4E50B4">
        <w:rPr>
          <w:rFonts w:asciiTheme="majorBidi" w:hAnsiTheme="majorBidi"/>
          <w:color w:val="000000"/>
          <w:sz w:val="28"/>
          <w:szCs w:val="28"/>
          <w:cs/>
        </w:rPr>
        <w:t>(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LGD </w:t>
      </w:r>
      <w:r w:rsidR="00192399">
        <w:rPr>
          <w:rFonts w:asciiTheme="majorBidi" w:hAnsiTheme="majorBidi"/>
          <w:color w:val="000000"/>
          <w:sz w:val="28"/>
          <w:szCs w:val="28"/>
          <w:cs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Loss given default</w:t>
      </w:r>
      <w:r w:rsidRPr="004E50B4">
        <w:rPr>
          <w:rFonts w:asciiTheme="majorBidi" w:hAnsiTheme="majorBidi"/>
          <w:color w:val="000000"/>
          <w:sz w:val="28"/>
          <w:szCs w:val="28"/>
          <w:cs/>
        </w:rPr>
        <w:t xml:space="preserve">) 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="00192399">
        <w:rPr>
          <w:rFonts w:asciiTheme="majorBidi" w:hAnsiTheme="majorBidi"/>
          <w:color w:val="000000"/>
          <w:sz w:val="28"/>
          <w:szCs w:val="28"/>
          <w:cs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Exposure at the time of default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5839AAA9" w14:textId="77777777" w:rsidR="00192399" w:rsidRDefault="00192399" w:rsidP="00192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9EC3C9C" w14:textId="77777777" w:rsidR="00B673BA" w:rsidRDefault="00B6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46936BE3" w14:textId="2D5A27EB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สมมติฐานเศรษฐกิจมหภาคที่คาดการณ์ไว้ถูกรวมอยู่ใน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</w:t>
      </w:r>
      <w:r w:rsidR="00F36496">
        <w:rPr>
          <w:rFonts w:asciiTheme="majorBidi" w:hAnsiTheme="majorBidi" w:cstheme="majorBidi"/>
          <w:color w:val="000000"/>
          <w:sz w:val="28"/>
          <w:szCs w:val="28"/>
        </w:rPr>
        <w:br/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209EB058" w14:textId="77777777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2DFE163" w14:textId="1C2F5424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</w:t>
      </w:r>
      <w:r w:rsidR="006E5102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กลุ่มสินทรัพย์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07958">
        <w:rPr>
          <w:rFonts w:asciiTheme="majorBidi" w:hAnsiTheme="majorBidi"/>
          <w:color w:val="000000"/>
          <w:sz w:val="28"/>
          <w:szCs w:val="28"/>
          <w:cs/>
        </w:rPr>
        <w:t xml:space="preserve">     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61D63608" w14:textId="77777777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1E3AB0B" w14:textId="181BF00B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</w:t>
      </w:r>
      <w:r w:rsidR="00C15F1E" w:rsidRPr="009107A3">
        <w:rPr>
          <w:rFonts w:asciiTheme="majorBidi" w:hAnsiTheme="majorBidi" w:cstheme="majorBidi"/>
          <w:color w:val="000000"/>
          <w:sz w:val="28"/>
          <w:szCs w:val="28"/>
          <w:cs/>
        </w:rPr>
        <w:t>สำหรับเครื่องมือทางการเงิน</w:t>
      </w: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ที่มีหลักประกันนั้นควรคำนึงถึง</w:t>
      </w:r>
      <w:r w:rsidR="0079105C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</w:t>
      </w:r>
      <w:r w:rsidR="0079105C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การได้มาและการขายหลักประกัน โดยไม่คำนึงว่าการยึดทรัพย์นั้นเป็นไปได้หรือไม่</w:t>
      </w:r>
    </w:p>
    <w:p w14:paraId="4625C98B" w14:textId="77777777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32B1BFC6" w14:textId="4B4E848A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</w:t>
      </w:r>
      <w:r w:rsidR="002F1583" w:rsidRPr="009107A3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</w:p>
    <w:p w14:paraId="6816E672" w14:textId="77777777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193833F" w14:textId="0A710D07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ลำดับชั้นของการรับรู้</w:t>
      </w:r>
      <w:r w:rsidR="00B079D5"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</w:p>
    <w:p w14:paraId="231EEDF1" w14:textId="77777777" w:rsidR="0034561D" w:rsidRPr="009107A3" w:rsidRDefault="0034561D" w:rsidP="009107A3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49AF929" w14:textId="6EC88FF0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9107A3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1</w:t>
      </w:r>
      <w:r w:rsidR="00554BF5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="00554BF5" w:rsidRPr="00554BF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</w:t>
      </w:r>
      <w:r w:rsidR="00554BF5" w:rsidRPr="009107A3">
        <w:rPr>
          <w:rFonts w:asciiTheme="majorBidi" w:hAnsiTheme="majorBidi"/>
          <w:i/>
          <w:iCs/>
          <w:color w:val="000000"/>
          <w:sz w:val="28"/>
          <w:szCs w:val="28"/>
          <w:cs/>
        </w:rPr>
        <w:t>ของความเสี่ยงด้านเครดิต (</w:t>
      </w:r>
      <w:r w:rsidR="00554BF5" w:rsidRPr="009107A3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</w:t>
      </w:r>
      <w:r w:rsidR="00554BF5" w:rsidRPr="009107A3">
        <w:rPr>
          <w:rFonts w:asciiTheme="majorBidi" w:hAnsiTheme="majorBidi"/>
          <w:i/>
          <w:iCs/>
          <w:color w:val="000000"/>
          <w:sz w:val="28"/>
          <w:szCs w:val="28"/>
          <w:cs/>
        </w:rPr>
        <w:t>)</w:t>
      </w:r>
    </w:p>
    <w:p w14:paraId="78558616" w14:textId="77777777" w:rsidR="0034561D" w:rsidRPr="009107A3" w:rsidRDefault="0034561D" w:rsidP="009107A3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406054A" w14:textId="3A35AB6F" w:rsidR="0034561D" w:rsidRPr="00EE7638" w:rsidRDefault="0034561D" w:rsidP="00EE76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EE7638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>เดือนนับจากวันที่</w:t>
      </w:r>
      <w:r w:rsidR="002B5026">
        <w:rPr>
          <w:rFonts w:asciiTheme="majorBidi" w:hAnsiTheme="majorBidi" w:cstheme="majorBidi" w:hint="cs"/>
          <w:color w:val="000000"/>
          <w:sz w:val="28"/>
          <w:szCs w:val="28"/>
          <w:cs/>
        </w:rPr>
        <w:t>รายงาน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</w:t>
      </w:r>
      <w:r w:rsidR="00803321" w:rsidRPr="00EE763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>กลายเป็น</w:t>
      </w:r>
      <w:r w:rsidR="00803321" w:rsidRPr="00EE763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EE7638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76058EC5" w14:textId="77777777" w:rsidR="0034561D" w:rsidRPr="00EE7638" w:rsidRDefault="0034561D" w:rsidP="00EE7638">
      <w:pPr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F8DEB6C" w14:textId="77777777" w:rsidR="000E102D" w:rsidRDefault="000E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4E42FFD2" w14:textId="4E498427" w:rsidR="0034561D" w:rsidRPr="00FF542A" w:rsidRDefault="0034561D" w:rsidP="00FF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2</w:t>
      </w:r>
      <w:r w:rsidR="00B079D5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="00B079D5"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ของความเสี่ยงด้านเครดิต (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</w:rPr>
        <w:t>Under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-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</w:rPr>
        <w:t>performing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)</w:t>
      </w:r>
    </w:p>
    <w:p w14:paraId="7B5CF6A0" w14:textId="77777777" w:rsidR="0034561D" w:rsidRPr="00FC513E" w:rsidRDefault="0034561D" w:rsidP="00FF542A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386E4213" w14:textId="5B52EC5A" w:rsidR="0034561D" w:rsidRPr="00FF542A" w:rsidRDefault="0034561D" w:rsidP="00FF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หาก</w:t>
      </w:r>
      <w:r w:rsidR="007979F7" w:rsidRPr="00FF542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ประสบกับการเพิ่มขึ้นอย่างมีนัยสำคัญของความเสี่ยงด้านเครดิต (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92399">
        <w:rPr>
          <w:rFonts w:asciiTheme="majorBidi" w:hAnsiTheme="majorBidi" w:cstheme="majorBidi" w:hint="cs"/>
          <w:color w:val="000000"/>
          <w:sz w:val="28"/>
          <w:szCs w:val="28"/>
          <w:cs/>
        </w:rPr>
        <w:t>-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</w:t>
      </w:r>
      <w:r w:rsidRPr="00FF542A">
        <w:rPr>
          <w:rFonts w:asciiTheme="majorBidi" w:hAnsiTheme="majorBidi"/>
          <w:color w:val="000000"/>
          <w:sz w:val="28"/>
          <w:szCs w:val="28"/>
          <w:cs/>
        </w:rPr>
        <w:t xml:space="preserve">)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</w:t>
      </w:r>
      <w:r w:rsidR="003B2038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เป็นผลมาจาก</w:t>
      </w:r>
      <w:r w:rsidR="003D145D">
        <w:rPr>
          <w:rFonts w:asciiTheme="majorBidi" w:hAnsiTheme="majorBidi" w:cstheme="majorBidi" w:hint="cs"/>
          <w:color w:val="000000"/>
          <w:sz w:val="28"/>
          <w:szCs w:val="28"/>
          <w:cs/>
        </w:rPr>
        <w:t>ความเป็นไปได้ของทุกเหตุการณ์</w:t>
      </w:r>
      <w:r w:rsidR="00857173" w:rsidRPr="00FF542A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การผิดนัดชำระหนี้ตลอดอายุ</w:t>
      </w:r>
      <w:r w:rsidR="00943502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ที่คาดไว้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ของ</w:t>
      </w:r>
      <w:r w:rsidR="005E7B6E"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</w:t>
      </w:r>
      <w:r w:rsidR="00192399" w:rsidRPr="00857173">
        <w:rPr>
          <w:rFonts w:asciiTheme="majorBidi" w:hAnsiTheme="majorBidi" w:cstheme="majorBidi" w:hint="cs"/>
          <w:color w:val="000000"/>
          <w:sz w:val="28"/>
          <w:szCs w:val="28"/>
          <w:cs/>
        </w:rPr>
        <w:t>ปริมาณ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และปัจจัยด้านคุณภาพหลายปัจจัย </w:t>
      </w:r>
      <w:r w:rsidR="00FD0B52" w:rsidRPr="00FD0B52">
        <w:rPr>
          <w:rFonts w:asciiTheme="majorBidi" w:hAnsiTheme="majorBidi" w:hint="cs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ที่ค้างชำระ 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วันหรือเกินกว่านั้นแต่ยังไม่ใช่</w:t>
      </w:r>
      <w:r w:rsidR="00CB7A0E" w:rsidRPr="00CB7A0E">
        <w:rPr>
          <w:rFonts w:asciiTheme="majorBidi" w:hAnsiTheme="majorBidi" w:hint="cs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461AF148" w14:textId="77777777" w:rsidR="000E102D" w:rsidRPr="00FC513E" w:rsidRDefault="000E102D" w:rsidP="003456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7659E089" w14:textId="6D2585F1" w:rsidR="0034561D" w:rsidRPr="00FF542A" w:rsidRDefault="0034561D" w:rsidP="00FF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3</w:t>
      </w:r>
      <w:r w:rsidR="00B079D5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="00B079D5"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(</w:t>
      </w:r>
      <w:r w:rsidR="00B079D5" w:rsidRPr="00FF542A">
        <w:rPr>
          <w:rFonts w:asciiTheme="majorBidi" w:hAnsiTheme="majorBidi" w:cstheme="majorBidi"/>
          <w:i/>
          <w:iCs/>
          <w:color w:val="000000"/>
          <w:sz w:val="28"/>
          <w:szCs w:val="28"/>
        </w:rPr>
        <w:t>Non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-</w:t>
      </w:r>
      <w:r w:rsidR="00B079D5" w:rsidRPr="00FF542A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)</w:t>
      </w:r>
    </w:p>
    <w:p w14:paraId="7107D40A" w14:textId="77777777" w:rsidR="0034561D" w:rsidRPr="00FC513E" w:rsidRDefault="0034561D" w:rsidP="00FF542A">
      <w:pPr>
        <w:spacing w:line="240" w:lineRule="auto"/>
        <w:ind w:left="1260"/>
        <w:rPr>
          <w:rFonts w:asciiTheme="majorBidi" w:hAnsiTheme="majorBidi" w:cstheme="majorBidi"/>
          <w:color w:val="000000"/>
          <w:sz w:val="24"/>
          <w:szCs w:val="24"/>
        </w:rPr>
      </w:pPr>
    </w:p>
    <w:p w14:paraId="545E6F9B" w14:textId="0F71D6B6" w:rsidR="0034561D" w:rsidRPr="00FC513E" w:rsidRDefault="003F2C94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34561D" w:rsidRPr="00FC513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ที่มีการด้อยค่าด้านเครดิตหรือค้างชำระเงินต้นหรือดอกเบี้ยเกินกว่า </w:t>
      </w:r>
      <w:r w:rsidR="003617C6">
        <w:rPr>
          <w:rFonts w:asciiTheme="majorBidi" w:hAnsiTheme="majorBidi" w:cstheme="majorBidi"/>
          <w:color w:val="000000"/>
          <w:sz w:val="28"/>
          <w:szCs w:val="28"/>
        </w:rPr>
        <w:t>90</w:t>
      </w:r>
      <w:r w:rsidR="0034561D" w:rsidRPr="00FC513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จะ</w:t>
      </w:r>
      <w:r w:rsidR="0034561D" w:rsidRPr="00FC513E">
        <w:rPr>
          <w:rFonts w:asciiTheme="majorBidi" w:hAnsiTheme="majorBidi" w:cstheme="majorBidi"/>
          <w:color w:val="000000"/>
          <w:sz w:val="28"/>
          <w:szCs w:val="28"/>
          <w:cs/>
        </w:rPr>
        <w:t>ถูก</w:t>
      </w:r>
      <w:r w:rsidR="0034561D"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พิจารณาเป็น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="0034561D"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="00772D33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</w:p>
    <w:p w14:paraId="45EC5D68" w14:textId="77777777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17C83F4B" w14:textId="6676236D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="001E6124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FC513E">
        <w:rPr>
          <w:rFonts w:asciiTheme="majorBidi" w:eastAsiaTheme="minorHAnsi" w:hAnsiTheme="majorBidi"/>
          <w:color w:val="000000"/>
          <w:sz w:val="28"/>
          <w:szCs w:val="28"/>
          <w:cs/>
        </w:rPr>
        <w:t xml:space="preserve"> </w:t>
      </w:r>
    </w:p>
    <w:p w14:paraId="7830D1EC" w14:textId="77777777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</w:p>
    <w:p w14:paraId="171388BC" w14:textId="0CB7509E" w:rsidR="008642DB" w:rsidRDefault="008642D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73E17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ยึดหลักประกันเพื่อชำระหนี้</w:t>
      </w:r>
    </w:p>
    <w:p w14:paraId="3A6CEA4C" w14:textId="77777777" w:rsidR="00CC1FB3" w:rsidRDefault="00CC1FB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73E17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ฟ้องร้อง</w:t>
      </w:r>
    </w:p>
    <w:p w14:paraId="5F97841F" w14:textId="77777777" w:rsidR="0034561D" w:rsidRPr="00FC513E" w:rsidRDefault="0034561D" w:rsidP="00FC513E">
      <w:pPr>
        <w:pStyle w:val="ListParagraph"/>
        <w:autoSpaceDE w:val="0"/>
        <w:autoSpaceDN w:val="0"/>
        <w:adjustRightInd w:val="0"/>
        <w:spacing w:after="69" w:line="240" w:lineRule="auto"/>
        <w:ind w:left="1260" w:right="44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52B492A5" w14:textId="4715D8EF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</w:t>
      </w:r>
      <w:r w:rsidR="00F32B37"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ผลขาดทุน</w:t>
      </w:r>
      <w:r w:rsidR="001F3AFF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</w:t>
      </w:r>
      <w:r w:rsidR="00C67859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="001A568F" w:rsidRPr="00FC513E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เครื่องมือทางการเงิน</w:t>
      </w:r>
      <w:r w:rsidR="001A568F"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 xml:space="preserve"> 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 xml:space="preserve">รวมถึงการถือครองหลักประกัน </w:t>
      </w:r>
      <w:r w:rsidR="00A8557D" w:rsidRPr="00285CB7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</w:t>
      </w:r>
      <w:r w:rsidR="006E5102"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ผลขาดทุน</w:t>
      </w:r>
      <w:r w:rsidR="00B32451"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ด้านเครดิตที่คาดว่าจะเกิดขึ้น</w:t>
      </w:r>
      <w:r w:rsidR="00A8557D" w:rsidRPr="00285CB7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</w:t>
      </w:r>
      <w:r w:rsidR="00A8557D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="006E5102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ที่มีการด้อยค่าด้านเครดิต</w:t>
      </w:r>
      <w:r w:rsidR="00A8557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คือ 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</w:t>
      </w:r>
      <w:r w:rsidR="006E5102"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ขั้นต้น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ของสินทรัพย์ก่อนการด้อยค่าด้านเครคิตจะเกิดขึ้น</w:t>
      </w:r>
      <w:r w:rsidRPr="00FC513E">
        <w:rPr>
          <w:rFonts w:asciiTheme="majorBidi" w:eastAsiaTheme="minorHAnsi" w:hAnsiTheme="majorBidi"/>
          <w:color w:val="000000"/>
          <w:sz w:val="28"/>
          <w:szCs w:val="28"/>
          <w:cs/>
        </w:rPr>
        <w:t xml:space="preserve"> </w:t>
      </w:r>
    </w:p>
    <w:p w14:paraId="746AA7AB" w14:textId="77777777" w:rsidR="0034561D" w:rsidRPr="00FC513E" w:rsidRDefault="0034561D" w:rsidP="00FC513E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  <w:highlight w:val="magenta"/>
        </w:rPr>
      </w:pPr>
    </w:p>
    <w:p w14:paraId="3AAF4242" w14:textId="0E935576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FC513E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708DB09F" w14:textId="77777777" w:rsidR="0034561D" w:rsidRPr="00FC513E" w:rsidRDefault="0034561D" w:rsidP="00FC513E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06BDAB04" w14:textId="2C302151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</w:t>
      </w:r>
      <w:r w:rsidR="00127B3E" w:rsidRPr="00352809">
        <w:rPr>
          <w:rFonts w:asciiTheme="majorBidi" w:eastAsiaTheme="minorHAnsi" w:hAnsiTheme="majorBidi" w:hint="cs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นั้น ผลขาดทุนจากการเปลี่ยนแปลงเงื่อนไขทางการเงินที่เกิดขึ้นจะรับรู้ในผลขาดทุน</w:t>
      </w:r>
      <w:r w:rsidR="00ED6866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ในกำไร</w:t>
      </w:r>
      <w:r w:rsidR="00F21F1D"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ขาดทุน โดยลดลงตามมูลค่าตามบัญชีของสินทรัพย์</w:t>
      </w:r>
    </w:p>
    <w:p w14:paraId="5137C6F5" w14:textId="719113DB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ผลขาดทุน</w:t>
      </w:r>
      <w:r w:rsidR="00B07EDD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Pr="00D679E4" w:rsidDel="00E067BB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 xml:space="preserve">ใน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12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ตลอดอายุ หาก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เข้าเงื่อนไ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ขว่าสินทรัพย์ทางการเงินมีการเพิ่มขึ้นอย่างมีนัยสำคัญของความเสี่ยงด้านเครดิต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 xml:space="preserve"> สินทรัพย์เหล่านี้ได้รับการประเมินเพื่อพิจารณาว่ามี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การเพิ่มขึ้นอย่างมีนัยสำคัญของ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</w:t>
      </w:r>
      <w:r w:rsidR="00234649">
        <w:rPr>
          <w:rFonts w:asciiTheme="majorBidi" w:eastAsiaTheme="minorHAnsi" w:hAnsiTheme="majorBidi" w:cstheme="majorBidi" w:hint="cs"/>
          <w:sz w:val="28"/>
          <w:szCs w:val="28"/>
          <w:cs/>
        </w:rPr>
        <w:t>เครดิต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ภาย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หลังจากการเปลี่ยนแปลง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เงื่อนไข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หรือไม่</w:t>
      </w:r>
    </w:p>
    <w:p w14:paraId="63D887AF" w14:textId="77777777" w:rsidR="0034561D" w:rsidRPr="00D679E4" w:rsidRDefault="0034561D" w:rsidP="00D679E4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magenta"/>
        </w:rPr>
      </w:pPr>
    </w:p>
    <w:p w14:paraId="04DA26E2" w14:textId="38348013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D679E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</w:t>
      </w:r>
      <w:r w:rsidR="006E5102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ผล</w:t>
      </w:r>
      <w:r w:rsidR="002552F6" w:rsidRPr="002552F6">
        <w:rPr>
          <w:rFonts w:asciiTheme="majorBidi" w:eastAsiaTheme="minorHAnsi" w:hAnsiTheme="majorBidi" w:hint="cs"/>
          <w:i/>
          <w:iCs/>
          <w:sz w:val="28"/>
          <w:szCs w:val="28"/>
          <w:cs/>
        </w:rPr>
        <w:t>ขาดทุน</w:t>
      </w:r>
      <w:r w:rsidR="00F906FB">
        <w:rPr>
          <w:rFonts w:asciiTheme="majorBidi" w:eastAsiaTheme="minorHAnsi" w:hAnsiTheme="majorBidi" w:hint="cs"/>
          <w:i/>
          <w:iCs/>
          <w:sz w:val="28"/>
          <w:szCs w:val="28"/>
          <w:cs/>
        </w:rPr>
        <w:t>ด้านเครดิตที่คาดว่าจะเกิดขึ้น</w:t>
      </w:r>
    </w:p>
    <w:p w14:paraId="40126B91" w14:textId="77777777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DB56DBF" w14:textId="55511AF8" w:rsidR="00310E5B" w:rsidRPr="00873E17" w:rsidRDefault="00310E5B" w:rsidP="00310E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ส่วนของมูลค่าตามบัญชีขั้นต้นจะ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ถูก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ตัดจำหน่ายด้วยค่าเผื่อ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ผลขาดทุน</w:t>
      </w:r>
      <w:r w:rsidR="00FC1B91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 xml:space="preserve">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การได้รับคืน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ในภายหลังของจำนวนเงินที่เคยตัดจำหน่ายจะนำมาลด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ผล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ขาดทุน</w:t>
      </w:r>
      <w:r w:rsidR="00274554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ในกำไร</w:t>
      </w:r>
      <w:r w:rsidR="00C57F22"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ขาดทุน</w:t>
      </w:r>
    </w:p>
    <w:p w14:paraId="2E09FA81" w14:textId="77777777" w:rsidR="00310E5B" w:rsidRPr="00873E17" w:rsidRDefault="00310E5B" w:rsidP="00310E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4400A95" w14:textId="7EA3B2F7" w:rsidR="00310E5B" w:rsidRPr="00873E17" w:rsidRDefault="00310E5B" w:rsidP="00310E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ในงวดถ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ั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ดมา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หากค่าเผื่อ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ผลขาดทุน</w:t>
      </w:r>
      <w:r w:rsidR="005D3E2C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ลดลงและการลดลงนั้นสัมพันธ์โดยตรงกับเหตุการณ์ที่เกิดขึ้นภายหลังการรับรู้การด้อยค่าด้านเครดิต การกลับรายการ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ผล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ขาดทุน</w:t>
      </w:r>
      <w:r w:rsidR="005D3E2C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รับรู้ก่อนหน้า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ให้รับรู้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โดยการปรับ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ปรุง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กับ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ค่าเผื่อผลขาดทุน</w:t>
      </w:r>
      <w:r w:rsidR="005D3E2C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จำนวนเงินของการกลับรายการรับรู้ในกำไรหรือขาดทุน</w:t>
      </w:r>
    </w:p>
    <w:p w14:paraId="37E2D9EF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magenta"/>
        </w:rPr>
      </w:pPr>
    </w:p>
    <w:p w14:paraId="14CF7D91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EA55F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7710F20C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022B669" w14:textId="1C6A4A34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>เมื่อเวลาผ่านพ้นไป</w:t>
      </w:r>
      <w:r w:rsidR="00D94F2B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เครื่องมือทางการเงินที่เข้าสู่ชั้นที่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2</w:t>
      </w:r>
      <w:r w:rsidRPr="00EA55F1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3</w:t>
      </w:r>
      <w:r w:rsidRPr="00EA55F1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1</w:t>
      </w:r>
      <w:r w:rsidRPr="00EA55F1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2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1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2EBCC452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highlight w:val="magenta"/>
          <w:cs/>
        </w:rPr>
      </w:pPr>
    </w:p>
    <w:p w14:paraId="1AC44007" w14:textId="568EC803" w:rsidR="0034561D" w:rsidRPr="00A12682" w:rsidRDefault="0034561D" w:rsidP="00A126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เมื่อเครื่องมือทางการเงินถูกปรับชั้น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เนื่องจากมีการเพิ่มขึ้นอย่างมีนัยสำคัญของ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ความเสี่ยงด้านเครดิต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ตาม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เกณฑ์เชิงปริมาณ เครื่องมือทางการเงินจะถูกโอนกลับไปยังชั้นที่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 xml:space="preserve">1 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โดยอัตโนมัติเมื่อไม่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เข้า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เงื่อนไข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ของระยะเวลาการค้างชำระหนี้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ในกรณีที่เครื่องมือทางการเงินถูกปรับไปยังชั้นที่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>2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</w:t>
      </w:r>
      <w:r w:rsidR="00BC3F29"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จึง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จะสามารถจัดประเภทใหม่เป็น</w:t>
      </w:r>
      <w:r w:rsidR="006E5102">
        <w:rPr>
          <w:rFonts w:asciiTheme="majorBidi" w:eastAsiaTheme="minorHAnsi" w:hAnsiTheme="majorBidi" w:cstheme="majorBidi"/>
          <w:sz w:val="28"/>
          <w:szCs w:val="28"/>
          <w:cs/>
        </w:rPr>
        <w:br/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>1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</w:p>
    <w:p w14:paraId="59FE78B7" w14:textId="16509F67" w:rsidR="00F6386E" w:rsidRPr="0058135D" w:rsidDel="0062585E" w:rsidRDefault="00DD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E6C3EA8" w14:textId="18643C14" w:rsidR="0062585E" w:rsidRPr="00A12682" w:rsidRDefault="0062585E" w:rsidP="005824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8135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กลุ่มบริษัทและบริษัทได้ประเมินการด้อยค่าตาม </w:t>
      </w:r>
      <w:r w:rsidRPr="0058135D">
        <w:rPr>
          <w:rFonts w:asciiTheme="majorBidi" w:hAnsiTheme="majorBidi" w:cstheme="majorBidi"/>
          <w:sz w:val="28"/>
          <w:szCs w:val="28"/>
        </w:rPr>
        <w:t xml:space="preserve">TFRS 9 </w:t>
      </w:r>
      <w:r w:rsidRPr="0058135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E5189">
        <w:rPr>
          <w:rFonts w:asciiTheme="majorBidi" w:hAnsiTheme="majorBidi" w:cstheme="majorBidi"/>
          <w:sz w:val="28"/>
          <w:szCs w:val="28"/>
        </w:rPr>
        <w:t>1</w:t>
      </w:r>
      <w:r w:rsidRPr="0058135D">
        <w:rPr>
          <w:rFonts w:asciiTheme="majorBidi" w:hAnsiTheme="majorBidi"/>
          <w:sz w:val="28"/>
          <w:szCs w:val="28"/>
          <w:cs/>
        </w:rPr>
        <w:t xml:space="preserve"> </w:t>
      </w:r>
      <w:r w:rsidRPr="0058135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58135D">
        <w:rPr>
          <w:rFonts w:asciiTheme="majorBidi" w:hAnsiTheme="majorBidi" w:cstheme="majorBidi"/>
          <w:sz w:val="28"/>
          <w:szCs w:val="28"/>
        </w:rPr>
        <w:t xml:space="preserve">2563 </w:t>
      </w:r>
      <w:r w:rsidR="00CF0FA2">
        <w:rPr>
          <w:rFonts w:asciiTheme="majorBidi" w:hAnsiTheme="majorBidi" w:cstheme="majorBidi" w:hint="cs"/>
          <w:sz w:val="28"/>
          <w:szCs w:val="28"/>
          <w:cs/>
        </w:rPr>
        <w:t>ตามแบบจำลอง</w:t>
      </w:r>
      <w:r w:rsidR="00747FAF" w:rsidRPr="004270C1">
        <w:rPr>
          <w:rFonts w:asciiTheme="majorBidi" w:hAnsiTheme="majorBidi" w:hint="cs"/>
          <w:sz w:val="28"/>
          <w:szCs w:val="28"/>
          <w:cs/>
        </w:rPr>
        <w:t>สำหรับ</w:t>
      </w:r>
      <w:r w:rsidR="00667EE7">
        <w:rPr>
          <w:rFonts w:asciiTheme="majorBidi" w:hAnsiTheme="majorBidi"/>
          <w:sz w:val="28"/>
          <w:szCs w:val="28"/>
          <w:cs/>
        </w:rPr>
        <w:br/>
      </w:r>
      <w:r w:rsidR="00747FAF" w:rsidRPr="004270C1">
        <w:rPr>
          <w:rFonts w:asciiTheme="majorBidi" w:hAnsiTheme="majorBidi" w:hint="cs"/>
          <w:sz w:val="28"/>
          <w:szCs w:val="28"/>
          <w:cs/>
        </w:rPr>
        <w:t>การประมาณการผลขาดทุน</w:t>
      </w:r>
      <w:r w:rsidR="00710C01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D11D4F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="004270C1" w:rsidRPr="005824E5">
        <w:rPr>
          <w:rFonts w:asciiTheme="majorBidi" w:hAnsiTheme="majorBidi" w:hint="cs"/>
          <w:sz w:val="28"/>
          <w:szCs w:val="28"/>
          <w:cs/>
        </w:rPr>
        <w:t>นอกจากนี้</w:t>
      </w:r>
      <w:r w:rsidR="004270C1" w:rsidRPr="005824E5">
        <w:rPr>
          <w:rFonts w:asciiTheme="majorBidi" w:hAnsiTheme="majorBidi"/>
          <w:sz w:val="28"/>
          <w:szCs w:val="28"/>
          <w:cs/>
        </w:rPr>
        <w:t xml:space="preserve"> </w:t>
      </w:r>
      <w:r w:rsidR="00747FAF" w:rsidRPr="0058135D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4270C1">
        <w:rPr>
          <w:rFonts w:asciiTheme="majorBidi" w:hAnsiTheme="majorBidi" w:cstheme="majorBidi" w:hint="cs"/>
          <w:sz w:val="28"/>
          <w:szCs w:val="28"/>
          <w:cs/>
        </w:rPr>
        <w:t>รับรู้</w:t>
      </w:r>
      <w:r w:rsidR="004270C1" w:rsidRPr="00A12682">
        <w:rPr>
          <w:rFonts w:ascii="Angsana New" w:hAnsi="Angsana New" w:hint="cs"/>
          <w:sz w:val="28"/>
          <w:szCs w:val="28"/>
          <w:cs/>
        </w:rPr>
        <w:t>ผลขาดทุน</w:t>
      </w:r>
      <w:r w:rsidR="00D11D4F">
        <w:rPr>
          <w:rFonts w:ascii="Angsana New" w:hAnsi="Angsana New"/>
          <w:sz w:val="28"/>
          <w:szCs w:val="28"/>
        </w:rPr>
        <w:br/>
      </w:r>
      <w:r w:rsidR="00DD4F6D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4270C1" w:rsidRPr="00A12682">
        <w:rPr>
          <w:rFonts w:ascii="Angsana New" w:hAnsi="Angsana New" w:hint="cs"/>
          <w:sz w:val="28"/>
          <w:szCs w:val="28"/>
          <w:cs/>
        </w:rPr>
        <w:t>เพิ่มเติม</w:t>
      </w:r>
      <w:r w:rsidR="00747FAF">
        <w:rPr>
          <w:rFonts w:ascii="Angsana New" w:hAnsi="Angsana New" w:hint="cs"/>
          <w:sz w:val="28"/>
          <w:szCs w:val="28"/>
          <w:cs/>
        </w:rPr>
        <w:t>เพื่อ</w:t>
      </w:r>
      <w:r w:rsidR="004270C1" w:rsidRPr="00A12682">
        <w:rPr>
          <w:rFonts w:ascii="Angsana New" w:hAnsi="Angsana New" w:hint="cs"/>
          <w:sz w:val="28"/>
          <w:szCs w:val="28"/>
          <w:cs/>
        </w:rPr>
        <w:t>รองรับความไม่แน่นอนของเหตุการณ์ในอนาคตที่ไม่สามารถสะท้อนในแบบจำลองปัจจุบัน</w:t>
      </w:r>
      <w:r w:rsidR="004270C1" w:rsidRPr="005824E5">
        <w:rPr>
          <w:rFonts w:asciiTheme="majorBidi" w:hAnsiTheme="majorBidi"/>
          <w:sz w:val="28"/>
          <w:szCs w:val="28"/>
          <w:cs/>
        </w:rPr>
        <w:t xml:space="preserve"> (</w:t>
      </w:r>
      <w:r w:rsidR="004270C1" w:rsidRPr="005824E5">
        <w:rPr>
          <w:rFonts w:asciiTheme="majorBidi" w:hAnsiTheme="majorBidi" w:cstheme="majorBidi"/>
          <w:sz w:val="28"/>
          <w:szCs w:val="28"/>
        </w:rPr>
        <w:t>management overlay</w:t>
      </w:r>
      <w:r w:rsidR="004270C1" w:rsidRPr="005824E5">
        <w:rPr>
          <w:rFonts w:asciiTheme="majorBidi" w:hAnsiTheme="majorBidi"/>
          <w:sz w:val="28"/>
          <w:szCs w:val="28"/>
          <w:cs/>
        </w:rPr>
        <w:t xml:space="preserve">) </w:t>
      </w:r>
      <w:r w:rsidR="003B35A9">
        <w:rPr>
          <w:rFonts w:asciiTheme="majorBidi" w:hAnsiTheme="majorBidi" w:cstheme="majorBidi" w:hint="cs"/>
          <w:sz w:val="28"/>
          <w:szCs w:val="28"/>
          <w:cs/>
        </w:rPr>
        <w:t xml:space="preserve">อย่างไรก็ตาม </w:t>
      </w:r>
      <w:r w:rsidRPr="00747FAF">
        <w:rPr>
          <w:rFonts w:asciiTheme="majorBidi" w:hAnsiTheme="majorBidi" w:cstheme="majorBidi"/>
          <w:sz w:val="28"/>
          <w:szCs w:val="28"/>
          <w:cs/>
        </w:rPr>
        <w:t>ค่าเผื่อผล</w:t>
      </w:r>
      <w:r w:rsidRPr="0018135A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DD4F6D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A12682">
        <w:rPr>
          <w:rFonts w:asciiTheme="majorBidi" w:hAnsiTheme="majorBidi" w:cstheme="majorBidi"/>
          <w:sz w:val="28"/>
          <w:szCs w:val="28"/>
          <w:cs/>
        </w:rPr>
        <w:t>ลดลง</w:t>
      </w:r>
      <w:r w:rsidRPr="0018135A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19ACBC4D" w14:textId="77777777" w:rsidR="0062585E" w:rsidRPr="00CA227F" w:rsidRDefault="0062585E" w:rsidP="0062585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270"/>
        <w:gridCol w:w="1260"/>
      </w:tblGrid>
      <w:tr w:rsidR="006D4E56" w:rsidRPr="00BE1B5B" w14:paraId="74D32105" w14:textId="118F6B0D" w:rsidTr="00BE1B5B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12C0A6D3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4C1BCC" w14:textId="0B3A71E1" w:rsidR="006D4E56" w:rsidRPr="00BE1B5B" w:rsidRDefault="006D4E56" w:rsidP="00BE1B5B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E1B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F2218A" w14:textId="77777777" w:rsidR="006D4E56" w:rsidRPr="00BE1B5B" w:rsidRDefault="006D4E56" w:rsidP="006D4E56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969B141" w14:textId="03DE5D9C" w:rsidR="006D4E56" w:rsidRPr="00BE1B5B" w:rsidRDefault="006D4E56" w:rsidP="006D4E56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2B03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br/>
            </w:r>
            <w:r w:rsidRPr="00BE1B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A227F" w:rsidRPr="00BE1B5B" w14:paraId="3F6E8393" w14:textId="75A83A9C" w:rsidTr="00274B71">
        <w:trPr>
          <w:cantSplit/>
          <w:trHeight w:val="191"/>
        </w:trPr>
        <w:tc>
          <w:tcPr>
            <w:tcW w:w="5760" w:type="dxa"/>
          </w:tcPr>
          <w:p w14:paraId="1F5E1F2E" w14:textId="77777777" w:rsidR="00CA227F" w:rsidRPr="00BE1B5B" w:rsidRDefault="00CA227F" w:rsidP="006D4E56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0EF6F08B" w14:textId="7F27DE52" w:rsidR="00CA227F" w:rsidRPr="00BE1B5B" w:rsidRDefault="00CA227F" w:rsidP="00BE1B5B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D4E56" w:rsidRPr="00BE1B5B" w14:paraId="1E8C4934" w14:textId="22463669" w:rsidTr="00BE1B5B">
        <w:trPr>
          <w:cantSplit/>
          <w:trHeight w:val="191"/>
        </w:trPr>
        <w:tc>
          <w:tcPr>
            <w:tcW w:w="5760" w:type="dxa"/>
          </w:tcPr>
          <w:p w14:paraId="27FC1E6A" w14:textId="18571BF3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</w:t>
            </w:r>
            <w:r w:rsidRPr="00BE1B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หนี้สงสัยจะสูญ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0FC548F3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5B977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F37BD5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56" w:rsidRPr="00BE1B5B" w14:paraId="15006162" w14:textId="3141512F" w:rsidTr="00BE1B5B">
        <w:trPr>
          <w:cantSplit/>
          <w:trHeight w:val="191"/>
        </w:trPr>
        <w:tc>
          <w:tcPr>
            <w:tcW w:w="5760" w:type="dxa"/>
          </w:tcPr>
          <w:p w14:paraId="06E108D7" w14:textId="77777777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BE1B5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60" w:type="dxa"/>
          </w:tcPr>
          <w:p w14:paraId="62709B3D" w14:textId="193DEAF3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114</w:t>
            </w:r>
          </w:p>
        </w:tc>
        <w:tc>
          <w:tcPr>
            <w:tcW w:w="270" w:type="dxa"/>
          </w:tcPr>
          <w:p w14:paraId="3DE8F071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4065BBD4" w14:textId="3788EC9F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114</w:t>
            </w:r>
          </w:p>
        </w:tc>
      </w:tr>
      <w:tr w:rsidR="006D4E56" w:rsidRPr="00BE1B5B" w14:paraId="3EFD43A2" w14:textId="77777777" w:rsidTr="00BE1B5B">
        <w:trPr>
          <w:cantSplit/>
          <w:trHeight w:val="191"/>
        </w:trPr>
        <w:tc>
          <w:tcPr>
            <w:tcW w:w="5760" w:type="dxa"/>
          </w:tcPr>
          <w:p w14:paraId="7491767E" w14:textId="4C0AF680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BE1B5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BE1B5B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BA408" w14:textId="506F432F" w:rsidR="006D4E56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851</w:t>
            </w:r>
          </w:p>
        </w:tc>
        <w:tc>
          <w:tcPr>
            <w:tcW w:w="270" w:type="dxa"/>
          </w:tcPr>
          <w:p w14:paraId="21507BE2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AD50B0" w14:textId="71BAC01C" w:rsidR="006D4E56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B5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26D63" w:rsidRPr="00BE1B5B" w14:paraId="077D3342" w14:textId="77777777" w:rsidTr="00BE1B5B">
        <w:trPr>
          <w:cantSplit/>
          <w:trHeight w:val="191"/>
        </w:trPr>
        <w:tc>
          <w:tcPr>
            <w:tcW w:w="5760" w:type="dxa"/>
          </w:tcPr>
          <w:p w14:paraId="48DC226F" w14:textId="77777777" w:rsidR="00826D63" w:rsidRPr="00BE1B5B" w:rsidDel="00943E22" w:rsidRDefault="00826D63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21CD8C" w14:textId="2237B143" w:rsidR="00826D63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B743A"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965</w:t>
            </w:r>
          </w:p>
        </w:tc>
        <w:tc>
          <w:tcPr>
            <w:tcW w:w="270" w:type="dxa"/>
          </w:tcPr>
          <w:p w14:paraId="6BD749CD" w14:textId="77777777" w:rsidR="00826D63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37246D" w14:textId="653B60FD" w:rsidR="00826D63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114</w:t>
            </w:r>
          </w:p>
        </w:tc>
      </w:tr>
      <w:tr w:rsidR="006D4E56" w:rsidRPr="00BE1B5B" w14:paraId="43A8DCF4" w14:textId="698FD271" w:rsidTr="00A326A0">
        <w:trPr>
          <w:cantSplit/>
          <w:trHeight w:val="191"/>
        </w:trPr>
        <w:tc>
          <w:tcPr>
            <w:tcW w:w="5760" w:type="dxa"/>
          </w:tcPr>
          <w:p w14:paraId="0CA5EC53" w14:textId="58619AC3" w:rsidR="006D4E56" w:rsidRPr="00BE1B5B" w:rsidRDefault="006E5102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ผลกำไรและ</w:t>
            </w:r>
            <w:r w:rsidR="006D4E56" w:rsidRPr="00BE1B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กลับรายการ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ขาดทุน</w:t>
            </w:r>
            <w:r w:rsidR="001B22BF" w:rsidRPr="00302BAD">
              <w:rPr>
                <w:rFonts w:asciiTheme="majorBidi" w:eastAsiaTheme="minorHAnsi" w:hAnsiTheme="majorBidi" w:cstheme="majorBidi"/>
                <w:i/>
                <w:iCs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ที่รับรู้ 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2563 </w:t>
            </w:r>
          </w:p>
        </w:tc>
        <w:tc>
          <w:tcPr>
            <w:tcW w:w="1260" w:type="dxa"/>
          </w:tcPr>
          <w:p w14:paraId="11ECC75C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7B9055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E8C7D9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56" w:rsidRPr="00BE1B5B" w14:paraId="2FFD5DA5" w14:textId="43A682FA" w:rsidTr="00BE1B5B">
        <w:trPr>
          <w:cantSplit/>
        </w:trPr>
        <w:tc>
          <w:tcPr>
            <w:tcW w:w="5760" w:type="dxa"/>
          </w:tcPr>
          <w:p w14:paraId="40314FE3" w14:textId="744CF425" w:rsidR="006D4E56" w:rsidRPr="00BE1B5B" w:rsidRDefault="00035609" w:rsidP="00CA22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1B5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60" w:type="dxa"/>
          </w:tcPr>
          <w:p w14:paraId="0BD9722A" w14:textId="077420B3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(162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634EC1B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1BCA7D5" w14:textId="1AEA5AEB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(162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D4E56" w:rsidRPr="00BE1B5B" w14:paraId="59F521C7" w14:textId="5FB4CECC" w:rsidTr="00A326A0">
        <w:trPr>
          <w:cantSplit/>
        </w:trPr>
        <w:tc>
          <w:tcPr>
            <w:tcW w:w="5760" w:type="dxa"/>
            <w:vAlign w:val="bottom"/>
          </w:tcPr>
          <w:p w14:paraId="7C7321A7" w14:textId="1594092A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  <w:r w:rsidR="008B5AD7" w:rsidRPr="00302BA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70B7" w14:textId="0150FAC3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55</w:t>
            </w:r>
            <w:r w:rsidR="00735D3D"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35D3D"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541</w:t>
            </w:r>
          </w:p>
        </w:tc>
        <w:tc>
          <w:tcPr>
            <w:tcW w:w="270" w:type="dxa"/>
          </w:tcPr>
          <w:p w14:paraId="751A0E2E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365A" w14:textId="2BAEA3F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551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690</w:t>
            </w:r>
          </w:p>
        </w:tc>
      </w:tr>
    </w:tbl>
    <w:p w14:paraId="5EEE4120" w14:textId="39ED818E" w:rsidR="0062585E" w:rsidRPr="00CA227F" w:rsidRDefault="0062585E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7DE7B0" w14:textId="6B305125" w:rsidR="00926753" w:rsidRDefault="00926753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CA227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กลุ่มบริษัทและบริษัทเลือกที่จะรับรู้</w:t>
      </w:r>
      <w:r w:rsidR="006E5102">
        <w:rPr>
          <w:rFonts w:asciiTheme="majorBidi" w:hAnsiTheme="majorBidi" w:cstheme="majorBidi" w:hint="cs"/>
          <w:sz w:val="28"/>
          <w:szCs w:val="28"/>
          <w:cs/>
        </w:rPr>
        <w:t>ผลกำไรและ</w:t>
      </w:r>
      <w:r w:rsidR="0018135A" w:rsidRPr="0018135A">
        <w:rPr>
          <w:rFonts w:asciiTheme="majorBidi" w:hAnsiTheme="majorBidi" w:cstheme="majorBidi" w:hint="cs"/>
          <w:sz w:val="28"/>
          <w:szCs w:val="28"/>
          <w:cs/>
        </w:rPr>
        <w:t>กลับรายการ</w:t>
      </w:r>
      <w:r w:rsidR="0018135A" w:rsidRPr="0018135A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8B5AD7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CA227F">
        <w:rPr>
          <w:rFonts w:asciiTheme="majorBidi" w:hAnsiTheme="majorBidi" w:cstheme="majorBidi"/>
          <w:sz w:val="28"/>
          <w:szCs w:val="28"/>
          <w:cs/>
        </w:rPr>
        <w:t>โดยปรับปรุงกับกำไรสะสม ณ วันที่</w:t>
      </w:r>
      <w:r w:rsidR="0018135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227F">
        <w:rPr>
          <w:rFonts w:asciiTheme="majorBidi" w:hAnsiTheme="majorBidi" w:cstheme="majorBidi"/>
          <w:sz w:val="28"/>
          <w:szCs w:val="28"/>
        </w:rPr>
        <w:t xml:space="preserve">1 </w:t>
      </w:r>
      <w:r w:rsidRPr="00CA227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CA227F">
        <w:rPr>
          <w:rFonts w:asciiTheme="majorBidi" w:hAnsiTheme="majorBidi" w:cstheme="majorBidi"/>
          <w:sz w:val="28"/>
          <w:szCs w:val="28"/>
        </w:rPr>
        <w:t>2563</w:t>
      </w:r>
    </w:p>
    <w:p w14:paraId="4E052F7E" w14:textId="5F3C6785" w:rsidR="00926753" w:rsidRPr="00CA227F" w:rsidRDefault="00926753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0BBD18" w14:textId="66D749AD" w:rsidR="0058135D" w:rsidRPr="008216C1" w:rsidRDefault="0058135D" w:rsidP="008216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540" w:firstLine="3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ดอกเบี้ย</w:t>
      </w:r>
    </w:p>
    <w:p w14:paraId="47623422" w14:textId="77777777" w:rsidR="0058135D" w:rsidRPr="008216C1" w:rsidRDefault="0058135D" w:rsidP="0058135D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095CA88C" w14:textId="713B91FC" w:rsidR="0058135D" w:rsidRPr="008216C1" w:rsidRDefault="0058135D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ตั้งแต่วันที่ </w:t>
      </w:r>
      <w:r w:rsidR="00A05C4E">
        <w:rPr>
          <w:rFonts w:asciiTheme="majorBidi" w:eastAsiaTheme="minorHAnsi" w:hAnsiTheme="majorBidi" w:cstheme="majorBidi"/>
          <w:sz w:val="28"/>
          <w:szCs w:val="28"/>
        </w:rPr>
        <w:t>1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 มกราคม </w:t>
      </w:r>
      <w:r w:rsidR="00A05C4E">
        <w:rPr>
          <w:rFonts w:asciiTheme="majorBidi" w:eastAsiaTheme="minorHAnsi" w:hAnsiTheme="majorBidi" w:cstheme="majorBidi"/>
          <w:sz w:val="28"/>
          <w:szCs w:val="28"/>
        </w:rPr>
        <w:t>2563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</w:t>
      </w:r>
      <w:r w:rsidR="00263E98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</w:t>
      </w:r>
      <w:r w:rsidR="00B4209B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216C1">
        <w:rPr>
          <w:rFonts w:asciiTheme="majorBidi" w:eastAsiaTheme="minorHAnsi" w:hAnsiTheme="majorBidi" w:cstheme="majorBidi" w:hint="cs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ย์ที่มีการด้อยค่าด้านเครดิต กลุ่มบริษัท</w:t>
      </w:r>
      <w:r w:rsidR="008E2FC8" w:rsidRPr="008216C1">
        <w:rPr>
          <w:rFonts w:asciiTheme="majorBidi" w:eastAsiaTheme="minorHAnsi" w:hAnsiTheme="majorBidi" w:cstheme="majorBidi"/>
          <w:sz w:val="28"/>
          <w:szCs w:val="28"/>
          <w:cs/>
        </w:rPr>
        <w:t>และบริษัท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ประมาณการกระแสเงินสดที่คาดว่าจะได้รับโดยพิจารณาเงื่อนไขของสัญญาทั้งหมดของเครื่องมือทางการเงินนั้น แต่ไม่พิจารณา</w:t>
      </w:r>
      <w:r w:rsidR="00405152" w:rsidRPr="008216C1">
        <w:rPr>
          <w:rFonts w:asciiTheme="majorBidi" w:eastAsiaTheme="minorHAnsi" w:hAnsiTheme="majorBidi" w:cstheme="majorBidi"/>
          <w:sz w:val="28"/>
          <w:szCs w:val="28"/>
          <w:cs/>
        </w:rPr>
        <w:t>ค่าเผื่อ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ผลขาดทุน</w:t>
      </w:r>
      <w:r w:rsidR="008C6DD5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</w:p>
    <w:p w14:paraId="516CC16C" w14:textId="77777777" w:rsidR="0094745F" w:rsidRPr="008216C1" w:rsidRDefault="0094745F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0DC02D3" w14:textId="0A6CC3EA" w:rsidR="0058135D" w:rsidRPr="00C64041" w:rsidRDefault="0058135D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การคำนวณอัตราดอกเบี้ยที่แท้จริง</w:t>
      </w:r>
      <w:r w:rsidR="009E6274">
        <w:rPr>
          <w:rFonts w:asciiTheme="majorBidi" w:eastAsiaTheme="minorHAnsi" w:hAnsiTheme="majorBidi" w:cstheme="majorBidi" w:hint="cs"/>
          <w:sz w:val="28"/>
          <w:szCs w:val="28"/>
          <w:cs/>
        </w:rPr>
        <w:t>ให้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รวมถึงค่าธรรมเนียมและต้นทุนในการรับและจ่ายทั้งหมด</w:t>
      </w:r>
      <w:r w:rsidRPr="008216C1">
        <w:rPr>
          <w:rFonts w:asciiTheme="majorBidi" w:hAnsiTheme="majorBidi" w:cstheme="majorBidi"/>
          <w:sz w:val="28"/>
          <w:szCs w:val="28"/>
          <w:cs/>
        </w:rPr>
        <w:t>ซึ่</w:t>
      </w:r>
      <w:r w:rsidR="00D27BB2" w:rsidRPr="008216C1">
        <w:rPr>
          <w:rFonts w:asciiTheme="majorBidi" w:hAnsiTheme="majorBidi" w:cstheme="majorBidi"/>
          <w:sz w:val="28"/>
          <w:szCs w:val="28"/>
          <w:cs/>
        </w:rPr>
        <w:t>ง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276995D6" w14:textId="77777777" w:rsidR="0058135D" w:rsidRPr="008216C1" w:rsidRDefault="0058135D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72306692" w14:textId="77777777" w:rsidR="008414DD" w:rsidRDefault="00841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965D49" w14:textId="7161989E" w:rsidR="0058135D" w:rsidRPr="00A81088" w:rsidRDefault="0058135D" w:rsidP="00A810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lastRenderedPageBreak/>
        <w:t>ราคาทุนตัดจำหน่ายของสินทรัพย์ทางการเงินหรือหนี้สินทางการเงินคือ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</w:t>
      </w:r>
      <w:r w:rsidR="008C6DD5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A81088">
        <w:rPr>
          <w:rFonts w:asciiTheme="majorBidi" w:hAnsiTheme="majorBidi" w:cstheme="majorBidi"/>
          <w:sz w:val="28"/>
          <w:szCs w:val="28"/>
          <w:cs/>
        </w:rPr>
        <w:t>สำหรับกรณีของสินทรัพย์ทางการเงิน มูลค่าตามบัญชีขั้นต้นของสินทรัพย์ทางการเงินคือ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ราคาทุนตัดจำหน่ายของสินทรัพย์ทางการเงินก่อนที่จะมีการปรับปรุง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>ค่าเผื่อผลขาดทุน</w:t>
      </w:r>
      <w:r w:rsidR="008C6DD5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</w:p>
    <w:p w14:paraId="7685B872" w14:textId="77777777" w:rsidR="0058135D" w:rsidRPr="00A81088" w:rsidRDefault="0058135D" w:rsidP="00A81088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0301E23B" w14:textId="77777777" w:rsidR="0058135D" w:rsidRPr="00A81088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10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การคำนวณดอกเบี้ยรับและดอกเบี้ยจ่าย </w:t>
      </w:r>
    </w:p>
    <w:p w14:paraId="7A50ABCD" w14:textId="77777777" w:rsidR="0058135D" w:rsidRPr="00A81088" w:rsidRDefault="0058135D" w:rsidP="00A81088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03DBC46D" w14:textId="17F13D32" w:rsidR="0058135D" w:rsidRPr="00A81088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</w:t>
      </w:r>
      <w:r w:rsidR="00D354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</w:t>
      </w:r>
      <w:r w:rsidR="004779E6" w:rsidRPr="00A81088">
        <w:rPr>
          <w:rFonts w:asciiTheme="majorBidi" w:hAnsiTheme="majorBidi" w:cstheme="majorBidi"/>
          <w:sz w:val="28"/>
          <w:szCs w:val="28"/>
          <w:cs/>
        </w:rPr>
        <w:t>ตามบัญชี</w:t>
      </w:r>
      <w:r w:rsidRPr="00A81088">
        <w:rPr>
          <w:rFonts w:asciiTheme="majorBidi" w:hAnsiTheme="majorBidi" w:cstheme="majorBidi"/>
          <w:sz w:val="28"/>
          <w:szCs w:val="28"/>
          <w:cs/>
        </w:rPr>
        <w:t>ขั้นต้น</w:t>
      </w:r>
    </w:p>
    <w:p w14:paraId="210B31D6" w14:textId="77777777" w:rsidR="0058135D" w:rsidRPr="00A81088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sz w:val="22"/>
          <w:szCs w:val="22"/>
        </w:rPr>
      </w:pPr>
    </w:p>
    <w:p w14:paraId="0B6265EF" w14:textId="24F74D26" w:rsidR="00A65E64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t>สำหรับสินทรัพย์และหนี้สินทางการเงินที่มีอยู่ ณ วันที่</w:t>
      </w:r>
      <w:r w:rsidR="00F80F13">
        <w:rPr>
          <w:rFonts w:asciiTheme="majorBidi" w:hAnsiTheme="majorBidi" w:cstheme="majorBidi" w:hint="cs"/>
          <w:sz w:val="28"/>
          <w:szCs w:val="28"/>
          <w:cs/>
        </w:rPr>
        <w:t xml:space="preserve">เริ่มต้นใช้มาตรฐานครั้งแรก </w:t>
      </w:r>
      <w:r w:rsidR="0084007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A65E64">
        <w:rPr>
          <w:rFonts w:asciiTheme="majorBidi" w:hAnsiTheme="majorBidi" w:cstheme="majorBidi" w:hint="cs"/>
          <w:sz w:val="28"/>
          <w:szCs w:val="28"/>
          <w:cs/>
        </w:rPr>
        <w:t>คำนวณอัตราดอกเบี้ยที่แท้จริงจาก</w:t>
      </w:r>
      <w:r w:rsidR="0049341B">
        <w:rPr>
          <w:rFonts w:asciiTheme="majorBidi" w:hAnsiTheme="majorBidi" w:cstheme="majorBidi" w:hint="cs"/>
          <w:sz w:val="28"/>
          <w:szCs w:val="28"/>
          <w:cs/>
        </w:rPr>
        <w:t>ก</w:t>
      </w:r>
      <w:r w:rsidR="00A65E64">
        <w:rPr>
          <w:rFonts w:asciiTheme="majorBidi" w:hAnsiTheme="majorBidi" w:cstheme="majorBidi" w:hint="cs"/>
          <w:sz w:val="28"/>
          <w:szCs w:val="28"/>
          <w:cs/>
        </w:rPr>
        <w:t>ระแสเงินสดคงเหลือ</w:t>
      </w:r>
      <w:r w:rsidR="003D609F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</w:p>
    <w:p w14:paraId="7EADF137" w14:textId="77777777" w:rsidR="0058135D" w:rsidRPr="00A81088" w:rsidRDefault="0058135D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  <w:cs/>
        </w:rPr>
      </w:pPr>
    </w:p>
    <w:p w14:paraId="77B13F10" w14:textId="77777777" w:rsidR="00F6386E" w:rsidRPr="00143016" w:rsidRDefault="00F6386E" w:rsidP="00F6386E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4301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16 </w:t>
      </w:r>
      <w:r w:rsidRPr="0014301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5CD3E26" w14:textId="77777777" w:rsidR="00F6386E" w:rsidRPr="00D84E1F" w:rsidRDefault="00F6386E" w:rsidP="00F6386E">
      <w:pPr>
        <w:shd w:val="clear" w:color="auto" w:fill="FFFFFF" w:themeFill="background1"/>
        <w:spacing w:line="240" w:lineRule="auto"/>
        <w:ind w:left="1260"/>
        <w:jc w:val="thaiDistribute"/>
        <w:rPr>
          <w:rFonts w:asciiTheme="majorBidi" w:hAnsiTheme="majorBidi" w:cstheme="majorBidi"/>
          <w:sz w:val="22"/>
          <w:szCs w:val="22"/>
        </w:rPr>
      </w:pPr>
    </w:p>
    <w:p w14:paraId="0DD62308" w14:textId="27EEBE59" w:rsidR="00F6386E" w:rsidRPr="00143016" w:rsidRDefault="00F6386E" w:rsidP="00F6386E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2A519F">
        <w:rPr>
          <w:rFonts w:asciiTheme="majorBidi" w:hAnsiTheme="majorBidi" w:cstheme="majorBidi"/>
          <w:sz w:val="28"/>
          <w:szCs w:val="28"/>
        </w:rPr>
        <w:t>1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A519F">
        <w:rPr>
          <w:rFonts w:asciiTheme="majorBidi" w:hAnsiTheme="majorBidi" w:cstheme="majorBidi"/>
          <w:sz w:val="28"/>
          <w:szCs w:val="28"/>
        </w:rPr>
        <w:t>2563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14334" w:rsidRPr="00EF470F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ถือปฏิบัติตาม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</w:t>
      </w:r>
      <w:r w:rsidR="002A519F">
        <w:rPr>
          <w:rFonts w:asciiTheme="majorBidi" w:hAnsiTheme="majorBidi" w:cstheme="majorBidi"/>
          <w:sz w:val="28"/>
          <w:szCs w:val="28"/>
        </w:rPr>
        <w:t>16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2A519F">
        <w:rPr>
          <w:rFonts w:asciiTheme="majorBidi" w:hAnsiTheme="majorBidi" w:cstheme="majorBidi"/>
          <w:sz w:val="28"/>
          <w:szCs w:val="28"/>
        </w:rPr>
        <w:t>17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="Angsana New"/>
          <w:sz w:val="28"/>
          <w:szCs w:val="28"/>
          <w:cs/>
        </w:rPr>
        <w:t>(“</w:t>
      </w:r>
      <w:r w:rsidRPr="00143016">
        <w:rPr>
          <w:rFonts w:asciiTheme="majorBidi" w:hAnsiTheme="majorBidi" w:cstheme="majorBidi"/>
          <w:sz w:val="28"/>
          <w:szCs w:val="28"/>
        </w:rPr>
        <w:t xml:space="preserve">TAS </w:t>
      </w:r>
      <w:r w:rsidR="002A519F">
        <w:rPr>
          <w:rFonts w:asciiTheme="majorBidi" w:hAnsiTheme="majorBidi" w:cstheme="majorBidi"/>
          <w:sz w:val="28"/>
          <w:szCs w:val="28"/>
        </w:rPr>
        <w:t>17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”)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143016">
        <w:rPr>
          <w:rFonts w:asciiTheme="majorBidi" w:hAnsiTheme="majorBidi" w:cs="Angsana New"/>
          <w:sz w:val="28"/>
          <w:szCs w:val="28"/>
          <w:cs/>
        </w:rPr>
        <w:t>(</w:t>
      </w:r>
      <w:r w:rsidRPr="00143016">
        <w:rPr>
          <w:rFonts w:asciiTheme="majorBidi" w:hAnsiTheme="majorBidi" w:cstheme="majorBidi"/>
          <w:sz w:val="28"/>
          <w:szCs w:val="28"/>
        </w:rPr>
        <w:t>Modified retrospective approach</w:t>
      </w:r>
      <w:r w:rsidRPr="00143016">
        <w:rPr>
          <w:rFonts w:asciiTheme="majorBidi" w:hAnsiTheme="majorBidi" w:cs="Angsana New"/>
          <w:sz w:val="28"/>
          <w:szCs w:val="28"/>
          <w:cs/>
        </w:rPr>
        <w:t>)</w:t>
      </w:r>
    </w:p>
    <w:p w14:paraId="6B0A9A9B" w14:textId="77777777" w:rsidR="00F6386E" w:rsidRPr="00D84E1F" w:rsidRDefault="00F6386E" w:rsidP="00F6386E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0DA2F10" w14:textId="31D8310B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และ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143016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กลุ่มบริษัทและบริษัทจะปันส่วนสิ่งตอบแทนที่ต้องจ่ายตามราคาขายที่เป็นเอกเทศ </w:t>
      </w:r>
      <w:r w:rsidRPr="00143016">
        <w:rPr>
          <w:rFonts w:asciiTheme="majorBidi" w:eastAsia="Calibri" w:hAnsiTheme="majorBidi"/>
          <w:sz w:val="28"/>
          <w:szCs w:val="28"/>
          <w:cs/>
        </w:rPr>
        <w:t>(</w:t>
      </w:r>
      <w:r w:rsidRPr="00143016">
        <w:rPr>
          <w:rFonts w:asciiTheme="majorBidi" w:eastAsia="Calibri" w:hAnsiTheme="majorBidi" w:cstheme="majorBidi"/>
          <w:sz w:val="28"/>
          <w:szCs w:val="28"/>
        </w:rPr>
        <w:t>Transaction price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)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ณ </w:t>
      </w:r>
      <w:r w:rsidRPr="00143016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="00B23278">
        <w:rPr>
          <w:rFonts w:asciiTheme="majorBidi" w:hAnsiTheme="majorBidi" w:cstheme="majorBidi"/>
          <w:sz w:val="28"/>
          <w:szCs w:val="28"/>
        </w:rPr>
        <w:t>1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23278">
        <w:rPr>
          <w:rFonts w:asciiTheme="majorBidi" w:hAnsiTheme="majorBidi" w:cstheme="majorBidi"/>
          <w:sz w:val="28"/>
          <w:szCs w:val="28"/>
        </w:rPr>
        <w:t>2563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และ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F9882F1" w14:textId="45DBD551" w:rsidR="00F6386E" w:rsidRPr="00143016" w:rsidDel="00474060" w:rsidRDefault="00841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8"/>
          <w:szCs w:val="28"/>
          <w:cs/>
        </w:rPr>
      </w:pPr>
      <w:r>
        <w:rPr>
          <w:rFonts w:asciiTheme="majorBidi" w:hAnsiTheme="majorBidi" w:cstheme="majorBidi"/>
          <w:color w:val="0000FF"/>
          <w:sz w:val="28"/>
          <w:szCs w:val="28"/>
          <w:cs/>
        </w:rPr>
        <w:br w:type="page"/>
      </w:r>
    </w:p>
    <w:p w14:paraId="28E44566" w14:textId="77777777" w:rsidR="00F6386E" w:rsidRPr="00143016" w:rsidRDefault="00F6386E" w:rsidP="00F63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  <w:r w:rsidRPr="00143016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ในการปฏิบัติในช่วงเปลี่ยนแปลง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</w:t>
      </w:r>
      <w:r w:rsidRPr="00143016">
        <w:rPr>
          <w:rFonts w:asciiTheme="majorBidi" w:hAnsiTheme="majorBidi" w:cstheme="majorBidi"/>
          <w:color w:val="000000"/>
          <w:sz w:val="28"/>
          <w:szCs w:val="28"/>
          <w:cs/>
        </w:rPr>
        <w:t>ได้เลือกใช้ข้อยกเว้นต่อไปนี้</w:t>
      </w:r>
      <w:r w:rsidRPr="00143016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58471878" w14:textId="77777777" w:rsidR="00F6386E" w:rsidRPr="00143016" w:rsidRDefault="00F6386E" w:rsidP="00F6386E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</w:pPr>
    </w:p>
    <w:p w14:paraId="3A829932" w14:textId="4DDE3468" w:rsidR="00F6386E" w:rsidRPr="00DF2938" w:rsidRDefault="00F6386E" w:rsidP="008E44C7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F2938">
        <w:rPr>
          <w:rFonts w:asciiTheme="majorBidi" w:eastAsia="Calibr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A651D4">
        <w:rPr>
          <w:rFonts w:asciiTheme="majorBidi" w:eastAsia="Calibri" w:hAnsiTheme="majorBidi" w:cstheme="majorBidi"/>
          <w:sz w:val="28"/>
          <w:szCs w:val="28"/>
        </w:rPr>
        <w:t>12</w:t>
      </w:r>
      <w:r w:rsidRPr="00DF2938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DF2938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DF2938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3F3BF8B1" w14:textId="77777777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7AC07CDB" w14:textId="77777777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4582E69A" w14:textId="6FACFC13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176C3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การด้อยค่า และ</w:t>
      </w:r>
    </w:p>
    <w:p w14:paraId="49D58453" w14:textId="77777777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1F4250F3" w14:textId="77777777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800"/>
      </w:tblGrid>
      <w:tr w:rsidR="00C61A91" w:rsidRPr="00EF470F" w14:paraId="68798D41" w14:textId="77777777" w:rsidTr="00AE5452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7C3D9396" w14:textId="1B983EC2" w:rsidR="00C61A91" w:rsidRPr="00143016" w:rsidRDefault="00C61A91" w:rsidP="008B177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1430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1430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  <w:t>TFRS 16</w:t>
            </w:r>
          </w:p>
        </w:tc>
        <w:tc>
          <w:tcPr>
            <w:tcW w:w="1800" w:type="dxa"/>
            <w:vAlign w:val="bottom"/>
          </w:tcPr>
          <w:p w14:paraId="6153D75A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A91" w:rsidRPr="00EF470F" w14:paraId="5A3395D0" w14:textId="77777777" w:rsidTr="00AE5452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426A57C6" w14:textId="77777777" w:rsidR="00C61A91" w:rsidRPr="00143016" w:rsidRDefault="00C61A91" w:rsidP="008B177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04B62199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942A6" w:rsidRPr="00EF470F" w14:paraId="3A6AA6E4" w14:textId="77777777" w:rsidTr="00AE5452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4E284A3A" w14:textId="504B8ED9" w:rsidR="00A942A6" w:rsidRPr="00143016" w:rsidRDefault="00A942A6" w:rsidP="008B177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0ECE06E" w14:textId="4DB7C7EC" w:rsidR="00A942A6" w:rsidRPr="00143016" w:rsidRDefault="00A942A6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 w:rsidR="00C61A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86E" w:rsidRPr="00EF470F" w14:paraId="3BEF9841" w14:textId="77777777" w:rsidTr="00AE5452">
        <w:trPr>
          <w:cantSplit/>
          <w:trHeight w:val="20"/>
          <w:tblHeader/>
        </w:trPr>
        <w:tc>
          <w:tcPr>
            <w:tcW w:w="7290" w:type="dxa"/>
          </w:tcPr>
          <w:p w14:paraId="289144E2" w14:textId="77777777" w:rsidR="00F6386E" w:rsidRPr="00143016" w:rsidRDefault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0C5396" w14:textId="77777777" w:rsidR="00F6386E" w:rsidRPr="00143016" w:rsidRDefault="00F6386E" w:rsidP="00F6386E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6386E" w:rsidRPr="00BE304F" w14:paraId="3654FA9B" w14:textId="77777777" w:rsidTr="00AE5452">
        <w:trPr>
          <w:cantSplit/>
          <w:trHeight w:val="20"/>
        </w:trPr>
        <w:tc>
          <w:tcPr>
            <w:tcW w:w="7290" w:type="dxa"/>
          </w:tcPr>
          <w:p w14:paraId="71B0CBA1" w14:textId="77777777" w:rsidR="00F6386E" w:rsidRPr="00143016" w:rsidRDefault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2680CD69" w14:textId="77777777" w:rsidR="00F6386E" w:rsidRPr="00143016" w:rsidRDefault="00F6386E" w:rsidP="00F6386E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61A91" w:rsidRPr="00EF470F" w14:paraId="4E0337A4" w14:textId="77777777" w:rsidTr="00AE5452">
        <w:trPr>
          <w:cantSplit/>
          <w:trHeight w:val="403"/>
        </w:trPr>
        <w:tc>
          <w:tcPr>
            <w:tcW w:w="7290" w:type="dxa"/>
            <w:vAlign w:val="bottom"/>
          </w:tcPr>
          <w:p w14:paraId="751ECE64" w14:textId="0758C2CC" w:rsidR="00C61A91" w:rsidRPr="00143016" w:rsidRDefault="00C61A91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48E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39E0DA79" w14:textId="608D6993" w:rsidR="00C61A91" w:rsidRPr="001C2785" w:rsidRDefault="00D042CF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1110B6"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,315,70</w:t>
            </w:r>
            <w:r w:rsidR="005B3D9A" w:rsidRPr="005B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C61A91" w:rsidRPr="00EF470F" w14:paraId="5C5E7AA6" w14:textId="77777777" w:rsidTr="00AE5452">
        <w:trPr>
          <w:cantSplit/>
          <w:trHeight w:val="403"/>
        </w:trPr>
        <w:tc>
          <w:tcPr>
            <w:tcW w:w="7290" w:type="dxa"/>
            <w:vAlign w:val="bottom"/>
          </w:tcPr>
          <w:p w14:paraId="45F52420" w14:textId="1170C50F" w:rsidR="00C61A91" w:rsidRPr="002C748E" w:rsidRDefault="00C61A91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สินทรัพย์หมุนเวียนอื่นลดลง</w:t>
            </w:r>
          </w:p>
        </w:tc>
        <w:tc>
          <w:tcPr>
            <w:tcW w:w="1800" w:type="dxa"/>
            <w:vAlign w:val="bottom"/>
          </w:tcPr>
          <w:p w14:paraId="6877C23A" w14:textId="1D81C2B2" w:rsidR="00C61A91" w:rsidRPr="005B3D9A" w:rsidRDefault="00C61A91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D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8,652</w:t>
            </w:r>
            <w:r w:rsidRPr="005B3D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61A91" w:rsidRPr="00EF470F" w14:paraId="23D389D7" w14:textId="77777777" w:rsidTr="00AE5452">
        <w:trPr>
          <w:cantSplit/>
          <w:trHeight w:val="20"/>
        </w:trPr>
        <w:tc>
          <w:tcPr>
            <w:tcW w:w="7290" w:type="dxa"/>
          </w:tcPr>
          <w:p w14:paraId="2A571789" w14:textId="77777777" w:rsidR="00C61A91" w:rsidRPr="00143016" w:rsidRDefault="00C61A91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800" w:type="dxa"/>
            <w:vAlign w:val="bottom"/>
          </w:tcPr>
          <w:p w14:paraId="6A2EBC4E" w14:textId="2C18068B" w:rsidR="00C61A91" w:rsidRPr="001C2785" w:rsidRDefault="008D0ABD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</w:t>
            </w:r>
            <w:r w:rsidR="009771E3"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07,0</w:t>
            </w:r>
            <w:r w:rsidR="005B3D9A" w:rsidRPr="001C27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</w:tr>
    </w:tbl>
    <w:p w14:paraId="512F7A58" w14:textId="146B4B9E" w:rsidR="00926753" w:rsidRPr="00AE5452" w:rsidRDefault="00926753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800"/>
      </w:tblGrid>
      <w:tr w:rsidR="00C61A91" w:rsidRPr="00EF470F" w14:paraId="180ED573" w14:textId="77777777" w:rsidTr="00C61A91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5D28EC67" w14:textId="37FBC7DF" w:rsidR="00C61A91" w:rsidRPr="00143016" w:rsidRDefault="00C61A91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06020F3A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A91" w:rsidRPr="00EF470F" w14:paraId="428DC40B" w14:textId="77777777" w:rsidTr="00C61A91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2C43C7D0" w14:textId="77777777" w:rsidR="00C61A91" w:rsidRPr="00143016" w:rsidRDefault="00C61A91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F5532E1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942A6" w:rsidRPr="00EF470F" w14:paraId="46EE76E5" w14:textId="77777777" w:rsidTr="00C61A91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3D73A4A2" w14:textId="7B34425C" w:rsidR="00A942A6" w:rsidRPr="00143016" w:rsidRDefault="00A942A6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2EB4622" w14:textId="6A81AC01" w:rsidR="00A942A6" w:rsidRPr="00143016" w:rsidRDefault="00A942A6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 w:rsidR="00C61A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86E" w:rsidRPr="00EF470F" w14:paraId="4C3E25C7" w14:textId="77777777" w:rsidTr="00C61A91">
        <w:trPr>
          <w:cantSplit/>
          <w:trHeight w:val="20"/>
          <w:tblHeader/>
        </w:trPr>
        <w:tc>
          <w:tcPr>
            <w:tcW w:w="7290" w:type="dxa"/>
          </w:tcPr>
          <w:p w14:paraId="45540270" w14:textId="77777777" w:rsidR="00F6386E" w:rsidRPr="00143016" w:rsidRDefault="00F6386E" w:rsidP="00F6386E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EE54F5" w14:textId="77777777" w:rsidR="00F6386E" w:rsidRPr="00143016" w:rsidRDefault="00F6386E" w:rsidP="00F6386E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61A91" w:rsidRPr="00503BF3" w14:paraId="773AF1D3" w14:textId="77777777" w:rsidTr="00C61A91">
        <w:trPr>
          <w:cantSplit/>
          <w:trHeight w:val="20"/>
        </w:trPr>
        <w:tc>
          <w:tcPr>
            <w:tcW w:w="7290" w:type="dxa"/>
            <w:vAlign w:val="bottom"/>
          </w:tcPr>
          <w:p w14:paraId="073C16EB" w14:textId="106E35C4" w:rsidR="00C61A91" w:rsidRPr="00503BF3" w:rsidRDefault="00C61A91" w:rsidP="00AE5452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47DDC2" w14:textId="3CC4DB51" w:rsidR="00C61A91" w:rsidRPr="001C2785" w:rsidRDefault="00C61A91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7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803</w:t>
            </w:r>
            <w:r w:rsidRPr="001C27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,756</w:t>
            </w:r>
          </w:p>
        </w:tc>
      </w:tr>
      <w:tr w:rsidR="00C61A91" w:rsidRPr="00503BF3" w14:paraId="76C3C305" w14:textId="77777777" w:rsidTr="00C61A91">
        <w:trPr>
          <w:cantSplit/>
          <w:trHeight w:val="20"/>
        </w:trPr>
        <w:tc>
          <w:tcPr>
            <w:tcW w:w="7290" w:type="dxa"/>
          </w:tcPr>
          <w:p w14:paraId="2B5C3440" w14:textId="77777777" w:rsidR="00C61A91" w:rsidRPr="00503BF3" w:rsidRDefault="00C61A91" w:rsidP="00F6386E">
            <w:pPr>
              <w:shd w:val="clear" w:color="auto" w:fill="FFFFFF" w:themeFill="background1"/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503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03BF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B4D33D3" w14:textId="30BFC9AE" w:rsidR="00C61A91" w:rsidRPr="001C2785" w:rsidRDefault="001F53DF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2785">
              <w:rPr>
                <w:rFonts w:asciiTheme="majorBidi" w:hAnsiTheme="majorBidi" w:cstheme="majorBidi"/>
                <w:sz w:val="28"/>
                <w:szCs w:val="28"/>
              </w:rPr>
              <w:t>766,16</w:t>
            </w:r>
            <w:r w:rsidR="009006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61A91" w:rsidRPr="00503BF3" w14:paraId="5A22C2D0" w14:textId="77777777" w:rsidTr="00C61A91">
        <w:trPr>
          <w:cantSplit/>
          <w:trHeight w:val="20"/>
        </w:trPr>
        <w:tc>
          <w:tcPr>
            <w:tcW w:w="7290" w:type="dxa"/>
          </w:tcPr>
          <w:p w14:paraId="06C84858" w14:textId="77777777" w:rsidR="00C61A91" w:rsidRPr="00503BF3" w:rsidRDefault="00C61A91" w:rsidP="00E6405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800" w:type="dxa"/>
          </w:tcPr>
          <w:p w14:paraId="4C8C066D" w14:textId="77777777" w:rsidR="00C61A91" w:rsidRPr="001C2785" w:rsidRDefault="00C61A91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DF4EC0" w14:textId="6892B3FA" w:rsidR="00C61A91" w:rsidRPr="001C2785" w:rsidRDefault="001F53DF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2785">
              <w:rPr>
                <w:rFonts w:asciiTheme="majorBidi" w:hAnsiTheme="majorBidi" w:cstheme="majorBidi"/>
                <w:sz w:val="28"/>
                <w:szCs w:val="28"/>
              </w:rPr>
              <w:t>2,540,887</w:t>
            </w:r>
          </w:p>
        </w:tc>
      </w:tr>
      <w:tr w:rsidR="00C61A91" w:rsidRPr="00503BF3" w14:paraId="1932C7BF" w14:textId="77777777" w:rsidTr="00C61A91">
        <w:trPr>
          <w:cantSplit/>
          <w:trHeight w:val="20"/>
        </w:trPr>
        <w:tc>
          <w:tcPr>
            <w:tcW w:w="7290" w:type="dxa"/>
            <w:vAlign w:val="bottom"/>
          </w:tcPr>
          <w:p w14:paraId="140C0B34" w14:textId="77777777" w:rsidR="00C61A91" w:rsidRPr="00503BF3" w:rsidRDefault="00C61A91" w:rsidP="00E64058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7AE5" w14:textId="48A8E11E" w:rsidR="00C61A91" w:rsidRPr="001C2785" w:rsidRDefault="002E5EB4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273B22"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,307,0</w:t>
            </w:r>
            <w:r w:rsidR="00503B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</w:tr>
      <w:tr w:rsidR="00C61A91" w:rsidRPr="00EF470F" w14:paraId="1D4C2496" w14:textId="77777777" w:rsidTr="00C61A91">
        <w:trPr>
          <w:cantSplit/>
          <w:trHeight w:val="20"/>
        </w:trPr>
        <w:tc>
          <w:tcPr>
            <w:tcW w:w="7290" w:type="dxa"/>
            <w:vAlign w:val="bottom"/>
          </w:tcPr>
          <w:p w14:paraId="4C25B756" w14:textId="77777777" w:rsidR="00C61A91" w:rsidRPr="00503BF3" w:rsidRDefault="00C61A91" w:rsidP="00E64058">
            <w:pPr>
              <w:shd w:val="clear" w:color="auto" w:fill="FFFFFF" w:themeFill="background1"/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03BF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03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74CFC" w14:textId="6F114990" w:rsidR="00C61A91" w:rsidRPr="00E64058" w:rsidRDefault="008C162B" w:rsidP="00C61A91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C278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</w:p>
        </w:tc>
      </w:tr>
    </w:tbl>
    <w:p w14:paraId="0D2442CC" w14:textId="77777777" w:rsidR="00F6386E" w:rsidRPr="00143016" w:rsidRDefault="00F6386E" w:rsidP="00F6386E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F609E7" w14:textId="010ADC31" w:rsidR="00F74A94" w:rsidRDefault="00F6386E" w:rsidP="00927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637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</w:t>
      </w:r>
      <w:r w:rsidR="004F4EA6" w:rsidRPr="00662637">
        <w:rPr>
          <w:rFonts w:asciiTheme="majorBidi" w:hAnsiTheme="majorBidi" w:cstheme="majorBidi"/>
          <w:sz w:val="28"/>
          <w:szCs w:val="28"/>
          <w:cs/>
        </w:rPr>
        <w:t>นธุรกิจ</w:t>
      </w:r>
      <w:r w:rsidR="00C4656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4F4EA6" w:rsidRPr="00662637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Pr="006626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F4EA6" w:rsidRPr="00662637">
        <w:rPr>
          <w:rFonts w:asciiTheme="majorBidi" w:hAnsiTheme="majorBidi" w:cstheme="majorBidi"/>
          <w:sz w:val="28"/>
          <w:szCs w:val="28"/>
          <w:cs/>
        </w:rPr>
        <w:t xml:space="preserve">ธุรกิจนายหน้าประกันภัย </w:t>
      </w:r>
      <w:r w:rsidR="00350089" w:rsidRPr="00662637">
        <w:rPr>
          <w:rFonts w:asciiTheme="majorBidi" w:hAnsiTheme="majorBidi" w:cstheme="majorBidi" w:hint="cs"/>
          <w:sz w:val="28"/>
          <w:szCs w:val="28"/>
          <w:cs/>
        </w:rPr>
        <w:t>และธุรกิจ</w:t>
      </w:r>
      <w:r w:rsidR="00C4656A" w:rsidRPr="00662637">
        <w:rPr>
          <w:rFonts w:asciiTheme="majorBidi" w:hAnsiTheme="majorBidi" w:cstheme="majorBidi"/>
          <w:sz w:val="28"/>
          <w:szCs w:val="28"/>
          <w:cs/>
        </w:rPr>
        <w:t>สินเชื่อ</w:t>
      </w:r>
      <w:r w:rsidR="00350089" w:rsidRPr="00662637">
        <w:rPr>
          <w:rFonts w:asciiTheme="majorBidi" w:hAnsiTheme="majorBidi" w:cstheme="majorBidi" w:hint="cs"/>
          <w:sz w:val="28"/>
          <w:szCs w:val="28"/>
          <w:cs/>
        </w:rPr>
        <w:t>เช่าซื้อ</w:t>
      </w:r>
      <w:r w:rsidR="00C4656A">
        <w:rPr>
          <w:rFonts w:asciiTheme="majorBidi" w:hAnsiTheme="majorBidi" w:cstheme="majorBidi" w:hint="cs"/>
          <w:sz w:val="28"/>
          <w:szCs w:val="28"/>
          <w:cs/>
        </w:rPr>
        <w:t>รถจักรยานยนต์</w:t>
      </w:r>
      <w:r w:rsidR="00350089" w:rsidRPr="0066263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62637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1BC971D4" w14:textId="77777777" w:rsidR="00927A47" w:rsidRPr="00A70AD2" w:rsidRDefault="00927A47" w:rsidP="00927A47">
      <w:pPr>
        <w:rPr>
          <w:rFonts w:asciiTheme="majorBidi" w:hAnsiTheme="majorBidi" w:cstheme="majorBidi"/>
          <w:sz w:val="24"/>
          <w:szCs w:val="24"/>
        </w:rPr>
      </w:pPr>
    </w:p>
    <w:p w14:paraId="5DA1DAC7" w14:textId="3A7AEBC6" w:rsidR="00D34CA4" w:rsidRPr="00564C7C" w:rsidRDefault="00D34CA4" w:rsidP="007D6941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  <w:tab w:val="num" w:pos="468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564C7C">
        <w:rPr>
          <w:rFonts w:ascii="Angsana New" w:eastAsia="DengXian" w:hAnsi="Angsana New" w:cs="Angsana New" w:hint="cs"/>
          <w:sz w:val="28"/>
          <w:szCs w:val="28"/>
          <w:u w:val="none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 w:rsidRPr="00564C7C">
        <w:rPr>
          <w:rFonts w:ascii="Angsana New" w:eastAsia="DengXian" w:hAnsi="Angsana New" w:cs="Angsana New"/>
          <w:sz w:val="28"/>
          <w:szCs w:val="28"/>
          <w:u w:val="none"/>
        </w:rPr>
        <w:t>2019</w:t>
      </w:r>
      <w:r w:rsidRPr="00564C7C">
        <w:rPr>
          <w:rFonts w:ascii="Angsana New" w:eastAsia="DengXian" w:hAnsi="Angsana New" w:cs="Angsana New" w:hint="cs"/>
          <w:sz w:val="28"/>
          <w:szCs w:val="28"/>
          <w:u w:val="none"/>
          <w:cs/>
        </w:rPr>
        <w:t xml:space="preserve"> (</w:t>
      </w:r>
      <w:r w:rsidRPr="00564C7C">
        <w:rPr>
          <w:rFonts w:ascii="Angsana New" w:eastAsia="DengXian" w:hAnsi="Angsana New" w:cs="Angsana New"/>
          <w:sz w:val="28"/>
          <w:szCs w:val="28"/>
          <w:u w:val="none"/>
        </w:rPr>
        <w:t>COVID</w:t>
      </w:r>
      <w:r w:rsidRPr="00564C7C">
        <w:rPr>
          <w:rFonts w:ascii="Angsana New" w:eastAsia="DengXian" w:hAnsi="Angsana New" w:cs="Angsana New"/>
          <w:sz w:val="28"/>
          <w:szCs w:val="28"/>
          <w:u w:val="none"/>
          <w:cs/>
        </w:rPr>
        <w:t>-</w:t>
      </w:r>
      <w:r w:rsidRPr="00564C7C">
        <w:rPr>
          <w:rFonts w:ascii="Angsana New" w:eastAsia="DengXian" w:hAnsi="Angsana New" w:cs="Angsana New"/>
          <w:sz w:val="28"/>
          <w:szCs w:val="28"/>
          <w:u w:val="none"/>
        </w:rPr>
        <w:t>19</w:t>
      </w:r>
      <w:r w:rsidRPr="00564C7C">
        <w:rPr>
          <w:rFonts w:ascii="Angsana New" w:eastAsia="DengXian" w:hAnsi="Angsana New" w:cs="Angsana New"/>
          <w:sz w:val="28"/>
          <w:szCs w:val="28"/>
          <w:u w:val="none"/>
          <w:cs/>
        </w:rPr>
        <w:t>)</w:t>
      </w:r>
    </w:p>
    <w:p w14:paraId="188DAE96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0E6F810B" w14:textId="540739EC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ในช่วงต้นปี </w:t>
      </w:r>
      <w:r>
        <w:rPr>
          <w:rFonts w:ascii="Angsana New" w:eastAsia="Calibri" w:hAnsi="Angsana New" w:cs="Angsana New"/>
          <w:sz w:val="28"/>
          <w:szCs w:val="28"/>
        </w:rPr>
        <w:t>2563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เกิดการแพร่ระบาดของโรคติดเชื้อไวรัสโคโรนา </w:t>
      </w:r>
      <w:r>
        <w:rPr>
          <w:rFonts w:ascii="Angsana New" w:eastAsia="Calibri" w:hAnsi="Angsana New" w:cs="Angsana New"/>
          <w:sz w:val="28"/>
          <w:szCs w:val="28"/>
        </w:rPr>
        <w:t>2019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>COVID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>19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) ทำให้หลายประเทศรวมถึงประเทศไทยได้ประกาศมาตรการป้องกันหลายประการเพื่อป้องกันการแพร่ระบาดของโรค ซึ่งส่งผลกระทบอย่างมากต่อการดำเนินชีวิตประจำวัน การผลิต การกระจายสินค้า และภาวะเศรษฐกิจโลก ทั้งนี้ ผู้บริหารมีการติดตามสถานการณ์ดังกล่าวอย่างใกล้ชิด</w:t>
      </w:r>
      <w:r w:rsidR="008B5BA0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66B64096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78D8A02B" w14:textId="5F272094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จากผลของการแพร่ระบาดของโรคติดเชื้อไวรัสโคโรนา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182CF0">
        <w:rPr>
          <w:rFonts w:ascii="Angsana New" w:eastAsia="Calibri" w:hAnsi="Angsana New" w:cs="Angsana New"/>
          <w:sz w:val="28"/>
          <w:szCs w:val="28"/>
        </w:rPr>
        <w:t>2019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>COVID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>19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ที่มีผลกระทบในวงกว้างต่อทุกภาคธุรกิจและกลุ่มลูกค้าทั่วประเทศไทย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ธนาคารแห่งประเทศไทยได้ออก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>หนังสือเวียนที่ ธปท.ฝนส. (</w:t>
      </w:r>
      <w:r w:rsidR="00182CF0">
        <w:rPr>
          <w:rFonts w:ascii="Angsana New" w:eastAsia="Calibri" w:hAnsi="Angsana New" w:cs="Angsana New"/>
          <w:sz w:val="28"/>
          <w:szCs w:val="28"/>
        </w:rPr>
        <w:t>01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 xml:space="preserve">) ว. </w:t>
      </w:r>
      <w:r w:rsidR="00182CF0">
        <w:rPr>
          <w:rFonts w:ascii="Angsana New" w:eastAsia="Calibri" w:hAnsi="Angsana New" w:cs="Angsana New"/>
          <w:sz w:val="28"/>
          <w:szCs w:val="28"/>
        </w:rPr>
        <w:t>380</w:t>
      </w:r>
      <w:r w:rsidR="00182CF0">
        <w:rPr>
          <w:rFonts w:ascii="Angsana New" w:eastAsia="Calibri" w:hAnsi="Angsana New" w:cs="Angsana New"/>
          <w:sz w:val="28"/>
          <w:szCs w:val="28"/>
          <w:cs/>
        </w:rPr>
        <w:t>/</w:t>
      </w:r>
      <w:r w:rsidR="00182CF0">
        <w:rPr>
          <w:rFonts w:ascii="Angsana New" w:eastAsia="Calibri" w:hAnsi="Angsana New" w:cs="Angsana New"/>
          <w:sz w:val="28"/>
          <w:szCs w:val="28"/>
        </w:rPr>
        <w:t>2563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 xml:space="preserve"> เรื่อง มาตรการ</w:t>
      </w:r>
      <w:r w:rsidR="00D33073">
        <w:rPr>
          <w:rFonts w:ascii="Angsana New" w:eastAsia="Calibri" w:hAnsi="Angsana New" w:cs="Angsana New"/>
          <w:sz w:val="28"/>
          <w:szCs w:val="28"/>
        </w:rPr>
        <w:br/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>การให้ความช่วยเหลือลูกหนี้เพิ่มเติมในช่วงสถานการณ์กา</w:t>
      </w:r>
      <w:r w:rsidR="00FD78E4">
        <w:rPr>
          <w:rFonts w:ascii="Angsana New" w:eastAsia="Calibri" w:hAnsi="Angsana New" w:cs="Angsana New" w:hint="cs"/>
          <w:sz w:val="28"/>
          <w:szCs w:val="28"/>
          <w:cs/>
        </w:rPr>
        <w:t>ร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 xml:space="preserve">ระบาดของ </w:t>
      </w:r>
      <w:r w:rsidR="006B5E69" w:rsidRPr="002F0A22">
        <w:rPr>
          <w:rFonts w:ascii="Angsana New" w:eastAsia="Calibri" w:hAnsi="Angsana New" w:cs="Angsana New"/>
          <w:sz w:val="28"/>
          <w:szCs w:val="28"/>
        </w:rPr>
        <w:t>COVID</w:t>
      </w:r>
      <w:r w:rsidR="006B5E69" w:rsidRPr="002F0A22">
        <w:rPr>
          <w:rFonts w:ascii="Angsana New" w:eastAsia="Calibri" w:hAnsi="Angsana New" w:cs="Angsana New"/>
          <w:sz w:val="28"/>
          <w:szCs w:val="28"/>
          <w:cs/>
        </w:rPr>
        <w:t>-</w:t>
      </w:r>
      <w:r w:rsidR="006B5E69">
        <w:rPr>
          <w:rFonts w:ascii="Angsana New" w:eastAsia="Calibri" w:hAnsi="Angsana New" w:cs="Angsana New"/>
          <w:sz w:val="28"/>
          <w:szCs w:val="28"/>
        </w:rPr>
        <w:t xml:space="preserve">19 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>เพื่อกำหนด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มาตรการต่าง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ๆ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ครอบคลุมถึงการพักชำระหนี้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รวมถึงมาตรการชะลอการรับชำระเงิน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โดยกลุ่มบริษัทและบริษัทดำเนินการตามมาตรการการให้</w:t>
      </w:r>
      <w:r w:rsidR="00D33073">
        <w:rPr>
          <w:rFonts w:ascii="Angsana New" w:eastAsia="Calibri" w:hAnsi="Angsana New" w:cs="Angsana New"/>
          <w:sz w:val="28"/>
          <w:szCs w:val="28"/>
        </w:rPr>
        <w:br/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ความช่วยเหลือเพิ่มเติม ดังนี้</w:t>
      </w:r>
    </w:p>
    <w:p w14:paraId="29857E1E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01441F57" w14:textId="1903EBFA" w:rsid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ab/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ให้พักชำระเงินต้นและดอกเบี้ยเป็นเวลา </w:t>
      </w:r>
      <w:r w:rsidR="00182CF0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เดือน</w:t>
      </w:r>
    </w:p>
    <w:p w14:paraId="4BE7C381" w14:textId="6871064A" w:rsid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ab/>
      </w:r>
      <w:r>
        <w:rPr>
          <w:rFonts w:ascii="Angsana New" w:eastAsia="Calibri" w:hAnsi="Angsana New" w:cs="Angsana New" w:hint="cs"/>
          <w:sz w:val="28"/>
          <w:szCs w:val="28"/>
          <w:cs/>
        </w:rPr>
        <w:t>ให้ขยายระยะเวลาการผ่อนชำระโดยการปรับสัญญาใหม่เพื่อให้ค่างวดผ่อนชำระ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 xml:space="preserve">ลดลงไม่น้อยกว่าร้อยละ </w:t>
      </w:r>
      <w:r w:rsidR="00182CF0">
        <w:rPr>
          <w:rFonts w:ascii="Angsana New" w:eastAsia="Calibri" w:hAnsi="Angsana New" w:cs="Angsana New"/>
          <w:sz w:val="28"/>
          <w:szCs w:val="28"/>
        </w:rPr>
        <w:t>30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F8298E">
        <w:rPr>
          <w:rFonts w:ascii="Angsana New" w:eastAsia="Calibri" w:hAnsi="Angsana New" w:cs="Angsana New"/>
          <w:sz w:val="28"/>
          <w:szCs w:val="28"/>
          <w:cs/>
        </w:rPr>
        <w:t xml:space="preserve">                          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>ของค่างวด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>ผ่อนชำระ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>เดิม</w:t>
      </w:r>
      <w:r w:rsidR="00545F04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>หรือ</w:t>
      </w:r>
    </w:p>
    <w:p w14:paraId="67DE691E" w14:textId="43C07569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ab/>
      </w:r>
      <w:r>
        <w:rPr>
          <w:rFonts w:ascii="Angsana New" w:eastAsia="Calibri" w:hAnsi="Angsana New" w:cs="Angsana New" w:hint="cs"/>
          <w:sz w:val="28"/>
          <w:szCs w:val="28"/>
          <w:cs/>
        </w:rPr>
        <w:t>ลดอัตราดอกเบี้ยของสินเชื่อส่วนบุคคลที่ไม่มีหลักประกัน</w:t>
      </w:r>
    </w:p>
    <w:p w14:paraId="2D73094D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452FBEBB" w14:textId="5EFD8452" w:rsid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กลุ่มบริษัทและบริษัทออกมาตรการการให้ช่วยเหลือดังกล่าว โดยให้ลูกหนี้ลงทะเบียนของใช้สิทธิ์ตั้งแต่วันที่ </w:t>
      </w:r>
      <w:r>
        <w:rPr>
          <w:rFonts w:ascii="Angsana New" w:eastAsia="Calibri" w:hAnsi="Angsana New" w:cs="Angsana New"/>
          <w:sz w:val="28"/>
          <w:szCs w:val="28"/>
        </w:rPr>
        <w:t>8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เมษายน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ถึง</w:t>
      </w:r>
      <w:r>
        <w:rPr>
          <w:rFonts w:ascii="Angsana New" w:eastAsia="Calibri" w:hAnsi="Angsana New" w:cs="Angsana New"/>
          <w:sz w:val="28"/>
          <w:szCs w:val="28"/>
        </w:rPr>
        <w:t>30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มิถุนายน</w:t>
      </w:r>
      <w:r>
        <w:rPr>
          <w:rFonts w:ascii="Angsana New" w:eastAsia="Calibri" w:hAnsi="Angsana New" w:cs="Angsana New"/>
          <w:sz w:val="28"/>
          <w:szCs w:val="28"/>
        </w:rPr>
        <w:t xml:space="preserve"> 2563</w:t>
      </w:r>
    </w:p>
    <w:p w14:paraId="5B47AC79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31388765" w14:textId="64F44B91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โดยส่วนที่เกี่ยวข้องกับการรายงานทางการเงิน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กลุ่มบริษัทและบริษัทให้ความสนใจในข้อมูลคาดการณ์ในอนาคตและ</w:t>
      </w:r>
      <w:r w:rsidR="0019183E">
        <w:rPr>
          <w:rFonts w:ascii="Angsana New" w:eastAsia="Calibri" w:hAnsi="Angsana New" w:cs="Angsana New"/>
          <w:sz w:val="28"/>
          <w:szCs w:val="28"/>
        </w:rPr>
        <w:br/>
      </w:r>
      <w:r w:rsidRPr="0019183E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ความผันผวนตามสภาพเศรษฐกิจที่มีความไม่แน่นอน</w:t>
      </w:r>
      <w:r w:rsidRPr="0019183E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Pr="0019183E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ซึ่งจะส่งผลกระทบต่อการตั้งค่าเผื่อผลขาดทุน</w:t>
      </w:r>
      <w:r w:rsidR="00A8642A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ตาม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/>
          <w:sz w:val="28"/>
          <w:szCs w:val="28"/>
        </w:rPr>
        <w:t xml:space="preserve">TFRS </w:t>
      </w:r>
      <w:r>
        <w:rPr>
          <w:rFonts w:ascii="Angsana New" w:eastAsia="Calibri" w:hAnsi="Angsana New" w:cs="Angsana New"/>
          <w:sz w:val="28"/>
          <w:szCs w:val="28"/>
        </w:rPr>
        <w:t>9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ธนาคารแห่งประเทศไทยร่วมกับสภาวิชาชีพบัญชีฯ ประกาศแนวปฏิบัติเพื่อที่จะปรับใช้เป็นเวลา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>2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ปี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ระหว่างปี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3E2085">
        <w:rPr>
          <w:rFonts w:ascii="Angsana New" w:eastAsia="Calibri" w:hAnsi="Angsana New" w:cs="Angsana New"/>
          <w:sz w:val="28"/>
          <w:szCs w:val="28"/>
        </w:rPr>
        <w:t>2563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3E2085">
        <w:rPr>
          <w:rFonts w:ascii="Angsana New" w:eastAsia="Calibri" w:hAnsi="Angsana New" w:cs="Angsana New"/>
          <w:sz w:val="28"/>
          <w:szCs w:val="28"/>
          <w:cs/>
        </w:rPr>
        <w:t>-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3E2085">
        <w:rPr>
          <w:rFonts w:ascii="Angsana New" w:eastAsia="Calibri" w:hAnsi="Angsana New" w:cs="Angsana New"/>
          <w:sz w:val="28"/>
          <w:szCs w:val="28"/>
        </w:rPr>
        <w:t>2564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ซึ่งมีสาระสำคัญดังนี้</w:t>
      </w:r>
    </w:p>
    <w:p w14:paraId="60AF0A6A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362F691A" w14:textId="31EA68D0" w:rsidR="002F0A22" w:rsidRDefault="002F0A22" w:rsidP="002F0A2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การปรับโครงสร้างหนี้ของลูกหนี้ที่ไม่ด้อยคุณภาพ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>Non NPL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ซึ่งเป็นการปรับปรุงโครงสร้างหนี้ในลักษณะเชิงป้องกัน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>pre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-</w:t>
      </w:r>
      <w:r w:rsidRPr="002F0A22">
        <w:rPr>
          <w:rFonts w:ascii="Angsana New" w:eastAsia="Calibri" w:hAnsi="Angsana New" w:cs="Angsana New"/>
          <w:sz w:val="28"/>
          <w:szCs w:val="28"/>
        </w:rPr>
        <w:t>emptive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 xml:space="preserve">performing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หรือ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/>
          <w:sz w:val="28"/>
          <w:szCs w:val="28"/>
        </w:rPr>
        <w:t>stage 1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ได้ทันทีเมื่อผ่านกระบวนการคัดเลือกอย่างดี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โดยพิจารณาจากลูกหนี้ที่มีแนวโน้มที่จะจ่ายชำระได้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หรือลูกหนี้ยังจัดประเภทเป็นหนี้ชั้นเดิมก่อนจะเข้าสู่การปรับโครงสร้างหนี้</w:t>
      </w:r>
    </w:p>
    <w:p w14:paraId="53DFCB7B" w14:textId="26F8D6DB" w:rsidR="002F0A22" w:rsidRDefault="002F0A22" w:rsidP="002F0A2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การปรับโครงสร้างหนี้ของลูกหนี้ด้อยคุณภาพ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>NPL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ถือเป็นการปรับปรุงโครงสร้างหนี้ที่มีปัญหา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 xml:space="preserve">Troubled Debt Restructuring 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: </w:t>
      </w:r>
      <w:r w:rsidRPr="002F0A22">
        <w:rPr>
          <w:rFonts w:ascii="Angsana New" w:eastAsia="Calibri" w:hAnsi="Angsana New" w:cs="Angsana New"/>
          <w:sz w:val="28"/>
          <w:szCs w:val="28"/>
        </w:rPr>
        <w:t>TDR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 xml:space="preserve">performing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หรือ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/>
          <w:sz w:val="28"/>
          <w:szCs w:val="28"/>
        </w:rPr>
        <w:t>stage 1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ได้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หากสามารถชำระหนี้ติดต่อกัน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/>
          <w:sz w:val="28"/>
          <w:szCs w:val="28"/>
        </w:rPr>
        <w:t>3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เดือนหรือ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/>
          <w:sz w:val="28"/>
          <w:szCs w:val="28"/>
        </w:rPr>
        <w:t>3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งวดการชำระเงิน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แล้วแต่ระยะเวลาใดจะนานกว่า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</w:p>
    <w:p w14:paraId="335762CE" w14:textId="7DE3CDF4" w:rsidR="009D0698" w:rsidRDefault="009D0698" w:rsidP="002F0A2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การใช้อัตราดอกเบี้ยที่แท้จริง </w:t>
      </w:r>
      <w:r>
        <w:rPr>
          <w:rFonts w:ascii="Angsana New" w:eastAsia="Calibri" w:hAnsi="Angsana New" w:cs="Angsana New"/>
          <w:sz w:val="28"/>
          <w:szCs w:val="28"/>
          <w:cs/>
        </w:rPr>
        <w:t>(</w:t>
      </w:r>
      <w:r>
        <w:rPr>
          <w:rFonts w:ascii="Angsana New" w:eastAsia="Calibri" w:hAnsi="Angsana New" w:cs="Angsana New"/>
          <w:sz w:val="28"/>
          <w:szCs w:val="28"/>
        </w:rPr>
        <w:t>Effective interest rate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>
        <w:rPr>
          <w:rFonts w:ascii="Angsana New" w:eastAsia="Calibri" w:hAnsi="Angsana New" w:cs="Angsana New" w:hint="cs"/>
          <w:sz w:val="28"/>
          <w:szCs w:val="28"/>
          <w:cs/>
        </w:rPr>
        <w:t>ใหม่ ณ วันที่มีการเปลี่ยนแปลงเงื่อนไข</w:t>
      </w:r>
      <w:r w:rsidR="003E721C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9C7642">
        <w:rPr>
          <w:rFonts w:ascii="Angsana New" w:eastAsia="Calibri" w:hAnsi="Angsana New" w:cs="Angsana New" w:hint="cs"/>
          <w:sz w:val="28"/>
          <w:szCs w:val="28"/>
          <w:cs/>
        </w:rPr>
        <w:t>และ</w:t>
      </w:r>
    </w:p>
    <w:p w14:paraId="4B8E20FF" w14:textId="0B03F742" w:rsidR="002F0A22" w:rsidRPr="002F0A22" w:rsidRDefault="002F0A22" w:rsidP="002F0A2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F0A22">
        <w:rPr>
          <w:rFonts w:ascii="Angsana New" w:eastAsia="Calibri" w:hAnsi="Angsana New" w:cs="Angsana New" w:hint="cs"/>
          <w:sz w:val="28"/>
          <w:szCs w:val="28"/>
          <w:cs/>
        </w:rPr>
        <w:lastRenderedPageBreak/>
        <w:t>จากผลของสถานการณ์ที่ไม่ได้คาดการณ์มาก่อน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ดังนั้นการใช้ข้อมูลที่มีการคาดการณ์ไปในอนาคต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>forward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-</w:t>
      </w:r>
      <w:r w:rsidRPr="002F0A22">
        <w:rPr>
          <w:rFonts w:ascii="Angsana New" w:eastAsia="Calibri" w:hAnsi="Angsana New" w:cs="Angsana New"/>
          <w:sz w:val="28"/>
          <w:szCs w:val="28"/>
        </w:rPr>
        <w:t>looking information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จะให้นํ้าหนักได้น้อยกว่าการใช้ข้อมูลผลขาดทุนในอดีต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>historical information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ในการพิจารณาค่าเผื่อผลขาดทุน</w:t>
      </w:r>
      <w:r w:rsidR="00800C9D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</w:p>
    <w:p w14:paraId="2694C562" w14:textId="6A0B16C3" w:rsidR="002F0A22" w:rsidRPr="002F0A22" w:rsidRDefault="00293400" w:rsidP="0030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0"/>
        </w:tabs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 w:cs="Angsana New"/>
          <w:color w:val="000000"/>
          <w:sz w:val="16"/>
          <w:szCs w:val="16"/>
        </w:rPr>
      </w:pPr>
      <w:r>
        <w:rPr>
          <w:rFonts w:ascii="Angsana New" w:eastAsia="Calibri" w:hAnsi="Angsana New" w:cs="Angsana New"/>
          <w:color w:val="000000"/>
          <w:sz w:val="16"/>
          <w:szCs w:val="16"/>
        </w:rPr>
        <w:tab/>
      </w:r>
    </w:p>
    <w:p w14:paraId="346505E9" w14:textId="42CAFAE6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สำหรับผลกระทบต่อผลการดำเนินงานของกลุ่มบริษัทและบริษัท ผลขาดทุน</w:t>
      </w:r>
      <w:r w:rsidR="00BF500C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ของกลุ่มบริษัทและบริษัทยังคงสะท้อนมูลค่ายุติธรรมผ่านการติดตามอย่างใกล้ชิด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รวมถึงการประมาณการเพิ่มเติมโดยผู้บริหาร (</w:t>
      </w:r>
      <w:r w:rsidRPr="002F0A22">
        <w:rPr>
          <w:rFonts w:ascii="Angsana New" w:eastAsia="Calibri" w:hAnsi="Angsana New" w:cs="Angsana New"/>
          <w:sz w:val="28"/>
          <w:szCs w:val="28"/>
        </w:rPr>
        <w:t>Management Overlay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) ทำให้มั่นใจได้ว่า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ในช่วงเวลาที่เศรษฐกิจตกตํ่า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ความเสี่ยงด้านเครดิตที่เพิ่มขึ้นได้รับการพิจารณาและตั้งสำรองไว้อย่างรอบคอบ</w:t>
      </w:r>
    </w:p>
    <w:p w14:paraId="22A09629" w14:textId="77777777" w:rsidR="002F0A22" w:rsidRPr="009D0698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3259928" w14:textId="0991C065" w:rsidR="007D6941" w:rsidRPr="00564C7C" w:rsidRDefault="007D6941" w:rsidP="007D6941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  <w:tab w:val="num" w:pos="468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564C7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74716367" w14:textId="77777777" w:rsidR="007D6941" w:rsidRPr="00302BAD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14:paraId="37F82C45" w14:textId="5A692520" w:rsidR="007C14FF" w:rsidRPr="00564C7C" w:rsidRDefault="007D6941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64C7C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ความสัมพันธ์ที่มีกับบริษัทย่อยได้เปิดเผยในหมายเหตุข้อ</w:t>
      </w:r>
      <w:r w:rsidRPr="00564C7C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934B96" w:rsidRPr="00564C7C">
        <w:rPr>
          <w:rFonts w:asciiTheme="majorBidi" w:hAnsiTheme="majorBidi" w:cstheme="majorBidi"/>
          <w:bCs/>
          <w:sz w:val="28"/>
          <w:szCs w:val="28"/>
        </w:rPr>
        <w:t>8</w:t>
      </w:r>
    </w:p>
    <w:p w14:paraId="5F74D016" w14:textId="77777777" w:rsidR="007C14FF" w:rsidRPr="00302BAD" w:rsidRDefault="007C14FF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</w:rPr>
      </w:pPr>
    </w:p>
    <w:p w14:paraId="04A427D0" w14:textId="0EC21245" w:rsidR="00927A47" w:rsidRPr="00564C7C" w:rsidRDefault="00927A47" w:rsidP="007C14FF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564C7C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564C7C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564C7C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564C7C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564C7C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564C7C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564C7C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564C7C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564C7C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64EE7E73" w14:textId="77777777" w:rsidR="00DF2938" w:rsidRPr="00302BAD" w:rsidRDefault="00DF2938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</w:rPr>
      </w:pPr>
    </w:p>
    <w:p w14:paraId="68C3A9CF" w14:textId="7FF63DD6" w:rsidR="007D6941" w:rsidRPr="00564C7C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564C7C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564C7C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934B96" w:rsidRPr="00564C7C">
        <w:rPr>
          <w:rFonts w:asciiTheme="majorBidi" w:hAnsiTheme="majorBidi" w:cstheme="majorBidi" w:hint="cs"/>
          <w:b/>
          <w:sz w:val="28"/>
          <w:szCs w:val="28"/>
          <w:cs/>
        </w:rPr>
        <w:t>สามเดือนและ</w:t>
      </w:r>
      <w:r w:rsidR="00341C99" w:rsidRPr="00564C7C">
        <w:rPr>
          <w:rFonts w:asciiTheme="majorBidi" w:hAnsiTheme="majorBidi" w:cstheme="majorBidi" w:hint="cs"/>
          <w:b/>
          <w:sz w:val="28"/>
          <w:szCs w:val="28"/>
          <w:cs/>
        </w:rPr>
        <w:t>หก</w:t>
      </w:r>
      <w:r w:rsidRPr="00564C7C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="00341C99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341C99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341C99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="00934B96" w:rsidRPr="00564C7C">
        <w:rPr>
          <w:rFonts w:ascii="Angsana New" w:hAnsi="Angsana New" w:cs="Angsana New"/>
          <w:sz w:val="28"/>
          <w:szCs w:val="28"/>
        </w:rPr>
        <w:t xml:space="preserve">2563 </w:t>
      </w:r>
      <w:r w:rsidR="00934B96" w:rsidRPr="00564C7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934B96" w:rsidRPr="00564C7C">
        <w:rPr>
          <w:rFonts w:ascii="Angsana New" w:hAnsi="Angsana New" w:cs="Angsana New"/>
          <w:sz w:val="28"/>
          <w:szCs w:val="28"/>
        </w:rPr>
        <w:t xml:space="preserve">2562 </w:t>
      </w:r>
      <w:r w:rsidRPr="00564C7C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35564FF4" w14:textId="77777777" w:rsidR="007D6941" w:rsidRPr="00302BAD" w:rsidRDefault="007D6941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9766" w:type="dxa"/>
        <w:tblLayout w:type="fixed"/>
        <w:tblLook w:val="0000" w:firstRow="0" w:lastRow="0" w:firstColumn="0" w:lastColumn="0" w:noHBand="0" w:noVBand="0"/>
      </w:tblPr>
      <w:tblGrid>
        <w:gridCol w:w="4588"/>
        <w:gridCol w:w="1109"/>
        <w:gridCol w:w="270"/>
        <w:gridCol w:w="1094"/>
        <w:gridCol w:w="270"/>
        <w:gridCol w:w="1078"/>
        <w:gridCol w:w="250"/>
        <w:gridCol w:w="1107"/>
      </w:tblGrid>
      <w:tr w:rsidR="007D6941" w:rsidRPr="00564C7C" w14:paraId="587FD863" w14:textId="77777777" w:rsidTr="00815285">
        <w:trPr>
          <w:tblHeader/>
        </w:trPr>
        <w:tc>
          <w:tcPr>
            <w:tcW w:w="2349" w:type="pct"/>
            <w:shd w:val="clear" w:color="auto" w:fill="auto"/>
          </w:tcPr>
          <w:p w14:paraId="4B4610BE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6" w:type="pct"/>
            <w:gridSpan w:val="3"/>
          </w:tcPr>
          <w:p w14:paraId="59FD1F57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64C7C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pct"/>
          </w:tcPr>
          <w:p w14:paraId="5EA83009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pct"/>
            <w:gridSpan w:val="3"/>
          </w:tcPr>
          <w:p w14:paraId="7547A487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71C14" w:rsidRPr="00564C7C" w14:paraId="54A8261B" w14:textId="77777777" w:rsidTr="00815285">
        <w:trPr>
          <w:tblHeader/>
        </w:trPr>
        <w:tc>
          <w:tcPr>
            <w:tcW w:w="2349" w:type="pct"/>
          </w:tcPr>
          <w:p w14:paraId="3B9D25DB" w14:textId="012B7581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41C99"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41C99" w:rsidRPr="00564C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68" w:type="pct"/>
          </w:tcPr>
          <w:p w14:paraId="16C21EE0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" w:type="pct"/>
          </w:tcPr>
          <w:p w14:paraId="30272276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861CD59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0B0FD04A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8B64B25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" w:type="pct"/>
          </w:tcPr>
          <w:p w14:paraId="046DC75A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2857362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D6941" w:rsidRPr="00564C7C" w14:paraId="51778B8A" w14:textId="77777777" w:rsidTr="00815285">
        <w:trPr>
          <w:tblHeader/>
        </w:trPr>
        <w:tc>
          <w:tcPr>
            <w:tcW w:w="2349" w:type="pct"/>
          </w:tcPr>
          <w:p w14:paraId="51CAB9CB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1" w:type="pct"/>
            <w:gridSpan w:val="7"/>
          </w:tcPr>
          <w:p w14:paraId="6946855F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20C4" w:rsidRPr="00564C7C" w14:paraId="00DA0540" w14:textId="77777777" w:rsidTr="00815285">
        <w:tc>
          <w:tcPr>
            <w:tcW w:w="2349" w:type="pct"/>
          </w:tcPr>
          <w:p w14:paraId="72311AE6" w14:textId="3EB9457C" w:rsidR="007D6941" w:rsidRPr="00564C7C" w:rsidRDefault="007D6941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="002052BC"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ย่อย</w:t>
            </w:r>
          </w:p>
        </w:tc>
        <w:tc>
          <w:tcPr>
            <w:tcW w:w="568" w:type="pct"/>
          </w:tcPr>
          <w:p w14:paraId="60E1EDBA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669E24B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71B3C66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AE8F723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65DCAA3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1733AFA6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4E64461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698" w:rsidRPr="00564C7C" w14:paraId="79B909B2" w14:textId="77777777" w:rsidTr="009D0698">
        <w:tc>
          <w:tcPr>
            <w:tcW w:w="2349" w:type="pct"/>
          </w:tcPr>
          <w:p w14:paraId="76932869" w14:textId="77777777" w:rsidR="009D0698" w:rsidRPr="00564C7C" w:rsidRDefault="009D0698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68" w:type="pct"/>
          </w:tcPr>
          <w:p w14:paraId="06822B2D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ABF0788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D90D05D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7963F19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9FF8E94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28" w:type="pct"/>
          </w:tcPr>
          <w:p w14:paraId="1C0D9E35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517B13F2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</w:tr>
      <w:tr w:rsidR="005F20C4" w:rsidRPr="00564C7C" w14:paraId="103D17CD" w14:textId="77777777" w:rsidTr="00815285">
        <w:tc>
          <w:tcPr>
            <w:tcW w:w="2349" w:type="pct"/>
          </w:tcPr>
          <w:p w14:paraId="47080AB8" w14:textId="64AB8C2C" w:rsidR="001F2847" w:rsidRPr="00564C7C" w:rsidRDefault="0003464A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</w:t>
            </w:r>
            <w:r w:rsidR="001F2847"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ริการงานสนับสนุน</w:t>
            </w:r>
          </w:p>
        </w:tc>
        <w:tc>
          <w:tcPr>
            <w:tcW w:w="568" w:type="pct"/>
          </w:tcPr>
          <w:p w14:paraId="1A8FFD9A" w14:textId="00E9E8AE" w:rsidR="001F2847" w:rsidRPr="00564C7C" w:rsidRDefault="00A0136F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100CA33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659C46B" w14:textId="57CED896" w:rsidR="001F2847" w:rsidRPr="00564C7C" w:rsidRDefault="00927E19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CD1180F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C94D375" w14:textId="05047C8B" w:rsidR="001F2847" w:rsidRPr="00564C7C" w:rsidRDefault="00A0136F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8,623</w:t>
            </w:r>
          </w:p>
        </w:tc>
        <w:tc>
          <w:tcPr>
            <w:tcW w:w="128" w:type="pct"/>
          </w:tcPr>
          <w:p w14:paraId="248131CE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B6080E2" w14:textId="681EC89B" w:rsidR="001F2847" w:rsidRPr="00564C7C" w:rsidRDefault="00B363D0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7,765</w:t>
            </w:r>
          </w:p>
        </w:tc>
      </w:tr>
      <w:tr w:rsidR="005F20C4" w:rsidRPr="00564C7C" w14:paraId="31FDF8B7" w14:textId="77777777" w:rsidTr="00815285">
        <w:tc>
          <w:tcPr>
            <w:tcW w:w="2349" w:type="pct"/>
          </w:tcPr>
          <w:p w14:paraId="12C6C1B5" w14:textId="77777777" w:rsidR="001F2847" w:rsidRPr="00564C7C" w:rsidRDefault="001F2847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68" w:type="pct"/>
          </w:tcPr>
          <w:p w14:paraId="6E01F300" w14:textId="743F81FA" w:rsidR="001F2847" w:rsidRPr="00564C7C" w:rsidRDefault="00A0136F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BD43452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6E80839" w14:textId="3557C48A" w:rsidR="001F2847" w:rsidRPr="00564C7C" w:rsidRDefault="00927E19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E907C20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7F6B68F" w14:textId="79517292" w:rsidR="001F2847" w:rsidRPr="00564C7C" w:rsidRDefault="00A0136F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8" w:type="pct"/>
          </w:tcPr>
          <w:p w14:paraId="5EC66B1B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D07DEDE" w14:textId="53BF359B" w:rsidR="001F2847" w:rsidRPr="00564C7C" w:rsidRDefault="008E7DE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3D0" w:rsidRPr="00564C7C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5F20C4" w:rsidRPr="00564C7C" w14:paraId="19073898" w14:textId="77777777" w:rsidTr="00815285">
        <w:tc>
          <w:tcPr>
            <w:tcW w:w="2349" w:type="pct"/>
          </w:tcPr>
          <w:p w14:paraId="5D9BD469" w14:textId="3B058EE3" w:rsidR="00F94E45" w:rsidRPr="00564C7C" w:rsidRDefault="009D0698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</w:t>
            </w:r>
            <w:r w:rsidR="00511AD8" w:rsidRPr="00564C7C"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3E30A7D9" w14:textId="3770DDE2" w:rsidR="00F94E45" w:rsidRPr="00564C7C" w:rsidRDefault="00A0136F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BA3F24B" w14:textId="77777777" w:rsidR="00F94E45" w:rsidRPr="00564C7C" w:rsidRDefault="00F94E4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B930582" w14:textId="472E828D" w:rsidR="00F94E45" w:rsidRPr="00564C7C" w:rsidRDefault="001140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2471330" w14:textId="77777777" w:rsidR="00F94E45" w:rsidRPr="00564C7C" w:rsidRDefault="00F94E4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BB7CC71" w14:textId="0C4B3D2F" w:rsidR="00F94E45" w:rsidRPr="00564C7C" w:rsidRDefault="00A0136F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28" w:type="pct"/>
          </w:tcPr>
          <w:p w14:paraId="752AC0C5" w14:textId="77777777" w:rsidR="00F94E45" w:rsidRPr="00564C7C" w:rsidRDefault="00F94E4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4324ED7" w14:textId="67CA3784" w:rsidR="00F94E45" w:rsidRPr="00564C7C" w:rsidRDefault="0076492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815285" w:rsidRPr="009D0698" w14:paraId="0B851DC0" w14:textId="77777777" w:rsidTr="00815285">
        <w:tc>
          <w:tcPr>
            <w:tcW w:w="2349" w:type="pct"/>
          </w:tcPr>
          <w:p w14:paraId="0CDDE3D3" w14:textId="77777777" w:rsidR="00815285" w:rsidRPr="009D0698" w:rsidRDefault="00815285" w:rsidP="00807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3779C5FB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5AD0E17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B027560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85DC8BA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0EA744B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5D7C2A3A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F6CC9C2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C7C" w:rsidRPr="00564C7C" w14:paraId="03FBAB62" w14:textId="77777777" w:rsidTr="00815285">
        <w:tc>
          <w:tcPr>
            <w:tcW w:w="2349" w:type="pct"/>
          </w:tcPr>
          <w:p w14:paraId="577DEC35" w14:textId="55A1D525" w:rsidR="00564C7C" w:rsidRPr="00564C7C" w:rsidRDefault="00564C7C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8" w:type="pct"/>
          </w:tcPr>
          <w:p w14:paraId="14DB8C6A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60" w:lineRule="exact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5A68C35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15DB4F5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60" w:lineRule="exact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2F3DD78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083FC7F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27A3494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5400490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0C4" w:rsidRPr="00564C7C" w14:paraId="3D3D4381" w14:textId="77777777" w:rsidTr="00815285">
        <w:tc>
          <w:tcPr>
            <w:tcW w:w="2349" w:type="pct"/>
            <w:shd w:val="clear" w:color="auto" w:fill="auto"/>
          </w:tcPr>
          <w:p w14:paraId="10499485" w14:textId="0985D285" w:rsidR="007D6941" w:rsidRPr="00564C7C" w:rsidRDefault="009D0698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7D6941"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71D35CCC" w14:textId="755EB2E4" w:rsidR="007D6941" w:rsidRPr="00564C7C" w:rsidRDefault="0083382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549BFDF0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F69B587" w14:textId="665CFCD1" w:rsidR="007D6941" w:rsidRPr="00564C7C" w:rsidRDefault="00B363D0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1565F7FA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3E6F615" w14:textId="1437B323" w:rsidR="007D6941" w:rsidRPr="00564C7C" w:rsidRDefault="0083382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</w:tcPr>
          <w:p w14:paraId="4E7B4950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6AB8590D" w14:textId="3D7D6F53" w:rsidR="007D6941" w:rsidRPr="00564C7C" w:rsidRDefault="00B363D0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31441" w:rsidRPr="00564C7C" w14:paraId="45930C42" w14:textId="77777777" w:rsidTr="00815285">
        <w:tc>
          <w:tcPr>
            <w:tcW w:w="2349" w:type="pct"/>
            <w:shd w:val="clear" w:color="auto" w:fill="auto"/>
          </w:tcPr>
          <w:p w14:paraId="0F31DA65" w14:textId="00082FFC" w:rsidR="00731441" w:rsidRDefault="00731441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B368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FF5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8" w:type="pct"/>
          </w:tcPr>
          <w:p w14:paraId="069401F4" w14:textId="691B55D6" w:rsidR="00731441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</w:t>
            </w:r>
          </w:p>
        </w:tc>
        <w:tc>
          <w:tcPr>
            <w:tcW w:w="138" w:type="pct"/>
          </w:tcPr>
          <w:p w14:paraId="771B9606" w14:textId="77777777" w:rsidR="00731441" w:rsidRPr="00564C7C" w:rsidRDefault="007314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85760B5" w14:textId="58B8E1B6" w:rsidR="00731441" w:rsidRPr="00564C7C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B25FBC3" w14:textId="77777777" w:rsidR="00731441" w:rsidRPr="00564C7C" w:rsidRDefault="007314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B3832FF" w14:textId="05980D5A" w:rsidR="00731441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</w:t>
            </w:r>
          </w:p>
        </w:tc>
        <w:tc>
          <w:tcPr>
            <w:tcW w:w="128" w:type="pct"/>
          </w:tcPr>
          <w:p w14:paraId="06091B3C" w14:textId="77777777" w:rsidR="00731441" w:rsidRPr="00564C7C" w:rsidRDefault="007314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66681EC" w14:textId="3544F7DC" w:rsidR="00731441" w:rsidRPr="00564C7C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BB2B35" w:rsidRPr="00564C7C" w14:paraId="7E916C70" w14:textId="77777777" w:rsidTr="00815285">
        <w:tc>
          <w:tcPr>
            <w:tcW w:w="2349" w:type="pct"/>
            <w:shd w:val="clear" w:color="auto" w:fill="auto"/>
          </w:tcPr>
          <w:p w14:paraId="6925E6BD" w14:textId="1B74F370" w:rsidR="00BB2B35" w:rsidRPr="00FF5F86" w:rsidRDefault="00FF5F86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68" w:type="pct"/>
          </w:tcPr>
          <w:p w14:paraId="6E11D95E" w14:textId="47B7DD55" w:rsidR="00BB2B35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DCCDCE4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742E679" w14:textId="20F3B95E" w:rsidR="00BB2B35" w:rsidRPr="00564C7C" w:rsidRDefault="001C6AAD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38" w:type="pct"/>
          </w:tcPr>
          <w:p w14:paraId="5C90B361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63E8128" w14:textId="73B2D407" w:rsidR="00BB2B35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16EDAB1C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36CA00E7" w14:textId="753177E0" w:rsidR="00BB2B35" w:rsidRPr="00564C7C" w:rsidRDefault="001C6AAD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</w:tr>
      <w:tr w:rsidR="00BB2B35" w:rsidRPr="00564C7C" w14:paraId="20772448" w14:textId="77777777" w:rsidTr="00815285">
        <w:tc>
          <w:tcPr>
            <w:tcW w:w="2349" w:type="pct"/>
            <w:shd w:val="clear" w:color="auto" w:fill="auto"/>
          </w:tcPr>
          <w:p w14:paraId="20AD5243" w14:textId="3CF0A01F" w:rsidR="00BB2B35" w:rsidRDefault="00154E9F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8" w:type="pct"/>
          </w:tcPr>
          <w:p w14:paraId="3439923C" w14:textId="44537D14" w:rsidR="00BB2B35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8" w:type="pct"/>
          </w:tcPr>
          <w:p w14:paraId="1FABD3A0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DE27413" w14:textId="46427332" w:rsidR="00BB2B35" w:rsidRPr="00564C7C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138BB34E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16A65DD" w14:textId="25DDBA57" w:rsidR="00BB2B35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28" w:type="pct"/>
          </w:tcPr>
          <w:p w14:paraId="19D2C7C6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4646AD67" w14:textId="7E4A2BF6" w:rsidR="00BB2B35" w:rsidRPr="00564C7C" w:rsidRDefault="00113DD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5F20C4" w:rsidRPr="00564C7C" w14:paraId="2BFE7867" w14:textId="77777777" w:rsidTr="00815285">
        <w:tc>
          <w:tcPr>
            <w:tcW w:w="2349" w:type="pct"/>
            <w:shd w:val="clear" w:color="auto" w:fill="auto"/>
          </w:tcPr>
          <w:p w14:paraId="287F628E" w14:textId="69A3125F" w:rsidR="0012381A" w:rsidRPr="00564C7C" w:rsidRDefault="0012381A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68" w:type="pct"/>
          </w:tcPr>
          <w:p w14:paraId="39F4AB51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A5D1212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F8B3FF6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C21B148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39B0D18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5E5227F6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10D3E4D5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63F" w:rsidRPr="00564C7C" w14:paraId="3397E3F6" w14:textId="77777777" w:rsidTr="00815285">
        <w:tc>
          <w:tcPr>
            <w:tcW w:w="2349" w:type="pct"/>
            <w:shd w:val="clear" w:color="auto" w:fill="auto"/>
          </w:tcPr>
          <w:p w14:paraId="161ED14A" w14:textId="543D3598" w:rsidR="0057363F" w:rsidRPr="00564C7C" w:rsidRDefault="0057363F" w:rsidP="006C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0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68" w:type="pct"/>
          </w:tcPr>
          <w:p w14:paraId="374FC7EB" w14:textId="15F42645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,764</w:t>
            </w:r>
          </w:p>
        </w:tc>
        <w:tc>
          <w:tcPr>
            <w:tcW w:w="138" w:type="pct"/>
          </w:tcPr>
          <w:p w14:paraId="0AB55984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A37D9F1" w14:textId="0F0708BB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10,045</w:t>
            </w:r>
          </w:p>
        </w:tc>
        <w:tc>
          <w:tcPr>
            <w:tcW w:w="138" w:type="pct"/>
          </w:tcPr>
          <w:p w14:paraId="7BB0ED34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D88F15B" w14:textId="52D5149D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,764</w:t>
            </w:r>
          </w:p>
        </w:tc>
        <w:tc>
          <w:tcPr>
            <w:tcW w:w="128" w:type="pct"/>
          </w:tcPr>
          <w:p w14:paraId="19A00781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B4C925E" w14:textId="2BE6F36E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10,010</w:t>
            </w:r>
          </w:p>
        </w:tc>
      </w:tr>
      <w:tr w:rsidR="0057363F" w:rsidRPr="00564C7C" w14:paraId="2EE43807" w14:textId="77777777" w:rsidTr="00815285">
        <w:tc>
          <w:tcPr>
            <w:tcW w:w="2349" w:type="pct"/>
            <w:shd w:val="clear" w:color="auto" w:fill="auto"/>
          </w:tcPr>
          <w:p w14:paraId="398B5411" w14:textId="1840BBFA" w:rsidR="0057363F" w:rsidRPr="00564C7C" w:rsidRDefault="0057363F" w:rsidP="005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1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124E538" w14:textId="526CED26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38" w:type="pct"/>
          </w:tcPr>
          <w:p w14:paraId="6F7A7566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7F6C503" w14:textId="1FCE2FC4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38" w:type="pct"/>
          </w:tcPr>
          <w:p w14:paraId="60F0E0C6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3EC0039" w14:textId="6B038EDE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28" w:type="pct"/>
          </w:tcPr>
          <w:p w14:paraId="5FD13A96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8C168F3" w14:textId="1D7AA418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  <w:tr w:rsidR="0057363F" w:rsidRPr="00564C7C" w14:paraId="7D544202" w14:textId="77777777" w:rsidTr="00815285">
        <w:tc>
          <w:tcPr>
            <w:tcW w:w="2349" w:type="pct"/>
            <w:shd w:val="clear" w:color="auto" w:fill="auto"/>
          </w:tcPr>
          <w:p w14:paraId="1F1A374E" w14:textId="35867B3D" w:rsidR="0057363F" w:rsidRPr="00564C7C" w:rsidRDefault="0057363F" w:rsidP="005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1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BC870CB" w14:textId="37D29A9B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13,287</w:t>
            </w:r>
          </w:p>
        </w:tc>
        <w:tc>
          <w:tcPr>
            <w:tcW w:w="138" w:type="pct"/>
          </w:tcPr>
          <w:p w14:paraId="639C0432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359D3F1" w14:textId="6F7E92A6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10,852</w:t>
            </w:r>
          </w:p>
        </w:tc>
        <w:tc>
          <w:tcPr>
            <w:tcW w:w="138" w:type="pct"/>
          </w:tcPr>
          <w:p w14:paraId="5824C653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15D94F12" w14:textId="08579FDB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13,287</w:t>
            </w:r>
          </w:p>
        </w:tc>
        <w:tc>
          <w:tcPr>
            <w:tcW w:w="128" w:type="pct"/>
          </w:tcPr>
          <w:p w14:paraId="4CBB351D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4F16FA1" w14:textId="1F527CD9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10,814</w:t>
            </w:r>
          </w:p>
        </w:tc>
      </w:tr>
      <w:tr w:rsidR="0057363F" w:rsidRPr="00564C7C" w14:paraId="3D9AA24D" w14:textId="77777777" w:rsidTr="00815285">
        <w:tc>
          <w:tcPr>
            <w:tcW w:w="2349" w:type="pct"/>
            <w:shd w:val="clear" w:color="auto" w:fill="auto"/>
          </w:tcPr>
          <w:p w14:paraId="2FFCAEDA" w14:textId="5AEFC2A0" w:rsidR="0057363F" w:rsidRPr="00564C7C" w:rsidRDefault="0057363F" w:rsidP="005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บุคคลที่เกี่ยวข้องกัน</w:t>
            </w:r>
            <w:r w:rsidRPr="00564C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0BCCC0BB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90A901D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5477BA2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25EBA30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7199017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AB9953B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0C9EA7DE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63F" w:rsidRPr="00564C7C" w14:paraId="44088AF3" w14:textId="77777777" w:rsidTr="00815285">
        <w:tc>
          <w:tcPr>
            <w:tcW w:w="2349" w:type="pct"/>
            <w:shd w:val="clear" w:color="auto" w:fill="auto"/>
          </w:tcPr>
          <w:p w14:paraId="59B14FC4" w14:textId="5949E975" w:rsidR="0057363F" w:rsidRPr="00564C7C" w:rsidRDefault="0057363F" w:rsidP="005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68" w:type="pct"/>
          </w:tcPr>
          <w:p w14:paraId="024DFA6F" w14:textId="0DE072AF" w:rsidR="0057363F" w:rsidRPr="00564C7C" w:rsidRDefault="00BB3508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516</w:t>
            </w:r>
          </w:p>
        </w:tc>
        <w:tc>
          <w:tcPr>
            <w:tcW w:w="138" w:type="pct"/>
          </w:tcPr>
          <w:p w14:paraId="048D1AD7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44B6B85" w14:textId="5B259F8C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38" w:type="pct"/>
          </w:tcPr>
          <w:p w14:paraId="4C68ADBD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6DE13D9" w14:textId="351D8770" w:rsidR="0057363F" w:rsidRPr="00564C7C" w:rsidRDefault="00BB3508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516</w:t>
            </w:r>
          </w:p>
        </w:tc>
        <w:tc>
          <w:tcPr>
            <w:tcW w:w="128" w:type="pct"/>
          </w:tcPr>
          <w:p w14:paraId="70AC4871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1C640460" w14:textId="068B9799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</w:tr>
    </w:tbl>
    <w:p w14:paraId="2B7928FF" w14:textId="7BBDE636" w:rsidR="00564C7C" w:rsidRPr="00564C7C" w:rsidRDefault="00564C7C" w:rsidP="00564C7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pPr w:leftFromText="180" w:rightFromText="180" w:vertAnchor="text" w:tblpY="1"/>
        <w:tblOverlap w:val="never"/>
        <w:tblW w:w="9766" w:type="dxa"/>
        <w:tblLayout w:type="fixed"/>
        <w:tblLook w:val="0000" w:firstRow="0" w:lastRow="0" w:firstColumn="0" w:lastColumn="0" w:noHBand="0" w:noVBand="0"/>
      </w:tblPr>
      <w:tblGrid>
        <w:gridCol w:w="4588"/>
        <w:gridCol w:w="1109"/>
        <w:gridCol w:w="270"/>
        <w:gridCol w:w="1094"/>
        <w:gridCol w:w="270"/>
        <w:gridCol w:w="1078"/>
        <w:gridCol w:w="250"/>
        <w:gridCol w:w="1107"/>
      </w:tblGrid>
      <w:tr w:rsidR="00F3399E" w:rsidRPr="00EF470F" w14:paraId="7CDA1FB1" w14:textId="77777777" w:rsidTr="006E5102">
        <w:trPr>
          <w:tblHeader/>
        </w:trPr>
        <w:tc>
          <w:tcPr>
            <w:tcW w:w="2349" w:type="pct"/>
            <w:shd w:val="clear" w:color="auto" w:fill="auto"/>
          </w:tcPr>
          <w:p w14:paraId="1AB5E95B" w14:textId="77C06896" w:rsidR="00F3399E" w:rsidRPr="00143016" w:rsidRDefault="00F3399E" w:rsidP="00807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6" w:type="pct"/>
            <w:gridSpan w:val="3"/>
          </w:tcPr>
          <w:p w14:paraId="4FC60832" w14:textId="77777777" w:rsidR="00F3399E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7B355295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pct"/>
            <w:gridSpan w:val="3"/>
          </w:tcPr>
          <w:p w14:paraId="47AE17F6" w14:textId="77777777" w:rsidR="00F3399E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99E" w:rsidRPr="00143016" w14:paraId="2FBBA758" w14:textId="77777777" w:rsidTr="006E5102">
        <w:trPr>
          <w:tblHeader/>
        </w:trPr>
        <w:tc>
          <w:tcPr>
            <w:tcW w:w="2349" w:type="pct"/>
          </w:tcPr>
          <w:p w14:paraId="56FEB5A5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68" w:type="pct"/>
          </w:tcPr>
          <w:p w14:paraId="048B6DF6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" w:type="pct"/>
          </w:tcPr>
          <w:p w14:paraId="740622DF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A74C12B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5C2367B6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54E89D5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" w:type="pct"/>
          </w:tcPr>
          <w:p w14:paraId="410A8C9E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CC153E0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3399E" w:rsidRPr="009D0698" w14:paraId="087767DC" w14:textId="77777777" w:rsidTr="006E5102">
        <w:trPr>
          <w:tblHeader/>
        </w:trPr>
        <w:tc>
          <w:tcPr>
            <w:tcW w:w="2349" w:type="pct"/>
            <w:shd w:val="clear" w:color="auto" w:fill="auto"/>
          </w:tcPr>
          <w:p w14:paraId="4D0FB52F" w14:textId="77777777" w:rsidR="00F3399E" w:rsidRPr="009D0698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1" w:type="pct"/>
            <w:gridSpan w:val="7"/>
          </w:tcPr>
          <w:p w14:paraId="6EA69A39" w14:textId="77777777" w:rsidR="00F3399E" w:rsidRPr="009D0698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399E" w:rsidRPr="009D0698" w14:paraId="04DA0474" w14:textId="77777777" w:rsidTr="006E5102">
        <w:trPr>
          <w:tblHeader/>
        </w:trPr>
        <w:tc>
          <w:tcPr>
            <w:tcW w:w="2349" w:type="pct"/>
          </w:tcPr>
          <w:p w14:paraId="67D80CCE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66702947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7EC7EF4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6CF41A3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1815F2BE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D0E256A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2BE0470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EBD079E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698" w:rsidRPr="009D0698" w14:paraId="569BA80D" w14:textId="77777777" w:rsidTr="009D0698">
        <w:trPr>
          <w:tblHeader/>
        </w:trPr>
        <w:tc>
          <w:tcPr>
            <w:tcW w:w="2349" w:type="pct"/>
          </w:tcPr>
          <w:p w14:paraId="05A0EFC0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68" w:type="pct"/>
          </w:tcPr>
          <w:p w14:paraId="0A1A4E54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E3B9B1F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FBACD5A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C64CE68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24F6E62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28" w:type="pct"/>
          </w:tcPr>
          <w:p w14:paraId="7C4A7027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EBD7E1B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F3399E" w:rsidRPr="009D0698" w14:paraId="4CD17D0F" w14:textId="77777777" w:rsidTr="006E5102">
        <w:trPr>
          <w:tblHeader/>
        </w:trPr>
        <w:tc>
          <w:tcPr>
            <w:tcW w:w="2349" w:type="pct"/>
          </w:tcPr>
          <w:p w14:paraId="3AE997A1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68" w:type="pct"/>
          </w:tcPr>
          <w:p w14:paraId="2E6ACBE3" w14:textId="2C78E389" w:rsidR="00F3399E" w:rsidRPr="009D0698" w:rsidRDefault="0083382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21C997B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E38F19B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9998CB1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2B743C8" w14:textId="2581B5B9" w:rsidR="00F3399E" w:rsidRPr="009D0698" w:rsidRDefault="0083382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18,528</w:t>
            </w:r>
          </w:p>
        </w:tc>
        <w:tc>
          <w:tcPr>
            <w:tcW w:w="128" w:type="pct"/>
          </w:tcPr>
          <w:p w14:paraId="7BB0358E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20389FD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14,803</w:t>
            </w:r>
          </w:p>
        </w:tc>
      </w:tr>
      <w:tr w:rsidR="00F3399E" w:rsidRPr="009D0698" w14:paraId="5E38CA06" w14:textId="77777777" w:rsidTr="006E5102">
        <w:trPr>
          <w:tblHeader/>
        </w:trPr>
        <w:tc>
          <w:tcPr>
            <w:tcW w:w="2349" w:type="pct"/>
          </w:tcPr>
          <w:p w14:paraId="1BB79399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68" w:type="pct"/>
          </w:tcPr>
          <w:p w14:paraId="6CA624AE" w14:textId="23EFA164" w:rsidR="00F3399E" w:rsidRPr="009D0698" w:rsidRDefault="0083382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CDA07B8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366F5E3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FF3C959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6804AE6" w14:textId="2B27FF84" w:rsidR="00F3399E" w:rsidRPr="009D0698" w:rsidRDefault="0083382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28" w:type="pct"/>
          </w:tcPr>
          <w:p w14:paraId="32C6453A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B5A9CA8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</w:tr>
      <w:tr w:rsidR="00F3399E" w:rsidRPr="009D0698" w14:paraId="2024E277" w14:textId="77777777" w:rsidTr="006E5102">
        <w:trPr>
          <w:tblHeader/>
        </w:trPr>
        <w:tc>
          <w:tcPr>
            <w:tcW w:w="2349" w:type="pct"/>
          </w:tcPr>
          <w:p w14:paraId="43AB1EB9" w14:textId="4148294A" w:rsidR="00F3399E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</w:t>
            </w:r>
            <w:r w:rsidR="00F3399E" w:rsidRPr="009D0698"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</w:t>
            </w:r>
            <w:r w:rsidRPr="009D0698"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16C6712E" w14:textId="19CF6CB5" w:rsidR="00F3399E" w:rsidRPr="009D0698" w:rsidRDefault="0083382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5F0C09C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01A04C8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136138B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2989FC1" w14:textId="760D65A4" w:rsidR="00F3399E" w:rsidRPr="009D0698" w:rsidRDefault="0083382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128" w:type="pct"/>
          </w:tcPr>
          <w:p w14:paraId="543563F0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F47CA34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807958" w:rsidRPr="009D0698" w14:paraId="427E2739" w14:textId="77777777" w:rsidTr="004F1E35">
        <w:trPr>
          <w:tblHeader/>
        </w:trPr>
        <w:tc>
          <w:tcPr>
            <w:tcW w:w="2349" w:type="pct"/>
          </w:tcPr>
          <w:p w14:paraId="138EDE3B" w14:textId="77777777" w:rsidR="00807958" w:rsidRPr="009D0698" w:rsidRDefault="00807958" w:rsidP="006B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6AF034CE" w14:textId="77777777" w:rsidR="00807958" w:rsidRPr="009D0698" w:rsidRDefault="00807958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C26A598" w14:textId="77777777" w:rsidR="00807958" w:rsidRPr="009D0698" w:rsidRDefault="00807958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1AB7B48" w14:textId="77777777" w:rsidR="00807958" w:rsidRPr="009D0698" w:rsidRDefault="00807958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AA5426F" w14:textId="77777777" w:rsidR="00807958" w:rsidRPr="009D0698" w:rsidRDefault="00807958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0F28EE4" w14:textId="77777777" w:rsidR="00807958" w:rsidRPr="009D0698" w:rsidRDefault="00807958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4609053" w14:textId="77777777" w:rsidR="00807958" w:rsidRPr="009D0698" w:rsidRDefault="00807958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78DB5A3" w14:textId="77777777" w:rsidR="00807958" w:rsidRPr="009D0698" w:rsidRDefault="00807958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E35" w:rsidRPr="009D0698" w14:paraId="06557421" w14:textId="77777777" w:rsidTr="004F1E35">
        <w:trPr>
          <w:tblHeader/>
        </w:trPr>
        <w:tc>
          <w:tcPr>
            <w:tcW w:w="2349" w:type="pct"/>
          </w:tcPr>
          <w:p w14:paraId="0331BB7F" w14:textId="23A68685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8" w:type="pct"/>
          </w:tcPr>
          <w:p w14:paraId="25F2ADE9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A069504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98FB557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92C79E3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A4CC48A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E1CE27C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5298EBA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E35" w:rsidRPr="009D0698" w14:paraId="3D5BB595" w14:textId="77777777" w:rsidTr="004F1E35">
        <w:trPr>
          <w:tblHeader/>
        </w:trPr>
        <w:tc>
          <w:tcPr>
            <w:tcW w:w="2349" w:type="pct"/>
          </w:tcPr>
          <w:p w14:paraId="17BE3BF1" w14:textId="6443D08E" w:rsidR="004F1E35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4F1E35"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780E4CFC" w14:textId="1DA0D0F3" w:rsidR="004F1E35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57AC67D7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C188C88" w14:textId="3A700430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24D406B0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5115A23" w14:textId="79609CD3" w:rsidR="004F1E35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" w:type="pct"/>
          </w:tcPr>
          <w:p w14:paraId="35BBE681" w14:textId="77777777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486AB06" w14:textId="765D88DD" w:rsidR="004F1E35" w:rsidRPr="009D0698" w:rsidRDefault="004F1E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B2B35" w:rsidRPr="009D0698" w14:paraId="0ACED603" w14:textId="77777777" w:rsidTr="004F1E35">
        <w:trPr>
          <w:tblHeader/>
        </w:trPr>
        <w:tc>
          <w:tcPr>
            <w:tcW w:w="2349" w:type="pct"/>
          </w:tcPr>
          <w:p w14:paraId="50BAC882" w14:textId="7B1661A8" w:rsidR="00BB2B35" w:rsidRPr="009D0698" w:rsidRDefault="0060460B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B368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8" w:type="pct"/>
          </w:tcPr>
          <w:p w14:paraId="28AB0D40" w14:textId="307FFD29" w:rsidR="00BB2B35" w:rsidRPr="009D0698" w:rsidRDefault="00AD39F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3,322</w:t>
            </w:r>
          </w:p>
        </w:tc>
        <w:tc>
          <w:tcPr>
            <w:tcW w:w="138" w:type="pct"/>
          </w:tcPr>
          <w:p w14:paraId="45282AEA" w14:textId="77777777" w:rsidR="00BB2B35" w:rsidRPr="009D0698" w:rsidRDefault="00BB2B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103249B" w14:textId="41F26E7D" w:rsidR="00BB2B35" w:rsidRPr="009D0698" w:rsidRDefault="00AD39F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0A020BA" w14:textId="77777777" w:rsidR="00BB2B35" w:rsidRPr="009D0698" w:rsidRDefault="00BB2B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A147847" w14:textId="4972534C" w:rsidR="00BB2B35" w:rsidRPr="009D0698" w:rsidRDefault="00AD39F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3,322</w:t>
            </w:r>
          </w:p>
        </w:tc>
        <w:tc>
          <w:tcPr>
            <w:tcW w:w="128" w:type="pct"/>
          </w:tcPr>
          <w:p w14:paraId="7E572D88" w14:textId="77777777" w:rsidR="00BB2B35" w:rsidRPr="009D0698" w:rsidRDefault="00BB2B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17AB06A" w14:textId="0C85901F" w:rsidR="00BB2B35" w:rsidRPr="009D0698" w:rsidRDefault="00AD39F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BB2B35" w:rsidRPr="009D0698" w14:paraId="687D8270" w14:textId="77777777" w:rsidTr="004F1E35">
        <w:trPr>
          <w:tblHeader/>
        </w:trPr>
        <w:tc>
          <w:tcPr>
            <w:tcW w:w="2349" w:type="pct"/>
          </w:tcPr>
          <w:p w14:paraId="635E42FB" w14:textId="511219FE" w:rsidR="00BB2B35" w:rsidRPr="009D0698" w:rsidRDefault="0060460B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68" w:type="pct"/>
          </w:tcPr>
          <w:p w14:paraId="323C7E23" w14:textId="74254CA5" w:rsidR="00BB2B35" w:rsidRPr="009D0698" w:rsidRDefault="0003022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5BFCE38" w14:textId="77777777" w:rsidR="00BB2B35" w:rsidRPr="009D0698" w:rsidRDefault="00BB2B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A571B74" w14:textId="6D0C3CE2" w:rsidR="00BB2B35" w:rsidRPr="009D0698" w:rsidRDefault="003F69E9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3,295</w:t>
            </w:r>
          </w:p>
        </w:tc>
        <w:tc>
          <w:tcPr>
            <w:tcW w:w="138" w:type="pct"/>
          </w:tcPr>
          <w:p w14:paraId="3AC4F434" w14:textId="77777777" w:rsidR="00BB2B35" w:rsidRPr="009D0698" w:rsidRDefault="00BB2B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0D9382C" w14:textId="7AF6BF83" w:rsidR="00BB2B35" w:rsidRPr="009D0698" w:rsidRDefault="00AD39F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184CBC30" w14:textId="77777777" w:rsidR="00BB2B35" w:rsidRPr="009D0698" w:rsidRDefault="00BB2B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52DC4CDC" w14:textId="0E6ECBB7" w:rsidR="00BB2B35" w:rsidRPr="009D0698" w:rsidRDefault="003F69E9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3,295</w:t>
            </w:r>
          </w:p>
        </w:tc>
      </w:tr>
      <w:tr w:rsidR="00BB2B35" w:rsidRPr="009D0698" w14:paraId="5F4D033D" w14:textId="77777777" w:rsidTr="004F1E35">
        <w:trPr>
          <w:tblHeader/>
        </w:trPr>
        <w:tc>
          <w:tcPr>
            <w:tcW w:w="2349" w:type="pct"/>
          </w:tcPr>
          <w:p w14:paraId="7BB9CAC5" w14:textId="7754334E" w:rsidR="00BB2B35" w:rsidRPr="009D0698" w:rsidRDefault="0060460B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8" w:type="pct"/>
          </w:tcPr>
          <w:p w14:paraId="21A4D5DD" w14:textId="7BC70302" w:rsidR="00BB2B35" w:rsidRPr="009D0698" w:rsidRDefault="00AD39F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38" w:type="pct"/>
          </w:tcPr>
          <w:p w14:paraId="4BAD4126" w14:textId="77777777" w:rsidR="00BB2B35" w:rsidRPr="009D0698" w:rsidRDefault="00BB2B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0A91BAE" w14:textId="05B3512F" w:rsidR="00BB2B35" w:rsidRPr="009D0698" w:rsidRDefault="00AD39F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0297C9FE" w14:textId="77777777" w:rsidR="00BB2B35" w:rsidRPr="009D0698" w:rsidRDefault="00BB2B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42CB858" w14:textId="60BA4BD4" w:rsidR="00BB2B35" w:rsidRPr="009D0698" w:rsidRDefault="00AD39F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28" w:type="pct"/>
          </w:tcPr>
          <w:p w14:paraId="12A8BBC0" w14:textId="77777777" w:rsidR="00BB2B35" w:rsidRPr="009D0698" w:rsidRDefault="00BB2B3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E376C92" w14:textId="671E0504" w:rsidR="00BB2B35" w:rsidRPr="009D0698" w:rsidRDefault="00AD39F5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57363F" w:rsidRPr="009D0698" w14:paraId="13FABF1C" w14:textId="77777777" w:rsidTr="004F1E35">
        <w:trPr>
          <w:tblHeader/>
        </w:trPr>
        <w:tc>
          <w:tcPr>
            <w:tcW w:w="2349" w:type="pct"/>
          </w:tcPr>
          <w:p w14:paraId="2102506C" w14:textId="423A2B8C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68" w:type="pct"/>
          </w:tcPr>
          <w:p w14:paraId="70D3F9C0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F2135A3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8135D80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9F69C36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4D3C3F8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B11E0B4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7E62A8A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63F" w:rsidRPr="009D0698" w14:paraId="05A6BE91" w14:textId="77777777" w:rsidTr="004F1E35">
        <w:trPr>
          <w:tblHeader/>
        </w:trPr>
        <w:tc>
          <w:tcPr>
            <w:tcW w:w="2349" w:type="pct"/>
          </w:tcPr>
          <w:p w14:paraId="700BCB88" w14:textId="687C8352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68" w:type="pct"/>
          </w:tcPr>
          <w:p w14:paraId="0F8C2675" w14:textId="280E8920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23,918</w:t>
            </w:r>
          </w:p>
        </w:tc>
        <w:tc>
          <w:tcPr>
            <w:tcW w:w="138" w:type="pct"/>
          </w:tcPr>
          <w:p w14:paraId="0EAC0856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8C876B3" w14:textId="012F38E5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19,341</w:t>
            </w:r>
          </w:p>
        </w:tc>
        <w:tc>
          <w:tcPr>
            <w:tcW w:w="138" w:type="pct"/>
          </w:tcPr>
          <w:p w14:paraId="3D7E985B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CA7A11E" w14:textId="012111D9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23,918</w:t>
            </w:r>
          </w:p>
        </w:tc>
        <w:tc>
          <w:tcPr>
            <w:tcW w:w="128" w:type="pct"/>
          </w:tcPr>
          <w:p w14:paraId="05DCCF5F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30C3054" w14:textId="0BA65A93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19,270</w:t>
            </w:r>
          </w:p>
        </w:tc>
      </w:tr>
      <w:tr w:rsidR="0057363F" w:rsidRPr="009D0698" w14:paraId="1A7B0336" w14:textId="77777777" w:rsidTr="009C79BC">
        <w:trPr>
          <w:tblHeader/>
        </w:trPr>
        <w:tc>
          <w:tcPr>
            <w:tcW w:w="2349" w:type="pct"/>
          </w:tcPr>
          <w:p w14:paraId="5076C7B2" w14:textId="0845C3BA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7D7E1C2" w14:textId="50AF5628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1,046</w:t>
            </w:r>
          </w:p>
        </w:tc>
        <w:tc>
          <w:tcPr>
            <w:tcW w:w="138" w:type="pct"/>
          </w:tcPr>
          <w:p w14:paraId="2FFCD779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11E30A83" w14:textId="38BF04B3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1,614</w:t>
            </w:r>
          </w:p>
        </w:tc>
        <w:tc>
          <w:tcPr>
            <w:tcW w:w="138" w:type="pct"/>
          </w:tcPr>
          <w:p w14:paraId="4E16F6FD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20E38FA" w14:textId="5A6B51C2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1,046</w:t>
            </w:r>
          </w:p>
        </w:tc>
        <w:tc>
          <w:tcPr>
            <w:tcW w:w="128" w:type="pct"/>
          </w:tcPr>
          <w:p w14:paraId="56ACAC54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95C06BB" w14:textId="1324196A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1,608</w:t>
            </w:r>
          </w:p>
        </w:tc>
      </w:tr>
      <w:tr w:rsidR="0057363F" w:rsidRPr="009D0698" w14:paraId="6B934709" w14:textId="77777777" w:rsidTr="009C79BC">
        <w:trPr>
          <w:tblHeader/>
        </w:trPr>
        <w:tc>
          <w:tcPr>
            <w:tcW w:w="2349" w:type="pct"/>
          </w:tcPr>
          <w:p w14:paraId="206499D4" w14:textId="67CAA684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E6E1848" w14:textId="71892BF2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24,964</w:t>
            </w:r>
          </w:p>
        </w:tc>
        <w:tc>
          <w:tcPr>
            <w:tcW w:w="138" w:type="pct"/>
          </w:tcPr>
          <w:p w14:paraId="70A659D2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8D0BB0F" w14:textId="08B8A920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20,955</w:t>
            </w:r>
          </w:p>
        </w:tc>
        <w:tc>
          <w:tcPr>
            <w:tcW w:w="138" w:type="pct"/>
          </w:tcPr>
          <w:p w14:paraId="3AA50C56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68D70992" w14:textId="1CF0E346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24,964</w:t>
            </w:r>
          </w:p>
        </w:tc>
        <w:tc>
          <w:tcPr>
            <w:tcW w:w="128" w:type="pct"/>
          </w:tcPr>
          <w:p w14:paraId="1C970713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8F71FFE" w14:textId="2F3CEEE4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20,878</w:t>
            </w:r>
          </w:p>
        </w:tc>
      </w:tr>
      <w:tr w:rsidR="0057363F" w:rsidRPr="009D0698" w14:paraId="58F7D85D" w14:textId="77777777" w:rsidTr="009C79BC">
        <w:trPr>
          <w:tblHeader/>
        </w:trPr>
        <w:tc>
          <w:tcPr>
            <w:tcW w:w="2349" w:type="pct"/>
          </w:tcPr>
          <w:p w14:paraId="1BFBAC9E" w14:textId="77777777" w:rsidR="0057363F" w:rsidRPr="009D0698" w:rsidRDefault="0057363F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2119FB86" w14:textId="77777777" w:rsidR="0057363F" w:rsidRPr="009D0698" w:rsidRDefault="0057363F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CD2FA26" w14:textId="77777777" w:rsidR="0057363F" w:rsidRPr="009D0698" w:rsidRDefault="0057363F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44D38608" w14:textId="77777777" w:rsidR="0057363F" w:rsidRPr="009D0698" w:rsidRDefault="0057363F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1C9AF10" w14:textId="77777777" w:rsidR="0057363F" w:rsidRPr="009D0698" w:rsidRDefault="0057363F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314D973C" w14:textId="77777777" w:rsidR="0057363F" w:rsidRPr="009D0698" w:rsidRDefault="0057363F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8AFA8E7" w14:textId="77777777" w:rsidR="0057363F" w:rsidRPr="009D0698" w:rsidRDefault="0057363F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5EF50B3" w14:textId="77777777" w:rsidR="0057363F" w:rsidRPr="009D0698" w:rsidRDefault="0057363F" w:rsidP="006B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63F" w:rsidRPr="009D0698" w14:paraId="2143DC8A" w14:textId="77777777" w:rsidTr="004F1E35">
        <w:trPr>
          <w:tblHeader/>
        </w:trPr>
        <w:tc>
          <w:tcPr>
            <w:tcW w:w="2349" w:type="pct"/>
          </w:tcPr>
          <w:p w14:paraId="10CF1D31" w14:textId="4FA5787E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9D06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749F8E21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81C8412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9037895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535E85C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01FF168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247CF069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81FA683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63F" w:rsidRPr="009D0698" w14:paraId="7C7DEC04" w14:textId="77777777" w:rsidTr="004F1E35">
        <w:trPr>
          <w:tblHeader/>
        </w:trPr>
        <w:tc>
          <w:tcPr>
            <w:tcW w:w="2349" w:type="pct"/>
          </w:tcPr>
          <w:p w14:paraId="28B826FF" w14:textId="05D45FD9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68" w:type="pct"/>
          </w:tcPr>
          <w:p w14:paraId="3BBCC680" w14:textId="238E47EF" w:rsidR="0057363F" w:rsidRPr="009D0698" w:rsidRDefault="00BB350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9D0698">
              <w:rPr>
                <w:rFonts w:asciiTheme="majorBidi" w:hAnsiTheme="majorBidi" w:cstheme="majorBidi"/>
                <w:sz w:val="28"/>
                <w:szCs w:val="28"/>
              </w:rPr>
              <w:t>,061</w:t>
            </w:r>
          </w:p>
        </w:tc>
        <w:tc>
          <w:tcPr>
            <w:tcW w:w="138" w:type="pct"/>
          </w:tcPr>
          <w:p w14:paraId="5417E960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460EFA7" w14:textId="3F6DCE31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38" w:type="pct"/>
          </w:tcPr>
          <w:p w14:paraId="05D6A31A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63BD039" w14:textId="30E69A13" w:rsidR="0057363F" w:rsidRPr="009D0698" w:rsidRDefault="00BB350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  <w:tc>
          <w:tcPr>
            <w:tcW w:w="128" w:type="pct"/>
          </w:tcPr>
          <w:p w14:paraId="0FAFE1E4" w14:textId="7777777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979B0BB" w14:textId="728BF6C7" w:rsidR="0057363F" w:rsidRPr="009D0698" w:rsidRDefault="0057363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</w:tbl>
    <w:p w14:paraId="270E3D89" w14:textId="77777777" w:rsidR="006F5C45" w:rsidRDefault="006F5C45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C06EEA9" w14:textId="4C139A2B" w:rsidR="007D6941" w:rsidRPr="009D0698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D0698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</w:t>
      </w:r>
      <w:r w:rsidR="00C61A91" w:rsidRPr="009D0698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9D0698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9D06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41C99" w:rsidRPr="009D0698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341C99" w:rsidRPr="009D069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341C99" w:rsidRPr="009D0698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="00341C99" w:rsidRPr="009D0698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0698">
        <w:rPr>
          <w:rFonts w:asciiTheme="majorBidi" w:hAnsiTheme="majorBidi" w:cstheme="majorBidi"/>
          <w:sz w:val="28"/>
          <w:szCs w:val="28"/>
          <w:cs/>
        </w:rPr>
        <w:t>และ</w:t>
      </w:r>
      <w:r w:rsidRPr="009D0698">
        <w:rPr>
          <w:rFonts w:asciiTheme="majorBidi" w:hAnsiTheme="majorBidi" w:cstheme="majorBidi"/>
          <w:sz w:val="28"/>
          <w:szCs w:val="28"/>
        </w:rPr>
        <w:t xml:space="preserve"> 31 </w:t>
      </w:r>
      <w:r w:rsidRPr="009D069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D0698">
        <w:rPr>
          <w:rFonts w:asciiTheme="majorBidi" w:hAnsiTheme="majorBidi" w:cstheme="majorBidi"/>
          <w:sz w:val="28"/>
          <w:szCs w:val="28"/>
        </w:rPr>
        <w:t xml:space="preserve">2562 </w:t>
      </w:r>
      <w:r w:rsidRPr="009D069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6B5E69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16"/>
          <w:szCs w:val="16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D6941" w:rsidRPr="009D0698" w14:paraId="2E56E569" w14:textId="77777777" w:rsidTr="00E423A4">
        <w:trPr>
          <w:tblHeader/>
        </w:trPr>
        <w:tc>
          <w:tcPr>
            <w:tcW w:w="2207" w:type="pct"/>
          </w:tcPr>
          <w:p w14:paraId="383E3321" w14:textId="77777777" w:rsidR="007D6941" w:rsidRPr="009D0698" w:rsidRDefault="007D6941" w:rsidP="009D069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3C3994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D069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0D2B42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34B96" w:rsidRPr="009D0698" w14:paraId="08D1B75E" w14:textId="77777777" w:rsidTr="00E423A4">
        <w:trPr>
          <w:tblHeader/>
        </w:trPr>
        <w:tc>
          <w:tcPr>
            <w:tcW w:w="2207" w:type="pct"/>
          </w:tcPr>
          <w:p w14:paraId="56ABB66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4824B4E" w14:textId="08BAAD4D" w:rsidR="007D6941" w:rsidRPr="009D0698" w:rsidRDefault="00341C99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9D0698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658FA71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09AFD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BC539" w14:textId="49764045" w:rsidR="007D6941" w:rsidRPr="009D0698" w:rsidRDefault="00341C99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9D0698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10E9DE8C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0B553B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34B96" w:rsidRPr="009D0698" w14:paraId="7EFE4C4A" w14:textId="77777777" w:rsidTr="00E423A4">
        <w:trPr>
          <w:tblHeader/>
        </w:trPr>
        <w:tc>
          <w:tcPr>
            <w:tcW w:w="2207" w:type="pct"/>
          </w:tcPr>
          <w:p w14:paraId="7074393C" w14:textId="1C3177C9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5C4937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</w:tcPr>
          <w:p w14:paraId="5159AF44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A5B3A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07E9A90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05E3D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3F023301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6B71EC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B325F" w:rsidRPr="009D0698" w14:paraId="33978F4E" w14:textId="77777777" w:rsidTr="00577417">
        <w:trPr>
          <w:tblHeader/>
        </w:trPr>
        <w:tc>
          <w:tcPr>
            <w:tcW w:w="2207" w:type="pct"/>
          </w:tcPr>
          <w:p w14:paraId="7CC19FC0" w14:textId="0B4B4BB4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B1A861B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3501" w:rsidRPr="009D0698" w14:paraId="3A285217" w14:textId="77777777" w:rsidTr="00E423A4">
        <w:tc>
          <w:tcPr>
            <w:tcW w:w="2207" w:type="pct"/>
          </w:tcPr>
          <w:p w14:paraId="7ECE6E85" w14:textId="0493F452" w:rsidR="00273501" w:rsidRPr="009D0698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5072E8F0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5F2C82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B5197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B5E9F1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CA574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C44A5B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65382A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B74" w:rsidRPr="009D0698" w14:paraId="6FED8222" w14:textId="77777777" w:rsidTr="00E423A4">
        <w:tc>
          <w:tcPr>
            <w:tcW w:w="2207" w:type="pct"/>
          </w:tcPr>
          <w:p w14:paraId="1A71C9D8" w14:textId="7F68289D" w:rsidR="007F3B74" w:rsidRPr="00302BAD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BAD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1A59325F" w14:textId="175D7E42" w:rsidR="007F3B74" w:rsidRPr="00302BAD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23,755</w:t>
            </w:r>
          </w:p>
        </w:tc>
        <w:tc>
          <w:tcPr>
            <w:tcW w:w="143" w:type="pct"/>
          </w:tcPr>
          <w:p w14:paraId="6AEE2440" w14:textId="77777777" w:rsidR="007F3B74" w:rsidRPr="00302BAD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F19EDD" w14:textId="32289DA2" w:rsidR="007F3B74" w:rsidRPr="009D0698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C68689D" w14:textId="77777777" w:rsidR="007F3B74" w:rsidRPr="00302BAD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823130" w14:textId="7A17A377" w:rsidR="007F3B74" w:rsidRPr="00302BAD" w:rsidRDefault="007F3B74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23,755</w:t>
            </w:r>
          </w:p>
        </w:tc>
        <w:tc>
          <w:tcPr>
            <w:tcW w:w="144" w:type="pct"/>
          </w:tcPr>
          <w:p w14:paraId="29A5FCD8" w14:textId="77777777" w:rsidR="007F3B74" w:rsidRPr="00302BAD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E1AE6D" w14:textId="4EFF45E1" w:rsidR="007F3B74" w:rsidRPr="00302BAD" w:rsidRDefault="007F3B74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7F3B74" w:rsidRPr="009D0698" w14:paraId="41E565EF" w14:textId="77777777" w:rsidTr="00E423A4">
        <w:tc>
          <w:tcPr>
            <w:tcW w:w="2207" w:type="pct"/>
          </w:tcPr>
          <w:p w14:paraId="25CDC73B" w14:textId="77777777" w:rsidR="007F3B74" w:rsidRPr="009D0698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260E8DD" w14:textId="77777777" w:rsidR="007F3B74" w:rsidRPr="009D0698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AD25C99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3372C27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6A5B473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E088946" w14:textId="77777777" w:rsidR="007F3B74" w:rsidRPr="009D0698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887390B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A42326" w14:textId="77777777" w:rsidR="007F3B74" w:rsidRPr="009D0698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B74" w:rsidRPr="009D0698" w14:paraId="447EE59F" w14:textId="77777777" w:rsidTr="00E423A4">
        <w:tc>
          <w:tcPr>
            <w:tcW w:w="2207" w:type="pct"/>
          </w:tcPr>
          <w:p w14:paraId="0C1AE9DE" w14:textId="478E9451" w:rsidR="007F3B74" w:rsidRPr="009D0698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7F8AB1CD" w14:textId="77777777" w:rsidR="007F3B74" w:rsidRPr="009D0698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6D4029B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E74B4FA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E4F84EE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BAB7B73" w14:textId="77777777" w:rsidR="007F3B74" w:rsidRPr="009D0698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CABAE37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14739BE" w14:textId="77777777" w:rsidR="007F3B74" w:rsidRPr="009D0698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B96" w:rsidRPr="009D0698" w14:paraId="50456065" w14:textId="77777777" w:rsidTr="00E423A4">
        <w:tc>
          <w:tcPr>
            <w:tcW w:w="2207" w:type="pct"/>
          </w:tcPr>
          <w:p w14:paraId="5861607A" w14:textId="77777777" w:rsidR="00FB325F" w:rsidRPr="009D0698" w:rsidRDefault="00FB325F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ABF0A8E" w14:textId="72F17BB5" w:rsidR="00FB325F" w:rsidRPr="009D0698" w:rsidRDefault="004516E2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E04A214" w14:textId="77777777" w:rsidR="00FB325F" w:rsidRPr="009D0698" w:rsidRDefault="00FB325F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2CAD7D3" w14:textId="77777777" w:rsidR="00FB325F" w:rsidRPr="009D0698" w:rsidRDefault="00FB325F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AC66530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824AA5E" w14:textId="5126A111" w:rsidR="00FB325F" w:rsidRPr="009D0698" w:rsidRDefault="004516E2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35,347</w:t>
            </w:r>
          </w:p>
        </w:tc>
        <w:tc>
          <w:tcPr>
            <w:tcW w:w="144" w:type="pct"/>
          </w:tcPr>
          <w:p w14:paraId="31A8C060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1E8EFD4" w14:textId="18A81F84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46,659</w:t>
            </w:r>
          </w:p>
        </w:tc>
      </w:tr>
      <w:tr w:rsidR="00934B96" w:rsidRPr="009D0698" w14:paraId="2223447D" w14:textId="77777777" w:rsidTr="00E423A4">
        <w:tc>
          <w:tcPr>
            <w:tcW w:w="2207" w:type="pct"/>
          </w:tcPr>
          <w:p w14:paraId="56664143" w14:textId="77777777" w:rsidR="00934B96" w:rsidRPr="009D0698" w:rsidRDefault="00934B96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BE280E1" w14:textId="77777777" w:rsidR="00934B96" w:rsidRPr="009D0698" w:rsidRDefault="00934B96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B7713E7" w14:textId="77777777" w:rsidR="00934B96" w:rsidRPr="009D0698" w:rsidRDefault="00934B96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243486E" w14:textId="77777777" w:rsidR="00934B96" w:rsidRPr="009D0698" w:rsidRDefault="00934B96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A3E70B0" w14:textId="77777777" w:rsidR="00934B96" w:rsidRPr="009D0698" w:rsidRDefault="00934B96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875E9C8" w14:textId="77777777" w:rsidR="00934B96" w:rsidRPr="009D0698" w:rsidRDefault="00934B96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E9648F7" w14:textId="77777777" w:rsidR="00934B96" w:rsidRPr="009D0698" w:rsidRDefault="00934B96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67A051E" w14:textId="77777777" w:rsidR="00934B96" w:rsidRPr="009D0698" w:rsidRDefault="00934B96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1648403A" w14:textId="77777777" w:rsidTr="00E423A4">
        <w:tc>
          <w:tcPr>
            <w:tcW w:w="2207" w:type="pct"/>
          </w:tcPr>
          <w:p w14:paraId="6EA02951" w14:textId="25E143AE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115E01A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728656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987831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47DFA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E5C843B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498E7E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C676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4EB2638B" w14:textId="77777777" w:rsidTr="00E423A4">
        <w:tc>
          <w:tcPr>
            <w:tcW w:w="2207" w:type="pct"/>
          </w:tcPr>
          <w:p w14:paraId="676E30FE" w14:textId="4DEE1F09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3E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95A6E32" w14:textId="43297848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24,188</w:t>
            </w:r>
          </w:p>
        </w:tc>
        <w:tc>
          <w:tcPr>
            <w:tcW w:w="143" w:type="pct"/>
          </w:tcPr>
          <w:p w14:paraId="6D42398C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69158" w14:textId="28F83E18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1229C96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7DDE223" w14:textId="5672F3B0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24,188</w:t>
            </w:r>
          </w:p>
        </w:tc>
        <w:tc>
          <w:tcPr>
            <w:tcW w:w="144" w:type="pct"/>
          </w:tcPr>
          <w:p w14:paraId="363922AC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F3DEAD" w14:textId="12FB8008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577417" w:rsidRPr="009D0698" w14:paraId="13B64D72" w14:textId="77777777" w:rsidTr="00E423A4">
        <w:tc>
          <w:tcPr>
            <w:tcW w:w="2207" w:type="pct"/>
          </w:tcPr>
          <w:p w14:paraId="674BB199" w14:textId="77777777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5DE91B76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2CF78C0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C583364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EB874C5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56483B4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C1D7DEF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2752917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291433C7" w14:textId="77777777" w:rsidTr="00E423A4">
        <w:tc>
          <w:tcPr>
            <w:tcW w:w="2207" w:type="pct"/>
          </w:tcPr>
          <w:p w14:paraId="0C67D1F3" w14:textId="1E44D0C1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05EE0463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72B0AC8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94952B3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CF69823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B373AE6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DB6EA1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3017F7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20EEDE53" w14:textId="77777777" w:rsidTr="00E423A4">
        <w:tc>
          <w:tcPr>
            <w:tcW w:w="2207" w:type="pct"/>
          </w:tcPr>
          <w:p w14:paraId="067D3F21" w14:textId="77777777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0DEB8C37" w14:textId="5B4A0D75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06EC870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0C3BD7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1608810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2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F50A94C" w14:textId="0E1D0E81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33,235</w:t>
            </w:r>
          </w:p>
        </w:tc>
        <w:tc>
          <w:tcPr>
            <w:tcW w:w="144" w:type="pct"/>
          </w:tcPr>
          <w:p w14:paraId="547BC07E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A949397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24,885</w:t>
            </w:r>
          </w:p>
        </w:tc>
      </w:tr>
      <w:tr w:rsidR="00577417" w:rsidRPr="009D0698" w14:paraId="654A2724" w14:textId="77777777" w:rsidTr="00E423A4">
        <w:tc>
          <w:tcPr>
            <w:tcW w:w="2207" w:type="pct"/>
          </w:tcPr>
          <w:p w14:paraId="06D3E129" w14:textId="77777777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6" w:type="pct"/>
          </w:tcPr>
          <w:p w14:paraId="09718E8E" w14:textId="0E705408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168</w:t>
            </w:r>
          </w:p>
        </w:tc>
        <w:tc>
          <w:tcPr>
            <w:tcW w:w="143" w:type="pct"/>
          </w:tcPr>
          <w:p w14:paraId="64769AF3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523536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7" w:type="pct"/>
          </w:tcPr>
          <w:p w14:paraId="2743DC01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2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15BEBAD" w14:textId="49342682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168</w:t>
            </w:r>
          </w:p>
        </w:tc>
        <w:tc>
          <w:tcPr>
            <w:tcW w:w="144" w:type="pct"/>
          </w:tcPr>
          <w:p w14:paraId="6E6D3977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42808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</w:tbl>
    <w:p w14:paraId="6608BC69" w14:textId="46085C40" w:rsidR="009D0698" w:rsidRDefault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60EEC37" w14:textId="49A1FA36" w:rsidR="00BC6970" w:rsidRPr="000A2610" w:rsidRDefault="00BC6970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A2610"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รายการเคลื่อนไหวของเงินให้กู้ยืมระยะสั้นกับ</w:t>
      </w:r>
      <w:r w:rsidRPr="000A2610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สำหรับงวดหกเดือนสิ้นสุด</w:t>
      </w:r>
      <w:r w:rsidRPr="000A2610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A261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261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0A261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Pr="000A261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Pr="000A261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C256EA2" w14:textId="77777777" w:rsidR="00BC6970" w:rsidRPr="000A01C6" w:rsidRDefault="00BC6970" w:rsidP="00564C7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4"/>
        <w:gridCol w:w="357"/>
        <w:gridCol w:w="1073"/>
        <w:gridCol w:w="268"/>
        <w:gridCol w:w="1159"/>
        <w:gridCol w:w="268"/>
        <w:gridCol w:w="1108"/>
        <w:gridCol w:w="256"/>
        <w:gridCol w:w="1165"/>
      </w:tblGrid>
      <w:tr w:rsidR="00C7106F" w:rsidRPr="000A2610" w14:paraId="649B5573" w14:textId="77777777" w:rsidTr="00C7106F">
        <w:tc>
          <w:tcPr>
            <w:tcW w:w="3556" w:type="dxa"/>
            <w:vAlign w:val="bottom"/>
          </w:tcPr>
          <w:p w14:paraId="6B31B655" w14:textId="7C1BDB3A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dxa"/>
            <w:vAlign w:val="bottom"/>
          </w:tcPr>
          <w:p w14:paraId="6D2CC50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69906C65" w14:textId="35C28EB2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106F" w:rsidRPr="000A2610" w14:paraId="3C4B7729" w14:textId="77777777" w:rsidTr="00C7106F">
        <w:tc>
          <w:tcPr>
            <w:tcW w:w="3556" w:type="dxa"/>
            <w:shd w:val="clear" w:color="auto" w:fill="auto"/>
            <w:vAlign w:val="bottom"/>
          </w:tcPr>
          <w:p w14:paraId="362A1929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58" w:type="dxa"/>
            <w:vAlign w:val="bottom"/>
          </w:tcPr>
          <w:p w14:paraId="08140174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2888487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9" w:type="dxa"/>
            <w:vAlign w:val="bottom"/>
          </w:tcPr>
          <w:p w14:paraId="4A50EA29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D340CC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70DBE026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E32FD2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  <w:vAlign w:val="bottom"/>
          </w:tcPr>
          <w:p w14:paraId="45278C6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9430CB7" w14:textId="19DE6DBD" w:rsidR="00C7106F" w:rsidRPr="000A2610" w:rsidRDefault="00341C99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0A261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7106F" w:rsidRPr="000A2610" w14:paraId="22689F2F" w14:textId="77777777" w:rsidTr="00C7106F">
        <w:tc>
          <w:tcPr>
            <w:tcW w:w="3556" w:type="dxa"/>
            <w:vAlign w:val="bottom"/>
          </w:tcPr>
          <w:p w14:paraId="36273FF4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58" w:type="dxa"/>
            <w:vAlign w:val="bottom"/>
          </w:tcPr>
          <w:p w14:paraId="1ACD483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0590268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69" w:type="dxa"/>
            <w:vAlign w:val="bottom"/>
          </w:tcPr>
          <w:p w14:paraId="01BE3D1B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A3AE8C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4102294A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AF6CF6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7" w:type="dxa"/>
            <w:vAlign w:val="bottom"/>
          </w:tcPr>
          <w:p w14:paraId="398076B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0583151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C7106F" w:rsidRPr="000A2610" w14:paraId="487F0F0A" w14:textId="77777777" w:rsidTr="00C7106F">
        <w:tc>
          <w:tcPr>
            <w:tcW w:w="3556" w:type="dxa"/>
          </w:tcPr>
          <w:p w14:paraId="22AF8EB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dxa"/>
          </w:tcPr>
          <w:p w14:paraId="4403B922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gridSpan w:val="7"/>
          </w:tcPr>
          <w:p w14:paraId="5DE22A56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0298" w:rsidRPr="000A2610" w14:paraId="7D86EAD1" w14:textId="77777777" w:rsidTr="001C2785">
        <w:tc>
          <w:tcPr>
            <w:tcW w:w="3556" w:type="dxa"/>
          </w:tcPr>
          <w:p w14:paraId="4D70DEC1" w14:textId="78499CFA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8" w:type="dxa"/>
          </w:tcPr>
          <w:p w14:paraId="7E1E7012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0BE5A32" w14:textId="254CCE3A" w:rsidR="00C80298" w:rsidRPr="000A2610" w:rsidRDefault="00C80298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</w:rPr>
              <w:t>18</w:t>
            </w:r>
          </w:p>
        </w:tc>
        <w:tc>
          <w:tcPr>
            <w:tcW w:w="269" w:type="dxa"/>
            <w:vAlign w:val="bottom"/>
          </w:tcPr>
          <w:p w14:paraId="51973383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30A01277" w14:textId="0074923B" w:rsidR="00C80298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</w:rPr>
              <w:t>100</w:t>
            </w:r>
          </w:p>
        </w:tc>
        <w:tc>
          <w:tcPr>
            <w:tcW w:w="269" w:type="dxa"/>
            <w:vAlign w:val="bottom"/>
          </w:tcPr>
          <w:p w14:paraId="07F12BF6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4A302FD8" w14:textId="6FF795B1" w:rsidR="00C80298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0A2610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0A261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35A84324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13249578" w14:textId="0876EC67" w:rsidR="00C80298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</w:tbl>
    <w:p w14:paraId="546E1B3F" w14:textId="77777777" w:rsidR="0012367C" w:rsidRPr="000A01C6" w:rsidRDefault="0012367C" w:rsidP="00123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1"/>
        <w:gridCol w:w="358"/>
        <w:gridCol w:w="1077"/>
        <w:gridCol w:w="269"/>
        <w:gridCol w:w="1167"/>
        <w:gridCol w:w="269"/>
        <w:gridCol w:w="1053"/>
        <w:gridCol w:w="257"/>
        <w:gridCol w:w="1167"/>
      </w:tblGrid>
      <w:tr w:rsidR="0012367C" w:rsidRPr="000A2610" w14:paraId="2B746BE7" w14:textId="77777777" w:rsidTr="00341C99">
        <w:tc>
          <w:tcPr>
            <w:tcW w:w="3600" w:type="dxa"/>
            <w:vAlign w:val="bottom"/>
          </w:tcPr>
          <w:p w14:paraId="1F181994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7A9A067F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8" w:type="dxa"/>
            <w:gridSpan w:val="7"/>
            <w:vAlign w:val="bottom"/>
          </w:tcPr>
          <w:p w14:paraId="01F83E23" w14:textId="71EC500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67C" w:rsidRPr="000A2610" w14:paraId="25DE61C1" w14:textId="77777777" w:rsidTr="00341C99">
        <w:tc>
          <w:tcPr>
            <w:tcW w:w="3600" w:type="dxa"/>
            <w:shd w:val="clear" w:color="auto" w:fill="auto"/>
            <w:vAlign w:val="bottom"/>
          </w:tcPr>
          <w:p w14:paraId="2C5C56B0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60" w:type="dxa"/>
            <w:vAlign w:val="bottom"/>
          </w:tcPr>
          <w:p w14:paraId="6D765947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CD29B2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55C567E8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300BBF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B3F5767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091363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1F39984E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4506F" w14:textId="5276201E" w:rsidR="0012367C" w:rsidRPr="000A2610" w:rsidRDefault="00341C99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0A261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2367C" w:rsidRPr="000A2610" w14:paraId="3ACB0BA2" w14:textId="77777777" w:rsidTr="00341C99">
        <w:tc>
          <w:tcPr>
            <w:tcW w:w="3600" w:type="dxa"/>
            <w:vAlign w:val="bottom"/>
          </w:tcPr>
          <w:p w14:paraId="5F590220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60" w:type="dxa"/>
            <w:vAlign w:val="bottom"/>
          </w:tcPr>
          <w:p w14:paraId="74B37DBB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EB75A8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780D7848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CC6296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6EED4DB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8B087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8" w:type="dxa"/>
            <w:vAlign w:val="bottom"/>
          </w:tcPr>
          <w:p w14:paraId="6248CBC9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EC652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12367C" w:rsidRPr="000A2610" w14:paraId="5E922C9E" w14:textId="77777777" w:rsidTr="00341C99">
        <w:tc>
          <w:tcPr>
            <w:tcW w:w="3600" w:type="dxa"/>
          </w:tcPr>
          <w:p w14:paraId="1A8A2982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1672A08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8" w:type="dxa"/>
            <w:gridSpan w:val="7"/>
          </w:tcPr>
          <w:p w14:paraId="2DC44B86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7AC4" w:rsidRPr="000A2610" w14:paraId="1C3EE2C9" w14:textId="77777777" w:rsidTr="00341C99">
        <w:tc>
          <w:tcPr>
            <w:tcW w:w="3600" w:type="dxa"/>
          </w:tcPr>
          <w:p w14:paraId="41953CCC" w14:textId="2A1DB152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154A4643" w14:textId="77777777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2C93D7" w14:textId="61913BDE" w:rsidR="00457AC4" w:rsidRPr="000A2610" w:rsidRDefault="00457AC4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</w:rPr>
              <w:t>40,000</w:t>
            </w:r>
          </w:p>
        </w:tc>
        <w:tc>
          <w:tcPr>
            <w:tcW w:w="270" w:type="dxa"/>
          </w:tcPr>
          <w:p w14:paraId="01304F83" w14:textId="77777777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67151B" w14:textId="249F3C2E" w:rsidR="00457AC4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EA16F58" w14:textId="77777777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2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23973AA" w14:textId="12FE1829" w:rsidR="00457AC4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1116FB6E" w14:textId="77777777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2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763E3F" w14:textId="608115A6" w:rsidR="00457AC4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12367C" w:rsidRPr="000A2610" w14:paraId="73C34C38" w14:textId="77777777" w:rsidTr="009C79BC">
        <w:tc>
          <w:tcPr>
            <w:tcW w:w="3600" w:type="dxa"/>
          </w:tcPr>
          <w:p w14:paraId="28C69A8B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14:paraId="6623849C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A344C3" w14:textId="77777777" w:rsidR="0012367C" w:rsidRPr="000A2610" w:rsidRDefault="0012367C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sz w:val="28"/>
                <w:szCs w:val="28"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  <w:vAlign w:val="bottom"/>
          </w:tcPr>
          <w:p w14:paraId="4191E2DA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B8A256" w14:textId="069C2299" w:rsidR="0012367C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sz w:val="28"/>
                <w:szCs w:val="28"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</w:rPr>
              <w:t>100</w:t>
            </w:r>
          </w:p>
        </w:tc>
        <w:tc>
          <w:tcPr>
            <w:tcW w:w="270" w:type="dxa"/>
            <w:vAlign w:val="bottom"/>
          </w:tcPr>
          <w:p w14:paraId="0A386841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044321" w14:textId="55E2FD3B" w:rsidR="0012367C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0A2610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0A261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  <w:vAlign w:val="bottom"/>
          </w:tcPr>
          <w:p w14:paraId="0B9027B3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4FC848" w14:textId="123ABCE6" w:rsidR="0012367C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934B96" w:rsidRPr="000A2610" w14:paraId="1D5D12AC" w14:textId="77777777" w:rsidTr="009C79BC">
        <w:tc>
          <w:tcPr>
            <w:tcW w:w="3600" w:type="dxa"/>
          </w:tcPr>
          <w:p w14:paraId="028EC4F4" w14:textId="720AEB04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6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3A267F4F" w14:textId="77777777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EDC28" w14:textId="2748D4A1" w:rsidR="00934B96" w:rsidRPr="000A2610" w:rsidRDefault="00934B96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A26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40,018</w:t>
            </w:r>
          </w:p>
        </w:tc>
        <w:tc>
          <w:tcPr>
            <w:tcW w:w="270" w:type="dxa"/>
            <w:vAlign w:val="bottom"/>
          </w:tcPr>
          <w:p w14:paraId="7380CEEF" w14:textId="77777777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F8FF3" w14:textId="463ABCBF" w:rsidR="00934B96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A26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70" w:type="dxa"/>
            <w:vAlign w:val="bottom"/>
          </w:tcPr>
          <w:p w14:paraId="31923120" w14:textId="77777777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355EA" w14:textId="22959246" w:rsidR="00934B96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6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 w:rsidRPr="000A26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0222B6" w:rsidRPr="000A26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  <w:vAlign w:val="bottom"/>
          </w:tcPr>
          <w:p w14:paraId="73B3E22C" w14:textId="77777777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8AEF7" w14:textId="375785A2" w:rsidR="00934B96" w:rsidRPr="000A2610" w:rsidRDefault="004516E2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40,025</w:t>
            </w:r>
          </w:p>
        </w:tc>
      </w:tr>
    </w:tbl>
    <w:p w14:paraId="275F4A2B" w14:textId="77777777" w:rsidR="00776531" w:rsidRPr="000A01C6" w:rsidRDefault="00776531" w:rsidP="00B25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1497449" w14:textId="64BC503E" w:rsidR="00B25572" w:rsidRPr="000A2610" w:rsidRDefault="00B25572" w:rsidP="00B25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เงินให้กู้ยืมระยะสั้นมีอัตราดอกเบี้ยร้อยละ </w:t>
      </w:r>
      <w:r w:rsidRPr="000A2610">
        <w:rPr>
          <w:rFonts w:asciiTheme="majorBidi" w:hAnsiTheme="majorBidi" w:cstheme="majorBidi"/>
          <w:sz w:val="28"/>
          <w:szCs w:val="28"/>
        </w:rPr>
        <w:t xml:space="preserve">4 </w:t>
      </w:r>
      <w:r w:rsidRPr="000A2610">
        <w:rPr>
          <w:rFonts w:asciiTheme="majorBidi" w:hAnsiTheme="majorBidi" w:cs="Angsana New"/>
          <w:sz w:val="28"/>
          <w:szCs w:val="28"/>
          <w:cs/>
        </w:rPr>
        <w:t xml:space="preserve">- </w:t>
      </w:r>
      <w:r w:rsidRPr="000A2610">
        <w:rPr>
          <w:rFonts w:asciiTheme="majorBidi" w:hAnsiTheme="majorBidi" w:cstheme="majorBidi"/>
          <w:sz w:val="28"/>
          <w:szCs w:val="28"/>
        </w:rPr>
        <w:t>8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 ต่อปี </w:t>
      </w:r>
      <w:r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0A2610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0A2610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Pr="000A2610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- </w:t>
      </w:r>
      <w:r w:rsidRPr="000A2610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ต่อปี)</w:t>
      </w:r>
    </w:p>
    <w:p w14:paraId="7EA3400C" w14:textId="49F9D471" w:rsidR="00EF470F" w:rsidRPr="000A01C6" w:rsidRDefault="00EF470F" w:rsidP="00BC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1550E9B" w14:textId="2A42AD02" w:rsidR="007D6941" w:rsidRDefault="004010D9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A26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F3F05B" w14:textId="0F99E846" w:rsidR="009D0698" w:rsidRPr="000A01C6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E70833F" w14:textId="58456462" w:rsidR="009D0698" w:rsidRDefault="009D0698" w:rsidP="009D069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4E7986">
        <w:rPr>
          <w:rFonts w:asciiTheme="majorBidi" w:hAnsiTheme="majorBidi" w:cstheme="majorBidi" w:hint="cs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sz w:val="28"/>
          <w:szCs w:val="28"/>
          <w:cs/>
        </w:rPr>
        <w:t>สัญญาให้บริการแก่บริษัทย่อย ขอบเขตการให้บริการประกอบด้วยการจัดหานายหน้าประกันวินาศภัย และการจัดหาลูกค้า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7D6011BB" w14:textId="699527D2" w:rsidR="00B43352" w:rsidRPr="000A01C6" w:rsidRDefault="00B43352" w:rsidP="009D069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A258AEB" w14:textId="49C7D8E5" w:rsidR="00B43352" w:rsidRPr="009D0698" w:rsidRDefault="00B43352" w:rsidP="009D069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4E7986">
        <w:rPr>
          <w:rFonts w:asciiTheme="majorBidi" w:hAnsiTheme="majorBidi" w:cstheme="majorBidi" w:hint="cs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สัญญาให้เช่าพื้นที่สำนักงานกับบริษัทย่อยหลายฉบับ โดยมีระยะเวลาเช่าภายใน </w:t>
      </w:r>
      <w:r>
        <w:rPr>
          <w:rFonts w:asciiTheme="majorBidi" w:hAnsiTheme="majorBidi" w:cstheme="majorBidi"/>
          <w:sz w:val="28"/>
          <w:szCs w:val="28"/>
        </w:rPr>
        <w:t xml:space="preserve">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ปี ตั้งแต่วันที่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ค่าเช่าจะมีการทบทวนทุกครั้งเมื่อครบกำหนดสัญญา </w:t>
      </w:r>
    </w:p>
    <w:p w14:paraId="571E22F4" w14:textId="2E076215" w:rsidR="007D6941" w:rsidRPr="000A01C6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4A8C6E" w14:textId="4FD9692F" w:rsidR="00776531" w:rsidRPr="000A2610" w:rsidRDefault="00776531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0A261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0A261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/>
          <w:sz w:val="28"/>
          <w:szCs w:val="28"/>
        </w:rPr>
        <w:t>2563</w:t>
      </w:r>
      <w:r w:rsidR="00C71169" w:rsidRPr="000A2610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เงินให้กู้ยืมระยะสั้น</w:t>
      </w:r>
      <w:r w:rsidR="00C71169" w:rsidRPr="000A2610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</w:t>
      </w:r>
      <w:r w:rsidR="00C71169" w:rsidRPr="000A2610">
        <w:rPr>
          <w:rFonts w:asciiTheme="majorBidi" w:hAnsiTheme="majorBidi" w:cstheme="majorBidi" w:hint="cs"/>
          <w:sz w:val="28"/>
          <w:szCs w:val="28"/>
          <w:cs/>
        </w:rPr>
        <w:t xml:space="preserve">ครบกำหนดภายใน </w:t>
      </w:r>
      <w:r w:rsidR="00C71169" w:rsidRPr="000A2610">
        <w:rPr>
          <w:rFonts w:asciiTheme="majorBidi" w:hAnsiTheme="majorBidi" w:cstheme="majorBidi"/>
          <w:sz w:val="28"/>
          <w:szCs w:val="28"/>
        </w:rPr>
        <w:t xml:space="preserve">1 </w:t>
      </w:r>
      <w:r w:rsidR="00C71169" w:rsidRPr="000A261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5460AB1E" w14:textId="77777777" w:rsidR="00776531" w:rsidRPr="000A01C6" w:rsidRDefault="00776531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D41F2B" w14:textId="3ED5EC5D" w:rsidR="00E36BA7" w:rsidRPr="000A01C6" w:rsidRDefault="00E72FB6" w:rsidP="004803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246DB0" w:rsidRPr="000A261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246DB0" w:rsidRPr="000A261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/>
          <w:sz w:val="28"/>
          <w:szCs w:val="28"/>
        </w:rPr>
        <w:t xml:space="preserve">2563 </w:t>
      </w:r>
      <w:r w:rsidR="00E64321" w:rsidRPr="000A2610">
        <w:rPr>
          <w:rFonts w:asciiTheme="majorBidi" w:hAnsiTheme="majorBidi" w:cstheme="majorBidi" w:hint="cs"/>
          <w:sz w:val="28"/>
          <w:szCs w:val="28"/>
          <w:cs/>
        </w:rPr>
        <w:t>กลุ่มบริษัทและ</w:t>
      </w:r>
      <w:r w:rsidR="007D6941" w:rsidRPr="000A261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75CF4" w:rsidRPr="000A2610">
        <w:rPr>
          <w:rFonts w:asciiTheme="majorBidi" w:hAnsiTheme="majorBidi" w:cstheme="majorBidi"/>
          <w:sz w:val="28"/>
          <w:szCs w:val="28"/>
          <w:cs/>
        </w:rPr>
        <w:t>ลงนามในสัญญาหลายฉบับ</w:t>
      </w:r>
      <w:r w:rsidR="000A01C6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="00075CF4" w:rsidRPr="000A2610">
        <w:rPr>
          <w:rFonts w:asciiTheme="majorBidi" w:hAnsiTheme="majorBidi" w:cstheme="majorBidi"/>
          <w:sz w:val="28"/>
          <w:szCs w:val="28"/>
          <w:cs/>
        </w:rPr>
        <w:t>สำหรับการ</w:t>
      </w:r>
      <w:r w:rsidR="007D6941" w:rsidRPr="000A2610">
        <w:rPr>
          <w:rFonts w:asciiTheme="majorBidi" w:hAnsiTheme="majorBidi" w:cstheme="majorBidi"/>
          <w:sz w:val="28"/>
          <w:szCs w:val="28"/>
          <w:cs/>
        </w:rPr>
        <w:t>เช่าอาคารส</w:t>
      </w:r>
      <w:r w:rsidR="00BE4CB9" w:rsidRPr="000A2610">
        <w:rPr>
          <w:rFonts w:asciiTheme="majorBidi" w:hAnsiTheme="majorBidi" w:cstheme="majorBidi"/>
          <w:sz w:val="28"/>
          <w:szCs w:val="28"/>
          <w:cs/>
        </w:rPr>
        <w:t>ำ</w:t>
      </w:r>
      <w:r w:rsidR="007D6941" w:rsidRPr="000A2610">
        <w:rPr>
          <w:rFonts w:asciiTheme="majorBidi" w:hAnsiTheme="majorBidi" w:cstheme="majorBidi"/>
          <w:sz w:val="28"/>
          <w:szCs w:val="28"/>
          <w:cs/>
        </w:rPr>
        <w:t xml:space="preserve">นักงาน </w:t>
      </w:r>
      <w:r w:rsidR="00075CF4" w:rsidRPr="000A2610">
        <w:rPr>
          <w:rFonts w:asciiTheme="majorBidi" w:hAnsiTheme="majorBidi" w:cstheme="majorBidi"/>
          <w:sz w:val="28"/>
          <w:szCs w:val="28"/>
          <w:cs/>
        </w:rPr>
        <w:t>โดยมีระยะเวลาเช่า</w:t>
      </w:r>
      <w:r w:rsidR="006329DE" w:rsidRPr="000A261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0A2610">
        <w:rPr>
          <w:rFonts w:asciiTheme="majorBidi" w:hAnsiTheme="majorBidi" w:cs="Angsana New"/>
          <w:sz w:val="28"/>
          <w:szCs w:val="28"/>
        </w:rPr>
        <w:t>1</w:t>
      </w:r>
      <w:r w:rsidR="00075CF4" w:rsidRPr="000A261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CF4" w:rsidRPr="000A2610">
        <w:rPr>
          <w:rFonts w:asciiTheme="majorBidi" w:hAnsiTheme="majorBidi" w:cstheme="majorBidi"/>
          <w:sz w:val="28"/>
          <w:szCs w:val="28"/>
          <w:cs/>
        </w:rPr>
        <w:t>ปี</w:t>
      </w:r>
      <w:r w:rsidR="007D6941" w:rsidRPr="000A2610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AD4854" w:rsidRPr="000A2610">
        <w:rPr>
          <w:rFonts w:asciiTheme="majorBidi" w:hAnsiTheme="majorBidi" w:cs="Angsana New"/>
          <w:sz w:val="28"/>
          <w:szCs w:val="28"/>
        </w:rPr>
        <w:t>3</w:t>
      </w:r>
      <w:r w:rsidR="007D6941" w:rsidRPr="000A2610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75CF4" w:rsidRPr="000A2610">
        <w:rPr>
          <w:rFonts w:asciiTheme="majorBidi" w:hAnsiTheme="majorBidi" w:cstheme="majorBidi"/>
          <w:sz w:val="28"/>
          <w:szCs w:val="28"/>
          <w:cs/>
        </w:rPr>
        <w:t>ตั้งแต่เดือน</w:t>
      </w:r>
      <w:r w:rsidR="006329DE" w:rsidRPr="000A2610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075CF4" w:rsidRPr="000A261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0A2610">
        <w:rPr>
          <w:rFonts w:asciiTheme="majorBidi" w:hAnsiTheme="majorBidi" w:cstheme="majorBidi"/>
          <w:sz w:val="28"/>
          <w:szCs w:val="28"/>
        </w:rPr>
        <w:t>2561</w:t>
      </w:r>
      <w:r w:rsidR="00F53B99" w:rsidRPr="000A26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75CF4" w:rsidRPr="000A2610">
        <w:rPr>
          <w:rFonts w:asciiTheme="majorBidi" w:hAnsiTheme="majorBidi" w:cstheme="majorBidi"/>
          <w:sz w:val="28"/>
          <w:szCs w:val="28"/>
          <w:cs/>
        </w:rPr>
        <w:t>และสิ้นสุดเดือน</w:t>
      </w:r>
      <w:r w:rsidR="00AD4854" w:rsidRPr="000A261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AD4854" w:rsidRPr="000A2610">
        <w:rPr>
          <w:rFonts w:asciiTheme="majorBidi" w:hAnsiTheme="majorBidi" w:cstheme="majorBidi"/>
          <w:sz w:val="28"/>
          <w:szCs w:val="28"/>
        </w:rPr>
        <w:t>2565</w:t>
      </w:r>
      <w:r w:rsidR="00075CF4" w:rsidRPr="000A261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CF4" w:rsidRPr="000A2610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2A4DFD" w:rsidRPr="000A2610">
        <w:rPr>
          <w:rFonts w:asciiTheme="majorBidi" w:hAnsiTheme="majorBidi" w:cs="Angsana New"/>
          <w:i/>
          <w:iCs/>
          <w:sz w:val="28"/>
          <w:szCs w:val="28"/>
        </w:rPr>
        <w:t xml:space="preserve">31 </w:t>
      </w:r>
      <w:r w:rsidR="002A4DFD" w:rsidRPr="000A2610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="0012367C" w:rsidRPr="000A2610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12367C" w:rsidRPr="000A2610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6329DE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12367C" w:rsidRPr="000A261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329DE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75CF4" w:rsidRPr="000A261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ถึง </w:t>
      </w:r>
      <w:r w:rsidR="0012367C" w:rsidRPr="000A261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75CF4"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075CF4" w:rsidRPr="000A2610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</w:t>
      </w:r>
      <w:r w:rsidR="00E1658C" w:rsidRPr="000A2610">
        <w:rPr>
          <w:rFonts w:asciiTheme="majorBidi" w:hAnsiTheme="majorBidi" w:cstheme="majorBidi"/>
          <w:i/>
          <w:iCs/>
          <w:sz w:val="28"/>
          <w:szCs w:val="28"/>
          <w:cs/>
        </w:rPr>
        <w:t>เดือ</w:t>
      </w:r>
      <w:r w:rsidR="00473A6A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น</w:t>
      </w:r>
      <w:r w:rsidR="006329DE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="006329DE" w:rsidRPr="000A2610">
        <w:rPr>
          <w:rFonts w:asciiTheme="majorBidi" w:hAnsiTheme="majorBidi" w:cstheme="majorBidi"/>
          <w:i/>
          <w:iCs/>
          <w:sz w:val="28"/>
          <w:szCs w:val="28"/>
        </w:rPr>
        <w:t xml:space="preserve"> 2561</w:t>
      </w:r>
      <w:r w:rsidR="00E1658C"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6329DE" w:rsidRPr="000A2610">
        <w:rPr>
          <w:rFonts w:asciiTheme="majorBidi" w:hAnsiTheme="majorBidi" w:cstheme="majorBidi"/>
          <w:i/>
          <w:iCs/>
          <w:sz w:val="28"/>
          <w:szCs w:val="28"/>
          <w:cs/>
        </w:rPr>
        <w:t>และสิ้นสุดเดือน</w:t>
      </w:r>
      <w:r w:rsidR="006329DE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E1658C" w:rsidRPr="000A261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01CB4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E1658C" w:rsidRPr="000A261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0A01C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080BB510" w14:textId="77777777" w:rsidR="00E36BA7" w:rsidRPr="00302BAD" w:rsidRDefault="00E36BA7" w:rsidP="00564C7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1B76FAE4" w14:textId="5B95EF76" w:rsidR="009F2FC2" w:rsidRPr="00807958" w:rsidRDefault="00476D6C" w:rsidP="00A353E2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0795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ลูกหนี้เงินให้สินเชื่อ</w:t>
      </w:r>
    </w:p>
    <w:p w14:paraId="70B965E8" w14:textId="77777777" w:rsidR="00541C9D" w:rsidRPr="00986564" w:rsidRDefault="00D92587" w:rsidP="00564C7C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986564">
        <w:rPr>
          <w:rFonts w:asciiTheme="majorBidi" w:hAnsiTheme="majorBidi" w:cstheme="majorBidi"/>
          <w:sz w:val="20"/>
          <w:szCs w:val="20"/>
          <w:cs/>
          <w:lang w:val="th-TH"/>
        </w:rPr>
        <w:tab/>
      </w:r>
      <w:r w:rsidRPr="00986564">
        <w:rPr>
          <w:rFonts w:asciiTheme="majorBidi" w:hAnsiTheme="majorBidi" w:cstheme="majorBidi"/>
          <w:sz w:val="20"/>
          <w:szCs w:val="20"/>
          <w:cs/>
          <w:lang w:val="th-TH"/>
        </w:rPr>
        <w:tab/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D92587" w:rsidRPr="00637308" w14:paraId="58110079" w14:textId="77777777" w:rsidTr="00510366">
        <w:tc>
          <w:tcPr>
            <w:tcW w:w="4860" w:type="dxa"/>
          </w:tcPr>
          <w:p w14:paraId="24BA43BA" w14:textId="77777777" w:rsidR="00D92587" w:rsidRPr="00143016" w:rsidRDefault="00D92587" w:rsidP="00D4568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20" w:lineRule="exact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18C4FC55" w14:textId="77777777" w:rsidR="00D92587" w:rsidRPr="00143016" w:rsidRDefault="00D92587" w:rsidP="00D45682">
            <w:pPr>
              <w:pStyle w:val="acctfourfigures"/>
              <w:tabs>
                <w:tab w:val="clear" w:pos="765"/>
              </w:tabs>
              <w:spacing w:line="320" w:lineRule="exact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92587" w:rsidRPr="00637308" w14:paraId="4C0F7C87" w14:textId="77777777" w:rsidTr="00510366">
        <w:tc>
          <w:tcPr>
            <w:tcW w:w="4860" w:type="dxa"/>
          </w:tcPr>
          <w:p w14:paraId="1F4C199F" w14:textId="77777777" w:rsidR="00D92587" w:rsidRPr="00143016" w:rsidRDefault="00D92587" w:rsidP="00D4568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20" w:lineRule="exact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457F9F4F" w14:textId="1256F0AA" w:rsidR="00D92587" w:rsidRPr="00143016" w:rsidRDefault="00F53B99" w:rsidP="00D45682">
            <w:pPr>
              <w:pStyle w:val="acctfourfigures"/>
              <w:tabs>
                <w:tab w:val="clear" w:pos="765"/>
              </w:tabs>
              <w:spacing w:line="320" w:lineRule="exact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D92587" w:rsidRPr="001430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D92587" w:rsidRPr="00637308" w14:paraId="19C495F5" w14:textId="77777777" w:rsidTr="00510366">
        <w:tc>
          <w:tcPr>
            <w:tcW w:w="4860" w:type="dxa"/>
          </w:tcPr>
          <w:p w14:paraId="0929374A" w14:textId="77777777" w:rsidR="00D92587" w:rsidRPr="00143016" w:rsidRDefault="00D92587" w:rsidP="00D4568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20" w:lineRule="exact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D3AC91C" w14:textId="4AF3E238" w:rsidR="00D92587" w:rsidRPr="00143016" w:rsidRDefault="00D92587" w:rsidP="00D45682">
            <w:pPr>
              <w:pStyle w:val="acctfourfigures"/>
              <w:tabs>
                <w:tab w:val="clear" w:pos="765"/>
              </w:tabs>
              <w:spacing w:line="32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341E5A1" w14:textId="18925539" w:rsidR="00D92587" w:rsidRPr="00143016" w:rsidRDefault="00D92587" w:rsidP="00D45682">
            <w:pPr>
              <w:pStyle w:val="acctfourfigures"/>
              <w:tabs>
                <w:tab w:val="clear" w:pos="765"/>
              </w:tabs>
              <w:spacing w:line="32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="0040721F"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="0040721F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="0040721F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40721F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32131CA4" w14:textId="0CC0155F" w:rsidR="009870E0" w:rsidRPr="00143016" w:rsidRDefault="00D92587" w:rsidP="00492A1F">
            <w:pPr>
              <w:pStyle w:val="acctfourfigures"/>
              <w:tabs>
                <w:tab w:val="clear" w:pos="765"/>
              </w:tabs>
              <w:spacing w:line="32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A18341" w14:textId="77777777" w:rsidR="00D92587" w:rsidRPr="00143016" w:rsidRDefault="00D92587" w:rsidP="00D45682">
            <w:pPr>
              <w:pStyle w:val="acctfourfigures"/>
              <w:tabs>
                <w:tab w:val="clear" w:pos="765"/>
              </w:tabs>
              <w:spacing w:line="32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354C7F" w14:textId="77777777" w:rsidR="00D92587" w:rsidRPr="00143016" w:rsidRDefault="00D92587" w:rsidP="00D45682">
            <w:pPr>
              <w:pStyle w:val="acctfourfigures"/>
              <w:tabs>
                <w:tab w:val="clear" w:pos="765"/>
              </w:tabs>
              <w:spacing w:line="32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2587" w:rsidRPr="00637308" w14:paraId="1E87CF83" w14:textId="77777777" w:rsidTr="00510366">
        <w:tc>
          <w:tcPr>
            <w:tcW w:w="4860" w:type="dxa"/>
          </w:tcPr>
          <w:p w14:paraId="25B9881C" w14:textId="77777777" w:rsidR="00D92587" w:rsidRPr="00143016" w:rsidRDefault="00D92587" w:rsidP="00D45682">
            <w:pPr>
              <w:spacing w:line="320" w:lineRule="exact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9A7652D" w14:textId="77777777" w:rsidR="00D92587" w:rsidRPr="00143016" w:rsidRDefault="00D92587" w:rsidP="00D4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20" w:lineRule="exact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1425F" w14:textId="77777777" w:rsidR="00D92587" w:rsidRPr="00143016" w:rsidRDefault="00D92587" w:rsidP="00D45682">
            <w:pPr>
              <w:pStyle w:val="acctfourfigures"/>
              <w:tabs>
                <w:tab w:val="clear" w:pos="765"/>
              </w:tabs>
              <w:spacing w:line="32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2DBBF3E1" w14:textId="77777777" w:rsidR="00D92587" w:rsidRPr="00143016" w:rsidRDefault="00D92587" w:rsidP="00D4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20" w:lineRule="exact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587" w:rsidRPr="000F503A" w14:paraId="74716649" w14:textId="77777777" w:rsidTr="00510366">
        <w:tc>
          <w:tcPr>
            <w:tcW w:w="4860" w:type="dxa"/>
          </w:tcPr>
          <w:p w14:paraId="5B30A716" w14:textId="289695CD" w:rsidR="00D92587" w:rsidRPr="000F503A" w:rsidRDefault="00476D6C" w:rsidP="00D45682">
            <w:pPr>
              <w:spacing w:line="32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7486D04E" w14:textId="673B82DE" w:rsidR="00D92587" w:rsidRPr="000F503A" w:rsidRDefault="006C2F0B" w:rsidP="00D4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36,523,818</w:t>
            </w:r>
          </w:p>
        </w:tc>
        <w:tc>
          <w:tcPr>
            <w:tcW w:w="1530" w:type="dxa"/>
          </w:tcPr>
          <w:p w14:paraId="72F22DF4" w14:textId="06A190A4" w:rsidR="00D92587" w:rsidRPr="000F503A" w:rsidRDefault="006C2F0B" w:rsidP="00D4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25,674,814</w:t>
            </w:r>
          </w:p>
        </w:tc>
        <w:tc>
          <w:tcPr>
            <w:tcW w:w="1530" w:type="dxa"/>
          </w:tcPr>
          <w:p w14:paraId="4FD9DFF4" w14:textId="1EB2F316" w:rsidR="00D92587" w:rsidRPr="000F503A" w:rsidRDefault="004F63BC" w:rsidP="00D4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62,198,</w:t>
            </w:r>
            <w:r w:rsidR="009458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  <w:r w:rsidR="001D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D92587" w:rsidRPr="000F503A" w14:paraId="7B9E2D56" w14:textId="77777777" w:rsidTr="004F63BC">
        <w:trPr>
          <w:trHeight w:val="274"/>
        </w:trPr>
        <w:tc>
          <w:tcPr>
            <w:tcW w:w="4860" w:type="dxa"/>
          </w:tcPr>
          <w:p w14:paraId="3D6DE5C5" w14:textId="257345A5" w:rsidR="00D92587" w:rsidRPr="000F503A" w:rsidRDefault="00A317F1" w:rsidP="00D45682">
            <w:pPr>
              <w:spacing w:line="32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D92587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="009870E0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C149C18" w14:textId="71954408" w:rsidR="00D92587" w:rsidRPr="000F503A" w:rsidRDefault="006C2F0B" w:rsidP="00D45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975,860</w:t>
            </w:r>
          </w:p>
        </w:tc>
        <w:tc>
          <w:tcPr>
            <w:tcW w:w="1530" w:type="dxa"/>
          </w:tcPr>
          <w:p w14:paraId="7DB52346" w14:textId="7F369374" w:rsidR="00D92587" w:rsidRPr="000F503A" w:rsidRDefault="006C2F0B" w:rsidP="00D45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</w:tcPr>
          <w:p w14:paraId="29173D7A" w14:textId="3AC20AC7" w:rsidR="00D92587" w:rsidRPr="005C41C5" w:rsidRDefault="004F63BC" w:rsidP="00D45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975,86</w:t>
            </w:r>
            <w:r w:rsidR="006C2F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</w:tr>
      <w:tr w:rsidR="00EF08FF" w:rsidRPr="000F503A" w14:paraId="6C420B16" w14:textId="77777777" w:rsidTr="00510366">
        <w:tc>
          <w:tcPr>
            <w:tcW w:w="4860" w:type="dxa"/>
          </w:tcPr>
          <w:p w14:paraId="7E3E2909" w14:textId="6786D08F" w:rsidR="00EF08FF" w:rsidRPr="000F503A" w:rsidRDefault="00EF08FF" w:rsidP="00D45682">
            <w:pPr>
              <w:spacing w:line="32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03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1B93495" w14:textId="0386A484" w:rsidR="00EF08FF" w:rsidRPr="000F503A" w:rsidRDefault="006C2F0B" w:rsidP="00D4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th" w:bidi="th"/>
              </w:rPr>
              <w:t>37,499,678</w:t>
            </w:r>
          </w:p>
        </w:tc>
        <w:tc>
          <w:tcPr>
            <w:tcW w:w="1530" w:type="dxa"/>
          </w:tcPr>
          <w:p w14:paraId="29230AC7" w14:textId="22C777F5" w:rsidR="00EF08FF" w:rsidRPr="000F503A" w:rsidRDefault="006C2F0B" w:rsidP="00D4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25,674,814</w:t>
            </w:r>
          </w:p>
        </w:tc>
        <w:tc>
          <w:tcPr>
            <w:tcW w:w="1530" w:type="dxa"/>
          </w:tcPr>
          <w:p w14:paraId="4061352E" w14:textId="65A582AA" w:rsidR="00EF08FF" w:rsidRPr="000F503A" w:rsidRDefault="0094587C" w:rsidP="00D4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63,174,492</w:t>
            </w:r>
          </w:p>
        </w:tc>
      </w:tr>
      <w:tr w:rsidR="00D92587" w:rsidRPr="000F503A" w14:paraId="1A7B5622" w14:textId="77777777" w:rsidTr="00510366">
        <w:tc>
          <w:tcPr>
            <w:tcW w:w="4860" w:type="dxa"/>
          </w:tcPr>
          <w:p w14:paraId="3CB041FB" w14:textId="1908645E" w:rsidR="00D92587" w:rsidRPr="000F503A" w:rsidRDefault="00D92587" w:rsidP="00D45682">
            <w:pPr>
              <w:spacing w:line="32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="009870E0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 w:rsidR="00BF500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50DFFEBE" w14:textId="29690B33" w:rsidR="00D92587" w:rsidRPr="000F503A" w:rsidRDefault="006C2F0B" w:rsidP="00D45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-TH"/>
              </w:rPr>
              <w:t>(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"/>
              </w:rPr>
              <w:t>829,762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-TH"/>
              </w:rPr>
              <w:t>)</w:t>
            </w:r>
          </w:p>
        </w:tc>
        <w:tc>
          <w:tcPr>
            <w:tcW w:w="1530" w:type="dxa"/>
          </w:tcPr>
          <w:p w14:paraId="3C3CA095" w14:textId="04C53CA5" w:rsidR="00D92587" w:rsidRPr="000F503A" w:rsidRDefault="006C2F0B" w:rsidP="00D45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-TH"/>
              </w:rPr>
              <w:t>(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"/>
              </w:rPr>
              <w:t>568,111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-TH"/>
              </w:rPr>
              <w:t>)</w:t>
            </w:r>
          </w:p>
        </w:tc>
        <w:tc>
          <w:tcPr>
            <w:tcW w:w="1530" w:type="dxa"/>
          </w:tcPr>
          <w:p w14:paraId="7CE93AA2" w14:textId="228116FD" w:rsidR="00D92587" w:rsidRPr="0094587C" w:rsidRDefault="0094587C" w:rsidP="00D45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F428F9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,873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92587" w:rsidRPr="000F503A" w14:paraId="04E37D9E" w14:textId="77777777" w:rsidTr="00692A19">
        <w:tc>
          <w:tcPr>
            <w:tcW w:w="4860" w:type="dxa"/>
            <w:tcBorders>
              <w:bottom w:val="nil"/>
            </w:tcBorders>
          </w:tcPr>
          <w:p w14:paraId="08A424CE" w14:textId="037DB33A" w:rsidR="00D92587" w:rsidRPr="000F503A" w:rsidRDefault="00A27B3B" w:rsidP="00D45682">
            <w:pPr>
              <w:spacing w:line="320" w:lineRule="exact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C24AD22" w14:textId="3D9ACE64" w:rsidR="00D92587" w:rsidRPr="000F503A" w:rsidRDefault="006C2F0B" w:rsidP="00D456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36,669,916</w:t>
            </w:r>
          </w:p>
        </w:tc>
        <w:tc>
          <w:tcPr>
            <w:tcW w:w="1530" w:type="dxa"/>
            <w:tcBorders>
              <w:bottom w:val="nil"/>
            </w:tcBorders>
          </w:tcPr>
          <w:p w14:paraId="4612B0F7" w14:textId="2F9E8D16" w:rsidR="00D92587" w:rsidRPr="000F503A" w:rsidRDefault="006C2F0B" w:rsidP="00D456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25,106,703</w:t>
            </w:r>
          </w:p>
        </w:tc>
        <w:tc>
          <w:tcPr>
            <w:tcW w:w="1530" w:type="dxa"/>
            <w:tcBorders>
              <w:bottom w:val="nil"/>
            </w:tcBorders>
          </w:tcPr>
          <w:p w14:paraId="561BD5BC" w14:textId="30AFAEBE" w:rsidR="00D92587" w:rsidRPr="000F503A" w:rsidRDefault="00F428F9" w:rsidP="00D456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61,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776</w:t>
            </w:r>
            <w:r w:rsidR="009458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,619</w:t>
            </w:r>
          </w:p>
        </w:tc>
      </w:tr>
    </w:tbl>
    <w:p w14:paraId="3E3AB7EE" w14:textId="77777777" w:rsidR="0040721F" w:rsidRPr="00564C7C" w:rsidRDefault="0040721F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4CA4ADD0" w14:textId="194D1C13" w:rsidR="0040721F" w:rsidRDefault="0040721F" w:rsidP="00407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>
        <w:rPr>
          <w:rFonts w:asciiTheme="majorBidi" w:hAnsiTheme="majorBidi" w:cstheme="majorBidi" w:hint="cs"/>
          <w:b/>
          <w:sz w:val="26"/>
          <w:szCs w:val="26"/>
          <w:cs/>
        </w:rPr>
        <w:t>ลูกหนี้เงินให้สินเชื่อ</w:t>
      </w:r>
      <w:r w:rsidRPr="00F236B2">
        <w:rPr>
          <w:rFonts w:asciiTheme="majorBidi" w:hAnsiTheme="majorBidi" w:cstheme="majorBidi" w:hint="cs"/>
          <w:b/>
          <w:sz w:val="26"/>
          <w:szCs w:val="26"/>
          <w:cs/>
        </w:rPr>
        <w:t>ที่ถึงกำหนดชำระภายในหนึ่งปีรวม</w:t>
      </w:r>
      <w:r>
        <w:rPr>
          <w:rFonts w:asciiTheme="majorBidi" w:hAnsiTheme="majorBidi" w:cstheme="majorBidi" w:hint="cs"/>
          <w:b/>
          <w:sz w:val="26"/>
          <w:szCs w:val="26"/>
          <w:cs/>
        </w:rPr>
        <w:t>ลูกหนี้เงินให้สินเชื่อ</w:t>
      </w:r>
      <w:r w:rsidRPr="00F236B2">
        <w:rPr>
          <w:rFonts w:asciiTheme="majorBidi" w:hAnsiTheme="majorBidi" w:cstheme="majorBidi" w:hint="cs"/>
          <w:b/>
          <w:sz w:val="26"/>
          <w:szCs w:val="26"/>
          <w:cs/>
        </w:rPr>
        <w:t xml:space="preserve">ที่ค้างชำระเกินกว่า </w:t>
      </w:r>
      <w:r w:rsidRPr="005F18C3">
        <w:rPr>
          <w:rFonts w:asciiTheme="majorBidi" w:hAnsiTheme="majorBidi" w:cstheme="majorBidi"/>
          <w:bCs/>
          <w:sz w:val="26"/>
          <w:szCs w:val="26"/>
        </w:rPr>
        <w:t>90</w:t>
      </w:r>
      <w:r w:rsidRPr="00F236B2">
        <w:rPr>
          <w:rFonts w:asciiTheme="majorBidi" w:hAnsiTheme="majorBidi" w:cstheme="majorBidi" w:hint="cs"/>
          <w:b/>
          <w:sz w:val="26"/>
          <w:szCs w:val="26"/>
          <w:cs/>
        </w:rPr>
        <w:t xml:space="preserve"> วัน</w:t>
      </w:r>
    </w:p>
    <w:p w14:paraId="6BEDD441" w14:textId="16D8F65F" w:rsidR="00D45682" w:rsidRPr="00986564" w:rsidRDefault="00746C84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  <w:cs/>
        </w:rPr>
        <w:br w:type="page"/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9584D" w:rsidRPr="00637308" w14:paraId="4F7F96F7" w14:textId="77777777" w:rsidTr="00692A19">
        <w:trPr>
          <w:tblHeader/>
        </w:trPr>
        <w:tc>
          <w:tcPr>
            <w:tcW w:w="4860" w:type="dxa"/>
            <w:tcBorders>
              <w:top w:val="nil"/>
            </w:tcBorders>
          </w:tcPr>
          <w:p w14:paraId="785E641D" w14:textId="004ED92A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tcBorders>
              <w:top w:val="nil"/>
            </w:tcBorders>
          </w:tcPr>
          <w:p w14:paraId="58339FA0" w14:textId="41EE60AC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9584D" w:rsidRPr="00637308" w14:paraId="09C2589A" w14:textId="77777777" w:rsidTr="00692A19">
        <w:trPr>
          <w:tblHeader/>
        </w:trPr>
        <w:tc>
          <w:tcPr>
            <w:tcW w:w="4860" w:type="dxa"/>
          </w:tcPr>
          <w:p w14:paraId="63786F06" w14:textId="77777777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</w:tcPr>
          <w:p w14:paraId="21E5D8FE" w14:textId="4CC82DB9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523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9584D" w:rsidRPr="00637308" w14:paraId="4914BFCB" w14:textId="77777777" w:rsidTr="00692A19">
        <w:trPr>
          <w:tblHeader/>
        </w:trPr>
        <w:tc>
          <w:tcPr>
            <w:tcW w:w="4860" w:type="dxa"/>
          </w:tcPr>
          <w:p w14:paraId="4DC1B0D2" w14:textId="77777777" w:rsidR="0029584D" w:rsidRPr="00625236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EAF3FAB" w14:textId="57405B6F" w:rsidR="0029584D" w:rsidRPr="00625236" w:rsidRDefault="0029584D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AA9546A" w14:textId="2E682C51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5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12367C" w:rsidRPr="0012367C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="0012367C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="0012367C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12367C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D181E1A" w14:textId="0F96D2AC" w:rsidR="0029584D" w:rsidRPr="00625236" w:rsidRDefault="0029584D" w:rsidP="003E721C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7105A4" w14:textId="77777777" w:rsidR="0029584D" w:rsidRPr="00625236" w:rsidRDefault="0029584D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47C31B" w14:textId="25F254F9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5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584D" w:rsidRPr="00637308" w14:paraId="7930F848" w14:textId="77777777" w:rsidTr="00692A19">
        <w:trPr>
          <w:tblHeader/>
        </w:trPr>
        <w:tc>
          <w:tcPr>
            <w:tcW w:w="4860" w:type="dxa"/>
          </w:tcPr>
          <w:p w14:paraId="2D06BAD7" w14:textId="77777777" w:rsidR="0029584D" w:rsidRPr="00625236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3A9B7A" w14:textId="77777777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5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16B7B33" w14:textId="5CB2999D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35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53623250" w14:textId="77777777" w:rsidR="0029584D" w:rsidRPr="0029584D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5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  <w:lang w:val="en-GB"/>
              </w:rPr>
            </w:pPr>
          </w:p>
        </w:tc>
      </w:tr>
      <w:tr w:rsidR="0029584D" w:rsidRPr="00637308" w14:paraId="36B0797F" w14:textId="77777777" w:rsidTr="00510366">
        <w:tc>
          <w:tcPr>
            <w:tcW w:w="4860" w:type="dxa"/>
          </w:tcPr>
          <w:p w14:paraId="3EFD1959" w14:textId="68CD4D49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0EC240C1" w14:textId="3DE7A9E3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35,556,297</w:t>
            </w:r>
          </w:p>
        </w:tc>
        <w:tc>
          <w:tcPr>
            <w:tcW w:w="1530" w:type="dxa"/>
          </w:tcPr>
          <w:p w14:paraId="4D3AE249" w14:textId="7B6D4C38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23,792,921</w:t>
            </w:r>
          </w:p>
        </w:tc>
        <w:tc>
          <w:tcPr>
            <w:tcW w:w="1530" w:type="dxa"/>
          </w:tcPr>
          <w:p w14:paraId="6707F0DF" w14:textId="2B11E99F" w:rsidR="0029584D" w:rsidRPr="0014301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59,349,218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9584D" w:rsidRPr="00637308" w14:paraId="2F499A4B" w14:textId="77777777" w:rsidTr="00510366">
        <w:tc>
          <w:tcPr>
            <w:tcW w:w="4860" w:type="dxa"/>
          </w:tcPr>
          <w:p w14:paraId="3BC5F6ED" w14:textId="598D6614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30" w:type="dxa"/>
          </w:tcPr>
          <w:p w14:paraId="349EB139" w14:textId="693C342D" w:rsidR="0029584D" w:rsidRPr="00625236" w:rsidRDefault="0029584D" w:rsidP="0098656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903,681</w:t>
            </w:r>
          </w:p>
        </w:tc>
        <w:tc>
          <w:tcPr>
            <w:tcW w:w="1530" w:type="dxa"/>
          </w:tcPr>
          <w:p w14:paraId="4701AA5A" w14:textId="45AAA420" w:rsidR="0029584D" w:rsidRPr="00625236" w:rsidRDefault="0029584D" w:rsidP="0098656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</w:tcPr>
          <w:p w14:paraId="25F125F3" w14:textId="3E672A2E" w:rsidR="0029584D" w:rsidRPr="00143016" w:rsidRDefault="0029584D" w:rsidP="0098656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903,681</w:t>
            </w:r>
          </w:p>
        </w:tc>
      </w:tr>
      <w:tr w:rsidR="0029584D" w:rsidRPr="00276C94" w14:paraId="1F7F4446" w14:textId="77777777" w:rsidTr="00510366">
        <w:tc>
          <w:tcPr>
            <w:tcW w:w="4860" w:type="dxa"/>
          </w:tcPr>
          <w:p w14:paraId="1AD0EF28" w14:textId="0275DBA6" w:rsidR="0029584D" w:rsidRPr="000F503A" w:rsidDel="00034AEF" w:rsidRDefault="00EF08FF" w:rsidP="000F503A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5C7390B2" w14:textId="16C9F64A" w:rsidR="0029584D" w:rsidRPr="00276C94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36,459,978</w:t>
            </w:r>
          </w:p>
        </w:tc>
        <w:tc>
          <w:tcPr>
            <w:tcW w:w="1530" w:type="dxa"/>
          </w:tcPr>
          <w:p w14:paraId="5882DB39" w14:textId="5CFA249C" w:rsidR="0029584D" w:rsidRPr="00276C94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23,792,921</w:t>
            </w:r>
          </w:p>
        </w:tc>
        <w:tc>
          <w:tcPr>
            <w:tcW w:w="1530" w:type="dxa"/>
          </w:tcPr>
          <w:p w14:paraId="2F20FC64" w14:textId="035B6990" w:rsidR="0029584D" w:rsidRPr="00276C94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60,252,899</w:t>
            </w:r>
          </w:p>
        </w:tc>
      </w:tr>
      <w:tr w:rsidR="0029584D" w:rsidRPr="00637308" w14:paraId="2DE1F603" w14:textId="77777777" w:rsidTr="00510366">
        <w:tc>
          <w:tcPr>
            <w:tcW w:w="4860" w:type="dxa"/>
          </w:tcPr>
          <w:p w14:paraId="1F046D89" w14:textId="23A8B0B5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Pr="0062523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หนี้สงสัยจะสูญ</w:t>
            </w:r>
            <w:r w:rsidR="001236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2367C" w:rsidRPr="000E1C9F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="0012367C" w:rsidRPr="000E1C9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12367C" w:rsidRPr="000E1C9F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</w:tcPr>
          <w:p w14:paraId="07EAD91F" w14:textId="64ED7A93" w:rsidR="0029584D" w:rsidRPr="00625236" w:rsidRDefault="0029584D" w:rsidP="0098656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1,557,633</w:t>
            </w: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57981E27" w14:textId="05843B43" w:rsidR="0029584D" w:rsidRPr="00625236" w:rsidRDefault="0029584D" w:rsidP="0098656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156,481</w:t>
            </w: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01C9983C" w14:textId="3CE2355C" w:rsidR="0029584D" w:rsidRPr="00143016" w:rsidRDefault="0029584D" w:rsidP="0098656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1430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1,714,114</w:t>
            </w:r>
            <w:r w:rsidRPr="0014301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9584D" w:rsidRPr="00276C94" w14:paraId="54A0CEAC" w14:textId="77777777" w:rsidTr="00510366">
        <w:tc>
          <w:tcPr>
            <w:tcW w:w="4860" w:type="dxa"/>
            <w:tcBorders>
              <w:bottom w:val="nil"/>
            </w:tcBorders>
          </w:tcPr>
          <w:p w14:paraId="6CDD8A0F" w14:textId="19E97FC6" w:rsidR="0029584D" w:rsidRPr="00276C94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0A0664F4" w14:textId="4D25D0DB" w:rsidR="0029584D" w:rsidRPr="00276C94" w:rsidRDefault="0029584D" w:rsidP="0098656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34,902,345</w:t>
            </w:r>
          </w:p>
        </w:tc>
        <w:tc>
          <w:tcPr>
            <w:tcW w:w="1530" w:type="dxa"/>
            <w:tcBorders>
              <w:bottom w:val="nil"/>
            </w:tcBorders>
          </w:tcPr>
          <w:p w14:paraId="325B8FBA" w14:textId="3ECA3182" w:rsidR="0029584D" w:rsidRPr="00276C94" w:rsidRDefault="0029584D" w:rsidP="0098656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72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23,636,440</w:t>
            </w:r>
          </w:p>
        </w:tc>
        <w:tc>
          <w:tcPr>
            <w:tcW w:w="1530" w:type="dxa"/>
            <w:tcBorders>
              <w:bottom w:val="nil"/>
            </w:tcBorders>
          </w:tcPr>
          <w:p w14:paraId="7DA5970D" w14:textId="6DDA1ACC" w:rsidR="0029584D" w:rsidRPr="00276C94" w:rsidRDefault="0029584D" w:rsidP="0098656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72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58,538,785</w:t>
            </w:r>
          </w:p>
        </w:tc>
      </w:tr>
    </w:tbl>
    <w:p w14:paraId="5AA687A5" w14:textId="0A9C0854" w:rsidR="00CA7422" w:rsidRPr="00D45682" w:rsidRDefault="00C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AE03A52" w14:textId="198FD4C4" w:rsidR="00A72868" w:rsidRPr="002D7273" w:rsidRDefault="0012367C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="005F18C3" w:rsidRPr="000E1C9F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="0027242F" w:rsidRPr="00492A1F">
        <w:rPr>
          <w:rFonts w:asciiTheme="majorBidi" w:hAnsiTheme="majorBidi" w:cstheme="majorBidi" w:hint="cs"/>
          <w:b/>
          <w:sz w:val="24"/>
          <w:szCs w:val="24"/>
          <w:cs/>
        </w:rPr>
        <w:t xml:space="preserve">ลูกหนี้เงินให้สินเชื่อที่ถึงกำหนดชำระภายในหนึ่งปีรวมลูกหนี้เงินให้สินเชื่อที่ค้างชำระเกินกว่า </w:t>
      </w:r>
      <w:r w:rsidR="005F18C3" w:rsidRPr="00492A1F">
        <w:rPr>
          <w:rFonts w:asciiTheme="majorBidi" w:hAnsiTheme="majorBidi" w:cstheme="majorBidi"/>
          <w:bCs/>
          <w:sz w:val="24"/>
          <w:szCs w:val="24"/>
        </w:rPr>
        <w:t>90</w:t>
      </w:r>
      <w:r w:rsidR="0027242F" w:rsidRPr="00492A1F">
        <w:rPr>
          <w:rFonts w:asciiTheme="majorBidi" w:hAnsiTheme="majorBidi" w:cstheme="majorBidi" w:hint="cs"/>
          <w:b/>
          <w:sz w:val="24"/>
          <w:szCs w:val="24"/>
          <w:cs/>
        </w:rPr>
        <w:t xml:space="preserve"> วัน</w:t>
      </w:r>
    </w:p>
    <w:p w14:paraId="4FA22327" w14:textId="77777777" w:rsidR="00692A19" w:rsidRPr="00492A1F" w:rsidRDefault="005F18C3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0E1C9F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="00692A19">
        <w:rPr>
          <w:rFonts w:asciiTheme="majorBidi" w:hAnsiTheme="majorBidi" w:cs="Angsana New"/>
          <w:b/>
          <w:bCs/>
          <w:sz w:val="26"/>
          <w:szCs w:val="26"/>
        </w:rPr>
        <w:tab/>
      </w:r>
      <w:r w:rsidR="0040721F" w:rsidRPr="00492A1F">
        <w:rPr>
          <w:rFonts w:asciiTheme="majorBidi" w:hAnsiTheme="majorBidi" w:cstheme="majorBidi"/>
          <w:b/>
          <w:sz w:val="24"/>
          <w:szCs w:val="24"/>
          <w:cs/>
        </w:rPr>
        <w:t>ค่าเผื่อหนี้สงสัยจะสูญของลูกหนี้เงินให้สินเชื่อที่ถึงกำหนดชำระภายในหนึ่งปีรวมสำรองส่วนเพิ่มเผื่อหนี้ที่อาจเรียกเก็บไม่ได้</w:t>
      </w:r>
    </w:p>
    <w:p w14:paraId="2E4520E8" w14:textId="77777777" w:rsidR="005157AC" w:rsidRPr="00D45682" w:rsidRDefault="005157AC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3293063" w14:textId="136FEF88" w:rsidR="00541C9D" w:rsidRDefault="009F2FC2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เมื่อวันที่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31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มกราคม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2562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ธนาคารแห่งประเทศไทย</w:t>
      </w:r>
      <w:r w:rsidR="001C5421" w:rsidRPr="00692A19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1C5421" w:rsidRPr="00692A19">
        <w:rPr>
          <w:rFonts w:ascii="Angsana New" w:hAnsi="Angsana New" w:cs="Angsana New"/>
          <w:sz w:val="28"/>
          <w:szCs w:val="28"/>
          <w:cs/>
        </w:rPr>
        <w:t>(“</w:t>
      </w:r>
      <w:r w:rsidR="001C5421" w:rsidRPr="00692A19">
        <w:rPr>
          <w:rFonts w:ascii="Angsana New" w:hAnsi="Angsana New" w:cs="Angsana New" w:hint="cs"/>
          <w:sz w:val="28"/>
          <w:szCs w:val="28"/>
          <w:cs/>
        </w:rPr>
        <w:t>ธปท</w:t>
      </w:r>
      <w:r w:rsidR="001C5421" w:rsidRPr="00692A19">
        <w:rPr>
          <w:rFonts w:ascii="Angsana New" w:hAnsi="Angsana New" w:cs="Angsana New"/>
          <w:sz w:val="28"/>
          <w:szCs w:val="28"/>
          <w:cs/>
        </w:rPr>
        <w:t xml:space="preserve">.”) 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>ได้กำหนดหลักเกณฑ์ วิธีการและเงื่อนไขในการประกอบธุรกิจสินเชื่อส่วนบุคคลภ</w:t>
      </w:r>
      <w:r w:rsidR="001053F1" w:rsidRPr="00692A19">
        <w:rPr>
          <w:rFonts w:asciiTheme="majorBidi" w:hAnsiTheme="majorBidi" w:cstheme="majorBidi"/>
          <w:b/>
          <w:sz w:val="28"/>
          <w:szCs w:val="28"/>
          <w:cs/>
        </w:rPr>
        <w:t>า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>ยใต้การกำกับสำหรับผู้ประกอบธุรกิจสินเชื่อส่วนบุคคลภายใต้การกำกับที่มิใช่สถาบันการเงิน โดยขยายขอบเขตการกำกับให้ครอบคลุมถึงสินเชื่อที่มีทะเบียนรถเป็นประกัน ซึ่งมีผลบังคับใช้ตั้งแต่วันที่</w:t>
      </w:r>
      <w:r w:rsidR="00625236"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1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กุมภาพันธ์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2562</w:t>
      </w:r>
    </w:p>
    <w:p w14:paraId="1C7B26F1" w14:textId="5D2099B9" w:rsidR="00492A1F" w:rsidRDefault="0049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p w14:paraId="7F9010D4" w14:textId="145B3635" w:rsidR="00BB6C6E" w:rsidRPr="002244A2" w:rsidRDefault="00F12E9D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ราคาทุนตัดจำหน่ายก่อนการเปลี่ยนแปลงเงื่อนไขของ</w:t>
      </w:r>
      <w:r w:rsidR="00BB6C6E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ลูกหนี้เงินให้สินเชื่อที่มีการเปลี่ยนแปลงเงื่อนไข</w:t>
      </w:r>
      <w:r w:rsidR="00390824">
        <w:rPr>
          <w:rFonts w:asciiTheme="majorBidi" w:hAnsiTheme="majorBidi" w:cstheme="majorBidi" w:hint="cs"/>
          <w:b/>
          <w:sz w:val="28"/>
          <w:szCs w:val="28"/>
          <w:cs/>
        </w:rPr>
        <w:t>ตามแนวทางในการให้ความช่วยเหลือลูกหนี้</w:t>
      </w:r>
      <w:r w:rsidR="006B3B7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390824"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="00390824" w:rsidRPr="00390824">
        <w:rPr>
          <w:rFonts w:asciiTheme="majorBidi" w:hAnsiTheme="majorBidi" w:cstheme="majorBidi"/>
          <w:bCs/>
          <w:sz w:val="28"/>
          <w:szCs w:val="28"/>
        </w:rPr>
        <w:t>4</w:t>
      </w:r>
      <w:r w:rsidR="0039082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90824">
        <w:rPr>
          <w:rFonts w:asciiTheme="majorBidi" w:hAnsiTheme="majorBidi" w:cstheme="majorBidi" w:hint="cs"/>
          <w:b/>
          <w:sz w:val="28"/>
          <w:szCs w:val="28"/>
          <w:cs/>
        </w:rPr>
        <w:t>ในระหว่าง</w:t>
      </w:r>
      <w:r w:rsidR="002D2F28">
        <w:rPr>
          <w:rFonts w:asciiTheme="majorBidi" w:hAnsiTheme="majorBidi" w:cstheme="majorBidi" w:hint="cs"/>
          <w:b/>
          <w:sz w:val="28"/>
          <w:szCs w:val="28"/>
          <w:cs/>
        </w:rPr>
        <w:t xml:space="preserve">เดือนเมษายนถึงเดือนมิถุนายน </w:t>
      </w:r>
      <w:r w:rsidR="002D2F28" w:rsidRPr="00390824">
        <w:rPr>
          <w:rFonts w:asciiTheme="majorBidi" w:hAnsiTheme="majorBidi" w:cstheme="majorBidi"/>
          <w:bCs/>
          <w:sz w:val="28"/>
          <w:szCs w:val="28"/>
        </w:rPr>
        <w:t>2563</w:t>
      </w:r>
      <w:r w:rsidR="007A7E07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2244A2">
        <w:rPr>
          <w:rFonts w:asciiTheme="majorBidi" w:hAnsiTheme="majorBidi" w:cstheme="majorBidi" w:hint="cs"/>
          <w:b/>
          <w:sz w:val="28"/>
          <w:szCs w:val="28"/>
          <w:cs/>
        </w:rPr>
        <w:t xml:space="preserve">มีจำนวน </w:t>
      </w:r>
      <w:r w:rsidR="002244A2">
        <w:rPr>
          <w:rFonts w:asciiTheme="majorBidi" w:hAnsiTheme="majorBidi" w:cstheme="majorBidi"/>
          <w:bCs/>
          <w:sz w:val="28"/>
          <w:szCs w:val="28"/>
        </w:rPr>
        <w:t>4,454</w:t>
      </w:r>
      <w:r w:rsidR="002244A2">
        <w:rPr>
          <w:rFonts w:asciiTheme="majorBidi" w:hAnsiTheme="majorBidi" w:cs="Angsana New"/>
          <w:bCs/>
          <w:sz w:val="28"/>
          <w:szCs w:val="28"/>
          <w:cs/>
        </w:rPr>
        <w:t>.</w:t>
      </w:r>
      <w:r w:rsidR="002244A2">
        <w:rPr>
          <w:rFonts w:asciiTheme="majorBidi" w:hAnsiTheme="majorBidi" w:cstheme="majorBidi"/>
          <w:bCs/>
          <w:sz w:val="28"/>
          <w:szCs w:val="28"/>
        </w:rPr>
        <w:t xml:space="preserve">93 </w:t>
      </w:r>
      <w:r w:rsidR="002244A2">
        <w:rPr>
          <w:rFonts w:asciiTheme="majorBidi" w:hAnsiTheme="majorBidi" w:cstheme="majorBidi" w:hint="cs"/>
          <w:b/>
          <w:sz w:val="28"/>
          <w:szCs w:val="28"/>
          <w:cs/>
        </w:rPr>
        <w:t>ล้านบาท</w:t>
      </w:r>
    </w:p>
    <w:p w14:paraId="5E494D4C" w14:textId="77777777" w:rsidR="00492A1F" w:rsidRDefault="00492A1F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2E70BAE2" w14:textId="35BE4C1D" w:rsidR="003D7AD2" w:rsidRPr="008B4BC8" w:rsidRDefault="003D7AD2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470D621" w14:textId="77777777" w:rsidR="00746C84" w:rsidRDefault="00746C84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bookmarkStart w:id="2" w:name="_Hlk38921864"/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39F56D8B" w14:textId="5B271DE6" w:rsidR="00CB7763" w:rsidRPr="000F503A" w:rsidRDefault="003D7AD2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8B4BC8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ณ วันที่ </w:t>
      </w:r>
      <w:r w:rsidR="007A65C4" w:rsidRPr="008B4BC8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7A65C4" w:rsidRPr="008B4BC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Pr="008B4BC8">
        <w:rPr>
          <w:rFonts w:asciiTheme="majorBidi" w:hAnsiTheme="majorBidi" w:cstheme="majorBidi"/>
          <w:bCs/>
          <w:sz w:val="28"/>
          <w:szCs w:val="28"/>
        </w:rPr>
        <w:t xml:space="preserve">2563 </w:t>
      </w:r>
      <w:r w:rsidR="00510366" w:rsidRPr="008B4BC8">
        <w:rPr>
          <w:rFonts w:asciiTheme="majorBidi" w:hAnsiTheme="majorBidi" w:cstheme="majorBidi"/>
          <w:b/>
          <w:sz w:val="28"/>
          <w:szCs w:val="28"/>
          <w:cs/>
        </w:rPr>
        <w:t xml:space="preserve">มูลค่าตามบัญชีขั้นต้น </w:t>
      </w:r>
      <w:r w:rsidR="00510366" w:rsidRPr="008B4BC8">
        <w:rPr>
          <w:rFonts w:asciiTheme="majorBidi" w:hAnsiTheme="majorBidi" w:cs="Angsana New"/>
          <w:b/>
          <w:sz w:val="28"/>
          <w:szCs w:val="28"/>
          <w:cs/>
        </w:rPr>
        <w:t>ค่าเผื่อผลขาดทุน</w:t>
      </w:r>
      <w:r w:rsidR="00BF500C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C16FD7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 w:rsidR="00510366" w:rsidRPr="008B4BC8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9C7642" w:rsidRPr="008B4BC8">
        <w:rPr>
          <w:rFonts w:asciiTheme="majorBidi" w:hAnsiTheme="majorBidi" w:cstheme="majorBidi" w:hint="cs"/>
          <w:b/>
          <w:sz w:val="28"/>
          <w:szCs w:val="28"/>
          <w:cs/>
        </w:rPr>
        <w:t>ราคาทุนตัดจำหน่าย</w:t>
      </w:r>
      <w:r w:rsidRPr="008B4BC8">
        <w:rPr>
          <w:rFonts w:asciiTheme="majorBidi" w:hAnsiTheme="majorBidi" w:cstheme="majorBidi"/>
          <w:b/>
          <w:sz w:val="28"/>
          <w:szCs w:val="28"/>
          <w:cs/>
        </w:rPr>
        <w:t>ของลูกหนี้เงิน</w:t>
      </w:r>
      <w:r w:rsidRPr="000F503A">
        <w:rPr>
          <w:rFonts w:asciiTheme="majorBidi" w:hAnsiTheme="majorBidi" w:cstheme="majorBidi"/>
          <w:b/>
          <w:sz w:val="28"/>
          <w:szCs w:val="28"/>
          <w:cs/>
        </w:rPr>
        <w:t>ให้สินเชื่อ แสดงได้ดังนี้</w:t>
      </w:r>
    </w:p>
    <w:bookmarkEnd w:id="2"/>
    <w:p w14:paraId="5BCE725A" w14:textId="301999D5" w:rsidR="007C14FF" w:rsidRPr="008B4BC8" w:rsidRDefault="007C14FF" w:rsidP="00D45682">
      <w:pPr>
        <w:spacing w:line="240" w:lineRule="auto"/>
        <w:ind w:left="547" w:right="4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510366" w:rsidRPr="00637308" w14:paraId="6F9A82C9" w14:textId="77777777" w:rsidTr="00276C94">
        <w:tc>
          <w:tcPr>
            <w:tcW w:w="4860" w:type="dxa"/>
          </w:tcPr>
          <w:p w14:paraId="6F1839DC" w14:textId="77777777" w:rsidR="00510366" w:rsidRPr="005F18C3" w:rsidRDefault="00510366" w:rsidP="009865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F70A5EF" w14:textId="77777777" w:rsidR="00510366" w:rsidRPr="005F18C3" w:rsidRDefault="00510366" w:rsidP="0098656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F18C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510366" w:rsidRPr="00637308" w14:paraId="4BFAD258" w14:textId="77777777" w:rsidTr="00276C94">
        <w:tc>
          <w:tcPr>
            <w:tcW w:w="4860" w:type="dxa"/>
          </w:tcPr>
          <w:p w14:paraId="1598455E" w14:textId="77777777" w:rsidR="00510366" w:rsidRPr="005F18C3" w:rsidRDefault="00510366" w:rsidP="009865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DA9F3CE" w14:textId="553A638F" w:rsidR="00510366" w:rsidRPr="005F18C3" w:rsidRDefault="007A65C4" w:rsidP="0098656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มิถุนายน </w:t>
            </w:r>
            <w:r w:rsidR="00510366" w:rsidRPr="005F18C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</w:tr>
      <w:tr w:rsidR="00510366" w:rsidRPr="00637308" w14:paraId="64C6A777" w14:textId="77777777" w:rsidTr="00276C94">
        <w:tc>
          <w:tcPr>
            <w:tcW w:w="4860" w:type="dxa"/>
          </w:tcPr>
          <w:p w14:paraId="70644FC2" w14:textId="77777777" w:rsidR="00510366" w:rsidRPr="005F18C3" w:rsidRDefault="00510366" w:rsidP="009865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610D74D" w14:textId="7193D7D5" w:rsidR="00510366" w:rsidRPr="005F18C3" w:rsidRDefault="00510366" w:rsidP="0098656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มูลค่าตามบัญชีขั้นต้น</w:t>
            </w:r>
          </w:p>
        </w:tc>
        <w:tc>
          <w:tcPr>
            <w:tcW w:w="1530" w:type="dxa"/>
            <w:vAlign w:val="bottom"/>
          </w:tcPr>
          <w:p w14:paraId="236795EC" w14:textId="45B64841" w:rsidR="00510366" w:rsidRPr="005F18C3" w:rsidRDefault="00510366" w:rsidP="0098656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ค่าเผื่อผลขาดทุน</w:t>
            </w:r>
            <w:r w:rsidR="0052613A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6187ED6" w14:textId="790DBBCA" w:rsidR="00510366" w:rsidRPr="005F18C3" w:rsidRDefault="00986564" w:rsidP="0098656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</w:tr>
      <w:tr w:rsidR="00510366" w:rsidRPr="00637308" w14:paraId="6E107F93" w14:textId="77777777" w:rsidTr="00276C94">
        <w:tc>
          <w:tcPr>
            <w:tcW w:w="4860" w:type="dxa"/>
          </w:tcPr>
          <w:p w14:paraId="34136443" w14:textId="77777777" w:rsidR="00510366" w:rsidRPr="005F18C3" w:rsidRDefault="00510366" w:rsidP="00986564">
            <w:pPr>
              <w:spacing w:line="240" w:lineRule="auto"/>
              <w:ind w:left="-18" w:right="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6FA249F" w14:textId="77777777" w:rsidR="00510366" w:rsidRPr="005F18C3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5BD024" w14:textId="77777777" w:rsidR="00510366" w:rsidRPr="005F18C3" w:rsidRDefault="00510366" w:rsidP="0098656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4E4CA987" w14:textId="77777777" w:rsidR="00510366" w:rsidRPr="005F18C3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0366" w:rsidRPr="00510366" w14:paraId="35DD2DBD" w14:textId="77777777" w:rsidTr="00276C94">
        <w:tc>
          <w:tcPr>
            <w:tcW w:w="4860" w:type="dxa"/>
          </w:tcPr>
          <w:p w14:paraId="698BE141" w14:textId="477E5919" w:rsidR="00510366" w:rsidRPr="005F18C3" w:rsidRDefault="0012367C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364D7C51" w14:textId="77777777" w:rsidR="00510366" w:rsidRPr="005F18C3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A6F303" w14:textId="77777777" w:rsidR="00510366" w:rsidRPr="00D84F4C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C58DCA" w14:textId="77777777" w:rsidR="00510366" w:rsidRPr="005F18C3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D374C" w:rsidRPr="00637308" w14:paraId="5BA52BAC" w14:textId="77777777" w:rsidTr="00117964">
        <w:tc>
          <w:tcPr>
            <w:tcW w:w="4860" w:type="dxa"/>
          </w:tcPr>
          <w:p w14:paraId="3CBA9495" w14:textId="172A141E" w:rsidR="00ED374C" w:rsidRPr="005F18C3" w:rsidRDefault="00ED374C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5CE2E288" w14:textId="77777777" w:rsidR="00ED374C" w:rsidRPr="000F503A" w:rsidRDefault="00ED374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7196369" w14:textId="77777777" w:rsidR="00ED374C" w:rsidRPr="000F503A" w:rsidRDefault="00ED374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4076B1D" w14:textId="77777777" w:rsidR="00ED374C" w:rsidRPr="000F503A" w:rsidRDefault="00ED374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C278E" w:rsidRPr="00637308" w14:paraId="2239DC8D" w14:textId="77777777" w:rsidTr="00117964">
        <w:tc>
          <w:tcPr>
            <w:tcW w:w="4860" w:type="dxa"/>
          </w:tcPr>
          <w:p w14:paraId="716737F1" w14:textId="4647ECBB" w:rsidR="00AC278E" w:rsidRPr="005F18C3" w:rsidRDefault="00AC278E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ด้านเครดิต (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Performing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FDA1DA0" w14:textId="069287F1" w:rsidR="00AC278E" w:rsidRPr="000F503A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58,811,484</w:t>
            </w:r>
          </w:p>
        </w:tc>
        <w:tc>
          <w:tcPr>
            <w:tcW w:w="1530" w:type="dxa"/>
            <w:shd w:val="clear" w:color="auto" w:fill="auto"/>
          </w:tcPr>
          <w:p w14:paraId="0DAF4D62" w14:textId="67E8F1E6" w:rsidR="00AC278E" w:rsidRPr="00D84F4C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D84F4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D84F4C" w:rsidRPr="00D84F4C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002D1B49">
              <w:rPr>
                <w:rFonts w:ascii="Angsana New" w:eastAsia="Angsana New" w:hAnsi="Angsana New" w:cs="Angsana New"/>
                <w:sz w:val="28"/>
                <w:szCs w:val="28"/>
              </w:rPr>
              <w:t>57</w:t>
            </w:r>
            <w:r w:rsidR="00D84F4C" w:rsidRPr="00D84F4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2D1B49">
              <w:rPr>
                <w:rFonts w:ascii="Angsana New" w:eastAsia="Angsana New" w:hAnsi="Angsana New" w:cs="Angsana New"/>
                <w:sz w:val="28"/>
                <w:szCs w:val="28"/>
              </w:rPr>
              <w:t>053</w:t>
            </w:r>
            <w:r w:rsidRPr="00D84F4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9385C4E" w14:textId="14896D57" w:rsidR="00AC278E" w:rsidRPr="00D84F4C" w:rsidRDefault="00D84F4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58,</w:t>
            </w:r>
            <w:r w:rsidR="00DD6B99">
              <w:rPr>
                <w:rFonts w:ascii="Angsana New" w:hAnsi="Angsana New" w:cs="Angsana New"/>
                <w:sz w:val="28"/>
                <w:szCs w:val="28"/>
                <w:lang w:val="en-GB"/>
              </w:rPr>
              <w:t>154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DD6B99">
              <w:rPr>
                <w:rFonts w:ascii="Angsana New" w:hAnsi="Angsana New" w:cs="Angsana New"/>
                <w:sz w:val="28"/>
                <w:szCs w:val="28"/>
                <w:lang w:val="en-GB"/>
              </w:rPr>
              <w:t>431</w:t>
            </w:r>
          </w:p>
        </w:tc>
      </w:tr>
      <w:tr w:rsidR="00AC278E" w:rsidRPr="00637308" w14:paraId="5E11443B" w14:textId="77777777" w:rsidTr="00117964">
        <w:tc>
          <w:tcPr>
            <w:tcW w:w="4860" w:type="dxa"/>
          </w:tcPr>
          <w:p w14:paraId="1D0301B0" w14:textId="0D464AAC" w:rsidR="00AC278E" w:rsidRPr="005F18C3" w:rsidRDefault="00AC278E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17648A7E" w14:textId="77777777" w:rsidR="00AC278E" w:rsidRPr="000F503A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721B72E" w14:textId="77777777" w:rsidR="00AC278E" w:rsidRPr="00D84F4C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37D040D" w14:textId="77777777" w:rsidR="00AC278E" w:rsidRPr="00D84F4C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C278E" w:rsidRPr="00637308" w14:paraId="1AAF4BFE" w14:textId="77777777" w:rsidTr="00117964">
        <w:tc>
          <w:tcPr>
            <w:tcW w:w="4860" w:type="dxa"/>
          </w:tcPr>
          <w:p w14:paraId="09FB1AF3" w14:textId="35026DAB" w:rsidR="00AC278E" w:rsidRPr="005F18C3" w:rsidRDefault="00AC278E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ด้านเครดิต (</w:t>
            </w:r>
            <w:r>
              <w:rPr>
                <w:rFonts w:ascii="Angsana New" w:hAnsi="Angsana New" w:cs="Angsana New"/>
                <w:sz w:val="28"/>
                <w:szCs w:val="28"/>
              </w:rPr>
              <w:t>Under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p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45892A" w14:textId="398AEDB1" w:rsidR="00AC278E" w:rsidRPr="000F503A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3,702,449</w:t>
            </w:r>
          </w:p>
        </w:tc>
        <w:tc>
          <w:tcPr>
            <w:tcW w:w="1530" w:type="dxa"/>
            <w:shd w:val="clear" w:color="auto" w:fill="auto"/>
          </w:tcPr>
          <w:p w14:paraId="63ABBC2A" w14:textId="59DDB78B" w:rsidR="00AC278E" w:rsidRPr="00D84F4C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D84F4C"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D84F4C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3</w:t>
            </w:r>
            <w:r w:rsidR="002D1B49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32</w:t>
            </w:r>
            <w:r w:rsidR="00D84F4C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,</w:t>
            </w:r>
            <w:r w:rsidR="002D1B49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012</w:t>
            </w:r>
            <w:r w:rsidRPr="00D84F4C"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E5E8208" w14:textId="41E5CD19" w:rsidR="00AC278E" w:rsidRPr="00D84F4C" w:rsidRDefault="00D84F4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7</w:t>
            </w:r>
            <w:r w:rsidR="00DD6B99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DD6B99">
              <w:rPr>
                <w:rFonts w:ascii="Angsana New" w:hAnsi="Angsana New" w:cs="Angsana New"/>
                <w:sz w:val="28"/>
                <w:szCs w:val="28"/>
                <w:lang w:val="en-GB"/>
              </w:rPr>
              <w:t>437</w:t>
            </w:r>
          </w:p>
        </w:tc>
      </w:tr>
      <w:tr w:rsidR="00AC278E" w:rsidRPr="00637308" w14:paraId="00A2905F" w14:textId="77777777" w:rsidTr="00117964">
        <w:tc>
          <w:tcPr>
            <w:tcW w:w="4860" w:type="dxa"/>
          </w:tcPr>
          <w:p w14:paraId="131CD3F6" w14:textId="07DD58DA" w:rsidR="00AC278E" w:rsidRPr="005F18C3" w:rsidRDefault="00AC278E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Non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performing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3FC3106" w14:textId="79B6D6A4" w:rsidR="00AC278E" w:rsidRPr="000F503A" w:rsidRDefault="00AC278E" w:rsidP="00986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"/>
              </w:rPr>
              <w:t>660,559</w:t>
            </w:r>
          </w:p>
        </w:tc>
        <w:tc>
          <w:tcPr>
            <w:tcW w:w="1530" w:type="dxa"/>
            <w:shd w:val="clear" w:color="auto" w:fill="auto"/>
          </w:tcPr>
          <w:p w14:paraId="0CF196EA" w14:textId="45862743" w:rsidR="00AC278E" w:rsidRPr="00D84F4C" w:rsidRDefault="00D84F4C" w:rsidP="00986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10"/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(40</w:t>
            </w:r>
            <w:r w:rsidR="002D1B49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8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,</w:t>
            </w:r>
            <w:r w:rsidR="002D1B49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80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8</w:t>
            </w:r>
            <w:r w:rsidR="00AC278E" w:rsidRPr="00D84F4C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B37396B" w14:textId="58ADBCB1" w:rsidR="00AC278E" w:rsidRPr="00D84F4C" w:rsidRDefault="00D84F4C" w:rsidP="00986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251,</w:t>
            </w:r>
            <w:r w:rsidR="00DD6B99">
              <w:rPr>
                <w:rFonts w:ascii="Angsana New" w:hAnsi="Angsana New" w:cs="Angsana New"/>
                <w:sz w:val="28"/>
                <w:szCs w:val="28"/>
                <w:lang w:val="en-GB"/>
              </w:rPr>
              <w:t>751</w:t>
            </w:r>
          </w:p>
        </w:tc>
      </w:tr>
      <w:tr w:rsidR="00AC278E" w:rsidRPr="00510366" w14:paraId="3C7C90B8" w14:textId="77777777" w:rsidTr="00276C94">
        <w:tc>
          <w:tcPr>
            <w:tcW w:w="4860" w:type="dxa"/>
            <w:shd w:val="clear" w:color="auto" w:fill="auto"/>
          </w:tcPr>
          <w:p w14:paraId="77893F76" w14:textId="618881DF" w:rsidR="00AC278E" w:rsidRPr="005F18C3" w:rsidRDefault="00AC278E" w:rsidP="00986564">
            <w:pPr>
              <w:spacing w:line="240" w:lineRule="auto"/>
              <w:ind w:left="-18" w:right="3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7547F7D" w14:textId="20938062" w:rsidR="00AC278E" w:rsidRPr="000F503A" w:rsidRDefault="00AC278E" w:rsidP="009865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63,174,492</w:t>
            </w:r>
          </w:p>
        </w:tc>
        <w:tc>
          <w:tcPr>
            <w:tcW w:w="1530" w:type="dxa"/>
            <w:shd w:val="clear" w:color="auto" w:fill="auto"/>
          </w:tcPr>
          <w:p w14:paraId="2FABB9E6" w14:textId="06C5C0BC" w:rsidR="00AC278E" w:rsidRPr="000F503A" w:rsidRDefault="00AC278E" w:rsidP="009865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1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="00F428F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1,3</w:t>
            </w:r>
            <w:r w:rsidR="00F428F9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97</w:t>
            </w: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,873</w:t>
            </w: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077E13" w14:textId="3A7DB7B8" w:rsidR="00AC278E" w:rsidRPr="000F503A" w:rsidRDefault="00F428F9" w:rsidP="009865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1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61,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776</w:t>
            </w:r>
            <w:r w:rsidR="00AC278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,619</w:t>
            </w:r>
          </w:p>
        </w:tc>
      </w:tr>
    </w:tbl>
    <w:p w14:paraId="5F70686B" w14:textId="77777777" w:rsidR="00D45682" w:rsidRDefault="00D4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32B41B92" w14:textId="2B9071F4" w:rsidR="00276C94" w:rsidRDefault="00276C94" w:rsidP="00D05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276C94">
        <w:rPr>
          <w:rFonts w:ascii="Angsana New" w:hAnsi="Angsana New" w:cs="Angsana New" w:hint="cs"/>
          <w:sz w:val="28"/>
          <w:szCs w:val="28"/>
          <w:cs/>
        </w:rPr>
        <w:lastRenderedPageBreak/>
        <w:t>ณ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 xml:space="preserve">2562 </w:t>
      </w:r>
      <w:r w:rsidR="00A25B37">
        <w:rPr>
          <w:rFonts w:ascii="Angsana New" w:hAnsi="Angsana New" w:cs="Angsana New" w:hint="cs"/>
          <w:sz w:val="28"/>
          <w:szCs w:val="28"/>
          <w:cs/>
        </w:rPr>
        <w:t>ลูกหน</w:t>
      </w:r>
      <w:r w:rsidR="002F133A">
        <w:rPr>
          <w:rFonts w:ascii="Angsana New" w:hAnsi="Angsana New" w:cs="Angsana New" w:hint="cs"/>
          <w:sz w:val="28"/>
          <w:szCs w:val="28"/>
          <w:cs/>
        </w:rPr>
        <w:t>ี้</w:t>
      </w:r>
      <w:r w:rsidR="000F4864">
        <w:rPr>
          <w:rFonts w:ascii="Angsana New" w:hAnsi="Angsana New" w:cs="Angsana New" w:hint="cs"/>
          <w:sz w:val="28"/>
          <w:szCs w:val="28"/>
          <w:cs/>
        </w:rPr>
        <w:t>เงินให้สินเชื่อ</w:t>
      </w:r>
      <w:r w:rsidR="00E06BCC">
        <w:rPr>
          <w:rFonts w:ascii="Angsana New" w:hAnsi="Angsana New" w:cs="Angsana New" w:hint="cs"/>
          <w:sz w:val="28"/>
          <w:szCs w:val="28"/>
          <w:cs/>
        </w:rPr>
        <w:t>แยกตามอายุ</w:t>
      </w:r>
      <w:r w:rsidR="00AA366F">
        <w:rPr>
          <w:rFonts w:ascii="Angsana New" w:hAnsi="Angsana New" w:cs="Angsana New" w:hint="cs"/>
          <w:sz w:val="28"/>
          <w:szCs w:val="28"/>
          <w:cs/>
        </w:rPr>
        <w:t>หนี้ที่ค้างชำระ</w:t>
      </w:r>
      <w:r w:rsidR="007B4530">
        <w:rPr>
          <w:rFonts w:ascii="Angsana New" w:hAnsi="Angsana New" w:cs="Angsana New" w:hint="cs"/>
          <w:sz w:val="28"/>
          <w:szCs w:val="28"/>
          <w:cs/>
        </w:rPr>
        <w:t xml:space="preserve"> และค่าเผื่อ</w:t>
      </w:r>
      <w:r w:rsidR="009F2BE4"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แสดงได้ดังนี้</w:t>
      </w:r>
    </w:p>
    <w:p w14:paraId="5CC10E86" w14:textId="77777777" w:rsidR="00276C94" w:rsidRPr="00302BAD" w:rsidRDefault="00276C94" w:rsidP="00D4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450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530"/>
        <w:gridCol w:w="1530"/>
        <w:gridCol w:w="1530"/>
      </w:tblGrid>
      <w:tr w:rsidR="00276C94" w:rsidRPr="00276C94" w14:paraId="5BC5035D" w14:textId="77777777" w:rsidTr="00815285">
        <w:trPr>
          <w:cantSplit/>
        </w:trPr>
        <w:tc>
          <w:tcPr>
            <w:tcW w:w="3330" w:type="dxa"/>
            <w:vAlign w:val="bottom"/>
          </w:tcPr>
          <w:p w14:paraId="25780417" w14:textId="77777777" w:rsidR="00276C94" w:rsidRPr="00276C94" w:rsidRDefault="00276C94" w:rsidP="00815285">
            <w:pPr>
              <w:spacing w:line="300" w:lineRule="exact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841B4E2" w14:textId="77777777" w:rsidR="00276C94" w:rsidRPr="00276C94" w:rsidRDefault="00276C94" w:rsidP="00815285">
            <w:pPr>
              <w:tabs>
                <w:tab w:val="decimal" w:pos="740"/>
              </w:tabs>
              <w:spacing w:line="300" w:lineRule="exact"/>
              <w:ind w:left="-18" w:right="-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76C94" w:rsidRPr="00276C94" w14:paraId="38B74CCD" w14:textId="77777777" w:rsidTr="00815285">
        <w:trPr>
          <w:cantSplit/>
        </w:trPr>
        <w:tc>
          <w:tcPr>
            <w:tcW w:w="3330" w:type="dxa"/>
            <w:vAlign w:val="bottom"/>
          </w:tcPr>
          <w:p w14:paraId="301EE8A5" w14:textId="77777777" w:rsidR="00276C94" w:rsidRPr="00276C94" w:rsidRDefault="00276C94" w:rsidP="00815285">
            <w:pPr>
              <w:spacing w:line="300" w:lineRule="exact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CCFBDF6" w14:textId="379C4503" w:rsidR="00276C94" w:rsidRPr="00276C94" w:rsidRDefault="00276C94" w:rsidP="00815285">
            <w:pPr>
              <w:tabs>
                <w:tab w:val="decimal" w:pos="740"/>
              </w:tabs>
              <w:spacing w:line="30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76C94" w:rsidRPr="00276C94" w14:paraId="216BBD2C" w14:textId="77777777" w:rsidTr="00815285">
        <w:trPr>
          <w:cantSplit/>
        </w:trPr>
        <w:tc>
          <w:tcPr>
            <w:tcW w:w="3330" w:type="dxa"/>
            <w:vAlign w:val="bottom"/>
          </w:tcPr>
          <w:p w14:paraId="6B0A246B" w14:textId="77777777" w:rsidR="00276C94" w:rsidRPr="00276C94" w:rsidRDefault="00276C94" w:rsidP="00815285">
            <w:pPr>
              <w:spacing w:line="300" w:lineRule="exact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F2415CD" w14:textId="3479D621" w:rsidR="00276C94" w:rsidRPr="00276C94" w:rsidRDefault="004102AE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ลูกหนี้เงินให้สินเชื่อและดอกเบี้ย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30" w:type="dxa"/>
            <w:vAlign w:val="bottom"/>
          </w:tcPr>
          <w:p w14:paraId="26656045" w14:textId="499136C9" w:rsidR="00276C94" w:rsidRPr="00276C94" w:rsidRDefault="004102AE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ลูกหนี้เงินให้สินเชื่อและดอกเบี้ย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ค้างรับ</w:t>
            </w:r>
          </w:p>
          <w:p w14:paraId="1A2B0837" w14:textId="6C8F8852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หลังหักมูลค่าหลักประกัน</w:t>
            </w:r>
            <w:r w:rsidR="005F18C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F18C3" w:rsidRPr="00D054ED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="005F18C3" w:rsidRPr="00D054E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5F18C3" w:rsidRPr="00D054ED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FE6F4F4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14:paraId="5A501FB6" w14:textId="1EE94608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="004102A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D78AF" w14:textId="76305B33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="004102A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</w:tr>
      <w:tr w:rsidR="00276C94" w:rsidRPr="00276C94" w14:paraId="52A36EF7" w14:textId="77777777" w:rsidTr="00815285">
        <w:trPr>
          <w:cantSplit/>
        </w:trPr>
        <w:tc>
          <w:tcPr>
            <w:tcW w:w="3330" w:type="dxa"/>
            <w:vAlign w:val="bottom"/>
          </w:tcPr>
          <w:p w14:paraId="3D451488" w14:textId="77777777" w:rsidR="00276C94" w:rsidRPr="00276C94" w:rsidRDefault="00276C94" w:rsidP="0081528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E316D31" w14:textId="77777777" w:rsidR="00276C94" w:rsidRPr="00276C94" w:rsidRDefault="00276C94" w:rsidP="00815285">
            <w:pPr>
              <w:tabs>
                <w:tab w:val="decimal" w:pos="779"/>
              </w:tabs>
              <w:spacing w:line="30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14:paraId="6936A4B9" w14:textId="77777777" w:rsidR="00276C94" w:rsidRPr="00276C94" w:rsidRDefault="00276C94" w:rsidP="0081528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48B0" w14:textId="77777777" w:rsidR="00276C94" w:rsidRPr="00276C94" w:rsidRDefault="00276C94" w:rsidP="00815285">
            <w:pPr>
              <w:tabs>
                <w:tab w:val="decimal" w:pos="740"/>
              </w:tabs>
              <w:spacing w:line="30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6C94" w:rsidRPr="00276C94" w14:paraId="5D969FE8" w14:textId="77777777" w:rsidTr="00815285">
        <w:trPr>
          <w:cantSplit/>
        </w:trPr>
        <w:tc>
          <w:tcPr>
            <w:tcW w:w="3330" w:type="dxa"/>
          </w:tcPr>
          <w:p w14:paraId="682B8E8D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vAlign w:val="bottom"/>
          </w:tcPr>
          <w:p w14:paraId="6A08AB49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,496,048</w:t>
            </w:r>
          </w:p>
        </w:tc>
        <w:tc>
          <w:tcPr>
            <w:tcW w:w="1530" w:type="dxa"/>
            <w:vAlign w:val="bottom"/>
          </w:tcPr>
          <w:p w14:paraId="699FF738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32,180,592</w:t>
            </w:r>
          </w:p>
        </w:tc>
        <w:tc>
          <w:tcPr>
            <w:tcW w:w="1530" w:type="dxa"/>
            <w:vAlign w:val="bottom"/>
          </w:tcPr>
          <w:p w14:paraId="38DC082B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37E1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321,806</w:t>
            </w:r>
          </w:p>
        </w:tc>
      </w:tr>
      <w:tr w:rsidR="00276C94" w:rsidRPr="00276C94" w14:paraId="6DF2ED74" w14:textId="77777777" w:rsidTr="00815285">
        <w:trPr>
          <w:cantSplit/>
        </w:trPr>
        <w:tc>
          <w:tcPr>
            <w:tcW w:w="3330" w:type="dxa"/>
          </w:tcPr>
          <w:p w14:paraId="76817A25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530" w:type="dxa"/>
            <w:vAlign w:val="bottom"/>
          </w:tcPr>
          <w:p w14:paraId="6037C8BD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71CD8B2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B1FCEF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10F41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C94" w:rsidRPr="00276C94" w14:paraId="12235CE6" w14:textId="77777777" w:rsidTr="00815285">
        <w:trPr>
          <w:cantSplit/>
        </w:trPr>
        <w:tc>
          <w:tcPr>
            <w:tcW w:w="3330" w:type="dxa"/>
          </w:tcPr>
          <w:p w14:paraId="1B8C67DD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74795256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,357,082</w:t>
            </w:r>
          </w:p>
        </w:tc>
        <w:tc>
          <w:tcPr>
            <w:tcW w:w="1530" w:type="dxa"/>
            <w:vAlign w:val="bottom"/>
          </w:tcPr>
          <w:p w14:paraId="6D58B143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6,334,040</w:t>
            </w:r>
          </w:p>
        </w:tc>
        <w:tc>
          <w:tcPr>
            <w:tcW w:w="1530" w:type="dxa"/>
            <w:vAlign w:val="bottom"/>
          </w:tcPr>
          <w:p w14:paraId="7E9559A3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CBD9F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63,340</w:t>
            </w:r>
          </w:p>
        </w:tc>
      </w:tr>
      <w:tr w:rsidR="00276C94" w:rsidRPr="00276C94" w14:paraId="320A4439" w14:textId="77777777" w:rsidTr="00815285">
        <w:trPr>
          <w:cantSplit/>
        </w:trPr>
        <w:tc>
          <w:tcPr>
            <w:tcW w:w="3330" w:type="dxa"/>
          </w:tcPr>
          <w:p w14:paraId="71AF98C0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6C9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7883FC9A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4,778,270</w:t>
            </w:r>
          </w:p>
        </w:tc>
        <w:tc>
          <w:tcPr>
            <w:tcW w:w="1530" w:type="dxa"/>
            <w:vAlign w:val="bottom"/>
          </w:tcPr>
          <w:p w14:paraId="7A7E8DB6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3,105,673</w:t>
            </w:r>
          </w:p>
        </w:tc>
        <w:tc>
          <w:tcPr>
            <w:tcW w:w="1530" w:type="dxa"/>
            <w:vAlign w:val="bottom"/>
          </w:tcPr>
          <w:p w14:paraId="640F835D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F778D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,113</w:t>
            </w:r>
          </w:p>
        </w:tc>
      </w:tr>
      <w:tr w:rsidR="00276C94" w:rsidRPr="00276C94" w14:paraId="0F612D01" w14:textId="77777777" w:rsidTr="00815285">
        <w:trPr>
          <w:cantSplit/>
        </w:trPr>
        <w:tc>
          <w:tcPr>
            <w:tcW w:w="3330" w:type="dxa"/>
            <w:vAlign w:val="bottom"/>
          </w:tcPr>
          <w:p w14:paraId="4EE81D0B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39AEFCC6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  <w:tc>
          <w:tcPr>
            <w:tcW w:w="1530" w:type="dxa"/>
            <w:vAlign w:val="bottom"/>
          </w:tcPr>
          <w:p w14:paraId="0924003D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  <w:tc>
          <w:tcPr>
            <w:tcW w:w="1530" w:type="dxa"/>
            <w:vAlign w:val="bottom"/>
          </w:tcPr>
          <w:p w14:paraId="4529E280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2722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</w:tr>
      <w:tr w:rsidR="00276C94" w:rsidRPr="00276C94" w14:paraId="4D62986F" w14:textId="77777777" w:rsidTr="00815285">
        <w:trPr>
          <w:cantSplit/>
        </w:trPr>
        <w:tc>
          <w:tcPr>
            <w:tcW w:w="3330" w:type="dxa"/>
            <w:vAlign w:val="bottom"/>
          </w:tcPr>
          <w:p w14:paraId="1E083756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3C3FAC05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  <w:tc>
          <w:tcPr>
            <w:tcW w:w="1530" w:type="dxa"/>
            <w:vAlign w:val="bottom"/>
          </w:tcPr>
          <w:p w14:paraId="71B7041F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  <w:tc>
          <w:tcPr>
            <w:tcW w:w="1530" w:type="dxa"/>
            <w:vAlign w:val="bottom"/>
          </w:tcPr>
          <w:p w14:paraId="1525FDF8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CB5D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</w:tr>
      <w:tr w:rsidR="00276C94" w:rsidRPr="00276C94" w14:paraId="477B4646" w14:textId="77777777" w:rsidTr="00815285">
        <w:trPr>
          <w:cantSplit/>
        </w:trPr>
        <w:tc>
          <w:tcPr>
            <w:tcW w:w="3330" w:type="dxa"/>
            <w:vAlign w:val="bottom"/>
          </w:tcPr>
          <w:p w14:paraId="5A7EB8A8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4A7EF92B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  <w:tc>
          <w:tcPr>
            <w:tcW w:w="1530" w:type="dxa"/>
            <w:vAlign w:val="bottom"/>
          </w:tcPr>
          <w:p w14:paraId="0429D54B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  <w:tc>
          <w:tcPr>
            <w:tcW w:w="1530" w:type="dxa"/>
            <w:vAlign w:val="bottom"/>
          </w:tcPr>
          <w:p w14:paraId="53E85C96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C521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</w:tr>
      <w:tr w:rsidR="00276C94" w:rsidRPr="00276C94" w14:paraId="55096A75" w14:textId="77777777" w:rsidTr="00815285">
        <w:trPr>
          <w:cantSplit/>
          <w:trHeight w:val="60"/>
        </w:trPr>
        <w:tc>
          <w:tcPr>
            <w:tcW w:w="3330" w:type="dxa"/>
            <w:vAlign w:val="bottom"/>
          </w:tcPr>
          <w:p w14:paraId="5F43C99D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1530" w:type="dxa"/>
            <w:vAlign w:val="bottom"/>
          </w:tcPr>
          <w:p w14:paraId="469A723D" w14:textId="77777777" w:rsidR="00276C94" w:rsidRPr="00276C94" w:rsidRDefault="00276C94" w:rsidP="008152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  <w:tc>
          <w:tcPr>
            <w:tcW w:w="1530" w:type="dxa"/>
            <w:vAlign w:val="bottom"/>
          </w:tcPr>
          <w:p w14:paraId="2E1D5EB6" w14:textId="77777777" w:rsidR="00276C94" w:rsidRPr="00276C94" w:rsidRDefault="00276C94" w:rsidP="008152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  <w:tc>
          <w:tcPr>
            <w:tcW w:w="1530" w:type="dxa"/>
            <w:vAlign w:val="bottom"/>
          </w:tcPr>
          <w:p w14:paraId="37C729B6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EA6E" w14:textId="77777777" w:rsidR="00276C94" w:rsidRPr="00276C94" w:rsidRDefault="00276C94" w:rsidP="008152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</w:tr>
      <w:tr w:rsidR="00276C94" w:rsidRPr="00276C94" w14:paraId="41C311BA" w14:textId="77777777" w:rsidTr="00815285">
        <w:trPr>
          <w:cantSplit/>
          <w:trHeight w:val="375"/>
        </w:trPr>
        <w:tc>
          <w:tcPr>
            <w:tcW w:w="3330" w:type="dxa"/>
            <w:vAlign w:val="bottom"/>
          </w:tcPr>
          <w:p w14:paraId="6545E4F1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30" w:type="dxa"/>
            <w:vAlign w:val="bottom"/>
          </w:tcPr>
          <w:p w14:paraId="456CD49B" w14:textId="77777777" w:rsidR="00276C94" w:rsidRPr="00276C94" w:rsidRDefault="00276C94" w:rsidP="008152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60,252,899</w:t>
            </w:r>
          </w:p>
        </w:tc>
        <w:tc>
          <w:tcPr>
            <w:tcW w:w="1530" w:type="dxa"/>
            <w:vAlign w:val="bottom"/>
          </w:tcPr>
          <w:p w14:paraId="7B251D17" w14:textId="77777777" w:rsidR="00276C94" w:rsidRPr="00276C94" w:rsidRDefault="00276C94" w:rsidP="008152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42,241,804</w:t>
            </w:r>
          </w:p>
        </w:tc>
        <w:tc>
          <w:tcPr>
            <w:tcW w:w="1530" w:type="dxa"/>
          </w:tcPr>
          <w:p w14:paraId="59D9F2F1" w14:textId="77777777" w:rsidR="00276C94" w:rsidRPr="00276C94" w:rsidRDefault="00276C94" w:rsidP="00815285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49DD7F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1,068,758</w:t>
            </w:r>
          </w:p>
        </w:tc>
      </w:tr>
      <w:tr w:rsidR="00276C94" w:rsidRPr="00276C94" w14:paraId="309336D4" w14:textId="77777777" w:rsidTr="00815285">
        <w:trPr>
          <w:cantSplit/>
        </w:trPr>
        <w:tc>
          <w:tcPr>
            <w:tcW w:w="3330" w:type="dxa"/>
            <w:vAlign w:val="bottom"/>
          </w:tcPr>
          <w:p w14:paraId="738BD612" w14:textId="1E91E4CC" w:rsidR="00276C94" w:rsidRPr="00276C94" w:rsidRDefault="00276C94" w:rsidP="00815285">
            <w:pPr>
              <w:tabs>
                <w:tab w:val="clear" w:pos="907"/>
                <w:tab w:val="left" w:pos="885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ส่วนเพิ่ม</w:t>
            </w:r>
            <w:r w:rsidR="0089597D"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เผื่อหนี้</w:t>
            </w:r>
          </w:p>
          <w:p w14:paraId="56A07802" w14:textId="35885F41" w:rsidR="00276C94" w:rsidRPr="00276C94" w:rsidRDefault="00815285" w:rsidP="00815285">
            <w:pPr>
              <w:tabs>
                <w:tab w:val="clear" w:pos="907"/>
                <w:tab w:val="left" w:pos="885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="00276C94"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ที่อาจเรียกเก็บไม่ได้</w:t>
            </w:r>
          </w:p>
        </w:tc>
        <w:tc>
          <w:tcPr>
            <w:tcW w:w="1530" w:type="dxa"/>
            <w:vAlign w:val="bottom"/>
          </w:tcPr>
          <w:p w14:paraId="6528CE26" w14:textId="77777777" w:rsidR="00276C94" w:rsidRPr="00276C94" w:rsidRDefault="00276C94" w:rsidP="00815285">
            <w:pPr>
              <w:tabs>
                <w:tab w:val="decimal" w:pos="774"/>
              </w:tabs>
              <w:spacing w:line="300" w:lineRule="exact"/>
              <w:ind w:left="-108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797772" w14:textId="77777777" w:rsidR="00276C94" w:rsidRPr="00276C94" w:rsidRDefault="00276C94" w:rsidP="00815285">
            <w:pPr>
              <w:spacing w:line="300" w:lineRule="exact"/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E842FA" w14:textId="77777777" w:rsidR="00276C94" w:rsidRPr="00276C94" w:rsidRDefault="00276C94" w:rsidP="00815285">
            <w:pPr>
              <w:spacing w:line="300" w:lineRule="exact"/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5E669C" w14:textId="77777777" w:rsidR="00276C94" w:rsidRPr="00276C94" w:rsidRDefault="00276C94" w:rsidP="008152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645,356</w:t>
            </w:r>
          </w:p>
        </w:tc>
      </w:tr>
      <w:tr w:rsidR="00276C94" w:rsidRPr="00276C94" w14:paraId="2E0D6897" w14:textId="77777777" w:rsidTr="00815285">
        <w:trPr>
          <w:cantSplit/>
        </w:trPr>
        <w:tc>
          <w:tcPr>
            <w:tcW w:w="3330" w:type="dxa"/>
            <w:vAlign w:val="bottom"/>
          </w:tcPr>
          <w:p w14:paraId="1AAB39C9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5D49489" w14:textId="77777777" w:rsidR="00276C94" w:rsidRPr="00276C94" w:rsidRDefault="00276C94" w:rsidP="00815285">
            <w:pPr>
              <w:tabs>
                <w:tab w:val="decimal" w:pos="774"/>
              </w:tabs>
              <w:spacing w:line="300" w:lineRule="exact"/>
              <w:ind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530E4F" w14:textId="77777777" w:rsidR="00276C94" w:rsidRPr="00276C94" w:rsidRDefault="00276C94" w:rsidP="00815285">
            <w:pPr>
              <w:spacing w:line="30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58AB91" w14:textId="77777777" w:rsidR="00276C94" w:rsidRPr="00276C94" w:rsidRDefault="00276C94" w:rsidP="00815285">
            <w:pPr>
              <w:spacing w:line="30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CBA9C5D" w14:textId="77777777" w:rsidR="00276C94" w:rsidRPr="00276C94" w:rsidRDefault="00276C94" w:rsidP="008152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1,714,114</w:t>
            </w:r>
          </w:p>
        </w:tc>
      </w:tr>
    </w:tbl>
    <w:p w14:paraId="0B196A68" w14:textId="6913BE24" w:rsidR="00276C94" w:rsidRPr="00815285" w:rsidRDefault="00276C94" w:rsidP="00815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right="43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1C2432EF" w14:textId="6073780D" w:rsidR="00276C94" w:rsidRDefault="005F18C3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  <w:r w:rsidRPr="00D054ED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D054ED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D054ED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vertAlign w:val="superscript"/>
        </w:rPr>
        <w:tab/>
      </w:r>
      <w:r w:rsidR="00276C94" w:rsidRPr="001D5D3F">
        <w:rPr>
          <w:rFonts w:ascii="Angsana New" w:hAnsi="Angsana New" w:cs="Angsana New" w:hint="cs"/>
          <w:sz w:val="24"/>
          <w:szCs w:val="24"/>
          <w:cs/>
          <w:lang w:val="th-TH"/>
        </w:rPr>
        <w:t>เฉพาะลูกหนี้เงินให้สินเชื่อประเภททะเบียนรถยนต์</w:t>
      </w:r>
      <w:r w:rsidR="00276C94" w:rsidRPr="001D5D3F">
        <w:rPr>
          <w:rFonts w:ascii="Angsana New" w:hAnsi="Angsana New" w:cs="Angsana New"/>
          <w:sz w:val="24"/>
          <w:szCs w:val="24"/>
          <w:cs/>
          <w:lang w:val="th-TH"/>
        </w:rPr>
        <w:t xml:space="preserve"> </w:t>
      </w:r>
      <w:r w:rsidR="00276C94" w:rsidRPr="001D5D3F">
        <w:rPr>
          <w:rFonts w:ascii="Angsana New" w:hAnsi="Angsana New" w:cs="Angsana New" w:hint="cs"/>
          <w:sz w:val="24"/>
          <w:szCs w:val="24"/>
          <w:cs/>
          <w:lang w:val="th-TH"/>
        </w:rPr>
        <w:t>รถเกษตรและลูกหนี้ที่จดจำนองที่ดินและอาคารชุด</w:t>
      </w:r>
      <w:r w:rsidR="00276C94" w:rsidRPr="001D5D3F">
        <w:rPr>
          <w:rFonts w:ascii="Angsana New" w:hAnsi="Angsana New" w:cs="Angsana New"/>
          <w:sz w:val="24"/>
          <w:szCs w:val="24"/>
          <w:cs/>
          <w:lang w:val="th-TH"/>
        </w:rPr>
        <w:t>เป็นประกันที่ค้างชำระไม่เกิน</w:t>
      </w:r>
      <w:r w:rsidR="00276C94" w:rsidRPr="001D5D3F">
        <w:rPr>
          <w:rFonts w:ascii="Angsana New" w:hAnsi="Angsana New" w:cs="Angsana New" w:hint="cs"/>
          <w:sz w:val="24"/>
          <w:szCs w:val="24"/>
          <w:cs/>
          <w:lang w:val="th-TH"/>
        </w:rPr>
        <w:t xml:space="preserve"> </w:t>
      </w:r>
      <w:r w:rsidR="006C583A" w:rsidRPr="001D5D3F">
        <w:rPr>
          <w:rFonts w:ascii="Angsana New" w:hAnsi="Angsana New" w:cs="Angsana New" w:hint="cs"/>
          <w:sz w:val="24"/>
          <w:szCs w:val="24"/>
          <w:cs/>
          <w:lang w:val="th-TH"/>
        </w:rPr>
        <w:t>90</w:t>
      </w:r>
      <w:r w:rsidR="00276C94" w:rsidRPr="001D5D3F">
        <w:rPr>
          <w:rFonts w:ascii="Angsana New" w:hAnsi="Angsana New" w:cs="Angsana New"/>
          <w:sz w:val="24"/>
          <w:szCs w:val="24"/>
          <w:cs/>
          <w:lang w:val="th-TH"/>
        </w:rPr>
        <w:t xml:space="preserve"> วัน ยอดหนี้คงค้างแสดงหลังหักมูลค่าหลักประกัน</w:t>
      </w:r>
    </w:p>
    <w:p w14:paraId="33C2CE5F" w14:textId="77777777" w:rsidR="00276C94" w:rsidRPr="00302BAD" w:rsidRDefault="00276C94" w:rsidP="00D06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6"/>
          <w:szCs w:val="6"/>
          <w:cs/>
          <w:lang w:val="th-TH"/>
        </w:rPr>
      </w:pPr>
    </w:p>
    <w:p w14:paraId="5E79FD05" w14:textId="29E0480D" w:rsidR="00282458" w:rsidRDefault="00276C94" w:rsidP="0058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603D1">
        <w:rPr>
          <w:rFonts w:ascii="Angsana New" w:hAnsi="Angsana New" w:cs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A603D1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A603D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A603D1">
        <w:rPr>
          <w:rFonts w:ascii="Angsana New" w:hAnsi="Angsana New" w:cs="Angsana New"/>
          <w:sz w:val="28"/>
          <w:szCs w:val="28"/>
          <w:cs/>
        </w:rPr>
        <w:t xml:space="preserve"> มีระยะเวลาตั้งแต่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</w:t>
      </w:r>
      <w:r w:rsidR="00A603D1">
        <w:rPr>
          <w:rFonts w:ascii="Angsana New" w:hAnsi="Angsana New" w:cs="Angsana New"/>
          <w:sz w:val="28"/>
          <w:szCs w:val="28"/>
        </w:rPr>
        <w:t>3</w:t>
      </w:r>
      <w:r w:rsidRPr="004E36F0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ถึง </w:t>
      </w:r>
      <w:r w:rsidR="00A603D1">
        <w:rPr>
          <w:rFonts w:ascii="Angsana New" w:hAnsi="Angsana New" w:cs="Angsana New"/>
          <w:sz w:val="28"/>
          <w:szCs w:val="28"/>
        </w:rPr>
        <w:t>80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4E36F0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51D99302" w14:textId="77777777" w:rsidR="00D060CF" w:rsidRPr="00302BAD" w:rsidRDefault="00D060CF" w:rsidP="00D06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="Angsana New"/>
          <w:sz w:val="6"/>
          <w:szCs w:val="6"/>
          <w:cs/>
          <w:lang w:val="th-TH"/>
        </w:rPr>
      </w:pPr>
    </w:p>
    <w:p w14:paraId="063EAAA5" w14:textId="4C281561" w:rsidR="00167120" w:rsidRPr="00993BD2" w:rsidRDefault="004102AE" w:rsidP="00993BD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7</w:t>
      </w:r>
      <w:r w:rsidR="00993BD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4C7F9F"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ลูกหนี้ตามสัญญาเช่าซื้อ</w:t>
      </w:r>
    </w:p>
    <w:p w14:paraId="27A92056" w14:textId="77777777" w:rsidR="00C6601E" w:rsidRPr="00D060CF" w:rsidRDefault="00C6601E" w:rsidP="00D060CF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12"/>
          <w:szCs w:val="12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975"/>
        <w:gridCol w:w="33"/>
        <w:gridCol w:w="1008"/>
        <w:gridCol w:w="669"/>
        <w:gridCol w:w="342"/>
        <w:gridCol w:w="1008"/>
        <w:gridCol w:w="360"/>
        <w:gridCol w:w="630"/>
        <w:gridCol w:w="990"/>
      </w:tblGrid>
      <w:tr w:rsidR="00C6601E" w:rsidRPr="00276C94" w14:paraId="1A5E3C17" w14:textId="77777777" w:rsidTr="00D060CF">
        <w:tc>
          <w:tcPr>
            <w:tcW w:w="2427" w:type="dxa"/>
          </w:tcPr>
          <w:p w14:paraId="1530D71E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10"/>
            <w:vAlign w:val="center"/>
          </w:tcPr>
          <w:p w14:paraId="0DB9577E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601E" w:rsidRPr="00276C94" w14:paraId="3D8FACE3" w14:textId="77777777" w:rsidTr="00D060CF">
        <w:tc>
          <w:tcPr>
            <w:tcW w:w="2427" w:type="dxa"/>
          </w:tcPr>
          <w:p w14:paraId="2C34047D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10"/>
            <w:vAlign w:val="center"/>
          </w:tcPr>
          <w:p w14:paraId="629D09D9" w14:textId="6FC770E8" w:rsidR="00C6601E" w:rsidRPr="00276C94" w:rsidRDefault="007A65C4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มิถุนายน </w:t>
            </w:r>
            <w:r w:rsidR="00C6601E"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C6601E" w:rsidRPr="00276C94" w14:paraId="007A41A5" w14:textId="77777777" w:rsidTr="00D060CF">
        <w:tc>
          <w:tcPr>
            <w:tcW w:w="2427" w:type="dxa"/>
          </w:tcPr>
          <w:p w14:paraId="4BE85F40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C9AEB79" w14:textId="2D056C0F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E4856E6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gridSpan w:val="2"/>
            <w:vAlign w:val="bottom"/>
          </w:tcPr>
          <w:p w14:paraId="483A9C82" w14:textId="4B9D3F78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92F0BC" w14:textId="6A98AEB1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gridSpan w:val="2"/>
            <w:vAlign w:val="bottom"/>
          </w:tcPr>
          <w:p w14:paraId="1F2A170B" w14:textId="7E729CCE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CC2C40F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46E83CBB" w14:textId="0DF6893E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66E9E22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gridSpan w:val="2"/>
            <w:vAlign w:val="bottom"/>
          </w:tcPr>
          <w:p w14:paraId="6CB57423" w14:textId="68ED0C38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835513D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6601E" w:rsidRPr="00276C94" w14:paraId="109C6E4A" w14:textId="77777777" w:rsidTr="00D060CF">
        <w:tc>
          <w:tcPr>
            <w:tcW w:w="2427" w:type="dxa"/>
          </w:tcPr>
          <w:p w14:paraId="6D34F80F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10"/>
            <w:vAlign w:val="bottom"/>
          </w:tcPr>
          <w:p w14:paraId="241D3C3B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601E" w:rsidRPr="00276C94" w14:paraId="1DB350C7" w14:textId="77777777" w:rsidTr="00D060CF">
        <w:tc>
          <w:tcPr>
            <w:tcW w:w="2427" w:type="dxa"/>
          </w:tcPr>
          <w:p w14:paraId="5C3FD1F7" w14:textId="77777777" w:rsidR="00C6601E" w:rsidRPr="004E3E95" w:rsidRDefault="00C6601E" w:rsidP="00D060CF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1766DCB4" w14:textId="4657CAE0" w:rsidR="00C6601E" w:rsidRPr="004E3E95" w:rsidRDefault="005917B8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D226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2265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008" w:type="dxa"/>
            <w:gridSpan w:val="2"/>
          </w:tcPr>
          <w:p w14:paraId="602DB56A" w14:textId="37B0B9B5" w:rsidR="00C6601E" w:rsidRPr="004E3E95" w:rsidRDefault="005917B8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77,428</w:t>
            </w:r>
          </w:p>
        </w:tc>
        <w:tc>
          <w:tcPr>
            <w:tcW w:w="1008" w:type="dxa"/>
          </w:tcPr>
          <w:p w14:paraId="54957D0C" w14:textId="35957537" w:rsidR="00C6601E" w:rsidRPr="004E3E95" w:rsidRDefault="0094587C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44,975</w:t>
            </w:r>
          </w:p>
        </w:tc>
        <w:tc>
          <w:tcPr>
            <w:tcW w:w="1011" w:type="dxa"/>
            <w:gridSpan w:val="2"/>
          </w:tcPr>
          <w:p w14:paraId="05EB1186" w14:textId="738154D4" w:rsidR="00C6601E" w:rsidRPr="004E3E95" w:rsidRDefault="0094587C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16,203</w:t>
            </w:r>
          </w:p>
        </w:tc>
        <w:tc>
          <w:tcPr>
            <w:tcW w:w="1008" w:type="dxa"/>
          </w:tcPr>
          <w:p w14:paraId="260C0531" w14:textId="0230A454" w:rsidR="00C6601E" w:rsidRPr="004E3E95" w:rsidRDefault="0094587C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</w:t>
            </w:r>
            <w:r w:rsidR="00B23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990" w:type="dxa"/>
            <w:gridSpan w:val="2"/>
          </w:tcPr>
          <w:p w14:paraId="362FF587" w14:textId="47A407EC" w:rsidR="00C6601E" w:rsidRPr="004E3E95" w:rsidRDefault="0094587C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5917B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990" w:type="dxa"/>
          </w:tcPr>
          <w:p w14:paraId="68EB15E1" w14:textId="1206198C" w:rsidR="00C6601E" w:rsidRPr="004E3E95" w:rsidRDefault="005917B8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="004D22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4D22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424</w:t>
            </w:r>
          </w:p>
        </w:tc>
      </w:tr>
      <w:tr w:rsidR="00C6601E" w:rsidRPr="00276C94" w14:paraId="69A706CF" w14:textId="77777777" w:rsidTr="00D060CF">
        <w:tc>
          <w:tcPr>
            <w:tcW w:w="2427" w:type="dxa"/>
          </w:tcPr>
          <w:p w14:paraId="032E9553" w14:textId="77777777" w:rsidR="00C6601E" w:rsidRPr="004E3E95" w:rsidRDefault="00C6601E" w:rsidP="00D060CF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</w:tcPr>
          <w:p w14:paraId="2D233904" w14:textId="77777777" w:rsidR="00C6601E" w:rsidRPr="004E3E95" w:rsidRDefault="00C6601E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gridSpan w:val="2"/>
          </w:tcPr>
          <w:p w14:paraId="3B4F1A35" w14:textId="77777777" w:rsidR="00C6601E" w:rsidRPr="004E3E95" w:rsidRDefault="00C6601E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</w:tcPr>
          <w:p w14:paraId="64AD463B" w14:textId="77777777" w:rsidR="00C6601E" w:rsidRPr="004E3E95" w:rsidRDefault="00C6601E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gridSpan w:val="2"/>
          </w:tcPr>
          <w:p w14:paraId="666C439C" w14:textId="77777777" w:rsidR="00C6601E" w:rsidRPr="004E3E95" w:rsidRDefault="00C6601E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</w:tcPr>
          <w:p w14:paraId="626AB360" w14:textId="77777777" w:rsidR="00C6601E" w:rsidRPr="004E3E95" w:rsidRDefault="00C6601E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327065CF" w14:textId="77777777" w:rsidR="00C6601E" w:rsidRPr="004E3E95" w:rsidRDefault="00C6601E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CFE7A50" w14:textId="77777777" w:rsidR="00C6601E" w:rsidRPr="004E3E95" w:rsidRDefault="00C6601E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6601E" w:rsidRPr="00276C94" w14:paraId="278B0929" w14:textId="77777777" w:rsidTr="00D060CF">
        <w:tc>
          <w:tcPr>
            <w:tcW w:w="2427" w:type="dxa"/>
          </w:tcPr>
          <w:p w14:paraId="47BD126F" w14:textId="77777777" w:rsidR="00C6601E" w:rsidRPr="004E3E95" w:rsidRDefault="00C6601E" w:rsidP="00D060CF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</w:tcPr>
          <w:p w14:paraId="3B7900FE" w14:textId="61924038" w:rsidR="00C6601E" w:rsidRPr="004E3E95" w:rsidRDefault="0094587C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4D22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4D22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gridSpan w:val="2"/>
          </w:tcPr>
          <w:p w14:paraId="2C27F3DB" w14:textId="3A8657D9" w:rsidR="00C6601E" w:rsidRPr="004E3E95" w:rsidRDefault="0094587C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20,807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</w:tcPr>
          <w:p w14:paraId="13C2DB66" w14:textId="69C695BB" w:rsidR="00C6601E" w:rsidRPr="004E3E95" w:rsidRDefault="0094587C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8,315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gridSpan w:val="2"/>
          </w:tcPr>
          <w:p w14:paraId="35678C6E" w14:textId="035C82A9" w:rsidR="00C6601E" w:rsidRPr="004E3E95" w:rsidRDefault="0094587C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1,694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</w:tcPr>
          <w:p w14:paraId="60833086" w14:textId="603E3F2B" w:rsidR="00C6601E" w:rsidRPr="004E3E95" w:rsidRDefault="0094587C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gridSpan w:val="2"/>
          </w:tcPr>
          <w:p w14:paraId="23E97958" w14:textId="021A6514" w:rsidR="00C6601E" w:rsidRPr="004E3E95" w:rsidRDefault="0094587C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</w:tcPr>
          <w:p w14:paraId="4EE0F7B0" w14:textId="4D8CFE39" w:rsidR="00C6601E" w:rsidRPr="004E3E95" w:rsidRDefault="0094587C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4D22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4D22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6601E" w:rsidRPr="00276C94" w14:paraId="68BC6C5F" w14:textId="77777777" w:rsidTr="00D060CF">
        <w:tc>
          <w:tcPr>
            <w:tcW w:w="2427" w:type="dxa"/>
          </w:tcPr>
          <w:p w14:paraId="1BEB24CA" w14:textId="1D6B9C84" w:rsidR="00C6601E" w:rsidRPr="00023D7D" w:rsidRDefault="000E1C9F" w:rsidP="00D060CF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23D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26EF2A62" w14:textId="68E1E16C" w:rsidR="00C6601E" w:rsidRPr="004E3E95" w:rsidRDefault="00050D2B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59,30</w:t>
            </w:r>
            <w:r w:rsidR="00B23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008" w:type="dxa"/>
            <w:gridSpan w:val="2"/>
          </w:tcPr>
          <w:p w14:paraId="4039B2A4" w14:textId="66A938B3" w:rsidR="00C6601E" w:rsidRPr="004E3E95" w:rsidRDefault="00050D2B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56,621</w:t>
            </w:r>
          </w:p>
        </w:tc>
        <w:tc>
          <w:tcPr>
            <w:tcW w:w="1008" w:type="dxa"/>
          </w:tcPr>
          <w:p w14:paraId="00870A89" w14:textId="4AD74D13" w:rsidR="00C6601E" w:rsidRPr="004E3E95" w:rsidRDefault="00050D2B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36,660</w:t>
            </w:r>
          </w:p>
        </w:tc>
        <w:tc>
          <w:tcPr>
            <w:tcW w:w="1011" w:type="dxa"/>
            <w:gridSpan w:val="2"/>
          </w:tcPr>
          <w:p w14:paraId="57ABCBC9" w14:textId="007EA429" w:rsidR="00C6601E" w:rsidRPr="004E3E95" w:rsidRDefault="00050D2B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14,509</w:t>
            </w:r>
          </w:p>
        </w:tc>
        <w:tc>
          <w:tcPr>
            <w:tcW w:w="1008" w:type="dxa"/>
          </w:tcPr>
          <w:p w14:paraId="74B5C9B1" w14:textId="63CB1AAD" w:rsidR="00C6601E" w:rsidRPr="004E3E95" w:rsidRDefault="00050D2B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54</w:t>
            </w:r>
            <w:r w:rsidR="00B233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990" w:type="dxa"/>
            <w:gridSpan w:val="2"/>
          </w:tcPr>
          <w:p w14:paraId="7D077146" w14:textId="0F4FE45F" w:rsidR="00C6601E" w:rsidRPr="004E3E95" w:rsidRDefault="00050D2B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</w:t>
            </w:r>
          </w:p>
        </w:tc>
        <w:tc>
          <w:tcPr>
            <w:tcW w:w="990" w:type="dxa"/>
          </w:tcPr>
          <w:p w14:paraId="219192E0" w14:textId="63A75DE9" w:rsidR="00C6601E" w:rsidRPr="004E3E95" w:rsidRDefault="00050D2B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167,67</w:t>
            </w:r>
            <w:r w:rsidR="00747A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C6601E" w:rsidRPr="00276C94" w14:paraId="10819CB1" w14:textId="77777777" w:rsidTr="00D060CF">
        <w:tc>
          <w:tcPr>
            <w:tcW w:w="2427" w:type="dxa"/>
          </w:tcPr>
          <w:p w14:paraId="66EA60F5" w14:textId="64467420" w:rsidR="00C6601E" w:rsidRPr="004E3E95" w:rsidRDefault="00C6601E" w:rsidP="00302BAD">
            <w:pPr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A603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="00A603D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717E3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52613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="00717E3C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="0052613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489685BF" w14:textId="3C971CA7" w:rsidR="00C6601E" w:rsidRPr="004E3E95" w:rsidRDefault="00050D2B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D456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5195DC0F" w14:textId="480F5818" w:rsidR="00C6601E" w:rsidRPr="004E3E95" w:rsidRDefault="00050D2B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="00D456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D2805F6" w14:textId="71D4F891" w:rsidR="00C6601E" w:rsidRPr="004E3E95" w:rsidRDefault="00050D2B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="00D456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gridSpan w:val="2"/>
            <w:vAlign w:val="bottom"/>
          </w:tcPr>
          <w:p w14:paraId="03799865" w14:textId="02DE3E24" w:rsidR="00C6601E" w:rsidRPr="004E3E95" w:rsidRDefault="00050D2B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D456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AD80F10" w14:textId="727D707B" w:rsidR="00C6601E" w:rsidRPr="004E3E95" w:rsidRDefault="00050D2B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7DC6D7BD" w14:textId="0B4D0B00" w:rsidR="00C6601E" w:rsidRPr="004E3E95" w:rsidRDefault="00050D2B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04F6279" w14:textId="19C36384" w:rsidR="00C6601E" w:rsidRPr="004E3E95" w:rsidRDefault="00050D2B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6601E" w:rsidRPr="00276C94" w14:paraId="345D7EEA" w14:textId="77777777" w:rsidTr="00D060CF">
        <w:tc>
          <w:tcPr>
            <w:tcW w:w="2427" w:type="dxa"/>
          </w:tcPr>
          <w:p w14:paraId="5764F8E2" w14:textId="77777777" w:rsidR="00C6601E" w:rsidRPr="004E3E95" w:rsidRDefault="00C6601E" w:rsidP="00D060CF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</w:tcPr>
          <w:p w14:paraId="57ACD3FC" w14:textId="19E9DF2E" w:rsidR="00C6601E" w:rsidRPr="004E3E95" w:rsidRDefault="00050D2B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23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59,</w:t>
            </w:r>
            <w:r w:rsidR="00D456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015</w:t>
            </w:r>
          </w:p>
        </w:tc>
        <w:tc>
          <w:tcPr>
            <w:tcW w:w="1008" w:type="dxa"/>
            <w:gridSpan w:val="2"/>
          </w:tcPr>
          <w:p w14:paraId="1C4D5B3E" w14:textId="4C510263" w:rsidR="00C6601E" w:rsidRPr="004E3E95" w:rsidRDefault="00050D2B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56,</w:t>
            </w:r>
            <w:r w:rsidR="00D456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354</w:t>
            </w:r>
          </w:p>
        </w:tc>
        <w:tc>
          <w:tcPr>
            <w:tcW w:w="1008" w:type="dxa"/>
          </w:tcPr>
          <w:p w14:paraId="5EB21431" w14:textId="1F2554BC" w:rsidR="00C6601E" w:rsidRPr="004E3E95" w:rsidRDefault="00050D2B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36,4</w:t>
            </w:r>
            <w:r w:rsidR="00D456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88</w:t>
            </w:r>
          </w:p>
        </w:tc>
        <w:tc>
          <w:tcPr>
            <w:tcW w:w="1011" w:type="dxa"/>
            <w:gridSpan w:val="2"/>
          </w:tcPr>
          <w:p w14:paraId="70BD7E41" w14:textId="2EF7A935" w:rsidR="00C6601E" w:rsidRPr="004E3E95" w:rsidRDefault="00050D2B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14,4</w:t>
            </w:r>
            <w:r w:rsidR="00D456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40</w:t>
            </w:r>
          </w:p>
        </w:tc>
        <w:tc>
          <w:tcPr>
            <w:tcW w:w="1008" w:type="dxa"/>
          </w:tcPr>
          <w:p w14:paraId="30A17761" w14:textId="6F396465" w:rsidR="00C6601E" w:rsidRPr="004E3E95" w:rsidRDefault="00050D2B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54</w:t>
            </w:r>
            <w:r w:rsidR="00B233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0</w:t>
            </w:r>
          </w:p>
        </w:tc>
        <w:tc>
          <w:tcPr>
            <w:tcW w:w="990" w:type="dxa"/>
            <w:gridSpan w:val="2"/>
          </w:tcPr>
          <w:p w14:paraId="3D6D9024" w14:textId="67FF4D57" w:rsidR="00C6601E" w:rsidRPr="004E3E95" w:rsidRDefault="00050D2B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</w:t>
            </w:r>
          </w:p>
        </w:tc>
        <w:tc>
          <w:tcPr>
            <w:tcW w:w="990" w:type="dxa"/>
          </w:tcPr>
          <w:p w14:paraId="2F3F8EFE" w14:textId="3001FDE7" w:rsidR="00C6601E" w:rsidRPr="004E3E95" w:rsidRDefault="00050D2B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166,86</w:t>
            </w:r>
            <w:r w:rsidR="00747A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1E12E9" w:rsidRPr="002F0385" w14:paraId="6E358180" w14:textId="77777777" w:rsidTr="00D060CF">
        <w:tc>
          <w:tcPr>
            <w:tcW w:w="4410" w:type="dxa"/>
            <w:gridSpan w:val="3"/>
          </w:tcPr>
          <w:p w14:paraId="12155521" w14:textId="3DD7E379" w:rsidR="001E12E9" w:rsidRPr="002F0385" w:rsidRDefault="001E12E9" w:rsidP="00D060C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8"/>
          </w:tcPr>
          <w:p w14:paraId="576F91B4" w14:textId="46AEFD5E" w:rsidR="001E12E9" w:rsidRPr="00143016" w:rsidRDefault="001E12E9" w:rsidP="00D060CF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E12E9" w:rsidRPr="002F0385" w14:paraId="40985A5B" w14:textId="77777777" w:rsidTr="00D060CF">
        <w:tc>
          <w:tcPr>
            <w:tcW w:w="4410" w:type="dxa"/>
            <w:gridSpan w:val="3"/>
          </w:tcPr>
          <w:p w14:paraId="23BECDF7" w14:textId="77777777" w:rsidR="001E12E9" w:rsidRPr="002F0385" w:rsidRDefault="001E12E9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040" w:type="dxa"/>
            <w:gridSpan w:val="8"/>
          </w:tcPr>
          <w:p w14:paraId="69F03E71" w14:textId="22CF53E0" w:rsidR="001E12E9" w:rsidRPr="002F0385" w:rsidRDefault="005C4BD7" w:rsidP="00D060CF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F038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F0385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ธันวาคม </w:t>
            </w:r>
            <w:r w:rsidR="001E12E9" w:rsidRPr="002F0385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C406BD" w:rsidRPr="002F0385" w14:paraId="2131EF2B" w14:textId="77777777" w:rsidTr="00D060CF">
        <w:tc>
          <w:tcPr>
            <w:tcW w:w="4410" w:type="dxa"/>
            <w:gridSpan w:val="3"/>
          </w:tcPr>
          <w:p w14:paraId="15B606E9" w14:textId="77777777" w:rsidR="001E12E9" w:rsidRPr="002F0385" w:rsidRDefault="001E12E9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61C0811" w14:textId="218044CC" w:rsidR="001E12E9" w:rsidRPr="002F0385" w:rsidRDefault="001E12E9" w:rsidP="00D060CF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C6E7309" w14:textId="77777777" w:rsidR="001E12E9" w:rsidRPr="002F0385" w:rsidRDefault="001E12E9" w:rsidP="00D060CF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710" w:type="dxa"/>
            <w:gridSpan w:val="3"/>
            <w:vAlign w:val="bottom"/>
          </w:tcPr>
          <w:p w14:paraId="0AC4B884" w14:textId="1A289246" w:rsidR="004A049D" w:rsidRDefault="001E12E9" w:rsidP="00D060CF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  <w:p w14:paraId="243FD83E" w14:textId="3FD28853" w:rsidR="001E12E9" w:rsidRPr="002F0385" w:rsidRDefault="004A049D" w:rsidP="00D060CF">
            <w:pPr>
              <w:pStyle w:val="acctfourfigures"/>
              <w:tabs>
                <w:tab w:val="clear" w:pos="765"/>
              </w:tabs>
              <w:spacing w:line="240" w:lineRule="auto"/>
              <w:ind w:left="-140" w:right="-119" w:firstLine="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แต่ไม่เกินห้าปี</w:t>
            </w:r>
          </w:p>
        </w:tc>
        <w:tc>
          <w:tcPr>
            <w:tcW w:w="1620" w:type="dxa"/>
            <w:gridSpan w:val="2"/>
            <w:vAlign w:val="bottom"/>
          </w:tcPr>
          <w:p w14:paraId="7A47A246" w14:textId="77777777" w:rsidR="001E12E9" w:rsidRPr="002F0385" w:rsidRDefault="001E12E9" w:rsidP="00D060CF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B480C6" w14:textId="77777777" w:rsidR="001E12E9" w:rsidRPr="002F0385" w:rsidRDefault="001E12E9" w:rsidP="00D060CF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BCEF37" w14:textId="77777777" w:rsidR="001E12E9" w:rsidRPr="002F0385" w:rsidRDefault="001E12E9" w:rsidP="00D060CF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12F3" w:rsidRPr="002F0385" w14:paraId="324B1FB7" w14:textId="77777777" w:rsidTr="00D060CF">
        <w:tc>
          <w:tcPr>
            <w:tcW w:w="4410" w:type="dxa"/>
            <w:gridSpan w:val="3"/>
          </w:tcPr>
          <w:p w14:paraId="13B10477" w14:textId="77777777" w:rsidR="004D12F3" w:rsidRPr="002F0385" w:rsidRDefault="004D12F3" w:rsidP="00D060CF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8"/>
          </w:tcPr>
          <w:p w14:paraId="14EBB9FF" w14:textId="580E2808" w:rsidR="004D12F3" w:rsidRPr="002F0385" w:rsidRDefault="004D12F3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038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F03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F038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406BD" w:rsidRPr="002F0385" w14:paraId="409A1B9C" w14:textId="77777777" w:rsidTr="00D060CF">
        <w:tc>
          <w:tcPr>
            <w:tcW w:w="4410" w:type="dxa"/>
            <w:gridSpan w:val="3"/>
          </w:tcPr>
          <w:p w14:paraId="070C6C2D" w14:textId="77777777" w:rsidR="001E12E9" w:rsidRPr="002F0385" w:rsidRDefault="001E12E9" w:rsidP="00D060C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710" w:type="dxa"/>
            <w:gridSpan w:val="3"/>
          </w:tcPr>
          <w:p w14:paraId="029EB2C6" w14:textId="01823034" w:rsidR="001E12E9" w:rsidRPr="002F0385" w:rsidRDefault="00FA53BA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45,312</w:t>
            </w:r>
          </w:p>
        </w:tc>
        <w:tc>
          <w:tcPr>
            <w:tcW w:w="1710" w:type="dxa"/>
            <w:gridSpan w:val="3"/>
          </w:tcPr>
          <w:p w14:paraId="1D3D00CB" w14:textId="031DA7EA" w:rsidR="001E12E9" w:rsidRPr="002F0385" w:rsidRDefault="00FA53BA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76,130</w:t>
            </w:r>
          </w:p>
        </w:tc>
        <w:tc>
          <w:tcPr>
            <w:tcW w:w="1620" w:type="dxa"/>
            <w:gridSpan w:val="2"/>
          </w:tcPr>
          <w:p w14:paraId="5DA93D1B" w14:textId="78729AF8" w:rsidR="001E12E9" w:rsidRPr="002F0385" w:rsidRDefault="00FA53BA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121,442</w:t>
            </w:r>
          </w:p>
        </w:tc>
      </w:tr>
      <w:tr w:rsidR="00C406BD" w:rsidRPr="002F0385" w14:paraId="2CE83B7A" w14:textId="77777777" w:rsidTr="00D060CF">
        <w:tc>
          <w:tcPr>
            <w:tcW w:w="4410" w:type="dxa"/>
            <w:gridSpan w:val="3"/>
          </w:tcPr>
          <w:p w14:paraId="7322119A" w14:textId="77777777" w:rsidR="001E12E9" w:rsidRPr="002F0385" w:rsidRDefault="001E12E9" w:rsidP="00D060C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F03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710" w:type="dxa"/>
            <w:gridSpan w:val="3"/>
          </w:tcPr>
          <w:p w14:paraId="7D0A2A4B" w14:textId="54741D4B" w:rsidR="001E12E9" w:rsidRPr="002F0385" w:rsidRDefault="00FA53BA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18,038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  <w:gridSpan w:val="3"/>
          </w:tcPr>
          <w:p w14:paraId="0A056813" w14:textId="0DC029F5" w:rsidR="001E12E9" w:rsidRPr="002F0385" w:rsidRDefault="00FA53BA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18,607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gridSpan w:val="2"/>
          </w:tcPr>
          <w:p w14:paraId="333C5727" w14:textId="1B4D443C" w:rsidR="001E12E9" w:rsidRPr="002F0385" w:rsidRDefault="00FA53BA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36,645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406BD" w:rsidRPr="000E1C9F" w14:paraId="6626894C" w14:textId="77777777" w:rsidTr="00D060CF">
        <w:tc>
          <w:tcPr>
            <w:tcW w:w="4410" w:type="dxa"/>
            <w:gridSpan w:val="3"/>
          </w:tcPr>
          <w:p w14:paraId="643E75A9" w14:textId="6B911348" w:rsidR="001E12E9" w:rsidRPr="00023D7D" w:rsidRDefault="00D8449B" w:rsidP="00D060C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gridSpan w:val="3"/>
          </w:tcPr>
          <w:p w14:paraId="4B34B307" w14:textId="672F85E6" w:rsidR="001E12E9" w:rsidRPr="000E1C9F" w:rsidRDefault="00FA53BA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1C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27,274</w:t>
            </w:r>
          </w:p>
        </w:tc>
        <w:tc>
          <w:tcPr>
            <w:tcW w:w="1710" w:type="dxa"/>
            <w:gridSpan w:val="3"/>
          </w:tcPr>
          <w:p w14:paraId="3FC4FD31" w14:textId="02A616D1" w:rsidR="001E12E9" w:rsidRPr="0062585E" w:rsidRDefault="00FA53BA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258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57,523</w:t>
            </w:r>
          </w:p>
        </w:tc>
        <w:tc>
          <w:tcPr>
            <w:tcW w:w="1620" w:type="dxa"/>
            <w:gridSpan w:val="2"/>
          </w:tcPr>
          <w:p w14:paraId="34DB8FC0" w14:textId="29030326" w:rsidR="001E12E9" w:rsidRPr="0062585E" w:rsidRDefault="00FA53BA" w:rsidP="00D0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258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84,797</w:t>
            </w:r>
          </w:p>
        </w:tc>
      </w:tr>
      <w:tr w:rsidR="00C406BD" w:rsidRPr="002F0385" w14:paraId="1C009C02" w14:textId="77777777" w:rsidTr="00D060CF">
        <w:tc>
          <w:tcPr>
            <w:tcW w:w="4410" w:type="dxa"/>
            <w:gridSpan w:val="3"/>
          </w:tcPr>
          <w:p w14:paraId="6F6E2390" w14:textId="77777777" w:rsidR="001E12E9" w:rsidRPr="002F0385" w:rsidRDefault="001E12E9" w:rsidP="00D060C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F03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gridSpan w:val="3"/>
          </w:tcPr>
          <w:p w14:paraId="6F574E49" w14:textId="22A7A80B" w:rsidR="001E12E9" w:rsidRPr="002F0385" w:rsidRDefault="00FA53BA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274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  <w:gridSpan w:val="3"/>
          </w:tcPr>
          <w:p w14:paraId="036333D8" w14:textId="0449067F" w:rsidR="001E12E9" w:rsidRPr="002F0385" w:rsidRDefault="00FA53BA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577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gridSpan w:val="2"/>
          </w:tcPr>
          <w:p w14:paraId="1DB74C8E" w14:textId="22480736" w:rsidR="001E12E9" w:rsidRPr="002F0385" w:rsidRDefault="00FA53BA" w:rsidP="00D06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851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406BD" w:rsidRPr="002F0385" w14:paraId="594B32DF" w14:textId="77777777" w:rsidTr="00D060CF">
        <w:tc>
          <w:tcPr>
            <w:tcW w:w="4410" w:type="dxa"/>
            <w:gridSpan w:val="3"/>
          </w:tcPr>
          <w:p w14:paraId="5E6DC9F3" w14:textId="77777777" w:rsidR="001E12E9" w:rsidRPr="002F0385" w:rsidRDefault="001E12E9" w:rsidP="00D060CF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3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gridSpan w:val="3"/>
          </w:tcPr>
          <w:p w14:paraId="34E94539" w14:textId="4899BF69" w:rsidR="001E12E9" w:rsidRPr="00ED3CB5" w:rsidRDefault="00FA53BA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3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27,000</w:t>
            </w:r>
          </w:p>
        </w:tc>
        <w:tc>
          <w:tcPr>
            <w:tcW w:w="1710" w:type="dxa"/>
            <w:gridSpan w:val="3"/>
          </w:tcPr>
          <w:p w14:paraId="74115C4B" w14:textId="74C2BF65" w:rsidR="001E12E9" w:rsidRPr="00ED3CB5" w:rsidRDefault="00FA53BA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3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56,946</w:t>
            </w:r>
          </w:p>
        </w:tc>
        <w:tc>
          <w:tcPr>
            <w:tcW w:w="1620" w:type="dxa"/>
            <w:gridSpan w:val="2"/>
          </w:tcPr>
          <w:p w14:paraId="2014CEB8" w14:textId="62E38711" w:rsidR="001E12E9" w:rsidRPr="00ED3CB5" w:rsidRDefault="00FA53BA" w:rsidP="00D06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3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83,946</w:t>
            </w:r>
          </w:p>
        </w:tc>
      </w:tr>
    </w:tbl>
    <w:p w14:paraId="50A1BAE5" w14:textId="2A8ADA59" w:rsidR="00D060CF" w:rsidRDefault="00D060CF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DE21892" w14:textId="28B3CA0E" w:rsidR="00A603D1" w:rsidRPr="00FD5EF9" w:rsidRDefault="002C1CFD" w:rsidP="00A603D1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มูลค่าตามบัญชีสุทธิก่อนการเปลี่ยนแปลง</w:t>
      </w:r>
      <w:r w:rsidR="00EE4461">
        <w:rPr>
          <w:rFonts w:asciiTheme="majorBidi" w:hAnsiTheme="majorBidi" w:cstheme="majorBidi" w:hint="cs"/>
          <w:b/>
          <w:sz w:val="28"/>
          <w:szCs w:val="28"/>
          <w:cs/>
        </w:rPr>
        <w:t>เงื่อนไขของ</w:t>
      </w:r>
      <w:r w:rsidR="00A603D1">
        <w:rPr>
          <w:rFonts w:asciiTheme="majorBidi" w:hAnsiTheme="majorBidi" w:cstheme="majorBidi" w:hint="cs"/>
          <w:b/>
          <w:sz w:val="28"/>
          <w:szCs w:val="28"/>
          <w:cs/>
        </w:rPr>
        <w:t xml:space="preserve">ลูกหนี้ตามสัญญาเช่าซื้อที่มีการเปลี่ยนแปลงเงื่อนไขตามแนวทางในการให้ความช่วยเหลือลูกหนี้ ตามที่ได้อธิบายไว้ในหมายเหตุข้อ </w:t>
      </w:r>
      <w:r w:rsidR="00A603D1" w:rsidRPr="00390824">
        <w:rPr>
          <w:rFonts w:asciiTheme="majorBidi" w:hAnsiTheme="majorBidi" w:cstheme="majorBidi"/>
          <w:bCs/>
          <w:sz w:val="28"/>
          <w:szCs w:val="28"/>
        </w:rPr>
        <w:t>4</w:t>
      </w:r>
      <w:r w:rsidR="00A603D1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A603D1">
        <w:rPr>
          <w:rFonts w:asciiTheme="majorBidi" w:hAnsiTheme="majorBidi" w:cstheme="majorBidi" w:hint="cs"/>
          <w:b/>
          <w:sz w:val="28"/>
          <w:szCs w:val="28"/>
          <w:cs/>
        </w:rPr>
        <w:t>ในระหว่าง</w:t>
      </w:r>
      <w:r w:rsidR="002D2F28">
        <w:rPr>
          <w:rFonts w:asciiTheme="majorBidi" w:hAnsiTheme="majorBidi" w:cstheme="majorBidi" w:hint="cs"/>
          <w:b/>
          <w:sz w:val="28"/>
          <w:szCs w:val="28"/>
          <w:cs/>
        </w:rPr>
        <w:t xml:space="preserve">เดือนเมษายนถึงเดือนมิถุนายน </w:t>
      </w:r>
      <w:r w:rsidR="002D2F28" w:rsidRPr="00390824">
        <w:rPr>
          <w:rFonts w:asciiTheme="majorBidi" w:hAnsiTheme="majorBidi" w:cstheme="majorBidi"/>
          <w:bCs/>
          <w:sz w:val="28"/>
          <w:szCs w:val="28"/>
        </w:rPr>
        <w:t>2563</w:t>
      </w:r>
      <w:r w:rsidR="004E3634" w:rsidRPr="00302BAD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FD5EF9">
        <w:rPr>
          <w:rFonts w:asciiTheme="majorBidi" w:hAnsiTheme="majorBidi" w:cstheme="majorBidi" w:hint="cs"/>
          <w:b/>
          <w:sz w:val="28"/>
          <w:szCs w:val="28"/>
          <w:cs/>
        </w:rPr>
        <w:t>มีจำนวน</w:t>
      </w:r>
      <w:r w:rsidR="002D2F28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FD5EF9">
        <w:rPr>
          <w:rFonts w:asciiTheme="majorBidi" w:hAnsiTheme="majorBidi" w:cstheme="majorBidi"/>
          <w:bCs/>
          <w:sz w:val="28"/>
          <w:szCs w:val="28"/>
        </w:rPr>
        <w:t>134</w:t>
      </w:r>
      <w:r w:rsidR="00FD5EF9">
        <w:rPr>
          <w:rFonts w:asciiTheme="majorBidi" w:hAnsiTheme="majorBidi" w:cs="Angsana New"/>
          <w:bCs/>
          <w:sz w:val="28"/>
          <w:szCs w:val="28"/>
          <w:cs/>
        </w:rPr>
        <w:t>.</w:t>
      </w:r>
      <w:r w:rsidR="00FD5EF9">
        <w:rPr>
          <w:rFonts w:asciiTheme="majorBidi" w:hAnsiTheme="majorBidi" w:cstheme="majorBidi"/>
          <w:bCs/>
          <w:sz w:val="28"/>
          <w:szCs w:val="28"/>
        </w:rPr>
        <w:t xml:space="preserve">91 </w:t>
      </w:r>
      <w:r w:rsidR="00FD5EF9" w:rsidRPr="00FD5EF9">
        <w:rPr>
          <w:rFonts w:asciiTheme="majorBidi" w:hAnsiTheme="majorBidi" w:cstheme="majorBidi" w:hint="cs"/>
          <w:b/>
          <w:sz w:val="28"/>
          <w:szCs w:val="28"/>
          <w:cs/>
        </w:rPr>
        <w:t>ล้านบาท</w:t>
      </w:r>
    </w:p>
    <w:p w14:paraId="4EF84718" w14:textId="77777777" w:rsidR="00A603D1" w:rsidRDefault="00A603D1" w:rsidP="00A603D1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197B0E50" w14:textId="77777777" w:rsidR="00A603D1" w:rsidRDefault="00A603D1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FB982F" w14:textId="77777777" w:rsidR="00816511" w:rsidRDefault="00816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6D30A99B" w14:textId="30A12A41" w:rsidR="00276C94" w:rsidRPr="00276C94" w:rsidRDefault="00276C94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 xml:space="preserve">ณ วันที่ </w:t>
      </w:r>
      <w:r w:rsidR="007A65C4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7A65C4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Pr="00276C94">
        <w:rPr>
          <w:rFonts w:asciiTheme="majorBidi" w:hAnsiTheme="majorBidi" w:cstheme="majorBidi"/>
          <w:bCs/>
          <w:sz w:val="28"/>
          <w:szCs w:val="28"/>
        </w:rPr>
        <w:t xml:space="preserve">2563 </w:t>
      </w:r>
      <w:r w:rsidR="00F3679C">
        <w:rPr>
          <w:rFonts w:asciiTheme="majorBidi" w:hAnsiTheme="majorBidi" w:cstheme="majorBidi" w:hint="cs"/>
          <w:b/>
          <w:sz w:val="28"/>
          <w:szCs w:val="28"/>
          <w:cs/>
        </w:rPr>
        <w:t>ลูกหนี้ตามสัญญาเช่าซื้อสุทธิ</w:t>
      </w:r>
      <w:r w:rsidR="001800B7">
        <w:rPr>
          <w:rFonts w:asciiTheme="majorBidi" w:hAnsiTheme="majorBidi" w:cstheme="majorBidi" w:hint="cs"/>
          <w:b/>
          <w:sz w:val="28"/>
          <w:szCs w:val="28"/>
          <w:cs/>
        </w:rPr>
        <w:t>จากรายได้ดอกเบี้ย</w:t>
      </w:r>
      <w:r w:rsidR="00505512">
        <w:rPr>
          <w:rFonts w:asciiTheme="majorBidi" w:hAnsiTheme="majorBidi" w:cstheme="majorBidi" w:hint="cs"/>
          <w:b/>
          <w:sz w:val="28"/>
          <w:szCs w:val="28"/>
          <w:cs/>
        </w:rPr>
        <w:t>ที่ยังไม่ถือเป็นรายได้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>ค่าเผื่อผลขาดทุน</w:t>
      </w:r>
      <w:r w:rsidR="0052613A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EF63A1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>มูลค่าตามบัญชีสุทธิ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>ของ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 xml:space="preserve">ลูกหนี้ตามสัญญาเช่าซื้อ 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>แสดงได้ดังนี้</w:t>
      </w:r>
    </w:p>
    <w:p w14:paraId="7EE78638" w14:textId="77777777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76C94" w:rsidRPr="00276C94" w14:paraId="0055098C" w14:textId="77777777" w:rsidTr="00276C94">
        <w:tc>
          <w:tcPr>
            <w:tcW w:w="4860" w:type="dxa"/>
          </w:tcPr>
          <w:p w14:paraId="131511F3" w14:textId="77777777" w:rsidR="00276C94" w:rsidRPr="00276C94" w:rsidRDefault="00276C94" w:rsidP="00276C9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2A5E57A4" w14:textId="5FC1D509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76C94" w:rsidRPr="00276C94" w14:paraId="6C13BF1E" w14:textId="77777777" w:rsidTr="00276C94">
        <w:tc>
          <w:tcPr>
            <w:tcW w:w="4860" w:type="dxa"/>
          </w:tcPr>
          <w:p w14:paraId="595BE09A" w14:textId="77777777" w:rsidR="00276C94" w:rsidRPr="00276C94" w:rsidRDefault="00276C94" w:rsidP="00276C9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34C45C3F" w14:textId="6752FB9A" w:rsidR="00276C94" w:rsidRPr="00276C94" w:rsidRDefault="007A65C4" w:rsidP="00276C9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มิถุนายน </w:t>
            </w:r>
            <w:r w:rsidR="00276C94" w:rsidRPr="00276C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276C94" w:rsidRPr="00276C94" w14:paraId="05945CDF" w14:textId="77777777" w:rsidTr="00276C94">
        <w:tc>
          <w:tcPr>
            <w:tcW w:w="4860" w:type="dxa"/>
          </w:tcPr>
          <w:p w14:paraId="4C97C0C2" w14:textId="77777777" w:rsidR="00276C94" w:rsidRPr="00276C94" w:rsidRDefault="00276C94" w:rsidP="00276C9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CAAAD0" w14:textId="31DECBD1" w:rsidR="00276C94" w:rsidRPr="00276C94" w:rsidRDefault="00505512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ลูกหนี้ตามสัญญาเช่าซื้อสุทธิจากรายได้ดอกเบี้ยที่ยังไม่ถือเป็นรายได้</w:t>
            </w:r>
          </w:p>
        </w:tc>
        <w:tc>
          <w:tcPr>
            <w:tcW w:w="1530" w:type="dxa"/>
            <w:vAlign w:val="bottom"/>
          </w:tcPr>
          <w:p w14:paraId="1E07F3B0" w14:textId="3BC515F6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6C9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ค่าเผื่อผลขาดทุน</w:t>
            </w:r>
            <w:r w:rsidR="00BC419B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21C5FCF" w14:textId="77777777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6C9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</w:tc>
      </w:tr>
      <w:tr w:rsidR="00276C94" w:rsidRPr="00276C94" w14:paraId="28F607B8" w14:textId="77777777" w:rsidTr="00276C94">
        <w:tc>
          <w:tcPr>
            <w:tcW w:w="4860" w:type="dxa"/>
          </w:tcPr>
          <w:p w14:paraId="27BB943B" w14:textId="77777777" w:rsidR="00276C94" w:rsidRPr="00276C94" w:rsidRDefault="00276C94" w:rsidP="00276C94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325E45" w14:textId="77777777" w:rsidR="00276C94" w:rsidRPr="00276C94" w:rsidRDefault="00276C94" w:rsidP="002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5757CE" w14:textId="77777777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76C9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76C9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4ED05267" w14:textId="77777777" w:rsidR="00276C94" w:rsidRPr="00276C94" w:rsidRDefault="00276C94" w:rsidP="002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516" w:rsidRPr="00276C94" w14:paraId="4C62AD99" w14:textId="77777777" w:rsidTr="00276C94">
        <w:tc>
          <w:tcPr>
            <w:tcW w:w="4860" w:type="dxa"/>
          </w:tcPr>
          <w:p w14:paraId="0192F092" w14:textId="2972D2E1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7D23B287" w14:textId="7777777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84ECAA" w14:textId="7777777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4F78124B" w14:textId="7777777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43516" w:rsidRPr="00276C94" w14:paraId="525A1FDC" w14:textId="77777777" w:rsidTr="00117964">
        <w:tc>
          <w:tcPr>
            <w:tcW w:w="4860" w:type="dxa"/>
          </w:tcPr>
          <w:p w14:paraId="00AAA512" w14:textId="356593FE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 w:rsidR="00B079D5"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2D8B58E4" w14:textId="5D182414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5DDE2E4" w14:textId="06E367F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C5635C8" w14:textId="4B39E3C2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43516" w:rsidRPr="00276C94" w14:paraId="755D7684" w14:textId="77777777" w:rsidTr="00117964">
        <w:tc>
          <w:tcPr>
            <w:tcW w:w="4860" w:type="dxa"/>
          </w:tcPr>
          <w:p w14:paraId="17C1E2C2" w14:textId="14EB41D4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ด้านเครดิต (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Performing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424E414" w14:textId="7DFE7884" w:rsidR="00443516" w:rsidRDefault="00BB3508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7A6C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1530" w:type="dxa"/>
            <w:shd w:val="clear" w:color="auto" w:fill="auto"/>
          </w:tcPr>
          <w:p w14:paraId="164E7E34" w14:textId="5042D1A9" w:rsidR="00443516" w:rsidRDefault="00747A6C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771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C4C4770" w14:textId="2DE304BC" w:rsidR="00443516" w:rsidRPr="00117964" w:rsidRDefault="00747A6C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166,312</w:t>
            </w:r>
          </w:p>
        </w:tc>
      </w:tr>
      <w:tr w:rsidR="00443516" w:rsidRPr="00276C94" w14:paraId="1E81B842" w14:textId="77777777" w:rsidTr="00117964">
        <w:tc>
          <w:tcPr>
            <w:tcW w:w="4860" w:type="dxa"/>
          </w:tcPr>
          <w:p w14:paraId="3837C9E8" w14:textId="2C3B8FCE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 w:rsidR="00B079D5"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4F499F13" w14:textId="77777777" w:rsidR="00443516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6874EB" w14:textId="77777777" w:rsidR="00443516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05A2D1F" w14:textId="77777777" w:rsidR="00443516" w:rsidRPr="0011796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43516" w:rsidRPr="00276C94" w14:paraId="6A4C6524" w14:textId="77777777" w:rsidTr="00117964">
        <w:tc>
          <w:tcPr>
            <w:tcW w:w="4860" w:type="dxa"/>
          </w:tcPr>
          <w:p w14:paraId="66850B78" w14:textId="580007F0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ด้านเครดิต (</w:t>
            </w:r>
            <w:r w:rsidR="00D01886">
              <w:rPr>
                <w:rFonts w:ascii="Angsana New" w:hAnsi="Angsana New" w:cs="Angsana New"/>
                <w:sz w:val="28"/>
                <w:szCs w:val="28"/>
              </w:rPr>
              <w:t>Under</w:t>
            </w:r>
            <w:r w:rsidR="00D0188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D01886">
              <w:rPr>
                <w:rFonts w:ascii="Angsana New" w:hAnsi="Angsana New" w:cs="Angsana New"/>
                <w:sz w:val="28"/>
                <w:szCs w:val="28"/>
              </w:rPr>
              <w:t>p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915DE8D" w14:textId="46E8B60E" w:rsidR="00443516" w:rsidRPr="00276C94" w:rsidRDefault="00747A6C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530" w:type="dxa"/>
            <w:shd w:val="clear" w:color="auto" w:fill="auto"/>
          </w:tcPr>
          <w:p w14:paraId="77078689" w14:textId="417B94B3" w:rsidR="00443516" w:rsidRPr="00276C94" w:rsidRDefault="00747A6C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12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6C12243" w14:textId="2C87A1CD" w:rsidR="00443516" w:rsidRPr="00276C94" w:rsidRDefault="00747A6C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435</w:t>
            </w:r>
          </w:p>
        </w:tc>
      </w:tr>
      <w:tr w:rsidR="0089304C" w:rsidRPr="00276C94" w14:paraId="4B380C4F" w14:textId="77777777" w:rsidTr="00117964">
        <w:tc>
          <w:tcPr>
            <w:tcW w:w="4860" w:type="dxa"/>
          </w:tcPr>
          <w:p w14:paraId="0FD0F936" w14:textId="13F46BD5" w:rsidR="0089304C" w:rsidRPr="00276C94" w:rsidRDefault="0089304C" w:rsidP="0089304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Non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performing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EF54C01" w14:textId="4532F173" w:rsidR="0089304C" w:rsidRPr="00276C94" w:rsidRDefault="00747A6C" w:rsidP="008930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142</w:t>
            </w:r>
          </w:p>
        </w:tc>
        <w:tc>
          <w:tcPr>
            <w:tcW w:w="1530" w:type="dxa"/>
            <w:shd w:val="clear" w:color="auto" w:fill="auto"/>
          </w:tcPr>
          <w:p w14:paraId="0371B5D5" w14:textId="5A17D988" w:rsidR="0089304C" w:rsidRPr="00747A6C" w:rsidRDefault="00747A6C" w:rsidP="008930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21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C595C55" w14:textId="7AFB0F53" w:rsidR="0089304C" w:rsidRPr="00276C94" w:rsidRDefault="00747A6C" w:rsidP="008930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121</w:t>
            </w:r>
          </w:p>
        </w:tc>
      </w:tr>
      <w:tr w:rsidR="0089304C" w:rsidRPr="00276C94" w14:paraId="666718DF" w14:textId="77777777" w:rsidTr="00276C94">
        <w:tc>
          <w:tcPr>
            <w:tcW w:w="4860" w:type="dxa"/>
            <w:shd w:val="clear" w:color="auto" w:fill="auto"/>
          </w:tcPr>
          <w:p w14:paraId="403D0DF6" w14:textId="77777777" w:rsidR="0089304C" w:rsidRPr="00276C94" w:rsidRDefault="0089304C" w:rsidP="0089304C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014D795A" w14:textId="69A209A1" w:rsidR="0089304C" w:rsidRPr="00276C94" w:rsidRDefault="00747A6C" w:rsidP="008930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167,672</w:t>
            </w:r>
          </w:p>
        </w:tc>
        <w:tc>
          <w:tcPr>
            <w:tcW w:w="1530" w:type="dxa"/>
            <w:shd w:val="clear" w:color="auto" w:fill="auto"/>
          </w:tcPr>
          <w:p w14:paraId="14352327" w14:textId="173B0D2E" w:rsidR="0089304C" w:rsidRPr="00747A6C" w:rsidRDefault="00747A6C" w:rsidP="008930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804</w:t>
            </w: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5923E26" w14:textId="225333C2" w:rsidR="0089304C" w:rsidRPr="00276C94" w:rsidRDefault="00747A6C" w:rsidP="008930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166,868</w:t>
            </w:r>
          </w:p>
        </w:tc>
      </w:tr>
    </w:tbl>
    <w:p w14:paraId="565A5332" w14:textId="77777777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1C321C19" w14:textId="678BCD11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76C94">
        <w:rPr>
          <w:rFonts w:ascii="Angsana New" w:hAnsi="Angsana New" w:cs="Angsana New" w:hint="cs"/>
          <w:sz w:val="28"/>
          <w:szCs w:val="28"/>
          <w:cs/>
        </w:rPr>
        <w:t>ณ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/>
          <w:sz w:val="28"/>
          <w:szCs w:val="28"/>
        </w:rPr>
        <w:t xml:space="preserve">31 </w:t>
      </w:r>
      <w:r w:rsidRPr="00276C9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276C94">
        <w:rPr>
          <w:rFonts w:ascii="Angsana New" w:hAnsi="Angsana New" w:cs="Angsana New"/>
          <w:sz w:val="28"/>
          <w:szCs w:val="28"/>
        </w:rPr>
        <w:t>2562</w:t>
      </w:r>
      <w:r w:rsidR="005A7494">
        <w:rPr>
          <w:rFonts w:ascii="Angsana New" w:hAnsi="Angsana New" w:cs="Angsana New"/>
          <w:sz w:val="28"/>
          <w:szCs w:val="28"/>
          <w:cs/>
        </w:rPr>
        <w:t xml:space="preserve"> </w:t>
      </w:r>
      <w:r w:rsidR="005A7494">
        <w:rPr>
          <w:rFonts w:ascii="Angsana New" w:hAnsi="Angsana New" w:cs="Angsana New" w:hint="cs"/>
          <w:sz w:val="28"/>
          <w:szCs w:val="28"/>
          <w:cs/>
        </w:rPr>
        <w:t>ลูก</w:t>
      </w:r>
      <w:r w:rsidRPr="00276C94">
        <w:rPr>
          <w:rFonts w:ascii="Angsana New" w:hAnsi="Angsana New" w:cs="Angsana New" w:hint="cs"/>
          <w:sz w:val="28"/>
          <w:szCs w:val="28"/>
          <w:cs/>
        </w:rPr>
        <w:t>หนี้</w:t>
      </w:r>
      <w:r w:rsidR="005A7494">
        <w:rPr>
          <w:rFonts w:ascii="Angsana New" w:hAnsi="Angsana New" w:cs="Angsana New" w:hint="cs"/>
          <w:sz w:val="28"/>
          <w:szCs w:val="28"/>
          <w:cs/>
        </w:rPr>
        <w:t>ตามสัญญาเช่าซื้อแยกตามอายุหนี้ที่ค้างชำระ และ</w:t>
      </w:r>
      <w:r w:rsidRPr="00276C94">
        <w:rPr>
          <w:rFonts w:ascii="Angsana New" w:hAnsi="Angsana New" w:cs="Angsana New" w:hint="cs"/>
          <w:sz w:val="28"/>
          <w:szCs w:val="28"/>
          <w:cs/>
        </w:rPr>
        <w:t>ค่าเผื่อหนี้สงสัยจะสูญ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แสดงได้ดังนี้</w:t>
      </w:r>
    </w:p>
    <w:p w14:paraId="0F46E1DE" w14:textId="77777777" w:rsidR="00276C94" w:rsidRDefault="00276C94" w:rsidP="00143016">
      <w:pPr>
        <w:spacing w:line="240" w:lineRule="auto"/>
        <w:ind w:right="45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530"/>
        <w:gridCol w:w="1530"/>
        <w:gridCol w:w="1530"/>
      </w:tblGrid>
      <w:tr w:rsidR="00276C94" w:rsidRPr="00DF1217" w14:paraId="255737EF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23B8B7E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6313CD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FB6DB4" w14:textId="77777777" w:rsidR="00276C94" w:rsidRPr="00DF1217" w:rsidRDefault="00276C94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AC4EC9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6C94" w:rsidRPr="00DF1217" w14:paraId="04710C92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BF6399E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shd w:val="clear" w:color="auto" w:fill="auto"/>
            <w:vAlign w:val="bottom"/>
          </w:tcPr>
          <w:p w14:paraId="508B20AA" w14:textId="3041DE6E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6C94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276C9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76C94" w:rsidRPr="00DF1217" w14:paraId="4777A03F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E09872B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35110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  <w:r w:rsidRPr="00DF1217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99C7DA" w14:textId="77777777" w:rsidR="00276C94" w:rsidRPr="00DF1217" w:rsidRDefault="00276C94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14:paraId="3A94C58C" w14:textId="17475174" w:rsidR="00276C94" w:rsidRPr="00DF1217" w:rsidRDefault="00276C94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="004102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6B4D0B" w14:textId="56014101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="004102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</w:tr>
      <w:tr w:rsidR="004102AE" w:rsidRPr="00DF1217" w14:paraId="19D3103E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2713DB7C" w14:textId="77777777" w:rsidR="004102AE" w:rsidRPr="00DF1217" w:rsidRDefault="004102AE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D7E2FD" w14:textId="1029B20A" w:rsidR="004102AE" w:rsidRPr="00DF1217" w:rsidRDefault="004102AE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2BCD90" w14:textId="34174AB8" w:rsidR="004102AE" w:rsidRPr="00DF1217" w:rsidRDefault="004102AE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ร้อยละ</w:t>
            </w:r>
            <w:r w:rsidRPr="00DF12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79FC5C" w14:textId="323FE0AF" w:rsidR="004102AE" w:rsidRPr="00DF1217" w:rsidRDefault="004102AE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6C94" w:rsidRPr="00DF1217" w14:paraId="55F96DD2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B512EAA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782997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  <w:r w:rsidRPr="00A415FB">
              <w:rPr>
                <w:rFonts w:asciiTheme="majorBidi" w:hAnsiTheme="majorBidi" w:cstheme="majorBidi"/>
                <w:sz w:val="28"/>
                <w:szCs w:val="28"/>
              </w:rPr>
              <w:t>,924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E06D2F" w14:textId="77777777" w:rsidR="00276C94" w:rsidRPr="00A415FB" w:rsidRDefault="00276C94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C96A21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276C94" w:rsidRPr="00DF1217" w14:paraId="143BFA10" w14:textId="77777777" w:rsidTr="00276C94">
        <w:trPr>
          <w:trHeight w:val="20"/>
        </w:trPr>
        <w:tc>
          <w:tcPr>
            <w:tcW w:w="4860" w:type="dxa"/>
            <w:shd w:val="clear" w:color="auto" w:fill="auto"/>
          </w:tcPr>
          <w:p w14:paraId="5CF6F89D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AC8B63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6BFB1B" w14:textId="77777777" w:rsidR="00276C94" w:rsidRPr="00A415FB" w:rsidRDefault="00276C94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8CFFBE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C94" w:rsidRPr="00DF1217" w14:paraId="3101815D" w14:textId="77777777" w:rsidTr="00276C94">
        <w:trPr>
          <w:trHeight w:val="20"/>
        </w:trPr>
        <w:tc>
          <w:tcPr>
            <w:tcW w:w="4860" w:type="dxa"/>
            <w:shd w:val="clear" w:color="auto" w:fill="auto"/>
          </w:tcPr>
          <w:p w14:paraId="5BF4E9B7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B6EA45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463C45" w14:textId="77777777" w:rsidR="00276C94" w:rsidRPr="00A415FB" w:rsidRDefault="00276C94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830FCA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276C94" w:rsidRPr="00DF1217" w14:paraId="1D0F61D4" w14:textId="77777777" w:rsidTr="00276C94">
        <w:trPr>
          <w:trHeight w:val="20"/>
        </w:trPr>
        <w:tc>
          <w:tcPr>
            <w:tcW w:w="4860" w:type="dxa"/>
            <w:shd w:val="clear" w:color="auto" w:fill="auto"/>
          </w:tcPr>
          <w:p w14:paraId="21CCA37B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121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A85F3B" w14:textId="77777777" w:rsidR="00276C94" w:rsidRPr="00A415FB" w:rsidRDefault="00276C94" w:rsidP="004102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5A2117" w14:textId="77777777" w:rsidR="00276C94" w:rsidRPr="00A415FB" w:rsidRDefault="00276C94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45436" w14:textId="77777777" w:rsidR="00276C94" w:rsidRPr="00A415FB" w:rsidRDefault="00276C94" w:rsidP="004102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6C94" w:rsidRPr="00DF1217" w14:paraId="7F118EB9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228BD0E" w14:textId="77777777" w:rsidR="00276C94" w:rsidRPr="00DF1217" w:rsidRDefault="00276C94" w:rsidP="00276C94">
            <w:pPr>
              <w:tabs>
                <w:tab w:val="clear" w:pos="907"/>
                <w:tab w:val="left" w:pos="885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9C763" w14:textId="77777777" w:rsidR="00276C94" w:rsidRPr="00A415FB" w:rsidRDefault="00276C94" w:rsidP="004102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84,797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92D9D5" w14:textId="77777777" w:rsidR="00276C94" w:rsidRPr="00A415FB" w:rsidRDefault="00276C94" w:rsidP="00276C94">
            <w:pPr>
              <w:spacing w:line="360" w:lineRule="exact"/>
              <w:ind w:left="162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BBBB6A" w14:textId="77777777" w:rsidR="00276C94" w:rsidRPr="00A415FB" w:rsidRDefault="00276C94" w:rsidP="004102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851</w:t>
            </w:r>
          </w:p>
        </w:tc>
      </w:tr>
    </w:tbl>
    <w:p w14:paraId="5F9D3868" w14:textId="77777777" w:rsidR="00276C94" w:rsidRPr="00DF1217" w:rsidRDefault="00276C94" w:rsidP="00276C9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2D89C885" w14:textId="23EDF1DE" w:rsid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E36F0">
        <w:rPr>
          <w:rFonts w:ascii="Angsana New" w:hAnsi="Angsana New" w:cs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กลุ่มบริษัทมีระยะเวลาตั้งแต่ </w:t>
      </w:r>
      <w:r>
        <w:rPr>
          <w:rFonts w:ascii="Angsana New" w:hAnsi="Angsana New" w:cs="Angsana New"/>
          <w:sz w:val="28"/>
          <w:szCs w:val="28"/>
        </w:rPr>
        <w:t>12</w:t>
      </w:r>
      <w:r w:rsidRPr="004E36F0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ถึง </w:t>
      </w:r>
      <w:r>
        <w:rPr>
          <w:rFonts w:ascii="Angsana New" w:hAnsi="Angsana New" w:cs="Angsana New"/>
          <w:sz w:val="28"/>
          <w:szCs w:val="28"/>
        </w:rPr>
        <w:t>72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4E36F0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25B66406" w14:textId="77777777" w:rsidR="00F53FFA" w:rsidRDefault="00F53FFA" w:rsidP="0030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2E798443" w14:textId="2D53A817" w:rsidR="00276C94" w:rsidRPr="00276C94" w:rsidRDefault="00276C94" w:rsidP="00143016">
      <w:pPr>
        <w:spacing w:line="240" w:lineRule="auto"/>
        <w:ind w:right="45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276C94" w:rsidRPr="00276C94" w:rsidSect="00807958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36" w:bottom="576" w:left="1152" w:header="720" w:footer="720" w:gutter="0"/>
          <w:pgNumType w:start="16"/>
          <w:cols w:space="720"/>
          <w:docGrid w:linePitch="360"/>
        </w:sectPr>
      </w:pPr>
    </w:p>
    <w:p w14:paraId="613A4607" w14:textId="1F64B1FA" w:rsidR="00173DC0" w:rsidRDefault="004102AE" w:rsidP="004102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8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173D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06304FDA" w14:textId="77777777" w:rsidR="008834BE" w:rsidRPr="00350817" w:rsidRDefault="008834B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50" w:tblpY="47"/>
        <w:tblW w:w="135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90"/>
        <w:gridCol w:w="1175"/>
        <w:gridCol w:w="1165"/>
        <w:gridCol w:w="180"/>
        <w:gridCol w:w="1170"/>
        <w:gridCol w:w="180"/>
        <w:gridCol w:w="1080"/>
        <w:gridCol w:w="268"/>
        <w:gridCol w:w="1082"/>
        <w:gridCol w:w="180"/>
        <w:gridCol w:w="1080"/>
        <w:gridCol w:w="180"/>
        <w:gridCol w:w="1080"/>
      </w:tblGrid>
      <w:tr w:rsidR="004808FB" w:rsidRPr="004808FB" w14:paraId="6D8371DC" w14:textId="77777777" w:rsidTr="004808FB">
        <w:trPr>
          <w:cantSplit/>
          <w:trHeight w:val="274"/>
          <w:tblHeader/>
        </w:trPr>
        <w:tc>
          <w:tcPr>
            <w:tcW w:w="2880" w:type="dxa"/>
            <w:vAlign w:val="bottom"/>
          </w:tcPr>
          <w:p w14:paraId="4B038E5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6277B4D5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25612F70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15" w:type="dxa"/>
            <w:gridSpan w:val="3"/>
            <w:vAlign w:val="bottom"/>
          </w:tcPr>
          <w:p w14:paraId="1C65B049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2896C6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2CCA8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62510B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CBEF16" w14:textId="6D5BF82E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08FB" w:rsidRPr="004808FB" w14:paraId="483AB702" w14:textId="77777777" w:rsidTr="004808FB">
        <w:trPr>
          <w:cantSplit/>
          <w:trHeight w:val="576"/>
          <w:tblHeader/>
        </w:trPr>
        <w:tc>
          <w:tcPr>
            <w:tcW w:w="2880" w:type="dxa"/>
            <w:vAlign w:val="bottom"/>
          </w:tcPr>
          <w:p w14:paraId="34053600" w14:textId="3C7BEF86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2BD4A77E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  <w:p w14:paraId="46F57CC9" w14:textId="0D0249C4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175" w:type="dxa"/>
          </w:tcPr>
          <w:p w14:paraId="1CE5C52D" w14:textId="7AC1AEB9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2515" w:type="dxa"/>
            <w:gridSpan w:val="3"/>
            <w:vAlign w:val="bottom"/>
          </w:tcPr>
          <w:p w14:paraId="52C0FC3E" w14:textId="3F2C2DCC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5099AC7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27A382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5CA2C95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1D0AE0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D36F66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098EFF8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3AC94C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4808FB" w:rsidRPr="004808FB" w14:paraId="76FB9106" w14:textId="77777777" w:rsidTr="004808FB">
        <w:trPr>
          <w:cantSplit/>
          <w:trHeight w:val="306"/>
          <w:tblHeader/>
        </w:trPr>
        <w:tc>
          <w:tcPr>
            <w:tcW w:w="2880" w:type="dxa"/>
          </w:tcPr>
          <w:p w14:paraId="0F8B90A3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838669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3C3D45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C3F96F" w14:textId="14D3AF13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744DDA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F94B8E" w14:textId="2F403393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1D45D46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0B4CB3" w14:textId="456FB009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68" w:type="dxa"/>
          </w:tcPr>
          <w:p w14:paraId="7B8A5C0B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FA1D4B" w14:textId="746CAE69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426D2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1959A" w14:textId="55FF28BD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0CB53680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8823A" w14:textId="49527745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808FB" w:rsidRPr="004808FB" w14:paraId="2484F7A7" w14:textId="77777777" w:rsidTr="004808FB">
        <w:trPr>
          <w:cantSplit/>
          <w:trHeight w:val="189"/>
          <w:tblHeader/>
        </w:trPr>
        <w:tc>
          <w:tcPr>
            <w:tcW w:w="2880" w:type="dxa"/>
          </w:tcPr>
          <w:p w14:paraId="2BF780A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10F48AE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DEA643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2641606" w14:textId="2AB5DCF5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64ADC3B6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A0DA8" w14:textId="6DF3DB6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432ADF7D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CCA92E" w14:textId="2F6B3B99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68" w:type="dxa"/>
          </w:tcPr>
          <w:p w14:paraId="6C8343B1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2C8D26B" w14:textId="2CC37452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6D3D02B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9F5C36" w14:textId="1EB2C7D6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74A17A13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D531C5" w14:textId="33BCD98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4808FB" w:rsidRPr="004808FB" w14:paraId="2916CBBE" w14:textId="77777777" w:rsidTr="004808FB">
        <w:trPr>
          <w:cantSplit/>
        </w:trPr>
        <w:tc>
          <w:tcPr>
            <w:tcW w:w="4770" w:type="dxa"/>
            <w:gridSpan w:val="2"/>
          </w:tcPr>
          <w:p w14:paraId="0D8E6737" w14:textId="77777777" w:rsidR="004808FB" w:rsidRPr="00095639" w:rsidRDefault="004808FB" w:rsidP="004808FB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2B1A6F0A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center"/>
          </w:tcPr>
          <w:p w14:paraId="3022A61B" w14:textId="05869BD9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C4B1A9F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9242C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FD80BB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404A1E" w14:textId="34CC7B37" w:rsidR="004808FB" w:rsidRPr="00095639" w:rsidRDefault="004808FB" w:rsidP="004808F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68" w:type="dxa"/>
          </w:tcPr>
          <w:p w14:paraId="4D6845FA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45162EF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4D3FDE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9807B4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26C7F5A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5E5604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808FB" w:rsidRPr="004808FB" w14:paraId="715B629A" w14:textId="77777777" w:rsidTr="004808FB">
        <w:trPr>
          <w:cantSplit/>
        </w:trPr>
        <w:tc>
          <w:tcPr>
            <w:tcW w:w="4770" w:type="dxa"/>
            <w:gridSpan w:val="2"/>
          </w:tcPr>
          <w:p w14:paraId="0B65A231" w14:textId="77777777" w:rsidR="004808FB" w:rsidRPr="00095639" w:rsidRDefault="004808FB" w:rsidP="004808FB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56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1175" w:type="dxa"/>
          </w:tcPr>
          <w:p w14:paraId="6BB5C685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</w:tcPr>
          <w:p w14:paraId="550BFBE7" w14:textId="6A842CC1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CBBF6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AE79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13CB38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82040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1BAA094D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337E7A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387EE4F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CDF3F7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815051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717D07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808FB" w:rsidRPr="004808FB" w14:paraId="303FEE14" w14:textId="77777777" w:rsidTr="004808FB">
        <w:trPr>
          <w:cantSplit/>
        </w:trPr>
        <w:tc>
          <w:tcPr>
            <w:tcW w:w="2880" w:type="dxa"/>
          </w:tcPr>
          <w:p w14:paraId="59E29B0A" w14:textId="40EF177B" w:rsidR="004808FB" w:rsidRPr="00095639" w:rsidRDefault="004808FB" w:rsidP="004808FB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99" w:right="8" w:hanging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เมืองไทยลิสซิ่ง 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อินชัวรันส์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</w:rPr>
              <w:t>โบรกเกอร์ จำกัด</w:t>
            </w:r>
          </w:p>
        </w:tc>
        <w:tc>
          <w:tcPr>
            <w:tcW w:w="1890" w:type="dxa"/>
          </w:tcPr>
          <w:p w14:paraId="6CE47F3F" w14:textId="77777777" w:rsidR="004808FB" w:rsidRPr="00095639" w:rsidRDefault="004808FB" w:rsidP="0048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ธุรกิจนายหน้า</w:t>
            </w:r>
          </w:p>
          <w:p w14:paraId="6562BA74" w14:textId="7708C17D" w:rsidR="004808FB" w:rsidRPr="00095639" w:rsidRDefault="004808FB" w:rsidP="0048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7" w:firstLine="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1175" w:type="dxa"/>
            <w:vAlign w:val="bottom"/>
          </w:tcPr>
          <w:p w14:paraId="578E34DB" w14:textId="6F49E39B" w:rsidR="004808FB" w:rsidRPr="00095639" w:rsidDel="00F0006F" w:rsidRDefault="004808FB" w:rsidP="0048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165" w:type="dxa"/>
            <w:vAlign w:val="bottom"/>
          </w:tcPr>
          <w:p w14:paraId="1797DC98" w14:textId="4EB85363" w:rsidR="004808FB" w:rsidRPr="00095639" w:rsidRDefault="004808FB" w:rsidP="004808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37F66EA3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F3EA2" w14:textId="4D443A6A" w:rsidR="004808FB" w:rsidRPr="00095639" w:rsidRDefault="004808FB" w:rsidP="004808F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212710A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878292" w14:textId="2DBF705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68" w:type="dxa"/>
            <w:vAlign w:val="bottom"/>
          </w:tcPr>
          <w:p w14:paraId="11A8F14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93D339F" w14:textId="7B9E0CE2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5BF213C8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EDC242" w14:textId="7B489CFB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C425FAD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D59DF" w14:textId="56034161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</w:tr>
      <w:tr w:rsidR="004808FB" w:rsidRPr="004808FB" w14:paraId="4A0F8D96" w14:textId="77777777" w:rsidTr="004808FB">
        <w:trPr>
          <w:cantSplit/>
          <w:trHeight w:val="593"/>
        </w:trPr>
        <w:tc>
          <w:tcPr>
            <w:tcW w:w="2880" w:type="dxa"/>
          </w:tcPr>
          <w:p w14:paraId="689D5B2B" w14:textId="3B15E720" w:rsidR="004808FB" w:rsidRPr="00095639" w:rsidRDefault="004808FB" w:rsidP="004808F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1890" w:type="dxa"/>
          </w:tcPr>
          <w:p w14:paraId="77BF75A8" w14:textId="0F663BEA" w:rsidR="004808FB" w:rsidRPr="00095639" w:rsidRDefault="004808FB" w:rsidP="0048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07" w:hanging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ธุรกิจสินเชื่อเช่าซื้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รถจักรยานยนต์</w:t>
            </w:r>
          </w:p>
        </w:tc>
        <w:tc>
          <w:tcPr>
            <w:tcW w:w="1175" w:type="dxa"/>
            <w:vAlign w:val="bottom"/>
          </w:tcPr>
          <w:p w14:paraId="4BDA8E4D" w14:textId="1DF248B5" w:rsidR="004808FB" w:rsidRPr="00095639" w:rsidRDefault="004808FB" w:rsidP="0048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165" w:type="dxa"/>
            <w:vAlign w:val="bottom"/>
          </w:tcPr>
          <w:p w14:paraId="0711A399" w14:textId="1063CE1E" w:rsidR="004808FB" w:rsidRPr="00095639" w:rsidRDefault="004808FB" w:rsidP="004808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ABDD7E8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10C961" w14:textId="09CDF694" w:rsidR="004808FB" w:rsidRPr="00095639" w:rsidRDefault="004808FB" w:rsidP="004808F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F0A6FDF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728B90" w14:textId="4A68F3C0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268" w:type="dxa"/>
            <w:vAlign w:val="bottom"/>
          </w:tcPr>
          <w:p w14:paraId="6B60ED13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073E2F9" w14:textId="1ACA1165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8D721AD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33E507" w14:textId="5EA7FA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11E63A9A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62DF91" w14:textId="7A77947C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</w:tr>
      <w:tr w:rsidR="004808FB" w:rsidRPr="004808FB" w14:paraId="56326D36" w14:textId="77777777" w:rsidTr="004808FB">
        <w:trPr>
          <w:cantSplit/>
          <w:trHeight w:val="197"/>
        </w:trPr>
        <w:tc>
          <w:tcPr>
            <w:tcW w:w="2880" w:type="dxa"/>
            <w:vAlign w:val="bottom"/>
          </w:tcPr>
          <w:p w14:paraId="40652F8B" w14:textId="77777777" w:rsidR="004808FB" w:rsidRPr="00095639" w:rsidRDefault="004808FB" w:rsidP="004808FB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04DDABFD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6C7FD9DD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</w:tcPr>
          <w:p w14:paraId="471BADC6" w14:textId="1A91F565" w:rsidR="004808FB" w:rsidRPr="00095639" w:rsidRDefault="004808FB" w:rsidP="004808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E66CDC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AE4ED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5D29FE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0E391" w14:textId="040B13D4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142,000</w:t>
            </w:r>
          </w:p>
        </w:tc>
        <w:tc>
          <w:tcPr>
            <w:tcW w:w="268" w:type="dxa"/>
            <w:vAlign w:val="bottom"/>
          </w:tcPr>
          <w:p w14:paraId="18C719E7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97FCC" w14:textId="71AEF97E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22,000</w:t>
            </w:r>
          </w:p>
        </w:tc>
        <w:tc>
          <w:tcPr>
            <w:tcW w:w="180" w:type="dxa"/>
            <w:vAlign w:val="bottom"/>
          </w:tcPr>
          <w:p w14:paraId="1DE87686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17BC1B" w14:textId="2FCD32C9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80" w:type="dxa"/>
          </w:tcPr>
          <w:p w14:paraId="7B98584F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0BC52" w14:textId="3C5F29B1" w:rsidR="004808FB" w:rsidRPr="00095639" w:rsidRDefault="004808FB" w:rsidP="004808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,000</w:t>
            </w:r>
          </w:p>
        </w:tc>
      </w:tr>
    </w:tbl>
    <w:p w14:paraId="6F129ADA" w14:textId="77777777" w:rsidR="004808FB" w:rsidRDefault="004808FB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D549CE7" w14:textId="469F79DB" w:rsidR="00A038AA" w:rsidRPr="00F53FFA" w:rsidRDefault="00505DBC" w:rsidP="002D5BCB">
      <w:pPr>
        <w:ind w:left="540"/>
        <w:rPr>
          <w:rFonts w:asciiTheme="majorBidi" w:hAnsiTheme="majorBidi" w:cstheme="majorBidi"/>
          <w:sz w:val="28"/>
          <w:szCs w:val="28"/>
        </w:rPr>
      </w:pPr>
      <w:r w:rsidRPr="00F53FFA">
        <w:rPr>
          <w:rFonts w:asciiTheme="majorBidi" w:hAnsiTheme="majorBidi" w:cstheme="majorBidi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0FFC980" w14:textId="77777777" w:rsidR="00505DBC" w:rsidRPr="00F53FFA" w:rsidRDefault="00505DBC" w:rsidP="002D5BCB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3434A63" w14:textId="41E5C92D" w:rsidR="00D170AD" w:rsidRPr="00F53FFA" w:rsidRDefault="00505DBC" w:rsidP="002D5BCB">
      <w:pPr>
        <w:ind w:left="540"/>
        <w:rPr>
          <w:rFonts w:asciiTheme="majorBidi" w:hAnsiTheme="majorBidi" w:cstheme="majorBidi"/>
          <w:sz w:val="28"/>
          <w:szCs w:val="28"/>
        </w:rPr>
      </w:pPr>
      <w:r w:rsidRPr="00F53FFA">
        <w:rPr>
          <w:rFonts w:asciiTheme="majorBidi" w:hAnsiTheme="majorBidi" w:cstheme="majorBidi" w:hint="cs"/>
          <w:sz w:val="28"/>
          <w:szCs w:val="28"/>
          <w:cs/>
        </w:rPr>
        <w:t>รายละเอียดการเพิ่มขึ้นของเงินลงทุนในบริษัทย่อยในระหว่างงวด</w:t>
      </w:r>
      <w:r w:rsidR="001C6316" w:rsidRPr="00F53FFA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F53FFA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1C6316" w:rsidRPr="00F53FFA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F53FF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Pr="00F53FFA">
        <w:rPr>
          <w:rFonts w:asciiTheme="majorBidi" w:hAnsiTheme="majorBidi" w:cstheme="majorBidi"/>
          <w:sz w:val="28"/>
          <w:szCs w:val="28"/>
        </w:rPr>
        <w:t xml:space="preserve">2563 </w:t>
      </w:r>
      <w:r w:rsidRPr="00F53FFA">
        <w:rPr>
          <w:rFonts w:asciiTheme="majorBidi" w:hAnsiTheme="majorBidi" w:cstheme="majorBidi" w:hint="cs"/>
          <w:sz w:val="28"/>
          <w:szCs w:val="28"/>
          <w:cs/>
        </w:rPr>
        <w:t xml:space="preserve">มีดังนี้  </w:t>
      </w:r>
    </w:p>
    <w:p w14:paraId="597DD686" w14:textId="77777777" w:rsidR="00F53FFA" w:rsidRPr="00F53FFA" w:rsidRDefault="00F53FFA" w:rsidP="00ED3CB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E9F2B1" w14:textId="0D4ACAD8" w:rsidR="00505DBC" w:rsidRPr="00143016" w:rsidRDefault="00505DBC" w:rsidP="00ED3CB5">
      <w:pPr>
        <w:ind w:left="540"/>
        <w:jc w:val="thaiDistribute"/>
        <w:rPr>
          <w:rFonts w:asciiTheme="majorBidi" w:hAnsiTheme="majorBidi" w:cs="Angsana New"/>
          <w:sz w:val="28"/>
          <w:szCs w:val="28"/>
          <w:cs/>
        </w:rPr>
        <w:sectPr w:rsidR="00505DBC" w:rsidRPr="00143016" w:rsidSect="00F321C0"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F53FFA">
        <w:rPr>
          <w:rFonts w:asciiTheme="majorBidi" w:hAnsiTheme="majorBidi" w:cstheme="majorBidi"/>
          <w:sz w:val="28"/>
          <w:szCs w:val="28"/>
          <w:cs/>
        </w:rPr>
        <w:t>ในการประชุม</w:t>
      </w:r>
      <w:r w:rsidR="00E10863" w:rsidRPr="00F53FFA">
        <w:rPr>
          <w:rFonts w:asciiTheme="majorBidi" w:hAnsiTheme="majorBidi" w:cstheme="majorBidi" w:hint="cs"/>
          <w:sz w:val="28"/>
          <w:szCs w:val="28"/>
          <w:cs/>
        </w:rPr>
        <w:t>วิ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สามัญผู้ถือหุ้นของบริษัทย่อย (บริษัท เมืองไทย ลิสซิ่ง จำกัด) </w:t>
      </w:r>
      <w:r w:rsidR="00135401" w:rsidRPr="00F53FFA">
        <w:rPr>
          <w:rFonts w:asciiTheme="majorBidi" w:hAnsiTheme="majorBidi" w:cs="Angsana New"/>
          <w:sz w:val="28"/>
          <w:szCs w:val="28"/>
          <w:cs/>
        </w:rPr>
        <w:t>(“</w:t>
      </w:r>
      <w:r w:rsidR="00135401" w:rsidRPr="00F53FFA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="00135401" w:rsidRPr="00F53FFA">
        <w:rPr>
          <w:rFonts w:asciiTheme="majorBidi" w:hAnsiTheme="majorBidi" w:cs="Angsana New"/>
          <w:sz w:val="28"/>
          <w:szCs w:val="28"/>
          <w:cs/>
        </w:rPr>
        <w:t xml:space="preserve">”) 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B368C" w:rsidRPr="00F53FFA">
        <w:rPr>
          <w:rFonts w:asciiTheme="majorBidi" w:hAnsiTheme="majorBidi" w:cstheme="majorBidi"/>
          <w:sz w:val="28"/>
          <w:szCs w:val="28"/>
        </w:rPr>
        <w:t xml:space="preserve">18 </w:t>
      </w:r>
      <w:r w:rsidR="006D26F0" w:rsidRPr="00F53FFA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6D26F0" w:rsidRPr="00F53F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</w:rPr>
        <w:t>2563</w:t>
      </w:r>
      <w:r w:rsidRPr="00F53F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>ที่ประชุมมีมติอนุมัติการเพิ่มทุนจดทะเบียนของ</w:t>
      </w:r>
      <w:r w:rsidR="00567179" w:rsidRPr="00F53FFA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="00D170AD" w:rsidRPr="00F53F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>จากทุนจดทะเบียนเดิม</w:t>
      </w:r>
      <w:r w:rsidR="00443516" w:rsidRPr="00F53FF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</w:rPr>
        <w:t xml:space="preserve">20 </w:t>
      </w:r>
      <w:r w:rsidRPr="00F53FFA">
        <w:rPr>
          <w:rFonts w:asciiTheme="majorBidi" w:hAnsiTheme="majorBidi" w:cstheme="majorBidi"/>
          <w:sz w:val="28"/>
          <w:szCs w:val="28"/>
          <w:cs/>
        </w:rPr>
        <w:t>ล้านบาท เป็นทุนจดทะเบียนใหม่</w:t>
      </w:r>
      <w:r w:rsidR="00443516" w:rsidRPr="00F53FF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</w:rPr>
        <w:t xml:space="preserve">500 </w:t>
      </w:r>
      <w:r w:rsidRPr="00F53FFA">
        <w:rPr>
          <w:rFonts w:asciiTheme="majorBidi" w:hAnsiTheme="majorBidi" w:cstheme="majorBidi"/>
          <w:sz w:val="28"/>
          <w:szCs w:val="28"/>
          <w:cs/>
        </w:rPr>
        <w:t>ล้านบาท ทั้งนี้</w:t>
      </w:r>
      <w:r w:rsidR="00A86D29" w:rsidRPr="00F53F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บริษัทได้จ่ายชำระค่าหุ้น จำนวน </w:t>
      </w:r>
      <w:r w:rsidR="00BF5015" w:rsidRPr="00F53FFA">
        <w:rPr>
          <w:rFonts w:asciiTheme="majorBidi" w:hAnsiTheme="majorBidi" w:cstheme="majorBidi"/>
          <w:sz w:val="28"/>
          <w:szCs w:val="28"/>
        </w:rPr>
        <w:t>120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 ล้านบาท ให้แก่</w:t>
      </w:r>
      <w:r w:rsidR="00987876" w:rsidRPr="00F53FFA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BF5015" w:rsidRPr="00F53FFA">
        <w:rPr>
          <w:rFonts w:asciiTheme="majorBidi" w:hAnsiTheme="majorBidi" w:cstheme="majorBidi"/>
          <w:sz w:val="28"/>
          <w:szCs w:val="28"/>
        </w:rPr>
        <w:t>19</w:t>
      </w:r>
      <w:r w:rsidR="003B368C" w:rsidRPr="00F53FFA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="00E02D4A" w:rsidRPr="00F53FFA">
        <w:rPr>
          <w:rFonts w:asciiTheme="majorBidi" w:hAnsiTheme="majorBidi" w:cstheme="majorBidi"/>
          <w:sz w:val="28"/>
          <w:szCs w:val="28"/>
        </w:rPr>
        <w:t xml:space="preserve"> 2563</w:t>
      </w:r>
      <w:r w:rsidR="00E02D4A" w:rsidRPr="00F53F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2D4A" w:rsidRPr="00F53FF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43EEF56" w14:textId="10A342BB" w:rsidR="00B57F16" w:rsidRDefault="004102AE" w:rsidP="004102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9</w:t>
      </w:r>
      <w:r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F321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เงินกู้ยืมระยะสั้น</w:t>
      </w:r>
      <w:r w:rsidR="00F321C0" w:rsidRPr="00F321C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E24012A" w14:textId="5F5CEBE8" w:rsidR="00F321C0" w:rsidRDefault="00F321C0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31A09788" w14:textId="35219A22" w:rsidR="00655ECB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Pr="00E31A6A">
        <w:rPr>
          <w:rFonts w:ascii="Angsana New" w:hAnsi="Angsana New" w:hint="cs"/>
          <w:sz w:val="28"/>
          <w:szCs w:val="28"/>
        </w:rPr>
        <w:t xml:space="preserve">2563 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E31A6A">
        <w:rPr>
          <w:rFonts w:ascii="Angsana New" w:hAnsi="Angsana New" w:hint="cs"/>
          <w:sz w:val="28"/>
          <w:szCs w:val="28"/>
        </w:rPr>
        <w:t xml:space="preserve">31 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31A6A">
        <w:rPr>
          <w:rFonts w:ascii="Angsana New" w:hAnsi="Angsana New" w:hint="cs"/>
          <w:sz w:val="28"/>
          <w:szCs w:val="28"/>
        </w:rPr>
        <w:t>2562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บริษัทมีเงินกู้ยืมในรูปของตั๋วสัญญาใช้เงินและตั๋วแลกเงินจากสถาบันการเงินในประเทศดังนี้</w:t>
      </w:r>
    </w:p>
    <w:p w14:paraId="715F8BEE" w14:textId="77777777" w:rsidR="00655ECB" w:rsidRPr="00E31A6A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655ECB" w:rsidRPr="00655ECB" w14:paraId="715620DF" w14:textId="77777777" w:rsidTr="00655ECB">
        <w:tc>
          <w:tcPr>
            <w:tcW w:w="401" w:type="dxa"/>
          </w:tcPr>
          <w:p w14:paraId="78E1FDF7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10D8EA77" w14:textId="77777777" w:rsidR="00655ECB" w:rsidRPr="00655ECB" w:rsidRDefault="00655ECB" w:rsidP="00655ECB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6CA782E9" w14:textId="77777777" w:rsidR="00655ECB" w:rsidRPr="00655ECB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655ECB" w14:paraId="450B92CC" w14:textId="77777777" w:rsidTr="0015544B">
        <w:tc>
          <w:tcPr>
            <w:tcW w:w="401" w:type="dxa"/>
          </w:tcPr>
          <w:p w14:paraId="10381183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  <w:vAlign w:val="bottom"/>
          </w:tcPr>
          <w:p w14:paraId="520483DD" w14:textId="713E0E19" w:rsidR="00655ECB" w:rsidRPr="00655ECB" w:rsidRDefault="0015544B" w:rsidP="0015544B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124394BF" w14:textId="522A0E70" w:rsidR="00655ECB" w:rsidRPr="00655ECB" w:rsidRDefault="001C6316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="00655ECB" w:rsidRPr="00655ECB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45AE2699" w14:textId="77777777" w:rsidR="00655ECB" w:rsidRPr="00655ECB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BF5015" w:rsidRPr="00655ECB" w14:paraId="5FB164CB" w14:textId="77777777" w:rsidTr="00655ECB">
        <w:tc>
          <w:tcPr>
            <w:tcW w:w="401" w:type="dxa"/>
          </w:tcPr>
          <w:p w14:paraId="30A225DA" w14:textId="77777777" w:rsidR="00BF5015" w:rsidRPr="00655ECB" w:rsidRDefault="00BF5015" w:rsidP="00190454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5792EB2B" w14:textId="2FE7F8BC" w:rsidR="00BF5015" w:rsidRPr="00655ECB" w:rsidRDefault="00BF5015" w:rsidP="00BF5015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3A54BBB2" w14:textId="77777777" w:rsidR="00BF5015" w:rsidRPr="00655ECB" w:rsidRDefault="00BF5015" w:rsidP="00BF5015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5015" w:rsidRPr="00655ECB" w14:paraId="5491EF66" w14:textId="77777777" w:rsidTr="00C20FF6">
        <w:tc>
          <w:tcPr>
            <w:tcW w:w="401" w:type="dxa"/>
          </w:tcPr>
          <w:p w14:paraId="3374A460" w14:textId="7748D55D" w:rsidR="00BF5015" w:rsidRPr="00655ECB" w:rsidRDefault="00BF5015" w:rsidP="00C50549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5E4A71E7" w14:textId="3078F5C2" w:rsidR="00BF5015" w:rsidRPr="00655ECB" w:rsidRDefault="00BF5015" w:rsidP="001A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2,000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 คิดดอกเบี้ยในอัตราร้อยละคงที่ต่อปี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690088BA" w14:textId="22E0154E" w:rsidR="00BF5015" w:rsidRPr="00655ECB" w:rsidRDefault="006C72D7" w:rsidP="0048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,000,000</w:t>
            </w:r>
          </w:p>
        </w:tc>
        <w:tc>
          <w:tcPr>
            <w:tcW w:w="1296" w:type="dxa"/>
            <w:vAlign w:val="bottom"/>
          </w:tcPr>
          <w:p w14:paraId="548A314B" w14:textId="77777777" w:rsidR="00BF5015" w:rsidRPr="00655ECB" w:rsidRDefault="00BF5015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650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,000</w:t>
            </w:r>
          </w:p>
        </w:tc>
      </w:tr>
      <w:tr w:rsidR="00BF5015" w:rsidRPr="00655ECB" w14:paraId="03168062" w14:textId="77777777" w:rsidTr="00C20FF6">
        <w:tc>
          <w:tcPr>
            <w:tcW w:w="401" w:type="dxa"/>
          </w:tcPr>
          <w:p w14:paraId="7D99FE22" w14:textId="0A3F47C5" w:rsidR="00BF5015" w:rsidRPr="00655ECB" w:rsidRDefault="00BF5015" w:rsidP="00BF501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64D36760" w14:textId="53E5C30F" w:rsidR="00BF5015" w:rsidRPr="00655ECB" w:rsidRDefault="00BF5015" w:rsidP="001A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1D31BC66" w14:textId="57B3CB87" w:rsidR="00BF5015" w:rsidRPr="00655ECB" w:rsidRDefault="000222B6" w:rsidP="0048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8154576" w14:textId="77777777" w:rsidR="00BF5015" w:rsidRPr="00655ECB" w:rsidRDefault="00BF5015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300,000</w:t>
            </w:r>
          </w:p>
        </w:tc>
      </w:tr>
      <w:tr w:rsidR="00BF5015" w:rsidRPr="00655ECB" w14:paraId="679BD3A0" w14:textId="77777777" w:rsidTr="00C20FF6">
        <w:tc>
          <w:tcPr>
            <w:tcW w:w="401" w:type="dxa"/>
          </w:tcPr>
          <w:p w14:paraId="1147F224" w14:textId="261B8EBA" w:rsidR="00BF5015" w:rsidRPr="00655ECB" w:rsidRDefault="00BF5015" w:rsidP="00BF501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6169" w:type="dxa"/>
          </w:tcPr>
          <w:p w14:paraId="10210DF3" w14:textId="77777777" w:rsidR="00BF5015" w:rsidRPr="00655ECB" w:rsidRDefault="00BF5015" w:rsidP="00BF5015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5F20D69A" w14:textId="2300C7B3" w:rsidR="00BF5015" w:rsidRPr="00655ECB" w:rsidRDefault="006C72D7" w:rsidP="00483D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518,308</w:t>
            </w:r>
          </w:p>
        </w:tc>
        <w:tc>
          <w:tcPr>
            <w:tcW w:w="1296" w:type="dxa"/>
            <w:vAlign w:val="bottom"/>
          </w:tcPr>
          <w:p w14:paraId="09D5BC0C" w14:textId="77777777" w:rsidR="00BF5015" w:rsidRPr="00655ECB" w:rsidRDefault="00BF5015" w:rsidP="00155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947,233</w:t>
            </w:r>
          </w:p>
        </w:tc>
      </w:tr>
      <w:tr w:rsidR="00BF5015" w:rsidRPr="00655ECB" w14:paraId="3F85A9F4" w14:textId="77777777" w:rsidTr="00655ECB">
        <w:tc>
          <w:tcPr>
            <w:tcW w:w="6570" w:type="dxa"/>
            <w:gridSpan w:val="2"/>
          </w:tcPr>
          <w:p w14:paraId="0362A8C4" w14:textId="69F64FB9" w:rsidR="00BF5015" w:rsidRPr="00655ECB" w:rsidRDefault="00BF5015" w:rsidP="00BF5015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7AF1138F" w14:textId="562CCF8E" w:rsidR="00BF5015" w:rsidRPr="00655ECB" w:rsidRDefault="006C72D7" w:rsidP="00483D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1,518,308</w:t>
            </w:r>
          </w:p>
        </w:tc>
        <w:tc>
          <w:tcPr>
            <w:tcW w:w="1296" w:type="dxa"/>
          </w:tcPr>
          <w:p w14:paraId="0D88432C" w14:textId="77777777" w:rsidR="00BF5015" w:rsidRPr="00655ECB" w:rsidRDefault="00BF5015" w:rsidP="00155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1,897,233</w:t>
            </w:r>
          </w:p>
        </w:tc>
      </w:tr>
    </w:tbl>
    <w:p w14:paraId="0AD31B8B" w14:textId="5FD46B6D" w:rsidR="00655ECB" w:rsidRDefault="00655ECB" w:rsidP="00F321C0">
      <w:pPr>
        <w:rPr>
          <w:rFonts w:asciiTheme="majorBidi" w:hAnsiTheme="majorBidi" w:cstheme="majorBidi"/>
          <w:b/>
          <w:sz w:val="28"/>
          <w:szCs w:val="28"/>
        </w:rPr>
      </w:pPr>
    </w:p>
    <w:p w14:paraId="732A1CD2" w14:textId="190C87A6" w:rsidR="00655ECB" w:rsidRPr="00655ECB" w:rsidRDefault="00655ECB" w:rsidP="00655ECB">
      <w:pPr>
        <w:tabs>
          <w:tab w:val="clear" w:pos="907"/>
          <w:tab w:val="left" w:pos="540"/>
        </w:tabs>
        <w:rPr>
          <w:rFonts w:asciiTheme="majorBidi" w:hAnsiTheme="majorBidi" w:cs="Angsana New"/>
          <w:b/>
          <w:sz w:val="28"/>
          <w:szCs w:val="28"/>
        </w:rPr>
      </w:pP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เงินกู้ยืม</w:t>
      </w:r>
      <w:r w:rsidR="00483D97">
        <w:rPr>
          <w:rFonts w:asciiTheme="majorBidi" w:hAnsiTheme="majorBidi" w:cs="Angsana New" w:hint="cs"/>
          <w:b/>
          <w:sz w:val="28"/>
          <w:szCs w:val="28"/>
          <w:cs/>
        </w:rPr>
        <w:t>ดังกล่าว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เป็นเงินกู้ยืม</w:t>
      </w:r>
      <w:r>
        <w:rPr>
          <w:rFonts w:asciiTheme="majorBidi" w:hAnsiTheme="majorBidi" w:cs="Angsana New" w:hint="cs"/>
          <w:b/>
          <w:sz w:val="28"/>
          <w:szCs w:val="28"/>
          <w:cs/>
        </w:rPr>
        <w:t>ที่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ไม่มีหลักประกัน</w:t>
      </w:r>
    </w:p>
    <w:p w14:paraId="6C119CC8" w14:textId="77777777" w:rsidR="00655ECB" w:rsidRPr="000C7FD4" w:rsidRDefault="00655ECB" w:rsidP="00655ECB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7764AE2A" w14:textId="100A1A20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/>
          <w:sz w:val="28"/>
          <w:szCs w:val="28"/>
          <w:cs/>
        </w:rPr>
        <w:br/>
      </w:r>
      <w:r w:rsidR="00BF5015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เป็นต้น รวมถึง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BF5015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6371F81F" w:rsidR="000C7FD4" w:rsidRPr="00A23861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BF5015" w:rsidRPr="00BF5015">
        <w:rPr>
          <w:rFonts w:asciiTheme="majorBidi" w:hAnsiTheme="majorBidi" w:cstheme="majorBidi"/>
          <w:bCs/>
          <w:sz w:val="28"/>
          <w:szCs w:val="28"/>
        </w:rPr>
        <w:t>256</w:t>
      </w:r>
      <w:r w:rsidR="00BF5015">
        <w:rPr>
          <w:rFonts w:asciiTheme="majorBidi" w:hAnsiTheme="majorBidi" w:cstheme="majorBidi"/>
          <w:bCs/>
          <w:sz w:val="28"/>
          <w:szCs w:val="28"/>
        </w:rPr>
        <w:t>3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>มีวงเงินเบิกเกินบัญชี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>วงเงิน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>กู้ยืมระยะสั้นจากสถาบันการเงินที่ยังมิได้เบิกใช้คงเหลือ</w:t>
      </w:r>
      <w:r w:rsidRPr="009C29F1">
        <w:rPr>
          <w:rFonts w:asciiTheme="majorBidi" w:hAnsiTheme="majorBidi" w:cstheme="majorBidi"/>
          <w:b/>
          <w:sz w:val="28"/>
          <w:szCs w:val="28"/>
          <w:cs/>
        </w:rPr>
        <w:t>จำนวน</w:t>
      </w:r>
      <w:r w:rsidRPr="009C29F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9C29F1" w:rsidRPr="009C29F1">
        <w:rPr>
          <w:rFonts w:asciiTheme="majorBidi" w:hAnsiTheme="majorBidi" w:cstheme="majorBidi"/>
          <w:bCs/>
          <w:sz w:val="28"/>
          <w:szCs w:val="28"/>
        </w:rPr>
        <w:t>7,120</w:t>
      </w:r>
      <w:r w:rsidRPr="0011108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111087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111087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BF5015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BF5015" w:rsidRPr="00BF5015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14301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>7</w:t>
      </w:r>
      <w:r w:rsidRPr="000C7FD4">
        <w:rPr>
          <w:rFonts w:asciiTheme="majorBidi" w:hAnsiTheme="majorBidi" w:cstheme="majorBidi"/>
          <w:bCs/>
          <w:i/>
          <w:iCs/>
          <w:sz w:val="28"/>
          <w:szCs w:val="28"/>
        </w:rPr>
        <w:t>,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>170</w:t>
      </w:r>
      <w:r w:rsidRPr="000C7FD4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</w:t>
      </w:r>
      <w:r w:rsidRPr="00143016">
        <w:rPr>
          <w:rFonts w:asciiTheme="majorBidi" w:hAnsiTheme="majorBidi" w:cstheme="majorBidi"/>
          <w:b/>
          <w:i/>
          <w:iCs/>
          <w:sz w:val="28"/>
          <w:szCs w:val="28"/>
          <w:cs/>
        </w:rPr>
        <w:t>บาท)</w:t>
      </w:r>
    </w:p>
    <w:p w14:paraId="7B0A73C3" w14:textId="77777777" w:rsidR="00F53FFA" w:rsidRDefault="00F53FFA" w:rsidP="0015544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</w:p>
    <w:p w14:paraId="144808AC" w14:textId="77777777" w:rsidR="00F53FFA" w:rsidRDefault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08FD6E4" w14:textId="44EB5C7D" w:rsidR="00F321C0" w:rsidRDefault="0015544B" w:rsidP="0015544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10</w:t>
      </w:r>
      <w:r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F321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เงินกู้ยืมระยะยาว</w:t>
      </w:r>
      <w:r w:rsidR="00F321C0" w:rsidRPr="00F321C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B783F90" w14:textId="074BB414" w:rsidR="00B57F16" w:rsidRPr="00F53FFA" w:rsidRDefault="00B57F16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7E481564" w14:textId="79D4D58C" w:rsidR="00655ECB" w:rsidRPr="00655ECB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tab/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655EC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655EC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B741AC" w:rsidRPr="00E31A6A">
        <w:rPr>
          <w:rFonts w:ascii="Angsana New" w:hAnsi="Angsana New" w:hint="cs"/>
          <w:sz w:val="28"/>
          <w:szCs w:val="28"/>
        </w:rPr>
        <w:t xml:space="preserve">2563 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B741AC" w:rsidRPr="00E31A6A">
        <w:rPr>
          <w:rFonts w:ascii="Angsana New" w:hAnsi="Angsana New" w:hint="cs"/>
          <w:sz w:val="28"/>
          <w:szCs w:val="28"/>
        </w:rPr>
        <w:t xml:space="preserve">31 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B741AC" w:rsidRPr="00E31A6A">
        <w:rPr>
          <w:rFonts w:ascii="Angsana New" w:hAnsi="Angsana New" w:hint="cs"/>
          <w:sz w:val="28"/>
          <w:szCs w:val="28"/>
        </w:rPr>
        <w:t>2562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บริษัทมีเงินกู้ยืม</w:t>
      </w:r>
      <w:r w:rsidR="00325BC8">
        <w:rPr>
          <w:rFonts w:ascii="Angsana New" w:hAnsi="Angsana New" w:cs="Angsana New" w:hint="cs"/>
          <w:sz w:val="28"/>
          <w:szCs w:val="28"/>
          <w:cs/>
        </w:rPr>
        <w:t>ระยะยาว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จาก</w:t>
      </w:r>
      <w:r w:rsidR="008D2846">
        <w:rPr>
          <w:rFonts w:asciiTheme="majorBidi" w:hAnsiTheme="majorBidi" w:cstheme="majorBidi" w:hint="cs"/>
          <w:b/>
          <w:sz w:val="28"/>
          <w:szCs w:val="28"/>
          <w:cs/>
        </w:rPr>
        <w:t>สถาบันการเงิน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ในประเทศ</w:t>
      </w:r>
      <w:r w:rsidRPr="00655EC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ซึ่งมีรายละเอียดดังนี้</w:t>
      </w:r>
    </w:p>
    <w:p w14:paraId="22073C06" w14:textId="2EFA1C58" w:rsidR="00655ECB" w:rsidRPr="00F53FFA" w:rsidRDefault="00655ECB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51"/>
        <w:gridCol w:w="1130"/>
        <w:gridCol w:w="1125"/>
      </w:tblGrid>
      <w:tr w:rsidR="00655ECB" w:rsidRPr="00C20FF6" w14:paraId="677872AA" w14:textId="77777777" w:rsidTr="0015544B">
        <w:trPr>
          <w:tblHeader/>
        </w:trPr>
        <w:tc>
          <w:tcPr>
            <w:tcW w:w="450" w:type="dxa"/>
          </w:tcPr>
          <w:p w14:paraId="694D37B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1" w:type="dxa"/>
          </w:tcPr>
          <w:p w14:paraId="525F8175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34F649C2" w14:textId="77777777" w:rsidR="00655ECB" w:rsidRPr="00C20FF6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C20FF6" w14:paraId="48530D4F" w14:textId="77777777" w:rsidTr="0015544B">
        <w:trPr>
          <w:tblHeader/>
        </w:trPr>
        <w:tc>
          <w:tcPr>
            <w:tcW w:w="450" w:type="dxa"/>
            <w:vAlign w:val="bottom"/>
          </w:tcPr>
          <w:p w14:paraId="12D3BFC6" w14:textId="17F6BBE9" w:rsidR="00655ECB" w:rsidRPr="00C20FF6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  <w:vAlign w:val="bottom"/>
          </w:tcPr>
          <w:p w14:paraId="6070C480" w14:textId="24AFB37C" w:rsidR="00655ECB" w:rsidRPr="00C20FF6" w:rsidRDefault="0015544B" w:rsidP="00655ECB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0" w:type="dxa"/>
            <w:vAlign w:val="bottom"/>
          </w:tcPr>
          <w:p w14:paraId="612F5DD5" w14:textId="68554904" w:rsidR="00655ECB" w:rsidRPr="00C20FF6" w:rsidRDefault="001C6316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="00655ECB" w:rsidRPr="00C20FF6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712F8D77" w14:textId="77777777" w:rsidR="00655ECB" w:rsidRPr="00C20FF6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655ECB" w:rsidRPr="00C20FF6" w14:paraId="75F93E0C" w14:textId="77777777" w:rsidTr="0015544B">
        <w:trPr>
          <w:tblHeader/>
        </w:trPr>
        <w:tc>
          <w:tcPr>
            <w:tcW w:w="450" w:type="dxa"/>
          </w:tcPr>
          <w:p w14:paraId="5B46FD81" w14:textId="77777777" w:rsidR="00655ECB" w:rsidRPr="00C20FF6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</w:tcPr>
          <w:p w14:paraId="4D781F58" w14:textId="5CD2F938" w:rsidR="00655ECB" w:rsidRPr="00C20FF6" w:rsidRDefault="00655ECB" w:rsidP="00B741AC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145758E0" w14:textId="057EE471" w:rsidR="00655ECB" w:rsidRPr="00C20FF6" w:rsidRDefault="00655ECB" w:rsidP="00655ECB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5ECB" w:rsidRPr="00C20FF6" w14:paraId="6A93DD27" w14:textId="77777777" w:rsidTr="0015544B">
        <w:tc>
          <w:tcPr>
            <w:tcW w:w="450" w:type="dxa"/>
          </w:tcPr>
          <w:p w14:paraId="114DEA2C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651" w:type="dxa"/>
          </w:tcPr>
          <w:p w14:paraId="02C97BAB" w14:textId="463B186E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2,000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 เท่า ๆ กัน ภายใน</w:t>
            </w:r>
            <w:r w:rsidR="00DE4C5D"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               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เดือนพฤศจิกายน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และในเดือนธันวาคม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</w:t>
            </w:r>
            <w:r w:rsidR="00BF423D"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คิดดอกเบี้ยในอัตราร้อยละ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THBFIX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30" w:type="dxa"/>
            <w:vAlign w:val="bottom"/>
          </w:tcPr>
          <w:p w14:paraId="069A0958" w14:textId="7EC18DF3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  <w:tc>
          <w:tcPr>
            <w:tcW w:w="1125" w:type="dxa"/>
            <w:vAlign w:val="bottom"/>
          </w:tcPr>
          <w:p w14:paraId="5E652D9E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,000,000</w:t>
            </w:r>
          </w:p>
        </w:tc>
      </w:tr>
      <w:tr w:rsidR="00655ECB" w:rsidRPr="00C20FF6" w14:paraId="439130A7" w14:textId="77777777" w:rsidTr="0015544B">
        <w:tc>
          <w:tcPr>
            <w:tcW w:w="450" w:type="dxa"/>
          </w:tcPr>
          <w:p w14:paraId="45981F1F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651" w:type="dxa"/>
          </w:tcPr>
          <w:p w14:paraId="1F8A7ABF" w14:textId="39A99B6E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1E93B473" w14:textId="283A1D9D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37E690F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55ECB" w:rsidRPr="00C20FF6" w14:paraId="1B4FA15D" w14:textId="77777777" w:rsidTr="0015544B">
        <w:tc>
          <w:tcPr>
            <w:tcW w:w="450" w:type="dxa"/>
          </w:tcPr>
          <w:p w14:paraId="3404461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6651" w:type="dxa"/>
          </w:tcPr>
          <w:p w14:paraId="176A3E25" w14:textId="3ABC9298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750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1DED1F4" w14:textId="5DBD7557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C29668A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750,000</w:t>
            </w:r>
          </w:p>
        </w:tc>
      </w:tr>
      <w:tr w:rsidR="00655ECB" w:rsidRPr="00C20FF6" w14:paraId="3D22624E" w14:textId="77777777" w:rsidTr="0015544B">
        <w:tc>
          <w:tcPr>
            <w:tcW w:w="450" w:type="dxa"/>
          </w:tcPr>
          <w:p w14:paraId="58EE2F7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6651" w:type="dxa"/>
          </w:tcPr>
          <w:p w14:paraId="44A001C2" w14:textId="7777777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500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มีกำหนดชำระคืนเงินต้นในเดือนเมษายน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2563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9705049" w14:textId="1EB63659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4C4CE11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55ECB" w:rsidRPr="00C20FF6" w14:paraId="56C6846B" w14:textId="77777777" w:rsidTr="0015544B">
        <w:tc>
          <w:tcPr>
            <w:tcW w:w="450" w:type="dxa"/>
          </w:tcPr>
          <w:p w14:paraId="6B221530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6651" w:type="dxa"/>
          </w:tcPr>
          <w:p w14:paraId="1593BDE3" w14:textId="02B9C76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กัน ภายในเดือนมิถุนายน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FE87339" w14:textId="7BB29ED1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166,667</w:t>
            </w:r>
          </w:p>
        </w:tc>
        <w:tc>
          <w:tcPr>
            <w:tcW w:w="1125" w:type="dxa"/>
            <w:vAlign w:val="bottom"/>
          </w:tcPr>
          <w:p w14:paraId="73992FAA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250,000</w:t>
            </w:r>
          </w:p>
        </w:tc>
      </w:tr>
      <w:tr w:rsidR="00655ECB" w:rsidRPr="00C20FF6" w14:paraId="10FF08A8" w14:textId="77777777" w:rsidTr="0015544B">
        <w:tc>
          <w:tcPr>
            <w:tcW w:w="450" w:type="dxa"/>
          </w:tcPr>
          <w:p w14:paraId="18D2D9DC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6651" w:type="dxa"/>
          </w:tcPr>
          <w:p w14:paraId="6BFC905B" w14:textId="291E53B3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 ภายใ</w:t>
            </w:r>
            <w:r w:rsidR="00282A1A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น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เดือนมิถุนายน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33ADF2E" w14:textId="03F00556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490C5C0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250,000</w:t>
            </w:r>
          </w:p>
        </w:tc>
      </w:tr>
      <w:tr w:rsidR="00655ECB" w:rsidRPr="00C20FF6" w14:paraId="220387AB" w14:textId="77777777" w:rsidTr="0015544B">
        <w:tc>
          <w:tcPr>
            <w:tcW w:w="450" w:type="dxa"/>
          </w:tcPr>
          <w:p w14:paraId="22FBC776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6651" w:type="dxa"/>
          </w:tcPr>
          <w:p w14:paraId="301FB6B6" w14:textId="7777777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BB12A79" w14:textId="74F479F4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6B7534C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655ECB" w:rsidRPr="00C20FF6" w14:paraId="2B73A764" w14:textId="77777777" w:rsidTr="0015544B">
        <w:tc>
          <w:tcPr>
            <w:tcW w:w="450" w:type="dxa"/>
          </w:tcPr>
          <w:p w14:paraId="7C7864AA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6651" w:type="dxa"/>
          </w:tcPr>
          <w:p w14:paraId="31BABAC8" w14:textId="681EA623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มีกำหนดชำระคืนเงินต้นในเดือนตุลาคม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39C4938" w14:textId="1D407C7E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25" w:type="dxa"/>
            <w:vAlign w:val="bottom"/>
          </w:tcPr>
          <w:p w14:paraId="7DB1DCE1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600,000</w:t>
            </w:r>
          </w:p>
        </w:tc>
      </w:tr>
      <w:tr w:rsidR="00655ECB" w:rsidRPr="00C20FF6" w14:paraId="2B9E9456" w14:textId="77777777" w:rsidTr="0015544B">
        <w:tc>
          <w:tcPr>
            <w:tcW w:w="450" w:type="dxa"/>
          </w:tcPr>
          <w:p w14:paraId="0EE9605A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6651" w:type="dxa"/>
          </w:tcPr>
          <w:p w14:paraId="2A2218F0" w14:textId="7777777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500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มีกำหนดชำระคืนเงินต้นในเดือนมิถุนายน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9238A86" w14:textId="2C3F3ADD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638620A0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55ECB" w:rsidRPr="00C20FF6" w14:paraId="3FF2E604" w14:textId="77777777" w:rsidTr="0015544B">
        <w:tc>
          <w:tcPr>
            <w:tcW w:w="450" w:type="dxa"/>
          </w:tcPr>
          <w:p w14:paraId="7DAD648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6651" w:type="dxa"/>
          </w:tcPr>
          <w:p w14:paraId="7FF6A592" w14:textId="29967C28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กัน ภายในเดือนกรกฎาคม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ACF18" w14:textId="4BB49311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312,500</w:t>
            </w:r>
          </w:p>
        </w:tc>
        <w:tc>
          <w:tcPr>
            <w:tcW w:w="1125" w:type="dxa"/>
            <w:vAlign w:val="bottom"/>
          </w:tcPr>
          <w:p w14:paraId="4F27ABB4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437,500</w:t>
            </w:r>
          </w:p>
        </w:tc>
      </w:tr>
      <w:tr w:rsidR="00655ECB" w:rsidRPr="00C20FF6" w14:paraId="0126EFE1" w14:textId="77777777" w:rsidTr="0015544B">
        <w:tc>
          <w:tcPr>
            <w:tcW w:w="450" w:type="dxa"/>
          </w:tcPr>
          <w:p w14:paraId="646F082F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6651" w:type="dxa"/>
          </w:tcPr>
          <w:p w14:paraId="1299E006" w14:textId="7777777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3FDB4" w14:textId="5556C41F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4998ACB8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655ECB" w:rsidRPr="00C20FF6" w14:paraId="25A2434F" w14:textId="77777777" w:rsidTr="0015544B">
        <w:tc>
          <w:tcPr>
            <w:tcW w:w="450" w:type="dxa"/>
          </w:tcPr>
          <w:p w14:paraId="4DCD46D5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6651" w:type="dxa"/>
          </w:tcPr>
          <w:p w14:paraId="572326C8" w14:textId="7F529DBA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กัน ภายในเดือนธันวาคม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A939DF2" w14:textId="1C60E4FD" w:rsidR="00655ECB" w:rsidRPr="00C20FF6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187,500</w:t>
            </w:r>
          </w:p>
        </w:tc>
        <w:tc>
          <w:tcPr>
            <w:tcW w:w="1125" w:type="dxa"/>
            <w:vAlign w:val="bottom"/>
          </w:tcPr>
          <w:p w14:paraId="0C1F3E36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250,000</w:t>
            </w:r>
          </w:p>
        </w:tc>
      </w:tr>
      <w:tr w:rsidR="006161A0" w:rsidRPr="00C20FF6" w14:paraId="23CEAA2F" w14:textId="77777777" w:rsidTr="0015544B">
        <w:tc>
          <w:tcPr>
            <w:tcW w:w="450" w:type="dxa"/>
          </w:tcPr>
          <w:p w14:paraId="5DF0223F" w14:textId="66060B8F" w:rsidR="006161A0" w:rsidRPr="00C20FF6" w:rsidRDefault="006161A0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>13</w:t>
            </w:r>
          </w:p>
        </w:tc>
        <w:tc>
          <w:tcPr>
            <w:tcW w:w="6651" w:type="dxa"/>
          </w:tcPr>
          <w:p w14:paraId="605EB908" w14:textId="0F1A7AD7" w:rsidR="006161A0" w:rsidRPr="0015544B" w:rsidRDefault="006161A0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1A649F"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1A649F"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ภายในเดือนกุมภาพันธ์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2566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CED4232" w14:textId="0E5588A0" w:rsidR="006161A0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458,333</w:t>
            </w:r>
          </w:p>
        </w:tc>
        <w:tc>
          <w:tcPr>
            <w:tcW w:w="1125" w:type="dxa"/>
            <w:vAlign w:val="bottom"/>
          </w:tcPr>
          <w:p w14:paraId="25114D49" w14:textId="1D707461" w:rsidR="006161A0" w:rsidRPr="00C20FF6" w:rsidRDefault="006161A0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161A0" w:rsidRPr="00C20FF6" w14:paraId="0C715FC0" w14:textId="77777777" w:rsidTr="0015544B">
        <w:tc>
          <w:tcPr>
            <w:tcW w:w="450" w:type="dxa"/>
          </w:tcPr>
          <w:p w14:paraId="12C08191" w14:textId="00F285F0" w:rsidR="006161A0" w:rsidRPr="00C20FF6" w:rsidRDefault="006161A0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51" w:type="dxa"/>
          </w:tcPr>
          <w:p w14:paraId="7E3746F4" w14:textId="60F3CE5B" w:rsidR="006161A0" w:rsidRPr="0015544B" w:rsidRDefault="006161A0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</w:t>
            </w:r>
            <w:r w:rsidR="000222B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กำหนดชำระคืนเงินต้นในเดือนกันยา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ยน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9A9F015" w14:textId="347577E9" w:rsidR="006161A0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776C2FC4" w14:textId="23A24E23" w:rsidR="006161A0" w:rsidRPr="00C20FF6" w:rsidRDefault="006161A0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C72D7" w:rsidRPr="00C20FF6" w14:paraId="10969FD9" w14:textId="77777777" w:rsidTr="0015544B">
        <w:tc>
          <w:tcPr>
            <w:tcW w:w="450" w:type="dxa"/>
          </w:tcPr>
          <w:p w14:paraId="1F8DB358" w14:textId="11D2DD51" w:rsidR="006C72D7" w:rsidRDefault="006C72D7" w:rsidP="006C72D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651" w:type="dxa"/>
          </w:tcPr>
          <w:p w14:paraId="1A25F05E" w14:textId="0D2A8E42" w:rsidR="006C72D7" w:rsidRPr="0015544B" w:rsidRDefault="006C72D7" w:rsidP="006C72D7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2565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C82FEDF" w14:textId="711FF5F9" w:rsidR="006C72D7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087877BF" w14:textId="6EDFAF1F" w:rsidR="006C72D7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C72D7" w:rsidRPr="00C20FF6" w14:paraId="5EEF0183" w14:textId="77777777" w:rsidTr="0015544B">
        <w:tc>
          <w:tcPr>
            <w:tcW w:w="450" w:type="dxa"/>
          </w:tcPr>
          <w:p w14:paraId="5CFE72C5" w14:textId="66FD0270" w:rsidR="006C72D7" w:rsidRDefault="006C72D7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651" w:type="dxa"/>
          </w:tcPr>
          <w:p w14:paraId="2885E278" w14:textId="6FB5A37E" w:rsidR="006C72D7" w:rsidRPr="0015544B" w:rsidRDefault="006C72D7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0222B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00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</w:t>
            </w:r>
            <w:r w:rsidR="000222B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หนดชำระคืนเงินต้นในเดือนตุลาคม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34DF128" w14:textId="188FBD73" w:rsidR="006C72D7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25" w:type="dxa"/>
            <w:vAlign w:val="bottom"/>
          </w:tcPr>
          <w:p w14:paraId="50296405" w14:textId="3808033C" w:rsidR="006C72D7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20FF6" w:rsidRPr="00C20FF6" w14:paraId="14FE9184" w14:textId="77777777" w:rsidTr="0015544B">
        <w:tc>
          <w:tcPr>
            <w:tcW w:w="7101" w:type="dxa"/>
            <w:gridSpan w:val="2"/>
          </w:tcPr>
          <w:p w14:paraId="6E70D4D5" w14:textId="074AD6BF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79A1EBC2" w14:textId="1EDCD268" w:rsidR="00C20FF6" w:rsidRPr="00C20FF6" w:rsidRDefault="006C72D7" w:rsidP="0015544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5,775,000</w:t>
            </w:r>
          </w:p>
        </w:tc>
        <w:tc>
          <w:tcPr>
            <w:tcW w:w="1125" w:type="dxa"/>
            <w:vAlign w:val="bottom"/>
          </w:tcPr>
          <w:p w14:paraId="53DE5F65" w14:textId="77777777" w:rsidR="00C20FF6" w:rsidRPr="00C20FF6" w:rsidRDefault="00C20FF6" w:rsidP="0015544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</w:t>
            </w: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,037,500</w:t>
            </w:r>
          </w:p>
        </w:tc>
      </w:tr>
      <w:tr w:rsidR="00C20FF6" w:rsidRPr="00C20FF6" w14:paraId="55340D49" w14:textId="77777777" w:rsidTr="0015544B">
        <w:tc>
          <w:tcPr>
            <w:tcW w:w="7101" w:type="dxa"/>
            <w:gridSpan w:val="2"/>
          </w:tcPr>
          <w:p w14:paraId="0521370B" w14:textId="3510DA3C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2E7FE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0" w:type="dxa"/>
            <w:vAlign w:val="bottom"/>
          </w:tcPr>
          <w:p w14:paraId="66495C6A" w14:textId="037E9725" w:rsidR="00C20FF6" w:rsidRPr="0062585E" w:rsidRDefault="006C72D7" w:rsidP="00155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911C23">
              <w:rPr>
                <w:rFonts w:ascii="Angsana New" w:hAnsi="Angsana New" w:cs="Angsana New"/>
                <w:sz w:val="28"/>
                <w:szCs w:val="28"/>
              </w:rPr>
              <w:t>5,196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276B29EC" w14:textId="720ADC5F" w:rsidR="00C20FF6" w:rsidRPr="00926753" w:rsidRDefault="00C20FF6" w:rsidP="00155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62585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D7273">
              <w:rPr>
                <w:rFonts w:ascii="Angsana New" w:hAnsi="Angsana New" w:cs="Angsana New" w:hint="cs"/>
                <w:sz w:val="28"/>
                <w:szCs w:val="28"/>
              </w:rPr>
              <w:t>5,842</w:t>
            </w:r>
            <w:r w:rsidRPr="0092675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655ECB" w:rsidRPr="00C20FF6" w14:paraId="03132870" w14:textId="77777777" w:rsidTr="0015544B">
        <w:tc>
          <w:tcPr>
            <w:tcW w:w="7101" w:type="dxa"/>
            <w:gridSpan w:val="2"/>
          </w:tcPr>
          <w:p w14:paraId="48EE9F75" w14:textId="7EF800D8" w:rsidR="00655ECB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0" w:type="dxa"/>
            <w:vAlign w:val="bottom"/>
          </w:tcPr>
          <w:p w14:paraId="0568219A" w14:textId="54E913D5" w:rsidR="00655ECB" w:rsidRPr="00C20FF6" w:rsidRDefault="006C72D7" w:rsidP="00155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5,769,80</w:t>
            </w:r>
            <w:r w:rsidR="00911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06DDB91C" w14:textId="77777777" w:rsidR="00655ECB" w:rsidRPr="00C20FF6" w:rsidRDefault="00655ECB" w:rsidP="00155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7,031,658</w:t>
            </w:r>
          </w:p>
        </w:tc>
      </w:tr>
      <w:tr w:rsidR="00C20FF6" w:rsidRPr="00C20FF6" w14:paraId="20AE4361" w14:textId="77777777" w:rsidTr="0015544B">
        <w:tc>
          <w:tcPr>
            <w:tcW w:w="7101" w:type="dxa"/>
            <w:gridSpan w:val="2"/>
          </w:tcPr>
          <w:p w14:paraId="14A679A9" w14:textId="77777777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5196089B" w14:textId="77777777" w:rsidR="00C20FF6" w:rsidRPr="00C20FF6" w:rsidRDefault="00C20FF6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left" w:pos="796"/>
                <w:tab w:val="decimal" w:pos="834"/>
              </w:tabs>
              <w:ind w:left="-104" w:right="-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3D515B4" w14:textId="11B22E8A" w:rsidR="00C20FF6" w:rsidRPr="00C20FF6" w:rsidRDefault="00C20FF6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20FF6" w:rsidRPr="00C20FF6" w14:paraId="4CA8C998" w14:textId="77777777" w:rsidTr="0015544B">
        <w:tc>
          <w:tcPr>
            <w:tcW w:w="7101" w:type="dxa"/>
            <w:gridSpan w:val="2"/>
          </w:tcPr>
          <w:p w14:paraId="66AB7D1C" w14:textId="44F494A6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0" w:type="dxa"/>
            <w:vAlign w:val="bottom"/>
          </w:tcPr>
          <w:p w14:paraId="5BEB7FB9" w14:textId="2C07EACC" w:rsidR="00C20FF6" w:rsidRPr="00C20FF6" w:rsidRDefault="009C29F1" w:rsidP="0048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2,704,868</w:t>
            </w:r>
          </w:p>
        </w:tc>
        <w:tc>
          <w:tcPr>
            <w:tcW w:w="1125" w:type="dxa"/>
            <w:vAlign w:val="bottom"/>
          </w:tcPr>
          <w:p w14:paraId="748FD344" w14:textId="14B95BBA" w:rsidR="00C20FF6" w:rsidRPr="00C20FF6" w:rsidRDefault="00C20FF6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4,038,162</w:t>
            </w:r>
          </w:p>
        </w:tc>
      </w:tr>
      <w:tr w:rsidR="00C20FF6" w:rsidRPr="00C20FF6" w14:paraId="05403B1D" w14:textId="77777777" w:rsidTr="0015544B">
        <w:tc>
          <w:tcPr>
            <w:tcW w:w="7101" w:type="dxa"/>
            <w:gridSpan w:val="2"/>
          </w:tcPr>
          <w:p w14:paraId="145DF9D8" w14:textId="75F76F75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0" w:type="dxa"/>
            <w:vAlign w:val="bottom"/>
          </w:tcPr>
          <w:p w14:paraId="744699F9" w14:textId="7B75C9D6" w:rsidR="00C20FF6" w:rsidRPr="00C20FF6" w:rsidRDefault="009C29F1" w:rsidP="0048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3,064,93</w:t>
            </w:r>
            <w:r w:rsidR="00911C2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538DE2BC" w14:textId="5C911FA3" w:rsidR="00C20FF6" w:rsidRPr="00C20FF6" w:rsidRDefault="00C20FF6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2,993,496</w:t>
            </w:r>
          </w:p>
        </w:tc>
      </w:tr>
      <w:tr w:rsidR="00C20FF6" w:rsidRPr="00C20FF6" w14:paraId="0E49FC5A" w14:textId="77777777" w:rsidTr="0015544B">
        <w:tc>
          <w:tcPr>
            <w:tcW w:w="7101" w:type="dxa"/>
            <w:gridSpan w:val="2"/>
          </w:tcPr>
          <w:p w14:paraId="3A8255AC" w14:textId="307BC7ED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351D720A" w14:textId="2B9DC57F" w:rsidR="00C20FF6" w:rsidRPr="006161A0" w:rsidRDefault="009C29F1" w:rsidP="0048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5,769,80</w:t>
            </w:r>
            <w:r w:rsidR="00911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45ACB935" w14:textId="673827C4" w:rsidR="00C20FF6" w:rsidRPr="00C20FF6" w:rsidRDefault="00C20FF6" w:rsidP="00155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7,031,658</w:t>
            </w:r>
          </w:p>
        </w:tc>
      </w:tr>
    </w:tbl>
    <w:p w14:paraId="4C1E3283" w14:textId="3D849D90" w:rsidR="00655ECB" w:rsidRDefault="00655ECB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D3F5535" w14:textId="658C92C5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013D77" w14:textId="342ADE51" w:rsidR="000C7FD4" w:rsidRPr="00A23861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4249E7"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249E7" w:rsidRPr="00E31A6A">
        <w:rPr>
          <w:rFonts w:ascii="Angsana New" w:hAnsi="Angsana New" w:hint="cs"/>
          <w:sz w:val="28"/>
          <w:szCs w:val="28"/>
        </w:rPr>
        <w:t xml:space="preserve">2563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จากสถาบันการเงินที่ยังมิได้เบิกใช้คงเหลือจำนวน </w:t>
      </w:r>
      <w:r w:rsidR="009C29F1" w:rsidRPr="009C29F1">
        <w:rPr>
          <w:rFonts w:asciiTheme="majorBidi" w:hAnsiTheme="majorBidi" w:cstheme="majorBidi"/>
          <w:bCs/>
          <w:sz w:val="28"/>
          <w:szCs w:val="28"/>
        </w:rPr>
        <w:t>2,000</w:t>
      </w:r>
      <w:r w:rsidRPr="006161A0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6161A0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6161A0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14301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Pr="000C7FD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1,500 </w:t>
      </w:r>
      <w:r w:rsidRPr="00143016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698AC299" w14:textId="77777777" w:rsidR="00C20FF6" w:rsidRPr="006C72F5" w:rsidRDefault="00C20FF6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7023033" w14:textId="1B92F0AE" w:rsidR="004249E7" w:rsidRPr="009C29F1" w:rsidRDefault="000C7FD4" w:rsidP="009C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เพื่อเป็นการป้องกันความเสี่ยงจากอัตราดอกเบี้ย ณ 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4249E7" w:rsidRPr="00E31A6A">
        <w:rPr>
          <w:rFonts w:ascii="Angsana New" w:hAnsi="Angsana New" w:hint="cs"/>
          <w:sz w:val="28"/>
          <w:szCs w:val="28"/>
        </w:rPr>
        <w:t xml:space="preserve">2563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มีภ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ระผูกพันต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มสัญญ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ดอกเบี้ยกับธน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ค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ร</w:t>
      </w:r>
      <w:r w:rsidR="00912636">
        <w:rPr>
          <w:rFonts w:asciiTheme="majorBidi" w:hAnsiTheme="majorBidi" w:cstheme="majorBidi" w:hint="cs"/>
          <w:b/>
          <w:sz w:val="28"/>
          <w:szCs w:val="28"/>
          <w:cs/>
        </w:rPr>
        <w:t>พาณิชย์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ในประเทศแห่งหนึ่ง ภายใต้สัญญาดังกล่าว กลุ่มบริษัทและบริษัทจะจ่าย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ดอกเบี้ยในอัตราคงที่ให้กับธนาคาร</w:t>
      </w:r>
      <w:r w:rsidRPr="006161A0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</w:t>
      </w:r>
      <w:r w:rsidRPr="006161A0">
        <w:rPr>
          <w:rFonts w:asciiTheme="majorBidi" w:hAnsiTheme="majorBidi" w:cstheme="majorBidi" w:hint="cs"/>
          <w:b/>
          <w:sz w:val="28"/>
          <w:szCs w:val="28"/>
          <w:cs/>
        </w:rPr>
        <w:t>เพื่อ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แลกกับดอกเบี้ยในอัตรา</w:t>
      </w:r>
      <w:r w:rsidRPr="001A649F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1A649F">
        <w:rPr>
          <w:rFonts w:asciiTheme="majorBidi" w:hAnsiTheme="majorBidi" w:cstheme="majorBidi"/>
          <w:bCs/>
          <w:sz w:val="28"/>
          <w:szCs w:val="28"/>
        </w:rPr>
        <w:t>THBFIX</w:t>
      </w:r>
      <w:r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บวก</w:t>
      </w:r>
      <w:r w:rsidR="000A5395">
        <w:rPr>
          <w:rFonts w:asciiTheme="majorBidi" w:hAnsiTheme="majorBidi" w:cstheme="majorBidi" w:hint="cs"/>
          <w:b/>
          <w:sz w:val="28"/>
          <w:szCs w:val="28"/>
          <w:cs/>
        </w:rPr>
        <w:t>อัตรา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ร้อยละคงที่ต่อปี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ซึ่งสัญญ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ดอกเบี้ยจะทยอยครบกำหนดจำนวน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500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ทในเดือนพฤศจิก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ยน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2564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และจำนวน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1,500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ทในเดือนธันว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คม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2564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ต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มล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ดับ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เช่นเดียวกับเงื่อนไขก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รจ่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ยชำระคืนเงินกู้ยืม</w:t>
      </w:r>
      <w:r w:rsidR="004249E7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BA2B20C" w14:textId="4A8FF30E" w:rsidR="00F321C0" w:rsidRPr="00E31CB2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11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F321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F321C0" w:rsidRDefault="00F321C0" w:rsidP="002E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D6564A6" w14:textId="6A984C45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Pr="00F321C0">
        <w:rPr>
          <w:rFonts w:ascii="Angsana New" w:hAnsi="Angsana New" w:cs="Angsana New" w:hint="cs"/>
          <w:sz w:val="28"/>
          <w:szCs w:val="28"/>
        </w:rPr>
        <w:t xml:space="preserve">2563 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F321C0">
        <w:rPr>
          <w:rFonts w:ascii="Angsana New" w:hAnsi="Angsana New" w:cs="Angsana New" w:hint="cs"/>
          <w:sz w:val="28"/>
          <w:szCs w:val="28"/>
        </w:rPr>
        <w:t xml:space="preserve">31 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F321C0">
        <w:rPr>
          <w:rFonts w:ascii="Angsana New" w:hAnsi="Angsana New" w:cs="Angsana New" w:hint="cs"/>
          <w:sz w:val="28"/>
          <w:szCs w:val="28"/>
        </w:rPr>
        <w:t>2562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66C1C8CD" w14:textId="77777777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34"/>
        <w:gridCol w:w="1134"/>
      </w:tblGrid>
      <w:tr w:rsidR="00F321C0" w:rsidRPr="00F321C0" w14:paraId="766A2A25" w14:textId="77777777" w:rsidTr="00B43E9E">
        <w:trPr>
          <w:tblHeader/>
        </w:trPr>
        <w:tc>
          <w:tcPr>
            <w:tcW w:w="450" w:type="dxa"/>
            <w:vAlign w:val="center"/>
          </w:tcPr>
          <w:p w14:paraId="65D32213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6FCF10C9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5C3DFB5" w14:textId="77777777" w:rsidR="00F321C0" w:rsidRPr="00F321C0" w:rsidRDefault="00F321C0" w:rsidP="002E7FE1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912636" w:rsidRPr="00F321C0" w14:paraId="17167C6A" w14:textId="77777777" w:rsidTr="00B43E9E">
        <w:trPr>
          <w:tblHeader/>
        </w:trPr>
        <w:tc>
          <w:tcPr>
            <w:tcW w:w="450" w:type="dxa"/>
            <w:vAlign w:val="center"/>
          </w:tcPr>
          <w:p w14:paraId="61DFD655" w14:textId="6F938D44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632E75AF" w14:textId="65786715" w:rsidR="00912636" w:rsidRPr="00655ECB" w:rsidRDefault="00912636" w:rsidP="00912636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</w:tcPr>
          <w:p w14:paraId="0865AF9E" w14:textId="3BA4D859" w:rsidR="00912636" w:rsidRPr="00F321C0" w:rsidRDefault="00912636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400EE93C" w14:textId="77777777" w:rsidR="00912636" w:rsidRPr="00F321C0" w:rsidRDefault="00912636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912636" w:rsidRPr="00F321C0" w14:paraId="1FD31EBE" w14:textId="77777777" w:rsidTr="00B43E9E">
        <w:trPr>
          <w:tblHeader/>
        </w:trPr>
        <w:tc>
          <w:tcPr>
            <w:tcW w:w="450" w:type="dxa"/>
          </w:tcPr>
          <w:p w14:paraId="54AFAB46" w14:textId="77777777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24A822E" w14:textId="2ED5B77B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F71122D" w14:textId="77777777" w:rsidR="00912636" w:rsidRPr="00F321C0" w:rsidRDefault="00912636" w:rsidP="00912636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636" w:rsidRPr="00F321C0" w14:paraId="2083211A" w14:textId="77777777" w:rsidTr="00B43E9E">
        <w:tc>
          <w:tcPr>
            <w:tcW w:w="450" w:type="dxa"/>
          </w:tcPr>
          <w:p w14:paraId="014F2310" w14:textId="77777777" w:rsidR="00912636" w:rsidRPr="00F321C0" w:rsidRDefault="00912636" w:rsidP="0091263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3DDBFD36" w14:textId="272DDFFE" w:rsidR="00912636" w:rsidRPr="00F321C0" w:rsidRDefault="00912636" w:rsidP="0091263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2,600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902E5"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 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B8DE060" w14:textId="18247FBE" w:rsidR="00912636" w:rsidRPr="00F321C0" w:rsidRDefault="009C29F1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CE5A1F5" w14:textId="77777777" w:rsidR="00912636" w:rsidRPr="00F321C0" w:rsidRDefault="00912636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2,600,000</w:t>
            </w:r>
          </w:p>
        </w:tc>
      </w:tr>
      <w:tr w:rsidR="009C29F1" w:rsidRPr="00F321C0" w14:paraId="245390EE" w14:textId="77777777" w:rsidTr="00B43E9E">
        <w:tc>
          <w:tcPr>
            <w:tcW w:w="450" w:type="dxa"/>
          </w:tcPr>
          <w:p w14:paraId="6199A7E7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5ECB315E" w14:textId="5293A6FC" w:rsidR="009C29F1" w:rsidRPr="00F321C0" w:rsidRDefault="009C29F1" w:rsidP="009C29F1">
            <w:pPr>
              <w:tabs>
                <w:tab w:val="clear" w:pos="227"/>
                <w:tab w:val="clear" w:pos="6549"/>
                <w:tab w:val="left" w:pos="348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1,930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31C4EE" w14:textId="68C6FE18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1,930,000</w:t>
            </w:r>
          </w:p>
        </w:tc>
        <w:tc>
          <w:tcPr>
            <w:tcW w:w="1134" w:type="dxa"/>
            <w:vAlign w:val="bottom"/>
          </w:tcPr>
          <w:p w14:paraId="745CB9DF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1,930,000</w:t>
            </w:r>
          </w:p>
        </w:tc>
      </w:tr>
      <w:tr w:rsidR="009C29F1" w:rsidRPr="00F321C0" w14:paraId="6E9A8116" w14:textId="77777777" w:rsidTr="00B43E9E">
        <w:tc>
          <w:tcPr>
            <w:tcW w:w="450" w:type="dxa"/>
          </w:tcPr>
          <w:p w14:paraId="34EBCA1C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4FC5D533" w14:textId="0579EAA4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110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390ED86" w14:textId="350EC239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110,000</w:t>
            </w:r>
          </w:p>
        </w:tc>
        <w:tc>
          <w:tcPr>
            <w:tcW w:w="1134" w:type="dxa"/>
            <w:vAlign w:val="bottom"/>
          </w:tcPr>
          <w:p w14:paraId="19F53261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110,000</w:t>
            </w:r>
          </w:p>
        </w:tc>
      </w:tr>
      <w:tr w:rsidR="009C29F1" w:rsidRPr="00F321C0" w14:paraId="68F0716F" w14:textId="77777777" w:rsidTr="00B43E9E">
        <w:tc>
          <w:tcPr>
            <w:tcW w:w="450" w:type="dxa"/>
          </w:tcPr>
          <w:p w14:paraId="38571EA1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65393C4A" w14:textId="312B47EE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800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FCAC0C4" w14:textId="123DE6F1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800,000</w:t>
            </w:r>
          </w:p>
        </w:tc>
        <w:tc>
          <w:tcPr>
            <w:tcW w:w="1134" w:type="dxa"/>
            <w:vAlign w:val="bottom"/>
          </w:tcPr>
          <w:p w14:paraId="00521B5D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800,000</w:t>
            </w:r>
          </w:p>
        </w:tc>
      </w:tr>
      <w:tr w:rsidR="009C29F1" w:rsidRPr="00F321C0" w14:paraId="3E4F4616" w14:textId="77777777" w:rsidTr="00B43E9E">
        <w:tc>
          <w:tcPr>
            <w:tcW w:w="450" w:type="dxa"/>
          </w:tcPr>
          <w:p w14:paraId="6B3CA76F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6660" w:type="dxa"/>
          </w:tcPr>
          <w:p w14:paraId="6B3D43FF" w14:textId="647351B2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3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8667617" w14:textId="6BD1640B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100,000</w:t>
            </w:r>
          </w:p>
        </w:tc>
        <w:tc>
          <w:tcPr>
            <w:tcW w:w="1134" w:type="dxa"/>
            <w:vAlign w:val="bottom"/>
          </w:tcPr>
          <w:p w14:paraId="7DCD0BEC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100,000</w:t>
            </w:r>
          </w:p>
        </w:tc>
      </w:tr>
      <w:tr w:rsidR="009C29F1" w:rsidRPr="00F321C0" w14:paraId="714AAED1" w14:textId="77777777" w:rsidTr="00B43E9E">
        <w:tc>
          <w:tcPr>
            <w:tcW w:w="450" w:type="dxa"/>
          </w:tcPr>
          <w:p w14:paraId="02407C75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56C6D23A" w14:textId="37120A82" w:rsidR="009C29F1" w:rsidRPr="00F321C0" w:rsidRDefault="009C29F1" w:rsidP="009C29F1">
            <w:pPr>
              <w:tabs>
                <w:tab w:val="clear" w:pos="227"/>
                <w:tab w:val="clear" w:pos="6549"/>
                <w:tab w:val="left" w:pos="348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1,947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47BDE81" w14:textId="5AF7F88C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1,947,200</w:t>
            </w:r>
          </w:p>
        </w:tc>
        <w:tc>
          <w:tcPr>
            <w:tcW w:w="1134" w:type="dxa"/>
            <w:vAlign w:val="bottom"/>
          </w:tcPr>
          <w:p w14:paraId="3F13AFC3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1,947,200</w:t>
            </w:r>
          </w:p>
        </w:tc>
      </w:tr>
      <w:tr w:rsidR="009C29F1" w:rsidRPr="00F321C0" w14:paraId="2290FCDD" w14:textId="77777777" w:rsidTr="00B43E9E">
        <w:tc>
          <w:tcPr>
            <w:tcW w:w="450" w:type="dxa"/>
          </w:tcPr>
          <w:p w14:paraId="5921861B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26DAA0BD" w14:textId="4A29E5D5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1,295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C5536EC" w14:textId="76070B1E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1,295,800</w:t>
            </w:r>
          </w:p>
        </w:tc>
        <w:tc>
          <w:tcPr>
            <w:tcW w:w="1134" w:type="dxa"/>
            <w:vAlign w:val="bottom"/>
          </w:tcPr>
          <w:p w14:paraId="5C28C16B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1,295,800</w:t>
            </w:r>
          </w:p>
        </w:tc>
      </w:tr>
      <w:tr w:rsidR="009C29F1" w:rsidRPr="00F321C0" w14:paraId="54C62EEE" w14:textId="77777777" w:rsidTr="00B43E9E">
        <w:tc>
          <w:tcPr>
            <w:tcW w:w="450" w:type="dxa"/>
          </w:tcPr>
          <w:p w14:paraId="2F417FB4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18768274" w14:textId="4462F698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1,250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18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77546A" w14:textId="07426C32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1,250,000</w:t>
            </w:r>
          </w:p>
        </w:tc>
        <w:tc>
          <w:tcPr>
            <w:tcW w:w="1134" w:type="dxa"/>
            <w:vAlign w:val="bottom"/>
          </w:tcPr>
          <w:p w14:paraId="1DEE29CC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1,250,000</w:t>
            </w:r>
          </w:p>
        </w:tc>
      </w:tr>
      <w:tr w:rsidR="009C29F1" w:rsidRPr="00F321C0" w14:paraId="006899DB" w14:textId="77777777" w:rsidTr="00B43E9E">
        <w:tc>
          <w:tcPr>
            <w:tcW w:w="450" w:type="dxa"/>
          </w:tcPr>
          <w:p w14:paraId="520346AA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303D6C4B" w14:textId="239AF35F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2,000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F703890" w14:textId="1A3D7C0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2,000,000</w:t>
            </w:r>
          </w:p>
        </w:tc>
        <w:tc>
          <w:tcPr>
            <w:tcW w:w="1134" w:type="dxa"/>
            <w:vAlign w:val="bottom"/>
          </w:tcPr>
          <w:p w14:paraId="4F36B272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2,000,000</w:t>
            </w:r>
          </w:p>
        </w:tc>
      </w:tr>
      <w:tr w:rsidR="009C29F1" w:rsidRPr="00F321C0" w14:paraId="6F35F7C2" w14:textId="77777777" w:rsidTr="00B43E9E">
        <w:tc>
          <w:tcPr>
            <w:tcW w:w="450" w:type="dxa"/>
          </w:tcPr>
          <w:p w14:paraId="47E32340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6660" w:type="dxa"/>
          </w:tcPr>
          <w:p w14:paraId="06E891E2" w14:textId="0A77484D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33135E3" w14:textId="43CBE56B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31ED1471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9C29F1" w:rsidRPr="00F321C0" w14:paraId="6A2FA077" w14:textId="77777777" w:rsidTr="00B43E9E">
        <w:tc>
          <w:tcPr>
            <w:tcW w:w="450" w:type="dxa"/>
          </w:tcPr>
          <w:p w14:paraId="046EBCF9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27545AB9" w14:textId="1D1D5BB6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1,833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2942DF" w14:textId="002D21A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1,833,000</w:t>
            </w:r>
          </w:p>
        </w:tc>
        <w:tc>
          <w:tcPr>
            <w:tcW w:w="1134" w:type="dxa"/>
            <w:vAlign w:val="bottom"/>
          </w:tcPr>
          <w:p w14:paraId="4BF752C8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1,833,000</w:t>
            </w:r>
          </w:p>
        </w:tc>
      </w:tr>
      <w:tr w:rsidR="009C29F1" w:rsidRPr="00F321C0" w14:paraId="252DB2BA" w14:textId="77777777" w:rsidTr="00B43E9E">
        <w:tc>
          <w:tcPr>
            <w:tcW w:w="450" w:type="dxa"/>
          </w:tcPr>
          <w:p w14:paraId="402BDEF4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3AD81CD4" w14:textId="0A540F44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FD6C204" w14:textId="5E70A6BC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  <w:tc>
          <w:tcPr>
            <w:tcW w:w="1134" w:type="dxa"/>
            <w:vAlign w:val="bottom"/>
          </w:tcPr>
          <w:p w14:paraId="3CDDD47E" w14:textId="77777777" w:rsidR="009C29F1" w:rsidRPr="00F321C0" w:rsidRDefault="009C29F1" w:rsidP="009C29F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</w:tr>
      <w:tr w:rsidR="009C29F1" w:rsidRPr="00F321C0" w14:paraId="566EB172" w14:textId="77777777" w:rsidTr="00B43E9E">
        <w:tc>
          <w:tcPr>
            <w:tcW w:w="450" w:type="dxa"/>
          </w:tcPr>
          <w:p w14:paraId="652E51F3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>13</w:t>
            </w:r>
          </w:p>
        </w:tc>
        <w:tc>
          <w:tcPr>
            <w:tcW w:w="6660" w:type="dxa"/>
          </w:tcPr>
          <w:p w14:paraId="3D0AC2F3" w14:textId="55DA5561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1,697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0E5BECA" w14:textId="22B95470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  <w:tc>
          <w:tcPr>
            <w:tcW w:w="1134" w:type="dxa"/>
            <w:vAlign w:val="bottom"/>
          </w:tcPr>
          <w:p w14:paraId="68D53567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</w:tr>
      <w:tr w:rsidR="009C29F1" w:rsidRPr="00F321C0" w14:paraId="33011C2D" w14:textId="77777777" w:rsidTr="00B43E9E">
        <w:tc>
          <w:tcPr>
            <w:tcW w:w="450" w:type="dxa"/>
          </w:tcPr>
          <w:p w14:paraId="6F9A3402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09CA2984" w14:textId="340A547D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1,515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BA758F0" w14:textId="3AE92242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  <w:tc>
          <w:tcPr>
            <w:tcW w:w="1134" w:type="dxa"/>
            <w:vAlign w:val="bottom"/>
          </w:tcPr>
          <w:p w14:paraId="4E0BBA91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</w:tr>
      <w:tr w:rsidR="009C29F1" w:rsidRPr="00F321C0" w14:paraId="184D7C1F" w14:textId="77777777" w:rsidTr="00B43E9E">
        <w:tc>
          <w:tcPr>
            <w:tcW w:w="450" w:type="dxa"/>
          </w:tcPr>
          <w:p w14:paraId="4CA2B979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19B2299B" w14:textId="0B58089E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1,650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2F2E032" w14:textId="1CD4021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  <w:tc>
          <w:tcPr>
            <w:tcW w:w="1134" w:type="dxa"/>
            <w:vAlign w:val="bottom"/>
          </w:tcPr>
          <w:p w14:paraId="1A8FC38B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</w:tr>
      <w:tr w:rsidR="009C29F1" w:rsidRPr="00F321C0" w14:paraId="54EA3BE9" w14:textId="77777777" w:rsidTr="00B43E9E">
        <w:tc>
          <w:tcPr>
            <w:tcW w:w="450" w:type="dxa"/>
          </w:tcPr>
          <w:p w14:paraId="6F9F75D2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5377DAD8" w14:textId="4B4F5AA2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2,349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8137D7D" w14:textId="0C60E41B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  <w:tc>
          <w:tcPr>
            <w:tcW w:w="1134" w:type="dxa"/>
            <w:vAlign w:val="bottom"/>
          </w:tcPr>
          <w:p w14:paraId="5EC20943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</w:tr>
      <w:tr w:rsidR="009C29F1" w:rsidRPr="00F321C0" w14:paraId="4F833333" w14:textId="77777777" w:rsidTr="00B43E9E">
        <w:tc>
          <w:tcPr>
            <w:tcW w:w="450" w:type="dxa"/>
          </w:tcPr>
          <w:p w14:paraId="39093B0D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322B40A8" w14:textId="3E54CC66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 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05C4C31" w14:textId="7C1B98AD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FE3C181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C29F1" w:rsidRPr="00F321C0" w14:paraId="6FC69805" w14:textId="77777777" w:rsidTr="00B43E9E">
        <w:tc>
          <w:tcPr>
            <w:tcW w:w="450" w:type="dxa"/>
          </w:tcPr>
          <w:p w14:paraId="77501459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56299EF4" w14:textId="56322CD6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C3E3F7" w14:textId="49BD1FE1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1134" w:type="dxa"/>
            <w:vAlign w:val="bottom"/>
          </w:tcPr>
          <w:p w14:paraId="170D2EBC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9C29F1" w:rsidRPr="00F321C0" w14:paraId="3CC1DC81" w14:textId="77777777" w:rsidTr="00B43E9E">
        <w:tc>
          <w:tcPr>
            <w:tcW w:w="450" w:type="dxa"/>
          </w:tcPr>
          <w:p w14:paraId="30C2DAB9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3E4DBC0E" w14:textId="5DEEE807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7343E8D" w14:textId="777CDE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  <w:tc>
          <w:tcPr>
            <w:tcW w:w="1134" w:type="dxa"/>
            <w:vAlign w:val="bottom"/>
          </w:tcPr>
          <w:p w14:paraId="3A507C6B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</w:tr>
      <w:tr w:rsidR="009C29F1" w:rsidRPr="00F321C0" w14:paraId="2162ED04" w14:textId="77777777" w:rsidTr="00B43E9E">
        <w:tc>
          <w:tcPr>
            <w:tcW w:w="450" w:type="dxa"/>
          </w:tcPr>
          <w:p w14:paraId="74350D36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3248D458" w14:textId="3E32DD35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2,043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F06F409" w14:textId="0C6F725F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  <w:tc>
          <w:tcPr>
            <w:tcW w:w="1134" w:type="dxa"/>
            <w:vAlign w:val="bottom"/>
          </w:tcPr>
          <w:p w14:paraId="38CCBC5C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</w:tr>
      <w:tr w:rsidR="009C29F1" w:rsidRPr="00F321C0" w14:paraId="02801C9B" w14:textId="77777777" w:rsidTr="00B43E9E">
        <w:tc>
          <w:tcPr>
            <w:tcW w:w="450" w:type="dxa"/>
          </w:tcPr>
          <w:p w14:paraId="6B2B72E4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6660" w:type="dxa"/>
          </w:tcPr>
          <w:p w14:paraId="7CE376C2" w14:textId="4C715E8E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1,756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D4FD9E7" w14:textId="2A8352CC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  <w:tc>
          <w:tcPr>
            <w:tcW w:w="1134" w:type="dxa"/>
            <w:vAlign w:val="bottom"/>
          </w:tcPr>
          <w:p w14:paraId="3B673C46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</w:tr>
      <w:tr w:rsidR="009C29F1" w:rsidRPr="00F321C0" w14:paraId="4AE32075" w14:textId="77777777" w:rsidTr="00B43E9E">
        <w:tc>
          <w:tcPr>
            <w:tcW w:w="450" w:type="dxa"/>
          </w:tcPr>
          <w:p w14:paraId="07D60B41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6660" w:type="dxa"/>
          </w:tcPr>
          <w:p w14:paraId="397A5EC9" w14:textId="34455763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9308E6" w14:textId="0B0C1D00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71C91979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9C29F1" w:rsidRPr="00F321C0" w14:paraId="440CF14F" w14:textId="77777777" w:rsidTr="00B43E9E">
        <w:tc>
          <w:tcPr>
            <w:tcW w:w="450" w:type="dxa"/>
          </w:tcPr>
          <w:p w14:paraId="0660F8C2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6660" w:type="dxa"/>
          </w:tcPr>
          <w:p w14:paraId="5133CC32" w14:textId="633636B9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2D69F6" w14:textId="6AC14803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846ED5E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C29F1" w:rsidRPr="00F321C0" w14:paraId="6AC27CCA" w14:textId="77777777" w:rsidTr="00B43E9E">
        <w:tc>
          <w:tcPr>
            <w:tcW w:w="450" w:type="dxa"/>
          </w:tcPr>
          <w:p w14:paraId="3F924C73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6660" w:type="dxa"/>
          </w:tcPr>
          <w:p w14:paraId="6A8BAF11" w14:textId="31DE352B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BC81079" w14:textId="13F49214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152C97A6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9C29F1" w:rsidRPr="00F321C0" w14:paraId="735A43AA" w14:textId="77777777" w:rsidTr="00B43E9E">
        <w:tc>
          <w:tcPr>
            <w:tcW w:w="450" w:type="dxa"/>
          </w:tcPr>
          <w:p w14:paraId="423A4825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6660" w:type="dxa"/>
          </w:tcPr>
          <w:p w14:paraId="50EE8975" w14:textId="34AA83EB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1C3B6C" w14:textId="2894CDD4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582089FB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C29F1" w:rsidRPr="00F321C0" w14:paraId="41CA5496" w14:textId="77777777" w:rsidTr="00B43E9E">
        <w:tc>
          <w:tcPr>
            <w:tcW w:w="450" w:type="dxa"/>
          </w:tcPr>
          <w:p w14:paraId="68E2B6A8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6660" w:type="dxa"/>
          </w:tcPr>
          <w:p w14:paraId="272F0C67" w14:textId="181ECBFD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2FB893C" w14:textId="6FA8F935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16CC9705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C29F1" w:rsidRPr="00F321C0" w14:paraId="5AAD7894" w14:textId="77777777" w:rsidTr="00B43E9E">
        <w:tc>
          <w:tcPr>
            <w:tcW w:w="450" w:type="dxa"/>
          </w:tcPr>
          <w:p w14:paraId="0A1BDA0F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6660" w:type="dxa"/>
          </w:tcPr>
          <w:p w14:paraId="69892393" w14:textId="24348CF8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D26AC19" w14:textId="406D5320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5FA511EC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9C29F1" w:rsidRPr="00F321C0" w14:paraId="5752ACFC" w14:textId="77777777" w:rsidTr="00B43E9E">
        <w:tc>
          <w:tcPr>
            <w:tcW w:w="450" w:type="dxa"/>
          </w:tcPr>
          <w:p w14:paraId="4BF7AA8B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6660" w:type="dxa"/>
          </w:tcPr>
          <w:p w14:paraId="77567C19" w14:textId="5D38EB41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1,500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E3B09C" w14:textId="2CB009EA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  <w:tc>
          <w:tcPr>
            <w:tcW w:w="1134" w:type="dxa"/>
            <w:vAlign w:val="bottom"/>
          </w:tcPr>
          <w:p w14:paraId="78FB2F4E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</w:tr>
      <w:tr w:rsidR="009C29F1" w:rsidRPr="00F321C0" w14:paraId="482741EF" w14:textId="77777777" w:rsidTr="00B43E9E">
        <w:tc>
          <w:tcPr>
            <w:tcW w:w="450" w:type="dxa"/>
          </w:tcPr>
          <w:p w14:paraId="19C31DE2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6660" w:type="dxa"/>
          </w:tcPr>
          <w:p w14:paraId="521F640B" w14:textId="3CC4A5E3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94DDEC7" w14:textId="78791BC3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5B683788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C29F1" w:rsidRPr="00F321C0" w14:paraId="71A236BB" w14:textId="77777777" w:rsidTr="00B43E9E">
        <w:tc>
          <w:tcPr>
            <w:tcW w:w="450" w:type="dxa"/>
          </w:tcPr>
          <w:p w14:paraId="25194C63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6660" w:type="dxa"/>
          </w:tcPr>
          <w:p w14:paraId="56942E48" w14:textId="6D89492E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DC06277" w14:textId="592B0C29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288E2EB2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9C29F1" w:rsidRPr="00F321C0" w14:paraId="672A9973" w14:textId="77777777" w:rsidTr="00B43E9E">
        <w:tc>
          <w:tcPr>
            <w:tcW w:w="450" w:type="dxa"/>
          </w:tcPr>
          <w:p w14:paraId="2B16C102" w14:textId="53B8EDA8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22F7393A" w14:textId="367B5891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1,200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15B3533" w14:textId="0AAC1C68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,200,000</w:t>
            </w:r>
          </w:p>
        </w:tc>
        <w:tc>
          <w:tcPr>
            <w:tcW w:w="1134" w:type="dxa"/>
            <w:vAlign w:val="bottom"/>
          </w:tcPr>
          <w:p w14:paraId="231491D0" w14:textId="6D5F1064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C29F1" w:rsidRPr="00F321C0" w14:paraId="3F5A01B1" w14:textId="77777777" w:rsidTr="00B43E9E">
        <w:tc>
          <w:tcPr>
            <w:tcW w:w="450" w:type="dxa"/>
          </w:tcPr>
          <w:p w14:paraId="1F0ECB2A" w14:textId="2EED2932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6660" w:type="dxa"/>
          </w:tcPr>
          <w:p w14:paraId="1594BE43" w14:textId="251B1778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653C611" w14:textId="57B96CCE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56E236B7" w14:textId="43FA2E1E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C29F1" w:rsidRPr="00F321C0" w14:paraId="5C55073E" w14:textId="77777777" w:rsidTr="00B43E9E">
        <w:tc>
          <w:tcPr>
            <w:tcW w:w="450" w:type="dxa"/>
          </w:tcPr>
          <w:p w14:paraId="0943CACB" w14:textId="5D4DCD8A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08C7747D" w14:textId="3D0EF855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6CC8F5D" w14:textId="12CE7394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50A4C637" w14:textId="7242A1F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C29F1" w:rsidRPr="00F321C0" w14:paraId="484BCF25" w14:textId="77777777" w:rsidTr="00B43E9E">
        <w:tc>
          <w:tcPr>
            <w:tcW w:w="450" w:type="dxa"/>
          </w:tcPr>
          <w:p w14:paraId="774909D0" w14:textId="040FA104" w:rsidR="009C29F1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6660" w:type="dxa"/>
          </w:tcPr>
          <w:p w14:paraId="480A612E" w14:textId="1D756148" w:rsidR="009C29F1" w:rsidRPr="001D0F19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>2,680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="00457BCF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พฤศจิกายน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2564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13EFBD9" w14:textId="2C3A0E19" w:rsidR="009C29F1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2,680,800</w:t>
            </w:r>
          </w:p>
        </w:tc>
        <w:tc>
          <w:tcPr>
            <w:tcW w:w="1134" w:type="dxa"/>
            <w:vAlign w:val="bottom"/>
          </w:tcPr>
          <w:p w14:paraId="7850A160" w14:textId="34EC0E94" w:rsidR="009C29F1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C29F1" w:rsidRPr="00F321C0" w14:paraId="46FC59B7" w14:textId="77777777" w:rsidTr="00B43E9E">
        <w:tc>
          <w:tcPr>
            <w:tcW w:w="450" w:type="dxa"/>
          </w:tcPr>
          <w:p w14:paraId="45F89396" w14:textId="7D9DC80D" w:rsidR="009C29F1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6660" w:type="dxa"/>
          </w:tcPr>
          <w:p w14:paraId="6C42A8BF" w14:textId="2ECABB91" w:rsidR="009C29F1" w:rsidRPr="001D0F19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  <w:r w:rsidR="003433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1,390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8132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="00457BCF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พฤศจิกายน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509D9F" w14:textId="18B5AC92" w:rsidR="009C29F1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  <w:tc>
          <w:tcPr>
            <w:tcW w:w="1134" w:type="dxa"/>
            <w:vAlign w:val="bottom"/>
          </w:tcPr>
          <w:p w14:paraId="33BBCEE1" w14:textId="77E87D55" w:rsidR="009C29F1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C29F1" w:rsidRPr="00F321C0" w14:paraId="407B4EBA" w14:textId="77777777" w:rsidTr="00B43E9E">
        <w:tc>
          <w:tcPr>
            <w:tcW w:w="7110" w:type="dxa"/>
            <w:gridSpan w:val="2"/>
          </w:tcPr>
          <w:p w14:paraId="52F271A7" w14:textId="0E01EB86" w:rsidR="009C29F1" w:rsidRPr="00F321C0" w:rsidRDefault="009C29F1" w:rsidP="009C29F1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39FEF274" w14:textId="70560CC2" w:rsidR="009C29F1" w:rsidRPr="00F321C0" w:rsidRDefault="009C29F1" w:rsidP="009C29F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39,713,000</w:t>
            </w:r>
          </w:p>
        </w:tc>
        <w:tc>
          <w:tcPr>
            <w:tcW w:w="1134" w:type="dxa"/>
          </w:tcPr>
          <w:p w14:paraId="04A81D5E" w14:textId="77777777" w:rsidR="009C29F1" w:rsidRPr="00F321C0" w:rsidRDefault="009C29F1" w:rsidP="009C29F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35</w:t>
            </w: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,313,000</w:t>
            </w:r>
          </w:p>
        </w:tc>
      </w:tr>
      <w:tr w:rsidR="009C29F1" w:rsidRPr="00F321C0" w14:paraId="2E956423" w14:textId="77777777" w:rsidTr="00B43E9E">
        <w:tc>
          <w:tcPr>
            <w:tcW w:w="7110" w:type="dxa"/>
            <w:gridSpan w:val="2"/>
          </w:tcPr>
          <w:p w14:paraId="55881C85" w14:textId="409ACC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E7FE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</w:tcPr>
          <w:p w14:paraId="61BB0A2F" w14:textId="0DE814DB" w:rsidR="009C29F1" w:rsidRPr="00F321C0" w:rsidRDefault="009C29F1" w:rsidP="009C2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911C23">
              <w:rPr>
                <w:rFonts w:ascii="Angsana New" w:hAnsi="Angsana New" w:cs="Angsana New"/>
                <w:sz w:val="28"/>
                <w:szCs w:val="28"/>
              </w:rPr>
              <w:t>119,722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F828E2E" w14:textId="77777777" w:rsidR="009C29F1" w:rsidRPr="00F321C0" w:rsidRDefault="009C29F1" w:rsidP="009C2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105,652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9C29F1" w:rsidRPr="00F321C0" w14:paraId="30120D90" w14:textId="77777777" w:rsidTr="00B43E9E">
        <w:tc>
          <w:tcPr>
            <w:tcW w:w="7110" w:type="dxa"/>
            <w:gridSpan w:val="2"/>
          </w:tcPr>
          <w:p w14:paraId="342F5BFF" w14:textId="78DE714C" w:rsidR="009C29F1" w:rsidRPr="00F321C0" w:rsidRDefault="009C29F1" w:rsidP="009C29F1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</w:tcPr>
          <w:p w14:paraId="17E911D7" w14:textId="659D5495" w:rsidR="009C29F1" w:rsidRPr="00F321C0" w:rsidRDefault="009C29F1" w:rsidP="009C29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39,593,27</w:t>
            </w:r>
            <w:r w:rsidR="00911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635E3487" w14:textId="6F65C9F9" w:rsidR="009C29F1" w:rsidRPr="00F321C0" w:rsidRDefault="009C29F1" w:rsidP="009C29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35,207,348</w:t>
            </w:r>
          </w:p>
        </w:tc>
      </w:tr>
      <w:tr w:rsidR="009C29F1" w:rsidRPr="00F321C0" w14:paraId="7CCB9F0C" w14:textId="77777777" w:rsidTr="00B43E9E">
        <w:tc>
          <w:tcPr>
            <w:tcW w:w="7110" w:type="dxa"/>
            <w:gridSpan w:val="2"/>
          </w:tcPr>
          <w:p w14:paraId="3F9F2414" w14:textId="6E98DD65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737FA24" w14:textId="7777777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9841FFB" w14:textId="66E5FF0B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29F1" w:rsidRPr="00F321C0" w14:paraId="066EBE27" w14:textId="77777777" w:rsidTr="00B43E9E">
        <w:tc>
          <w:tcPr>
            <w:tcW w:w="7110" w:type="dxa"/>
            <w:gridSpan w:val="2"/>
          </w:tcPr>
          <w:p w14:paraId="65248B12" w14:textId="2DDDD5D4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4" w:type="dxa"/>
          </w:tcPr>
          <w:p w14:paraId="45F830FE" w14:textId="34138807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9,964,68</w:t>
            </w:r>
            <w:r w:rsidR="00911C2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5D7C58FD" w14:textId="1FDFC71A" w:rsidR="009C29F1" w:rsidRPr="00F321C0" w:rsidRDefault="009C29F1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8,733,878</w:t>
            </w:r>
          </w:p>
        </w:tc>
      </w:tr>
      <w:tr w:rsidR="009C29F1" w:rsidRPr="00F321C0" w14:paraId="0EEB71B3" w14:textId="77777777" w:rsidTr="00B43E9E">
        <w:tc>
          <w:tcPr>
            <w:tcW w:w="7110" w:type="dxa"/>
            <w:gridSpan w:val="2"/>
          </w:tcPr>
          <w:p w14:paraId="1A60C242" w14:textId="1ADD3282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4" w:type="dxa"/>
          </w:tcPr>
          <w:p w14:paraId="0D0922C4" w14:textId="54804217" w:rsidR="009C29F1" w:rsidRPr="00F321C0" w:rsidRDefault="009C29F1" w:rsidP="009C2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29,628,593</w:t>
            </w:r>
          </w:p>
        </w:tc>
        <w:tc>
          <w:tcPr>
            <w:tcW w:w="1134" w:type="dxa"/>
            <w:vAlign w:val="bottom"/>
          </w:tcPr>
          <w:p w14:paraId="328762F0" w14:textId="46556735" w:rsidR="009C29F1" w:rsidRPr="00F321C0" w:rsidRDefault="009C29F1" w:rsidP="009C2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26,473,470</w:t>
            </w:r>
          </w:p>
        </w:tc>
      </w:tr>
      <w:tr w:rsidR="009C29F1" w:rsidRPr="00F321C0" w14:paraId="589D8E8A" w14:textId="77777777" w:rsidTr="00B43E9E">
        <w:tc>
          <w:tcPr>
            <w:tcW w:w="7110" w:type="dxa"/>
            <w:gridSpan w:val="2"/>
          </w:tcPr>
          <w:p w14:paraId="2AA17869" w14:textId="28E4DA56" w:rsidR="009C29F1" w:rsidRPr="00F321C0" w:rsidRDefault="009C29F1" w:rsidP="009C29F1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0F952119" w14:textId="64CDE9DF" w:rsidR="009C29F1" w:rsidRPr="00F321C0" w:rsidRDefault="009C29F1" w:rsidP="009C29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39,593,27</w:t>
            </w:r>
            <w:r w:rsidR="00911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67238476" w14:textId="0828789D" w:rsidR="009C29F1" w:rsidRPr="00F321C0" w:rsidRDefault="009C29F1" w:rsidP="009C29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35,207,348</w:t>
            </w:r>
          </w:p>
        </w:tc>
      </w:tr>
    </w:tbl>
    <w:p w14:paraId="714BAB21" w14:textId="77777777" w:rsidR="00F321C0" w:rsidRPr="00F321C0" w:rsidRDefault="00F321C0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F721EA6" w14:textId="3F2DE38C" w:rsidR="00F321C0" w:rsidRDefault="00F321C0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หุ้นกู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้จะต้องปฏิบัติตาม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กำหนดเงื่อนไข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ตามที่ระบุไว้ เช่น 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4249E7">
        <w:rPr>
          <w:rFonts w:asciiTheme="majorBidi" w:hAnsiTheme="majorBidi" w:cstheme="majorBidi"/>
          <w:b/>
          <w:sz w:val="28"/>
          <w:szCs w:val="28"/>
        </w:rPr>
        <w:br/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 ณ วันสิ้นงวดบัญชีของแต่ละปี</w:t>
      </w:r>
    </w:p>
    <w:p w14:paraId="1C49B9A1" w14:textId="41C64B39" w:rsidR="001D0F19" w:rsidRDefault="001D0F19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F40A20C" w14:textId="77777777" w:rsidR="001D0F19" w:rsidRPr="00F321C0" w:rsidRDefault="001D0F19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746AC5A9" w14:textId="58CB5147" w:rsidR="004249E7" w:rsidRDefault="00424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0B540961" w14:textId="251BE6FD" w:rsidR="00DB47A9" w:rsidRPr="00154E62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12</w:t>
      </w:r>
      <w:r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DB47A9" w:rsidRPr="00154E6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31F88071" w14:textId="77777777" w:rsidR="00DB47A9" w:rsidRPr="00154E62" w:rsidRDefault="00DB47A9" w:rsidP="00DB47A9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BD94C4B" w14:textId="42DF41A4" w:rsidR="0099480B" w:rsidRDefault="0042761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54E62">
        <w:rPr>
          <w:rFonts w:asciiTheme="majorBidi" w:hAnsiTheme="majorBidi" w:cstheme="majorBidi" w:hint="cs"/>
          <w:b/>
          <w:sz w:val="28"/>
          <w:szCs w:val="28"/>
          <w:cs/>
        </w:rPr>
        <w:t>บริษัท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ดำเนินธุรกิจหลักในส่วนงานด</w:t>
      </w:r>
      <w:r w:rsidR="00DB47A9" w:rsidRPr="00154E62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เนินงานที่รายงานเพียงส่วนงานเดียว คือ</w:t>
      </w:r>
      <w:r w:rsidR="0033375E" w:rsidRPr="00154E62">
        <w:rPr>
          <w:rFonts w:asciiTheme="majorBidi" w:hAnsiTheme="majorBidi" w:cstheme="majorBidi" w:hint="cs"/>
          <w:b/>
          <w:sz w:val="28"/>
          <w:szCs w:val="28"/>
          <w:cs/>
        </w:rPr>
        <w:t>ธุรกิจการ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 xml:space="preserve">ให้สินเชื่อ และบริษัทย่อยแต่ละบริษัทดำเนินธุรกิจหลักเพียงส่วนงานเดียว คือธุรกิจนายหน้าประกันภัย และธุรกิจสินเชื่อเช่าซื้อรถจักรยานยนต์ </w:t>
      </w:r>
      <w:r w:rsidR="00E22E29" w:rsidRPr="00154E62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 xml:space="preserve">บริษัทและบริษัทดำเนินธุรกิจในเขตภูมิศาสตร์เดียว คือประเทศไทย ในระหว่างงวดปัจจุบัน </w:t>
      </w:r>
      <w:r w:rsidRPr="00154E62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ไม่มีการเปลี่ยนแปลงโครงสร้างของส่วนงานดำเนินงาน</w:t>
      </w:r>
    </w:p>
    <w:p w14:paraId="22B71E67" w14:textId="77777777" w:rsidR="0099480B" w:rsidRDefault="0099480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A2C19E6" w14:textId="1DA92E64" w:rsidR="0099480B" w:rsidRPr="0099480B" w:rsidRDefault="0099480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  <w:sectPr w:rsidR="0099480B" w:rsidRPr="0099480B" w:rsidSect="00F321C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99480B">
        <w:rPr>
          <w:rFonts w:asciiTheme="majorBidi" w:hAnsiTheme="majorBidi" w:cs="Angsana New" w:hint="cs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การรับรู้รายได้ของธุรกิจการให้สินเชื่อและธุรกิจสินเชื่อเช่าซื้อรถจัก</w:t>
      </w:r>
      <w:r w:rsidR="000222B6">
        <w:rPr>
          <w:rFonts w:asciiTheme="majorBidi" w:hAnsiTheme="majorBidi" w:cs="Angsana New" w:hint="cs"/>
          <w:sz w:val="28"/>
          <w:szCs w:val="28"/>
          <w:cs/>
        </w:rPr>
        <w:t>ร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ยานยนต์จะรับรู้โดยใช้วิธีอัตราดอกเบี้ยที่แท้จริง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99480B">
        <w:rPr>
          <w:rFonts w:asciiTheme="majorBidi" w:hAnsiTheme="majorBidi" w:cs="Angsana New"/>
          <w:sz w:val="28"/>
          <w:szCs w:val="28"/>
        </w:rPr>
        <w:t>Effective interest rate method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ตลอดอายุสัญญา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ในขณะที่การรับรู้รายได้ของธุรกิจนายหน้าประกันภัยจะเกิดขึ้น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ณ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2636">
        <w:rPr>
          <w:rFonts w:asciiTheme="majorBidi" w:hAnsiTheme="majorBidi" w:cs="Angsana New"/>
          <w:sz w:val="28"/>
          <w:szCs w:val="28"/>
        </w:rPr>
        <w:br/>
      </w:r>
      <w:r w:rsidRPr="0099480B">
        <w:rPr>
          <w:rFonts w:asciiTheme="majorBidi" w:hAnsiTheme="majorBidi" w:cs="Angsana New" w:hint="cs"/>
          <w:sz w:val="28"/>
          <w:szCs w:val="28"/>
          <w:cs/>
        </w:rPr>
        <w:t>เวลาใดเวลาหนึ่งเมื่อลูกค้ามีอำนาจควบคุมในสินค้า</w:t>
      </w:r>
    </w:p>
    <w:p w14:paraId="25053130" w14:textId="4FBF1EDD" w:rsidR="00B17B80" w:rsidRPr="00264129" w:rsidRDefault="007552C5" w:rsidP="00264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="Angsana New"/>
          <w:b/>
          <w:sz w:val="28"/>
          <w:szCs w:val="28"/>
          <w:cs/>
        </w:rPr>
      </w:pPr>
      <w:r w:rsidRPr="00350817">
        <w:rPr>
          <w:rFonts w:asciiTheme="majorBidi" w:hAnsiTheme="majorBidi" w:cstheme="majorBidi"/>
          <w:b/>
          <w:sz w:val="28"/>
          <w:szCs w:val="28"/>
          <w:cs/>
        </w:rPr>
        <w:lastRenderedPageBreak/>
        <w:t>ข้อมูลทางการเงินจำแนกตามส่วนงานของ</w:t>
      </w:r>
      <w:r w:rsidR="00EC2108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บริษัทและบริษัทสำหรับงวด</w:t>
      </w:r>
      <w:r w:rsidR="00912636">
        <w:rPr>
          <w:rFonts w:asciiTheme="majorBidi" w:hAnsiTheme="majorBidi" w:cstheme="majorBidi" w:hint="cs"/>
          <w:b/>
          <w:sz w:val="28"/>
          <w:szCs w:val="28"/>
          <w:cs/>
        </w:rPr>
        <w:t>สามเดือนและ</w:t>
      </w:r>
      <w:r w:rsidR="001C6316">
        <w:rPr>
          <w:rFonts w:asciiTheme="majorBidi" w:hAnsiTheme="majorBidi" w:cstheme="majorBidi" w:hint="cs"/>
          <w:b/>
          <w:sz w:val="28"/>
          <w:szCs w:val="28"/>
          <w:cs/>
        </w:rPr>
        <w:t>หก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350817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Pr="00350817">
        <w:rPr>
          <w:rFonts w:asciiTheme="majorBidi" w:hAnsiTheme="majorBidi" w:cstheme="majorBidi"/>
          <w:bCs/>
          <w:sz w:val="28"/>
          <w:szCs w:val="28"/>
        </w:rPr>
        <w:t>2563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350817">
        <w:rPr>
          <w:rFonts w:asciiTheme="majorBidi" w:hAnsiTheme="majorBidi" w:cstheme="majorBidi"/>
          <w:bCs/>
          <w:sz w:val="28"/>
          <w:szCs w:val="28"/>
        </w:rPr>
        <w:t>2562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166AF905" w14:textId="77777777" w:rsidR="007552C5" w:rsidRPr="00E94394" w:rsidRDefault="007552C5" w:rsidP="00912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Theme="majorBidi" w:hAnsiTheme="majorBidi" w:cstheme="majorBidi"/>
          <w:b/>
          <w:sz w:val="16"/>
          <w:szCs w:val="16"/>
          <w:cs/>
        </w:rPr>
      </w:pPr>
    </w:p>
    <w:tbl>
      <w:tblPr>
        <w:tblStyle w:val="TableGrid"/>
        <w:tblW w:w="140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9"/>
        <w:gridCol w:w="823"/>
        <w:gridCol w:w="257"/>
        <w:gridCol w:w="900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4074F8" w:rsidRPr="00350817" w14:paraId="72660900" w14:textId="77777777" w:rsidTr="002B23A5">
        <w:trPr>
          <w:trHeight w:val="144"/>
        </w:trPr>
        <w:tc>
          <w:tcPr>
            <w:tcW w:w="3239" w:type="dxa"/>
            <w:shd w:val="clear" w:color="auto" w:fill="auto"/>
            <w:vAlign w:val="bottom"/>
          </w:tcPr>
          <w:p w14:paraId="5644A3B6" w14:textId="7785BED5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01" w:type="dxa"/>
            <w:gridSpan w:val="19"/>
            <w:vAlign w:val="bottom"/>
          </w:tcPr>
          <w:p w14:paraId="2249559C" w14:textId="6C0659C2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74F8" w:rsidRPr="00350817" w14:paraId="0C2B2B00" w14:textId="77777777" w:rsidTr="002B23A5">
        <w:trPr>
          <w:trHeight w:val="399"/>
        </w:trPr>
        <w:tc>
          <w:tcPr>
            <w:tcW w:w="3239" w:type="dxa"/>
            <w:shd w:val="clear" w:color="auto" w:fill="auto"/>
            <w:vAlign w:val="bottom"/>
          </w:tcPr>
          <w:p w14:paraId="4F744234" w14:textId="18756BED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A1CB2D0" w14:textId="2BD0A686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FC6A9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vAlign w:val="bottom"/>
          </w:tcPr>
          <w:p w14:paraId="7A049AF1" w14:textId="77777777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60C363AB" w14:textId="3D34A278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42D37921" w14:textId="77777777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45DAB0F1" w14:textId="5D42B823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A379E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  <w:r w:rsidR="00E4565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รถจักรยานยนต์</w:t>
            </w:r>
          </w:p>
        </w:tc>
        <w:tc>
          <w:tcPr>
            <w:tcW w:w="236" w:type="dxa"/>
            <w:vAlign w:val="bottom"/>
          </w:tcPr>
          <w:p w14:paraId="71C2F21A" w14:textId="77777777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5ECEC681" w14:textId="09503959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="00F506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vAlign w:val="bottom"/>
          </w:tcPr>
          <w:p w14:paraId="3DA234D4" w14:textId="77777777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vAlign w:val="bottom"/>
          </w:tcPr>
          <w:p w14:paraId="12D18D6C" w14:textId="3287F3F4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27E3" w:rsidRPr="00350817" w14:paraId="4E42A556" w14:textId="77777777" w:rsidTr="002B23A5">
        <w:trPr>
          <w:trHeight w:val="144"/>
        </w:trPr>
        <w:tc>
          <w:tcPr>
            <w:tcW w:w="3239" w:type="dxa"/>
            <w:vAlign w:val="bottom"/>
          </w:tcPr>
          <w:p w14:paraId="6F1D4C67" w14:textId="3777CA3D" w:rsidR="00480DC5" w:rsidRPr="00350817" w:rsidRDefault="0090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6E494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  <w:r w:rsidR="00A2483A"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654E08"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1C63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654E08" w:rsidRPr="0035081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C631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23" w:type="dxa"/>
            <w:vAlign w:val="bottom"/>
          </w:tcPr>
          <w:p w14:paraId="52090E77" w14:textId="4CB604B7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57" w:type="dxa"/>
            <w:vAlign w:val="bottom"/>
          </w:tcPr>
          <w:p w14:paraId="407CDF98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9AA76F" w14:textId="3E9F32BE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7515FF4C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7F00CBB" w14:textId="3C208C95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7" w:type="dxa"/>
            <w:vAlign w:val="bottom"/>
          </w:tcPr>
          <w:p w14:paraId="7F25412A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341E34A" w14:textId="5CD39374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21B9719D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24864CE" w14:textId="3A1756BE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0E502BB3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4A924FB" w14:textId="16F7D375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57FC7870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BA556EE" w14:textId="544A663A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61048DB3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6BCF06F" w14:textId="745D7DB7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19609517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294440C4" w14:textId="2676EE56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3A755587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25EE9F8" w14:textId="0C4F9861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</w:tr>
      <w:tr w:rsidR="009F7A5C" w:rsidRPr="00350817" w14:paraId="4423369C" w14:textId="77777777" w:rsidTr="002B23A5">
        <w:trPr>
          <w:trHeight w:val="144"/>
          <w:tblHeader/>
        </w:trPr>
        <w:tc>
          <w:tcPr>
            <w:tcW w:w="3239" w:type="dxa"/>
            <w:vAlign w:val="bottom"/>
          </w:tcPr>
          <w:p w14:paraId="6DCDB0B4" w14:textId="77777777" w:rsidR="004716EA" w:rsidRPr="00350817" w:rsidRDefault="004716EA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1" w:type="dxa"/>
            <w:gridSpan w:val="19"/>
            <w:vAlign w:val="bottom"/>
          </w:tcPr>
          <w:p w14:paraId="0700C8C7" w14:textId="1CBCBF55" w:rsidR="004716EA" w:rsidRPr="00350817" w:rsidRDefault="004716EA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654E08"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</w:t>
            </w: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FA4F1E" w:rsidRPr="00350817" w14:paraId="1DE9F186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300E682F" w14:textId="7FB371C3" w:rsidR="008C52B4" w:rsidRPr="001C1F9F" w:rsidRDefault="008C52B4" w:rsidP="0035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รายได้ดอกเบี้ยและค่าธรรมเนียมในกา</w:t>
            </w:r>
            <w:r w:rsidR="00085D18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 w:rsidR="00AA57B7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3BF96A9" w14:textId="360D6602" w:rsidR="008C52B4" w:rsidRPr="001C1F9F" w:rsidRDefault="004D7430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3,375,405</w:t>
            </w:r>
          </w:p>
        </w:tc>
        <w:tc>
          <w:tcPr>
            <w:tcW w:w="257" w:type="dxa"/>
            <w:shd w:val="clear" w:color="auto" w:fill="auto"/>
          </w:tcPr>
          <w:p w14:paraId="5803A517" w14:textId="77777777" w:rsidR="008C52B4" w:rsidRPr="001C1F9F" w:rsidRDefault="008C52B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E13913" w14:textId="1759BD66" w:rsidR="008C52B4" w:rsidRPr="001C1F9F" w:rsidRDefault="00977F33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2,862,177</w:t>
            </w:r>
          </w:p>
        </w:tc>
        <w:tc>
          <w:tcPr>
            <w:tcW w:w="270" w:type="dxa"/>
            <w:shd w:val="clear" w:color="auto" w:fill="auto"/>
          </w:tcPr>
          <w:p w14:paraId="41575FF3" w14:textId="77777777" w:rsidR="008C52B4" w:rsidRPr="001C1F9F" w:rsidRDefault="008C52B4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008C325" w14:textId="686699A2" w:rsidR="008C52B4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B33426C" w14:textId="77777777" w:rsidR="008C52B4" w:rsidRPr="001C1F9F" w:rsidRDefault="008C52B4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2AE971CA" w14:textId="77777777" w:rsidR="008C52B4" w:rsidRDefault="008C52B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881D38" w14:textId="0732DBCE" w:rsidR="00DD6656" w:rsidRPr="00DD6656" w:rsidRDefault="00DD6656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D5F471" w14:textId="77777777" w:rsidR="008C52B4" w:rsidRPr="00CE7532" w:rsidRDefault="008C52B4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30F59B5" w14:textId="5A1F2F26" w:rsidR="008C52B4" w:rsidRPr="00CE7532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9,515</w:t>
            </w:r>
          </w:p>
        </w:tc>
        <w:tc>
          <w:tcPr>
            <w:tcW w:w="236" w:type="dxa"/>
            <w:shd w:val="clear" w:color="auto" w:fill="auto"/>
          </w:tcPr>
          <w:p w14:paraId="5EF1599B" w14:textId="77777777" w:rsidR="008C52B4" w:rsidRPr="00CE7532" w:rsidRDefault="008C52B4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C077BE1" w14:textId="26AA859C" w:rsidR="008C52B4" w:rsidRPr="00CE7532" w:rsidRDefault="00DD6656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76284824" w14:textId="77777777" w:rsidR="008C52B4" w:rsidRPr="00CE7532" w:rsidRDefault="008C52B4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649261" w14:textId="22F3BA03" w:rsidR="008C52B4" w:rsidRPr="00CE7532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14:paraId="67504C1B" w14:textId="77777777" w:rsidR="008C52B4" w:rsidRPr="00991BBA" w:rsidRDefault="008C52B4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E84A2D9" w14:textId="0E9E6F0C" w:rsidR="008C52B4" w:rsidRPr="002F3B46" w:rsidRDefault="007B242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680CB1" w14:textId="77777777" w:rsidR="008C52B4" w:rsidRPr="002F3B46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FBB9C12" w14:textId="7DA3DCB9" w:rsidR="008C52B4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3,384,920</w:t>
            </w:r>
          </w:p>
        </w:tc>
        <w:tc>
          <w:tcPr>
            <w:tcW w:w="236" w:type="dxa"/>
            <w:shd w:val="clear" w:color="auto" w:fill="auto"/>
          </w:tcPr>
          <w:p w14:paraId="3B5F3A1A" w14:textId="77777777" w:rsidR="008C52B4" w:rsidRPr="001C1F9F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143E3E6" w14:textId="77777777" w:rsidR="00D37A65" w:rsidRDefault="00D37A65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4CFEF" w14:textId="3AE72A05" w:rsidR="008C52B4" w:rsidRPr="001C1F9F" w:rsidRDefault="00D37A65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2,862,253</w:t>
            </w:r>
          </w:p>
        </w:tc>
      </w:tr>
      <w:tr w:rsidR="007B2421" w:rsidRPr="00350817" w14:paraId="4F4F28B3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32E35229" w14:textId="3608DAEC" w:rsidR="008C52B4" w:rsidRPr="001C1F9F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5D3B660" w14:textId="17AFC11A" w:rsidR="008C52B4" w:rsidRPr="001C1F9F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164,293</w:t>
            </w:r>
          </w:p>
        </w:tc>
        <w:tc>
          <w:tcPr>
            <w:tcW w:w="257" w:type="dxa"/>
            <w:shd w:val="clear" w:color="auto" w:fill="auto"/>
          </w:tcPr>
          <w:p w14:paraId="360865A8" w14:textId="77777777" w:rsidR="008C52B4" w:rsidRPr="001C1F9F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309D44" w14:textId="4720FF67" w:rsidR="008C52B4" w:rsidRPr="001C1F9F" w:rsidRDefault="00EB48AD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167,550</w:t>
            </w:r>
          </w:p>
        </w:tc>
        <w:tc>
          <w:tcPr>
            <w:tcW w:w="270" w:type="dxa"/>
            <w:shd w:val="clear" w:color="auto" w:fill="auto"/>
          </w:tcPr>
          <w:p w14:paraId="130E4599" w14:textId="77777777" w:rsidR="008C52B4" w:rsidRPr="001C1F9F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590B6DB" w14:textId="49C2559B" w:rsidR="008C52B4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10,365</w:t>
            </w:r>
          </w:p>
        </w:tc>
        <w:tc>
          <w:tcPr>
            <w:tcW w:w="237" w:type="dxa"/>
            <w:shd w:val="clear" w:color="auto" w:fill="auto"/>
          </w:tcPr>
          <w:p w14:paraId="3BC3B2D8" w14:textId="77777777" w:rsidR="008C52B4" w:rsidRPr="001C1F9F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5DB0E6A7" w14:textId="4CB60FF3" w:rsidR="008C52B4" w:rsidRPr="001C1F9F" w:rsidRDefault="00755BD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11,055</w:t>
            </w:r>
          </w:p>
        </w:tc>
        <w:tc>
          <w:tcPr>
            <w:tcW w:w="236" w:type="dxa"/>
            <w:shd w:val="clear" w:color="auto" w:fill="auto"/>
          </w:tcPr>
          <w:p w14:paraId="668D7ADE" w14:textId="09337C2D" w:rsidR="008C52B4" w:rsidRPr="00CE7532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CAF8D8F" w14:textId="2DCAC00A" w:rsidR="008C52B4" w:rsidRPr="00CE7532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5D68AE7" w14:textId="77777777" w:rsidR="008C52B4" w:rsidRPr="00CE7532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9BA599" w14:textId="5086BC29" w:rsidR="008C52B4" w:rsidRPr="00CE7532" w:rsidRDefault="00755BD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2CA4B7" w14:textId="77777777" w:rsidR="008C52B4" w:rsidRPr="00CE7532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3B7DAEB" w14:textId="72D37708" w:rsidR="008C52B4" w:rsidRPr="00CE7532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64C6C" w14:textId="4CB81109" w:rsidR="008C52B4" w:rsidRPr="000D6776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BED088" w14:textId="77070251" w:rsidR="008C52B4" w:rsidRPr="002F3B46" w:rsidRDefault="00755BDF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52D0A4" w14:textId="77777777" w:rsidR="008C52B4" w:rsidRPr="002F3B46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71AF83F" w14:textId="2659E443" w:rsidR="008C52B4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174,665</w:t>
            </w:r>
          </w:p>
        </w:tc>
        <w:tc>
          <w:tcPr>
            <w:tcW w:w="236" w:type="dxa"/>
            <w:shd w:val="clear" w:color="auto" w:fill="auto"/>
          </w:tcPr>
          <w:p w14:paraId="70B26C77" w14:textId="77777777" w:rsidR="008C52B4" w:rsidRPr="001C1F9F" w:rsidRDefault="008C52B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7F7FA6F" w14:textId="4035457F" w:rsidR="008C52B4" w:rsidRPr="001C1F9F" w:rsidRDefault="00755BDF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178,605</w:t>
            </w:r>
          </w:p>
        </w:tc>
      </w:tr>
      <w:tr w:rsidR="004D7430" w:rsidRPr="00350817" w14:paraId="4FF06FC0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7E13587B" w14:textId="304A9A00" w:rsidR="004D7430" w:rsidRPr="001C1F9F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7365055" w14:textId="6D0DE0EC" w:rsidR="004D7430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57" w:type="dxa"/>
            <w:shd w:val="clear" w:color="auto" w:fill="auto"/>
          </w:tcPr>
          <w:p w14:paraId="09B4AB38" w14:textId="77777777" w:rsidR="004D7430" w:rsidRPr="001C1F9F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192AC1" w14:textId="4FF05CE8" w:rsidR="004D7430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8A1CC9" w14:textId="77777777" w:rsidR="004D7430" w:rsidRPr="001C1F9F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87F096F" w14:textId="381EC039" w:rsidR="004D7430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C99CCED" w14:textId="77777777" w:rsidR="004D7430" w:rsidRPr="001C1F9F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7357859F" w14:textId="3C2D2C90" w:rsidR="004D7430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E29AE" w14:textId="77777777" w:rsidR="004D7430" w:rsidRPr="00CE7532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7820167" w14:textId="4EED6875" w:rsidR="004D7430" w:rsidRPr="00CE7532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7CBCBD" w14:textId="77777777" w:rsidR="004D7430" w:rsidRPr="00CE7532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9615CDA" w14:textId="1C0D6E94" w:rsidR="004D7430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3E7E5" w14:textId="77777777" w:rsidR="004D7430" w:rsidRPr="00CE7532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D5407B8" w14:textId="7A03F345" w:rsidR="004D7430" w:rsidRPr="00CE7532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B8FB48" w14:textId="77777777" w:rsidR="004D7430" w:rsidRPr="000D6776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28CC00A" w14:textId="76C8EEF5" w:rsidR="004D7430" w:rsidRDefault="00502AE9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B01306" w14:textId="77777777" w:rsidR="004D7430" w:rsidRPr="002F3B46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9D6D3C1" w14:textId="1C207E85" w:rsidR="004D7430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864F49" w14:textId="77777777" w:rsidR="004D7430" w:rsidRPr="001C1F9F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89C5186" w14:textId="4482828B" w:rsidR="004D7430" w:rsidRDefault="00D00E2F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0B62B8" w:rsidRPr="00350817" w14:paraId="2F3CD8CA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2AD93398" w14:textId="64E790C3" w:rsidR="000B62B8" w:rsidRPr="001C1F9F" w:rsidRDefault="000B62B8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D1C84" w14:textId="5E6F5251" w:rsidR="000B62B8" w:rsidRPr="001C1F9F" w:rsidRDefault="004D7430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14,901</w:t>
            </w:r>
          </w:p>
        </w:tc>
        <w:tc>
          <w:tcPr>
            <w:tcW w:w="257" w:type="dxa"/>
            <w:vMerge w:val="restart"/>
            <w:shd w:val="clear" w:color="auto" w:fill="auto"/>
          </w:tcPr>
          <w:p w14:paraId="4B5BED09" w14:textId="77777777" w:rsidR="000B62B8" w:rsidRPr="001C1F9F" w:rsidRDefault="000B62B8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1607E" w14:textId="0B1D0824" w:rsidR="000B62B8" w:rsidRPr="001C1F9F" w:rsidRDefault="000B62B8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37,890</w:t>
            </w:r>
          </w:p>
        </w:tc>
        <w:tc>
          <w:tcPr>
            <w:tcW w:w="270" w:type="dxa"/>
            <w:shd w:val="clear" w:color="auto" w:fill="auto"/>
          </w:tcPr>
          <w:p w14:paraId="69FF7CAA" w14:textId="77777777" w:rsidR="000B62B8" w:rsidRPr="001C1F9F" w:rsidRDefault="000B62B8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E7D1F" w14:textId="5AB3F43B" w:rsidR="000B62B8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37" w:type="dxa"/>
            <w:shd w:val="clear" w:color="auto" w:fill="auto"/>
          </w:tcPr>
          <w:p w14:paraId="08F2CF4E" w14:textId="77777777" w:rsidR="000B62B8" w:rsidRPr="001C1F9F" w:rsidRDefault="000B62B8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60789EC" w14:textId="54FADBD8" w:rsidR="000B62B8" w:rsidRPr="001C1F9F" w:rsidRDefault="000B62B8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4A43117A" w14:textId="77777777" w:rsidR="000B62B8" w:rsidRPr="00CE7532" w:rsidRDefault="000B62B8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60FF" w14:textId="56A9CC3B" w:rsidR="000B62B8" w:rsidRPr="00CE7532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FCACA" w14:textId="77777777" w:rsidR="000B62B8" w:rsidRPr="00CE7532" w:rsidRDefault="000B62B8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36B0B" w14:textId="376CEFE7" w:rsidR="000B62B8" w:rsidRPr="00CE7532" w:rsidRDefault="000B62B8" w:rsidP="00FA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CE5FAA" w14:textId="77777777" w:rsidR="000B62B8" w:rsidRPr="00CE7532" w:rsidRDefault="000B62B8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3538A7FE" w14:textId="31567F82" w:rsidR="000B62B8" w:rsidRPr="00CE7532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9,256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918DB1" w14:textId="77777777" w:rsidR="000B62B8" w:rsidRPr="000D6776" w:rsidRDefault="000B62B8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3FF5B803" w14:textId="6E4CD002" w:rsidR="000B62B8" w:rsidRPr="002F3B46" w:rsidRDefault="000B62B8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7,961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A11678" w14:textId="77777777" w:rsidR="000B62B8" w:rsidRPr="002F3B46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7C918" w14:textId="3C297684" w:rsidR="000B62B8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5,678</w:t>
            </w:r>
          </w:p>
        </w:tc>
        <w:tc>
          <w:tcPr>
            <w:tcW w:w="236" w:type="dxa"/>
            <w:shd w:val="clear" w:color="auto" w:fill="auto"/>
          </w:tcPr>
          <w:p w14:paraId="2D1A6CD8" w14:textId="77777777" w:rsidR="000B62B8" w:rsidRPr="001C1F9F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9CE6D1D" w14:textId="3EF643B4" w:rsidR="000B62B8" w:rsidRPr="001C1F9F" w:rsidRDefault="000B62B8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29,997</w:t>
            </w:r>
          </w:p>
        </w:tc>
      </w:tr>
      <w:tr w:rsidR="000B62B8" w:rsidRPr="00350817" w14:paraId="50095427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4C557C66" w14:textId="77777777" w:rsidR="000B62B8" w:rsidRPr="001C1F9F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225AE" w14:textId="608583D4" w:rsidR="000B62B8" w:rsidRPr="001C1F9F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3,589,599</w:t>
            </w:r>
          </w:p>
        </w:tc>
        <w:tc>
          <w:tcPr>
            <w:tcW w:w="257" w:type="dxa"/>
            <w:vMerge/>
            <w:shd w:val="clear" w:color="auto" w:fill="auto"/>
          </w:tcPr>
          <w:p w14:paraId="2FBC48C6" w14:textId="77777777" w:rsidR="000B62B8" w:rsidRPr="001C1F9F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08F1F" w14:textId="5892E493" w:rsidR="000B62B8" w:rsidRPr="001C1F9F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3,067,617</w:t>
            </w:r>
          </w:p>
        </w:tc>
        <w:tc>
          <w:tcPr>
            <w:tcW w:w="270" w:type="dxa"/>
            <w:shd w:val="clear" w:color="auto" w:fill="auto"/>
          </w:tcPr>
          <w:p w14:paraId="78BF8521" w14:textId="77777777" w:rsidR="000B62B8" w:rsidRPr="001C1F9F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34044" w14:textId="6B090BD3" w:rsidR="000B62B8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10,398</w:t>
            </w:r>
          </w:p>
        </w:tc>
        <w:tc>
          <w:tcPr>
            <w:tcW w:w="237" w:type="dxa"/>
            <w:shd w:val="clear" w:color="auto" w:fill="auto"/>
          </w:tcPr>
          <w:p w14:paraId="08A56585" w14:textId="77777777" w:rsidR="000B62B8" w:rsidRPr="001C1F9F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4599C" w14:textId="7E283A70" w:rsidR="000B62B8" w:rsidRPr="001C1F9F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11,123</w:t>
            </w:r>
          </w:p>
        </w:tc>
        <w:tc>
          <w:tcPr>
            <w:tcW w:w="236" w:type="dxa"/>
            <w:shd w:val="clear" w:color="auto" w:fill="auto"/>
          </w:tcPr>
          <w:p w14:paraId="0F5E9BA7" w14:textId="77777777" w:rsidR="000B62B8" w:rsidRPr="00CE7532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1150" w14:textId="675BBB50" w:rsidR="000B62B8" w:rsidRPr="00CE7532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9,522</w:t>
            </w:r>
          </w:p>
        </w:tc>
        <w:tc>
          <w:tcPr>
            <w:tcW w:w="236" w:type="dxa"/>
            <w:shd w:val="clear" w:color="auto" w:fill="auto"/>
          </w:tcPr>
          <w:p w14:paraId="2152F405" w14:textId="77777777" w:rsidR="000B62B8" w:rsidRPr="00CE7532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82203" w14:textId="39B3AC35" w:rsidR="000B62B8" w:rsidRPr="00CE7532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63ED776C" w14:textId="77777777" w:rsidR="000B62B8" w:rsidRPr="00CE7532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B5C21" w14:textId="2810D966" w:rsidR="000B62B8" w:rsidRPr="00CE7532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44,256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DA150F" w14:textId="77777777" w:rsidR="000B62B8" w:rsidRPr="000D6776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6CDB3" w14:textId="70F6889D" w:rsidR="000B62B8" w:rsidRPr="002F3B46" w:rsidRDefault="000B62B8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7,961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EDF910" w14:textId="77777777" w:rsidR="000B62B8" w:rsidRPr="002F3B46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894A7" w14:textId="6F86F327" w:rsidR="000B62B8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3,565,263</w:t>
            </w:r>
          </w:p>
        </w:tc>
        <w:tc>
          <w:tcPr>
            <w:tcW w:w="236" w:type="dxa"/>
            <w:shd w:val="clear" w:color="auto" w:fill="auto"/>
          </w:tcPr>
          <w:p w14:paraId="15EBD391" w14:textId="77777777" w:rsidR="000B62B8" w:rsidRPr="001C1F9F" w:rsidRDefault="000B62B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00FC2" w14:textId="755DF7D6" w:rsidR="000B62B8" w:rsidRPr="001C1F9F" w:rsidRDefault="000B62B8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3,070,855</w:t>
            </w:r>
          </w:p>
        </w:tc>
      </w:tr>
      <w:tr w:rsidR="00E94394" w:rsidRPr="00756177" w14:paraId="0B3F48D9" w14:textId="77777777" w:rsidTr="002B23A5">
        <w:tc>
          <w:tcPr>
            <w:tcW w:w="3239" w:type="dxa"/>
            <w:shd w:val="clear" w:color="auto" w:fill="auto"/>
          </w:tcPr>
          <w:p w14:paraId="2A0B89B1" w14:textId="77777777" w:rsidR="00E94394" w:rsidRPr="00912636" w:rsidRDefault="00E94394" w:rsidP="0036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E0AC5" w14:textId="77777777" w:rsidR="00E94394" w:rsidRPr="00912636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0ADFD547" w14:textId="77777777" w:rsidR="00E94394" w:rsidRPr="00912636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5B0A0" w14:textId="77777777" w:rsidR="00E94394" w:rsidRPr="00912636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D55CDEF" w14:textId="77777777" w:rsidR="00E94394" w:rsidRPr="00912636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FB33" w14:textId="77777777" w:rsidR="00E94394" w:rsidRPr="00912636" w:rsidRDefault="00E94394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14:paraId="02B6C845" w14:textId="77777777" w:rsidR="00E94394" w:rsidRPr="00912636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92DB28B" w14:textId="77777777" w:rsidR="00E94394" w:rsidRPr="00912636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927502C" w14:textId="77777777" w:rsidR="00E94394" w:rsidRPr="00912636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643B7203" w14:textId="7777777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791C89C" w14:textId="77777777" w:rsidR="00E94394" w:rsidRPr="00912636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0EC9FB9D" w14:textId="77777777" w:rsidR="00E94394" w:rsidRPr="00912636" w:rsidRDefault="00E94394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75C681EF" w14:textId="77777777" w:rsidR="00E94394" w:rsidRPr="00912636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5B73AE1A" w14:textId="7777777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EAF415" w14:textId="77777777" w:rsidR="00E94394" w:rsidRPr="00912636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73A2C542" w14:textId="77777777" w:rsidR="00E94394" w:rsidRPr="00912636" w:rsidRDefault="00E94394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766A17" w14:textId="7777777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0CA99" w14:textId="7777777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F92C0B" w14:textId="7777777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51B8162" w14:textId="77777777" w:rsidR="00E94394" w:rsidRPr="00912636" w:rsidRDefault="00E94394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E56A7" w:rsidRPr="00350817" w14:paraId="00C59BA0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529B38D0" w14:textId="4FF18700" w:rsidR="009E56A7" w:rsidRPr="001C1F9F" w:rsidRDefault="009E56A7" w:rsidP="0036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</w:t>
            </w:r>
            <w:r w:rsidR="0091263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และบริหาร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7DF71C9" w14:textId="48F37F14" w:rsidR="009E56A7" w:rsidRPr="001C1F9F" w:rsidRDefault="004D7430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1,519,733</w:t>
            </w:r>
          </w:p>
        </w:tc>
        <w:tc>
          <w:tcPr>
            <w:tcW w:w="257" w:type="dxa"/>
            <w:shd w:val="clear" w:color="auto" w:fill="auto"/>
          </w:tcPr>
          <w:p w14:paraId="421CE6EA" w14:textId="77777777" w:rsidR="009E56A7" w:rsidRPr="001C1F9F" w:rsidRDefault="009E56A7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D37001" w14:textId="073A99CC" w:rsidR="009E56A7" w:rsidRPr="001C1F9F" w:rsidRDefault="00EB4F01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1,231,141</w:t>
            </w:r>
          </w:p>
        </w:tc>
        <w:tc>
          <w:tcPr>
            <w:tcW w:w="270" w:type="dxa"/>
            <w:shd w:val="clear" w:color="auto" w:fill="auto"/>
          </w:tcPr>
          <w:p w14:paraId="6F7CBDC3" w14:textId="77777777" w:rsidR="009E56A7" w:rsidRPr="001C1F9F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F88D528" w14:textId="0EFAB857" w:rsidR="009E56A7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7,560</w:t>
            </w:r>
          </w:p>
        </w:tc>
        <w:tc>
          <w:tcPr>
            <w:tcW w:w="237" w:type="dxa"/>
            <w:shd w:val="clear" w:color="auto" w:fill="auto"/>
          </w:tcPr>
          <w:p w14:paraId="5F6627FC" w14:textId="77777777" w:rsidR="009E56A7" w:rsidRPr="001C1F9F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6D18E12F" w14:textId="7722473F" w:rsidR="009E56A7" w:rsidRPr="001C1F9F" w:rsidRDefault="00213131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8,829</w:t>
            </w:r>
          </w:p>
        </w:tc>
        <w:tc>
          <w:tcPr>
            <w:tcW w:w="236" w:type="dxa"/>
            <w:shd w:val="clear" w:color="auto" w:fill="auto"/>
          </w:tcPr>
          <w:p w14:paraId="6E83C4D4" w14:textId="77777777" w:rsidR="009E56A7" w:rsidRPr="00CE7532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5022E37D" w14:textId="2E99C538" w:rsidR="009E56A7" w:rsidRPr="001C1F9F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1,593</w:t>
            </w:r>
          </w:p>
        </w:tc>
        <w:tc>
          <w:tcPr>
            <w:tcW w:w="236" w:type="dxa"/>
            <w:shd w:val="clear" w:color="auto" w:fill="auto"/>
          </w:tcPr>
          <w:p w14:paraId="657E1098" w14:textId="77777777" w:rsidR="009E56A7" w:rsidRPr="00CE7532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304F7D6C" w14:textId="5D074667" w:rsidR="009E56A7" w:rsidRPr="00CE7532" w:rsidRDefault="00213131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748B68C8" w14:textId="77777777" w:rsidR="009E56A7" w:rsidRPr="00CE7532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33FA49D" w14:textId="2B793EAA" w:rsidR="009E56A7" w:rsidRPr="00CE7532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8,857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9ADA80" w14:textId="77777777" w:rsidR="009E56A7" w:rsidRPr="000D6776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</w:tcPr>
          <w:p w14:paraId="5EBD3491" w14:textId="6EA99974" w:rsidR="009E56A7" w:rsidRPr="002F3B46" w:rsidRDefault="0021313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7,961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96973D" w14:textId="77777777" w:rsidR="009E56A7" w:rsidRPr="002F3B46" w:rsidRDefault="009E56A7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B34BC99" w14:textId="22CCAD02" w:rsidR="009E56A7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1,520,029</w:t>
            </w:r>
          </w:p>
        </w:tc>
        <w:tc>
          <w:tcPr>
            <w:tcW w:w="236" w:type="dxa"/>
            <w:shd w:val="clear" w:color="auto" w:fill="auto"/>
          </w:tcPr>
          <w:p w14:paraId="313437B0" w14:textId="77777777" w:rsidR="009E56A7" w:rsidRPr="001C1F9F" w:rsidRDefault="009E56A7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B492963" w14:textId="1DC4D5A5" w:rsidR="009E56A7" w:rsidRPr="001C1F9F" w:rsidRDefault="00213131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</w:t>
            </w:r>
            <w:r w:rsidR="008521AF">
              <w:rPr>
                <w:rFonts w:asciiTheme="majorBidi" w:hAnsiTheme="majorBidi" w:cstheme="majorBidi"/>
                <w:sz w:val="24"/>
                <w:szCs w:val="24"/>
              </w:rPr>
              <w:t>2,120</w:t>
            </w:r>
          </w:p>
        </w:tc>
      </w:tr>
      <w:tr w:rsidR="00E94394" w:rsidRPr="00350817" w14:paraId="03A7E5EC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0078F022" w14:textId="1BAAEC29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0904" w14:textId="5A8CD0BE" w:rsidR="00E94394" w:rsidRPr="001C1F9F" w:rsidRDefault="004D7430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EE3AEED" w14:textId="77777777" w:rsidR="00E94394" w:rsidRPr="001C1F9F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AA28D" w14:textId="11C512FE" w:rsidR="00E94394" w:rsidRPr="001C1F9F" w:rsidRDefault="00C469D8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521AF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521AF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05FAB6A5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D8CFD" w14:textId="358ADB78" w:rsidR="00E94394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56B6D4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0BB0B2AB" w14:textId="0084151A" w:rsidR="00E94394" w:rsidRPr="001C1F9F" w:rsidRDefault="008521AF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C300D2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342B2" w14:textId="73E5F7B4" w:rsidR="00E94394" w:rsidRPr="001C1F9F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22684D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5308304E" w14:textId="50C56C22" w:rsidR="00E94394" w:rsidRPr="00CE7532" w:rsidRDefault="008521AF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7C321479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284854A1" w14:textId="52828849" w:rsidR="00E94394" w:rsidRPr="00CE7532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E362E6" w14:textId="77777777" w:rsidR="00E94394" w:rsidRPr="000D677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23561D86" w14:textId="45B1A8A3" w:rsidR="00E94394" w:rsidRPr="002F3B46" w:rsidRDefault="008521AF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B75CD8" w14:textId="77777777" w:rsidR="00E94394" w:rsidRPr="002F3B4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4A71A907" w14:textId="1505D8A8" w:rsidR="00E94394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6E543A" w14:textId="77777777" w:rsidR="00E94394" w:rsidRPr="001C1F9F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74A1F103" w14:textId="0F44ED18" w:rsidR="00E94394" w:rsidRPr="001C1F9F" w:rsidRDefault="008521AF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189,167</w:t>
            </w:r>
          </w:p>
        </w:tc>
      </w:tr>
      <w:tr w:rsidR="00E94394" w:rsidRPr="00350817" w14:paraId="6E635675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3C20AF66" w14:textId="3AEFAE9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5B119" w14:textId="4AD3B15B" w:rsidR="00E94394" w:rsidRPr="001C1F9F" w:rsidRDefault="004D7430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1,519,733</w:t>
            </w:r>
          </w:p>
        </w:tc>
        <w:tc>
          <w:tcPr>
            <w:tcW w:w="257" w:type="dxa"/>
            <w:shd w:val="clear" w:color="auto" w:fill="auto"/>
          </w:tcPr>
          <w:p w14:paraId="0897EC25" w14:textId="77777777" w:rsidR="00E94394" w:rsidRPr="001C1F9F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AF5AC" w14:textId="20089218" w:rsidR="00E94394" w:rsidRPr="001C1F9F" w:rsidRDefault="00195AA1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1,420,280</w:t>
            </w:r>
          </w:p>
        </w:tc>
        <w:tc>
          <w:tcPr>
            <w:tcW w:w="270" w:type="dxa"/>
            <w:shd w:val="clear" w:color="auto" w:fill="auto"/>
          </w:tcPr>
          <w:p w14:paraId="21BFA419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71A0A" w14:textId="10F3D5C2" w:rsidR="00E94394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7,560</w:t>
            </w:r>
          </w:p>
        </w:tc>
        <w:tc>
          <w:tcPr>
            <w:tcW w:w="237" w:type="dxa"/>
            <w:shd w:val="clear" w:color="auto" w:fill="auto"/>
          </w:tcPr>
          <w:p w14:paraId="3B7ECBFF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4D1BA" w14:textId="0B23E688" w:rsidR="00E94394" w:rsidRPr="001C1F9F" w:rsidRDefault="00195AA1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8,829</w:t>
            </w:r>
          </w:p>
        </w:tc>
        <w:tc>
          <w:tcPr>
            <w:tcW w:w="236" w:type="dxa"/>
            <w:shd w:val="clear" w:color="auto" w:fill="auto"/>
          </w:tcPr>
          <w:p w14:paraId="58CE891C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EEE63" w14:textId="2F37E3D5" w:rsidR="00E94394" w:rsidRPr="001C1F9F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1,593</w:t>
            </w:r>
          </w:p>
        </w:tc>
        <w:tc>
          <w:tcPr>
            <w:tcW w:w="236" w:type="dxa"/>
            <w:shd w:val="clear" w:color="auto" w:fill="auto"/>
          </w:tcPr>
          <w:p w14:paraId="68BBFF10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045F" w14:textId="3FFDD7E3" w:rsidR="00E94394" w:rsidRPr="00CE7532" w:rsidRDefault="00195AA1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7FF57824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EEFCC" w14:textId="399F6C67" w:rsidR="00E94394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8,857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121C2E" w14:textId="77777777" w:rsidR="00E94394" w:rsidRPr="000D677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FFDF5" w14:textId="482E5D49" w:rsidR="00E94394" w:rsidRPr="002F3B46" w:rsidRDefault="00195AA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7,961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4E7366" w14:textId="77777777" w:rsidR="00E94394" w:rsidRPr="002F3B4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DF043" w14:textId="08500CD9" w:rsidR="00E94394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1,520,029</w:t>
            </w:r>
          </w:p>
        </w:tc>
        <w:tc>
          <w:tcPr>
            <w:tcW w:w="236" w:type="dxa"/>
            <w:shd w:val="clear" w:color="auto" w:fill="auto"/>
          </w:tcPr>
          <w:p w14:paraId="75E71CDE" w14:textId="77777777" w:rsidR="00E94394" w:rsidRPr="001C1F9F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B6B62" w14:textId="5CEFF495" w:rsidR="00E94394" w:rsidRPr="001C1F9F" w:rsidRDefault="005138AD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1,421,287</w:t>
            </w:r>
          </w:p>
        </w:tc>
      </w:tr>
      <w:tr w:rsidR="00827F14" w:rsidRPr="00756177" w14:paraId="66A6B119" w14:textId="77777777" w:rsidTr="002B23A5">
        <w:tc>
          <w:tcPr>
            <w:tcW w:w="3239" w:type="dxa"/>
            <w:shd w:val="clear" w:color="auto" w:fill="auto"/>
          </w:tcPr>
          <w:p w14:paraId="462C850A" w14:textId="77777777" w:rsidR="00E94394" w:rsidRPr="0091263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A8E6" w14:textId="77777777" w:rsidR="00E94394" w:rsidRPr="00912636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2745858" w14:textId="77777777" w:rsidR="00E94394" w:rsidRPr="00912636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E0B2E" w14:textId="77777777" w:rsidR="00E94394" w:rsidRPr="00912636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AF83B5" w14:textId="77777777" w:rsidR="00E94394" w:rsidRPr="0091263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C7FBC" w14:textId="77777777" w:rsidR="00E94394" w:rsidRPr="00912636" w:rsidRDefault="00E94394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B9D25FE" w14:textId="77777777" w:rsidR="00E94394" w:rsidRPr="0091263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73AD1" w14:textId="77777777" w:rsidR="00E94394" w:rsidRPr="00912636" w:rsidRDefault="00E94394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2850F2" w14:textId="77777777" w:rsidR="00E94394" w:rsidRPr="0091263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638C4" w14:textId="7777777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EACA3C6" w14:textId="77777777" w:rsidR="00E94394" w:rsidRPr="0091263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3C46A" w14:textId="77777777" w:rsidR="00E94394" w:rsidRPr="0091263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62D60C" w14:textId="77777777" w:rsidR="00E94394" w:rsidRPr="0091263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6566" w14:textId="3560355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D0C822" w14:textId="77777777" w:rsidR="00E94394" w:rsidRPr="0091263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7E2B" w14:textId="77777777" w:rsidR="00E94394" w:rsidRPr="00912636" w:rsidRDefault="00E94394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E70BD7" w14:textId="7777777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E173C" w14:textId="7777777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A8E5AB8" w14:textId="77777777" w:rsidR="00E94394" w:rsidRPr="0091263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43D8" w14:textId="77777777" w:rsidR="00E94394" w:rsidRPr="00912636" w:rsidRDefault="00E94394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E94394" w:rsidRPr="00350817" w14:paraId="36201F77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113EC624" w14:textId="6AF4BDC6" w:rsidR="00E94394" w:rsidRPr="001C1F9F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0441218" w14:textId="09442213" w:rsidR="00E94394" w:rsidRPr="001C1F9F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2,069,866</w:t>
            </w:r>
          </w:p>
        </w:tc>
        <w:tc>
          <w:tcPr>
            <w:tcW w:w="257" w:type="dxa"/>
            <w:shd w:val="clear" w:color="auto" w:fill="auto"/>
          </w:tcPr>
          <w:p w14:paraId="3E76F358" w14:textId="77777777" w:rsidR="00E94394" w:rsidRPr="001C1F9F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623B86" w14:textId="618625AF" w:rsidR="00E94394" w:rsidRPr="001C1F9F" w:rsidRDefault="0084544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1,647,337</w:t>
            </w:r>
          </w:p>
        </w:tc>
        <w:tc>
          <w:tcPr>
            <w:tcW w:w="270" w:type="dxa"/>
            <w:shd w:val="clear" w:color="auto" w:fill="auto"/>
          </w:tcPr>
          <w:p w14:paraId="77928B99" w14:textId="77777777" w:rsidR="00E94394" w:rsidRPr="001C1F9F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C02599A" w14:textId="6614FCEB" w:rsidR="00E94394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2,838</w:t>
            </w:r>
          </w:p>
        </w:tc>
        <w:tc>
          <w:tcPr>
            <w:tcW w:w="237" w:type="dxa"/>
            <w:shd w:val="clear" w:color="auto" w:fill="auto"/>
          </w:tcPr>
          <w:p w14:paraId="11344DE0" w14:textId="77777777" w:rsidR="00E94394" w:rsidRPr="001C1F9F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E9C578E" w14:textId="3FD236EF" w:rsidR="00E94394" w:rsidRPr="001C1F9F" w:rsidRDefault="0084544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2,294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79981" w14:textId="77777777" w:rsidR="00E94394" w:rsidRPr="00A610D0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28EF89" w14:textId="5A1C78C2" w:rsidR="00E94394" w:rsidRPr="000655B0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7,929</w:t>
            </w:r>
          </w:p>
        </w:tc>
        <w:tc>
          <w:tcPr>
            <w:tcW w:w="236" w:type="dxa"/>
            <w:shd w:val="clear" w:color="auto" w:fill="auto"/>
          </w:tcPr>
          <w:p w14:paraId="1D7A3669" w14:textId="77777777" w:rsidR="00E94394" w:rsidRPr="00CE7532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486133D" w14:textId="07C13A81" w:rsidR="00E94394" w:rsidRPr="00CE7532" w:rsidRDefault="0084544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63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9CF4BC" w14:textId="77777777" w:rsidR="00E94394" w:rsidRPr="00CE7532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E65A796" w14:textId="3E20D77A" w:rsidR="00E94394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35,399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B16C8" w14:textId="77777777" w:rsidR="00E94394" w:rsidRPr="000D677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C05E912" w14:textId="1AEE17B8" w:rsidR="00E94394" w:rsidRPr="002F3B46" w:rsidRDefault="00845444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CB3F78" w14:textId="77777777" w:rsidR="00E94394" w:rsidRPr="002F3B46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4E8FAC" w14:textId="171C99AF" w:rsidR="00E94394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2,045,234</w:t>
            </w:r>
          </w:p>
        </w:tc>
        <w:tc>
          <w:tcPr>
            <w:tcW w:w="236" w:type="dxa"/>
            <w:shd w:val="clear" w:color="auto" w:fill="auto"/>
          </w:tcPr>
          <w:p w14:paraId="41EA9259" w14:textId="77777777" w:rsidR="00E94394" w:rsidRPr="001C1F9F" w:rsidRDefault="00E94394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FD4A81" w14:textId="0EF7C464" w:rsidR="00E94394" w:rsidRPr="001C1F9F" w:rsidRDefault="00845444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1,649,568</w:t>
            </w:r>
          </w:p>
        </w:tc>
      </w:tr>
      <w:tr w:rsidR="00797CE5" w:rsidRPr="00350817" w14:paraId="75D022BD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74CBE58A" w14:textId="5B0D532A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="Angsana New" w:hint="cs"/>
                <w:sz w:val="24"/>
                <w:szCs w:val="24"/>
                <w:cs/>
              </w:rPr>
              <w:t>ขาดทุนจากการตัดรายการสินทรัพย์</w:t>
            </w: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="00912636" w:rsidRPr="00756177">
              <w:rPr>
                <w:rFonts w:asciiTheme="majorBidi" w:hAnsiTheme="majorBidi" w:cs="Angsana New" w:hint="cs"/>
                <w:sz w:val="24"/>
                <w:szCs w:val="24"/>
                <w:cs/>
              </w:rPr>
              <w:t>ทาง</w:t>
            </w:r>
            <w:r w:rsidRPr="00756177">
              <w:rPr>
                <w:rFonts w:asciiTheme="majorBidi" w:hAnsiTheme="majorBidi" w:cs="Angsana New" w:hint="cs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  <w:r w:rsidR="00912636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และลูกหนี้ตามสัญญาเช่าซื้อ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D31E04F" w14:textId="38686030" w:rsidR="00797CE5" w:rsidRPr="00756177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109,877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D77163C" w14:textId="77777777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9CC5FA" w14:textId="446C110E" w:rsidR="00797CE5" w:rsidRPr="00756177" w:rsidRDefault="00A1485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3DAEB" w14:textId="77777777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2D22DB5" w14:textId="0A2C7843" w:rsidR="00797CE5" w:rsidRPr="00756177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4304568" w14:textId="77777777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AE379A8" w14:textId="1D25B938" w:rsidR="00797CE5" w:rsidRPr="00756177" w:rsidRDefault="00A1485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ED176" w14:textId="77777777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7674E1" w14:textId="546EEDA6" w:rsidR="00797CE5" w:rsidRPr="00756177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ED3DA" w14:textId="77777777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FC20C30" w14:textId="49418F54" w:rsidR="00797CE5" w:rsidRPr="00756177" w:rsidRDefault="00A1485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A7DE9" w14:textId="77777777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49CF97B" w14:textId="33B71214" w:rsidR="00797CE5" w:rsidRPr="00756177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BD978" w14:textId="77777777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872D61E" w14:textId="75086C6F" w:rsidR="00797CE5" w:rsidRPr="00756177" w:rsidRDefault="00A1485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D0ABF" w14:textId="77777777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E23706" w14:textId="525AD87B" w:rsidR="00797CE5" w:rsidRPr="00756177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109,877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65C1E9" w14:textId="77777777" w:rsidR="00797CE5" w:rsidRPr="00756177" w:rsidRDefault="00797CE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CCF496" w14:textId="43E0A504" w:rsidR="00797CE5" w:rsidRPr="00756177" w:rsidRDefault="00A14850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99480B" w:rsidRPr="00350817" w14:paraId="36ED310F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30579546" w14:textId="530B9C7E" w:rsidR="0099480B" w:rsidRPr="001C1F9F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B065880" w14:textId="4623E255" w:rsidR="0099480B" w:rsidRPr="001C1F9F" w:rsidRDefault="000222B6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D7430">
              <w:rPr>
                <w:rFonts w:asciiTheme="majorBidi" w:hAnsiTheme="majorBidi" w:cs="Angsana New"/>
                <w:sz w:val="24"/>
                <w:szCs w:val="24"/>
              </w:rPr>
              <w:t>447,097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D7DF793" w14:textId="77777777" w:rsidR="0099480B" w:rsidRPr="001C1F9F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F8A68" w14:textId="6BD09B09" w:rsidR="0099480B" w:rsidRPr="001C1F9F" w:rsidRDefault="00835F1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362,745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BDA6FA" w14:textId="77777777" w:rsidR="0099480B" w:rsidRPr="001C1F9F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3BB8D94" w14:textId="3220CAA6" w:rsidR="0099480B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D33288D" w14:textId="77777777" w:rsidR="0099480B" w:rsidRPr="001C1F9F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3EA7957F" w14:textId="48F6347A" w:rsidR="0099480B" w:rsidRPr="001C1F9F" w:rsidRDefault="00835F1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EEEAC" w14:textId="77777777" w:rsidR="0099480B" w:rsidRPr="00A610D0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3B7058A" w14:textId="06178127" w:rsidR="0099480B" w:rsidRPr="001C1F9F" w:rsidRDefault="0037795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399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5C5CCB" w14:textId="77777777" w:rsidR="0099480B" w:rsidRPr="001C1F9F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560B388" w14:textId="02604D78" w:rsidR="0099480B" w:rsidRPr="001C1F9F" w:rsidRDefault="000B1FED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455CE" w14:textId="77777777" w:rsidR="0099480B" w:rsidRPr="001C1F9F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EC7ACF" w14:textId="33C6AE8F" w:rsidR="0099480B" w:rsidRPr="001C1F9F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399</w:t>
            </w:r>
          </w:p>
        </w:tc>
        <w:tc>
          <w:tcPr>
            <w:tcW w:w="236" w:type="dxa"/>
            <w:shd w:val="clear" w:color="auto" w:fill="auto"/>
          </w:tcPr>
          <w:p w14:paraId="683008CD" w14:textId="77777777" w:rsidR="0099480B" w:rsidRPr="000D6776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5CE83C2" w14:textId="28C8CB7C" w:rsidR="0099480B" w:rsidRPr="002F3B46" w:rsidRDefault="000B1FED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A16772" w14:textId="77777777" w:rsidR="0099480B" w:rsidRPr="002F3B46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10A3C36" w14:textId="6051F49F" w:rsidR="0099480B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447,097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B49526" w14:textId="77777777" w:rsidR="0099480B" w:rsidRPr="001C1F9F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ACA88C1" w14:textId="3BCEA91C" w:rsidR="0099480B" w:rsidRPr="001C1F9F" w:rsidRDefault="000B1FED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362,745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99480B" w:rsidRPr="00756177" w14:paraId="395F75D5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772421B2" w14:textId="1DE7DD04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="Angsana New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ผล</w:t>
            </w:r>
            <w:r w:rsidR="00902065"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กำไรและกลับรายการ</w:t>
            </w:r>
            <w:r w:rsidR="009D11F1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(</w:t>
            </w:r>
            <w:r w:rsidR="00912636">
              <w:rPr>
                <w:rFonts w:asciiTheme="majorBidi" w:hAnsiTheme="majorBidi" w:cs="Angsana New" w:hint="cs"/>
                <w:sz w:val="24"/>
                <w:szCs w:val="24"/>
                <w:cs/>
              </w:rPr>
              <w:t>ขาดทุน</w:t>
            </w:r>
            <w:r w:rsidR="009D11F1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) </w:t>
            </w:r>
            <w:r w:rsidR="00BC419B" w:rsidRPr="00302BAD">
              <w:rPr>
                <w:rFonts w:asciiTheme="majorBidi" w:hAnsiTheme="majorBidi" w:cs="Angsan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D91E4" w14:textId="3B0264BE" w:rsidR="0099480B" w:rsidRPr="00756177" w:rsidRDefault="004D7430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85,341</w:t>
            </w:r>
          </w:p>
        </w:tc>
        <w:tc>
          <w:tcPr>
            <w:tcW w:w="257" w:type="dxa"/>
            <w:shd w:val="clear" w:color="auto" w:fill="auto"/>
          </w:tcPr>
          <w:p w14:paraId="2F42A4C8" w14:textId="77777777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8550A" w14:textId="64763FCF" w:rsidR="0099480B" w:rsidRPr="00756177" w:rsidRDefault="000B1FED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A325F0" w14:textId="77777777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36911" w14:textId="6B54702F" w:rsidR="0099480B" w:rsidRPr="00756177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A1274D6" w14:textId="77777777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91068" w14:textId="33FC0A8A" w:rsidR="0099480B" w:rsidRPr="00756177" w:rsidRDefault="00465BC1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73760" w14:textId="77777777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456A9" w14:textId="2CB12560" w:rsidR="0099480B" w:rsidRPr="00756177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ED63BF" w14:textId="77777777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83B67" w14:textId="14D49097" w:rsidR="0099480B" w:rsidRPr="00756177" w:rsidRDefault="00465BC1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ABADEA" w14:textId="77777777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DF7E" w14:textId="52DA6216" w:rsidR="0099480B" w:rsidRPr="00756177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9DDC9" w14:textId="77777777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E28E8" w14:textId="0750354E" w:rsidR="0099480B" w:rsidRPr="00756177" w:rsidRDefault="00465BC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3431A9" w14:textId="77777777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1F105" w14:textId="5ED087CA" w:rsidR="0099480B" w:rsidRPr="00756177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85,206</w:t>
            </w:r>
          </w:p>
        </w:tc>
        <w:tc>
          <w:tcPr>
            <w:tcW w:w="236" w:type="dxa"/>
            <w:shd w:val="clear" w:color="auto" w:fill="auto"/>
          </w:tcPr>
          <w:p w14:paraId="44681160" w14:textId="77777777" w:rsidR="0099480B" w:rsidRPr="00756177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F716E" w14:textId="60BBEAD9" w:rsidR="0099480B" w:rsidRPr="00756177" w:rsidRDefault="00465BC1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99480B" w:rsidRPr="00350817" w14:paraId="6ADB7F4F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5FA7805F" w14:textId="283F275F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4B3A6" w14:textId="5D07940C" w:rsidR="0099480B" w:rsidRPr="001C1F9F" w:rsidRDefault="004D7430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1,598,233</w:t>
            </w:r>
          </w:p>
        </w:tc>
        <w:tc>
          <w:tcPr>
            <w:tcW w:w="257" w:type="dxa"/>
            <w:shd w:val="clear" w:color="auto" w:fill="auto"/>
          </w:tcPr>
          <w:p w14:paraId="419CB9CD" w14:textId="77777777" w:rsidR="0099480B" w:rsidRPr="001C1F9F" w:rsidRDefault="0099480B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0C6CA" w14:textId="728A5F26" w:rsidR="0099480B" w:rsidRPr="001C1F9F" w:rsidRDefault="00193427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1,284,592</w:t>
            </w:r>
          </w:p>
        </w:tc>
        <w:tc>
          <w:tcPr>
            <w:tcW w:w="270" w:type="dxa"/>
            <w:shd w:val="clear" w:color="auto" w:fill="auto"/>
          </w:tcPr>
          <w:p w14:paraId="3126FAA4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A3574" w14:textId="54588CDA" w:rsidR="0099480B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2,838</w:t>
            </w:r>
          </w:p>
        </w:tc>
        <w:tc>
          <w:tcPr>
            <w:tcW w:w="237" w:type="dxa"/>
            <w:shd w:val="clear" w:color="auto" w:fill="auto"/>
          </w:tcPr>
          <w:p w14:paraId="68916EBE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2E52536E" w14:textId="664BA83B" w:rsidR="0099480B" w:rsidRPr="001C1F9F" w:rsidRDefault="00FB325F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 w:rsidR="00B737A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75765B9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63DFA" w14:textId="243AFBB9" w:rsidR="0099480B" w:rsidRPr="001C1F9F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7,395</w:t>
            </w:r>
          </w:p>
        </w:tc>
        <w:tc>
          <w:tcPr>
            <w:tcW w:w="236" w:type="dxa"/>
            <w:shd w:val="clear" w:color="auto" w:fill="auto"/>
          </w:tcPr>
          <w:p w14:paraId="41E47C82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75895526" w14:textId="7F81C1A9" w:rsidR="0099480B" w:rsidRPr="001C1F9F" w:rsidRDefault="00FB325F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948F69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E8BAE" w14:textId="6E03958E" w:rsidR="0099480B" w:rsidRPr="001C1F9F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517890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B0ACB" w14:textId="1FFABFDB" w:rsidR="0099480B" w:rsidRPr="001C1F9F" w:rsidRDefault="00C460A7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2A0FD2" w14:textId="77777777" w:rsidR="0099480B" w:rsidRPr="002F3B46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DD1B7" w14:textId="5B49E6BA" w:rsidR="0099480B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1,573,466</w:t>
            </w:r>
          </w:p>
        </w:tc>
        <w:tc>
          <w:tcPr>
            <w:tcW w:w="236" w:type="dxa"/>
            <w:shd w:val="clear" w:color="auto" w:fill="auto"/>
          </w:tcPr>
          <w:p w14:paraId="4E533EEF" w14:textId="77777777" w:rsidR="0099480B" w:rsidRPr="001C1F9F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6AA22E6A" w14:textId="2FEF759E" w:rsidR="0099480B" w:rsidRPr="001C1F9F" w:rsidRDefault="00FB325F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1,286,823</w:t>
            </w:r>
          </w:p>
        </w:tc>
      </w:tr>
      <w:tr w:rsidR="00BB4772" w:rsidRPr="00350817" w14:paraId="681DC0D4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39CF85FD" w14:textId="17EA1331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41E90" w14:textId="357CA2A1" w:rsidR="0099480B" w:rsidRPr="001C1F9F" w:rsidRDefault="004D7430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304,394</w:t>
            </w:r>
          </w:p>
        </w:tc>
        <w:tc>
          <w:tcPr>
            <w:tcW w:w="257" w:type="dxa"/>
            <w:shd w:val="clear" w:color="auto" w:fill="auto"/>
          </w:tcPr>
          <w:p w14:paraId="5B256A7B" w14:textId="77777777" w:rsidR="0099480B" w:rsidRPr="001C1F9F" w:rsidRDefault="0099480B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2C74D" w14:textId="1A8F606C" w:rsidR="0099480B" w:rsidRPr="001C1F9F" w:rsidRDefault="0036782B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265,587</w:t>
            </w:r>
          </w:p>
        </w:tc>
        <w:tc>
          <w:tcPr>
            <w:tcW w:w="270" w:type="dxa"/>
            <w:shd w:val="clear" w:color="auto" w:fill="auto"/>
          </w:tcPr>
          <w:p w14:paraId="5F54ADE9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B4C9" w14:textId="59E42CDF" w:rsidR="0099480B" w:rsidRPr="001C1F9F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1,040</w:t>
            </w:r>
          </w:p>
        </w:tc>
        <w:tc>
          <w:tcPr>
            <w:tcW w:w="237" w:type="dxa"/>
            <w:shd w:val="clear" w:color="auto" w:fill="auto"/>
          </w:tcPr>
          <w:p w14:paraId="06446781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0943633C" w14:textId="136DC8BD" w:rsidR="0099480B" w:rsidRPr="001C1F9F" w:rsidRDefault="00FB325F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61694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79429E14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768B2" w14:textId="6956327B" w:rsidR="0099480B" w:rsidRPr="001C1F9F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1,479</w:t>
            </w:r>
          </w:p>
        </w:tc>
        <w:tc>
          <w:tcPr>
            <w:tcW w:w="236" w:type="dxa"/>
            <w:shd w:val="clear" w:color="auto" w:fill="auto"/>
          </w:tcPr>
          <w:p w14:paraId="163818DB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011E5923" w14:textId="690461CB" w:rsidR="0099480B" w:rsidRPr="001C1F9F" w:rsidRDefault="003F7BE7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4E4373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3AF1" w14:textId="635D2708" w:rsidR="0099480B" w:rsidRPr="001C1F9F" w:rsidRDefault="00502AE9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7FC50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74B99" w14:textId="01D8130F" w:rsidR="0099480B" w:rsidRPr="001C1F9F" w:rsidRDefault="00C460A7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6C11D0" w14:textId="77777777" w:rsidR="0099480B" w:rsidRPr="002F3B46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41B3F" w14:textId="07646173" w:rsidR="0099480B" w:rsidRPr="001C1F9F" w:rsidRDefault="00D00E2F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306,913</w:t>
            </w:r>
          </w:p>
        </w:tc>
        <w:tc>
          <w:tcPr>
            <w:tcW w:w="236" w:type="dxa"/>
            <w:shd w:val="clear" w:color="auto" w:fill="auto"/>
          </w:tcPr>
          <w:p w14:paraId="01C6330E" w14:textId="77777777" w:rsidR="0099480B" w:rsidRPr="001C1F9F" w:rsidRDefault="0099480B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BA15A9B" w14:textId="1869275A" w:rsidR="0099480B" w:rsidRPr="001C1F9F" w:rsidRDefault="000B5BC5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266,046</w:t>
            </w:r>
          </w:p>
        </w:tc>
      </w:tr>
      <w:tr w:rsidR="00BB4772" w:rsidRPr="00350817" w14:paraId="2515622D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526500E7" w14:textId="7980A4DA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075F6" w14:textId="1A1388ED" w:rsidR="0099480B" w:rsidRPr="003F7BE7" w:rsidRDefault="004D7430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1,293,839</w:t>
            </w:r>
          </w:p>
        </w:tc>
        <w:tc>
          <w:tcPr>
            <w:tcW w:w="257" w:type="dxa"/>
            <w:shd w:val="clear" w:color="auto" w:fill="auto"/>
          </w:tcPr>
          <w:p w14:paraId="491A2241" w14:textId="77777777" w:rsidR="0099480B" w:rsidRPr="00991BBA" w:rsidRDefault="0099480B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0E0D2" w14:textId="657C3385" w:rsidR="0099480B" w:rsidRPr="003F7BE7" w:rsidRDefault="0036782B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7B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1,019,005</w:t>
            </w:r>
          </w:p>
        </w:tc>
        <w:tc>
          <w:tcPr>
            <w:tcW w:w="270" w:type="dxa"/>
            <w:shd w:val="clear" w:color="auto" w:fill="auto"/>
          </w:tcPr>
          <w:p w14:paraId="58DD9D86" w14:textId="77777777" w:rsidR="0099480B" w:rsidRPr="00991BBA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0F139" w14:textId="7C56441E" w:rsidR="0099480B" w:rsidRPr="003F7BE7" w:rsidRDefault="0037795B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1,798</w:t>
            </w:r>
          </w:p>
        </w:tc>
        <w:tc>
          <w:tcPr>
            <w:tcW w:w="237" w:type="dxa"/>
            <w:shd w:val="clear" w:color="auto" w:fill="auto"/>
          </w:tcPr>
          <w:p w14:paraId="5E6305DA" w14:textId="77777777" w:rsidR="0099480B" w:rsidRPr="00991BBA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4567D" w14:textId="15176344" w:rsidR="0099480B" w:rsidRPr="003F7BE7" w:rsidRDefault="00FB325F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1,835</w:t>
            </w:r>
          </w:p>
        </w:tc>
        <w:tc>
          <w:tcPr>
            <w:tcW w:w="236" w:type="dxa"/>
            <w:shd w:val="clear" w:color="auto" w:fill="auto"/>
          </w:tcPr>
          <w:p w14:paraId="2DD6A82B" w14:textId="77777777" w:rsidR="0099480B" w:rsidRPr="00991BBA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E3A49" w14:textId="713A3463" w:rsidR="0099480B" w:rsidRPr="003F7BE7" w:rsidRDefault="00502AE9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5,916</w:t>
            </w:r>
          </w:p>
        </w:tc>
        <w:tc>
          <w:tcPr>
            <w:tcW w:w="236" w:type="dxa"/>
            <w:shd w:val="clear" w:color="auto" w:fill="auto"/>
          </w:tcPr>
          <w:p w14:paraId="1A0ED2FF" w14:textId="77777777" w:rsidR="0099480B" w:rsidRPr="00991BBA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13742" w14:textId="3D47EAB1" w:rsidR="0099480B" w:rsidRPr="00991BBA" w:rsidRDefault="00FB325F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71C8C7" w14:textId="77777777" w:rsidR="0099480B" w:rsidRPr="00991BBA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0400D" w14:textId="149FE243" w:rsidR="0099480B" w:rsidRPr="003F7BE7" w:rsidRDefault="00502AE9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1610AE" w14:textId="77777777" w:rsidR="0099480B" w:rsidRPr="003F7BE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ADADF" w14:textId="2ED9FAB1" w:rsidR="0099480B" w:rsidRPr="003F7BE7" w:rsidRDefault="00C460A7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FB79FF" w14:textId="77777777" w:rsidR="0099480B" w:rsidRPr="003F7BE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4156F" w14:textId="71333749" w:rsidR="0099480B" w:rsidRPr="003F7BE7" w:rsidRDefault="00D00E2F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1,266,553</w:t>
            </w:r>
          </w:p>
        </w:tc>
        <w:tc>
          <w:tcPr>
            <w:tcW w:w="236" w:type="dxa"/>
            <w:shd w:val="clear" w:color="auto" w:fill="auto"/>
          </w:tcPr>
          <w:p w14:paraId="24372F73" w14:textId="77777777" w:rsidR="0099480B" w:rsidRPr="00991BBA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4065F" w14:textId="0B034A9E" w:rsidR="0099480B" w:rsidRPr="003F7BE7" w:rsidRDefault="00FB325F" w:rsidP="009D11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1,020,777</w:t>
            </w:r>
          </w:p>
        </w:tc>
      </w:tr>
      <w:tr w:rsidR="00D576B2" w:rsidRPr="00350817" w14:paraId="00A7B4DE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2D874F21" w14:textId="77777777" w:rsidR="00D576B2" w:rsidRPr="001C1F9F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1" w:type="dxa"/>
            <w:gridSpan w:val="19"/>
            <w:shd w:val="clear" w:color="auto" w:fill="auto"/>
            <w:vAlign w:val="bottom"/>
          </w:tcPr>
          <w:p w14:paraId="39F17F26" w14:textId="551C803A" w:rsidR="00D576B2" w:rsidRPr="001C1F9F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76B2" w:rsidRPr="00350817" w14:paraId="5B246857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6E9A5C44" w14:textId="77777777" w:rsidR="00D576B2" w:rsidRPr="001C1F9F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Merge w:val="restart"/>
            <w:shd w:val="clear" w:color="auto" w:fill="auto"/>
            <w:vAlign w:val="bottom"/>
          </w:tcPr>
          <w:p w14:paraId="738B10C6" w14:textId="15844421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F8161" w14:textId="77777777" w:rsidR="00D576B2" w:rsidRPr="001C1F9F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Merge w:val="restart"/>
            <w:shd w:val="clear" w:color="auto" w:fill="auto"/>
            <w:vAlign w:val="bottom"/>
          </w:tcPr>
          <w:p w14:paraId="499F9059" w14:textId="0E3655A5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1887E" w14:textId="77777777" w:rsidR="00D576B2" w:rsidRPr="00CE7532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Merge w:val="restart"/>
            <w:shd w:val="clear" w:color="auto" w:fill="auto"/>
            <w:vAlign w:val="bottom"/>
          </w:tcPr>
          <w:p w14:paraId="08B14DFA" w14:textId="5580627F" w:rsidR="00D576B2" w:rsidRPr="001C1F9F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รถจักรยานยนต์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92F83" w14:textId="77777777" w:rsidR="00D576B2" w:rsidRPr="001C1F9F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Merge w:val="restart"/>
            <w:shd w:val="clear" w:color="auto" w:fill="auto"/>
            <w:vAlign w:val="bottom"/>
          </w:tcPr>
          <w:p w14:paraId="24295D23" w14:textId="394F8DE2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6D4E4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vMerge w:val="restart"/>
            <w:shd w:val="clear" w:color="auto" w:fill="auto"/>
            <w:vAlign w:val="bottom"/>
          </w:tcPr>
          <w:p w14:paraId="028FA11C" w14:textId="3C02F895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576B2" w:rsidRPr="00350817" w14:paraId="79BEC0C2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61291CF7" w14:textId="77777777" w:rsidR="00D576B2" w:rsidRPr="001C1F9F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Merge/>
            <w:shd w:val="clear" w:color="auto" w:fill="auto"/>
            <w:vAlign w:val="bottom"/>
          </w:tcPr>
          <w:p w14:paraId="00FA2E44" w14:textId="77777777" w:rsidR="00D576B2" w:rsidRPr="001C1F9F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CD9DC7" w14:textId="77777777" w:rsidR="00D576B2" w:rsidRPr="001C1F9F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Merge/>
            <w:shd w:val="clear" w:color="auto" w:fill="auto"/>
            <w:vAlign w:val="bottom"/>
          </w:tcPr>
          <w:p w14:paraId="4E977461" w14:textId="77777777" w:rsidR="00D576B2" w:rsidRPr="001C1F9F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589025" w14:textId="77777777" w:rsidR="00D576B2" w:rsidRPr="00CE7532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Merge/>
            <w:shd w:val="clear" w:color="auto" w:fill="auto"/>
            <w:vAlign w:val="bottom"/>
          </w:tcPr>
          <w:p w14:paraId="04FD6788" w14:textId="77777777" w:rsidR="00D576B2" w:rsidRPr="001C1F9F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8796DAE" w14:textId="77777777" w:rsidR="00D576B2" w:rsidRPr="001C1F9F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Merge/>
            <w:shd w:val="clear" w:color="auto" w:fill="auto"/>
            <w:vAlign w:val="bottom"/>
          </w:tcPr>
          <w:p w14:paraId="4A4B29BE" w14:textId="77777777" w:rsidR="00D576B2" w:rsidRPr="001C1F9F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8D358A" w14:textId="77777777" w:rsidR="00D576B2" w:rsidRPr="0059490C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vMerge/>
            <w:shd w:val="clear" w:color="auto" w:fill="auto"/>
            <w:vAlign w:val="bottom"/>
          </w:tcPr>
          <w:p w14:paraId="6D7D44A1" w14:textId="77777777" w:rsidR="00D576B2" w:rsidRPr="001C1F9F" w:rsidRDefault="00D576B2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76B2" w:rsidRPr="00350817" w14:paraId="79AEA823" w14:textId="77777777" w:rsidTr="002B23A5">
        <w:trPr>
          <w:trHeight w:val="144"/>
        </w:trPr>
        <w:tc>
          <w:tcPr>
            <w:tcW w:w="3239" w:type="dxa"/>
            <w:shd w:val="clear" w:color="auto" w:fill="auto"/>
            <w:vAlign w:val="bottom"/>
          </w:tcPr>
          <w:p w14:paraId="05B995EC" w14:textId="2ABB2B93" w:rsidR="00D576B2" w:rsidRPr="00991BBA" w:rsidRDefault="00D576B2" w:rsidP="00D5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F66EC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35081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BB9283F" w14:textId="7DA408BD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949C47D" w14:textId="77777777" w:rsidR="00D576B2" w:rsidRPr="00F66EC9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03D3D1" w14:textId="18F02A28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1BBAF" w14:textId="77777777" w:rsidR="00D576B2" w:rsidRPr="00F66EC9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5EA22B5" w14:textId="508DFECC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425670" w14:textId="77777777" w:rsidR="00D576B2" w:rsidRPr="00F66EC9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FAFAFA" w14:textId="7274AFC6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B1F11" w14:textId="77777777" w:rsidR="00D576B2" w:rsidRPr="00F66EC9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6638547" w14:textId="01882CB4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CADD1" w14:textId="77777777" w:rsidR="00D576B2" w:rsidRPr="00F66EC9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A4E72B" w14:textId="6027ACE9" w:rsidR="00D576B2" w:rsidRPr="00F66EC9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4537F5" w14:textId="77777777" w:rsidR="00D576B2" w:rsidRPr="00F66EC9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980B2F5" w14:textId="6D215756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E2BB5" w14:textId="77777777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CBF9C44" w14:textId="33206ABD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AAA8E" w14:textId="77777777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8CDD8DC" w14:textId="7DABAF18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055081" w14:textId="77777777" w:rsidR="00D576B2" w:rsidRPr="00F66EC9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EE43E0" w14:textId="3E693523" w:rsidR="00D576B2" w:rsidRPr="00991BBA" w:rsidRDefault="00D576B2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</w:tr>
      <w:tr w:rsidR="00F66EC9" w:rsidRPr="00350817" w14:paraId="73D3995A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69C87142" w14:textId="77777777" w:rsidR="00F66EC9" w:rsidRPr="001C1F9F" w:rsidRDefault="00F66EC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1" w:type="dxa"/>
            <w:gridSpan w:val="19"/>
            <w:shd w:val="clear" w:color="auto" w:fill="auto"/>
            <w:vAlign w:val="bottom"/>
          </w:tcPr>
          <w:p w14:paraId="60DF5BDA" w14:textId="2A3A6DDC" w:rsidR="00F66EC9" w:rsidRPr="001C1F9F" w:rsidRDefault="00F66EC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576B2" w:rsidRPr="00350817" w14:paraId="55EE7558" w14:textId="77777777" w:rsidTr="002B23A5">
        <w:tc>
          <w:tcPr>
            <w:tcW w:w="3239" w:type="dxa"/>
            <w:shd w:val="clear" w:color="auto" w:fill="auto"/>
          </w:tcPr>
          <w:p w14:paraId="0E9A84BC" w14:textId="42B6EBF1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รายได้ดอกเบี้ยและค่าธรรมเนียมในกา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8E2C66F" w14:textId="32B1AA95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6,700,045</w:t>
            </w:r>
          </w:p>
        </w:tc>
        <w:tc>
          <w:tcPr>
            <w:tcW w:w="257" w:type="dxa"/>
            <w:shd w:val="clear" w:color="auto" w:fill="auto"/>
          </w:tcPr>
          <w:p w14:paraId="0EE37BA0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0A60CC" w14:textId="4ADA2ED3" w:rsidR="00D576B2" w:rsidRPr="00991BBA" w:rsidRDefault="005E172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</w:rPr>
              <w:t>5,527,</w:t>
            </w:r>
            <w:r w:rsidR="00F17156" w:rsidRPr="00991BBA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51304A60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4A21DAA" w14:textId="178FA898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58E5F7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5F7AFB16" w14:textId="35D9FF96" w:rsidR="00D576B2" w:rsidRPr="00991BBA" w:rsidRDefault="00A55480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91BB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F6A57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9F3BEF" w14:textId="4860C3CB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17,121</w:t>
            </w:r>
          </w:p>
        </w:tc>
        <w:tc>
          <w:tcPr>
            <w:tcW w:w="236" w:type="dxa"/>
            <w:shd w:val="clear" w:color="auto" w:fill="auto"/>
          </w:tcPr>
          <w:p w14:paraId="57CB1FBB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268D35F5" w14:textId="3084300D" w:rsidR="00D576B2" w:rsidRPr="001F69E9" w:rsidRDefault="00C711C0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125BB67F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374EC58" w14:textId="2C853FCC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9BCD61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4F22BACF" w14:textId="4E807335" w:rsidR="00D576B2" w:rsidRPr="00991BBA" w:rsidRDefault="008342B9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65765D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97A7520" w14:textId="24D44E90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6,717,166</w:t>
            </w:r>
          </w:p>
        </w:tc>
        <w:tc>
          <w:tcPr>
            <w:tcW w:w="236" w:type="dxa"/>
            <w:shd w:val="clear" w:color="auto" w:fill="auto"/>
          </w:tcPr>
          <w:p w14:paraId="39EC0DF7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FE09630" w14:textId="30CAA3BE" w:rsidR="00D576B2" w:rsidRPr="00991BBA" w:rsidRDefault="00C60785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14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5,527,571</w:t>
            </w:r>
          </w:p>
        </w:tc>
      </w:tr>
      <w:tr w:rsidR="00D576B2" w:rsidRPr="00350817" w14:paraId="0EF1A926" w14:textId="77777777" w:rsidTr="002B23A5">
        <w:tc>
          <w:tcPr>
            <w:tcW w:w="3239" w:type="dxa"/>
            <w:shd w:val="clear" w:color="auto" w:fill="auto"/>
          </w:tcPr>
          <w:p w14:paraId="0FBDCB9D" w14:textId="7E8666CC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F38FC94" w14:textId="7BB44788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341,911</w:t>
            </w:r>
          </w:p>
        </w:tc>
        <w:tc>
          <w:tcPr>
            <w:tcW w:w="257" w:type="dxa"/>
            <w:shd w:val="clear" w:color="auto" w:fill="auto"/>
          </w:tcPr>
          <w:p w14:paraId="483EC2F6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CA2153" w14:textId="7FE9F4FF" w:rsidR="00D576B2" w:rsidRPr="00991BBA" w:rsidRDefault="00F1715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</w:rPr>
              <w:t>335,117</w:t>
            </w:r>
          </w:p>
        </w:tc>
        <w:tc>
          <w:tcPr>
            <w:tcW w:w="270" w:type="dxa"/>
            <w:shd w:val="clear" w:color="auto" w:fill="auto"/>
          </w:tcPr>
          <w:p w14:paraId="276D2B58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2249FAB" w14:textId="3769E9BB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22,811</w:t>
            </w:r>
          </w:p>
        </w:tc>
        <w:tc>
          <w:tcPr>
            <w:tcW w:w="237" w:type="dxa"/>
            <w:shd w:val="clear" w:color="auto" w:fill="auto"/>
          </w:tcPr>
          <w:p w14:paraId="720E2EA5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252073BE" w14:textId="5D01A538" w:rsidR="00D576B2" w:rsidRPr="00991BBA" w:rsidRDefault="00097EBA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21,112</w:t>
            </w:r>
          </w:p>
        </w:tc>
        <w:tc>
          <w:tcPr>
            <w:tcW w:w="236" w:type="dxa"/>
            <w:shd w:val="clear" w:color="auto" w:fill="auto"/>
          </w:tcPr>
          <w:p w14:paraId="690506FA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0E9A58D" w14:textId="644E75C9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1E80C7F3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4D8371D2" w14:textId="25FA2687" w:rsidR="00D576B2" w:rsidRPr="001F69E9" w:rsidRDefault="00C711C0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B261A3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458925D" w14:textId="50E1F90B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F3E60F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6BCD92FB" w14:textId="29F4E20A" w:rsidR="00D576B2" w:rsidRPr="00991BBA" w:rsidRDefault="008342B9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8C969A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47A6FAE" w14:textId="674B40A4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364,741</w:t>
            </w:r>
          </w:p>
        </w:tc>
        <w:tc>
          <w:tcPr>
            <w:tcW w:w="236" w:type="dxa"/>
            <w:shd w:val="clear" w:color="auto" w:fill="auto"/>
          </w:tcPr>
          <w:p w14:paraId="781B48F7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9CB1501" w14:textId="51A63B07" w:rsidR="00D576B2" w:rsidRPr="00991BBA" w:rsidRDefault="00C60785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356,229</w:t>
            </w:r>
          </w:p>
        </w:tc>
      </w:tr>
      <w:tr w:rsidR="00931AC6" w:rsidRPr="00350817" w14:paraId="189B3C9B" w14:textId="77777777" w:rsidTr="002B23A5">
        <w:tc>
          <w:tcPr>
            <w:tcW w:w="3239" w:type="dxa"/>
            <w:shd w:val="clear" w:color="auto" w:fill="auto"/>
          </w:tcPr>
          <w:p w14:paraId="538D60B9" w14:textId="320B41F1" w:rsidR="00931AC6" w:rsidRPr="001C1F9F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1C47AFC" w14:textId="79BD50C1" w:rsidR="00931AC6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57" w:type="dxa"/>
            <w:shd w:val="clear" w:color="auto" w:fill="auto"/>
          </w:tcPr>
          <w:p w14:paraId="19AF1753" w14:textId="77777777" w:rsidR="00931AC6" w:rsidRPr="001F69E9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1E95B4" w14:textId="37AF1BD9" w:rsidR="00931AC6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621054" w14:textId="77777777" w:rsidR="00931AC6" w:rsidRPr="001F69E9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2193CC2" w14:textId="089FCED3" w:rsidR="00931AC6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D3CBAF1" w14:textId="77777777" w:rsidR="00931AC6" w:rsidRPr="001F69E9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0DDC6893" w14:textId="383C8DA4" w:rsidR="00931AC6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48BA5" w14:textId="77777777" w:rsidR="00931AC6" w:rsidRPr="001F69E9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28E1447" w14:textId="4CCC9D00" w:rsidR="00931AC6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ACD1BE" w14:textId="77777777" w:rsidR="00931AC6" w:rsidRPr="001F69E9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13F739B9" w14:textId="11050AD4" w:rsidR="00931AC6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E1D91" w14:textId="77777777" w:rsidR="00931AC6" w:rsidRPr="001F69E9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170EF5C" w14:textId="1665928D" w:rsidR="00931AC6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9B724A" w14:textId="77777777" w:rsidR="00931AC6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6A7C60DD" w14:textId="6838D0B5" w:rsidR="00931AC6" w:rsidRDefault="00931AC6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CF246" w14:textId="77777777" w:rsidR="00931AC6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0074829" w14:textId="51B3F394" w:rsidR="00931AC6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6839D8" w14:textId="77777777" w:rsidR="00931AC6" w:rsidRPr="001F69E9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37FCAFE" w14:textId="52DE22E5" w:rsidR="00931AC6" w:rsidRDefault="0081502D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C35E85" w:rsidRPr="00350817" w14:paraId="646CB684" w14:textId="77777777" w:rsidTr="002B23A5">
        <w:tc>
          <w:tcPr>
            <w:tcW w:w="3239" w:type="dxa"/>
            <w:shd w:val="clear" w:color="auto" w:fill="auto"/>
          </w:tcPr>
          <w:p w14:paraId="60A02235" w14:textId="05228FAE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D3B91" w14:textId="010F44DC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43,183</w:t>
            </w:r>
          </w:p>
        </w:tc>
        <w:tc>
          <w:tcPr>
            <w:tcW w:w="257" w:type="dxa"/>
            <w:shd w:val="clear" w:color="auto" w:fill="auto"/>
          </w:tcPr>
          <w:p w14:paraId="7FF33497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7C11" w14:textId="561FDA54" w:rsidR="00D576B2" w:rsidRPr="00991BBA" w:rsidRDefault="00F1715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</w:rPr>
              <w:t>60,</w:t>
            </w:r>
            <w:r w:rsidR="00CB7D6B" w:rsidRPr="00991BBA">
              <w:rPr>
                <w:rFonts w:asciiTheme="majorBidi" w:hAnsiTheme="majorBidi" w:cstheme="majorBidi"/>
                <w:sz w:val="24"/>
                <w:szCs w:val="24"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14:paraId="0EE571B8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855A5" w14:textId="4C836477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237" w:type="dxa"/>
            <w:shd w:val="clear" w:color="auto" w:fill="auto"/>
          </w:tcPr>
          <w:p w14:paraId="590A5E73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DD654DD" w14:textId="4BB4EB4E" w:rsidR="00D576B2" w:rsidRPr="00991BBA" w:rsidRDefault="00097EBA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36" w:type="dxa"/>
            <w:shd w:val="clear" w:color="auto" w:fill="auto"/>
          </w:tcPr>
          <w:p w14:paraId="2282A27D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06729" w14:textId="57E8C777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A249E4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48F979EF" w14:textId="536566DD" w:rsidR="00D576B2" w:rsidRPr="001F69E9" w:rsidRDefault="00C711C0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C791F4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70618" w14:textId="59D58CD3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19,79</w:t>
            </w:r>
            <w:r w:rsidR="009D11F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F1B95B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3D60D4F7" w14:textId="2E4EE2E6" w:rsidR="00D576B2" w:rsidRPr="00991BBA" w:rsidRDefault="008342B9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15,115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D6D9C7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7D29" w14:textId="2CD899FD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23,46</w:t>
            </w:r>
            <w:r w:rsidR="009D11F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2676DE0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4EF1E5E" w14:textId="2B282E22" w:rsidR="00D576B2" w:rsidRPr="00991BBA" w:rsidRDefault="00C60785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45,023</w:t>
            </w:r>
          </w:p>
        </w:tc>
      </w:tr>
      <w:tr w:rsidR="00C35E85" w:rsidRPr="00350817" w14:paraId="70138DD8" w14:textId="77777777" w:rsidTr="002B23A5">
        <w:tc>
          <w:tcPr>
            <w:tcW w:w="3239" w:type="dxa"/>
            <w:shd w:val="clear" w:color="auto" w:fill="auto"/>
          </w:tcPr>
          <w:p w14:paraId="0431D2DB" w14:textId="19EECB86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2D9D4" w14:textId="0DB6A216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7,120,139</w:t>
            </w:r>
          </w:p>
        </w:tc>
        <w:tc>
          <w:tcPr>
            <w:tcW w:w="257" w:type="dxa"/>
            <w:shd w:val="clear" w:color="auto" w:fill="auto"/>
          </w:tcPr>
          <w:p w14:paraId="7F1B4B51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5032" w14:textId="62FC4105" w:rsidR="00D576B2" w:rsidRPr="00991BBA" w:rsidRDefault="00CB7D6B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</w:rPr>
              <w:t>5,922,634</w:t>
            </w:r>
          </w:p>
        </w:tc>
        <w:tc>
          <w:tcPr>
            <w:tcW w:w="270" w:type="dxa"/>
            <w:shd w:val="clear" w:color="auto" w:fill="auto"/>
          </w:tcPr>
          <w:p w14:paraId="13826C0D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7F90E" w14:textId="65341A88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22,887</w:t>
            </w:r>
          </w:p>
        </w:tc>
        <w:tc>
          <w:tcPr>
            <w:tcW w:w="237" w:type="dxa"/>
            <w:shd w:val="clear" w:color="auto" w:fill="auto"/>
          </w:tcPr>
          <w:p w14:paraId="4E9A48C1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5F693" w14:textId="05CDF7BC" w:rsidR="00D576B2" w:rsidRPr="00991BBA" w:rsidRDefault="00097EBA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21,228</w:t>
            </w:r>
          </w:p>
        </w:tc>
        <w:tc>
          <w:tcPr>
            <w:tcW w:w="236" w:type="dxa"/>
            <w:shd w:val="clear" w:color="auto" w:fill="auto"/>
          </w:tcPr>
          <w:p w14:paraId="04310C72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16E0" w14:textId="2F6AD3BE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17,140</w:t>
            </w:r>
          </w:p>
        </w:tc>
        <w:tc>
          <w:tcPr>
            <w:tcW w:w="236" w:type="dxa"/>
            <w:shd w:val="clear" w:color="auto" w:fill="auto"/>
          </w:tcPr>
          <w:p w14:paraId="52F588AF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97E56" w14:textId="1C318DF1" w:rsidR="00D576B2" w:rsidRPr="001F69E9" w:rsidRDefault="008342B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25C07E23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3D6D6" w14:textId="3D1D8968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54,79</w:t>
            </w:r>
            <w:r w:rsidR="009D11F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45AC94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A85A1" w14:textId="45D88D98" w:rsidR="00D576B2" w:rsidRPr="00991BBA" w:rsidRDefault="008342B9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15,115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E53F7E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17B9E" w14:textId="4A1060C0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7,105,37</w:t>
            </w:r>
            <w:r w:rsidR="009D11F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0B05B1A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D447" w14:textId="2ED3F9B3" w:rsidR="00D576B2" w:rsidRPr="00991BBA" w:rsidRDefault="00175DD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5,928,823</w:t>
            </w:r>
          </w:p>
        </w:tc>
      </w:tr>
      <w:tr w:rsidR="00C35E85" w:rsidRPr="00B43E9E" w14:paraId="0C60317F" w14:textId="77777777" w:rsidTr="002B23A5">
        <w:tc>
          <w:tcPr>
            <w:tcW w:w="3239" w:type="dxa"/>
            <w:shd w:val="clear" w:color="auto" w:fill="auto"/>
          </w:tcPr>
          <w:p w14:paraId="125E8056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E0CC0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6EEC13B7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D37E2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315C23B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8FEEA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5DE83AAA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11F6CA4" w14:textId="230C8DD6" w:rsidR="00D576B2" w:rsidRPr="00B43E9E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D97A41A" w14:textId="77777777" w:rsidR="00D576B2" w:rsidRPr="00B43E9E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F28B9" w14:textId="77777777" w:rsidR="00D576B2" w:rsidRPr="00B43E9E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24A32A5" w14:textId="77777777" w:rsidR="00D576B2" w:rsidRPr="00B43E9E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2385E44C" w14:textId="77777777" w:rsidR="00D576B2" w:rsidRPr="00B43E9E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293F0EE" w14:textId="77777777" w:rsidR="00D576B2" w:rsidRPr="00B43E9E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EB293" w14:textId="77777777" w:rsidR="00D576B2" w:rsidRPr="00B43E9E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65A29E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1F1C72D9" w14:textId="77777777" w:rsidR="00D576B2" w:rsidRPr="00B43E9E" w:rsidRDefault="00D576B2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16EB471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D2313" w14:textId="77777777" w:rsidR="00D576B2" w:rsidRPr="00B43E9E" w:rsidRDefault="00D576B2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6076972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564F037" w14:textId="77777777" w:rsidR="00D576B2" w:rsidRPr="00B43E9E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576B2" w:rsidRPr="00350817" w14:paraId="7F7D35C8" w14:textId="77777777" w:rsidTr="002B23A5">
        <w:tc>
          <w:tcPr>
            <w:tcW w:w="3239" w:type="dxa"/>
            <w:shd w:val="clear" w:color="auto" w:fill="auto"/>
          </w:tcPr>
          <w:p w14:paraId="047FD952" w14:textId="54D4B804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</w:t>
            </w:r>
            <w:r w:rsidR="0091263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และบริหาร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7C0CBBF" w14:textId="44DFF2B6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3,010,319</w:t>
            </w:r>
          </w:p>
        </w:tc>
        <w:tc>
          <w:tcPr>
            <w:tcW w:w="257" w:type="dxa"/>
            <w:shd w:val="clear" w:color="auto" w:fill="auto"/>
          </w:tcPr>
          <w:p w14:paraId="7A5537A0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43DBC7" w14:textId="4A292010" w:rsidR="00D576B2" w:rsidRPr="00991BBA" w:rsidRDefault="001F69E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2,383,710</w:t>
            </w:r>
          </w:p>
        </w:tc>
        <w:tc>
          <w:tcPr>
            <w:tcW w:w="270" w:type="dxa"/>
            <w:shd w:val="clear" w:color="auto" w:fill="auto"/>
          </w:tcPr>
          <w:p w14:paraId="7053356F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335E2DA" w14:textId="4648F393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16,896</w:t>
            </w:r>
          </w:p>
        </w:tc>
        <w:tc>
          <w:tcPr>
            <w:tcW w:w="237" w:type="dxa"/>
            <w:shd w:val="clear" w:color="auto" w:fill="auto"/>
          </w:tcPr>
          <w:p w14:paraId="054CA508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6863E398" w14:textId="7C40AD4C" w:rsidR="00D576B2" w:rsidRPr="00991BBA" w:rsidRDefault="00097EBA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17,351</w:t>
            </w:r>
          </w:p>
        </w:tc>
        <w:tc>
          <w:tcPr>
            <w:tcW w:w="236" w:type="dxa"/>
            <w:shd w:val="clear" w:color="auto" w:fill="auto"/>
          </w:tcPr>
          <w:p w14:paraId="5B1F2731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52F6EFF" w14:textId="0F5AE9B0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3,289</w:t>
            </w:r>
          </w:p>
        </w:tc>
        <w:tc>
          <w:tcPr>
            <w:tcW w:w="236" w:type="dxa"/>
            <w:shd w:val="clear" w:color="auto" w:fill="auto"/>
          </w:tcPr>
          <w:p w14:paraId="17C21191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0B28B4DB" w14:textId="13376DE2" w:rsidR="00D576B2" w:rsidRPr="001F69E9" w:rsidRDefault="008342B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14:paraId="33AEEC7B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8B309FE" w14:textId="3F0626BA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18,99</w:t>
            </w:r>
            <w:r w:rsidR="006734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9330E9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14C83A1B" w14:textId="5F32F63A" w:rsidR="00D576B2" w:rsidRPr="00991BBA" w:rsidRDefault="00C60785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15,115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69E105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8EA5408" w14:textId="06CAFC2F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3,011,50</w:t>
            </w:r>
            <w:r w:rsidR="009D11F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0A6A13B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384249C" w14:textId="2CE17A07" w:rsidR="00D576B2" w:rsidRPr="00991BBA" w:rsidRDefault="00175DD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2,386,066</w:t>
            </w:r>
          </w:p>
        </w:tc>
      </w:tr>
      <w:tr w:rsidR="00C35E85" w:rsidRPr="00350817" w14:paraId="2185BAD9" w14:textId="77777777" w:rsidTr="002B23A5">
        <w:tc>
          <w:tcPr>
            <w:tcW w:w="3239" w:type="dxa"/>
            <w:shd w:val="clear" w:color="auto" w:fill="auto"/>
          </w:tcPr>
          <w:p w14:paraId="177646C4" w14:textId="7121BA09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59297" w14:textId="6402C093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325565FA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5E75D" w14:textId="3072B557" w:rsidR="00D576B2" w:rsidRPr="00991BBA" w:rsidRDefault="00097EBA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305,837</w:t>
            </w:r>
          </w:p>
        </w:tc>
        <w:tc>
          <w:tcPr>
            <w:tcW w:w="270" w:type="dxa"/>
            <w:shd w:val="clear" w:color="auto" w:fill="auto"/>
          </w:tcPr>
          <w:p w14:paraId="5BF98F75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16FF2" w14:textId="3B9F3164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23054BB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32F5E27" w14:textId="1F19F9A9" w:rsidR="00D576B2" w:rsidRPr="00991BBA" w:rsidRDefault="00097EBA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3BDE4D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0B8A" w14:textId="013D4A45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E35F42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75CA54AC" w14:textId="5EDD453C" w:rsidR="00D576B2" w:rsidRPr="001F69E9" w:rsidRDefault="008342B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6E1F3854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D372" w14:textId="4EB6408C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7C89AB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72BA2302" w14:textId="005240F4" w:rsidR="00D576B2" w:rsidRPr="00991BBA" w:rsidRDefault="00C60785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E0546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D50E2" w14:textId="02D25F56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94AAA5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9634CC9" w14:textId="2BD516DC" w:rsidR="00D576B2" w:rsidRPr="00991BBA" w:rsidRDefault="00175DD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305,865</w:t>
            </w:r>
          </w:p>
        </w:tc>
      </w:tr>
      <w:tr w:rsidR="00C35E85" w:rsidRPr="00350817" w14:paraId="63D2DF5D" w14:textId="77777777" w:rsidTr="002B23A5">
        <w:tc>
          <w:tcPr>
            <w:tcW w:w="3239" w:type="dxa"/>
            <w:shd w:val="clear" w:color="auto" w:fill="auto"/>
          </w:tcPr>
          <w:p w14:paraId="3F76CCE7" w14:textId="35EAEC5F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F8B5D" w14:textId="7DE36000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3,010,319</w:t>
            </w:r>
          </w:p>
        </w:tc>
        <w:tc>
          <w:tcPr>
            <w:tcW w:w="257" w:type="dxa"/>
            <w:shd w:val="clear" w:color="auto" w:fill="auto"/>
          </w:tcPr>
          <w:p w14:paraId="42B259A2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57670" w14:textId="02A9CE8E" w:rsidR="00D576B2" w:rsidRPr="00991BBA" w:rsidRDefault="00C711C0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2,689,547</w:t>
            </w:r>
          </w:p>
        </w:tc>
        <w:tc>
          <w:tcPr>
            <w:tcW w:w="270" w:type="dxa"/>
            <w:shd w:val="clear" w:color="auto" w:fill="auto"/>
          </w:tcPr>
          <w:p w14:paraId="6B3D97AD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0C4C1" w14:textId="7C3FEE11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16,896</w:t>
            </w:r>
          </w:p>
        </w:tc>
        <w:tc>
          <w:tcPr>
            <w:tcW w:w="237" w:type="dxa"/>
            <w:shd w:val="clear" w:color="auto" w:fill="auto"/>
          </w:tcPr>
          <w:p w14:paraId="13B8F22A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EE4C3" w14:textId="5D8C7210" w:rsidR="00D576B2" w:rsidRPr="00991BBA" w:rsidRDefault="00C711C0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17,351</w:t>
            </w:r>
          </w:p>
        </w:tc>
        <w:tc>
          <w:tcPr>
            <w:tcW w:w="236" w:type="dxa"/>
            <w:shd w:val="clear" w:color="auto" w:fill="auto"/>
          </w:tcPr>
          <w:p w14:paraId="570AECD2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C2847" w14:textId="2EA4238F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3,289</w:t>
            </w:r>
          </w:p>
        </w:tc>
        <w:tc>
          <w:tcPr>
            <w:tcW w:w="236" w:type="dxa"/>
            <w:shd w:val="clear" w:color="auto" w:fill="auto"/>
          </w:tcPr>
          <w:p w14:paraId="0E120C87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75DA0" w14:textId="34538DC7" w:rsidR="00D576B2" w:rsidRPr="001F69E9" w:rsidRDefault="008342B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36" w:type="dxa"/>
            <w:shd w:val="clear" w:color="auto" w:fill="auto"/>
          </w:tcPr>
          <w:p w14:paraId="2F4FA103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0BA6C" w14:textId="630EE686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18,99</w:t>
            </w:r>
            <w:r w:rsidR="006734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5C7BE6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A2F60" w14:textId="1852395C" w:rsidR="00D576B2" w:rsidRPr="00991BBA" w:rsidRDefault="00E4731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15,115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C8436C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F865C" w14:textId="1491D909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3,011,50</w:t>
            </w:r>
            <w:r w:rsidR="009D11F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D6268A4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520AA" w14:textId="0F469A86" w:rsidR="00D576B2" w:rsidRPr="00991BBA" w:rsidRDefault="006501F5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2,691,931</w:t>
            </w:r>
          </w:p>
        </w:tc>
      </w:tr>
      <w:tr w:rsidR="00D576B2" w:rsidRPr="004B6B1D" w14:paraId="04F1A5C9" w14:textId="77777777" w:rsidTr="002B23A5">
        <w:tc>
          <w:tcPr>
            <w:tcW w:w="3239" w:type="dxa"/>
            <w:shd w:val="clear" w:color="auto" w:fill="auto"/>
          </w:tcPr>
          <w:p w14:paraId="7496A1C3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8B957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1C7B100E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3AD92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BC694A1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0AF1F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14:paraId="788AE870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04040907" w14:textId="77777777" w:rsidR="00D576B2" w:rsidRPr="004B6B1D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9DAFA3B" w14:textId="77777777" w:rsidR="00D576B2" w:rsidRPr="004B6B1D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E751C" w14:textId="77777777" w:rsidR="00D576B2" w:rsidRPr="004B6B1D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359F9E8C" w14:textId="77777777" w:rsidR="00D576B2" w:rsidRPr="004B6B1D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7921F80" w14:textId="77777777" w:rsidR="00D576B2" w:rsidRPr="004B6B1D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BCF45A5" w14:textId="77777777" w:rsidR="00D576B2" w:rsidRPr="004B6B1D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FA41B" w14:textId="77777777" w:rsidR="00D576B2" w:rsidRPr="004B6B1D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2377F7F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7622DCE3" w14:textId="77777777" w:rsidR="00D576B2" w:rsidRPr="004B6B1D" w:rsidRDefault="00D576B2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3280E1AF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BBBC" w14:textId="77777777" w:rsidR="00D576B2" w:rsidRPr="004B6B1D" w:rsidRDefault="00D576B2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E54E7DF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A504847" w14:textId="77777777" w:rsidR="00D576B2" w:rsidRPr="004B6B1D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576B2" w:rsidRPr="00350817" w14:paraId="0FB66079" w14:textId="77777777" w:rsidTr="002B23A5">
        <w:tc>
          <w:tcPr>
            <w:tcW w:w="3239" w:type="dxa"/>
            <w:shd w:val="clear" w:color="auto" w:fill="auto"/>
          </w:tcPr>
          <w:p w14:paraId="19BC24CC" w14:textId="107AD128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1DC6366" w14:textId="1DB99D2C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4,109,820</w:t>
            </w:r>
          </w:p>
        </w:tc>
        <w:tc>
          <w:tcPr>
            <w:tcW w:w="257" w:type="dxa"/>
            <w:shd w:val="clear" w:color="auto" w:fill="auto"/>
          </w:tcPr>
          <w:p w14:paraId="5EDE3039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ECD154" w14:textId="1A0E4AF7" w:rsidR="00D576B2" w:rsidRPr="00991BBA" w:rsidRDefault="00FB325F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3,233,087</w:t>
            </w:r>
          </w:p>
        </w:tc>
        <w:tc>
          <w:tcPr>
            <w:tcW w:w="270" w:type="dxa"/>
            <w:shd w:val="clear" w:color="auto" w:fill="auto"/>
          </w:tcPr>
          <w:p w14:paraId="74273617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F530180" w14:textId="68F230A1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5,991</w:t>
            </w:r>
          </w:p>
        </w:tc>
        <w:tc>
          <w:tcPr>
            <w:tcW w:w="237" w:type="dxa"/>
            <w:shd w:val="clear" w:color="auto" w:fill="auto"/>
          </w:tcPr>
          <w:p w14:paraId="4E6D49C4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51B3BBDE" w14:textId="12A43992" w:rsidR="00D576B2" w:rsidRPr="00991BBA" w:rsidRDefault="00FB325F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3,877</w:t>
            </w:r>
          </w:p>
        </w:tc>
        <w:tc>
          <w:tcPr>
            <w:tcW w:w="236" w:type="dxa"/>
            <w:shd w:val="clear" w:color="auto" w:fill="auto"/>
          </w:tcPr>
          <w:p w14:paraId="773B216A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27DE3AF" w14:textId="213FCD3E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13,851</w:t>
            </w:r>
          </w:p>
        </w:tc>
        <w:tc>
          <w:tcPr>
            <w:tcW w:w="236" w:type="dxa"/>
            <w:shd w:val="clear" w:color="auto" w:fill="auto"/>
          </w:tcPr>
          <w:p w14:paraId="229473F0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34307CFA" w14:textId="0B61E5E4" w:rsidR="00D576B2" w:rsidRPr="001F69E9" w:rsidRDefault="00FB325F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33764E7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F26C2D7" w14:textId="1AFAF551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35,798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0D928A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1CBB8935" w14:textId="45BD19CB" w:rsidR="00D576B2" w:rsidRPr="00991BBA" w:rsidRDefault="00FB325F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8B7E42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F77992C" w14:textId="1494F068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4,093,864</w:t>
            </w:r>
          </w:p>
        </w:tc>
        <w:tc>
          <w:tcPr>
            <w:tcW w:w="236" w:type="dxa"/>
            <w:shd w:val="clear" w:color="auto" w:fill="auto"/>
          </w:tcPr>
          <w:p w14:paraId="6A3BF5BD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94F3BD0" w14:textId="3A86FE9D" w:rsidR="00D576B2" w:rsidRPr="00991BBA" w:rsidRDefault="00FB325F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3,236,892</w:t>
            </w:r>
          </w:p>
        </w:tc>
      </w:tr>
      <w:tr w:rsidR="00D576B2" w:rsidRPr="00350817" w14:paraId="439A58A6" w14:textId="77777777" w:rsidTr="002B23A5">
        <w:tc>
          <w:tcPr>
            <w:tcW w:w="3239" w:type="dxa"/>
            <w:shd w:val="clear" w:color="auto" w:fill="auto"/>
          </w:tcPr>
          <w:p w14:paraId="6BCCAA9E" w14:textId="72A8085E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ขาดทุนจากการตัดรายการสินทรัพย์</w:t>
            </w:r>
            <w:r w:rsidR="009D11F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ที่วัดมูลค่าด้วยราคาทุนตัดจำหน่าย</w:t>
            </w:r>
            <w:r w:rsidR="00912636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และลูกหนี้ตามสัญญาเช่าซื้อ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5BA5E72" w14:textId="0E7FBC55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240,846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9C5F661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89E591" w14:textId="238F6B21" w:rsidR="00D576B2" w:rsidRPr="00991BBA" w:rsidRDefault="00345E0B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8CF1B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96E1A12" w14:textId="01982CD2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FEB0785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40BE17C2" w14:textId="77777777" w:rsidR="009F20F6" w:rsidRDefault="009F20F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71275340" w14:textId="77777777" w:rsidR="009F20F6" w:rsidRDefault="009F20F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78303191" w14:textId="309F7A65" w:rsidR="00D576B2" w:rsidRPr="009F20F6" w:rsidRDefault="009F20F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5AB2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4D1343B" w14:textId="79FB1BE0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CDA5E9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2C464105" w14:textId="77777777" w:rsidR="00931AC6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8BF335" w14:textId="77777777" w:rsidR="00931AC6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15FC0" w14:textId="656E3FA1" w:rsidR="00D576B2" w:rsidRPr="00931AC6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D4291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BAF630E" w14:textId="515AB168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77FAA2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0A44896B" w14:textId="77777777" w:rsidR="0081502D" w:rsidRDefault="0081502D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6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6889583D" w14:textId="77777777" w:rsidR="0081502D" w:rsidRDefault="0081502D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6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166D5E61" w14:textId="32DD22B5" w:rsidR="00D576B2" w:rsidRPr="0081502D" w:rsidRDefault="0081502D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E2E51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7A3A639" w14:textId="32422E53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24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240,846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2CDFE0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095884A" w14:textId="1E447ED8" w:rsidR="009F20F6" w:rsidRDefault="009F20F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7CEBA3" w14:textId="5C6A3658" w:rsidR="00D576B2" w:rsidRPr="009F20F6" w:rsidRDefault="009F20F6" w:rsidP="004B6B1D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D576B2" w:rsidRPr="00350817" w14:paraId="70FB89F8" w14:textId="77777777" w:rsidTr="002B23A5">
        <w:tc>
          <w:tcPr>
            <w:tcW w:w="3239" w:type="dxa"/>
            <w:shd w:val="clear" w:color="auto" w:fill="auto"/>
          </w:tcPr>
          <w:p w14:paraId="5453C77F" w14:textId="424F894A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D193D3D" w14:textId="193C0204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879,602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3C4F086E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033170" w14:textId="4FD31ACE" w:rsidR="00D576B2" w:rsidRPr="00991BBA" w:rsidRDefault="00345E0B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693,869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8C687B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D912BDF" w14:textId="783028EE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4CE727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724C6E2D" w14:textId="58506480" w:rsidR="00D576B2" w:rsidRPr="00991BBA" w:rsidRDefault="00345E0B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2B9839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87BC7DB" w14:textId="24DEB7D6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AEEDDB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54E7C778" w14:textId="2ACD5FE3" w:rsidR="00D576B2" w:rsidRPr="001F69E9" w:rsidRDefault="00345E0B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DC296C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B2E047A" w14:textId="7D365EF3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236" w:type="dxa"/>
            <w:shd w:val="clear" w:color="auto" w:fill="auto"/>
          </w:tcPr>
          <w:p w14:paraId="3F6E99E8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11132E1A" w14:textId="07B97C16" w:rsidR="00D576B2" w:rsidRPr="00991BBA" w:rsidRDefault="00345E0B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DC669A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D58DC8A" w14:textId="6E474C28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879,602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11759E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9DA2648" w14:textId="07692A80" w:rsidR="00D576B2" w:rsidRPr="00991BBA" w:rsidRDefault="00345E0B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693,869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576B2" w:rsidRPr="00350817" w14:paraId="0A029E74" w14:textId="77777777" w:rsidTr="002B23A5">
        <w:tc>
          <w:tcPr>
            <w:tcW w:w="3239" w:type="dxa"/>
            <w:shd w:val="clear" w:color="auto" w:fill="auto"/>
          </w:tcPr>
          <w:p w14:paraId="22695CBB" w14:textId="53089B2C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ผลกำไรและกลับรายการ</w:t>
            </w:r>
            <w:r w:rsidR="00912636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BC419B" w:rsidRPr="00302BAD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73E49" w14:textId="47216BC0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153,817</w:t>
            </w:r>
          </w:p>
        </w:tc>
        <w:tc>
          <w:tcPr>
            <w:tcW w:w="257" w:type="dxa"/>
            <w:shd w:val="clear" w:color="auto" w:fill="auto"/>
          </w:tcPr>
          <w:p w14:paraId="79BD53E1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7C503" w14:textId="05543202" w:rsidR="00D576B2" w:rsidRPr="00991BBA" w:rsidRDefault="00345E0B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E020C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146DF" w14:textId="7B465D36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88C1EA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F83ECDF" w14:textId="0F2A8594" w:rsidR="00D576B2" w:rsidRPr="00991BBA" w:rsidRDefault="00345E0B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231010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029D" w14:textId="2A2DEE90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0A6D21D9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7B82906" w14:textId="3CB40E53" w:rsidR="00D576B2" w:rsidRPr="001F69E9" w:rsidRDefault="00345E0B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A7E95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6E4D6" w14:textId="1F461FBE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A59CE4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1580A4AE" w14:textId="6E808E76" w:rsidR="00D576B2" w:rsidRPr="00991BBA" w:rsidRDefault="00345E0B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3A767D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053A0" w14:textId="0AC21561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153,864</w:t>
            </w:r>
          </w:p>
        </w:tc>
        <w:tc>
          <w:tcPr>
            <w:tcW w:w="236" w:type="dxa"/>
            <w:shd w:val="clear" w:color="auto" w:fill="auto"/>
          </w:tcPr>
          <w:p w14:paraId="5CF52680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3D2D358" w14:textId="33288C0D" w:rsidR="00D576B2" w:rsidRPr="00991BBA" w:rsidRDefault="00345E0B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36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B4772" w:rsidRPr="00350817" w14:paraId="61C53055" w14:textId="77777777" w:rsidTr="002B23A5">
        <w:tc>
          <w:tcPr>
            <w:tcW w:w="3239" w:type="dxa"/>
            <w:shd w:val="clear" w:color="auto" w:fill="auto"/>
          </w:tcPr>
          <w:p w14:paraId="66DCBD32" w14:textId="7D6ECA44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3074C" w14:textId="2E3D752B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3,143,189</w:t>
            </w:r>
          </w:p>
        </w:tc>
        <w:tc>
          <w:tcPr>
            <w:tcW w:w="257" w:type="dxa"/>
            <w:shd w:val="clear" w:color="auto" w:fill="auto"/>
          </w:tcPr>
          <w:p w14:paraId="354BCA2C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7D27A" w14:textId="0570ABE9" w:rsidR="00D576B2" w:rsidRPr="00991BBA" w:rsidRDefault="00463A57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2,539,218</w:t>
            </w:r>
          </w:p>
        </w:tc>
        <w:tc>
          <w:tcPr>
            <w:tcW w:w="270" w:type="dxa"/>
            <w:shd w:val="clear" w:color="auto" w:fill="auto"/>
          </w:tcPr>
          <w:p w14:paraId="567259A7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3282" w14:textId="5E9AE67B" w:rsidR="00D576B2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,991</w:t>
            </w:r>
          </w:p>
        </w:tc>
        <w:tc>
          <w:tcPr>
            <w:tcW w:w="237" w:type="dxa"/>
            <w:shd w:val="clear" w:color="auto" w:fill="auto"/>
          </w:tcPr>
          <w:p w14:paraId="492C9312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E12FE78" w14:textId="7E8AB2F1" w:rsidR="00D576B2" w:rsidRPr="00991BBA" w:rsidRDefault="00463A57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3,877</w:t>
            </w:r>
          </w:p>
        </w:tc>
        <w:tc>
          <w:tcPr>
            <w:tcW w:w="236" w:type="dxa"/>
            <w:shd w:val="clear" w:color="auto" w:fill="auto"/>
          </w:tcPr>
          <w:p w14:paraId="49B90EC5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878DA" w14:textId="1A97BDFB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13,100</w:t>
            </w:r>
          </w:p>
        </w:tc>
        <w:tc>
          <w:tcPr>
            <w:tcW w:w="236" w:type="dxa"/>
            <w:shd w:val="clear" w:color="auto" w:fill="auto"/>
          </w:tcPr>
          <w:p w14:paraId="37C12281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07558A81" w14:textId="489901C5" w:rsidR="00D576B2" w:rsidRPr="001F69E9" w:rsidRDefault="00363D4E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AF2FF5" w14:textId="77777777" w:rsidR="00D576B2" w:rsidRPr="001F69E9" w:rsidRDefault="00D576B2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FB395" w14:textId="48055953" w:rsidR="00D576B2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290C0F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76C06660" w14:textId="1A985909" w:rsidR="00D576B2" w:rsidRPr="00991BBA" w:rsidRDefault="00B43FE5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24634A" w14:textId="77777777" w:rsidR="00D576B2" w:rsidRPr="00991BBA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1F5CE" w14:textId="1C96D192" w:rsidR="00D576B2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3,127,280</w:t>
            </w:r>
          </w:p>
        </w:tc>
        <w:tc>
          <w:tcPr>
            <w:tcW w:w="236" w:type="dxa"/>
            <w:shd w:val="clear" w:color="auto" w:fill="auto"/>
          </w:tcPr>
          <w:p w14:paraId="173FDD92" w14:textId="77777777" w:rsidR="00D576B2" w:rsidRPr="001F69E9" w:rsidRDefault="00D576B2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823D593" w14:textId="63370D8C" w:rsidR="00D576B2" w:rsidRPr="00991BBA" w:rsidRDefault="00682E54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2,543,023</w:t>
            </w:r>
          </w:p>
        </w:tc>
      </w:tr>
      <w:tr w:rsidR="00BB4772" w:rsidRPr="00350817" w14:paraId="2CC8CC9A" w14:textId="77777777" w:rsidTr="002B23A5">
        <w:tc>
          <w:tcPr>
            <w:tcW w:w="3239" w:type="dxa"/>
            <w:shd w:val="clear" w:color="auto" w:fill="auto"/>
          </w:tcPr>
          <w:p w14:paraId="485E0AD8" w14:textId="258FB64C" w:rsidR="00F66EC9" w:rsidRPr="00991BBA" w:rsidRDefault="00F66EC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CDA5" w14:textId="03A77425" w:rsidR="00F66EC9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619,094</w:t>
            </w:r>
          </w:p>
        </w:tc>
        <w:tc>
          <w:tcPr>
            <w:tcW w:w="257" w:type="dxa"/>
            <w:shd w:val="clear" w:color="auto" w:fill="auto"/>
          </w:tcPr>
          <w:p w14:paraId="6428103A" w14:textId="77777777" w:rsidR="00F66EC9" w:rsidRPr="009C72B1" w:rsidRDefault="00F66EC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36060" w14:textId="39FBE6A3" w:rsidR="00F66EC9" w:rsidRPr="00991BBA" w:rsidRDefault="009C72B1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</w:rPr>
              <w:t>516,107</w:t>
            </w:r>
          </w:p>
        </w:tc>
        <w:tc>
          <w:tcPr>
            <w:tcW w:w="270" w:type="dxa"/>
            <w:shd w:val="clear" w:color="auto" w:fill="auto"/>
          </w:tcPr>
          <w:p w14:paraId="4C9544E0" w14:textId="77777777" w:rsidR="00F66EC9" w:rsidRPr="009C72B1" w:rsidRDefault="00F66EC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024E9" w14:textId="2916C169" w:rsidR="00F66EC9" w:rsidRPr="00991BBA" w:rsidRDefault="00931AC6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1,671</w:t>
            </w:r>
          </w:p>
        </w:tc>
        <w:tc>
          <w:tcPr>
            <w:tcW w:w="237" w:type="dxa"/>
            <w:shd w:val="clear" w:color="auto" w:fill="auto"/>
          </w:tcPr>
          <w:p w14:paraId="7014C8D2" w14:textId="77777777" w:rsidR="00F66EC9" w:rsidRPr="009C72B1" w:rsidRDefault="00F66EC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86919BF" w14:textId="169A2FB7" w:rsidR="00F66EC9" w:rsidRPr="00991BBA" w:rsidRDefault="009C72B1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</w:rPr>
              <w:t>775</w:t>
            </w:r>
          </w:p>
        </w:tc>
        <w:tc>
          <w:tcPr>
            <w:tcW w:w="236" w:type="dxa"/>
            <w:shd w:val="clear" w:color="auto" w:fill="auto"/>
          </w:tcPr>
          <w:p w14:paraId="230D9F29" w14:textId="77777777" w:rsidR="00F66EC9" w:rsidRPr="009C72B1" w:rsidRDefault="00F66EC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FBB83" w14:textId="12AE97EF" w:rsidR="00F66EC9" w:rsidRPr="00991BBA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2,620</w:t>
            </w:r>
          </w:p>
        </w:tc>
        <w:tc>
          <w:tcPr>
            <w:tcW w:w="236" w:type="dxa"/>
            <w:shd w:val="clear" w:color="auto" w:fill="auto"/>
          </w:tcPr>
          <w:p w14:paraId="76E985B3" w14:textId="77777777" w:rsidR="00F66EC9" w:rsidRPr="009C72B1" w:rsidRDefault="00F66EC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77BB208E" w14:textId="0FABE9C5" w:rsidR="00F66EC9" w:rsidRPr="009C72B1" w:rsidRDefault="009C72B1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C72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DCE397" w14:textId="77777777" w:rsidR="00F66EC9" w:rsidRPr="009C72B1" w:rsidRDefault="00F66EC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40960" w14:textId="2D1297D3" w:rsidR="00F66EC9" w:rsidRPr="00991BBA" w:rsidRDefault="0081502D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B86278" w14:textId="77777777" w:rsidR="00F66EC9" w:rsidRPr="00991BBA" w:rsidRDefault="00F66EC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08A67116" w14:textId="4C0A57E3" w:rsidR="00F66EC9" w:rsidRPr="00991BBA" w:rsidRDefault="009C72B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991BB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4D0426" w14:textId="77777777" w:rsidR="00F66EC9" w:rsidRPr="00991BBA" w:rsidRDefault="00F66EC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5179F" w14:textId="5E54C5D3" w:rsidR="00F66EC9" w:rsidRPr="00991BBA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623,385</w:t>
            </w:r>
          </w:p>
        </w:tc>
        <w:tc>
          <w:tcPr>
            <w:tcW w:w="236" w:type="dxa"/>
            <w:shd w:val="clear" w:color="auto" w:fill="auto"/>
          </w:tcPr>
          <w:p w14:paraId="5D88054D" w14:textId="77777777" w:rsidR="00F66EC9" w:rsidRPr="009C72B1" w:rsidRDefault="00F66EC9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640534F" w14:textId="11463C82" w:rsidR="00F66EC9" w:rsidRPr="00991BBA" w:rsidRDefault="009C72B1" w:rsidP="004B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</w:rPr>
              <w:t>516,882</w:t>
            </w:r>
          </w:p>
        </w:tc>
      </w:tr>
      <w:tr w:rsidR="00056A6B" w:rsidRPr="00350817" w14:paraId="1EC5E8AA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42F0AF0E" w14:textId="155154DC" w:rsidR="00F66EC9" w:rsidRPr="00F66EC9" w:rsidRDefault="00F66EC9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6E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8931D" w14:textId="12B1D0ED" w:rsidR="00F66EC9" w:rsidRPr="00F22995" w:rsidRDefault="00931AC6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2,524,095</w:t>
            </w:r>
          </w:p>
        </w:tc>
        <w:tc>
          <w:tcPr>
            <w:tcW w:w="257" w:type="dxa"/>
            <w:shd w:val="clear" w:color="auto" w:fill="auto"/>
          </w:tcPr>
          <w:p w14:paraId="7AB09001" w14:textId="77777777" w:rsidR="00F66EC9" w:rsidRPr="00991BBA" w:rsidRDefault="00F66EC9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179B6" w14:textId="40B3C1FD" w:rsidR="00F66EC9" w:rsidRPr="00F22995" w:rsidRDefault="00F22995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2,023,111</w:t>
            </w:r>
          </w:p>
        </w:tc>
        <w:tc>
          <w:tcPr>
            <w:tcW w:w="270" w:type="dxa"/>
            <w:shd w:val="clear" w:color="auto" w:fill="auto"/>
          </w:tcPr>
          <w:p w14:paraId="01F724FF" w14:textId="77777777" w:rsidR="00F66EC9" w:rsidRPr="00991BBA" w:rsidRDefault="00F66EC9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2F101" w14:textId="6C85A4C7" w:rsidR="00F66EC9" w:rsidRPr="00F22995" w:rsidRDefault="00931AC6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4,320</w:t>
            </w:r>
          </w:p>
        </w:tc>
        <w:tc>
          <w:tcPr>
            <w:tcW w:w="237" w:type="dxa"/>
            <w:shd w:val="clear" w:color="auto" w:fill="auto"/>
          </w:tcPr>
          <w:p w14:paraId="65F466D7" w14:textId="77777777" w:rsidR="00F66EC9" w:rsidRPr="00991BBA" w:rsidRDefault="00F66EC9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A2EC6" w14:textId="6AC20A53" w:rsidR="00F66EC9" w:rsidRPr="00F22995" w:rsidRDefault="00F22995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3,102</w:t>
            </w:r>
          </w:p>
        </w:tc>
        <w:tc>
          <w:tcPr>
            <w:tcW w:w="236" w:type="dxa"/>
            <w:shd w:val="clear" w:color="auto" w:fill="auto"/>
          </w:tcPr>
          <w:p w14:paraId="43814582" w14:textId="77777777" w:rsidR="00F66EC9" w:rsidRPr="00991BBA" w:rsidRDefault="00F66EC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47580" w14:textId="066B3297" w:rsidR="00F66EC9" w:rsidRPr="00F22995" w:rsidRDefault="00931AC6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10,480</w:t>
            </w:r>
          </w:p>
        </w:tc>
        <w:tc>
          <w:tcPr>
            <w:tcW w:w="236" w:type="dxa"/>
            <w:shd w:val="clear" w:color="auto" w:fill="auto"/>
          </w:tcPr>
          <w:p w14:paraId="302C9135" w14:textId="77777777" w:rsidR="00F66EC9" w:rsidRPr="00991BBA" w:rsidRDefault="00F66EC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B72B3" w14:textId="0482E1E7" w:rsidR="00F66EC9" w:rsidRPr="00991BBA" w:rsidRDefault="00F22995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1BB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991B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  <w:r w:rsidRPr="00991BB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FC0BB3" w14:textId="77777777" w:rsidR="00F66EC9" w:rsidRPr="00991BBA" w:rsidRDefault="00F66EC9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9C797" w14:textId="38522E6C" w:rsidR="00F66EC9" w:rsidRPr="00F22995" w:rsidRDefault="0081502D" w:rsidP="00AB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4AC58C" w14:textId="77777777" w:rsidR="00F66EC9" w:rsidRPr="00F22995" w:rsidRDefault="00F66EC9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94F98" w14:textId="2B91EF3A" w:rsidR="00F66EC9" w:rsidRPr="00F22995" w:rsidRDefault="00F22995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299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BF5BDA" w14:textId="77777777" w:rsidR="00F66EC9" w:rsidRPr="00F22995" w:rsidRDefault="00F66EC9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387AB" w14:textId="74F64BEF" w:rsidR="00F66EC9" w:rsidRPr="00F22995" w:rsidRDefault="0081502D" w:rsidP="002B2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2,503,895</w:t>
            </w:r>
          </w:p>
        </w:tc>
        <w:tc>
          <w:tcPr>
            <w:tcW w:w="236" w:type="dxa"/>
            <w:shd w:val="clear" w:color="auto" w:fill="auto"/>
          </w:tcPr>
          <w:p w14:paraId="1AE8A448" w14:textId="77777777" w:rsidR="00F66EC9" w:rsidRPr="00991BBA" w:rsidRDefault="00F66EC9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32D0E" w14:textId="1A491B68" w:rsidR="00F66EC9" w:rsidRPr="00F22995" w:rsidRDefault="00F22995" w:rsidP="00F6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2,026,141</w:t>
            </w:r>
          </w:p>
        </w:tc>
      </w:tr>
    </w:tbl>
    <w:p w14:paraId="1BB9BA38" w14:textId="152C870F" w:rsidR="004B6B1D" w:rsidRDefault="004B6B1D"/>
    <w:tbl>
      <w:tblPr>
        <w:tblStyle w:val="TableGrid"/>
        <w:tblW w:w="137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871"/>
        <w:gridCol w:w="239"/>
        <w:gridCol w:w="872"/>
        <w:gridCol w:w="236"/>
        <w:gridCol w:w="771"/>
        <w:gridCol w:w="236"/>
        <w:gridCol w:w="772"/>
        <w:gridCol w:w="236"/>
        <w:gridCol w:w="790"/>
        <w:gridCol w:w="236"/>
        <w:gridCol w:w="861"/>
        <w:gridCol w:w="236"/>
        <w:gridCol w:w="778"/>
        <w:gridCol w:w="236"/>
        <w:gridCol w:w="775"/>
        <w:gridCol w:w="236"/>
        <w:gridCol w:w="888"/>
        <w:gridCol w:w="9"/>
      </w:tblGrid>
      <w:tr w:rsidR="006A4832" w:rsidRPr="00350817" w14:paraId="021A9856" w14:textId="77777777" w:rsidTr="002B23A5">
        <w:trPr>
          <w:gridAfter w:val="1"/>
          <w:wAfter w:w="9" w:type="dxa"/>
          <w:trHeight w:val="144"/>
        </w:trPr>
        <w:tc>
          <w:tcPr>
            <w:tcW w:w="3330" w:type="dxa"/>
            <w:vAlign w:val="bottom"/>
          </w:tcPr>
          <w:p w14:paraId="2E96FAE7" w14:textId="16CB9903" w:rsidR="00C74776" w:rsidRPr="00350817" w:rsidRDefault="00C74776" w:rsidP="00C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439" w:type="dxa"/>
            <w:gridSpan w:val="19"/>
            <w:vAlign w:val="center"/>
          </w:tcPr>
          <w:p w14:paraId="03878C36" w14:textId="111FB9FD" w:rsidR="00C74776" w:rsidRPr="00350817" w:rsidRDefault="00B17B80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4DC6" w:rsidRPr="00350817" w14:paraId="471BFFB2" w14:textId="77777777" w:rsidTr="002B23A5">
        <w:trPr>
          <w:trHeight w:val="144"/>
        </w:trPr>
        <w:tc>
          <w:tcPr>
            <w:tcW w:w="3330" w:type="dxa"/>
            <w:vAlign w:val="bottom"/>
          </w:tcPr>
          <w:p w14:paraId="6E06EF7C" w14:textId="697D7ADC" w:rsidR="00C74776" w:rsidRPr="00350817" w:rsidRDefault="00C74776" w:rsidP="00C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1" w:type="dxa"/>
            <w:gridSpan w:val="3"/>
            <w:vAlign w:val="bottom"/>
          </w:tcPr>
          <w:p w14:paraId="1B6E86FF" w14:textId="1B522412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DA5B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39" w:type="dxa"/>
            <w:vAlign w:val="bottom"/>
          </w:tcPr>
          <w:p w14:paraId="7A3DAEE3" w14:textId="77777777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7EC3D98C" w14:textId="5397D254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3A7DBD55" w14:textId="77777777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381EE31D" w14:textId="51B2194E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DA5B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  <w:r w:rsidR="005C697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รถจักรยานยนต์</w:t>
            </w:r>
          </w:p>
        </w:tc>
        <w:tc>
          <w:tcPr>
            <w:tcW w:w="236" w:type="dxa"/>
            <w:vAlign w:val="bottom"/>
          </w:tcPr>
          <w:p w14:paraId="13FB99B8" w14:textId="77777777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bottom"/>
          </w:tcPr>
          <w:p w14:paraId="740C7B1A" w14:textId="40C4CAA5" w:rsidR="00C74776" w:rsidRPr="00350817" w:rsidRDefault="003A6947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1DDB88E3" w14:textId="77777777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4"/>
            <w:vAlign w:val="bottom"/>
          </w:tcPr>
          <w:p w14:paraId="1B2A76CB" w14:textId="14C7D377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C52F8" w:rsidRPr="00777815" w14:paraId="4E0CFA02" w14:textId="77777777" w:rsidTr="002B23A5">
        <w:trPr>
          <w:trHeight w:val="144"/>
        </w:trPr>
        <w:tc>
          <w:tcPr>
            <w:tcW w:w="3330" w:type="dxa"/>
            <w:vAlign w:val="bottom"/>
          </w:tcPr>
          <w:p w14:paraId="0096139A" w14:textId="46931C0E" w:rsidR="001C52F8" w:rsidRPr="00350817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899EB2C" w14:textId="3C5F10E3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187AA97B" w14:textId="43A97E7D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4C47F7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159FA63" w14:textId="09230BC0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23E7927A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F1F9AE8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05EB20C6" w14:textId="4A866603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855063A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60DC9EAF" w14:textId="25B14588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AC08196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1A62B73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1637FB16" w14:textId="5EDD91D9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CA8392E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CA690C5" w14:textId="542E0B0C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D0CC787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3433E49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6E4F90CF" w14:textId="15B93F94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D733E5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92AC9FF" w14:textId="66FA2B14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9941F5F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0F6C4709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128429ED" w14:textId="47EDD4D3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349153A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D6C72EF" w14:textId="33CE4BF6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5C051BF" w14:textId="6C69E783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1C52F8" w:rsidRPr="00777815" w14:paraId="6528165E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6E09FB84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002F86F" w14:textId="29C6BF70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70" w:type="dxa"/>
            <w:vAlign w:val="bottom"/>
          </w:tcPr>
          <w:p w14:paraId="5D016901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1A262B6D" w14:textId="48AAE994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4" w:firstLine="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9" w:type="dxa"/>
            <w:vAlign w:val="bottom"/>
          </w:tcPr>
          <w:p w14:paraId="455CA2D4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DDF7BA1" w14:textId="5FCFADF4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5196967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9166DC8" w14:textId="3D5145A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0C7E476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3853724" w14:textId="7882211F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08A1574B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09E8B59" w14:textId="3733564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4D54AA86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41EC4AD" w14:textId="77AFE999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6B6BED3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26779AE4" w14:textId="56F1088F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557DDCE4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588FFC48" w14:textId="4DA1D31A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26CE2DC0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EBDDF30" w14:textId="3A6FF425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</w:tr>
      <w:tr w:rsidR="00FB6B45" w:rsidRPr="00777815" w14:paraId="635E05E7" w14:textId="77777777" w:rsidTr="002B23A5">
        <w:trPr>
          <w:gridAfter w:val="1"/>
          <w:wAfter w:w="9" w:type="dxa"/>
          <w:trHeight w:val="20"/>
        </w:trPr>
        <w:tc>
          <w:tcPr>
            <w:tcW w:w="3330" w:type="dxa"/>
            <w:vAlign w:val="bottom"/>
          </w:tcPr>
          <w:p w14:paraId="39A155FD" w14:textId="656BFD0A" w:rsidR="008921AE" w:rsidRPr="00777815" w:rsidRDefault="008921AE" w:rsidP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39" w:type="dxa"/>
            <w:gridSpan w:val="19"/>
            <w:vAlign w:val="center"/>
          </w:tcPr>
          <w:p w14:paraId="120EF873" w14:textId="72BF1E57" w:rsidR="008921AE" w:rsidRPr="00777815" w:rsidRDefault="008921AE" w:rsidP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4832" w:rsidRPr="00777815" w14:paraId="2569FBEB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2E5F82CD" w14:textId="33FCE056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2129B157" w14:textId="52F77919" w:rsidR="007D278F" w:rsidRPr="00777815" w:rsidRDefault="00150BD1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1,923,263</w:t>
            </w:r>
          </w:p>
        </w:tc>
        <w:tc>
          <w:tcPr>
            <w:tcW w:w="270" w:type="dxa"/>
            <w:vAlign w:val="bottom"/>
          </w:tcPr>
          <w:p w14:paraId="5785194A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28281F0D" w14:textId="35E37544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743,186</w:t>
            </w:r>
          </w:p>
        </w:tc>
        <w:tc>
          <w:tcPr>
            <w:tcW w:w="239" w:type="dxa"/>
            <w:vAlign w:val="bottom"/>
          </w:tcPr>
          <w:p w14:paraId="263BF02B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4796F2C" w14:textId="18B5FBA3" w:rsidR="007D278F" w:rsidRPr="00777815" w:rsidRDefault="00150BD1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237</w:t>
            </w:r>
          </w:p>
        </w:tc>
        <w:tc>
          <w:tcPr>
            <w:tcW w:w="236" w:type="dxa"/>
            <w:vAlign w:val="bottom"/>
          </w:tcPr>
          <w:p w14:paraId="21AAC4C0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F4AC474" w14:textId="72168219" w:rsidR="007D278F" w:rsidRPr="00777815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28,452</w:t>
            </w:r>
          </w:p>
        </w:tc>
        <w:tc>
          <w:tcPr>
            <w:tcW w:w="236" w:type="dxa"/>
            <w:vAlign w:val="bottom"/>
          </w:tcPr>
          <w:p w14:paraId="625F73A6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2E49B86" w14:textId="18D4C088" w:rsidR="007D278F" w:rsidRPr="00777815" w:rsidRDefault="00150BD1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40,209</w:t>
            </w:r>
          </w:p>
        </w:tc>
        <w:tc>
          <w:tcPr>
            <w:tcW w:w="236" w:type="dxa"/>
            <w:vAlign w:val="bottom"/>
          </w:tcPr>
          <w:p w14:paraId="172F0C98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302DD72" w14:textId="6489F576" w:rsidR="007D278F" w:rsidRPr="00777815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11,534</w:t>
            </w:r>
          </w:p>
        </w:tc>
        <w:tc>
          <w:tcPr>
            <w:tcW w:w="236" w:type="dxa"/>
            <w:vAlign w:val="bottom"/>
          </w:tcPr>
          <w:p w14:paraId="1FF607B4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C923B17" w14:textId="2758492B" w:rsidR="007D278F" w:rsidRPr="00777815" w:rsidRDefault="00150BD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0F1C2C3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5C991C6" w14:textId="1B9A9DCA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0EA3818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3476980F" w14:textId="2F6D0101" w:rsidR="007D278F" w:rsidRPr="00777815" w:rsidRDefault="00150BD1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,963,709</w:t>
            </w:r>
          </w:p>
        </w:tc>
        <w:tc>
          <w:tcPr>
            <w:tcW w:w="236" w:type="dxa"/>
            <w:vAlign w:val="bottom"/>
          </w:tcPr>
          <w:p w14:paraId="44B438CA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0F36B58" w14:textId="15A413C5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783,172</w:t>
            </w:r>
          </w:p>
        </w:tc>
      </w:tr>
      <w:tr w:rsidR="006A4832" w:rsidRPr="00777815" w14:paraId="0E52A5F0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5448462F" w14:textId="7B71BDCB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  <w:vAlign w:val="bottom"/>
          </w:tcPr>
          <w:p w14:paraId="73B956A8" w14:textId="74FCB599" w:rsidR="007D278F" w:rsidRPr="00F576E7" w:rsidRDefault="00150BD1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61,776,619</w:t>
            </w:r>
          </w:p>
        </w:tc>
        <w:tc>
          <w:tcPr>
            <w:tcW w:w="270" w:type="dxa"/>
            <w:vAlign w:val="bottom"/>
          </w:tcPr>
          <w:p w14:paraId="283E6637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CE41721" w14:textId="529727AF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58,538,785</w:t>
            </w:r>
          </w:p>
        </w:tc>
        <w:tc>
          <w:tcPr>
            <w:tcW w:w="239" w:type="dxa"/>
            <w:vAlign w:val="bottom"/>
          </w:tcPr>
          <w:p w14:paraId="5558544F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8A73656" w14:textId="760FE8E4" w:rsidR="007D278F" w:rsidRPr="00F576E7" w:rsidRDefault="00150BD1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1DC60B4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7E769C99" w14:textId="5F8D774A" w:rsidR="007D278F" w:rsidRPr="00F576E7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62972B" w14:textId="77777777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C4E014D" w14:textId="4792EE14" w:rsidR="007D278F" w:rsidRPr="00F576E7" w:rsidRDefault="00150BD1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948EB0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932B3C2" w14:textId="0BDA4A7B" w:rsidR="007D278F" w:rsidRPr="00F576E7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926C754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FB9E803" w14:textId="57EA0F9C" w:rsidR="007D278F" w:rsidRPr="00F576E7" w:rsidRDefault="00150BD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A0696B9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9D13D07" w14:textId="5068055C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B1F1F45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13FF58DC" w14:textId="08E2835D" w:rsidR="007D278F" w:rsidRPr="00F576E7" w:rsidRDefault="00150BD1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61,776,619</w:t>
            </w:r>
          </w:p>
        </w:tc>
        <w:tc>
          <w:tcPr>
            <w:tcW w:w="236" w:type="dxa"/>
            <w:vAlign w:val="bottom"/>
          </w:tcPr>
          <w:p w14:paraId="4600ABA4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2C58381" w14:textId="41A2687F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58,538,785</w:t>
            </w:r>
          </w:p>
        </w:tc>
      </w:tr>
      <w:tr w:rsidR="006A4832" w:rsidRPr="00777815" w14:paraId="53A055C9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523D0F6A" w14:textId="52545053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0B8532F2" w14:textId="71194B39" w:rsidR="007D278F" w:rsidRPr="00777815" w:rsidRDefault="00150BD1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00034CD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2F64980" w14:textId="4E0E8947" w:rsidR="007D278F" w:rsidRPr="00777815" w:rsidRDefault="007D278F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D6EBA12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BE52712" w14:textId="39AA4564" w:rsidR="007D278F" w:rsidRPr="00A610D0" w:rsidRDefault="00150BD1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18B1FC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B70DF39" w14:textId="70B40A44" w:rsidR="007D278F" w:rsidRPr="00777815" w:rsidRDefault="006F02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4305CE8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E6909E5" w14:textId="34F5615A" w:rsidR="007D278F" w:rsidRPr="00777815" w:rsidRDefault="00150BD1" w:rsidP="0083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166,868</w:t>
            </w:r>
          </w:p>
        </w:tc>
        <w:tc>
          <w:tcPr>
            <w:tcW w:w="236" w:type="dxa"/>
            <w:vAlign w:val="bottom"/>
          </w:tcPr>
          <w:p w14:paraId="7EAD7951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6014248A" w14:textId="121086B2" w:rsidR="007D278F" w:rsidRPr="00777815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83,946</w:t>
            </w:r>
          </w:p>
        </w:tc>
        <w:tc>
          <w:tcPr>
            <w:tcW w:w="236" w:type="dxa"/>
            <w:vAlign w:val="bottom"/>
          </w:tcPr>
          <w:p w14:paraId="7FCAB5BE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EAB44A5" w14:textId="2B25EDF6" w:rsidR="007D278F" w:rsidRPr="00777815" w:rsidRDefault="00150BD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7522EB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7C954F5" w14:textId="267F0A12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1CD0EB4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02B9BEC0" w14:textId="7944365B" w:rsidR="007D278F" w:rsidRPr="00777815" w:rsidRDefault="00150BD1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166,868</w:t>
            </w:r>
          </w:p>
        </w:tc>
        <w:tc>
          <w:tcPr>
            <w:tcW w:w="236" w:type="dxa"/>
            <w:vAlign w:val="bottom"/>
          </w:tcPr>
          <w:p w14:paraId="2AD7776F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70DB332" w14:textId="32A94646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83,946</w:t>
            </w:r>
          </w:p>
        </w:tc>
      </w:tr>
      <w:tr w:rsidR="005925FA" w:rsidRPr="00777815" w14:paraId="5CA15313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00139E3A" w14:textId="0433D2C6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0BA9C9A7" w14:textId="23FFAC7A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108,935</w:t>
            </w:r>
          </w:p>
        </w:tc>
        <w:tc>
          <w:tcPr>
            <w:tcW w:w="270" w:type="dxa"/>
            <w:vAlign w:val="bottom"/>
          </w:tcPr>
          <w:p w14:paraId="0BA9B017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07D507C4" w14:textId="093F363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114,566</w:t>
            </w:r>
          </w:p>
        </w:tc>
        <w:tc>
          <w:tcPr>
            <w:tcW w:w="239" w:type="dxa"/>
            <w:vAlign w:val="bottom"/>
          </w:tcPr>
          <w:p w14:paraId="1297AE5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007C923" w14:textId="1B8C70A6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5BC3EB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1BDE10B" w14:textId="51263683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6F4D8C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4FEB293" w14:textId="1DBBD3C7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A158C8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7BC7900" w14:textId="3A055BA5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47AAEC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18F9720" w14:textId="3E9350E3" w:rsidR="005925FA" w:rsidRPr="00F576E7" w:rsidRDefault="00150BD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CA5A57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9CA2717" w14:textId="2AA1FCD6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="Angsana New"/>
                <w:sz w:val="24"/>
                <w:szCs w:val="24"/>
              </w:rPr>
              <w:t>40,000</w:t>
            </w: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B4A7B2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4363E3FB" w14:textId="0BCEFB80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68,935</w:t>
            </w:r>
          </w:p>
        </w:tc>
        <w:tc>
          <w:tcPr>
            <w:tcW w:w="236" w:type="dxa"/>
            <w:vAlign w:val="bottom"/>
          </w:tcPr>
          <w:p w14:paraId="6A2DF95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0C33A54" w14:textId="6AB607FF" w:rsidR="005925FA" w:rsidRPr="00F576E7" w:rsidRDefault="003E481E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925FA" w:rsidRPr="00F576E7">
              <w:rPr>
                <w:rFonts w:asciiTheme="majorBidi" w:hAnsiTheme="majorBidi" w:cstheme="majorBidi"/>
                <w:sz w:val="24"/>
                <w:szCs w:val="24"/>
              </w:rPr>
              <w:t>4,566</w:t>
            </w:r>
          </w:p>
        </w:tc>
      </w:tr>
      <w:tr w:rsidR="005925FA" w:rsidRPr="00F576E7" w14:paraId="1DE54E73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666201C4" w14:textId="5CF0D63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58EAA33A" w14:textId="4B7B5224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142,000</w:t>
            </w:r>
          </w:p>
        </w:tc>
        <w:tc>
          <w:tcPr>
            <w:tcW w:w="270" w:type="dxa"/>
            <w:vAlign w:val="bottom"/>
          </w:tcPr>
          <w:p w14:paraId="3C84DEE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50684744" w14:textId="0FF5C2E0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22,000</w:t>
            </w:r>
          </w:p>
        </w:tc>
        <w:tc>
          <w:tcPr>
            <w:tcW w:w="239" w:type="dxa"/>
            <w:vAlign w:val="bottom"/>
          </w:tcPr>
          <w:p w14:paraId="4B82E580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7AB4B9E" w14:textId="00364360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180F0B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A9FBAA7" w14:textId="42061742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C88384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36A4501" w14:textId="3D09746F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EE6207C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5D792F2E" w14:textId="6241BA5A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13D48D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CCDDAB9" w14:textId="31D8A889" w:rsidR="005925FA" w:rsidRPr="00F576E7" w:rsidRDefault="00150BD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142,000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04CB93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A6A0376" w14:textId="0E970AA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22,000</w:t>
            </w: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013C49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1168F4CD" w14:textId="00EE9D71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284153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02DF38E" w14:textId="537F8699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925FA" w:rsidRPr="00F576E7" w14:paraId="3798DC77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684E0CCC" w14:textId="4AF67A4E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154DE3AD" w14:textId="1AC65E92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1,940,982</w:t>
            </w:r>
          </w:p>
        </w:tc>
        <w:tc>
          <w:tcPr>
            <w:tcW w:w="270" w:type="dxa"/>
            <w:vAlign w:val="bottom"/>
          </w:tcPr>
          <w:p w14:paraId="6824171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4B96FD36" w14:textId="5E5B79B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,778,289</w:t>
            </w:r>
          </w:p>
        </w:tc>
        <w:tc>
          <w:tcPr>
            <w:tcW w:w="239" w:type="dxa"/>
            <w:vAlign w:val="bottom"/>
          </w:tcPr>
          <w:p w14:paraId="7A7CE65E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49E979D" w14:textId="15347DCB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2B386D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5C2097FF" w14:textId="76585A88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973E8C7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1EB5FDA6" w14:textId="6D1B33FD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vAlign w:val="bottom"/>
          </w:tcPr>
          <w:p w14:paraId="46D09D9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C3ADDAF" w14:textId="1821FFFD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15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09575A05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7252451" w14:textId="65BAD6EC" w:rsidR="005925FA" w:rsidRPr="00F576E7" w:rsidRDefault="00150BD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6EF219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EE8D341" w14:textId="35B4C26B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4FD5B4D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46A46806" w14:textId="6439E780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1,941,002</w:t>
            </w:r>
          </w:p>
        </w:tc>
        <w:tc>
          <w:tcPr>
            <w:tcW w:w="236" w:type="dxa"/>
            <w:vAlign w:val="bottom"/>
          </w:tcPr>
          <w:p w14:paraId="2C3779DC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74AB1EE" w14:textId="687BDE74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1,778,31</w:t>
            </w:r>
            <w:r w:rsidR="00FD4D1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925FA" w:rsidRPr="00F576E7" w14:paraId="1DBA2FFC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2D3475AB" w14:textId="1FFE0A95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5092DD23" w14:textId="67767201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3,519,756</w:t>
            </w:r>
          </w:p>
        </w:tc>
        <w:tc>
          <w:tcPr>
            <w:tcW w:w="270" w:type="dxa"/>
            <w:vAlign w:val="bottom"/>
          </w:tcPr>
          <w:p w14:paraId="2D3A748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3694958A" w14:textId="5FDD03CA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D39A1B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6FD56AD" w14:textId="3CD29C01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FF2EE0F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05A38CAB" w14:textId="1B01A942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E584014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A9F35CD" w14:textId="7FBF0FFD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8DFE11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1FCB5DF1" w14:textId="7D7DD89A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7DFA29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96C8179" w14:textId="22C3198B" w:rsidR="005925FA" w:rsidRPr="00F576E7" w:rsidRDefault="00150BD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2AFCEE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DA16CD9" w14:textId="15B9FF6F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4D9C77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21C67CE5" w14:textId="2CFD0B77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3,519,756</w:t>
            </w:r>
          </w:p>
        </w:tc>
        <w:tc>
          <w:tcPr>
            <w:tcW w:w="236" w:type="dxa"/>
            <w:vAlign w:val="bottom"/>
          </w:tcPr>
          <w:p w14:paraId="56B2346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D91641C" w14:textId="5EB7A2E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925FA" w:rsidRPr="00F576E7" w14:paraId="10990D6F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6C4BC3CE" w14:textId="291070D0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A39E70" w14:textId="0BC2AE72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660,309</w:t>
            </w:r>
          </w:p>
        </w:tc>
        <w:tc>
          <w:tcPr>
            <w:tcW w:w="270" w:type="dxa"/>
            <w:vAlign w:val="bottom"/>
          </w:tcPr>
          <w:p w14:paraId="6D01F80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F95912A" w14:textId="46DB64F9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642,895</w:t>
            </w:r>
          </w:p>
        </w:tc>
        <w:tc>
          <w:tcPr>
            <w:tcW w:w="239" w:type="dxa"/>
            <w:vAlign w:val="bottom"/>
          </w:tcPr>
          <w:p w14:paraId="27EEEA1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396B173" w14:textId="7DF229CE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,908</w:t>
            </w:r>
          </w:p>
        </w:tc>
        <w:tc>
          <w:tcPr>
            <w:tcW w:w="236" w:type="dxa"/>
            <w:vAlign w:val="bottom"/>
          </w:tcPr>
          <w:p w14:paraId="1722346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164088DE" w14:textId="317CA914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31,840</w:t>
            </w:r>
          </w:p>
        </w:tc>
        <w:tc>
          <w:tcPr>
            <w:tcW w:w="236" w:type="dxa"/>
            <w:vAlign w:val="bottom"/>
          </w:tcPr>
          <w:p w14:paraId="44CF6A64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64314B94" w14:textId="0D08FC40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18,635</w:t>
            </w:r>
          </w:p>
        </w:tc>
        <w:tc>
          <w:tcPr>
            <w:tcW w:w="236" w:type="dxa"/>
            <w:vAlign w:val="bottom"/>
          </w:tcPr>
          <w:p w14:paraId="522D5105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F8A0801" w14:textId="4C53AC8D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9,63</w:t>
            </w:r>
            <w:r w:rsidR="005215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5D61EA60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06940D1" w14:textId="14ABFA13" w:rsidR="005925FA" w:rsidRPr="00F576E7" w:rsidRDefault="00150BD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68,583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0E8408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9007A7F" w14:textId="2823FE7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007BF" w:rsidRPr="00F576E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1,545</w:t>
            </w: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26832D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14:paraId="7273B16E" w14:textId="0A4CC91C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646,269</w:t>
            </w:r>
          </w:p>
        </w:tc>
        <w:tc>
          <w:tcPr>
            <w:tcW w:w="236" w:type="dxa"/>
            <w:vAlign w:val="bottom"/>
          </w:tcPr>
          <w:p w14:paraId="5B6AB9CE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vAlign w:val="bottom"/>
          </w:tcPr>
          <w:p w14:paraId="2866F385" w14:textId="73120139" w:rsidR="005925FA" w:rsidRPr="00F576E7" w:rsidRDefault="005379E7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="005925FA" w:rsidRPr="00F576E7">
              <w:rPr>
                <w:rFonts w:asciiTheme="majorBidi" w:hAnsiTheme="majorBidi" w:cstheme="majorBidi"/>
                <w:sz w:val="24"/>
                <w:szCs w:val="24"/>
              </w:rPr>
              <w:t>,82</w:t>
            </w:r>
            <w:r w:rsidR="00FD4D1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925FA" w:rsidRPr="00350817" w14:paraId="1B0B108B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4E774A09" w14:textId="325D173E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02179" w14:textId="504D72CE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70,071,864</w:t>
            </w:r>
          </w:p>
        </w:tc>
        <w:tc>
          <w:tcPr>
            <w:tcW w:w="270" w:type="dxa"/>
            <w:vAlign w:val="bottom"/>
          </w:tcPr>
          <w:p w14:paraId="6FF0EF8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10BD2" w14:textId="23EAFAB3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61,839,721</w:t>
            </w:r>
          </w:p>
        </w:tc>
        <w:tc>
          <w:tcPr>
            <w:tcW w:w="239" w:type="dxa"/>
            <w:vAlign w:val="bottom"/>
          </w:tcPr>
          <w:p w14:paraId="53CF36C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45E2F" w14:textId="4A6AD53E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36,145</w:t>
            </w:r>
          </w:p>
        </w:tc>
        <w:tc>
          <w:tcPr>
            <w:tcW w:w="236" w:type="dxa"/>
            <w:vAlign w:val="bottom"/>
          </w:tcPr>
          <w:p w14:paraId="3E4E0345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051DF" w14:textId="08A0798D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60,292</w:t>
            </w:r>
          </w:p>
        </w:tc>
        <w:tc>
          <w:tcPr>
            <w:tcW w:w="236" w:type="dxa"/>
            <w:vAlign w:val="bottom"/>
          </w:tcPr>
          <w:p w14:paraId="25B1AFC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04D7D" w14:textId="732FD334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225,732</w:t>
            </w:r>
          </w:p>
        </w:tc>
        <w:tc>
          <w:tcPr>
            <w:tcW w:w="236" w:type="dxa"/>
            <w:vAlign w:val="bottom"/>
          </w:tcPr>
          <w:p w14:paraId="02998E1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7ED3F2E" w14:textId="0F63C581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105,134</w:t>
            </w:r>
          </w:p>
        </w:tc>
        <w:tc>
          <w:tcPr>
            <w:tcW w:w="236" w:type="dxa"/>
            <w:vAlign w:val="bottom"/>
          </w:tcPr>
          <w:p w14:paraId="439DA95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67973" w14:textId="4DF9900B" w:rsidR="005925FA" w:rsidRPr="00F576E7" w:rsidRDefault="00150BD1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250,583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1DFA8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01CE1" w14:textId="019CB0F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133,545</w:t>
            </w: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6009A70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18518" w14:textId="5633365C" w:rsidR="005925FA" w:rsidRPr="00F576E7" w:rsidRDefault="00150BD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70,083,158</w:t>
            </w:r>
          </w:p>
        </w:tc>
        <w:tc>
          <w:tcPr>
            <w:tcW w:w="236" w:type="dxa"/>
            <w:vAlign w:val="bottom"/>
          </w:tcPr>
          <w:p w14:paraId="76CBAB5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9A064" w14:textId="733CE789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61,871,602</w:t>
            </w:r>
          </w:p>
        </w:tc>
      </w:tr>
    </w:tbl>
    <w:p w14:paraId="0DBF50BA" w14:textId="77777777" w:rsidR="0055337A" w:rsidRPr="00350817" w:rsidRDefault="0055337A" w:rsidP="009777AF">
      <w:pPr>
        <w:spacing w:line="240" w:lineRule="auto"/>
        <w:rPr>
          <w:rFonts w:asciiTheme="majorBidi" w:hAnsiTheme="majorBidi" w:cstheme="majorBidi"/>
        </w:rPr>
      </w:pPr>
    </w:p>
    <w:p w14:paraId="232405B3" w14:textId="16BF9DAA" w:rsidR="00903A54" w:rsidRPr="00350817" w:rsidRDefault="00903A54" w:rsidP="009777A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D8642BF" w14:textId="26B8A630" w:rsidR="003A4C7C" w:rsidRPr="00350817" w:rsidRDefault="003A4C7C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0"/>
          <w:szCs w:val="20"/>
          <w:cs/>
        </w:rPr>
        <w:sectPr w:rsidR="003A4C7C" w:rsidRPr="00350817" w:rsidSect="00654391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D7783A" w14:textId="3E1B7FFE" w:rsidR="005451E8" w:rsidRPr="00E559BD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13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4DEAFB1A" w:rsidRPr="00E559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กำไรต่อหุ้น</w:t>
      </w:r>
    </w:p>
    <w:p w14:paraId="7A90CCAD" w14:textId="377408FC" w:rsidR="00C006A6" w:rsidRPr="00A206A1" w:rsidRDefault="00C006A6" w:rsidP="00E40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3824"/>
        <w:gridCol w:w="1419"/>
        <w:gridCol w:w="263"/>
        <w:gridCol w:w="1101"/>
        <w:gridCol w:w="263"/>
        <w:gridCol w:w="1239"/>
        <w:gridCol w:w="263"/>
        <w:gridCol w:w="1111"/>
      </w:tblGrid>
      <w:tr w:rsidR="00C006A6" w:rsidRPr="00A351AB" w14:paraId="26531525" w14:textId="77777777" w:rsidTr="0051351A">
        <w:trPr>
          <w:tblHeader/>
        </w:trPr>
        <w:tc>
          <w:tcPr>
            <w:tcW w:w="3843" w:type="dxa"/>
          </w:tcPr>
          <w:p w14:paraId="044553F7" w14:textId="52E942B0" w:rsidR="00C006A6" w:rsidRPr="00E559BD" w:rsidRDefault="00C006A6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4" w:type="dxa"/>
            <w:gridSpan w:val="3"/>
          </w:tcPr>
          <w:p w14:paraId="72B2E818" w14:textId="59C30EB0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547ED7DB" w14:textId="7777777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3"/>
          </w:tcPr>
          <w:p w14:paraId="212BBF35" w14:textId="6A7AEE2F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393" w:rsidRPr="00A351AB" w14:paraId="083BFBF5" w14:textId="77777777" w:rsidTr="0051351A">
        <w:trPr>
          <w:tblHeader/>
        </w:trPr>
        <w:tc>
          <w:tcPr>
            <w:tcW w:w="3843" w:type="dxa"/>
          </w:tcPr>
          <w:p w14:paraId="5C5EEB74" w14:textId="4E8C008C" w:rsidR="00C006A6" w:rsidRPr="00143016" w:rsidRDefault="00C006A6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80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62076B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86708" w:rsidRPr="00186708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3</w:t>
            </w:r>
            <w:r w:rsidR="00455F9A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0</w:t>
            </w: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 ม</w:t>
            </w:r>
            <w:r w:rsidR="00455F9A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00" w:type="dxa"/>
            <w:vAlign w:val="center"/>
          </w:tcPr>
          <w:p w14:paraId="407BB821" w14:textId="022D5E5E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559BD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63" w:type="dxa"/>
            <w:vAlign w:val="center"/>
          </w:tcPr>
          <w:p w14:paraId="65538E8C" w14:textId="7777777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14:paraId="5190726A" w14:textId="17E3157F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559BD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63" w:type="dxa"/>
          </w:tcPr>
          <w:p w14:paraId="2D823961" w14:textId="7777777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77E01527" w14:textId="67F91C5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559BD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63" w:type="dxa"/>
            <w:vAlign w:val="center"/>
          </w:tcPr>
          <w:p w14:paraId="6A986DFB" w14:textId="7777777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74C016EA" w14:textId="397327A5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559BD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C006A6" w:rsidRPr="00A351AB" w14:paraId="09AE0755" w14:textId="77777777" w:rsidTr="0051351A">
        <w:trPr>
          <w:tblHeader/>
        </w:trPr>
        <w:tc>
          <w:tcPr>
            <w:tcW w:w="3843" w:type="dxa"/>
          </w:tcPr>
          <w:p w14:paraId="003D9DAE" w14:textId="77777777" w:rsidR="00C006A6" w:rsidRPr="00E559BD" w:rsidRDefault="00C006A6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8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640" w:type="dxa"/>
            <w:gridSpan w:val="7"/>
          </w:tcPr>
          <w:p w14:paraId="56D6CE1D" w14:textId="6BAAF3BD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203ADD" w:rsidRPr="00E559B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E559B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50393" w:rsidRPr="00D016A2" w14:paraId="4417D646" w14:textId="77777777" w:rsidTr="0051351A">
        <w:tc>
          <w:tcPr>
            <w:tcW w:w="3843" w:type="dxa"/>
          </w:tcPr>
          <w:p w14:paraId="31A261C2" w14:textId="7970C997" w:rsidR="00C006A6" w:rsidRPr="00D016A2" w:rsidRDefault="00C006A6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49" w:hanging="180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9126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vAlign w:val="bottom"/>
          </w:tcPr>
          <w:p w14:paraId="3D8D1D7A" w14:textId="4DC79118" w:rsidR="00C006A6" w:rsidRPr="00797521" w:rsidRDefault="00797521" w:rsidP="00186708">
            <w:pPr>
              <w:pStyle w:val="acctfourfigures"/>
              <w:tabs>
                <w:tab w:val="clear" w:pos="765"/>
                <w:tab w:val="decimal" w:pos="1203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,266,553</w:t>
            </w:r>
          </w:p>
        </w:tc>
        <w:tc>
          <w:tcPr>
            <w:tcW w:w="263" w:type="dxa"/>
          </w:tcPr>
          <w:p w14:paraId="69B0AE87" w14:textId="77777777" w:rsidR="00C006A6" w:rsidRPr="00D016A2" w:rsidRDefault="00C006A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3A246FBF" w14:textId="69B277EC" w:rsidR="00C006A6" w:rsidRPr="00D016A2" w:rsidRDefault="005D1908" w:rsidP="0018670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</w:t>
            </w:r>
            <w:r w:rsidR="003A01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020,</w:t>
            </w:r>
            <w:r w:rsidR="00120C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777</w:t>
            </w:r>
          </w:p>
        </w:tc>
        <w:tc>
          <w:tcPr>
            <w:tcW w:w="263" w:type="dxa"/>
          </w:tcPr>
          <w:p w14:paraId="22DFD226" w14:textId="77777777" w:rsidR="00C006A6" w:rsidRPr="00D016A2" w:rsidRDefault="00C006A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7F8DB486" w14:textId="1CE9ECFE" w:rsidR="00C006A6" w:rsidRPr="00D016A2" w:rsidRDefault="00797521" w:rsidP="008B5E12">
            <w:pPr>
              <w:pStyle w:val="acctfourfigures"/>
              <w:tabs>
                <w:tab w:val="clear" w:pos="765"/>
                <w:tab w:val="decimal" w:pos="1023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1,293,839</w:t>
            </w:r>
          </w:p>
        </w:tc>
        <w:tc>
          <w:tcPr>
            <w:tcW w:w="263" w:type="dxa"/>
          </w:tcPr>
          <w:p w14:paraId="7A5365C6" w14:textId="77777777" w:rsidR="00C006A6" w:rsidRPr="00D016A2" w:rsidRDefault="00C006A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7448C0" w14:textId="4D988BE4" w:rsidR="00C006A6" w:rsidRPr="00D016A2" w:rsidRDefault="0067569B" w:rsidP="0018670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1,019,</w:t>
            </w:r>
            <w:r w:rsidR="00120C7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005</w:t>
            </w:r>
          </w:p>
        </w:tc>
      </w:tr>
      <w:tr w:rsidR="00B33008" w:rsidRPr="00D016A2" w14:paraId="5B370818" w14:textId="77777777" w:rsidTr="0051351A">
        <w:tc>
          <w:tcPr>
            <w:tcW w:w="3843" w:type="dxa"/>
          </w:tcPr>
          <w:p w14:paraId="3EF943A7" w14:textId="77777777" w:rsidR="009D11F1" w:rsidRDefault="00045116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="009D11F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F7D23AF" w14:textId="79349E26" w:rsidR="00045116" w:rsidRPr="00D016A2" w:rsidRDefault="009D11F1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 </w:t>
            </w:r>
            <w:r w:rsidR="00045116"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455F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045116"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45116"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 w:rsidR="00455F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vAlign w:val="bottom"/>
          </w:tcPr>
          <w:p w14:paraId="7ECEE203" w14:textId="22301980" w:rsidR="00045116" w:rsidRPr="00D016A2" w:rsidRDefault="0051351A" w:rsidP="00D016A2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3" w:type="dxa"/>
          </w:tcPr>
          <w:p w14:paraId="61C18D97" w14:textId="77777777" w:rsidR="00045116" w:rsidRPr="00D016A2" w:rsidRDefault="0004511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961C779" w14:textId="1E42E2E0" w:rsidR="00045116" w:rsidRPr="00D016A2" w:rsidRDefault="00543C42" w:rsidP="0018670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3" w:type="dxa"/>
          </w:tcPr>
          <w:p w14:paraId="172E6332" w14:textId="77777777" w:rsidR="00045116" w:rsidRPr="00D016A2" w:rsidRDefault="0004511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69A040C4" w14:textId="399A4850" w:rsidR="00045116" w:rsidRPr="00D016A2" w:rsidRDefault="0051351A" w:rsidP="00186708">
            <w:pPr>
              <w:pStyle w:val="acctfourfigures"/>
              <w:tabs>
                <w:tab w:val="clear" w:pos="765"/>
                <w:tab w:val="decimal" w:pos="1023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3" w:type="dxa"/>
          </w:tcPr>
          <w:p w14:paraId="43E1839B" w14:textId="77777777" w:rsidR="00045116" w:rsidRPr="00D016A2" w:rsidRDefault="0004511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2BA6F" w14:textId="762F323A" w:rsidR="00045116" w:rsidRPr="00D016A2" w:rsidRDefault="00543C42" w:rsidP="0018670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3C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2,120,000</w:t>
            </w:r>
          </w:p>
        </w:tc>
      </w:tr>
      <w:tr w:rsidR="00B33008" w:rsidRPr="00D016A2" w14:paraId="541AD4C5" w14:textId="77777777" w:rsidTr="0051351A">
        <w:tc>
          <w:tcPr>
            <w:tcW w:w="3843" w:type="dxa"/>
          </w:tcPr>
          <w:p w14:paraId="6BBBAA32" w14:textId="77777777" w:rsidR="00045116" w:rsidRPr="00D016A2" w:rsidRDefault="00045116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D016A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7D264B" w14:textId="4C92544B" w:rsidR="00045116" w:rsidRPr="00D016A2" w:rsidRDefault="00797521" w:rsidP="00186708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63" w:type="dxa"/>
          </w:tcPr>
          <w:p w14:paraId="7132D4E6" w14:textId="77777777" w:rsidR="00045116" w:rsidRPr="00D016A2" w:rsidRDefault="00045116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1E6A99" w14:textId="68EB83DA" w:rsidR="00045116" w:rsidRPr="00D016A2" w:rsidRDefault="0031295D" w:rsidP="000451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63" w:type="dxa"/>
          </w:tcPr>
          <w:p w14:paraId="17EC50EB" w14:textId="77777777" w:rsidR="00045116" w:rsidRPr="00D016A2" w:rsidRDefault="00045116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E8F8F9" w14:textId="254A866C" w:rsidR="00045116" w:rsidRPr="00D016A2" w:rsidRDefault="00797521" w:rsidP="000451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63" w:type="dxa"/>
          </w:tcPr>
          <w:p w14:paraId="07A44BBE" w14:textId="77777777" w:rsidR="00045116" w:rsidRPr="00D016A2" w:rsidRDefault="00045116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FA5EFC" w14:textId="782C17FC" w:rsidR="00045116" w:rsidRPr="00D016A2" w:rsidRDefault="0006491A" w:rsidP="00120C71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DF5F8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DF5F8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</w:t>
            </w:r>
          </w:p>
        </w:tc>
      </w:tr>
      <w:tr w:rsidR="00B33008" w:rsidRPr="00A206A1" w14:paraId="21C63AEE" w14:textId="77777777" w:rsidTr="0051351A">
        <w:tc>
          <w:tcPr>
            <w:tcW w:w="3843" w:type="dxa"/>
          </w:tcPr>
          <w:p w14:paraId="4E675197" w14:textId="77777777" w:rsidR="00490E70" w:rsidRPr="00A206A1" w:rsidRDefault="00490E70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vAlign w:val="bottom"/>
          </w:tcPr>
          <w:p w14:paraId="6CB1DDCD" w14:textId="77777777" w:rsidR="00490E70" w:rsidRPr="00A206A1" w:rsidRDefault="00490E70" w:rsidP="00186708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3" w:type="dxa"/>
          </w:tcPr>
          <w:p w14:paraId="7E96FA67" w14:textId="77777777" w:rsidR="00490E70" w:rsidRPr="00A206A1" w:rsidRDefault="00490E70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01114838" w14:textId="77777777" w:rsidR="00490E70" w:rsidRPr="00A206A1" w:rsidRDefault="00490E70" w:rsidP="000451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3" w:type="dxa"/>
          </w:tcPr>
          <w:p w14:paraId="0F0C3722" w14:textId="77777777" w:rsidR="00490E70" w:rsidRPr="00A206A1" w:rsidRDefault="00490E70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62ABBBF6" w14:textId="77777777" w:rsidR="00490E70" w:rsidRPr="00A206A1" w:rsidRDefault="00490E70" w:rsidP="000451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3" w:type="dxa"/>
          </w:tcPr>
          <w:p w14:paraId="7156C2F0" w14:textId="77777777" w:rsidR="00490E70" w:rsidRPr="00A206A1" w:rsidRDefault="00490E70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28816F5E" w14:textId="77777777" w:rsidR="00490E70" w:rsidRPr="00A206A1" w:rsidRDefault="00490E70" w:rsidP="000451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C15850" w:rsidRPr="00D016A2" w14:paraId="6D4C2AF8" w14:textId="77777777" w:rsidTr="0051351A">
        <w:tc>
          <w:tcPr>
            <w:tcW w:w="3843" w:type="dxa"/>
          </w:tcPr>
          <w:p w14:paraId="5D50ABB7" w14:textId="77777777" w:rsidR="00C15850" w:rsidRPr="00D016A2" w:rsidRDefault="00C15850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vAlign w:val="bottom"/>
          </w:tcPr>
          <w:p w14:paraId="2C435F95" w14:textId="48DF09B1" w:rsidR="00C15850" w:rsidRDefault="0093197F" w:rsidP="00991B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19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2FB6A55B" w14:textId="77777777" w:rsidR="00C15850" w:rsidRPr="00D016A2" w:rsidRDefault="00C15850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7C33E103" w14:textId="6771CC7C" w:rsidR="00C15850" w:rsidRDefault="0093197F" w:rsidP="00991B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319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33008" w:rsidRPr="00D016A2" w14:paraId="4BACCF18" w14:textId="77777777" w:rsidTr="0051351A">
        <w:tc>
          <w:tcPr>
            <w:tcW w:w="3843" w:type="dxa"/>
          </w:tcPr>
          <w:p w14:paraId="0744FB6B" w14:textId="2A0756F7" w:rsidR="0062076B" w:rsidRPr="00991BBA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80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  <w:r w:rsidRPr="00991BBA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91BBA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30</w:t>
            </w:r>
            <w:r w:rsidRPr="00991BBA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00" w:type="dxa"/>
            <w:vAlign w:val="bottom"/>
          </w:tcPr>
          <w:p w14:paraId="7C6DEB91" w14:textId="347B3CB6" w:rsidR="0062076B" w:rsidRPr="00991BBA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1BB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63" w:type="dxa"/>
          </w:tcPr>
          <w:p w14:paraId="1FF3269E" w14:textId="77777777" w:rsidR="0062076B" w:rsidRPr="00991BBA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4E1D4880" w14:textId="36289177" w:rsidR="0062076B" w:rsidRPr="00991BBA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1BB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63" w:type="dxa"/>
          </w:tcPr>
          <w:p w14:paraId="54732CD1" w14:textId="77777777" w:rsidR="0062076B" w:rsidRPr="00991BBA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18B315B" w14:textId="0C643BA8" w:rsidR="0062076B" w:rsidRPr="00991BBA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1BB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63" w:type="dxa"/>
          </w:tcPr>
          <w:p w14:paraId="33F14B53" w14:textId="77777777" w:rsidR="0062076B" w:rsidRPr="00991BBA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AE36BC5" w14:textId="7C516169" w:rsidR="0062076B" w:rsidRPr="00991BBA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1BB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62076B" w:rsidRPr="00D016A2" w14:paraId="26F6414B" w14:textId="77777777" w:rsidTr="0051351A">
        <w:tc>
          <w:tcPr>
            <w:tcW w:w="3843" w:type="dxa"/>
          </w:tcPr>
          <w:p w14:paraId="6958876F" w14:textId="77777777" w:rsidR="0062076B" w:rsidRPr="00D016A2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40" w:type="dxa"/>
            <w:gridSpan w:val="7"/>
            <w:vAlign w:val="bottom"/>
          </w:tcPr>
          <w:p w14:paraId="1AA7806B" w14:textId="2E746C3C" w:rsidR="0062076B" w:rsidRDefault="0062076B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1BB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</w:t>
            </w:r>
            <w:r w:rsidRPr="00991BB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33008" w:rsidRPr="00D016A2" w14:paraId="6F5FC407" w14:textId="77777777" w:rsidTr="0051351A">
        <w:tc>
          <w:tcPr>
            <w:tcW w:w="3843" w:type="dxa"/>
          </w:tcPr>
          <w:p w14:paraId="72605BB9" w14:textId="54A5CCF5" w:rsidR="00CB1E1F" w:rsidRPr="00D016A2" w:rsidRDefault="00CB1E1F" w:rsidP="0047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49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0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กำไรที่</w:t>
            </w:r>
            <w:r w:rsidR="0047743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Pr="00620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เป็นส่วนของผู้ถือหุ้นสามัญของบริษัท</w:t>
            </w:r>
            <w:r w:rsidR="002B23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F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733F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733F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00" w:type="dxa"/>
            <w:vAlign w:val="bottom"/>
          </w:tcPr>
          <w:p w14:paraId="75ABB839" w14:textId="00316776" w:rsidR="00CB1E1F" w:rsidRPr="00991BBA" w:rsidRDefault="00797521" w:rsidP="00991BBA">
            <w:pPr>
              <w:pStyle w:val="acctfourfigures"/>
              <w:tabs>
                <w:tab w:val="clear" w:pos="765"/>
              </w:tabs>
              <w:spacing w:line="240" w:lineRule="atLeast"/>
              <w:ind w:left="160" w:right="26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2,503,895</w:t>
            </w:r>
          </w:p>
        </w:tc>
        <w:tc>
          <w:tcPr>
            <w:tcW w:w="263" w:type="dxa"/>
          </w:tcPr>
          <w:p w14:paraId="57C751D3" w14:textId="77777777" w:rsidR="00CB1E1F" w:rsidRPr="00D016A2" w:rsidRDefault="00CB1E1F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149AF3E1" w14:textId="00D1BDE5" w:rsidR="00CB1E1F" w:rsidRPr="00991BBA" w:rsidRDefault="00CB1E1F" w:rsidP="00991BBA">
            <w:pPr>
              <w:pStyle w:val="acctfourfigures"/>
              <w:tabs>
                <w:tab w:val="clear" w:pos="765"/>
              </w:tabs>
              <w:spacing w:line="240" w:lineRule="atLeast"/>
              <w:ind w:left="160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2,026,141</w:t>
            </w:r>
          </w:p>
        </w:tc>
        <w:tc>
          <w:tcPr>
            <w:tcW w:w="263" w:type="dxa"/>
          </w:tcPr>
          <w:p w14:paraId="178ACB9E" w14:textId="77777777" w:rsidR="00CB1E1F" w:rsidRPr="00D016A2" w:rsidRDefault="00CB1E1F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2B22DD0" w14:textId="139E5389" w:rsidR="00CB1E1F" w:rsidRPr="00991BBA" w:rsidRDefault="00797521" w:rsidP="00991BBA">
            <w:pPr>
              <w:pStyle w:val="acctfourfigures"/>
              <w:tabs>
                <w:tab w:val="clear" w:pos="765"/>
              </w:tabs>
              <w:spacing w:line="240" w:lineRule="atLeast"/>
              <w:ind w:left="160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2,524,095</w:t>
            </w:r>
          </w:p>
        </w:tc>
        <w:tc>
          <w:tcPr>
            <w:tcW w:w="263" w:type="dxa"/>
          </w:tcPr>
          <w:p w14:paraId="48944DFE" w14:textId="77777777" w:rsidR="00CB1E1F" w:rsidRPr="00D016A2" w:rsidRDefault="00CB1E1F" w:rsidP="0099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C80E369" w14:textId="46011A1F" w:rsidR="00CB1E1F" w:rsidRPr="00991BBA" w:rsidRDefault="00CB1E1F" w:rsidP="00991BBA">
            <w:pPr>
              <w:pStyle w:val="acctfourfigures"/>
              <w:tabs>
                <w:tab w:val="clear" w:pos="765"/>
              </w:tabs>
              <w:spacing w:line="240" w:lineRule="atLeast"/>
              <w:ind w:left="160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2,023,111</w:t>
            </w:r>
          </w:p>
        </w:tc>
      </w:tr>
      <w:tr w:rsidR="0051351A" w:rsidRPr="00D016A2" w14:paraId="6DC601A5" w14:textId="77777777" w:rsidTr="0051351A">
        <w:tc>
          <w:tcPr>
            <w:tcW w:w="3843" w:type="dxa"/>
          </w:tcPr>
          <w:p w14:paraId="1C95D256" w14:textId="77777777" w:rsidR="009D11F1" w:rsidRDefault="0051351A" w:rsidP="0051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33F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733F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733F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733F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733F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733F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F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5E00D32" w14:textId="6AF92B82" w:rsidR="0051351A" w:rsidRPr="00D016A2" w:rsidRDefault="009D11F1" w:rsidP="0051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 </w:t>
            </w:r>
            <w:r w:rsidR="0051351A" w:rsidRPr="00733FB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51351A" w:rsidRPr="00733F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671CB1" w14:textId="65CDECC0" w:rsidR="0051351A" w:rsidRPr="00991BBA" w:rsidRDefault="0051351A" w:rsidP="0051351A">
            <w:pPr>
              <w:pStyle w:val="acctfourfigures"/>
              <w:tabs>
                <w:tab w:val="clear" w:pos="765"/>
              </w:tabs>
              <w:spacing w:line="240" w:lineRule="atLeast"/>
              <w:ind w:left="160" w:right="26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2,120,000</w:t>
            </w:r>
          </w:p>
        </w:tc>
        <w:tc>
          <w:tcPr>
            <w:tcW w:w="263" w:type="dxa"/>
          </w:tcPr>
          <w:p w14:paraId="21C490F0" w14:textId="77777777" w:rsidR="0051351A" w:rsidRPr="00D016A2" w:rsidRDefault="0051351A" w:rsidP="0051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F90A7A" w14:textId="4B98739E" w:rsidR="0051351A" w:rsidRPr="00991BBA" w:rsidRDefault="0051351A" w:rsidP="0051351A">
            <w:pPr>
              <w:pStyle w:val="acctfourfigures"/>
              <w:tabs>
                <w:tab w:val="clear" w:pos="765"/>
              </w:tabs>
              <w:spacing w:line="240" w:lineRule="atLeast"/>
              <w:ind w:left="160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2,120,000</w:t>
            </w:r>
          </w:p>
        </w:tc>
        <w:tc>
          <w:tcPr>
            <w:tcW w:w="263" w:type="dxa"/>
          </w:tcPr>
          <w:p w14:paraId="4913A224" w14:textId="77777777" w:rsidR="0051351A" w:rsidRPr="00D016A2" w:rsidRDefault="0051351A" w:rsidP="0051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402549" w14:textId="4DB58CB9" w:rsidR="0051351A" w:rsidRPr="00991BBA" w:rsidRDefault="0051351A" w:rsidP="0051351A">
            <w:pPr>
              <w:pStyle w:val="acctfourfigures"/>
              <w:tabs>
                <w:tab w:val="clear" w:pos="765"/>
              </w:tabs>
              <w:spacing w:line="240" w:lineRule="atLeast"/>
              <w:ind w:left="160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2,120,000</w:t>
            </w:r>
          </w:p>
        </w:tc>
        <w:tc>
          <w:tcPr>
            <w:tcW w:w="263" w:type="dxa"/>
          </w:tcPr>
          <w:p w14:paraId="64E30BB4" w14:textId="77777777" w:rsidR="0051351A" w:rsidRPr="00D016A2" w:rsidRDefault="0051351A" w:rsidP="0051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44DC58" w14:textId="658A89C2" w:rsidR="0051351A" w:rsidRPr="00991BBA" w:rsidRDefault="0051351A" w:rsidP="0051351A">
            <w:pPr>
              <w:pStyle w:val="acctfourfigures"/>
              <w:tabs>
                <w:tab w:val="clear" w:pos="765"/>
              </w:tabs>
              <w:spacing w:line="240" w:lineRule="atLeast"/>
              <w:ind w:left="160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2,120,000</w:t>
            </w:r>
          </w:p>
        </w:tc>
      </w:tr>
      <w:tr w:rsidR="0051351A" w:rsidRPr="00D016A2" w14:paraId="39C0B011" w14:textId="77777777" w:rsidTr="0051351A">
        <w:tc>
          <w:tcPr>
            <w:tcW w:w="3843" w:type="dxa"/>
          </w:tcPr>
          <w:p w14:paraId="12A8D017" w14:textId="67987F54" w:rsidR="0051351A" w:rsidRPr="00733FB8" w:rsidRDefault="0051351A" w:rsidP="0051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33F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</w:t>
            </w:r>
            <w:r w:rsidRPr="00733F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733F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733F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 (</w:t>
            </w:r>
            <w:r w:rsidRPr="00733F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  <w:r w:rsidRPr="00733F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43C68A" w14:textId="0AB44D19" w:rsidR="0051351A" w:rsidRPr="00991BBA" w:rsidRDefault="00797521" w:rsidP="0051351A">
            <w:pPr>
              <w:pStyle w:val="acctfourfigures"/>
              <w:tabs>
                <w:tab w:val="clear" w:pos="765"/>
              </w:tabs>
              <w:spacing w:line="240" w:lineRule="atLeast"/>
              <w:ind w:left="160" w:right="26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63" w:type="dxa"/>
          </w:tcPr>
          <w:p w14:paraId="50248136" w14:textId="77777777" w:rsidR="0051351A" w:rsidRPr="00D016A2" w:rsidRDefault="0051351A" w:rsidP="0051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7DCFCF" w14:textId="47CF309F" w:rsidR="0051351A" w:rsidRPr="00991BBA" w:rsidRDefault="0051351A" w:rsidP="0051351A">
            <w:pPr>
              <w:pStyle w:val="acctfourfigures"/>
              <w:tabs>
                <w:tab w:val="clear" w:pos="765"/>
              </w:tabs>
              <w:spacing w:line="240" w:lineRule="atLeast"/>
              <w:ind w:left="160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63" w:type="dxa"/>
          </w:tcPr>
          <w:p w14:paraId="2C99EDD9" w14:textId="77777777" w:rsidR="0051351A" w:rsidRPr="00D016A2" w:rsidRDefault="0051351A" w:rsidP="0051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4679C5" w14:textId="446F1106" w:rsidR="0051351A" w:rsidRPr="00991BBA" w:rsidRDefault="00797521" w:rsidP="0051351A">
            <w:pPr>
              <w:pStyle w:val="acctfourfigures"/>
              <w:tabs>
                <w:tab w:val="clear" w:pos="765"/>
              </w:tabs>
              <w:spacing w:line="240" w:lineRule="atLeast"/>
              <w:ind w:left="160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3" w:type="dxa"/>
          </w:tcPr>
          <w:p w14:paraId="32BA4F89" w14:textId="77777777" w:rsidR="0051351A" w:rsidRPr="00D016A2" w:rsidRDefault="0051351A" w:rsidP="0051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8A13DC" w14:textId="65C9E5DF" w:rsidR="0051351A" w:rsidRPr="00991BBA" w:rsidRDefault="0051351A" w:rsidP="0051351A">
            <w:pPr>
              <w:pStyle w:val="acctfourfigures"/>
              <w:tabs>
                <w:tab w:val="clear" w:pos="765"/>
              </w:tabs>
              <w:spacing w:line="240" w:lineRule="atLeast"/>
              <w:ind w:left="160" w:hanging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991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95</w:t>
            </w:r>
          </w:p>
        </w:tc>
      </w:tr>
    </w:tbl>
    <w:p w14:paraId="4B94BC36" w14:textId="77777777" w:rsidR="00912636" w:rsidRPr="00A206A1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0"/>
          <w:szCs w:val="20"/>
          <w:u w:val="none"/>
          <w:cs/>
          <w:lang w:val="th-TH"/>
        </w:rPr>
      </w:pPr>
    </w:p>
    <w:p w14:paraId="0E1B3D5A" w14:textId="75F719D2" w:rsidR="00232D8D" w:rsidRPr="00232D8D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="Angsana New" w:eastAsia="DengXian" w:hAnsi="Angsana New" w:cs="Angsana New"/>
          <w:sz w:val="28"/>
          <w:szCs w:val="28"/>
          <w:u w:val="none"/>
        </w:rPr>
        <w:t>14</w:t>
      </w:r>
      <w:r>
        <w:rPr>
          <w:rFonts w:ascii="Angsana New" w:eastAsia="DengXian" w:hAnsi="Angsana New" w:cs="Angsana New"/>
          <w:sz w:val="28"/>
          <w:szCs w:val="28"/>
          <w:u w:val="none"/>
        </w:rPr>
        <w:tab/>
      </w:r>
      <w:r w:rsidR="00232D8D" w:rsidRPr="00232D8D">
        <w:rPr>
          <w:rFonts w:ascii="Angsana New" w:eastAsia="DengXian" w:hAnsi="Angsana New" w:cs="Angsana New"/>
          <w:sz w:val="28"/>
          <w:szCs w:val="28"/>
          <w:u w:val="none"/>
          <w:cs/>
        </w:rPr>
        <w:t>เงินปันผล</w:t>
      </w:r>
    </w:p>
    <w:p w14:paraId="4FA58EA7" w14:textId="77777777" w:rsidR="00232D8D" w:rsidRPr="00A206A1" w:rsidRDefault="00232D8D" w:rsidP="0023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DengXian" w:hAnsi="Angsana New" w:cs="Angsana New"/>
          <w:b/>
          <w:bCs/>
          <w:sz w:val="20"/>
          <w:szCs w:val="20"/>
          <w:cs/>
        </w:rPr>
      </w:pPr>
    </w:p>
    <w:p w14:paraId="1D5E7A68" w14:textId="38DAA09B" w:rsidR="00232D8D" w:rsidRPr="00232D8D" w:rsidRDefault="00232D8D" w:rsidP="0023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</w:rPr>
      </w:pPr>
      <w:r w:rsidRPr="00232D8D">
        <w:rPr>
          <w:rFonts w:ascii="Angsana New" w:eastAsia="DengXian" w:hAnsi="Angsana New" w:cs="Angsana New"/>
          <w:sz w:val="28"/>
          <w:szCs w:val="28"/>
          <w:cs/>
        </w:rPr>
        <w:t>เงินปันผลที</w:t>
      </w:r>
      <w:r w:rsidRPr="00232D8D">
        <w:rPr>
          <w:rFonts w:ascii="Angsana New" w:eastAsia="DengXian" w:hAnsi="Angsana New" w:cs="Angsana New" w:hint="cs"/>
          <w:sz w:val="28"/>
          <w:szCs w:val="28"/>
          <w:cs/>
        </w:rPr>
        <w:t>่บริษัท</w:t>
      </w:r>
      <w:r w:rsidRPr="00232D8D">
        <w:rPr>
          <w:rFonts w:ascii="Angsana New" w:eastAsia="DengXian" w:hAnsi="Angsana New" w:cs="Angsana New"/>
          <w:sz w:val="28"/>
          <w:szCs w:val="28"/>
          <w:cs/>
        </w:rPr>
        <w:t>จ่ายให้ผู้ถือหุ้น มีดังนี้</w:t>
      </w:r>
    </w:p>
    <w:p w14:paraId="4C8AA42C" w14:textId="77777777" w:rsidR="00232D8D" w:rsidRPr="00A206A1" w:rsidRDefault="00232D8D" w:rsidP="0023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0"/>
          <w:szCs w:val="20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232D8D" w:rsidRPr="00232D8D" w14:paraId="7E81A9AA" w14:textId="77777777" w:rsidTr="00232D8D">
        <w:trPr>
          <w:trHeight w:val="218"/>
          <w:tblHeader/>
        </w:trPr>
        <w:tc>
          <w:tcPr>
            <w:tcW w:w="2520" w:type="dxa"/>
            <w:vAlign w:val="bottom"/>
          </w:tcPr>
          <w:p w14:paraId="7DC91541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4166AF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60D1C05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2FF8BA7E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41742F8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712412" w14:textId="77777777" w:rsidR="00232D8D" w:rsidRPr="00232D8D" w:rsidDel="00D43E7A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232D8D" w:rsidRPr="00232D8D" w14:paraId="60F48CA4" w14:textId="77777777" w:rsidTr="00232D8D">
        <w:trPr>
          <w:trHeight w:val="220"/>
          <w:tblHeader/>
        </w:trPr>
        <w:tc>
          <w:tcPr>
            <w:tcW w:w="2520" w:type="dxa"/>
          </w:tcPr>
          <w:p w14:paraId="4F56EAE0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7D60A0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F0BE60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6C46A6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6833B39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7E439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32D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32D8D" w:rsidRPr="00232D8D" w14:paraId="746CA226" w14:textId="77777777" w:rsidTr="00232D8D">
        <w:trPr>
          <w:trHeight w:val="228"/>
        </w:trPr>
        <w:tc>
          <w:tcPr>
            <w:tcW w:w="2520" w:type="dxa"/>
          </w:tcPr>
          <w:p w14:paraId="20C448AC" w14:textId="77777777" w:rsidR="00232D8D" w:rsidRPr="00EF6045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</w:tcPr>
          <w:p w14:paraId="2524A0D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93B0DF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99420AA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B5E25E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9E400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2D8D" w:rsidRPr="00232D8D" w14:paraId="4A6B587F" w14:textId="77777777" w:rsidTr="00EF6045">
        <w:trPr>
          <w:trHeight w:val="228"/>
        </w:trPr>
        <w:tc>
          <w:tcPr>
            <w:tcW w:w="2520" w:type="dxa"/>
          </w:tcPr>
          <w:p w14:paraId="781597B9" w14:textId="2CCC2BC6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1E4CD0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232D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6F6A856C" w14:textId="386445D5" w:rsidR="00232D8D" w:rsidRPr="00232D8D" w:rsidRDefault="001E4CD0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232D8D" w:rsidRPr="00232D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2D8D"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232D8D" w:rsidRPr="00232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648D6BC1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32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206BBE21" w14:textId="3BD8430C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</w:rPr>
              <w:t>0</w:t>
            </w:r>
            <w:r w:rsidRPr="00232D8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E4CD0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6069CADB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982FB7" w14:textId="05108277" w:rsidR="00232D8D" w:rsidRPr="00232D8D" w:rsidRDefault="001E4CD0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</w:tr>
      <w:tr w:rsidR="00232D8D" w:rsidRPr="00232D8D" w14:paraId="50EEFAE2" w14:textId="77777777" w:rsidTr="00EF6045">
        <w:trPr>
          <w:trHeight w:val="58"/>
        </w:trPr>
        <w:tc>
          <w:tcPr>
            <w:tcW w:w="2520" w:type="dxa"/>
          </w:tcPr>
          <w:p w14:paraId="3E6F4138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4D25D87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3FEEF06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4C8973B6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028F438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E2DDFC9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</w:rPr>
            </w:pPr>
          </w:p>
        </w:tc>
      </w:tr>
      <w:tr w:rsidR="00232D8D" w:rsidRPr="00232D8D" w14:paraId="1AC442A8" w14:textId="77777777" w:rsidTr="00232D8D">
        <w:trPr>
          <w:trHeight w:val="220"/>
        </w:trPr>
        <w:tc>
          <w:tcPr>
            <w:tcW w:w="2520" w:type="dxa"/>
          </w:tcPr>
          <w:p w14:paraId="7B1B9A46" w14:textId="77777777" w:rsidR="00232D8D" w:rsidRPr="00EF6045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</w:tcPr>
          <w:p w14:paraId="6CFA580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0FF442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1A819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A29C4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51089E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2D8D" w:rsidRPr="00232D8D" w14:paraId="25B3E5E7" w14:textId="77777777" w:rsidTr="00232D8D">
        <w:trPr>
          <w:trHeight w:val="192"/>
        </w:trPr>
        <w:tc>
          <w:tcPr>
            <w:tcW w:w="2520" w:type="dxa"/>
          </w:tcPr>
          <w:p w14:paraId="763DF5C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32D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</w:tcPr>
          <w:p w14:paraId="420ACFD3" w14:textId="5EC336F8" w:rsidR="00232D8D" w:rsidRPr="00232D8D" w:rsidRDefault="001E4CD0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232D8D" w:rsidRPr="00232D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2D8D"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232D8D" w:rsidRPr="00232D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33D3A74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32D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59C5D9B0" w14:textId="61B79518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/>
                <w:sz w:val="28"/>
                <w:szCs w:val="28"/>
              </w:rPr>
              <w:t>0</w:t>
            </w:r>
            <w:r w:rsidRPr="00232D8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E4CD0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163D0EEE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7279B5" w14:textId="1B423005" w:rsidR="00232D8D" w:rsidRPr="00232D8D" w:rsidRDefault="001E4CD0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551,200</w:t>
            </w:r>
          </w:p>
        </w:tc>
      </w:tr>
    </w:tbl>
    <w:p w14:paraId="15F635FC" w14:textId="77777777" w:rsidR="00232D8D" w:rsidRPr="00232D8D" w:rsidRDefault="00232D8D" w:rsidP="00232D8D">
      <w:pPr>
        <w:rPr>
          <w:rFonts w:cs="Arial"/>
          <w:sz w:val="28"/>
          <w:szCs w:val="28"/>
          <w:cs/>
          <w:lang w:val="th-TH"/>
        </w:rPr>
      </w:pPr>
    </w:p>
    <w:p w14:paraId="65378C21" w14:textId="77777777" w:rsidR="00477439" w:rsidRDefault="00477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AB1320D" w14:textId="72463520" w:rsidR="00783963" w:rsidRPr="009C44F2" w:rsidRDefault="00477439" w:rsidP="0047743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15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202B12" w:rsidRPr="009C44F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  <w:r w:rsidR="00D75CE8" w:rsidRPr="009C44F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5ADA0459" w14:textId="073F8C9D" w:rsidR="0055565A" w:rsidRPr="009C44F2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3568CF46" w14:textId="7926BDAE" w:rsidR="00751571" w:rsidRPr="009C44F2" w:rsidRDefault="00186708" w:rsidP="00186708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1</w:t>
      </w:r>
      <w:r w:rsidR="00477439">
        <w:rPr>
          <w:rFonts w:asciiTheme="majorBidi" w:hAnsiTheme="majorBidi" w:cstheme="majorBidi"/>
          <w:b/>
          <w:bCs/>
          <w:sz w:val="28"/>
          <w:szCs w:val="28"/>
          <w:lang w:bidi="th-TH"/>
        </w:rPr>
        <w:t>5</w:t>
      </w:r>
      <w:r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751571" w:rsidRPr="009C44F2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หนี้สินทางการเงินที่วัดมูลค่าด้วยมูลค่ายุติธรรม</w:t>
      </w:r>
    </w:p>
    <w:p w14:paraId="382553D0" w14:textId="0CAD8C8F" w:rsidR="00027DE4" w:rsidRPr="009C44F2" w:rsidRDefault="00027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69BF43D" w14:textId="6CC6909D" w:rsidR="00C66D09" w:rsidRDefault="006B6F91" w:rsidP="00AB5F1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C44F2">
        <w:rPr>
          <w:rFonts w:asciiTheme="majorBidi" w:hAnsiTheme="majorBidi" w:cstheme="majorBidi" w:hint="cs"/>
          <w:sz w:val="28"/>
          <w:szCs w:val="28"/>
          <w:cs/>
          <w:lang w:bidi="th-TH"/>
        </w:rPr>
        <w:t>ตารางต่อไปนี้แสดงการวิเคราะห์การวัดมูลค่า</w:t>
      </w:r>
      <w:r w:rsidR="00D074E4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หนี้สินทางการเงินด้วยมูลค่ายุติธรรม ณ วันที่รายงาน โดยการวัดมูลค่ายุติธรรมถูกจัดประเภทอยู่ในระดับ</w:t>
      </w:r>
      <w:r w:rsidR="00255A67">
        <w:rPr>
          <w:rFonts w:asciiTheme="majorBidi" w:hAnsiTheme="majorBidi" w:cstheme="majorBidi" w:hint="cs"/>
          <w:sz w:val="28"/>
          <w:szCs w:val="28"/>
          <w:cs/>
          <w:lang w:bidi="th-TH"/>
        </w:rPr>
        <w:t>ของลำดับชั้นมูลค่ายุติธรรม</w:t>
      </w:r>
    </w:p>
    <w:p w14:paraId="521242B3" w14:textId="77777777" w:rsidR="00AB5F1E" w:rsidRPr="00AB5F1E" w:rsidRDefault="00AB5F1E" w:rsidP="00AB5F1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81"/>
        <w:gridCol w:w="1464"/>
        <w:gridCol w:w="180"/>
        <w:gridCol w:w="1450"/>
        <w:gridCol w:w="179"/>
        <w:gridCol w:w="1329"/>
        <w:gridCol w:w="178"/>
        <w:gridCol w:w="1429"/>
      </w:tblGrid>
      <w:tr w:rsidR="00F760E3" w:rsidRPr="009C44F2" w14:paraId="00AC9E26" w14:textId="77777777" w:rsidTr="00186708">
        <w:trPr>
          <w:cantSplit/>
          <w:trHeight w:val="20"/>
          <w:tblHeader/>
        </w:trPr>
        <w:tc>
          <w:tcPr>
            <w:tcW w:w="2880" w:type="dxa"/>
          </w:tcPr>
          <w:p w14:paraId="7A6BD82D" w14:textId="77777777" w:rsidR="00F760E3" w:rsidRPr="009C44F2" w:rsidRDefault="00F760E3" w:rsidP="0088396C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6514025" w14:textId="77777777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tcBorders>
              <w:left w:val="nil"/>
              <w:bottom w:val="nil"/>
              <w:right w:val="nil"/>
            </w:tcBorders>
          </w:tcPr>
          <w:p w14:paraId="1CDA6049" w14:textId="5FCE84A4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และงานการเงินเฉพาะกิจการ</w:t>
            </w:r>
          </w:p>
        </w:tc>
      </w:tr>
      <w:tr w:rsidR="00F760E3" w:rsidRPr="009C44F2" w14:paraId="4B09FA05" w14:textId="77777777" w:rsidTr="00186708">
        <w:trPr>
          <w:cantSplit/>
          <w:trHeight w:val="20"/>
          <w:tblHeader/>
        </w:trPr>
        <w:tc>
          <w:tcPr>
            <w:tcW w:w="2880" w:type="dxa"/>
          </w:tcPr>
          <w:p w14:paraId="13CD42C5" w14:textId="77777777" w:rsidR="00F760E3" w:rsidRPr="009C44F2" w:rsidRDefault="00F760E3" w:rsidP="0088396C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4874CBE" w14:textId="77777777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tcBorders>
              <w:left w:val="nil"/>
              <w:bottom w:val="nil"/>
              <w:right w:val="nil"/>
            </w:tcBorders>
          </w:tcPr>
          <w:p w14:paraId="745DBC34" w14:textId="77308BEB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86C75" w:rsidRPr="009C44F2" w14:paraId="79BF9E44" w14:textId="77777777" w:rsidTr="00186708">
        <w:trPr>
          <w:cantSplit/>
          <w:trHeight w:val="20"/>
          <w:tblHeader/>
        </w:trPr>
        <w:tc>
          <w:tcPr>
            <w:tcW w:w="2880" w:type="dxa"/>
            <w:hideMark/>
          </w:tcPr>
          <w:p w14:paraId="0F695448" w14:textId="77777777" w:rsidR="0088396C" w:rsidRPr="009C44F2" w:rsidRDefault="0088396C" w:rsidP="0088396C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6D30CB8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hideMark/>
          </w:tcPr>
          <w:p w14:paraId="3A3731D9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2803483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hideMark/>
          </w:tcPr>
          <w:p w14:paraId="3B6B67E5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14:paraId="227DA205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hideMark/>
          </w:tcPr>
          <w:p w14:paraId="48BD6DE3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78" w:type="dxa"/>
            <w:tcBorders>
              <w:left w:val="nil"/>
              <w:bottom w:val="nil"/>
              <w:right w:val="nil"/>
            </w:tcBorders>
          </w:tcPr>
          <w:p w14:paraId="262D6FAA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  <w:hideMark/>
          </w:tcPr>
          <w:p w14:paraId="38218A33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0E3" w:rsidRPr="009C44F2" w14:paraId="5F5DA813" w14:textId="77777777" w:rsidTr="00186708">
        <w:trPr>
          <w:cantSplit/>
          <w:trHeight w:val="20"/>
        </w:trPr>
        <w:tc>
          <w:tcPr>
            <w:tcW w:w="2880" w:type="dxa"/>
          </w:tcPr>
          <w:p w14:paraId="7666483A" w14:textId="77777777" w:rsidR="00F760E3" w:rsidRPr="009C44F2" w:rsidRDefault="00F760E3" w:rsidP="0088396C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CEDD201" w14:textId="77777777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6DB8A34D" w14:textId="1C3B5259" w:rsidR="00F760E3" w:rsidRPr="009C44F2" w:rsidRDefault="00F760E3" w:rsidP="00F760E3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C44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9C44F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</w:t>
            </w:r>
            <w:r w:rsidRPr="009C4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86C75" w:rsidRPr="00154E62" w14:paraId="4D10E536" w14:textId="77777777" w:rsidTr="00186708">
        <w:trPr>
          <w:cantSplit/>
          <w:trHeight w:val="20"/>
        </w:trPr>
        <w:tc>
          <w:tcPr>
            <w:tcW w:w="2880" w:type="dxa"/>
            <w:hideMark/>
          </w:tcPr>
          <w:p w14:paraId="46D5C30E" w14:textId="531E38F1" w:rsidR="0088396C" w:rsidRPr="00154E62" w:rsidRDefault="00455F9A" w:rsidP="0088396C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ิถุนายน </w:t>
            </w:r>
            <w:r w:rsidR="0088396C" w:rsidRPr="00154E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3F00" w:rsidRPr="00154E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11A8BBD7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64" w:type="dxa"/>
          </w:tcPr>
          <w:p w14:paraId="2A866F1C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615AD2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6BE5CF00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A43335A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9" w:type="dxa"/>
          </w:tcPr>
          <w:p w14:paraId="2F15FA4F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93070C7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29" w:type="dxa"/>
          </w:tcPr>
          <w:p w14:paraId="52637874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86C75" w:rsidRPr="00117964" w14:paraId="69C6D91C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3DCAA302" w14:textId="06BA63D3" w:rsidR="0088396C" w:rsidRPr="00117964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rtl/>
                <w:cs/>
              </w:rPr>
            </w:pPr>
            <w:r w:rsidRPr="00117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81" w:type="dxa"/>
          </w:tcPr>
          <w:p w14:paraId="21DC6A01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36935918" w14:textId="1B74AA00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CDB054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</w:tcPr>
          <w:p w14:paraId="66F272B6" w14:textId="6C4F85F7" w:rsidR="0088396C" w:rsidRPr="00117964" w:rsidRDefault="0088396C" w:rsidP="008839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7E27950B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F8DBA89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B39F735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49CD7323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C75" w:rsidRPr="00117964" w14:paraId="55D4A1C0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1CB42D19" w14:textId="77777777" w:rsidR="00CD2F3D" w:rsidRPr="00117964" w:rsidRDefault="00AB3F00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</w:t>
            </w:r>
            <w:r w:rsidR="0088396C"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  <w:r w:rsidR="0088396C" w:rsidRPr="00117964"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  <w:p w14:paraId="0C83E762" w14:textId="41134E6B" w:rsidR="0088396C" w:rsidRPr="00117964" w:rsidRDefault="0088396C" w:rsidP="00154E62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80"/>
              <w:rPr>
                <w:rFonts w:asciiTheme="majorBidi" w:hAnsiTheme="majorBidi" w:cstheme="majorBidi"/>
                <w:i/>
                <w:sz w:val="28"/>
                <w:szCs w:val="28"/>
                <w:shd w:val="clear" w:color="auto" w:fill="D9D9D9" w:themeFill="background1" w:themeFillShade="D9"/>
                <w:rtl/>
                <w:cs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สัญญาแลกเปลี่ยนอัตราดอกเบี้ย</w:t>
            </w:r>
          </w:p>
        </w:tc>
        <w:tc>
          <w:tcPr>
            <w:tcW w:w="181" w:type="dxa"/>
          </w:tcPr>
          <w:p w14:paraId="3B5056C5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04CEB984" w14:textId="647EC4F2" w:rsidR="0088396C" w:rsidRPr="00117964" w:rsidRDefault="0051351A" w:rsidP="00C11F50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AFAFD5" w14:textId="77777777" w:rsidR="0088396C" w:rsidRPr="00117964" w:rsidRDefault="0088396C" w:rsidP="00C11F50">
            <w:pPr>
              <w:pStyle w:val="acctfourfigures"/>
              <w:shd w:val="clear" w:color="auto" w:fill="FFFFFF" w:themeFill="background1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33F93EAB" w14:textId="1B840C87" w:rsidR="0088396C" w:rsidRPr="0051351A" w:rsidRDefault="0051351A" w:rsidP="0018670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2,14</w:t>
            </w:r>
            <w:r w:rsidR="00245C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7BE5FA1D" w14:textId="77777777" w:rsidR="0088396C" w:rsidRPr="00117964" w:rsidRDefault="0088396C" w:rsidP="00C11F50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40B91C20" w14:textId="08D8CA11" w:rsidR="0088396C" w:rsidRPr="00117964" w:rsidRDefault="0051351A" w:rsidP="00C11F5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878DF8E" w14:textId="77777777" w:rsidR="0088396C" w:rsidRPr="00245CFF" w:rsidRDefault="0088396C" w:rsidP="00C11F50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9" w:type="dxa"/>
            <w:vAlign w:val="bottom"/>
          </w:tcPr>
          <w:p w14:paraId="7024FB96" w14:textId="08230E14" w:rsidR="0088396C" w:rsidRPr="00117964" w:rsidRDefault="0051351A" w:rsidP="001867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2,14</w:t>
            </w:r>
            <w:r w:rsidR="00245C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757364" w:rsidRPr="00117964" w14:paraId="5D665763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7CDF1A6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22BC4400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2B896D8C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3C5A84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70695ECE" w14:textId="77777777" w:rsidR="00266D4F" w:rsidRPr="00117964" w:rsidRDefault="00266D4F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1566F169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29480444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AD8643E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6A8A798F" w14:textId="77777777" w:rsidR="00266D4F" w:rsidRPr="00117964" w:rsidRDefault="00266D4F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C75" w:rsidRPr="00117964" w14:paraId="585D9CF4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594E311E" w14:textId="0855CA80" w:rsidR="000F56DE" w:rsidRPr="00117964" w:rsidRDefault="6FB84A2F" w:rsidP="00413792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796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1796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" w:bidi="th-TH"/>
              </w:rPr>
              <w:t>ธันวาคม</w:t>
            </w:r>
            <w:r w:rsidRPr="0011796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81" w:type="dxa"/>
          </w:tcPr>
          <w:p w14:paraId="27BF3B18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1520EA3C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C6ACE8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22E40119" w14:textId="77777777" w:rsidR="000F56DE" w:rsidRPr="00117964" w:rsidRDefault="000F56DE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200AD421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5A78CABB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06527B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8971DC2" w14:textId="77777777" w:rsidR="000F56DE" w:rsidRPr="00117964" w:rsidRDefault="000F56DE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364" w:rsidRPr="00117964" w14:paraId="5DE90B53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7AE961A" w14:textId="39AC7E2D" w:rsidR="00266D4F" w:rsidRPr="00117964" w:rsidRDefault="00266D4F" w:rsidP="00266D4F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81" w:type="dxa"/>
          </w:tcPr>
          <w:p w14:paraId="0FC147C7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04EB5917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C578E2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59BB5269" w14:textId="77777777" w:rsidR="00266D4F" w:rsidRPr="00117964" w:rsidRDefault="00266D4F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02557DF5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24CDE47E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C36A01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28C663A2" w14:textId="77777777" w:rsidR="00266D4F" w:rsidRPr="00117964" w:rsidRDefault="00266D4F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F50" w:rsidRPr="00117964" w14:paraId="68473A0B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EFA2813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</w:t>
            </w: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  <w:r w:rsidRPr="00117964"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  <w:p w14:paraId="0391F4FE" w14:textId="4DE02A1B" w:rsidR="00C11F50" w:rsidRPr="00117964" w:rsidRDefault="00C11F50" w:rsidP="00C11F50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สัญญาแลกเปลี่ยนอัตราดอกเบี้ย</w:t>
            </w:r>
          </w:p>
        </w:tc>
        <w:tc>
          <w:tcPr>
            <w:tcW w:w="181" w:type="dxa"/>
          </w:tcPr>
          <w:p w14:paraId="1170577E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1DD93E7D" w14:textId="60A39E46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3F005A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35FD465A" w14:textId="5E464074" w:rsidR="00C11F50" w:rsidRPr="00117964" w:rsidRDefault="1EC9A67C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14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</w:rPr>
              <w:t>,404</w:t>
            </w:r>
          </w:p>
        </w:tc>
        <w:tc>
          <w:tcPr>
            <w:tcW w:w="179" w:type="dxa"/>
            <w:vAlign w:val="bottom"/>
          </w:tcPr>
          <w:p w14:paraId="5080B360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746E4B0E" w14:textId="783F8A3C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42487A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7E35BD7" w14:textId="48238592" w:rsidR="00C11F50" w:rsidRPr="00117964" w:rsidRDefault="31FC8679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14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</w:rPr>
              <w:t>,404</w:t>
            </w:r>
          </w:p>
        </w:tc>
      </w:tr>
    </w:tbl>
    <w:p w14:paraId="7173314D" w14:textId="7406FF87" w:rsidR="00CB1E1F" w:rsidRDefault="00CB1E1F" w:rsidP="001C2785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4B85CE0F" w14:textId="7BE23605" w:rsidR="009D11F1" w:rsidRPr="009D11F1" w:rsidRDefault="009D11F1" w:rsidP="001C2785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ของหนี้สินอนุพันธ์คำนวณโดยวิธีคิดลดกระแสเงินสดในอนาคตด้วยอัตราดอกเบี้ยโดยประมาณในตลาดปัจจุบัน</w:t>
      </w:r>
    </w:p>
    <w:p w14:paraId="779F16D3" w14:textId="77777777" w:rsidR="009D11F1" w:rsidRDefault="009D11F1" w:rsidP="001C2785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2111A356" w14:textId="7EA15C72" w:rsidR="004E2159" w:rsidRPr="009C44F2" w:rsidRDefault="00186708" w:rsidP="00186708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1</w:t>
      </w:r>
      <w:r w:rsidR="00477439">
        <w:rPr>
          <w:rFonts w:asciiTheme="majorBidi" w:hAnsiTheme="majorBidi" w:cstheme="majorBidi"/>
          <w:b/>
          <w:bCs/>
          <w:sz w:val="28"/>
          <w:szCs w:val="28"/>
          <w:lang w:bidi="th-TH"/>
        </w:rPr>
        <w:t>5</w:t>
      </w:r>
      <w:r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2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4E2159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สินทรัพย์และ</w:t>
      </w:r>
      <w:r w:rsidR="004E2159" w:rsidRPr="009C44F2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หนี้สินทางการเงินที่</w:t>
      </w:r>
      <w:r w:rsidR="004E2159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ไม่ได้</w:t>
      </w:r>
      <w:r w:rsidR="004E2159" w:rsidRPr="009C44F2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73784A0B" w14:textId="77777777" w:rsidR="00C66D09" w:rsidRPr="009C44F2" w:rsidRDefault="00C66D09" w:rsidP="00C62C05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7527A31" w14:textId="1F27659D" w:rsidR="00C759A1" w:rsidRDefault="00C62C05" w:rsidP="001E5E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9C44F2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</w:t>
      </w:r>
      <w:r w:rsidR="00ED00B4" w:rsidRPr="009C44F2">
        <w:rPr>
          <w:rFonts w:asciiTheme="majorBidi" w:hAnsiTheme="majorBidi" w:cstheme="majorBidi" w:hint="cs"/>
          <w:sz w:val="28"/>
          <w:szCs w:val="28"/>
          <w:cs/>
          <w:lang w:bidi="th-TH"/>
        </w:rPr>
        <w:t>พ</w:t>
      </w:r>
      <w:r w:rsidRPr="009C44F2">
        <w:rPr>
          <w:rFonts w:asciiTheme="majorBidi" w:hAnsiTheme="majorBidi" w:cstheme="majorBidi"/>
          <w:sz w:val="28"/>
          <w:szCs w:val="28"/>
          <w:cs/>
          <w:lang w:bidi="th-TH"/>
        </w:rPr>
        <w:t>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9C44F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</w:p>
    <w:p w14:paraId="570BEEC8" w14:textId="77777777" w:rsidR="00452A31" w:rsidRDefault="00452A31" w:rsidP="001E5E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p w14:paraId="5EE7F30F" w14:textId="77777777" w:rsidR="00A206A1" w:rsidRDefault="00A206A1">
      <w:r>
        <w:rPr>
          <w:rFonts w:cs="Angsana New"/>
          <w:cs/>
        </w:rPr>
        <w:br w:type="page"/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1080"/>
        <w:gridCol w:w="180"/>
        <w:gridCol w:w="1080"/>
        <w:gridCol w:w="183"/>
        <w:gridCol w:w="1077"/>
        <w:gridCol w:w="180"/>
        <w:gridCol w:w="1080"/>
      </w:tblGrid>
      <w:tr w:rsidR="00452A31" w:rsidRPr="009C44F2" w14:paraId="7BA1B9E4" w14:textId="77777777" w:rsidTr="00DB37C1">
        <w:trPr>
          <w:cantSplit/>
          <w:trHeight w:val="20"/>
          <w:tblHeader/>
        </w:trPr>
        <w:tc>
          <w:tcPr>
            <w:tcW w:w="2880" w:type="dxa"/>
            <w:vAlign w:val="bottom"/>
            <w:hideMark/>
          </w:tcPr>
          <w:p w14:paraId="37B51D5C" w14:textId="75692CC8" w:rsidR="00452A31" w:rsidRPr="009C44F2" w:rsidRDefault="00452A31" w:rsidP="00DB37C1">
            <w:pPr>
              <w:shd w:val="clear" w:color="auto" w:fill="FFFFFF" w:themeFill="background1"/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3A3418A1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0B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52A31" w:rsidRPr="00117964" w14:paraId="2DC63244" w14:textId="77777777" w:rsidTr="00DB37C1">
        <w:trPr>
          <w:cantSplit/>
          <w:trHeight w:val="20"/>
          <w:tblHeader/>
        </w:trPr>
        <w:tc>
          <w:tcPr>
            <w:tcW w:w="2880" w:type="dxa"/>
          </w:tcPr>
          <w:p w14:paraId="06656521" w14:textId="77777777" w:rsidR="00452A31" w:rsidRPr="00117964" w:rsidRDefault="00452A31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E55BDB" w14:textId="77777777" w:rsidR="00452A31" w:rsidRPr="00117964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1796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C01DB97" w14:textId="77777777" w:rsidR="00452A31" w:rsidRPr="00117964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21395" w14:textId="77777777" w:rsidR="00452A31" w:rsidRPr="00117964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52A31" w:rsidRPr="009C44F2" w14:paraId="0F283DA1" w14:textId="77777777" w:rsidTr="00DB37C1">
        <w:trPr>
          <w:cantSplit/>
          <w:trHeight w:val="20"/>
          <w:tblHeader/>
        </w:trPr>
        <w:tc>
          <w:tcPr>
            <w:tcW w:w="2880" w:type="dxa"/>
            <w:hideMark/>
          </w:tcPr>
          <w:p w14:paraId="27832D5A" w14:textId="77777777" w:rsidR="00452A31" w:rsidRPr="009C44F2" w:rsidRDefault="00452A31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  <w:hideMark/>
          </w:tcPr>
          <w:p w14:paraId="6E6F9695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0" w:type="dxa"/>
          </w:tcPr>
          <w:p w14:paraId="49F0B782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32BCC6ED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A31" w:rsidRPr="009C44F2" w14:paraId="4CC23171" w14:textId="77777777" w:rsidTr="00DB37C1">
        <w:trPr>
          <w:cantSplit/>
          <w:trHeight w:val="20"/>
          <w:tblHeader/>
        </w:trPr>
        <w:tc>
          <w:tcPr>
            <w:tcW w:w="2880" w:type="dxa"/>
            <w:hideMark/>
          </w:tcPr>
          <w:p w14:paraId="15D10090" w14:textId="77777777" w:rsidR="00452A31" w:rsidRPr="009C44F2" w:rsidRDefault="00452A31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0E0F5B33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A608E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3AC72E28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E111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429711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43AA152F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3" w:type="dxa"/>
            <w:tcBorders>
              <w:left w:val="nil"/>
              <w:right w:val="nil"/>
            </w:tcBorders>
          </w:tcPr>
          <w:p w14:paraId="6EFB73C7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hideMark/>
          </w:tcPr>
          <w:p w14:paraId="3F9592FA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345A0F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3B6FD81A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52A31" w:rsidRPr="009C44F2" w14:paraId="0D13E837" w14:textId="77777777" w:rsidTr="00DB37C1">
        <w:trPr>
          <w:cantSplit/>
          <w:trHeight w:val="20"/>
          <w:tblHeader/>
        </w:trPr>
        <w:tc>
          <w:tcPr>
            <w:tcW w:w="2880" w:type="dxa"/>
          </w:tcPr>
          <w:p w14:paraId="50EF8747" w14:textId="77777777" w:rsidR="00452A31" w:rsidRPr="009C44F2" w:rsidRDefault="00452A31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hideMark/>
          </w:tcPr>
          <w:p w14:paraId="102596B9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9C44F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</w:t>
            </w:r>
            <w:r w:rsidRPr="009C4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2A31" w:rsidRPr="009C44F2" w14:paraId="0E3A102D" w14:textId="77777777" w:rsidTr="00DB37C1">
        <w:trPr>
          <w:cantSplit/>
          <w:trHeight w:val="20"/>
        </w:trPr>
        <w:tc>
          <w:tcPr>
            <w:tcW w:w="2880" w:type="dxa"/>
            <w:hideMark/>
          </w:tcPr>
          <w:p w14:paraId="4FC03183" w14:textId="5182B554" w:rsidR="00452A31" w:rsidRPr="009C44F2" w:rsidRDefault="00455F9A" w:rsidP="00DB37C1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ิถุนายน </w:t>
            </w:r>
            <w:r w:rsidR="00452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1B385CE3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503253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A78D65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5E81D1B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B15E3E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4379244D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726528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9F7870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DC306A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52A31" w:rsidRPr="009C44F2" w14:paraId="24C8D76B" w14:textId="77777777" w:rsidTr="00DB37C1">
        <w:trPr>
          <w:cantSplit/>
          <w:trHeight w:val="66"/>
        </w:trPr>
        <w:tc>
          <w:tcPr>
            <w:tcW w:w="2880" w:type="dxa"/>
            <w:shd w:val="clear" w:color="auto" w:fill="auto"/>
          </w:tcPr>
          <w:p w14:paraId="648B54A1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88" w:right="-79" w:hanging="17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45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03A8CDD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3AD518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0DFF9D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141AA7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4F52D0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289662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1DF682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86BFF5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7ECE9B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A31" w:rsidRPr="009C44F2" w14:paraId="6D4F3386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7FCE5CF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452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4C090A0B" w14:textId="4F896E46" w:rsidR="00452A31" w:rsidRPr="00A45258" w:rsidRDefault="00A206A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61,776,619</w:t>
            </w:r>
          </w:p>
        </w:tc>
        <w:tc>
          <w:tcPr>
            <w:tcW w:w="180" w:type="dxa"/>
            <w:vAlign w:val="bottom"/>
          </w:tcPr>
          <w:p w14:paraId="11D32BA7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E6F78" w14:textId="02A5A541" w:rsidR="00452A31" w:rsidRPr="00A45258" w:rsidRDefault="0051351A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F474B94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2B1F58" w14:textId="1009BC54" w:rsidR="00452A31" w:rsidRPr="00A45258" w:rsidRDefault="0051351A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3A5E3DBF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C73ACDD" w14:textId="267EE91F" w:rsidR="00452A31" w:rsidRPr="00A45258" w:rsidRDefault="00245CFF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61,</w:t>
            </w:r>
            <w:r w:rsidR="00E947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947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123</w:t>
            </w:r>
          </w:p>
        </w:tc>
        <w:tc>
          <w:tcPr>
            <w:tcW w:w="180" w:type="dxa"/>
          </w:tcPr>
          <w:p w14:paraId="0CBB8A62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B87AE4" w14:textId="498425DF" w:rsidR="00452A31" w:rsidRPr="00A45258" w:rsidRDefault="00245CFF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</w:t>
            </w:r>
            <w:r w:rsidR="00E947A2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47A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452A31" w:rsidRPr="009C44F2" w14:paraId="20CCEDBF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12788C73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5B0D97E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9475B6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4B723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A28266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713DE0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4A5F8467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D674EF1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4C4021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44FDE3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A31" w:rsidRPr="009C44F2" w14:paraId="22EA3AF7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70C96AA9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9C4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</w:tcPr>
          <w:p w14:paraId="7A0DD106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18C84A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8BB7C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CD86F2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ED858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A7E670F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E44820A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3DA06F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40A442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3652" w:rsidRPr="009C44F2" w14:paraId="08FC0E9C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EE4D80C" w14:textId="77777777" w:rsidR="00DC3652" w:rsidRPr="009C44F2" w:rsidRDefault="00DC3652" w:rsidP="00DC3652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080" w:type="dxa"/>
          </w:tcPr>
          <w:p w14:paraId="7C40EE51" w14:textId="76AFFFF4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5,769,80</w:t>
            </w:r>
            <w:r w:rsidR="00245CF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62038ED6" w14:textId="77777777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8B99DC" w14:textId="4EF9F6F7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F9A58E7" w14:textId="77777777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515070" w14:textId="4B63989B" w:rsidR="00DC3652" w:rsidRPr="00C11F50" w:rsidRDefault="00A206A1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5,781,217</w:t>
            </w:r>
          </w:p>
        </w:tc>
        <w:tc>
          <w:tcPr>
            <w:tcW w:w="183" w:type="dxa"/>
          </w:tcPr>
          <w:p w14:paraId="7D87AD34" w14:textId="77777777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0C9FE5" w14:textId="4BA45FA8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45F05B5" w14:textId="77777777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6AD1B6" w14:textId="71416915" w:rsidR="00DC3652" w:rsidRPr="00C11F50" w:rsidRDefault="00A206A1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5,781,217</w:t>
            </w:r>
          </w:p>
        </w:tc>
      </w:tr>
      <w:tr w:rsidR="00DC3652" w:rsidRPr="009C44F2" w14:paraId="7C459C06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8C921D5" w14:textId="77777777" w:rsidR="00DC3652" w:rsidRPr="009C44F2" w:rsidRDefault="00DC3652" w:rsidP="00DC3652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080" w:type="dxa"/>
          </w:tcPr>
          <w:p w14:paraId="6723B3D4" w14:textId="4691A59E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39,593,27</w:t>
            </w:r>
            <w:r w:rsidR="00245CF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FB6C8D8" w14:textId="77777777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43F7D7" w14:textId="146C0C71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4879FC4" w14:textId="77777777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08DF92" w14:textId="526E5232" w:rsidR="00DC3652" w:rsidRPr="00C11F50" w:rsidRDefault="00385526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C36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="00DC36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83" w:type="dxa"/>
          </w:tcPr>
          <w:p w14:paraId="0975CBCF" w14:textId="77777777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7187E59" w14:textId="5A6A3D0C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1B3CE02" w14:textId="77777777" w:rsidR="00DC3652" w:rsidRPr="00C11F50" w:rsidRDefault="00DC3652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F30CF9" w14:textId="67355120" w:rsidR="00DC3652" w:rsidRPr="00C11F50" w:rsidRDefault="00385526" w:rsidP="00DC365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C36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="00DC36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</w:tr>
    </w:tbl>
    <w:p w14:paraId="632B3001" w14:textId="77777777" w:rsidR="001C7FB4" w:rsidRDefault="001C7FB4" w:rsidP="001C2785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1080"/>
        <w:gridCol w:w="180"/>
        <w:gridCol w:w="1080"/>
        <w:gridCol w:w="183"/>
        <w:gridCol w:w="1077"/>
        <w:gridCol w:w="180"/>
        <w:gridCol w:w="1080"/>
      </w:tblGrid>
      <w:tr w:rsidR="001C7FB4" w:rsidRPr="009C44F2" w14:paraId="396FDFC5" w14:textId="77777777" w:rsidTr="00DB37C1">
        <w:trPr>
          <w:cantSplit/>
          <w:trHeight w:val="20"/>
          <w:tblHeader/>
        </w:trPr>
        <w:tc>
          <w:tcPr>
            <w:tcW w:w="2880" w:type="dxa"/>
            <w:vAlign w:val="bottom"/>
            <w:hideMark/>
          </w:tcPr>
          <w:p w14:paraId="0ADD7C7E" w14:textId="77777777" w:rsidR="001C7FB4" w:rsidRPr="009C44F2" w:rsidRDefault="001C7FB4" w:rsidP="00DB37C1">
            <w:pPr>
              <w:shd w:val="clear" w:color="auto" w:fill="FFFFFF" w:themeFill="background1"/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6DFDB75A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0B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C7FB4" w:rsidRPr="00BE1110" w14:paraId="1E660C6F" w14:textId="77777777" w:rsidTr="00DB37C1">
        <w:trPr>
          <w:cantSplit/>
          <w:trHeight w:val="20"/>
          <w:tblHeader/>
        </w:trPr>
        <w:tc>
          <w:tcPr>
            <w:tcW w:w="2880" w:type="dxa"/>
            <w:hideMark/>
          </w:tcPr>
          <w:p w14:paraId="13E86DF3" w14:textId="77777777" w:rsidR="001C7FB4" w:rsidRPr="009C44F2" w:rsidRDefault="001C7FB4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Merge w:val="restart"/>
            <w:vAlign w:val="bottom"/>
            <w:hideMark/>
          </w:tcPr>
          <w:p w14:paraId="56CEAD89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1E44BB1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8A6DC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C7FB4" w:rsidRPr="009C44F2" w14:paraId="6DD21F56" w14:textId="77777777" w:rsidTr="00DB37C1">
        <w:trPr>
          <w:cantSplit/>
          <w:trHeight w:val="20"/>
          <w:tblHeader/>
        </w:trPr>
        <w:tc>
          <w:tcPr>
            <w:tcW w:w="2880" w:type="dxa"/>
            <w:hideMark/>
          </w:tcPr>
          <w:p w14:paraId="4BF7AEE1" w14:textId="77777777" w:rsidR="001C7FB4" w:rsidRPr="009C44F2" w:rsidRDefault="001C7FB4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77FCBC2F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CC5E19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2A4D8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E111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AE26A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8CBE5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00F6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0B30B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9B274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1FE648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C7FB4" w:rsidRPr="009C44F2" w14:paraId="264D4AF7" w14:textId="77777777" w:rsidTr="00DB37C1">
        <w:trPr>
          <w:cantSplit/>
          <w:trHeight w:val="20"/>
          <w:tblHeader/>
        </w:trPr>
        <w:tc>
          <w:tcPr>
            <w:tcW w:w="2880" w:type="dxa"/>
          </w:tcPr>
          <w:p w14:paraId="31091583" w14:textId="77777777" w:rsidR="001C7FB4" w:rsidRPr="009C44F2" w:rsidRDefault="001C7FB4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hideMark/>
          </w:tcPr>
          <w:p w14:paraId="448B126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9C44F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</w:t>
            </w:r>
            <w:r w:rsidRPr="009C4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C7FB4" w:rsidRPr="009C44F2" w14:paraId="7BC6B1A6" w14:textId="77777777" w:rsidTr="00DB37C1">
        <w:trPr>
          <w:cantSplit/>
          <w:trHeight w:val="20"/>
        </w:trPr>
        <w:tc>
          <w:tcPr>
            <w:tcW w:w="2880" w:type="dxa"/>
            <w:hideMark/>
          </w:tcPr>
          <w:p w14:paraId="7E41A7E4" w14:textId="77777777" w:rsidR="001C7FB4" w:rsidRPr="009C44F2" w:rsidRDefault="001C7FB4" w:rsidP="00DB37C1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37D2BE94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E60B35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8C91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586E12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3912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A63DB6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3E6049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A4A274F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2EC7A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C7FB4" w:rsidRPr="009C44F2" w14:paraId="04108ACE" w14:textId="77777777" w:rsidTr="00DB37C1">
        <w:trPr>
          <w:cantSplit/>
          <w:trHeight w:val="66"/>
        </w:trPr>
        <w:tc>
          <w:tcPr>
            <w:tcW w:w="2880" w:type="dxa"/>
            <w:shd w:val="clear" w:color="auto" w:fill="auto"/>
          </w:tcPr>
          <w:p w14:paraId="109A2964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88" w:right="-79" w:hanging="17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C4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05328D04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5881F4" w14:textId="77777777" w:rsidR="001C7FB4" w:rsidRPr="00143016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E73F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347E9C" w14:textId="77777777" w:rsidR="001C7FB4" w:rsidRPr="00143016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A0E5F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3646E0" w14:textId="77777777" w:rsidR="001C7FB4" w:rsidRPr="00143016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249DC96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A03ED6" w14:textId="77777777" w:rsidR="001C7FB4" w:rsidRPr="00143016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97512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FB4" w:rsidRPr="00C11F50" w14:paraId="4740474B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9A9A149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ลูกหนี้เงินให้สินเชื่อ</w:t>
            </w:r>
          </w:p>
        </w:tc>
        <w:tc>
          <w:tcPr>
            <w:tcW w:w="1080" w:type="dxa"/>
            <w:vAlign w:val="bottom"/>
          </w:tcPr>
          <w:p w14:paraId="4B9D139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58,538,785</w:t>
            </w:r>
          </w:p>
        </w:tc>
        <w:tc>
          <w:tcPr>
            <w:tcW w:w="180" w:type="dxa"/>
            <w:vAlign w:val="bottom"/>
          </w:tcPr>
          <w:p w14:paraId="64051F7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94ADA9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D70448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C40D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EDFFCD3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1F3159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58,517,481</w:t>
            </w:r>
          </w:p>
        </w:tc>
        <w:tc>
          <w:tcPr>
            <w:tcW w:w="180" w:type="dxa"/>
            <w:vAlign w:val="bottom"/>
          </w:tcPr>
          <w:p w14:paraId="658F89F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AC68E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58,517,481</w:t>
            </w:r>
          </w:p>
        </w:tc>
      </w:tr>
      <w:tr w:rsidR="001C7FB4" w:rsidRPr="00C11F50" w14:paraId="4C45CCB1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7FBF3FF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CC38C1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AA2A0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AB67E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D7CDDA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00E20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EB615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100F3D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970DF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EBA81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FB4" w:rsidRPr="00C11F50" w14:paraId="274121F2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CCA765F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9C4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E2BECB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4BF8F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D5A8B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B55CAE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B132B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F25B9C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B1491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4CB90A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38062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FB4" w:rsidRPr="00C11F50" w14:paraId="72FAD470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8BFFB96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48236596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7,031,658</w:t>
            </w:r>
          </w:p>
        </w:tc>
        <w:tc>
          <w:tcPr>
            <w:tcW w:w="180" w:type="dxa"/>
            <w:vAlign w:val="bottom"/>
          </w:tcPr>
          <w:p w14:paraId="10FCF8E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E5350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FD3C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BBC9B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7,056,153</w:t>
            </w:r>
          </w:p>
        </w:tc>
        <w:tc>
          <w:tcPr>
            <w:tcW w:w="183" w:type="dxa"/>
            <w:vAlign w:val="bottom"/>
          </w:tcPr>
          <w:p w14:paraId="4CDF34D7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9FAEE3B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9203E9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ACB72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7,056,153</w:t>
            </w:r>
          </w:p>
        </w:tc>
      </w:tr>
      <w:tr w:rsidR="001C7FB4" w:rsidRPr="00C11F50" w14:paraId="47EC4ABB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1BB4D057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02A952A1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35,207,348</w:t>
            </w:r>
          </w:p>
        </w:tc>
        <w:tc>
          <w:tcPr>
            <w:tcW w:w="180" w:type="dxa"/>
            <w:vAlign w:val="bottom"/>
          </w:tcPr>
          <w:p w14:paraId="34D3A6BB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02F46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126B0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A06971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35,765,678</w:t>
            </w:r>
          </w:p>
        </w:tc>
        <w:tc>
          <w:tcPr>
            <w:tcW w:w="183" w:type="dxa"/>
            <w:vAlign w:val="bottom"/>
          </w:tcPr>
          <w:p w14:paraId="0DFA10F6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D69590D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8A1D97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9E09D7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35,765,678</w:t>
            </w:r>
          </w:p>
        </w:tc>
      </w:tr>
    </w:tbl>
    <w:p w14:paraId="13031E3A" w14:textId="0E0EA70C" w:rsidR="001C7FB4" w:rsidRPr="001E5EED" w:rsidRDefault="001C7FB4" w:rsidP="001E5E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shd w:val="clear" w:color="auto" w:fill="D9D9D9"/>
          <w:cs/>
          <w:lang w:bidi="th-TH"/>
        </w:rPr>
        <w:sectPr w:rsidR="001C7FB4" w:rsidRPr="001E5EED" w:rsidSect="001C2785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7CE91AC" w14:textId="266126AD" w:rsidR="00F74454" w:rsidRDefault="00311393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สินทรัพย์ทางการเงิน</w:t>
      </w:r>
      <w:r w:rsidR="006062D9">
        <w:rPr>
          <w:rFonts w:asciiTheme="majorBidi" w:hAnsiTheme="majorBidi" w:cstheme="majorBidi" w:hint="cs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392379">
        <w:rPr>
          <w:rFonts w:asciiTheme="majorBidi" w:hAnsiTheme="majorBidi" w:cstheme="majorBidi" w:hint="cs"/>
          <w:sz w:val="28"/>
          <w:szCs w:val="28"/>
          <w:cs/>
        </w:rPr>
        <w:t>ลูกหนี้อื่น เงินให้กู้ยืมระยะสั้น</w:t>
      </w:r>
      <w:r w:rsidR="00AC30D7">
        <w:rPr>
          <w:rFonts w:asciiTheme="majorBidi" w:hAnsiTheme="majorBidi" w:cstheme="majorBidi" w:hint="cs"/>
          <w:sz w:val="28"/>
          <w:szCs w:val="28"/>
          <w:cs/>
        </w:rPr>
        <w:t xml:space="preserve"> เงินฝากธนาคารที่มีข้อจำกัดในการเบิกใช้ </w:t>
      </w:r>
      <w:r w:rsidR="0075306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C30D7">
        <w:rPr>
          <w:rFonts w:asciiTheme="majorBidi" w:hAnsiTheme="majorBidi" w:cstheme="majorBidi" w:hint="cs"/>
          <w:sz w:val="28"/>
          <w:szCs w:val="28"/>
          <w:cs/>
        </w:rPr>
        <w:t>เงินก</w:t>
      </w:r>
      <w:r w:rsidR="00B91DF3">
        <w:rPr>
          <w:rFonts w:asciiTheme="majorBidi" w:hAnsiTheme="majorBidi" w:cstheme="majorBidi" w:hint="cs"/>
          <w:sz w:val="28"/>
          <w:szCs w:val="28"/>
          <w:cs/>
        </w:rPr>
        <w:t>ู้</w:t>
      </w:r>
      <w:r w:rsidR="00AC30D7">
        <w:rPr>
          <w:rFonts w:asciiTheme="majorBidi" w:hAnsiTheme="majorBidi" w:cstheme="majorBidi" w:hint="cs"/>
          <w:sz w:val="28"/>
          <w:szCs w:val="28"/>
          <w:cs/>
        </w:rPr>
        <w:t>ยืมระยะสั้น</w:t>
      </w:r>
      <w:r w:rsidR="00835470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 แสดงมูลค่า</w:t>
      </w:r>
      <w:r w:rsidR="000665EF">
        <w:rPr>
          <w:rFonts w:asciiTheme="majorBidi" w:hAnsiTheme="majorBidi" w:cstheme="majorBidi" w:hint="cs"/>
          <w:sz w:val="28"/>
          <w:szCs w:val="28"/>
          <w:cs/>
        </w:rPr>
        <w:t>ยุติธรรมโดยประมาณ</w:t>
      </w:r>
      <w:r w:rsidR="00FE74C7">
        <w:rPr>
          <w:rFonts w:asciiTheme="majorBidi" w:hAnsiTheme="majorBidi" w:cstheme="majorBidi" w:hint="cs"/>
          <w:sz w:val="28"/>
          <w:szCs w:val="28"/>
          <w:cs/>
        </w:rPr>
        <w:t>ตามมู</w:t>
      </w:r>
      <w:r w:rsidR="008B2735">
        <w:rPr>
          <w:rFonts w:asciiTheme="majorBidi" w:hAnsiTheme="majorBidi" w:cstheme="majorBidi" w:hint="cs"/>
          <w:sz w:val="28"/>
          <w:szCs w:val="28"/>
          <w:cs/>
        </w:rPr>
        <w:t>ลค่าตามบัญชี</w:t>
      </w:r>
    </w:p>
    <w:p w14:paraId="5947F6EB" w14:textId="77777777" w:rsidR="00311393" w:rsidRPr="00A206A1" w:rsidRDefault="00311393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0B64DBC" w14:textId="0FCCA0D3" w:rsidR="00A81F2C" w:rsidRDefault="00A81F2C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="00AF3F07">
        <w:rPr>
          <w:rFonts w:asciiTheme="majorBidi" w:hAnsiTheme="majorBidi" w:cstheme="majorBidi" w:hint="cs"/>
          <w:sz w:val="28"/>
          <w:szCs w:val="28"/>
          <w:cs/>
        </w:rPr>
        <w:t>ยุติธรรม</w:t>
      </w:r>
      <w:r w:rsidR="005C5482">
        <w:rPr>
          <w:rFonts w:asciiTheme="majorBidi" w:hAnsiTheme="majorBidi" w:cstheme="majorBidi" w:hint="cs"/>
          <w:sz w:val="28"/>
          <w:szCs w:val="28"/>
          <w:cs/>
        </w:rPr>
        <w:t>ของลูกหนี้</w:t>
      </w:r>
      <w:r w:rsidR="002A1E08">
        <w:rPr>
          <w:rFonts w:asciiTheme="majorBidi" w:hAnsiTheme="majorBidi" w:cstheme="majorBidi" w:hint="cs"/>
          <w:sz w:val="28"/>
          <w:szCs w:val="28"/>
          <w:cs/>
        </w:rPr>
        <w:t>เงินให้สินเชื่อประมาณจากมูลค่าปัจจุบัน</w:t>
      </w:r>
      <w:r w:rsidR="00016FE5">
        <w:rPr>
          <w:rFonts w:asciiTheme="majorBidi" w:hAnsiTheme="majorBidi" w:cstheme="majorBidi" w:hint="cs"/>
          <w:sz w:val="28"/>
          <w:szCs w:val="28"/>
          <w:cs/>
        </w:rPr>
        <w:t>ของกระแสเงินสดคิดลดด้วยอัตราดอกเบี้ย</w:t>
      </w:r>
      <w:r w:rsidR="007E4FC0">
        <w:rPr>
          <w:rFonts w:asciiTheme="majorBidi" w:hAnsiTheme="majorBidi" w:cstheme="majorBidi" w:hint="cs"/>
          <w:sz w:val="28"/>
          <w:szCs w:val="28"/>
          <w:cs/>
        </w:rPr>
        <w:t>ตลาดปัจจุบัน</w:t>
      </w:r>
      <w:r w:rsidR="00F92228">
        <w:rPr>
          <w:rFonts w:asciiTheme="majorBidi" w:hAnsiTheme="majorBidi" w:cstheme="majorBidi" w:hint="cs"/>
          <w:sz w:val="28"/>
          <w:szCs w:val="28"/>
          <w:cs/>
        </w:rPr>
        <w:t>ของเงินให้สินเชื่อที่มีลักษณะคล้ายกัน</w:t>
      </w:r>
    </w:p>
    <w:p w14:paraId="32629B26" w14:textId="77777777" w:rsidR="00F92228" w:rsidRPr="00A206A1" w:rsidRDefault="00F92228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31B5253F" w14:textId="5ACA5AD1" w:rsidR="00F92228" w:rsidRDefault="00F92228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</w:t>
      </w:r>
      <w:r w:rsidR="001D0F6E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จากสถาบันการเงินที่จ่ายดอกเบี้ยในอัตรา</w:t>
      </w:r>
      <w:r w:rsidR="0078760D" w:rsidRPr="0078760D">
        <w:rPr>
          <w:rFonts w:asciiTheme="majorBidi" w:hAnsiTheme="majorBidi" w:hint="cs"/>
          <w:sz w:val="28"/>
          <w:szCs w:val="28"/>
          <w:cs/>
        </w:rPr>
        <w:t>ดอกเบี้ยปรับขึ้นลงตามราคาตลาด</w:t>
      </w:r>
      <w:r w:rsidR="00435736">
        <w:rPr>
          <w:rFonts w:asciiTheme="majorBidi" w:hAnsiTheme="majorBidi" w:cstheme="majorBidi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8996F3B" w14:textId="77777777" w:rsidR="00E96087" w:rsidRPr="00A206A1" w:rsidRDefault="00E96087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48EB7AB7" w14:textId="1FEF2FBA" w:rsidR="00E96087" w:rsidRDefault="00E96087" w:rsidP="00E9608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</w:t>
      </w:r>
      <w:r w:rsidR="00590204">
        <w:rPr>
          <w:rFonts w:asciiTheme="majorBidi" w:hAnsiTheme="majorBidi" w:cstheme="majorBidi" w:hint="cs"/>
          <w:sz w:val="28"/>
          <w:szCs w:val="28"/>
          <w:cs/>
        </w:rPr>
        <w:t>และหุ้นกู้</w:t>
      </w:r>
      <w:r>
        <w:rPr>
          <w:rFonts w:asciiTheme="majorBidi" w:hAnsiTheme="majorBidi" w:cstheme="majorBidi" w:hint="cs"/>
          <w:sz w:val="28"/>
          <w:szCs w:val="28"/>
          <w:cs/>
        </w:rPr>
        <w:t>ที่จ่ายดอกเบี้ยในอัตรา</w:t>
      </w:r>
      <w:r w:rsidR="0002090A">
        <w:rPr>
          <w:rFonts w:asciiTheme="majorBidi" w:hAnsiTheme="majorBidi" w:cstheme="majorBidi" w:hint="cs"/>
          <w:sz w:val="28"/>
          <w:szCs w:val="28"/>
          <w:cs/>
        </w:rPr>
        <w:t>คงที่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แสดงมูลค่ายุติธรรมโดย</w:t>
      </w:r>
      <w:r w:rsidR="00052183">
        <w:rPr>
          <w:rFonts w:asciiTheme="majorBidi" w:hAnsiTheme="majorBidi" w:cstheme="majorBidi" w:hint="cs"/>
          <w:sz w:val="28"/>
          <w:szCs w:val="28"/>
          <w:cs/>
        </w:rPr>
        <w:t>การคำนวณ</w:t>
      </w:r>
      <w:r w:rsidR="00413FA4">
        <w:rPr>
          <w:rFonts w:asciiTheme="majorBidi" w:hAnsiTheme="majorBidi" w:cstheme="majorBidi" w:hint="cs"/>
          <w:sz w:val="28"/>
          <w:szCs w:val="28"/>
          <w:cs/>
        </w:rPr>
        <w:t>มูลค่าปัจจุบันของกระแสเงินสด</w:t>
      </w:r>
      <w:r w:rsidR="00451919">
        <w:rPr>
          <w:rFonts w:asciiTheme="majorBidi" w:hAnsiTheme="majorBidi" w:cstheme="majorBidi" w:hint="cs"/>
          <w:sz w:val="28"/>
          <w:szCs w:val="28"/>
          <w:cs/>
        </w:rPr>
        <w:t>จ่ายในอนาคต</w:t>
      </w:r>
      <w:r w:rsidR="00850068">
        <w:rPr>
          <w:rFonts w:asciiTheme="majorBidi" w:hAnsiTheme="majorBidi" w:cstheme="majorBidi" w:hint="cs"/>
          <w:sz w:val="28"/>
          <w:szCs w:val="28"/>
          <w:cs/>
        </w:rPr>
        <w:t>คิดลดด้วยอัตราดอกเบี้ย</w:t>
      </w:r>
      <w:r w:rsidR="005673BA">
        <w:rPr>
          <w:rFonts w:asciiTheme="majorBidi" w:hAnsiTheme="majorBidi" w:cstheme="majorBidi" w:hint="cs"/>
          <w:sz w:val="28"/>
          <w:szCs w:val="28"/>
          <w:cs/>
        </w:rPr>
        <w:t>โดย</w:t>
      </w:r>
      <w:r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="005673BA">
        <w:rPr>
          <w:rFonts w:asciiTheme="majorBidi" w:hAnsiTheme="majorBidi" w:cstheme="majorBidi" w:hint="cs"/>
          <w:sz w:val="28"/>
          <w:szCs w:val="28"/>
          <w:cs/>
        </w:rPr>
        <w:t>ในตลาดปัจจุบัน</w:t>
      </w:r>
      <w:r w:rsidR="00F9780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97801" w:rsidRPr="0078760D">
        <w:rPr>
          <w:rFonts w:asciiTheme="majorBidi" w:hAnsiTheme="majorBidi" w:cstheme="majorBidi" w:hint="cs"/>
          <w:sz w:val="28"/>
          <w:szCs w:val="28"/>
          <w:cs/>
        </w:rPr>
        <w:t>สำหรับต</w:t>
      </w:r>
      <w:r w:rsidR="00536F84" w:rsidRPr="0078760D">
        <w:rPr>
          <w:rFonts w:asciiTheme="majorBidi" w:hAnsiTheme="majorBidi" w:cstheme="majorBidi" w:hint="cs"/>
          <w:sz w:val="28"/>
          <w:szCs w:val="28"/>
          <w:cs/>
        </w:rPr>
        <w:t>รา</w:t>
      </w:r>
      <w:r w:rsidR="00F97801" w:rsidRPr="0078760D">
        <w:rPr>
          <w:rFonts w:asciiTheme="majorBidi" w:hAnsiTheme="majorBidi" w:cstheme="majorBidi" w:hint="cs"/>
          <w:sz w:val="28"/>
          <w:szCs w:val="28"/>
          <w:cs/>
        </w:rPr>
        <w:t>สาร</w:t>
      </w:r>
      <w:r w:rsidR="00F97801">
        <w:rPr>
          <w:rFonts w:asciiTheme="majorBidi" w:hAnsiTheme="majorBidi" w:cstheme="majorBidi" w:hint="cs"/>
          <w:sz w:val="28"/>
          <w:szCs w:val="28"/>
          <w:cs/>
        </w:rPr>
        <w:t>ที่มีลักษณะ</w:t>
      </w:r>
      <w:r w:rsidR="00AF4AE4">
        <w:rPr>
          <w:rFonts w:asciiTheme="majorBidi" w:hAnsiTheme="majorBidi" w:cstheme="majorBidi" w:hint="cs"/>
          <w:sz w:val="28"/>
          <w:szCs w:val="28"/>
          <w:cs/>
        </w:rPr>
        <w:t>และเงื่อนไขคล้ายกัน</w:t>
      </w:r>
    </w:p>
    <w:p w14:paraId="623D9BA4" w14:textId="77777777" w:rsidR="00311393" w:rsidRPr="00A206A1" w:rsidRDefault="00311393" w:rsidP="00A222C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7A87607" w14:textId="3F700536" w:rsidR="00C978BC" w:rsidRPr="009C44F2" w:rsidRDefault="002C578A" w:rsidP="002C578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659A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77439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7659A5">
        <w:rPr>
          <w:rFonts w:asciiTheme="majorBidi" w:hAnsiTheme="majorBidi" w:cs="Angsana New"/>
          <w:b/>
          <w:bCs/>
          <w:sz w:val="28"/>
          <w:szCs w:val="28"/>
          <w:cs/>
        </w:rPr>
        <w:t>.</w:t>
      </w:r>
      <w:r w:rsidRPr="007659A5">
        <w:rPr>
          <w:rFonts w:asciiTheme="majorBidi" w:hAnsiTheme="majorBidi" w:cstheme="majorBidi"/>
          <w:b/>
          <w:bCs/>
          <w:sz w:val="28"/>
          <w:szCs w:val="28"/>
        </w:rPr>
        <w:t>3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C978BC" w:rsidRPr="00AE4311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</w:t>
      </w:r>
      <w:r w:rsidR="00E1713A" w:rsidRPr="00302BAD">
        <w:rPr>
          <w:rFonts w:asciiTheme="majorBidi" w:hAnsiTheme="majorBidi" w:cstheme="majorBidi"/>
          <w:b/>
          <w:bCs/>
          <w:sz w:val="28"/>
          <w:szCs w:val="28"/>
          <w:cs/>
        </w:rPr>
        <w:t>ด้านเครดิตที่คาดว่าจะเกิดขึ้น</w:t>
      </w:r>
    </w:p>
    <w:p w14:paraId="74C4CA13" w14:textId="77777777" w:rsidR="00C978BC" w:rsidRPr="00A206A1" w:rsidRDefault="00C978BC" w:rsidP="00C978BC">
      <w:pPr>
        <w:pStyle w:val="block"/>
        <w:shd w:val="clear" w:color="auto" w:fill="FFFFFF" w:themeFill="background1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3C892B72" w14:textId="5FB9C9F7" w:rsidR="00C978BC" w:rsidRPr="009C44F2" w:rsidRDefault="00C978BC" w:rsidP="00C978BC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C44F2">
        <w:rPr>
          <w:rFonts w:asciiTheme="majorBidi" w:hAnsiTheme="majorBidi" w:cstheme="majorBidi" w:hint="cs"/>
          <w:sz w:val="28"/>
          <w:szCs w:val="28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A206A1">
        <w:rPr>
          <w:rFonts w:asciiTheme="majorBidi" w:hAnsiTheme="majorBidi"/>
          <w:sz w:val="28"/>
          <w:szCs w:val="28"/>
          <w:cs/>
        </w:rPr>
        <w:t xml:space="preserve">      </w:t>
      </w:r>
      <w:r w:rsidRPr="009C44F2">
        <w:rPr>
          <w:rFonts w:asciiTheme="majorBidi" w:hAnsiTheme="majorBidi" w:cstheme="majorBidi"/>
          <w:sz w:val="28"/>
          <w:szCs w:val="28"/>
        </w:rPr>
        <w:t>12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 xml:space="preserve"> เดือนข้างหน้า ทั้งนี้ </w:t>
      </w:r>
      <w:r w:rsidRPr="009C44F2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9C44F2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>และบริษัทพิจารณา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9C44F2">
        <w:rPr>
          <w:rFonts w:asciiTheme="majorBidi" w:hAnsiTheme="majorBidi"/>
          <w:sz w:val="28"/>
          <w:szCs w:val="28"/>
          <w:cs/>
        </w:rPr>
        <w:t xml:space="preserve"> </w:t>
      </w:r>
    </w:p>
    <w:p w14:paraId="755487A8" w14:textId="77777777" w:rsidR="00C978BC" w:rsidRPr="00A206A1" w:rsidRDefault="00C978BC" w:rsidP="00C978BC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C43534" w14:textId="12F2F45B" w:rsidR="00D83BA1" w:rsidRDefault="00C978BC" w:rsidP="008E44C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/>
          <w:sz w:val="28"/>
          <w:szCs w:val="28"/>
        </w:rPr>
      </w:pPr>
      <w:r w:rsidRPr="009C44F2">
        <w:rPr>
          <w:rFonts w:asciiTheme="majorBidi" w:hAnsiTheme="majorBidi" w:cstheme="majorBidi" w:hint="cs"/>
          <w:sz w:val="28"/>
          <w:szCs w:val="28"/>
          <w:cs/>
        </w:rPr>
        <w:t>ค่าเผื่อผลขาดทุน</w:t>
      </w:r>
      <w:r w:rsidR="00BE6833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9C44F2">
        <w:rPr>
          <w:rFonts w:asciiTheme="majorBidi" w:hAnsiTheme="majorBidi" w:hint="cs"/>
          <w:sz w:val="28"/>
          <w:szCs w:val="28"/>
          <w:cs/>
        </w:rPr>
        <w:t>ลูกหนี้เงินให้สินเชื่อ</w:t>
      </w:r>
      <w:r w:rsidRPr="009C44F2">
        <w:rPr>
          <w:rFonts w:asciiTheme="majorBidi" w:hAnsiTheme="majorBidi"/>
          <w:sz w:val="28"/>
          <w:szCs w:val="28"/>
          <w:cs/>
        </w:rPr>
        <w:t xml:space="preserve"> </w:t>
      </w:r>
      <w:r w:rsidR="0030426E" w:rsidRPr="009C44F2">
        <w:rPr>
          <w:rFonts w:asciiTheme="majorBidi" w:hAnsiTheme="majorBidi" w:hint="cs"/>
          <w:sz w:val="28"/>
          <w:szCs w:val="28"/>
          <w:cs/>
        </w:rPr>
        <w:t>และ</w:t>
      </w:r>
      <w:r w:rsidRPr="009C44F2">
        <w:rPr>
          <w:rFonts w:asciiTheme="majorBidi" w:hAnsiTheme="majorBidi" w:hint="cs"/>
          <w:sz w:val="28"/>
          <w:szCs w:val="28"/>
          <w:cs/>
        </w:rPr>
        <w:t>ลูกหนี้ตามสัญญาเช่าซื้อ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ประมาณการโดยพิจารณาผลขาดทุนด้านเครดิตที่คาดว่าจะเกิดขึ้น</w:t>
      </w:r>
      <w:r w:rsidRPr="009C44F2">
        <w:rPr>
          <w:rFonts w:asciiTheme="majorBidi" w:hAnsiTheme="majorBidi" w:hint="cs"/>
          <w:sz w:val="28"/>
          <w:szCs w:val="28"/>
          <w:cs/>
        </w:rPr>
        <w:t xml:space="preserve"> 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C44F2" w:rsidDel="005B6E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ตามแบบจำลองสำหรับการประมาณการผลขาดทุนด้านเครดิตที่คาดว่าจะเกิดขึ้น</w:t>
      </w:r>
      <w:r w:rsidR="00D83BA1" w:rsidRPr="00D83BA1">
        <w:rPr>
          <w:rFonts w:asciiTheme="majorBidi" w:hAnsiTheme="majorBidi"/>
          <w:sz w:val="28"/>
          <w:szCs w:val="28"/>
          <w:cs/>
        </w:rPr>
        <w:t xml:space="preserve"> 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นอกจากนี้</w:t>
      </w:r>
      <w:r w:rsidR="00D83BA1" w:rsidRPr="00D83BA1">
        <w:rPr>
          <w:rFonts w:asciiTheme="majorBidi" w:hAnsiTheme="majorBidi"/>
          <w:sz w:val="28"/>
          <w:szCs w:val="28"/>
          <w:cs/>
        </w:rPr>
        <w:t xml:space="preserve"> 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กลุ่มบริษัทและบริษัทรับรู้ผลขาดทุน</w:t>
      </w:r>
      <w:r w:rsidR="00BE6833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เพิ่มเติมเพื่อรองรับความไม่แน่นอนของเหตุการณ์ในอนาคตที่ไม่สามารถสะท้อนในแบบจำลองปัจจุบัน</w:t>
      </w:r>
    </w:p>
    <w:p w14:paraId="3321227F" w14:textId="77777777" w:rsidR="00A206A1" w:rsidRPr="00A206A1" w:rsidRDefault="00A206A1" w:rsidP="002C578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20F5E0B1" w14:textId="2F3170B3" w:rsidR="0064014F" w:rsidRPr="00DF1217" w:rsidRDefault="002C578A" w:rsidP="002C578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(ก)</w:t>
      </w: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ab/>
      </w:r>
      <w:r w:rsidR="006D4332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ค่าเผื่อผลขาดทุน</w:t>
      </w:r>
      <w:r w:rsidR="00BE6833" w:rsidRPr="00302BAD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ด้านเครดิตที่คาดว่าจะเกิดขึ้น</w:t>
      </w:r>
      <w:r w:rsidR="008824DE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</w:t>
      </w:r>
      <w:r w:rsidR="00AB63AA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-</w:t>
      </w:r>
      <w:r w:rsidR="006D4332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วิธีการทั่วไป</w:t>
      </w:r>
    </w:p>
    <w:p w14:paraId="7EB2CD6C" w14:textId="77777777" w:rsidR="0064014F" w:rsidRPr="00A206A1" w:rsidRDefault="0064014F" w:rsidP="0064014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080"/>
        <w:gridCol w:w="270"/>
        <w:gridCol w:w="1080"/>
        <w:gridCol w:w="270"/>
        <w:gridCol w:w="1084"/>
      </w:tblGrid>
      <w:tr w:rsidR="004E78FB" w:rsidRPr="000E7902" w14:paraId="57A25CDC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3119574A" w14:textId="77777777" w:rsidR="004E78FB" w:rsidRPr="000E7902" w:rsidRDefault="004E78FB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4" w:type="dxa"/>
            <w:gridSpan w:val="5"/>
            <w:vAlign w:val="bottom"/>
          </w:tcPr>
          <w:p w14:paraId="19EA96A8" w14:textId="593BCD60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E790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E78FB" w:rsidRPr="000E7902" w14:paraId="77E1DB28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13489A9F" w14:textId="21219C05" w:rsidR="004E78FB" w:rsidRPr="000E7902" w:rsidRDefault="004E78FB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BF3120" w14:textId="77777777" w:rsid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</w:t>
            </w:r>
          </w:p>
          <w:p w14:paraId="63608C6B" w14:textId="4161F34A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70" w:type="dxa"/>
            <w:vAlign w:val="bottom"/>
          </w:tcPr>
          <w:p w14:paraId="09F7C9BA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641F02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</w:t>
            </w:r>
          </w:p>
          <w:p w14:paraId="0202AAC8" w14:textId="0F927376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270" w:type="dxa"/>
            <w:vAlign w:val="bottom"/>
          </w:tcPr>
          <w:p w14:paraId="3B5E75B3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73A40F0A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E78FB" w:rsidRPr="000E7902" w14:paraId="4127BF9A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BF2BC5B" w14:textId="77777777" w:rsidR="004E78FB" w:rsidRPr="000E7902" w:rsidRDefault="004E78FB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30CD2B" w14:textId="77777777" w:rsidR="004E78FB" w:rsidRPr="000E7902" w:rsidRDefault="004E78FB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C9DB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9BBAB3B" w14:textId="5D26C170" w:rsidR="004E78FB" w:rsidRPr="000E7902" w:rsidRDefault="004E78FB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4FA4B3A6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7C8CD080" w14:textId="77777777" w:rsidR="004E78FB" w:rsidRPr="000E7902" w:rsidRDefault="004E78FB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4E78FB" w:rsidRPr="000E7902" w14:paraId="37369103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358A4E1" w14:textId="2F5E7645" w:rsidR="004E78FB" w:rsidRPr="000E7902" w:rsidRDefault="004E78FB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  <w:vAlign w:val="bottom"/>
          </w:tcPr>
          <w:p w14:paraId="3ABA2AF9" w14:textId="43F2CB2C" w:rsidR="004E78FB" w:rsidRPr="00B24837" w:rsidRDefault="00CB1E1F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1,551,690</w:t>
            </w:r>
          </w:p>
        </w:tc>
        <w:tc>
          <w:tcPr>
            <w:tcW w:w="270" w:type="dxa"/>
          </w:tcPr>
          <w:p w14:paraId="130F6721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0F41A34" w14:textId="67C95F19" w:rsidR="004E78FB" w:rsidRPr="006E43FF" w:rsidRDefault="00CB1E1F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6E43FF">
              <w:rPr>
                <w:rFonts w:ascii="Angsana New" w:eastAsia="Angsana New" w:hAnsi="Angsana New" w:cs="Angsana New"/>
                <w:sz w:val="28"/>
                <w:szCs w:val="28"/>
              </w:rPr>
              <w:t>851</w:t>
            </w:r>
          </w:p>
        </w:tc>
        <w:tc>
          <w:tcPr>
            <w:tcW w:w="270" w:type="dxa"/>
          </w:tcPr>
          <w:p w14:paraId="3F9E2617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3A42FED2" w14:textId="0F1254B1" w:rsidR="004E78FB" w:rsidRPr="006E43FF" w:rsidRDefault="00CB1E1F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6E43FF">
              <w:rPr>
                <w:rFonts w:ascii="Angsana New" w:eastAsia="Angsana New" w:hAnsi="Angsana New" w:cs="Angsana New"/>
                <w:sz w:val="28"/>
                <w:szCs w:val="28"/>
              </w:rPr>
              <w:t>1,552,541</w:t>
            </w:r>
          </w:p>
        </w:tc>
      </w:tr>
      <w:tr w:rsidR="00AC278E" w:rsidRPr="000E7902" w14:paraId="17412769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365E7F2" w14:textId="7810F44B" w:rsidR="00AC278E" w:rsidRPr="000E7902" w:rsidRDefault="00AC278E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การวัดมูลค่าใหม่สุทธิของ</w:t>
            </w: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 w:rsidR="0027746B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</w:tcPr>
          <w:p w14:paraId="3780102C" w14:textId="5C39A34E" w:rsidR="00AC278E" w:rsidRPr="00111B79" w:rsidRDefault="00921E18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189</w:t>
            </w:r>
            <w:r w:rsidR="00AC278E" w:rsidRPr="00111B79">
              <w:rPr>
                <w:rFonts w:ascii="Angsana New" w:eastAsia="Angsana New" w:hAnsi="Angsana New" w:cs="Angsana New"/>
                <w:sz w:val="28"/>
                <w:szCs w:val="28"/>
              </w:rPr>
              <w:t>,199</w:t>
            </w:r>
          </w:p>
        </w:tc>
        <w:tc>
          <w:tcPr>
            <w:tcW w:w="270" w:type="dxa"/>
          </w:tcPr>
          <w:p w14:paraId="46F938FB" w14:textId="77777777" w:rsidR="00AC278E" w:rsidRPr="000E7902" w:rsidRDefault="00AC278E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0BDC95" w14:textId="211D92EE" w:rsidR="00AC278E" w:rsidRPr="006E43FF" w:rsidRDefault="00AC278E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6E43FF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2B23F7" w:rsidRPr="006E43FF">
              <w:rPr>
                <w:rFonts w:ascii="Angsana New" w:eastAsia="Angsana New" w:hAnsi="Angsana New" w:cs="Angsana New"/>
                <w:sz w:val="28"/>
                <w:szCs w:val="28"/>
              </w:rPr>
              <w:t>489</w:t>
            </w:r>
            <w:r w:rsidRPr="006E43FF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C1A3371" w14:textId="77777777" w:rsidR="00AC278E" w:rsidRPr="000E7902" w:rsidRDefault="00AC278E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FC1C221" w14:textId="3916EEA2" w:rsidR="00AC278E" w:rsidRPr="006E43FF" w:rsidRDefault="001D1B68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6E43FF"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  <w:r w:rsidR="006E43FF" w:rsidRPr="006E43FF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="00AC278E" w:rsidRPr="006E43FF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544219" w:rsidRPr="006E43FF">
              <w:rPr>
                <w:rFonts w:ascii="Angsana New" w:eastAsia="Angsana New" w:hAnsi="Angsana New" w:cs="Angsana New"/>
                <w:sz w:val="28"/>
                <w:szCs w:val="28"/>
              </w:rPr>
              <w:t>710</w:t>
            </w:r>
          </w:p>
        </w:tc>
      </w:tr>
      <w:tr w:rsidR="00AC278E" w:rsidRPr="000E7902" w14:paraId="7A2228C1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0791CEF2" w14:textId="5339B7A9" w:rsidR="00AC278E" w:rsidRPr="000E7902" w:rsidRDefault="00AC278E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1080" w:type="dxa"/>
            <w:vAlign w:val="bottom"/>
          </w:tcPr>
          <w:p w14:paraId="7FBCC18C" w14:textId="39220555" w:rsidR="00AC278E" w:rsidRPr="00111B79" w:rsidRDefault="00AC278E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11B79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11B79">
              <w:rPr>
                <w:rFonts w:ascii="Angsana New" w:eastAsia="Angsana New" w:hAnsi="Angsana New" w:cs="Angsana New"/>
                <w:sz w:val="28"/>
                <w:szCs w:val="28"/>
              </w:rPr>
              <w:t>905,232</w:t>
            </w:r>
            <w:r w:rsidRPr="00111B79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75A1B70" w14:textId="77777777" w:rsidR="00AC278E" w:rsidRPr="000E7902" w:rsidRDefault="00AC278E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6DB49AB" w14:textId="1828FFFF" w:rsidR="00AC278E" w:rsidRPr="006E43FF" w:rsidRDefault="00AC278E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6E43FF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A206A1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Pr="006E43FF">
              <w:rPr>
                <w:rFonts w:ascii="Angsana New" w:eastAsia="Angsana New" w:hAnsi="Angsana New" w:cs="Angsana New"/>
                <w:sz w:val="28"/>
                <w:szCs w:val="28"/>
              </w:rPr>
              <w:t>7</w:t>
            </w:r>
            <w:r w:rsidRPr="006E43FF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5A5DE84" w14:textId="77777777" w:rsidR="00AC278E" w:rsidRPr="000E7902" w:rsidRDefault="00AC278E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7A49BE9B" w14:textId="4BC494D2" w:rsidR="00AC278E" w:rsidRPr="006E43FF" w:rsidRDefault="00AC278E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6E43FF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6E43FF">
              <w:rPr>
                <w:rFonts w:ascii="Angsana New" w:eastAsia="Angsana New" w:hAnsi="Angsana New" w:cs="Angsana New"/>
                <w:sz w:val="28"/>
                <w:szCs w:val="28"/>
              </w:rPr>
              <w:t>905,2</w:t>
            </w:r>
            <w:r w:rsidR="00A206A1"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  <w:r w:rsidRPr="006E43FF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  <w:r w:rsidRPr="006E43FF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AC278E" w:rsidRPr="000E7902" w14:paraId="0EA3E288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0B827C69" w14:textId="6847B9C4" w:rsidR="00AC278E" w:rsidRPr="000E7902" w:rsidRDefault="00AC278E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EB8B35" w14:textId="2BCE9D4B" w:rsidR="00AC278E" w:rsidRPr="00111B79" w:rsidRDefault="00AC278E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11B79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921E18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00A206A1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Pr="00111B79">
              <w:rPr>
                <w:rFonts w:ascii="Angsana New" w:eastAsia="Angsana New" w:hAnsi="Angsana New" w:cs="Angsana New"/>
                <w:sz w:val="28"/>
                <w:szCs w:val="28"/>
              </w:rPr>
              <w:t>,216</w:t>
            </w:r>
          </w:p>
        </w:tc>
        <w:tc>
          <w:tcPr>
            <w:tcW w:w="270" w:type="dxa"/>
          </w:tcPr>
          <w:p w14:paraId="12483989" w14:textId="77777777" w:rsidR="00AC278E" w:rsidRPr="000E7902" w:rsidRDefault="00AC278E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08F8" w14:textId="48F6D0BE" w:rsidR="00AC278E" w:rsidRPr="006E43FF" w:rsidRDefault="00A206A1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459</w:t>
            </w:r>
          </w:p>
        </w:tc>
        <w:tc>
          <w:tcPr>
            <w:tcW w:w="270" w:type="dxa"/>
          </w:tcPr>
          <w:p w14:paraId="1C6907E2" w14:textId="77777777" w:rsidR="00AC278E" w:rsidRPr="000E7902" w:rsidRDefault="00AC278E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4BA6AE6" w14:textId="11C91056" w:rsidR="00AC278E" w:rsidRPr="006E43FF" w:rsidRDefault="00AC278E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6E43FF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A206A1">
              <w:rPr>
                <w:rFonts w:ascii="Angsana New" w:eastAsia="Angsana New" w:hAnsi="Angsana New" w:cs="Angsana New"/>
                <w:sz w:val="28"/>
                <w:szCs w:val="28"/>
              </w:rPr>
              <w:t>62,675</w:t>
            </w:r>
          </w:p>
        </w:tc>
      </w:tr>
      <w:tr w:rsidR="00AC278E" w:rsidRPr="00B24837" w14:paraId="13F362D7" w14:textId="77777777" w:rsidTr="004D253E">
        <w:trPr>
          <w:trHeight w:val="20"/>
        </w:trPr>
        <w:tc>
          <w:tcPr>
            <w:tcW w:w="5400" w:type="dxa"/>
            <w:vAlign w:val="bottom"/>
          </w:tcPr>
          <w:p w14:paraId="4036413D" w14:textId="174960B0" w:rsidR="00AC278E" w:rsidRPr="00B24837" w:rsidRDefault="00AC278E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1A616" w14:textId="194EFA4E" w:rsidR="00AC278E" w:rsidRPr="00B24837" w:rsidRDefault="00797521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1,397</w:t>
            </w:r>
            <w:r w:rsidR="00AC278E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,873</w:t>
            </w:r>
          </w:p>
        </w:tc>
        <w:tc>
          <w:tcPr>
            <w:tcW w:w="270" w:type="dxa"/>
          </w:tcPr>
          <w:p w14:paraId="2EFD8D88" w14:textId="77777777" w:rsidR="00AC278E" w:rsidRPr="00B24837" w:rsidRDefault="00AC278E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B77D7" w14:textId="4D4711A8" w:rsidR="00AC278E" w:rsidRPr="00B24837" w:rsidRDefault="00AC278E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</w:rPr>
              <w:t>80</w:t>
            </w: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EA1605A" w14:textId="77777777" w:rsidR="00AC278E" w:rsidRPr="00B24837" w:rsidRDefault="00AC278E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BF0D7" w14:textId="4EC2F957" w:rsidR="00AC278E" w:rsidRPr="00B24837" w:rsidRDefault="00797521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1,398</w:t>
            </w:r>
            <w:r w:rsidR="00AC278E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,677</w:t>
            </w:r>
          </w:p>
        </w:tc>
      </w:tr>
    </w:tbl>
    <w:p w14:paraId="163A7FF8" w14:textId="77777777" w:rsidR="00A206A1" w:rsidRDefault="00A206A1">
      <w:r>
        <w:rPr>
          <w:rFonts w:cs="Angsana New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620"/>
      </w:tblGrid>
      <w:tr w:rsidR="00F22732" w:rsidRPr="000E7902" w14:paraId="14B89B5E" w14:textId="0F192F5C" w:rsidTr="00F2273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43479AE2" w14:textId="69845EEC" w:rsidR="00F22732" w:rsidRPr="000E7902" w:rsidRDefault="00F22732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43AA840" w14:textId="6FD666AE" w:rsidR="00F22732" w:rsidRPr="000E7902" w:rsidRDefault="00F22732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E790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D537E" w:rsidRPr="005C41C5" w14:paraId="07EB6636" w14:textId="77777777" w:rsidTr="00F2273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0972F71C" w14:textId="77777777" w:rsidR="009D537E" w:rsidRPr="000E7902" w:rsidRDefault="009D537E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A7EA778" w14:textId="064BCB29" w:rsidR="009D537E" w:rsidRPr="009D537E" w:rsidRDefault="009D537E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537E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F22732" w:rsidRPr="000E7902" w14:paraId="3E74900D" w14:textId="69557232" w:rsidTr="00F2273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6EAB0691" w14:textId="77777777" w:rsidR="00F22732" w:rsidRPr="000E7902" w:rsidRDefault="00F22732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E0AC4EE" w14:textId="089EF1E6" w:rsidR="00F22732" w:rsidRPr="000E7902" w:rsidRDefault="00F22732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6D07" w:rsidRPr="000E7902" w14:paraId="284165CA" w14:textId="4E318CFE" w:rsidTr="002F0A2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4AD8DCA7" w14:textId="77777777" w:rsidR="00336D07" w:rsidRPr="000E7902" w:rsidRDefault="00336D07" w:rsidP="00F2273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5DFABE65" w14:textId="17A36428" w:rsidR="00336D07" w:rsidRDefault="00336D07" w:rsidP="0033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1,551,690</w:t>
            </w:r>
          </w:p>
        </w:tc>
      </w:tr>
      <w:tr w:rsidR="00AC278E" w:rsidRPr="000E7902" w14:paraId="1934183A" w14:textId="77670586" w:rsidTr="002F0A2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6FEAC02F" w14:textId="60F7EFE6" w:rsidR="00AC278E" w:rsidRPr="000E7902" w:rsidRDefault="00AC278E" w:rsidP="00AC278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การวัดมูลค่าใหม่สุทธิของ</w:t>
            </w: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 w:rsidR="0027746B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620" w:type="dxa"/>
          </w:tcPr>
          <w:p w14:paraId="464BE7E8" w14:textId="7902AE5D" w:rsidR="00AC278E" w:rsidRPr="00111B79" w:rsidRDefault="00111B79" w:rsidP="00A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11B79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</w:t>
            </w:r>
            <w:r w:rsidR="00921E18">
              <w:rPr>
                <w:rFonts w:ascii="Angsana New" w:eastAsia="Angsana New" w:hAnsi="Angsana New" w:cs="Angsana New"/>
                <w:sz w:val="28"/>
                <w:szCs w:val="28"/>
              </w:rPr>
              <w:t>189</w:t>
            </w:r>
            <w:r w:rsidR="00AC278E" w:rsidRPr="00111B79">
              <w:rPr>
                <w:rFonts w:ascii="Angsana New" w:eastAsia="Angsana New" w:hAnsi="Angsana New" w:cs="Angsana New"/>
                <w:sz w:val="28"/>
                <w:szCs w:val="28"/>
              </w:rPr>
              <w:t>,199</w:t>
            </w:r>
          </w:p>
        </w:tc>
      </w:tr>
      <w:tr w:rsidR="00AC278E" w:rsidRPr="000E7902" w14:paraId="6C1736C5" w14:textId="690C7D6E" w:rsidTr="002F0A2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7E9217BF" w14:textId="22AE7935" w:rsidR="00AC278E" w:rsidRPr="000E7902" w:rsidRDefault="00AC278E" w:rsidP="00AC278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1620" w:type="dxa"/>
            <w:vAlign w:val="bottom"/>
          </w:tcPr>
          <w:p w14:paraId="1F34D01C" w14:textId="4DDFB7ED" w:rsidR="00AC278E" w:rsidRPr="00111B79" w:rsidRDefault="00AC278E" w:rsidP="00A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11B79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11B79">
              <w:rPr>
                <w:rFonts w:ascii="Angsana New" w:eastAsia="Angsana New" w:hAnsi="Angsana New" w:cs="Angsana New"/>
                <w:sz w:val="28"/>
                <w:szCs w:val="28"/>
              </w:rPr>
              <w:t>905,232</w:t>
            </w:r>
            <w:r w:rsidRPr="00111B79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AC278E" w:rsidRPr="000E7902" w14:paraId="319B1A09" w14:textId="48209245" w:rsidTr="00336D07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519D03A0" w14:textId="1A6CBA67" w:rsidR="00AC278E" w:rsidRPr="000E7902" w:rsidRDefault="00AC278E" w:rsidP="00AC278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984193" w14:textId="22B4CAF0" w:rsidR="00AC278E" w:rsidRPr="00111B79" w:rsidRDefault="00AC278E" w:rsidP="00A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11B79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921E18">
              <w:rPr>
                <w:rFonts w:ascii="Angsana New" w:eastAsia="Angsana New" w:hAnsi="Angsana New" w:cs="Angsana New"/>
                <w:sz w:val="28"/>
                <w:szCs w:val="28"/>
              </w:rPr>
              <w:t>62</w:t>
            </w:r>
            <w:r w:rsidRPr="00111B79">
              <w:rPr>
                <w:rFonts w:ascii="Angsana New" w:eastAsia="Angsana New" w:hAnsi="Angsana New" w:cs="Angsana New"/>
                <w:sz w:val="28"/>
                <w:szCs w:val="28"/>
              </w:rPr>
              <w:t>,216</w:t>
            </w:r>
          </w:p>
        </w:tc>
      </w:tr>
      <w:tr w:rsidR="00AC278E" w:rsidRPr="00B24837" w14:paraId="7E5B5D2A" w14:textId="00187C73" w:rsidTr="005C41C5">
        <w:trPr>
          <w:trHeight w:val="20"/>
        </w:trPr>
        <w:tc>
          <w:tcPr>
            <w:tcW w:w="7560" w:type="dxa"/>
            <w:vAlign w:val="bottom"/>
          </w:tcPr>
          <w:p w14:paraId="26429FDE" w14:textId="449C6384" w:rsidR="00AC278E" w:rsidRPr="00B24837" w:rsidRDefault="00AC278E" w:rsidP="00AC278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ิถุนายน 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66AE54D" w14:textId="2C01C86B" w:rsidR="00AC278E" w:rsidRPr="00B24837" w:rsidRDefault="00797521" w:rsidP="00A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1,397</w:t>
            </w:r>
            <w:r w:rsidR="00AC278E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,873</w:t>
            </w:r>
          </w:p>
        </w:tc>
      </w:tr>
    </w:tbl>
    <w:p w14:paraId="082F03E3" w14:textId="77777777" w:rsidR="000E7902" w:rsidRPr="00A206A1" w:rsidRDefault="000E7902" w:rsidP="000E7902">
      <w:pPr>
        <w:pStyle w:val="block"/>
        <w:shd w:val="clear" w:color="auto" w:fill="FFFFFF" w:themeFill="background1"/>
        <w:spacing w:after="0" w:line="240" w:lineRule="auto"/>
        <w:ind w:left="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24FB0FAD" w14:textId="22BB4165" w:rsidR="009B71F4" w:rsidRPr="00CD04E2" w:rsidRDefault="002C578A" w:rsidP="002C5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cs/>
        </w:rPr>
      </w:pPr>
      <w:r w:rsidRPr="00CD04E2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(ข)</w:t>
      </w:r>
      <w:r w:rsidRPr="00CD04E2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ab/>
      </w:r>
      <w:r w:rsidR="0083773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ผล</w:t>
      </w:r>
      <w:r w:rsidR="009B71F4" w:rsidRPr="009B71F4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กำไรและกลับรายการ</w:t>
      </w:r>
      <w:r w:rsidR="006C6E6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  <w:r w:rsidR="006C6E6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(</w:t>
      </w:r>
      <w:r w:rsidR="009B71F4" w:rsidRPr="009B71F4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ขาดทุน</w:t>
      </w:r>
      <w:r w:rsidR="006C6E6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)</w:t>
      </w:r>
      <w:r w:rsidR="00BF33FE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</w:t>
      </w:r>
      <w:r w:rsidR="0027746B" w:rsidRPr="00302BAD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ด้านเครดิตที่คาดว่าจะเกิดขึ้น</w:t>
      </w:r>
    </w:p>
    <w:p w14:paraId="5A1FD7B1" w14:textId="77777777" w:rsidR="005C7474" w:rsidRPr="00A206A1" w:rsidRDefault="005C7474" w:rsidP="005C7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2"/>
        <w:gridCol w:w="1168"/>
        <w:gridCol w:w="182"/>
        <w:gridCol w:w="1258"/>
        <w:gridCol w:w="181"/>
        <w:gridCol w:w="1169"/>
      </w:tblGrid>
      <w:tr w:rsidR="003868A0" w:rsidRPr="00445ED9" w14:paraId="4F5ADEDD" w14:textId="77777777" w:rsidTr="003C3DEA">
        <w:trPr>
          <w:cantSplit/>
          <w:trHeight w:val="144"/>
        </w:trPr>
        <w:tc>
          <w:tcPr>
            <w:tcW w:w="3870" w:type="dxa"/>
          </w:tcPr>
          <w:p w14:paraId="24A9D5DE" w14:textId="71AB423C" w:rsidR="003868A0" w:rsidRPr="00690AB1" w:rsidRDefault="003868A0" w:rsidP="00A2369B">
            <w:pPr>
              <w:shd w:val="clear" w:color="auto" w:fill="FFFFFF" w:themeFill="background1"/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509DE33" w14:textId="09C7CE93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4B26AF0F" w14:textId="37EE88FB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8" w:type="dxa"/>
            <w:gridSpan w:val="3"/>
          </w:tcPr>
          <w:p w14:paraId="2616AF96" w14:textId="7202931A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04E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68A0" w:rsidRPr="00445ED9" w14:paraId="3993DB59" w14:textId="77777777" w:rsidTr="003C3DEA">
        <w:trPr>
          <w:cantSplit/>
          <w:trHeight w:val="144"/>
        </w:trPr>
        <w:tc>
          <w:tcPr>
            <w:tcW w:w="3870" w:type="dxa"/>
          </w:tcPr>
          <w:p w14:paraId="0FA4E2B3" w14:textId="77777777" w:rsidR="003868A0" w:rsidRPr="00E559BD" w:rsidRDefault="003868A0" w:rsidP="00A2369B">
            <w:pPr>
              <w:shd w:val="clear" w:color="auto" w:fill="FFFFFF" w:themeFill="background1"/>
              <w:spacing w:line="320" w:lineRule="exac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05001F" w14:textId="2B2AEC4C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182" w:type="dxa"/>
          </w:tcPr>
          <w:p w14:paraId="2BD987F2" w14:textId="77777777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AAF89CA" w14:textId="1779DB6E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182" w:type="dxa"/>
          </w:tcPr>
          <w:p w14:paraId="09E2A8B1" w14:textId="769E1C45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2DFA0B1" w14:textId="44425F33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181" w:type="dxa"/>
          </w:tcPr>
          <w:p w14:paraId="32315B07" w14:textId="77777777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6E327D" w14:textId="414AF441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</w:tr>
      <w:tr w:rsidR="003868A0" w:rsidRPr="00445ED9" w14:paraId="356E3B4E" w14:textId="77777777" w:rsidTr="003C3DEA">
        <w:trPr>
          <w:cantSplit/>
          <w:trHeight w:val="144"/>
        </w:trPr>
        <w:tc>
          <w:tcPr>
            <w:tcW w:w="3870" w:type="dxa"/>
          </w:tcPr>
          <w:p w14:paraId="3E270953" w14:textId="5218F29B" w:rsidR="003868A0" w:rsidRPr="00E559BD" w:rsidRDefault="003868A0" w:rsidP="00A2369B">
            <w:pPr>
              <w:shd w:val="clear" w:color="auto" w:fill="FFFFFF" w:themeFill="background1"/>
              <w:spacing w:line="320" w:lineRule="exac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186708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0</w:t>
            </w: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170" w:type="dxa"/>
          </w:tcPr>
          <w:p w14:paraId="7A9D979B" w14:textId="45B1F689" w:rsidR="003868A0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งวดสามเดือน</w:t>
            </w:r>
          </w:p>
        </w:tc>
        <w:tc>
          <w:tcPr>
            <w:tcW w:w="182" w:type="dxa"/>
          </w:tcPr>
          <w:p w14:paraId="0ACE0914" w14:textId="77777777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3EE9CF" w14:textId="787DA134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งวดหกเดือน</w:t>
            </w:r>
          </w:p>
        </w:tc>
        <w:tc>
          <w:tcPr>
            <w:tcW w:w="182" w:type="dxa"/>
          </w:tcPr>
          <w:p w14:paraId="119C5DC1" w14:textId="77777777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6C56764" w14:textId="73893B73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งวดสามเดือน</w:t>
            </w:r>
          </w:p>
        </w:tc>
        <w:tc>
          <w:tcPr>
            <w:tcW w:w="181" w:type="dxa"/>
          </w:tcPr>
          <w:p w14:paraId="4E1C3C99" w14:textId="77777777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C4D882F" w14:textId="72BAA2CF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งวดหกเดือน</w:t>
            </w:r>
          </w:p>
        </w:tc>
      </w:tr>
      <w:tr w:rsidR="003868A0" w:rsidRPr="00445ED9" w14:paraId="6CC87BCC" w14:textId="77777777" w:rsidTr="003C3DEA">
        <w:trPr>
          <w:cantSplit/>
          <w:trHeight w:val="144"/>
        </w:trPr>
        <w:tc>
          <w:tcPr>
            <w:tcW w:w="3870" w:type="dxa"/>
          </w:tcPr>
          <w:p w14:paraId="03638BAD" w14:textId="2BD84183" w:rsidR="003868A0" w:rsidRPr="00690AB1" w:rsidRDefault="003868A0" w:rsidP="00A2369B">
            <w:pPr>
              <w:shd w:val="clear" w:color="auto" w:fill="FFFFFF" w:themeFill="background1"/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74D6BAC8" w14:textId="22561A3B" w:rsidR="003868A0" w:rsidRPr="00690AB1" w:rsidRDefault="003868A0" w:rsidP="00A2369B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04E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22732" w:rsidRPr="00445ED9" w14:paraId="4ACAE439" w14:textId="77777777" w:rsidTr="003C3DEA">
        <w:trPr>
          <w:cantSplit/>
          <w:trHeight w:val="144"/>
        </w:trPr>
        <w:tc>
          <w:tcPr>
            <w:tcW w:w="3870" w:type="dxa"/>
          </w:tcPr>
          <w:p w14:paraId="777DAF3D" w14:textId="77777777" w:rsidR="00F22732" w:rsidRPr="00690AB1" w:rsidRDefault="00F22732" w:rsidP="00F22732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0AB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64D2E566" w14:textId="77777777" w:rsidR="00F22732" w:rsidRPr="00690AB1" w:rsidRDefault="00F22732" w:rsidP="00F2273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11656125" w14:textId="77777777" w:rsidR="00F22732" w:rsidRPr="00690AB1" w:rsidRDefault="00F22732" w:rsidP="00F2273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1D10E89" w14:textId="77777777" w:rsidR="00F22732" w:rsidRPr="00690AB1" w:rsidRDefault="00F22732" w:rsidP="00F2273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09B75851" w14:textId="3383C95F" w:rsidR="00F22732" w:rsidRPr="00690AB1" w:rsidRDefault="00F22732" w:rsidP="00F2273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B39E855" w14:textId="77777777" w:rsidR="00F22732" w:rsidRPr="00690AB1" w:rsidRDefault="00F22732" w:rsidP="00F2273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0576C160" w14:textId="77777777" w:rsidR="00F22732" w:rsidRPr="00690AB1" w:rsidRDefault="00F22732" w:rsidP="00F2273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9C3E23B" w14:textId="4B36841A" w:rsidR="00F22732" w:rsidRPr="00690AB1" w:rsidRDefault="00F22732" w:rsidP="00F2273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37BC" w:rsidRPr="00445ED9" w14:paraId="3C25B585" w14:textId="77777777" w:rsidTr="00FE2786">
        <w:trPr>
          <w:cantSplit/>
          <w:trHeight w:val="191"/>
        </w:trPr>
        <w:tc>
          <w:tcPr>
            <w:tcW w:w="3870" w:type="dxa"/>
          </w:tcPr>
          <w:p w14:paraId="64A24309" w14:textId="23F4A6BF" w:rsidR="00FA37BC" w:rsidRPr="00265472" w:rsidRDefault="00FA37BC" w:rsidP="00FA37B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 w:cs="Angsana New"/>
                <w:color w:val="211E1F"/>
                <w:sz w:val="28"/>
                <w:szCs w:val="28"/>
                <w:highlight w:val="yellow"/>
              </w:rPr>
            </w:pPr>
            <w:r w:rsidRPr="00CE753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  <w:vAlign w:val="bottom"/>
          </w:tcPr>
          <w:p w14:paraId="57E8377D" w14:textId="196FC4DD" w:rsidR="00FA37BC" w:rsidRPr="00FA37BC" w:rsidRDefault="00797521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85</w:t>
            </w:r>
            <w:r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,341</w:t>
            </w:r>
          </w:p>
        </w:tc>
        <w:tc>
          <w:tcPr>
            <w:tcW w:w="182" w:type="dxa"/>
          </w:tcPr>
          <w:p w14:paraId="07294D50" w14:textId="77777777" w:rsidR="00FA37BC" w:rsidRPr="00FA37BC" w:rsidRDefault="00FA37BC" w:rsidP="00FA37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551BD3D" w14:textId="03073BF6" w:rsidR="00FA37BC" w:rsidRPr="00FA37BC" w:rsidRDefault="00797521" w:rsidP="00FA37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153,817</w:t>
            </w:r>
          </w:p>
        </w:tc>
        <w:tc>
          <w:tcPr>
            <w:tcW w:w="182" w:type="dxa"/>
            <w:vAlign w:val="bottom"/>
          </w:tcPr>
          <w:p w14:paraId="02A592BA" w14:textId="2C27937C" w:rsidR="00FA37BC" w:rsidRPr="00CD04E2" w:rsidRDefault="00FA37BC" w:rsidP="00FA37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258" w:type="dxa"/>
            <w:vAlign w:val="bottom"/>
          </w:tcPr>
          <w:p w14:paraId="5B6DE872" w14:textId="1288E1A1" w:rsidR="00FA37BC" w:rsidRPr="00CD04E2" w:rsidRDefault="00797521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85</w:t>
            </w:r>
            <w:r w:rsidR="00911C23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,341</w:t>
            </w:r>
          </w:p>
        </w:tc>
        <w:tc>
          <w:tcPr>
            <w:tcW w:w="181" w:type="dxa"/>
          </w:tcPr>
          <w:p w14:paraId="6E90F9A2" w14:textId="77777777" w:rsidR="00FA37BC" w:rsidRPr="00CD04E2" w:rsidRDefault="00FA37BC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</w:p>
        </w:tc>
        <w:tc>
          <w:tcPr>
            <w:tcW w:w="1169" w:type="dxa"/>
          </w:tcPr>
          <w:p w14:paraId="24FA94A8" w14:textId="6D095C67" w:rsidR="00FA37BC" w:rsidRPr="00CD04E2" w:rsidRDefault="00797521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153</w:t>
            </w:r>
            <w:r w:rsidR="00FA37BC" w:rsidRPr="00FA37BC">
              <w:rPr>
                <w:rFonts w:ascii="Angsana New" w:hAnsi="Angsana New" w:cs="Angsana New"/>
                <w:sz w:val="28"/>
                <w:szCs w:val="28"/>
              </w:rPr>
              <w:t>,817</w:t>
            </w:r>
          </w:p>
        </w:tc>
      </w:tr>
      <w:tr w:rsidR="00FA37BC" w:rsidRPr="00445ED9" w14:paraId="03492C11" w14:textId="77777777" w:rsidTr="003C3DEA">
        <w:trPr>
          <w:cantSplit/>
          <w:trHeight w:val="191"/>
        </w:trPr>
        <w:tc>
          <w:tcPr>
            <w:tcW w:w="3870" w:type="dxa"/>
          </w:tcPr>
          <w:p w14:paraId="0DB17A8C" w14:textId="7BADBD7B" w:rsidR="00FA37BC" w:rsidRPr="007B4BE2" w:rsidRDefault="00FA37BC" w:rsidP="00FA37B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4BE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45B11C9A" w14:textId="6B9291B1" w:rsidR="00FA37BC" w:rsidRPr="00CD04E2" w:rsidRDefault="00BF33FE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FA37BC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1</w:t>
            </w:r>
            <w:r w:rsidR="00747A6C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3</w:t>
            </w:r>
            <w:r w:rsidR="00B233C5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5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2DED1FE4" w14:textId="77777777" w:rsidR="00FA37BC" w:rsidRPr="00CE7532" w:rsidRDefault="00FA37BC" w:rsidP="00FA37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DCFD14" w14:textId="55D958DA" w:rsidR="00FA37BC" w:rsidRPr="00CE7532" w:rsidRDefault="00FA37BC" w:rsidP="00747A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47A6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2" w:type="dxa"/>
            <w:vAlign w:val="bottom"/>
          </w:tcPr>
          <w:p w14:paraId="36A311FE" w14:textId="2BD581B0" w:rsidR="00FA37BC" w:rsidRPr="00CE7532" w:rsidRDefault="00FA37BC" w:rsidP="00FA37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0AF547C" w14:textId="7F30949B" w:rsidR="00FA37BC" w:rsidRPr="00CD04E2" w:rsidRDefault="00FA37BC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</w:tcPr>
          <w:p w14:paraId="1C1D35AB" w14:textId="77777777" w:rsidR="00FA37BC" w:rsidRPr="00CD04E2" w:rsidRDefault="00FA37BC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</w:p>
        </w:tc>
        <w:tc>
          <w:tcPr>
            <w:tcW w:w="1169" w:type="dxa"/>
            <w:vAlign w:val="bottom"/>
          </w:tcPr>
          <w:p w14:paraId="28F61325" w14:textId="68AC6224" w:rsidR="00FA37BC" w:rsidRPr="00CD04E2" w:rsidRDefault="00FA37BC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A37BC" w:rsidRPr="00CD04E2" w14:paraId="4507671C" w14:textId="77777777" w:rsidTr="003C3DEA">
        <w:trPr>
          <w:cantSplit/>
          <w:trHeight w:val="191"/>
        </w:trPr>
        <w:tc>
          <w:tcPr>
            <w:tcW w:w="3870" w:type="dxa"/>
          </w:tcPr>
          <w:p w14:paraId="292C2F71" w14:textId="77777777" w:rsidR="00FA37BC" w:rsidRPr="00CD04E2" w:rsidRDefault="00FA37BC" w:rsidP="00FA37B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04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D58D1" w14:textId="415B3ACC" w:rsidR="00FA37BC" w:rsidRPr="00CD04E2" w:rsidRDefault="00797521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85</w:t>
            </w:r>
            <w:r w:rsidR="00FA37B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,20</w:t>
            </w:r>
            <w:r w:rsidR="00911C23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6</w:t>
            </w:r>
          </w:p>
        </w:tc>
        <w:tc>
          <w:tcPr>
            <w:tcW w:w="182" w:type="dxa"/>
          </w:tcPr>
          <w:p w14:paraId="35594300" w14:textId="77777777" w:rsidR="00FA37BC" w:rsidRPr="00CD04E2" w:rsidRDefault="00FA37BC" w:rsidP="00FA37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799F" w14:textId="5A771A07" w:rsidR="00FA37BC" w:rsidRPr="00FA37BC" w:rsidRDefault="00797521" w:rsidP="00747A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153</w:t>
            </w:r>
            <w:r w:rsidR="00FA37BC" w:rsidRPr="00FA37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</w:t>
            </w:r>
            <w:r w:rsidR="00747A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82" w:type="dxa"/>
            <w:vAlign w:val="bottom"/>
          </w:tcPr>
          <w:p w14:paraId="1B25451C" w14:textId="10E5AE54" w:rsidR="00FA37BC" w:rsidRPr="00CD04E2" w:rsidRDefault="00FA37BC" w:rsidP="00FA37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56C4C" w14:textId="5DDE784B" w:rsidR="00FA37BC" w:rsidRPr="00FA37BC" w:rsidRDefault="00797521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85</w:t>
            </w:r>
            <w:r w:rsidR="00911C23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,341</w:t>
            </w:r>
          </w:p>
        </w:tc>
        <w:tc>
          <w:tcPr>
            <w:tcW w:w="181" w:type="dxa"/>
          </w:tcPr>
          <w:p w14:paraId="5A3FF769" w14:textId="77777777" w:rsidR="00FA37BC" w:rsidRPr="00FA37BC" w:rsidRDefault="00FA37BC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0E52" w14:textId="03EB6939" w:rsidR="00FA37BC" w:rsidRPr="00FA37BC" w:rsidRDefault="00797521" w:rsidP="00FA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153</w:t>
            </w:r>
            <w:r w:rsidR="00FA37BC" w:rsidRPr="00FA37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,817</w:t>
            </w:r>
          </w:p>
        </w:tc>
      </w:tr>
    </w:tbl>
    <w:p w14:paraId="3E87524E" w14:textId="77777777" w:rsidR="00BA4272" w:rsidRPr="00A206A1" w:rsidRDefault="00BA4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1E3486B8" w14:textId="6FA33631" w:rsidR="00E7567D" w:rsidRPr="00E01FAB" w:rsidRDefault="009B07C8" w:rsidP="009B07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t>16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E7567D" w:rsidRPr="001541E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ภาระผูกพันกับบุคคลหรือกิจการที่ไม่เกี่ยวข้องกัน </w:t>
      </w:r>
    </w:p>
    <w:p w14:paraId="61C9BDDE" w14:textId="77777777" w:rsidR="00E7567D" w:rsidRPr="00A206A1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50"/>
        <w:gridCol w:w="1080"/>
        <w:gridCol w:w="277"/>
        <w:gridCol w:w="1079"/>
        <w:gridCol w:w="265"/>
        <w:gridCol w:w="1082"/>
        <w:gridCol w:w="268"/>
        <w:gridCol w:w="1079"/>
      </w:tblGrid>
      <w:tr w:rsidR="009B6D53" w:rsidRPr="00306FA5" w14:paraId="647E53AC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BB8E256" w14:textId="77777777" w:rsidR="009B6D53" w:rsidRPr="001541EA" w:rsidRDefault="009B6D53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3"/>
            <w:vAlign w:val="bottom"/>
          </w:tcPr>
          <w:p w14:paraId="7EE6026F" w14:textId="563B8FC8" w:rsidR="009B6D53" w:rsidRPr="001541EA" w:rsidRDefault="009B6D53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vAlign w:val="bottom"/>
          </w:tcPr>
          <w:p w14:paraId="58F84D2A" w14:textId="77777777" w:rsidR="009B6D53" w:rsidRPr="001541EA" w:rsidRDefault="009B6D53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5AAE567D" w:rsidR="009B6D53" w:rsidRPr="001541EA" w:rsidRDefault="009B6D53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B45" w:rsidRPr="00306FA5" w14:paraId="581A03E9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BCE4063" w14:textId="77777777" w:rsidR="00FB6B45" w:rsidRPr="001541EA" w:rsidRDefault="00FB6B45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C80EB45" w14:textId="62A9D420" w:rsidR="00FB6B45" w:rsidRPr="001541EA" w:rsidRDefault="00FB6B45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55084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50843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7" w:type="dxa"/>
            <w:vAlign w:val="bottom"/>
          </w:tcPr>
          <w:p w14:paraId="08CE8EEF" w14:textId="77777777" w:rsidR="00FB6B45" w:rsidRPr="001541EA" w:rsidRDefault="00FB6B45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3FB387F" w14:textId="61FACD1D" w:rsidR="00FB6B45" w:rsidRPr="001541EA" w:rsidRDefault="00FB6B45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65" w:type="dxa"/>
            <w:vAlign w:val="bottom"/>
          </w:tcPr>
          <w:p w14:paraId="47B3334F" w14:textId="77777777" w:rsidR="00FB6B45" w:rsidRPr="001541EA" w:rsidRDefault="00FB6B45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181F9B05" w:rsidR="00FB6B45" w:rsidRPr="001541EA" w:rsidRDefault="00550843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B6B45" w:rsidRPr="001541EA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68" w:type="dxa"/>
            <w:vAlign w:val="bottom"/>
          </w:tcPr>
          <w:p w14:paraId="244F59F6" w14:textId="77777777" w:rsidR="00FB6B45" w:rsidRPr="001541EA" w:rsidRDefault="00FB6B45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450FA7BE" w:rsidR="00FB6B45" w:rsidRPr="001541EA" w:rsidRDefault="00FB6B45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9B6D53" w:rsidRPr="00306FA5" w14:paraId="46E1FD96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914F6C1" w14:textId="77777777" w:rsidR="009B6D53" w:rsidRPr="001541EA" w:rsidRDefault="009B6D53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344B46A5" w14:textId="77777777" w:rsidR="009B6D53" w:rsidRPr="001541EA" w:rsidRDefault="009B6D53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4832" w:rsidRPr="00306FA5" w14:paraId="5994708F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45B013E" w14:textId="77777777" w:rsidR="006A4832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</w:t>
            </w:r>
            <w:r w:rsidR="00A74A6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ในอนาคตทั้งสิ้น</w:t>
            </w:r>
          </w:p>
          <w:p w14:paraId="6D82F318" w14:textId="7606C510" w:rsidR="00A74A62" w:rsidRPr="001541EA" w:rsidRDefault="00A74A62" w:rsidP="00133A4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ภายใต้</w:t>
            </w:r>
            <w:r w:rsidR="00133A4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สัญญาเช่าที่</w:t>
            </w:r>
            <w:r w:rsidR="009B07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บอก</w:t>
            </w:r>
            <w:r w:rsidR="00133A4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เลิกไม่ได้</w:t>
            </w:r>
          </w:p>
        </w:tc>
        <w:tc>
          <w:tcPr>
            <w:tcW w:w="1080" w:type="dxa"/>
          </w:tcPr>
          <w:p w14:paraId="53B4DA73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5C2D5BFF" w14:textId="77777777" w:rsidR="006A4832" w:rsidRPr="00E3176D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32F26E5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52F3F030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735248D6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36C12D0F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2BEA60E8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371C" w:rsidRPr="00306FA5" w14:paraId="5413EAFB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39488A6" w14:textId="1B451F88" w:rsidR="0088371C" w:rsidRPr="00133A4E" w:rsidRDefault="0088371C" w:rsidP="0088371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A4E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044B296A" w14:textId="59E1418F" w:rsidR="0088371C" w:rsidRPr="001541EA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277" w:type="dxa"/>
          </w:tcPr>
          <w:p w14:paraId="52808A91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2850CC52" w14:textId="0FC85F0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453,520</w:t>
            </w:r>
          </w:p>
        </w:tc>
        <w:tc>
          <w:tcPr>
            <w:tcW w:w="265" w:type="dxa"/>
          </w:tcPr>
          <w:p w14:paraId="3EBB31FE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2E79ACB3" w14:textId="19A1AD52" w:rsidR="0088371C" w:rsidRPr="001541EA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268" w:type="dxa"/>
            <w:vAlign w:val="bottom"/>
          </w:tcPr>
          <w:p w14:paraId="0CE31730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7EFD3CD6" w14:textId="36EA57CE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453,520</w:t>
            </w:r>
          </w:p>
        </w:tc>
      </w:tr>
      <w:tr w:rsidR="0088371C" w:rsidRPr="00306FA5" w14:paraId="427BB51D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FE68A55" w14:textId="519B039A" w:rsidR="0088371C" w:rsidRPr="00133A4E" w:rsidRDefault="0088371C" w:rsidP="0088371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A4E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5B81F" w14:textId="5EE22624" w:rsidR="0088371C" w:rsidRPr="001541EA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277" w:type="dxa"/>
          </w:tcPr>
          <w:p w14:paraId="35853D8D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3971E37" w14:textId="2382105A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350,236</w:t>
            </w:r>
          </w:p>
        </w:tc>
        <w:tc>
          <w:tcPr>
            <w:tcW w:w="265" w:type="dxa"/>
          </w:tcPr>
          <w:p w14:paraId="676F1592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B9B69F7" w14:textId="328CDFCF" w:rsidR="0088371C" w:rsidRPr="001541EA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268" w:type="dxa"/>
            <w:vAlign w:val="bottom"/>
          </w:tcPr>
          <w:p w14:paraId="043D001A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33990FB" w14:textId="57375B1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350,236</w:t>
            </w:r>
          </w:p>
        </w:tc>
      </w:tr>
      <w:tr w:rsidR="0088371C" w:rsidRPr="00650225" w14:paraId="20F402D0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E4ACFA7" w14:textId="4FAFD86B" w:rsidR="0088371C" w:rsidRPr="00650225" w:rsidRDefault="0088371C" w:rsidP="0088371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022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D3634" w14:textId="683E506B" w:rsidR="0088371C" w:rsidRPr="00650225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77" w:type="dxa"/>
          </w:tcPr>
          <w:p w14:paraId="70E5182B" w14:textId="77777777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FDD1B11" w14:textId="0B716630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02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803,756</w:t>
            </w:r>
          </w:p>
        </w:tc>
        <w:tc>
          <w:tcPr>
            <w:tcW w:w="265" w:type="dxa"/>
          </w:tcPr>
          <w:p w14:paraId="00640EF5" w14:textId="77777777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99E6DD3" w14:textId="24B377D7" w:rsidR="0088371C" w:rsidRPr="00650225" w:rsidRDefault="001E4302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7E21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8" w:type="dxa"/>
            <w:vAlign w:val="bottom"/>
          </w:tcPr>
          <w:p w14:paraId="6DE8008E" w14:textId="77777777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86A4C0A" w14:textId="01AE78B8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02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803,756</w:t>
            </w:r>
          </w:p>
        </w:tc>
      </w:tr>
      <w:tr w:rsidR="00133A4E" w:rsidRPr="007E21F0" w14:paraId="3B1C625D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C3788FC" w14:textId="77777777" w:rsidR="00133A4E" w:rsidRPr="007E21F0" w:rsidRDefault="00133A4E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8F198B" w14:textId="77777777" w:rsidR="00133A4E" w:rsidRPr="007E21F0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7" w:type="dxa"/>
          </w:tcPr>
          <w:p w14:paraId="71D3B5D8" w14:textId="77777777" w:rsidR="00133A4E" w:rsidRPr="007E21F0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1F42331" w14:textId="77777777" w:rsidR="00133A4E" w:rsidRPr="007E21F0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5" w:type="dxa"/>
          </w:tcPr>
          <w:p w14:paraId="6DF6F53A" w14:textId="77777777" w:rsidR="00133A4E" w:rsidRPr="007E21F0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62A9786" w14:textId="77777777" w:rsidR="00133A4E" w:rsidRPr="007E21F0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8" w:type="dxa"/>
            <w:vAlign w:val="bottom"/>
          </w:tcPr>
          <w:p w14:paraId="1B03C76C" w14:textId="77777777" w:rsidR="00133A4E" w:rsidRPr="007E21F0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B06489B" w14:textId="77777777" w:rsidR="00133A4E" w:rsidRPr="007E21F0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B6D53" w:rsidRPr="00306FA5" w14:paraId="150B38B6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6CA2E91" w14:textId="2CD478D6" w:rsidR="009B6D53" w:rsidRPr="001541EA" w:rsidRDefault="00ED3BED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F5660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080" w:type="dxa"/>
          </w:tcPr>
          <w:p w14:paraId="75697106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6921F926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7601E50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1D77D867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660A" w:rsidRPr="00306FA5" w14:paraId="223749CD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28B1C66" w14:textId="5E60E3A5" w:rsidR="00F5660A" w:rsidRPr="00F5660A" w:rsidRDefault="00F5660A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660A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CD3AD0" w14:textId="62B675D5" w:rsidR="00F5660A" w:rsidRPr="007659A5" w:rsidRDefault="00FA37B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138,716</w:t>
            </w:r>
          </w:p>
        </w:tc>
        <w:tc>
          <w:tcPr>
            <w:tcW w:w="277" w:type="dxa"/>
          </w:tcPr>
          <w:p w14:paraId="55561B86" w14:textId="77777777" w:rsidR="00F5660A" w:rsidRPr="007659A5" w:rsidRDefault="00F5660A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36AB4FA" w14:textId="4F6B1CC0" w:rsidR="00F5660A" w:rsidRPr="007659A5" w:rsidRDefault="005E29CB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292</w:t>
            </w:r>
            <w:r w:rsidR="2B3CA7A4"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,298</w:t>
            </w:r>
          </w:p>
        </w:tc>
        <w:tc>
          <w:tcPr>
            <w:tcW w:w="265" w:type="dxa"/>
          </w:tcPr>
          <w:p w14:paraId="0FADB7BC" w14:textId="77777777" w:rsidR="00F5660A" w:rsidRPr="007659A5" w:rsidRDefault="00F5660A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66E63C4" w14:textId="038F168F" w:rsidR="00F5660A" w:rsidRPr="007659A5" w:rsidRDefault="00FA37B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138,716</w:t>
            </w:r>
          </w:p>
        </w:tc>
        <w:tc>
          <w:tcPr>
            <w:tcW w:w="268" w:type="dxa"/>
            <w:vAlign w:val="bottom"/>
          </w:tcPr>
          <w:p w14:paraId="23F62016" w14:textId="77777777" w:rsidR="00F5660A" w:rsidRPr="007659A5" w:rsidRDefault="00F5660A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439A337" w14:textId="3C6803F4" w:rsidR="00F5660A" w:rsidRPr="007659A5" w:rsidRDefault="005E29CB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292</w:t>
            </w:r>
            <w:r w:rsidR="0C89E1F6"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FC7A817"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298</w:t>
            </w:r>
          </w:p>
        </w:tc>
      </w:tr>
      <w:tr w:rsidR="007E21F0" w:rsidRPr="007E21F0" w14:paraId="789DE2CF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F393FA7" w14:textId="77777777" w:rsidR="007E21F0" w:rsidRPr="007E21F0" w:rsidRDefault="007E21F0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4BD964" w14:textId="77777777" w:rsidR="007E21F0" w:rsidRPr="007E21F0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7" w:type="dxa"/>
          </w:tcPr>
          <w:p w14:paraId="32DF7E36" w14:textId="77777777" w:rsidR="007E21F0" w:rsidRPr="007E21F0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42F9AFE4" w14:textId="77777777" w:rsidR="007E21F0" w:rsidRPr="007E21F0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5" w:type="dxa"/>
          </w:tcPr>
          <w:p w14:paraId="7FDD993D" w14:textId="77777777" w:rsidR="007E21F0" w:rsidRPr="007E21F0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734CAA13" w14:textId="77777777" w:rsidR="007E21F0" w:rsidRPr="007E21F0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8" w:type="dxa"/>
            <w:vAlign w:val="bottom"/>
          </w:tcPr>
          <w:p w14:paraId="5F2590EA" w14:textId="77777777" w:rsidR="007E21F0" w:rsidRPr="007E21F0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3F353E25" w14:textId="77777777" w:rsidR="007E21F0" w:rsidRPr="007E21F0" w:rsidRDefault="007E21F0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7E21F0" w:rsidRPr="00306FA5" w14:paraId="0BF38CF8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D81B7B3" w14:textId="0BFCE8BC" w:rsidR="007E21F0" w:rsidRPr="00F5660A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6734A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44710FE4" w14:textId="77777777" w:rsidR="007E21F0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</w:tcPr>
          <w:p w14:paraId="407B6AB4" w14:textId="77777777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9B9632A" w14:textId="77777777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81E320D" w14:textId="77777777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7972F6DC" w14:textId="77777777" w:rsidR="007E21F0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4A754377" w14:textId="77777777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0FAA1BA7" w14:textId="77777777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E21F0" w:rsidRPr="00306FA5" w14:paraId="4F08AE93" w14:textId="77777777" w:rsidTr="00A2369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F99DFEF" w14:textId="3EFE68E6" w:rsidR="007E21F0" w:rsidRPr="00F5660A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สัญญาอื่น ๆ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30AF2A" w14:textId="40A22771" w:rsidR="007E21F0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277" w:type="dxa"/>
          </w:tcPr>
          <w:p w14:paraId="1FBCA1D8" w14:textId="77777777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299AF2A" w14:textId="6C84E943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5" w:type="dxa"/>
          </w:tcPr>
          <w:p w14:paraId="7CE1B3F9" w14:textId="77777777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79C24FDD" w14:textId="7296484A" w:rsidR="007E21F0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268" w:type="dxa"/>
            <w:vAlign w:val="bottom"/>
          </w:tcPr>
          <w:p w14:paraId="2E7ECD98" w14:textId="77777777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1A200E2" w14:textId="29022515" w:rsidR="007E21F0" w:rsidRPr="007659A5" w:rsidRDefault="007E21F0" w:rsidP="007E21F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514B5C99" w14:textId="560E67C5" w:rsidR="007154C6" w:rsidRPr="003868A0" w:rsidRDefault="007154C6" w:rsidP="00CC509B">
      <w:pPr>
        <w:pStyle w:val="Default"/>
        <w:jc w:val="thaiDistribute"/>
        <w:rPr>
          <w:rFonts w:ascii="Angsana New" w:hAnsi="Angsana New" w:cs="Angsana New"/>
          <w:b/>
          <w:bCs/>
        </w:rPr>
      </w:pPr>
    </w:p>
    <w:p w14:paraId="7F0E5B52" w14:textId="77777777" w:rsidR="00526B34" w:rsidRPr="00F97A9B" w:rsidRDefault="00526B34" w:rsidP="00526B3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  <w:r w:rsidRPr="00F97A9B">
        <w:rPr>
          <w:rFonts w:ascii="Angsana New" w:hAnsi="Angsana New" w:cs="Angsana New" w:hint="cs"/>
          <w:sz w:val="28"/>
          <w:szCs w:val="28"/>
          <w:cs/>
          <w:lang w:val="th-TH"/>
        </w:rPr>
        <w:lastRenderedPageBreak/>
        <w:t>ณ วันที่ 30 มิถุนายน 2563 กลุ่มบริษัทและบริษัทลงนามในสัญญาหลายฉบับสำหรับการใช้บริการพื้นที่และอุปกรณ์สำนักงาน โดยมีระยะเวลา 1 ปี ถึง 4 ปี ตั้งแต่เดือนมกราคม 25</w:t>
      </w:r>
      <w:r w:rsidR="00F97A9B">
        <w:rPr>
          <w:rFonts w:ascii="Angsana New" w:hAnsi="Angsana New" w:cs="Angsana New"/>
          <w:sz w:val="28"/>
          <w:szCs w:val="28"/>
        </w:rPr>
        <w:t>61</w:t>
      </w:r>
      <w:r w:rsidRPr="00F97A9B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และสิ้นสุดเดือนมกราคม </w:t>
      </w:r>
      <w:r w:rsidR="00F97A9B">
        <w:rPr>
          <w:rFonts w:ascii="Angsana New" w:hAnsi="Angsana New" w:cs="Angsana New"/>
          <w:sz w:val="28"/>
          <w:szCs w:val="28"/>
        </w:rPr>
        <w:t>2565</w:t>
      </w:r>
    </w:p>
    <w:p w14:paraId="43AA8072" w14:textId="77777777" w:rsidR="00526B34" w:rsidRPr="006B1147" w:rsidRDefault="00526B34" w:rsidP="004B66D7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2962B79" w14:textId="16367EC8" w:rsidR="00CC509B" w:rsidRPr="00A206A1" w:rsidRDefault="00CC509B" w:rsidP="00302BA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206A1">
        <w:rPr>
          <w:rFonts w:ascii="Angsana New" w:hAnsi="Angsana New" w:cs="Angsana New"/>
          <w:sz w:val="28"/>
          <w:szCs w:val="28"/>
          <w:cs/>
          <w:lang w:val="th-TH"/>
        </w:rPr>
        <w:t>ณ วัน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ที่ </w:t>
      </w:r>
      <w:r w:rsidR="00745029" w:rsidRPr="00A206A1">
        <w:rPr>
          <w:rFonts w:ascii="Angsana New" w:hAnsi="Angsana New" w:cs="Angsana New"/>
          <w:sz w:val="28"/>
          <w:szCs w:val="28"/>
        </w:rPr>
        <w:t>31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 xml:space="preserve"> ธันวาค</w:t>
      </w:r>
      <w:r w:rsidR="00745029" w:rsidRPr="00A206A1">
        <w:rPr>
          <w:rFonts w:ascii="Angsana New" w:hAnsi="Angsana New" w:cs="Angsana New" w:hint="cs"/>
          <w:sz w:val="28"/>
          <w:szCs w:val="28"/>
          <w:cs/>
        </w:rPr>
        <w:t xml:space="preserve">ม </w:t>
      </w:r>
      <w:r w:rsidR="00745029" w:rsidRPr="00A206A1">
        <w:rPr>
          <w:rFonts w:ascii="Angsana New" w:hAnsi="Angsana New" w:cs="Angsana New"/>
          <w:sz w:val="28"/>
          <w:szCs w:val="28"/>
        </w:rPr>
        <w:t>25</w:t>
      </w:r>
      <w:r w:rsidR="00851D34">
        <w:rPr>
          <w:rFonts w:ascii="Angsana New" w:hAnsi="Angsana New" w:cs="Angsana New"/>
          <w:sz w:val="28"/>
          <w:szCs w:val="28"/>
        </w:rPr>
        <w:t>6</w:t>
      </w:r>
      <w:r w:rsidR="00E40462">
        <w:rPr>
          <w:rFonts w:ascii="Angsana New" w:hAnsi="Angsana New" w:cs="Angsana New"/>
          <w:sz w:val="28"/>
          <w:szCs w:val="28"/>
        </w:rPr>
        <w:t>2</w:t>
      </w:r>
      <w:r w:rsidR="00745029" w:rsidRPr="00A206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>กลุ่มบริษัทและบริษัทลงนามในสัญญาหลายฉบับสำหรับการเช่าอาคาร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>สำนั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>กงาน โดยมีระยะเวลาเช่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า </w:t>
      </w:r>
      <w:r w:rsidR="00745029" w:rsidRPr="00A206A1">
        <w:rPr>
          <w:rFonts w:ascii="Angsana New" w:hAnsi="Angsana New" w:cs="Angsana New"/>
          <w:sz w:val="28"/>
          <w:szCs w:val="28"/>
        </w:rPr>
        <w:t>1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 xml:space="preserve"> ปี ถึ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ง </w:t>
      </w:r>
      <w:r w:rsidR="00851D34">
        <w:rPr>
          <w:rFonts w:ascii="Angsana New" w:hAnsi="Angsana New" w:cs="Angsana New"/>
          <w:sz w:val="28"/>
          <w:szCs w:val="28"/>
        </w:rPr>
        <w:t>5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 xml:space="preserve"> ปี ตั้งแต่เดือน</w:t>
      </w:r>
      <w:r w:rsidR="005E29CB" w:rsidRPr="00A206A1">
        <w:rPr>
          <w:rFonts w:ascii="Angsana New" w:hAnsi="Angsana New" w:cs="Angsana New"/>
          <w:sz w:val="28"/>
          <w:szCs w:val="28"/>
          <w:cs/>
          <w:lang w:val="th-TH"/>
        </w:rPr>
        <w:t>มกราค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ม </w:t>
      </w:r>
      <w:r w:rsidR="00745029" w:rsidRPr="00A206A1">
        <w:rPr>
          <w:rFonts w:ascii="Angsana New" w:hAnsi="Angsana New" w:cs="Angsana New"/>
          <w:sz w:val="28"/>
          <w:szCs w:val="28"/>
        </w:rPr>
        <w:t>2559</w:t>
      </w:r>
      <w:r w:rsidR="005E29CB" w:rsidRPr="00A206A1">
        <w:rPr>
          <w:rFonts w:ascii="Angsana New" w:hAnsi="Angsana New" w:cs="Angsana New"/>
          <w:sz w:val="28"/>
          <w:szCs w:val="28"/>
          <w:cs/>
          <w:lang w:val="th-TH"/>
        </w:rPr>
        <w:t xml:space="preserve"> 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>และสิ้นสุดเดือน</w:t>
      </w:r>
      <w:r w:rsidR="005E29CB" w:rsidRPr="00A206A1">
        <w:rPr>
          <w:rFonts w:ascii="Angsana New" w:hAnsi="Angsana New" w:cs="Angsana New"/>
          <w:sz w:val="28"/>
          <w:szCs w:val="28"/>
          <w:cs/>
          <w:lang w:val="th-TH"/>
        </w:rPr>
        <w:t>พฤษภาค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ม </w:t>
      </w:r>
      <w:r w:rsidR="00851D34">
        <w:rPr>
          <w:rFonts w:ascii="Angsana New" w:hAnsi="Angsana New" w:cs="Angsana New"/>
          <w:sz w:val="28"/>
          <w:szCs w:val="28"/>
        </w:rPr>
        <w:t>2566</w:t>
      </w:r>
    </w:p>
    <w:p w14:paraId="64056B4C" w14:textId="77777777" w:rsidR="005C7474" w:rsidRPr="00A206A1" w:rsidRDefault="005C7474" w:rsidP="00CC509B">
      <w:pPr>
        <w:pStyle w:val="Default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0A6FBAB3" w14:textId="44BB6DA1" w:rsidR="002B5240" w:rsidRPr="00A206A1" w:rsidRDefault="009B07C8" w:rsidP="009B07C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A206A1">
        <w:rPr>
          <w:rFonts w:asciiTheme="majorBidi" w:hAnsiTheme="majorBidi" w:cstheme="majorBidi"/>
          <w:sz w:val="28"/>
          <w:szCs w:val="28"/>
          <w:u w:val="none"/>
        </w:rPr>
        <w:t>17</w:t>
      </w:r>
      <w:r w:rsidRPr="00A206A1">
        <w:rPr>
          <w:rFonts w:asciiTheme="majorBidi" w:hAnsiTheme="majorBidi" w:cstheme="majorBidi"/>
          <w:sz w:val="28"/>
          <w:szCs w:val="28"/>
          <w:u w:val="none"/>
        </w:rPr>
        <w:tab/>
      </w:r>
      <w:r w:rsidR="00804175" w:rsidRPr="00A206A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5F009389" w14:textId="3428E216" w:rsidR="0062209B" w:rsidRPr="00A206A1" w:rsidRDefault="0062209B" w:rsidP="0062209B">
      <w:pPr>
        <w:rPr>
          <w:rFonts w:ascii="Angsana New" w:hAnsi="Angsana New" w:cs="Angsana New"/>
          <w:sz w:val="28"/>
          <w:szCs w:val="28"/>
          <w:cs/>
          <w:lang w:val="th-TH"/>
        </w:rPr>
      </w:pPr>
    </w:p>
    <w:p w14:paraId="51A73955" w14:textId="1503822A" w:rsidR="0033203B" w:rsidRPr="008238F9" w:rsidRDefault="00780405" w:rsidP="00302BAD">
      <w:pPr>
        <w:pStyle w:val="ListParagraph"/>
        <w:tabs>
          <w:tab w:val="clear" w:pos="454"/>
          <w:tab w:val="clear" w:pos="680"/>
          <w:tab w:val="clear" w:pos="1644"/>
        </w:tabs>
        <w:ind w:left="864" w:right="-25" w:hanging="324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0E7902">
        <w:rPr>
          <w:rFonts w:ascii="Angsana New" w:hAnsi="Angsana New"/>
          <w:sz w:val="28"/>
          <w:szCs w:val="28"/>
        </w:rPr>
        <w:t>1</w:t>
      </w:r>
      <w:r w:rsidR="003368D3">
        <w:rPr>
          <w:rFonts w:ascii="Angsana New" w:hAnsi="Angsana New" w:hint="cs"/>
          <w:sz w:val="28"/>
          <w:szCs w:val="28"/>
          <w:cs/>
        </w:rPr>
        <w:t>.</w:t>
      </w:r>
      <w:r w:rsidR="003368D3">
        <w:rPr>
          <w:rFonts w:ascii="Angsana New" w:hAnsi="Angsana New"/>
          <w:sz w:val="28"/>
          <w:szCs w:val="28"/>
          <w:cs/>
        </w:rPr>
        <w:tab/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="008E166F" w:rsidRPr="008238F9">
        <w:rPr>
          <w:rFonts w:ascii="Angsana New" w:hAnsi="Angsana New"/>
          <w:sz w:val="28"/>
          <w:szCs w:val="28"/>
        </w:rPr>
        <w:t xml:space="preserve">19 </w:t>
      </w:r>
      <w:r w:rsidR="0033203B" w:rsidRPr="008238F9">
        <w:rPr>
          <w:rFonts w:ascii="Angsana New" w:hAnsi="Angsana New" w:hint="cs"/>
          <w:sz w:val="28"/>
          <w:szCs w:val="28"/>
          <w:cs/>
        </w:rPr>
        <w:t>มิถุนายน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33203B" w:rsidRPr="008238F9">
        <w:rPr>
          <w:rFonts w:ascii="Angsana New" w:hAnsi="Angsana New"/>
          <w:sz w:val="28"/>
          <w:szCs w:val="28"/>
        </w:rPr>
        <w:t>2563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 xml:space="preserve"> ธปท. ได้ออกหนังสือ</w:t>
      </w:r>
      <w:r w:rsidR="0033203B" w:rsidRPr="008238F9">
        <w:rPr>
          <w:rFonts w:ascii="Angsana New" w:hAnsi="Angsana New" w:hint="cs"/>
          <w:sz w:val="28"/>
          <w:szCs w:val="28"/>
          <w:cs/>
          <w:lang w:val="th-TH"/>
        </w:rPr>
        <w:t>เวียน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>ที่ ธปท.ฝนส.(</w:t>
      </w:r>
      <w:r w:rsidR="0033203B" w:rsidRPr="008238F9">
        <w:rPr>
          <w:rFonts w:ascii="Angsana New" w:hAnsi="Angsana New"/>
          <w:sz w:val="28"/>
          <w:szCs w:val="28"/>
        </w:rPr>
        <w:t>01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 xml:space="preserve">)ว. </w:t>
      </w:r>
      <w:r w:rsidR="0033203B" w:rsidRPr="008238F9">
        <w:rPr>
          <w:rFonts w:ascii="Angsana New" w:hAnsi="Angsana New"/>
          <w:sz w:val="28"/>
          <w:szCs w:val="28"/>
        </w:rPr>
        <w:t>648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>/</w:t>
      </w:r>
      <w:r w:rsidR="0033203B" w:rsidRPr="008238F9">
        <w:rPr>
          <w:rFonts w:ascii="Angsana New" w:hAnsi="Angsana New"/>
          <w:sz w:val="28"/>
          <w:szCs w:val="28"/>
        </w:rPr>
        <w:t>2563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 xml:space="preserve"> เรื่อง มาต</w:t>
      </w:r>
      <w:r w:rsidR="0033203B" w:rsidRPr="008238F9">
        <w:rPr>
          <w:rFonts w:ascii="Angsana New" w:hAnsi="Angsana New" w:hint="cs"/>
          <w:sz w:val="28"/>
          <w:szCs w:val="28"/>
          <w:cs/>
          <w:lang w:val="th-TH"/>
        </w:rPr>
        <w:t>ร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>การการให้</w:t>
      </w:r>
      <w:r w:rsidR="003368D3">
        <w:rPr>
          <w:rFonts w:ascii="Angsana New" w:hAnsi="Angsana New"/>
          <w:sz w:val="28"/>
          <w:szCs w:val="28"/>
          <w:cs/>
          <w:lang w:val="th-TH"/>
        </w:rPr>
        <w:br/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>ความช่วยเหลือลูกหนี้</w:t>
      </w:r>
      <w:r w:rsidR="0033203B" w:rsidRPr="008238F9">
        <w:rPr>
          <w:rFonts w:ascii="Angsana New" w:hAnsi="Angsana New" w:hint="cs"/>
          <w:sz w:val="28"/>
          <w:szCs w:val="28"/>
          <w:cs/>
          <w:lang w:val="th-TH"/>
        </w:rPr>
        <w:t>รายย่อย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 xml:space="preserve">เพิ่มเติมในช่วงสถานการณ์การระบาดของ COVID-19 </w:t>
      </w:r>
      <w:r w:rsidR="0033203B" w:rsidRPr="008238F9">
        <w:rPr>
          <w:rFonts w:ascii="Angsana New" w:hAnsi="Angsana New" w:hint="cs"/>
          <w:sz w:val="28"/>
          <w:szCs w:val="28"/>
          <w:cs/>
          <w:lang w:val="th-TH"/>
        </w:rPr>
        <w:t>ระยะท</w:t>
      </w:r>
      <w:r w:rsidR="008E166F" w:rsidRPr="008238F9">
        <w:rPr>
          <w:rFonts w:ascii="Angsana New" w:hAnsi="Angsana New" w:hint="cs"/>
          <w:sz w:val="28"/>
          <w:szCs w:val="28"/>
          <w:cs/>
          <w:lang w:val="th-TH"/>
        </w:rPr>
        <w:t xml:space="preserve">ี่ </w:t>
      </w:r>
      <w:r w:rsidR="008E166F" w:rsidRPr="008238F9">
        <w:rPr>
          <w:rFonts w:ascii="Angsana New" w:hAnsi="Angsana New"/>
          <w:sz w:val="28"/>
          <w:szCs w:val="28"/>
        </w:rPr>
        <w:t>2</w:t>
      </w:r>
      <w:r w:rsidR="0033203B" w:rsidRPr="008238F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>เพื่อ</w:t>
      </w:r>
      <w:r w:rsidR="0033203B" w:rsidRPr="008238F9">
        <w:rPr>
          <w:rFonts w:ascii="Angsana New" w:hAnsi="Angsana New" w:hint="cs"/>
          <w:sz w:val="28"/>
          <w:szCs w:val="28"/>
          <w:cs/>
          <w:lang w:val="th-TH"/>
        </w:rPr>
        <w:t>ช่วยเหลือลูกหนี้</w:t>
      </w:r>
      <w:r w:rsidR="002B5F6D">
        <w:rPr>
          <w:rFonts w:ascii="Angsana New" w:hAnsi="Angsana New"/>
          <w:sz w:val="28"/>
          <w:szCs w:val="28"/>
          <w:cs/>
          <w:lang w:val="th-TH"/>
        </w:rPr>
        <w:br/>
      </w:r>
      <w:r w:rsidR="00A2369B" w:rsidRPr="008238F9">
        <w:rPr>
          <w:rFonts w:ascii="Angsana New" w:hAnsi="Angsana New" w:hint="cs"/>
          <w:sz w:val="28"/>
          <w:szCs w:val="28"/>
          <w:cs/>
        </w:rPr>
        <w:t>ให้ยังคงมีกระแสเงินสดสำหรับค่าใช้จ่ายที่จำเป็นในการดำรงชีพและเพื่อประกอบอาชีพต่อไปได้ โดยกลุ่มบริษัทและบริษัทดำเนินการตามมาตรการ</w:t>
      </w:r>
      <w:r w:rsidR="001D624C" w:rsidRPr="008238F9">
        <w:rPr>
          <w:rFonts w:ascii="Angsana New" w:hAnsi="Angsana New" w:hint="cs"/>
          <w:sz w:val="28"/>
          <w:szCs w:val="28"/>
          <w:cs/>
        </w:rPr>
        <w:t>การ</w:t>
      </w:r>
      <w:r w:rsidR="00A2369B" w:rsidRPr="008238F9">
        <w:rPr>
          <w:rFonts w:ascii="Angsana New" w:hAnsi="Angsana New" w:hint="cs"/>
          <w:sz w:val="28"/>
          <w:szCs w:val="28"/>
          <w:cs/>
        </w:rPr>
        <w:t xml:space="preserve">ให้ความช่วยเหลือเพิ่มเติม ดังนี้ </w:t>
      </w:r>
      <w:r w:rsidR="0033203B" w:rsidRPr="008238F9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00274601" w14:textId="77777777" w:rsidR="00A206A1" w:rsidRPr="008238F9" w:rsidRDefault="00A206A1" w:rsidP="004C5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174F43C7" w14:textId="203962AD" w:rsidR="0033203B" w:rsidRPr="008238F9" w:rsidRDefault="00A2369B" w:rsidP="00302B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238F9">
        <w:rPr>
          <w:rFonts w:asciiTheme="majorBidi" w:hAnsiTheme="majorBidi"/>
          <w:sz w:val="28"/>
          <w:szCs w:val="28"/>
          <w:cs/>
        </w:rPr>
        <w:t>-</w:t>
      </w:r>
      <w:r w:rsidRPr="008238F9">
        <w:rPr>
          <w:rFonts w:asciiTheme="majorBidi" w:hAnsiTheme="majorBidi" w:cstheme="majorBidi"/>
          <w:sz w:val="28"/>
          <w:szCs w:val="28"/>
        </w:rPr>
        <w:tab/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>การลดเพดานดอกเบี้ย ค่าบริการ</w:t>
      </w:r>
      <w:r w:rsidRPr="008238F9">
        <w:rPr>
          <w:rFonts w:asciiTheme="majorBidi" w:hAnsiTheme="majorBidi" w:cstheme="majorBidi" w:hint="cs"/>
          <w:sz w:val="28"/>
          <w:szCs w:val="28"/>
          <w:cs/>
        </w:rPr>
        <w:t xml:space="preserve">ต่าง ๆ </w:t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 xml:space="preserve">และเบี้ยปรับ </w:t>
      </w:r>
      <w:r w:rsidRPr="008238F9">
        <w:rPr>
          <w:rFonts w:asciiTheme="majorBidi" w:hAnsiTheme="majorBidi" w:cstheme="majorBidi" w:hint="cs"/>
          <w:sz w:val="28"/>
          <w:szCs w:val="28"/>
          <w:cs/>
        </w:rPr>
        <w:t>(</w:t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8238F9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>ที่เกี่ยวข้องกับสินเชื่อส่วนบุคคลภายใต้การกำกับ</w:t>
      </w:r>
    </w:p>
    <w:p w14:paraId="56E7F139" w14:textId="74C1A23A" w:rsidR="0033203B" w:rsidRPr="008238F9" w:rsidRDefault="00A2369B" w:rsidP="00302B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238F9">
        <w:rPr>
          <w:rFonts w:asciiTheme="majorBidi" w:hAnsiTheme="majorBidi"/>
          <w:sz w:val="28"/>
          <w:szCs w:val="28"/>
          <w:cs/>
        </w:rPr>
        <w:t>-</w:t>
      </w:r>
      <w:r w:rsidRPr="008238F9">
        <w:rPr>
          <w:rFonts w:asciiTheme="majorBidi" w:hAnsiTheme="majorBidi" w:cstheme="majorBidi"/>
          <w:sz w:val="28"/>
          <w:szCs w:val="28"/>
        </w:rPr>
        <w:tab/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>การขยายวงเงินสินเชื่อส่วนบุคคลภายใต้การกำกับ</w:t>
      </w:r>
      <w:r w:rsidR="0033203B" w:rsidRPr="008238F9">
        <w:rPr>
          <w:rFonts w:asciiTheme="majorBidi" w:hAnsiTheme="majorBidi"/>
          <w:sz w:val="28"/>
          <w:szCs w:val="28"/>
          <w:cs/>
        </w:rPr>
        <w:t>เป</w:t>
      </w:r>
      <w:r w:rsidR="0033203B" w:rsidRPr="008238F9">
        <w:rPr>
          <w:rFonts w:asciiTheme="majorBidi" w:hAnsiTheme="majorBidi" w:hint="cs"/>
          <w:sz w:val="28"/>
          <w:szCs w:val="28"/>
          <w:cs/>
        </w:rPr>
        <w:t>็น</w:t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 xml:space="preserve">การชั่วคราว </w:t>
      </w:r>
      <w:r w:rsidRPr="008238F9">
        <w:rPr>
          <w:rFonts w:asciiTheme="majorBidi" w:hAnsiTheme="majorBidi" w:cstheme="majorBidi" w:hint="cs"/>
          <w:sz w:val="28"/>
          <w:szCs w:val="28"/>
          <w:cs/>
        </w:rPr>
        <w:t>โดยจะ</w:t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>สิ้นสุดวันท</w:t>
      </w:r>
      <w:r w:rsidR="008E166F" w:rsidRPr="008238F9">
        <w:rPr>
          <w:rFonts w:asciiTheme="majorBidi" w:hAnsiTheme="majorBidi" w:cstheme="majorBidi" w:hint="cs"/>
          <w:sz w:val="28"/>
          <w:szCs w:val="28"/>
          <w:cs/>
        </w:rPr>
        <w:t xml:space="preserve">ี่ </w:t>
      </w:r>
      <w:r w:rsidR="008E166F" w:rsidRPr="008238F9">
        <w:rPr>
          <w:rFonts w:asciiTheme="majorBidi" w:hAnsiTheme="majorBidi" w:cstheme="majorBidi"/>
          <w:sz w:val="28"/>
          <w:szCs w:val="28"/>
        </w:rPr>
        <w:t xml:space="preserve">31 </w:t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>ธันวาค</w:t>
      </w:r>
      <w:r w:rsidR="008E166F" w:rsidRPr="008238F9">
        <w:rPr>
          <w:rFonts w:asciiTheme="majorBidi" w:hAnsiTheme="majorBidi" w:cstheme="majorBidi" w:hint="cs"/>
          <w:sz w:val="28"/>
          <w:szCs w:val="28"/>
          <w:cs/>
        </w:rPr>
        <w:t xml:space="preserve">ม </w:t>
      </w:r>
      <w:r w:rsidR="008E166F" w:rsidRPr="008238F9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1B1DFFEF" w14:textId="5F1BA959" w:rsidR="0033203B" w:rsidRPr="008238F9" w:rsidRDefault="00A2369B" w:rsidP="00302B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238F9">
        <w:rPr>
          <w:rFonts w:asciiTheme="majorBidi" w:hAnsiTheme="majorBidi"/>
          <w:sz w:val="28"/>
          <w:szCs w:val="28"/>
          <w:cs/>
        </w:rPr>
        <w:t>-</w:t>
      </w:r>
      <w:r w:rsidRPr="008238F9">
        <w:rPr>
          <w:rFonts w:asciiTheme="majorBidi" w:hAnsiTheme="majorBidi" w:cstheme="majorBidi"/>
          <w:sz w:val="28"/>
          <w:szCs w:val="28"/>
        </w:rPr>
        <w:tab/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>มาตรการ</w:t>
      </w:r>
      <w:r w:rsidRPr="008238F9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33203B" w:rsidRPr="008238F9">
        <w:rPr>
          <w:rFonts w:asciiTheme="majorBidi" w:hAnsiTheme="majorBidi" w:cstheme="majorBidi" w:hint="cs"/>
          <w:sz w:val="28"/>
          <w:szCs w:val="28"/>
          <w:cs/>
        </w:rPr>
        <w:t>ให้ความช่วยเหลือลูกหนี้รายย่อยขั้นต่ำระยะท</w:t>
      </w:r>
      <w:r w:rsidR="008E166F" w:rsidRPr="008238F9">
        <w:rPr>
          <w:rFonts w:asciiTheme="majorBidi" w:hAnsiTheme="majorBidi" w:cstheme="majorBidi" w:hint="cs"/>
          <w:sz w:val="28"/>
          <w:szCs w:val="28"/>
          <w:cs/>
        </w:rPr>
        <w:t xml:space="preserve">ี่ </w:t>
      </w:r>
      <w:r w:rsidR="008E166F" w:rsidRPr="008238F9">
        <w:rPr>
          <w:rFonts w:asciiTheme="majorBidi" w:hAnsiTheme="majorBidi" w:cstheme="majorBidi"/>
          <w:sz w:val="28"/>
          <w:szCs w:val="28"/>
        </w:rPr>
        <w:t xml:space="preserve">2 </w:t>
      </w:r>
      <w:r w:rsidR="002B5F6D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2B5F6D" w:rsidRPr="008238F9">
        <w:rPr>
          <w:rFonts w:asciiTheme="majorBidi" w:hAnsiTheme="majorBidi" w:cstheme="majorBidi"/>
          <w:sz w:val="28"/>
          <w:szCs w:val="28"/>
        </w:rPr>
        <w:t>1</w:t>
      </w:r>
      <w:r w:rsidR="002B5F6D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2B5F6D" w:rsidRPr="008238F9">
        <w:rPr>
          <w:rFonts w:asciiTheme="majorBidi" w:hAnsiTheme="majorBidi" w:cstheme="majorBidi"/>
          <w:sz w:val="28"/>
          <w:szCs w:val="28"/>
        </w:rPr>
        <w:t>2563</w:t>
      </w:r>
      <w:r w:rsidR="002B5F6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B4585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CB4585">
        <w:rPr>
          <w:rFonts w:asciiTheme="majorBidi" w:hAnsiTheme="majorBidi" w:cstheme="majorBidi"/>
          <w:sz w:val="28"/>
          <w:szCs w:val="28"/>
          <w:cs/>
        </w:rPr>
        <w:br/>
      </w:r>
      <w:r w:rsidR="00CB4585" w:rsidRPr="008238F9">
        <w:rPr>
          <w:rFonts w:asciiTheme="majorBidi" w:hAnsiTheme="majorBidi" w:cstheme="majorBidi"/>
          <w:sz w:val="28"/>
          <w:szCs w:val="28"/>
        </w:rPr>
        <w:t xml:space="preserve">31 </w:t>
      </w:r>
      <w:r w:rsidR="00CB4585" w:rsidRPr="008238F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CB4585" w:rsidRPr="008238F9">
        <w:rPr>
          <w:rFonts w:asciiTheme="majorBidi" w:hAnsiTheme="majorBidi" w:cstheme="majorBidi"/>
          <w:sz w:val="28"/>
          <w:szCs w:val="28"/>
        </w:rPr>
        <w:t xml:space="preserve">2563 </w:t>
      </w:r>
      <w:r w:rsidR="003E721C" w:rsidRPr="008238F9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0866ED65" w14:textId="77777777" w:rsidR="00A206A1" w:rsidRPr="008238F9" w:rsidRDefault="00A206A1" w:rsidP="004C5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6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367"/>
      </w:tblGrid>
      <w:tr w:rsidR="0033203B" w:rsidRPr="008238F9" w14:paraId="62187A44" w14:textId="77777777" w:rsidTr="00302BAD">
        <w:tc>
          <w:tcPr>
            <w:tcW w:w="4698" w:type="dxa"/>
          </w:tcPr>
          <w:p w14:paraId="68F040B3" w14:textId="77777777" w:rsidR="0033203B" w:rsidRPr="008238F9" w:rsidRDefault="0033203B" w:rsidP="00E947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ประเภทสินเชื่อ</w:t>
            </w:r>
          </w:p>
        </w:tc>
        <w:tc>
          <w:tcPr>
            <w:tcW w:w="4367" w:type="dxa"/>
          </w:tcPr>
          <w:p w14:paraId="63EEFACD" w14:textId="77777777" w:rsidR="0033203B" w:rsidRPr="008238F9" w:rsidRDefault="0033203B" w:rsidP="00E947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มาตรการให้ความช่วยเหลือลูกหนี้ขั้นต่ำ</w:t>
            </w:r>
          </w:p>
        </w:tc>
      </w:tr>
      <w:tr w:rsidR="0033203B" w:rsidRPr="008238F9" w14:paraId="034D7C94" w14:textId="77777777" w:rsidTr="00302BAD">
        <w:tc>
          <w:tcPr>
            <w:tcW w:w="4698" w:type="dxa"/>
          </w:tcPr>
          <w:p w14:paraId="60175CD7" w14:textId="19FA4993" w:rsidR="0033203B" w:rsidRPr="008238F9" w:rsidRDefault="0033203B" w:rsidP="00D330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สินเชื่อส่วนบุคคลภายใต้การกำกับที่ผ่อนชำระเป็นงวด </w:t>
            </w:r>
            <w:r w:rsidR="00D3307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และสินเชื่อที่มีทะเบียนรถเป็นประกัน</w:t>
            </w:r>
          </w:p>
        </w:tc>
        <w:tc>
          <w:tcPr>
            <w:tcW w:w="4367" w:type="dxa"/>
          </w:tcPr>
          <w:p w14:paraId="7B5191A6" w14:textId="11355D0E" w:rsidR="0033203B" w:rsidRPr="008238F9" w:rsidRDefault="0033203B" w:rsidP="00D3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9" w:right="41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38F9">
              <w:rPr>
                <w:rFonts w:ascii="Angsana New" w:hAnsi="Angsana New" w:cs="Angsana New" w:hint="cs"/>
                <w:sz w:val="28"/>
                <w:szCs w:val="28"/>
                <w:cs/>
              </w:rPr>
              <w:t>ลดค่างวด</w:t>
            </w:r>
            <w:r w:rsidR="00DC7756">
              <w:rPr>
                <w:rFonts w:ascii="Angsana New" w:hAnsi="Angsana New" w:cs="Angsana New" w:hint="cs"/>
                <w:sz w:val="28"/>
                <w:szCs w:val="28"/>
                <w:cs/>
              </w:rPr>
              <w:t>ผ่อนชำระ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อย่างน้อยร้อยล</w:t>
            </w:r>
            <w:r w:rsidR="008E166F"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ะ </w:t>
            </w:r>
            <w:r w:rsidR="008E166F" w:rsidRPr="008238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ของค่างวด</w:t>
            </w:r>
            <w:r w:rsidR="00D3307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C775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ผ่อนชำระ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เดิม</w:t>
            </w:r>
          </w:p>
        </w:tc>
      </w:tr>
      <w:tr w:rsidR="0033203B" w:rsidRPr="008238F9" w14:paraId="3C4C4235" w14:textId="77777777" w:rsidTr="00302BAD">
        <w:tc>
          <w:tcPr>
            <w:tcW w:w="4698" w:type="dxa"/>
          </w:tcPr>
          <w:p w14:paraId="4EB0E333" w14:textId="77777777" w:rsidR="0033203B" w:rsidRPr="008238F9" w:rsidRDefault="0033203B" w:rsidP="00D330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สินเชื่อที่เกิดจากการให้เช่าซื้อ</w:t>
            </w:r>
          </w:p>
        </w:tc>
        <w:tc>
          <w:tcPr>
            <w:tcW w:w="4367" w:type="dxa"/>
          </w:tcPr>
          <w:p w14:paraId="73090686" w14:textId="473F8A3F" w:rsidR="0033203B" w:rsidRPr="008238F9" w:rsidRDefault="0033203B" w:rsidP="00D330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9" w:right="41" w:hanging="2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พัก</w:t>
            </w:r>
            <w:r w:rsidR="00A2369B"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ชำระค่างวด</w:t>
            </w:r>
            <w:r w:rsidR="00DC775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ผ่อนชำระ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238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เงินต้นและดอกเบี้ย</w:t>
            </w:r>
            <w:r w:rsidRPr="008238F9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="00D33073">
              <w:rPr>
                <w:rFonts w:asciiTheme="majorBidi" w:hAnsiTheme="majorBidi"/>
                <w:sz w:val="28"/>
                <w:szCs w:val="28"/>
              </w:rPr>
              <w:br/>
            </w:r>
            <w:r w:rsidR="00A2369B" w:rsidRPr="008238F9">
              <w:rPr>
                <w:rFonts w:asciiTheme="majorBidi" w:hAnsiTheme="majorBidi" w:hint="cs"/>
                <w:sz w:val="28"/>
                <w:szCs w:val="28"/>
                <w:cs/>
              </w:rPr>
              <w:t xml:space="preserve">เป็นระยะเวลา </w:t>
            </w:r>
            <w:r w:rsidRPr="008238F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</w:tr>
    </w:tbl>
    <w:p w14:paraId="4CD9E9AE" w14:textId="77777777" w:rsidR="00A93504" w:rsidRDefault="00A93504" w:rsidP="00433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DD6219" w14:textId="545AAFDF" w:rsidR="00A530DD" w:rsidRPr="00A206A1" w:rsidRDefault="00A530DD" w:rsidP="0030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0" w:hanging="320"/>
        <w:jc w:val="thaiDistribute"/>
        <w:rPr>
          <w:rFonts w:asciiTheme="majorBidi" w:hAnsiTheme="majorBidi" w:cstheme="majorBidi"/>
          <w:sz w:val="28"/>
          <w:szCs w:val="28"/>
        </w:rPr>
      </w:pPr>
      <w:r w:rsidRPr="008238F9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 w:hint="cs"/>
          <w:sz w:val="28"/>
          <w:szCs w:val="28"/>
          <w:cs/>
        </w:rPr>
        <w:t>.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="004A6F4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A6F46" w:rsidRPr="004A6F46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834A3">
        <w:rPr>
          <w:rFonts w:asciiTheme="majorBidi" w:hAnsiTheme="majorBidi" w:cs="Angsana New"/>
          <w:sz w:val="28"/>
          <w:szCs w:val="28"/>
        </w:rPr>
        <w:t>31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F46" w:rsidRPr="004A6F46">
        <w:rPr>
          <w:rFonts w:asciiTheme="majorBidi" w:hAnsiTheme="majorBidi" w:cs="Angsana New" w:hint="cs"/>
          <w:sz w:val="28"/>
          <w:szCs w:val="28"/>
          <w:cs/>
        </w:rPr>
        <w:t>กรกฎาคม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834A3">
        <w:rPr>
          <w:rFonts w:asciiTheme="majorBidi" w:hAnsiTheme="majorBidi" w:cs="Angsana New"/>
          <w:sz w:val="28"/>
          <w:szCs w:val="28"/>
        </w:rPr>
        <w:t>2563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F46" w:rsidRPr="004A6F46">
        <w:rPr>
          <w:rFonts w:asciiTheme="majorBidi" w:hAnsiTheme="majorBidi" w:cs="Angsana New" w:hint="cs"/>
          <w:sz w:val="28"/>
          <w:szCs w:val="28"/>
          <w:cs/>
        </w:rPr>
        <w:t>บริษัทได้เข้าทำสัญญากู้ยืมเงินโครงการสินเชื่อดอกเบี้ยต่ำกับสถาบันการเงินเฉพาะกิจ</w:t>
      </w:r>
      <w:r w:rsidR="00231572">
        <w:rPr>
          <w:rFonts w:asciiTheme="majorBidi" w:hAnsiTheme="majorBidi" w:cs="Angsana New"/>
          <w:sz w:val="28"/>
          <w:szCs w:val="28"/>
          <w:cs/>
        </w:rPr>
        <w:br/>
      </w:r>
      <w:r w:rsidR="004A6F46" w:rsidRPr="004A6F46">
        <w:rPr>
          <w:rFonts w:asciiTheme="majorBidi" w:hAnsiTheme="majorBidi" w:cs="Angsana New" w:hint="cs"/>
          <w:sz w:val="28"/>
          <w:szCs w:val="28"/>
          <w:cs/>
        </w:rPr>
        <w:t>แห่งหนึ่งในวงเงินจำนวน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35980">
        <w:rPr>
          <w:rFonts w:asciiTheme="majorBidi" w:hAnsiTheme="majorBidi" w:cs="Angsana New"/>
          <w:sz w:val="28"/>
          <w:szCs w:val="28"/>
        </w:rPr>
        <w:t>4,958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F46" w:rsidRPr="004A6F46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F46" w:rsidRPr="004A6F46">
        <w:rPr>
          <w:rFonts w:asciiTheme="majorBidi" w:hAnsiTheme="majorBidi" w:cs="Angsana New" w:hint="cs"/>
          <w:sz w:val="28"/>
          <w:szCs w:val="28"/>
          <w:cs/>
        </w:rPr>
        <w:t>เพื่อเสริมสภาพคล่องธุรกิจให้สามารถช่วยเหลือลูกหนี้ที่ได้รับผลกระทบจาก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F46" w:rsidRPr="004A6F46">
        <w:rPr>
          <w:rFonts w:asciiTheme="majorBidi" w:hAnsiTheme="majorBidi" w:cs="Angsana New" w:hint="cs"/>
          <w:sz w:val="28"/>
          <w:szCs w:val="28"/>
          <w:cs/>
        </w:rPr>
        <w:t>สถานการณ์การระบาดของ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F46" w:rsidRPr="004A6F46">
        <w:rPr>
          <w:rFonts w:asciiTheme="majorBidi" w:hAnsiTheme="majorBidi" w:cstheme="majorBidi"/>
          <w:sz w:val="28"/>
          <w:szCs w:val="28"/>
        </w:rPr>
        <w:t>COVID</w:t>
      </w:r>
      <w:r w:rsidR="004A6F46" w:rsidRPr="004A6F46">
        <w:rPr>
          <w:rFonts w:asciiTheme="majorBidi" w:hAnsiTheme="majorBidi" w:cs="Angsana New"/>
          <w:sz w:val="28"/>
          <w:szCs w:val="28"/>
          <w:cs/>
        </w:rPr>
        <w:t>-19</w:t>
      </w:r>
    </w:p>
    <w:sectPr w:rsidR="00A530DD" w:rsidRPr="00A206A1" w:rsidSect="00F321C0">
      <w:headerReference w:type="default" r:id="rId26"/>
      <w:footerReference w:type="default" r:id="rId2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205DC" w14:textId="77777777" w:rsidR="00D903B3" w:rsidRDefault="00D903B3">
      <w:r>
        <w:separator/>
      </w:r>
    </w:p>
  </w:endnote>
  <w:endnote w:type="continuationSeparator" w:id="0">
    <w:p w14:paraId="179ECECA" w14:textId="77777777" w:rsidR="00D903B3" w:rsidRDefault="00D903B3">
      <w:r>
        <w:continuationSeparator/>
      </w:r>
    </w:p>
  </w:endnote>
  <w:endnote w:type="continuationNotice" w:id="1">
    <w:p w14:paraId="56096379" w14:textId="77777777" w:rsidR="00D903B3" w:rsidRDefault="00D903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14E41" w14:textId="73318BDC" w:rsidR="006B5E69" w:rsidRPr="00BD77D5" w:rsidRDefault="006B5E69" w:rsidP="00A65F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r>
      <w:rPr>
        <w:rFonts w:ascii="Angsana New" w:hAnsi="Angsana New" w:cs="Angsana New"/>
        <w:i/>
        <w:iCs/>
        <w:noProof/>
        <w:sz w:val="30"/>
        <w:szCs w:val="30"/>
      </w:rPr>
      <w:tab/>
    </w:r>
    <w:sdt>
      <w:sdtPr>
        <w:rPr>
          <w:rFonts w:ascii="Angsana New" w:hAnsi="Angsana New" w:cs="Angsana New" w:hint="cs"/>
          <w:sz w:val="28"/>
          <w:szCs w:val="28"/>
        </w:rPr>
        <w:id w:val="179494299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BD77D5">
          <w:rPr>
            <w:rFonts w:ascii="Angsana New" w:hAnsi="Angsana New" w:cs="Angsana New" w:hint="cs"/>
            <w:sz w:val="28"/>
            <w:szCs w:val="28"/>
          </w:rPr>
          <w:fldChar w:fldCharType="begin"/>
        </w:r>
        <w:r w:rsidRPr="00BD77D5">
          <w:rPr>
            <w:rFonts w:ascii="Angsana New" w:hAnsi="Angsana New" w:cs="Angsana New" w:hint="cs"/>
            <w:sz w:val="28"/>
            <w:szCs w:val="28"/>
          </w:rPr>
          <w:instrText xml:space="preserve"> PAGE   \</w:instrText>
        </w:r>
        <w:r w:rsidRPr="00BD77D5">
          <w:rPr>
            <w:rFonts w:ascii="Angsana New" w:hAnsi="Angsana New" w:cs="Angsana New" w:hint="cs"/>
            <w:sz w:val="28"/>
            <w:szCs w:val="28"/>
            <w:cs/>
          </w:rPr>
          <w:instrText xml:space="preserve">* </w:instrText>
        </w:r>
        <w:r w:rsidRPr="00BD77D5">
          <w:rPr>
            <w:rFonts w:ascii="Angsana New" w:hAnsi="Angsana New" w:cs="Angsana New" w:hint="cs"/>
            <w:sz w:val="28"/>
            <w:szCs w:val="28"/>
          </w:rPr>
          <w:instrText xml:space="preserve">MERGEFORMAT </w:instrText>
        </w:r>
        <w:r w:rsidRPr="00BD77D5">
          <w:rPr>
            <w:rFonts w:ascii="Angsana New" w:hAnsi="Angsana New" w:cs="Angsana New" w:hint="cs"/>
            <w:sz w:val="28"/>
            <w:szCs w:val="28"/>
          </w:rPr>
          <w:fldChar w:fldCharType="separate"/>
        </w:r>
        <w:r w:rsidR="007C3A37">
          <w:rPr>
            <w:rFonts w:ascii="Angsana New" w:hAnsi="Angsana New" w:cs="Angsana New"/>
            <w:noProof/>
            <w:sz w:val="28"/>
            <w:szCs w:val="28"/>
          </w:rPr>
          <w:t>17</w:t>
        </w:r>
        <w:r w:rsidRPr="00BD77D5">
          <w:rPr>
            <w:rFonts w:ascii="Angsana New" w:hAnsi="Angsana New" w:cs="Angsana New" w:hint="cs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F767B" w14:textId="33A15FA7" w:rsidR="006B5E69" w:rsidRPr="00C827F6" w:rsidRDefault="006B5E6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809E6">
      <w:rPr>
        <w:rFonts w:ascii="Angsana New" w:hAnsi="Angsana New"/>
        <w:noProof/>
        <w:sz w:val="30"/>
        <w:szCs w:val="30"/>
        <w:lang w:val="fr-FR"/>
      </w:rPr>
      <w:t>mtct3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6B5E69" w:rsidRPr="00C827F6" w:rsidRDefault="006B5E69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32CE9" w14:textId="35D50B65" w:rsidR="006B5E69" w:rsidRPr="00564C7C" w:rsidRDefault="00D903B3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190"/>
        <w:tab w:val="decimal" w:pos="6390"/>
      </w:tabs>
      <w:jc w:val="center"/>
      <w:rPr>
        <w:sz w:val="28"/>
        <w:szCs w:val="28"/>
      </w:rPr>
    </w:pPr>
    <w:sdt>
      <w:sdtPr>
        <w:id w:val="-2142101860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B5E69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B5E69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B5E69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B5E69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B5E69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C3A37">
          <w:rPr>
            <w:rFonts w:asciiTheme="majorBidi" w:hAnsiTheme="majorBidi" w:cstheme="majorBidi"/>
            <w:noProof/>
            <w:sz w:val="28"/>
            <w:szCs w:val="28"/>
          </w:rPr>
          <w:t>39</w:t>
        </w:r>
        <w:r w:rsidR="006B5E69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B0340" w14:textId="4FF6C57C" w:rsidR="006B5E69" w:rsidRPr="00564C7C" w:rsidRDefault="00D903B3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-1615360158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B5E69">
          <w:tab/>
        </w:r>
        <w:r w:rsidR="006B5E69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B5E69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B5E69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B5E69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B5E69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C3A37"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="006B5E69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E0D56" w14:textId="244FAB88" w:rsidR="006B5E69" w:rsidRPr="00C827F6" w:rsidRDefault="006B5E6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809E6">
      <w:rPr>
        <w:rFonts w:ascii="Angsana New" w:hAnsi="Angsana New"/>
        <w:noProof/>
        <w:sz w:val="30"/>
        <w:szCs w:val="30"/>
        <w:lang w:val="fr-FR"/>
      </w:rPr>
      <w:t>mtct3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6B5E69" w:rsidRPr="00C827F6" w:rsidRDefault="006B5E69">
    <w:pPr>
      <w:pStyle w:val="Footer"/>
      <w:rPr>
        <w:lang w:val="fr-FR"/>
      </w:rPr>
    </w:pPr>
  </w:p>
  <w:p w14:paraId="34F930A6" w14:textId="77777777" w:rsidR="006B5E69" w:rsidRDefault="006B5E6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BC0EB" w14:textId="60080AFA" w:rsidR="006B5E69" w:rsidRDefault="006B5E69" w:rsidP="006456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200"/>
      </w:tabs>
    </w:pPr>
    <w:r>
      <w:tab/>
    </w:r>
    <w:r w:rsidRPr="00D93003">
      <w:rPr>
        <w:rFonts w:asciiTheme="majorBidi" w:hAnsiTheme="majorBidi" w:cstheme="majorBidi"/>
        <w:sz w:val="30"/>
        <w:szCs w:val="30"/>
      </w:rPr>
      <w:fldChar w:fldCharType="begin"/>
    </w:r>
    <w:r w:rsidRPr="00D93003">
      <w:rPr>
        <w:rFonts w:asciiTheme="majorBidi" w:hAnsiTheme="majorBidi" w:cstheme="majorBidi"/>
        <w:sz w:val="30"/>
        <w:szCs w:val="30"/>
      </w:rPr>
      <w:instrText xml:space="preserve"> PAGE   \</w:instrText>
    </w:r>
    <w:r w:rsidRPr="00D93003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D9300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D93003">
      <w:rPr>
        <w:rFonts w:asciiTheme="majorBidi" w:hAnsiTheme="majorBidi" w:cstheme="majorBidi"/>
        <w:sz w:val="30"/>
        <w:szCs w:val="30"/>
      </w:rPr>
      <w:fldChar w:fldCharType="separate"/>
    </w:r>
    <w:r w:rsidR="007C3A37">
      <w:rPr>
        <w:rFonts w:asciiTheme="majorBidi" w:hAnsiTheme="majorBidi" w:cstheme="majorBidi"/>
        <w:noProof/>
        <w:sz w:val="30"/>
        <w:szCs w:val="30"/>
      </w:rPr>
      <w:t>49</w:t>
    </w:r>
    <w:r w:rsidRPr="00D93003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26E09" w14:textId="32CEBC1B" w:rsidR="006B5E69" w:rsidRPr="00727B54" w:rsidRDefault="006B5E69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 w:rsidR="007C3A37">
      <w:rPr>
        <w:rFonts w:asciiTheme="majorBidi" w:hAnsiTheme="majorBidi" w:cstheme="majorBidi"/>
        <w:noProof/>
        <w:sz w:val="30"/>
        <w:szCs w:val="30"/>
      </w:rPr>
      <w:t>52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F3DFF" w14:textId="64F96403" w:rsidR="006B5E69" w:rsidRPr="00727B54" w:rsidRDefault="006B5E69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 w:rsidR="007C3A37">
      <w:rPr>
        <w:rFonts w:asciiTheme="majorBidi" w:hAnsiTheme="majorBidi" w:cstheme="majorBidi"/>
        <w:noProof/>
        <w:sz w:val="30"/>
        <w:szCs w:val="30"/>
      </w:rPr>
      <w:t>55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3E993" w14:textId="77777777" w:rsidR="00D903B3" w:rsidRDefault="00D903B3">
      <w:r>
        <w:separator/>
      </w:r>
    </w:p>
  </w:footnote>
  <w:footnote w:type="continuationSeparator" w:id="0">
    <w:p w14:paraId="5781D153" w14:textId="77777777" w:rsidR="00D903B3" w:rsidRDefault="00D903B3">
      <w:r>
        <w:continuationSeparator/>
      </w:r>
    </w:p>
  </w:footnote>
  <w:footnote w:type="continuationNotice" w:id="1">
    <w:p w14:paraId="2FD9FB4A" w14:textId="77777777" w:rsidR="00D903B3" w:rsidRDefault="00D903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F30CE" w14:textId="77777777" w:rsidR="006B5E69" w:rsidRPr="00FA7747" w:rsidRDefault="006B5E6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558FF6C6" w14:textId="77777777" w:rsidR="006B5E69" w:rsidRPr="00FA7747" w:rsidRDefault="006B5E6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58E6B46B" w:rsidR="006B5E69" w:rsidRPr="00074891" w:rsidRDefault="006B5E69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387F0" w14:textId="1F273238" w:rsidR="006B5E69" w:rsidRPr="00606B89" w:rsidRDefault="006B5E6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112D32F" w14:textId="77777777" w:rsidR="006B5E69" w:rsidRPr="00606B89" w:rsidRDefault="006B5E6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384FACD4" w:rsidR="006B5E69" w:rsidRPr="00B82E50" w:rsidRDefault="006B5E69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30 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1D8AA45" w14:textId="77777777" w:rsidR="006B5E69" w:rsidRPr="00410770" w:rsidRDefault="006B5E6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D7C06" w14:textId="77777777" w:rsidR="006B5E69" w:rsidRDefault="006B5E69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131CF" w14:textId="77777777" w:rsidR="006B5E69" w:rsidRPr="00FA7747" w:rsidRDefault="006B5E6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1DE0A84B" w14:textId="77777777" w:rsidR="006B5E69" w:rsidRPr="00FA7747" w:rsidRDefault="006B5E6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43314C70" w:rsidR="006B5E69" w:rsidRPr="00410770" w:rsidRDefault="006B5E6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2DF45432" w14:textId="77777777" w:rsidR="006B5E69" w:rsidRPr="00074891" w:rsidRDefault="006B5E69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DBF18" w14:textId="36AAB9C1" w:rsidR="006B5E69" w:rsidRPr="00606B89" w:rsidRDefault="006B5E6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F98E9B6" w14:textId="77777777" w:rsidR="006B5E69" w:rsidRPr="00606B89" w:rsidRDefault="006B5E6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84ADDD6" w14:textId="23CB663A" w:rsidR="006B5E69" w:rsidRPr="00B82E50" w:rsidRDefault="006B5E69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>30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8659A13" w14:textId="77777777" w:rsidR="006B5E69" w:rsidRPr="00FD4633" w:rsidRDefault="006B5E6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E1587" w14:textId="77777777" w:rsidR="006B5E69" w:rsidRDefault="006B5E69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E4D41" w14:textId="4EA4FB7A" w:rsidR="006B5E69" w:rsidRPr="00606B89" w:rsidRDefault="006B5E6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A46A129" w14:textId="77777777" w:rsidR="006B5E69" w:rsidRPr="00606B89" w:rsidRDefault="006B5E6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2A18720" w14:textId="73468909" w:rsidR="006B5E69" w:rsidRPr="00B82E50" w:rsidRDefault="006B5E69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>30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9C9994F" w14:textId="77777777" w:rsidR="006B5E69" w:rsidRPr="00FD4633" w:rsidRDefault="006B5E6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E7B66" w14:textId="77777777" w:rsidR="006B5E69" w:rsidRPr="00606B89" w:rsidRDefault="006B5E6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F90D2CA" w14:textId="77777777" w:rsidR="006B5E69" w:rsidRPr="00606B89" w:rsidRDefault="006B5E6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1F38E50" w14:textId="77777777" w:rsidR="006B5E69" w:rsidRPr="00B82E50" w:rsidRDefault="006B5E69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>30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7A76184" w14:textId="77777777" w:rsidR="006B5E69" w:rsidRPr="00FD4633" w:rsidRDefault="006B5E6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CF102" w14:textId="77777777" w:rsidR="006B5E69" w:rsidRPr="00606B89" w:rsidRDefault="006B5E6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3269153" w14:textId="77777777" w:rsidR="006B5E69" w:rsidRPr="00606B89" w:rsidRDefault="006B5E6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9A1EE74" w14:textId="77777777" w:rsidR="006B5E69" w:rsidRPr="00B82E50" w:rsidRDefault="006B5E69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>30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4458EB1" w14:textId="77777777" w:rsidR="006B5E69" w:rsidRPr="00FD4633" w:rsidRDefault="006B5E6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4272E0"/>
    <w:multiLevelType w:val="hybridMultilevel"/>
    <w:tmpl w:val="31C6F7C8"/>
    <w:lvl w:ilvl="0" w:tplc="DE2AAF3C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91B2010"/>
    <w:multiLevelType w:val="multilevel"/>
    <w:tmpl w:val="16AE6912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2BB91911"/>
    <w:multiLevelType w:val="multilevel"/>
    <w:tmpl w:val="9B06D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2D490452"/>
    <w:multiLevelType w:val="hybridMultilevel"/>
    <w:tmpl w:val="E68C3F8E"/>
    <w:lvl w:ilvl="0" w:tplc="AF889112">
      <w:start w:val="31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D7F2613"/>
    <w:multiLevelType w:val="hybridMultilevel"/>
    <w:tmpl w:val="E18C4216"/>
    <w:lvl w:ilvl="0" w:tplc="D3982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C1132"/>
    <w:multiLevelType w:val="multilevel"/>
    <w:tmpl w:val="4A02C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C1F77C8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4F135D2E"/>
    <w:multiLevelType w:val="hybridMultilevel"/>
    <w:tmpl w:val="CDA833E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8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23B07"/>
    <w:multiLevelType w:val="hybridMultilevel"/>
    <w:tmpl w:val="9614F91C"/>
    <w:lvl w:ilvl="0" w:tplc="7C347D2C">
      <w:start w:val="8"/>
      <w:numFmt w:val="decimal"/>
      <w:lvlText w:val="%1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3D94A10"/>
    <w:multiLevelType w:val="multilevel"/>
    <w:tmpl w:val="8CEA50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C49E956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Angsana New" w:hint="cs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B4093"/>
    <w:multiLevelType w:val="hybridMultilevel"/>
    <w:tmpl w:val="A37AFC9E"/>
    <w:lvl w:ilvl="0" w:tplc="5F547E8E">
      <w:start w:val="7"/>
      <w:numFmt w:val="decimal"/>
      <w:lvlText w:val="%1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20"/>
  </w:num>
  <w:num w:numId="6">
    <w:abstractNumId w:val="3"/>
  </w:num>
  <w:num w:numId="7">
    <w:abstractNumId w:val="23"/>
  </w:num>
  <w:num w:numId="8">
    <w:abstractNumId w:val="17"/>
  </w:num>
  <w:num w:numId="9">
    <w:abstractNumId w:val="6"/>
  </w:num>
  <w:num w:numId="10">
    <w:abstractNumId w:val="24"/>
  </w:num>
  <w:num w:numId="11">
    <w:abstractNumId w:val="26"/>
  </w:num>
  <w:num w:numId="12">
    <w:abstractNumId w:val="16"/>
  </w:num>
  <w:num w:numId="13">
    <w:abstractNumId w:val="13"/>
  </w:num>
  <w:num w:numId="14">
    <w:abstractNumId w:val="1"/>
  </w:num>
  <w:num w:numId="15">
    <w:abstractNumId w:val="0"/>
  </w:num>
  <w:num w:numId="16">
    <w:abstractNumId w:val="5"/>
  </w:num>
  <w:num w:numId="17">
    <w:abstractNumId w:val="9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7"/>
  </w:num>
  <w:num w:numId="29">
    <w:abstractNumId w:val="0"/>
  </w:num>
  <w:num w:numId="30">
    <w:abstractNumId w:val="0"/>
  </w:num>
  <w:num w:numId="31">
    <w:abstractNumId w:val="25"/>
  </w:num>
  <w:num w:numId="32">
    <w:abstractNumId w:val="0"/>
  </w:num>
  <w:num w:numId="33">
    <w:abstractNumId w:val="0"/>
  </w:num>
  <w:num w:numId="34">
    <w:abstractNumId w:val="2"/>
  </w:num>
  <w:num w:numId="35">
    <w:abstractNumId w:val="18"/>
  </w:num>
  <w:num w:numId="36">
    <w:abstractNumId w:val="10"/>
  </w:num>
  <w:num w:numId="37">
    <w:abstractNumId w:val="21"/>
  </w:num>
  <w:num w:numId="38">
    <w:abstractNumId w:val="14"/>
  </w:num>
  <w:num w:numId="39">
    <w:abstractNumId w:val="0"/>
  </w:num>
  <w:num w:numId="40">
    <w:abstractNumId w:val="19"/>
  </w:num>
  <w:num w:numId="41">
    <w:abstractNumId w:val="27"/>
  </w:num>
  <w:num w:numId="42">
    <w:abstractNumId w:val="22"/>
  </w:num>
  <w:num w:numId="43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0DC"/>
    <w:rsid w:val="000006F0"/>
    <w:rsid w:val="00000779"/>
    <w:rsid w:val="00000AB6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891"/>
    <w:rsid w:val="000039AE"/>
    <w:rsid w:val="000039BE"/>
    <w:rsid w:val="0000435C"/>
    <w:rsid w:val="0000464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738"/>
    <w:rsid w:val="00010985"/>
    <w:rsid w:val="00010B77"/>
    <w:rsid w:val="000112EE"/>
    <w:rsid w:val="000115FA"/>
    <w:rsid w:val="000115FB"/>
    <w:rsid w:val="0001192B"/>
    <w:rsid w:val="0001193B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4C0"/>
    <w:rsid w:val="000157E3"/>
    <w:rsid w:val="00015BEC"/>
    <w:rsid w:val="00015C52"/>
    <w:rsid w:val="000160A4"/>
    <w:rsid w:val="00016678"/>
    <w:rsid w:val="000167EF"/>
    <w:rsid w:val="00016879"/>
    <w:rsid w:val="00016E14"/>
    <w:rsid w:val="00016FE5"/>
    <w:rsid w:val="00017563"/>
    <w:rsid w:val="000175E9"/>
    <w:rsid w:val="000179F5"/>
    <w:rsid w:val="0002001D"/>
    <w:rsid w:val="00020021"/>
    <w:rsid w:val="00020144"/>
    <w:rsid w:val="0002055E"/>
    <w:rsid w:val="00020700"/>
    <w:rsid w:val="00020882"/>
    <w:rsid w:val="0002090A"/>
    <w:rsid w:val="00020E2A"/>
    <w:rsid w:val="00020E35"/>
    <w:rsid w:val="00020F08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3748"/>
    <w:rsid w:val="00023CE6"/>
    <w:rsid w:val="00023D7D"/>
    <w:rsid w:val="00023DFC"/>
    <w:rsid w:val="00024304"/>
    <w:rsid w:val="00024398"/>
    <w:rsid w:val="000243CE"/>
    <w:rsid w:val="00024922"/>
    <w:rsid w:val="00024953"/>
    <w:rsid w:val="00024B71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791"/>
    <w:rsid w:val="000407EC"/>
    <w:rsid w:val="00040952"/>
    <w:rsid w:val="00040C14"/>
    <w:rsid w:val="00040E69"/>
    <w:rsid w:val="00041597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9E8"/>
    <w:rsid w:val="00047A7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417"/>
    <w:rsid w:val="000518C8"/>
    <w:rsid w:val="00051A15"/>
    <w:rsid w:val="00051BD2"/>
    <w:rsid w:val="00051C63"/>
    <w:rsid w:val="00051E25"/>
    <w:rsid w:val="00051F69"/>
    <w:rsid w:val="00052183"/>
    <w:rsid w:val="00052251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8C4"/>
    <w:rsid w:val="00055F34"/>
    <w:rsid w:val="00056222"/>
    <w:rsid w:val="00056664"/>
    <w:rsid w:val="000569A6"/>
    <w:rsid w:val="00056A6B"/>
    <w:rsid w:val="00056DFE"/>
    <w:rsid w:val="00056F2D"/>
    <w:rsid w:val="000570A0"/>
    <w:rsid w:val="00057A0E"/>
    <w:rsid w:val="00057AD1"/>
    <w:rsid w:val="00057B29"/>
    <w:rsid w:val="00057DAB"/>
    <w:rsid w:val="00060398"/>
    <w:rsid w:val="000605A4"/>
    <w:rsid w:val="00060AB1"/>
    <w:rsid w:val="00060B16"/>
    <w:rsid w:val="00060B82"/>
    <w:rsid w:val="00060E92"/>
    <w:rsid w:val="00060FEB"/>
    <w:rsid w:val="000610E0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324D"/>
    <w:rsid w:val="000632B1"/>
    <w:rsid w:val="000632F6"/>
    <w:rsid w:val="00063714"/>
    <w:rsid w:val="000639A9"/>
    <w:rsid w:val="00063A6E"/>
    <w:rsid w:val="00063DC3"/>
    <w:rsid w:val="000640C2"/>
    <w:rsid w:val="000641F4"/>
    <w:rsid w:val="000643EC"/>
    <w:rsid w:val="000644F1"/>
    <w:rsid w:val="00064837"/>
    <w:rsid w:val="0006491A"/>
    <w:rsid w:val="000649D9"/>
    <w:rsid w:val="00064DF1"/>
    <w:rsid w:val="00065008"/>
    <w:rsid w:val="00065061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E83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324"/>
    <w:rsid w:val="00083497"/>
    <w:rsid w:val="00083A90"/>
    <w:rsid w:val="00083E1D"/>
    <w:rsid w:val="00083E69"/>
    <w:rsid w:val="000840F1"/>
    <w:rsid w:val="00084299"/>
    <w:rsid w:val="00084E43"/>
    <w:rsid w:val="00084E93"/>
    <w:rsid w:val="00085178"/>
    <w:rsid w:val="00085378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B7B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B09"/>
    <w:rsid w:val="00092EEE"/>
    <w:rsid w:val="0009316C"/>
    <w:rsid w:val="0009353D"/>
    <w:rsid w:val="00093B30"/>
    <w:rsid w:val="00093B78"/>
    <w:rsid w:val="000941C0"/>
    <w:rsid w:val="0009470A"/>
    <w:rsid w:val="0009490F"/>
    <w:rsid w:val="00094999"/>
    <w:rsid w:val="00094BAF"/>
    <w:rsid w:val="00094D1B"/>
    <w:rsid w:val="00094FB4"/>
    <w:rsid w:val="00095639"/>
    <w:rsid w:val="00095A5F"/>
    <w:rsid w:val="00095B3D"/>
    <w:rsid w:val="00095E09"/>
    <w:rsid w:val="00095E95"/>
    <w:rsid w:val="00096354"/>
    <w:rsid w:val="000967D6"/>
    <w:rsid w:val="00096A7A"/>
    <w:rsid w:val="00096A8E"/>
    <w:rsid w:val="00096F65"/>
    <w:rsid w:val="00097067"/>
    <w:rsid w:val="000970FD"/>
    <w:rsid w:val="00097659"/>
    <w:rsid w:val="00097B79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96"/>
    <w:rsid w:val="000A4951"/>
    <w:rsid w:val="000A4A82"/>
    <w:rsid w:val="000A4B0B"/>
    <w:rsid w:val="000A4C2E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FED"/>
    <w:rsid w:val="000B21CA"/>
    <w:rsid w:val="000B268E"/>
    <w:rsid w:val="000B287F"/>
    <w:rsid w:val="000B33C5"/>
    <w:rsid w:val="000B33FE"/>
    <w:rsid w:val="000B376B"/>
    <w:rsid w:val="000B3DCD"/>
    <w:rsid w:val="000B4309"/>
    <w:rsid w:val="000B44E3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BC5"/>
    <w:rsid w:val="000B5F3F"/>
    <w:rsid w:val="000B62B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500"/>
    <w:rsid w:val="000D262E"/>
    <w:rsid w:val="000D2D38"/>
    <w:rsid w:val="000D2EF9"/>
    <w:rsid w:val="000D30D7"/>
    <w:rsid w:val="000D31A0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18D"/>
    <w:rsid w:val="000D631B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E00EA"/>
    <w:rsid w:val="000E015E"/>
    <w:rsid w:val="000E0629"/>
    <w:rsid w:val="000E069E"/>
    <w:rsid w:val="000E088B"/>
    <w:rsid w:val="000E0BB8"/>
    <w:rsid w:val="000E0E4E"/>
    <w:rsid w:val="000E0F5D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C49"/>
    <w:rsid w:val="000E2EAF"/>
    <w:rsid w:val="000E2EEC"/>
    <w:rsid w:val="000E2F85"/>
    <w:rsid w:val="000E3283"/>
    <w:rsid w:val="000E3890"/>
    <w:rsid w:val="000E39D3"/>
    <w:rsid w:val="000E42B7"/>
    <w:rsid w:val="000E430F"/>
    <w:rsid w:val="000E44BF"/>
    <w:rsid w:val="000E4BD7"/>
    <w:rsid w:val="000E54C4"/>
    <w:rsid w:val="000E56AF"/>
    <w:rsid w:val="000E56DD"/>
    <w:rsid w:val="000E5B32"/>
    <w:rsid w:val="000E5B65"/>
    <w:rsid w:val="000E5B90"/>
    <w:rsid w:val="000E5F52"/>
    <w:rsid w:val="000E5FA0"/>
    <w:rsid w:val="000E63FD"/>
    <w:rsid w:val="000E6788"/>
    <w:rsid w:val="000E69D1"/>
    <w:rsid w:val="000E6DE5"/>
    <w:rsid w:val="000E7766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123"/>
    <w:rsid w:val="000F3B1D"/>
    <w:rsid w:val="000F3BAD"/>
    <w:rsid w:val="000F3C79"/>
    <w:rsid w:val="000F412F"/>
    <w:rsid w:val="000F456B"/>
    <w:rsid w:val="000F4864"/>
    <w:rsid w:val="000F4894"/>
    <w:rsid w:val="000F48BF"/>
    <w:rsid w:val="000F4D71"/>
    <w:rsid w:val="000F503A"/>
    <w:rsid w:val="000F509B"/>
    <w:rsid w:val="000F5193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B4E"/>
    <w:rsid w:val="00103DD6"/>
    <w:rsid w:val="00103FE9"/>
    <w:rsid w:val="001046F0"/>
    <w:rsid w:val="001046FC"/>
    <w:rsid w:val="0010496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7004"/>
    <w:rsid w:val="00107A82"/>
    <w:rsid w:val="00107B8A"/>
    <w:rsid w:val="00107E0A"/>
    <w:rsid w:val="00107EA8"/>
    <w:rsid w:val="0011021A"/>
    <w:rsid w:val="00110B7B"/>
    <w:rsid w:val="00110C30"/>
    <w:rsid w:val="00111087"/>
    <w:rsid w:val="001110B6"/>
    <w:rsid w:val="001111E1"/>
    <w:rsid w:val="00111498"/>
    <w:rsid w:val="00111815"/>
    <w:rsid w:val="00111928"/>
    <w:rsid w:val="00111B59"/>
    <w:rsid w:val="00111B79"/>
    <w:rsid w:val="00111B99"/>
    <w:rsid w:val="00111D8D"/>
    <w:rsid w:val="00112677"/>
    <w:rsid w:val="00112D60"/>
    <w:rsid w:val="00113150"/>
    <w:rsid w:val="001131B7"/>
    <w:rsid w:val="00113288"/>
    <w:rsid w:val="0011355A"/>
    <w:rsid w:val="00113595"/>
    <w:rsid w:val="00113DDE"/>
    <w:rsid w:val="00113E35"/>
    <w:rsid w:val="00113FF0"/>
    <w:rsid w:val="0011404B"/>
    <w:rsid w:val="00114277"/>
    <w:rsid w:val="0011430C"/>
    <w:rsid w:val="00114334"/>
    <w:rsid w:val="001144C8"/>
    <w:rsid w:val="00114D64"/>
    <w:rsid w:val="00114DEB"/>
    <w:rsid w:val="00114DFA"/>
    <w:rsid w:val="00115B5F"/>
    <w:rsid w:val="00115B7F"/>
    <w:rsid w:val="00115D9F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D0F"/>
    <w:rsid w:val="00120021"/>
    <w:rsid w:val="001201B0"/>
    <w:rsid w:val="001202FD"/>
    <w:rsid w:val="0012046E"/>
    <w:rsid w:val="00120505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4A3"/>
    <w:rsid w:val="00122505"/>
    <w:rsid w:val="0012295A"/>
    <w:rsid w:val="00122A8E"/>
    <w:rsid w:val="00122B08"/>
    <w:rsid w:val="00122BAF"/>
    <w:rsid w:val="00122D3A"/>
    <w:rsid w:val="00122F76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B44"/>
    <w:rsid w:val="00124D32"/>
    <w:rsid w:val="00124FCF"/>
    <w:rsid w:val="0012508D"/>
    <w:rsid w:val="00125754"/>
    <w:rsid w:val="00125877"/>
    <w:rsid w:val="001263D6"/>
    <w:rsid w:val="001265B4"/>
    <w:rsid w:val="00126C48"/>
    <w:rsid w:val="00126E8B"/>
    <w:rsid w:val="001271B4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1CC"/>
    <w:rsid w:val="00132222"/>
    <w:rsid w:val="00132980"/>
    <w:rsid w:val="00132B37"/>
    <w:rsid w:val="00132BD3"/>
    <w:rsid w:val="00132F57"/>
    <w:rsid w:val="001331B3"/>
    <w:rsid w:val="001333FA"/>
    <w:rsid w:val="00133A4E"/>
    <w:rsid w:val="00133AF3"/>
    <w:rsid w:val="00133FEA"/>
    <w:rsid w:val="00134349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E"/>
    <w:rsid w:val="00144C3C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6B3"/>
    <w:rsid w:val="00146C91"/>
    <w:rsid w:val="00146F44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0BD1"/>
    <w:rsid w:val="0015162A"/>
    <w:rsid w:val="00151AD7"/>
    <w:rsid w:val="00151CA8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4B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1720"/>
    <w:rsid w:val="0016178C"/>
    <w:rsid w:val="00161822"/>
    <w:rsid w:val="00161AC9"/>
    <w:rsid w:val="00161BDE"/>
    <w:rsid w:val="00161C6E"/>
    <w:rsid w:val="00162019"/>
    <w:rsid w:val="00162235"/>
    <w:rsid w:val="00162451"/>
    <w:rsid w:val="0016246E"/>
    <w:rsid w:val="001628F7"/>
    <w:rsid w:val="00162E95"/>
    <w:rsid w:val="00162FFC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C24"/>
    <w:rsid w:val="00173D47"/>
    <w:rsid w:val="00173DC0"/>
    <w:rsid w:val="00174060"/>
    <w:rsid w:val="00174161"/>
    <w:rsid w:val="0017439B"/>
    <w:rsid w:val="0017440D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AD9"/>
    <w:rsid w:val="00176C38"/>
    <w:rsid w:val="00176C9D"/>
    <w:rsid w:val="001770CB"/>
    <w:rsid w:val="0017765D"/>
    <w:rsid w:val="001778B0"/>
    <w:rsid w:val="00177B4D"/>
    <w:rsid w:val="00177EE2"/>
    <w:rsid w:val="00180086"/>
    <w:rsid w:val="001800B7"/>
    <w:rsid w:val="001804E5"/>
    <w:rsid w:val="0018075B"/>
    <w:rsid w:val="00180A42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CEF"/>
    <w:rsid w:val="00185FDB"/>
    <w:rsid w:val="001863E9"/>
    <w:rsid w:val="00186522"/>
    <w:rsid w:val="001865C5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404"/>
    <w:rsid w:val="00190454"/>
    <w:rsid w:val="00190501"/>
    <w:rsid w:val="00190538"/>
    <w:rsid w:val="001906D8"/>
    <w:rsid w:val="00190CD1"/>
    <w:rsid w:val="00190D01"/>
    <w:rsid w:val="00191564"/>
    <w:rsid w:val="001917FD"/>
    <w:rsid w:val="0019183E"/>
    <w:rsid w:val="00191940"/>
    <w:rsid w:val="0019198D"/>
    <w:rsid w:val="00191A6B"/>
    <w:rsid w:val="00191B7A"/>
    <w:rsid w:val="001921AD"/>
    <w:rsid w:val="001921AF"/>
    <w:rsid w:val="00192399"/>
    <w:rsid w:val="00192F3E"/>
    <w:rsid w:val="00193035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7B"/>
    <w:rsid w:val="00194DD2"/>
    <w:rsid w:val="0019505C"/>
    <w:rsid w:val="00195149"/>
    <w:rsid w:val="00195304"/>
    <w:rsid w:val="00195516"/>
    <w:rsid w:val="00195A92"/>
    <w:rsid w:val="00195AA1"/>
    <w:rsid w:val="00195AD7"/>
    <w:rsid w:val="00195B1F"/>
    <w:rsid w:val="00195DC1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BC"/>
    <w:rsid w:val="001A41E0"/>
    <w:rsid w:val="001A422D"/>
    <w:rsid w:val="001A42A1"/>
    <w:rsid w:val="001A442F"/>
    <w:rsid w:val="001A4649"/>
    <w:rsid w:val="001A4825"/>
    <w:rsid w:val="001A485D"/>
    <w:rsid w:val="001A4A19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CF7"/>
    <w:rsid w:val="001B0F87"/>
    <w:rsid w:val="001B127F"/>
    <w:rsid w:val="001B1480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40E0"/>
    <w:rsid w:val="001B4233"/>
    <w:rsid w:val="001B479D"/>
    <w:rsid w:val="001B49E6"/>
    <w:rsid w:val="001B4F5D"/>
    <w:rsid w:val="001B4F5E"/>
    <w:rsid w:val="001B514E"/>
    <w:rsid w:val="001B52C9"/>
    <w:rsid w:val="001B53FA"/>
    <w:rsid w:val="001B5774"/>
    <w:rsid w:val="001B5928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1ED"/>
    <w:rsid w:val="001B7369"/>
    <w:rsid w:val="001B749F"/>
    <w:rsid w:val="001B764F"/>
    <w:rsid w:val="001B7900"/>
    <w:rsid w:val="001B7B72"/>
    <w:rsid w:val="001B7B73"/>
    <w:rsid w:val="001B7E1F"/>
    <w:rsid w:val="001C0266"/>
    <w:rsid w:val="001C036A"/>
    <w:rsid w:val="001C069E"/>
    <w:rsid w:val="001C0CE9"/>
    <w:rsid w:val="001C0D3B"/>
    <w:rsid w:val="001C0FB1"/>
    <w:rsid w:val="001C133C"/>
    <w:rsid w:val="001C1415"/>
    <w:rsid w:val="001C165A"/>
    <w:rsid w:val="001C1823"/>
    <w:rsid w:val="001C1A36"/>
    <w:rsid w:val="001C1B7E"/>
    <w:rsid w:val="001C1E2D"/>
    <w:rsid w:val="001C1F9F"/>
    <w:rsid w:val="001C2102"/>
    <w:rsid w:val="001C2307"/>
    <w:rsid w:val="001C246C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325"/>
    <w:rsid w:val="001C486D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7049"/>
    <w:rsid w:val="001C7210"/>
    <w:rsid w:val="001C7218"/>
    <w:rsid w:val="001C74C6"/>
    <w:rsid w:val="001C75A5"/>
    <w:rsid w:val="001C7FB4"/>
    <w:rsid w:val="001D0217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AB6"/>
    <w:rsid w:val="001D1B68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645"/>
    <w:rsid w:val="001D584E"/>
    <w:rsid w:val="001D5D3F"/>
    <w:rsid w:val="001D5D99"/>
    <w:rsid w:val="001D5DAD"/>
    <w:rsid w:val="001D624C"/>
    <w:rsid w:val="001D65E4"/>
    <w:rsid w:val="001D6F41"/>
    <w:rsid w:val="001D73E2"/>
    <w:rsid w:val="001D792D"/>
    <w:rsid w:val="001D7A44"/>
    <w:rsid w:val="001D7DA1"/>
    <w:rsid w:val="001D7E5C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FAD"/>
    <w:rsid w:val="001E3026"/>
    <w:rsid w:val="001E3A83"/>
    <w:rsid w:val="001E3F31"/>
    <w:rsid w:val="001E4302"/>
    <w:rsid w:val="001E45B6"/>
    <w:rsid w:val="001E45BD"/>
    <w:rsid w:val="001E4733"/>
    <w:rsid w:val="001E4992"/>
    <w:rsid w:val="001E4CD0"/>
    <w:rsid w:val="001E4FB5"/>
    <w:rsid w:val="001E5203"/>
    <w:rsid w:val="001E528E"/>
    <w:rsid w:val="001E544F"/>
    <w:rsid w:val="001E56F2"/>
    <w:rsid w:val="001E5A5D"/>
    <w:rsid w:val="001E5A93"/>
    <w:rsid w:val="001E5EED"/>
    <w:rsid w:val="001E60E0"/>
    <w:rsid w:val="001E6124"/>
    <w:rsid w:val="001E6380"/>
    <w:rsid w:val="001E640A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51B1"/>
    <w:rsid w:val="001F53DF"/>
    <w:rsid w:val="001F568E"/>
    <w:rsid w:val="001F5B18"/>
    <w:rsid w:val="001F5C19"/>
    <w:rsid w:val="001F5C3D"/>
    <w:rsid w:val="001F5FD9"/>
    <w:rsid w:val="001F6027"/>
    <w:rsid w:val="001F624B"/>
    <w:rsid w:val="001F6556"/>
    <w:rsid w:val="001F663E"/>
    <w:rsid w:val="001F680F"/>
    <w:rsid w:val="001F69AD"/>
    <w:rsid w:val="001F69E9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ADD"/>
    <w:rsid w:val="00203B9F"/>
    <w:rsid w:val="00203D30"/>
    <w:rsid w:val="00203E44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168"/>
    <w:rsid w:val="00207395"/>
    <w:rsid w:val="00207454"/>
    <w:rsid w:val="0020745F"/>
    <w:rsid w:val="002076C9"/>
    <w:rsid w:val="00207C56"/>
    <w:rsid w:val="002104DC"/>
    <w:rsid w:val="00210987"/>
    <w:rsid w:val="00210A44"/>
    <w:rsid w:val="00210D41"/>
    <w:rsid w:val="00211165"/>
    <w:rsid w:val="0021139F"/>
    <w:rsid w:val="002115C2"/>
    <w:rsid w:val="002115CB"/>
    <w:rsid w:val="002115E0"/>
    <w:rsid w:val="002117DD"/>
    <w:rsid w:val="00211AA7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F3"/>
    <w:rsid w:val="002259BA"/>
    <w:rsid w:val="00225D4D"/>
    <w:rsid w:val="002264FF"/>
    <w:rsid w:val="002265D8"/>
    <w:rsid w:val="002268A5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A7F"/>
    <w:rsid w:val="00231C4B"/>
    <w:rsid w:val="00231EE0"/>
    <w:rsid w:val="0023200A"/>
    <w:rsid w:val="002321A2"/>
    <w:rsid w:val="002321AA"/>
    <w:rsid w:val="002327EF"/>
    <w:rsid w:val="002329D1"/>
    <w:rsid w:val="00232A65"/>
    <w:rsid w:val="00232D8D"/>
    <w:rsid w:val="00232F4A"/>
    <w:rsid w:val="002335BC"/>
    <w:rsid w:val="002337F2"/>
    <w:rsid w:val="002338AE"/>
    <w:rsid w:val="002338C2"/>
    <w:rsid w:val="00233F08"/>
    <w:rsid w:val="00234014"/>
    <w:rsid w:val="0023412E"/>
    <w:rsid w:val="00234649"/>
    <w:rsid w:val="0023478F"/>
    <w:rsid w:val="00234810"/>
    <w:rsid w:val="00234B12"/>
    <w:rsid w:val="00234C1E"/>
    <w:rsid w:val="0023559E"/>
    <w:rsid w:val="002359D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880"/>
    <w:rsid w:val="00240B99"/>
    <w:rsid w:val="00240C53"/>
    <w:rsid w:val="00240E83"/>
    <w:rsid w:val="00240FB9"/>
    <w:rsid w:val="002412E7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79"/>
    <w:rsid w:val="00245861"/>
    <w:rsid w:val="00245AA3"/>
    <w:rsid w:val="00245CFF"/>
    <w:rsid w:val="00245FBF"/>
    <w:rsid w:val="002469A7"/>
    <w:rsid w:val="00246C27"/>
    <w:rsid w:val="00246C64"/>
    <w:rsid w:val="00246C9D"/>
    <w:rsid w:val="00246DB0"/>
    <w:rsid w:val="0024704D"/>
    <w:rsid w:val="002470E8"/>
    <w:rsid w:val="002476A1"/>
    <w:rsid w:val="00247B22"/>
    <w:rsid w:val="00247D36"/>
    <w:rsid w:val="00247E7D"/>
    <w:rsid w:val="00247EE4"/>
    <w:rsid w:val="00250275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2DC"/>
    <w:rsid w:val="00252647"/>
    <w:rsid w:val="00252A5D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E70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71B5"/>
    <w:rsid w:val="002571E3"/>
    <w:rsid w:val="002573B5"/>
    <w:rsid w:val="002576D5"/>
    <w:rsid w:val="002578CE"/>
    <w:rsid w:val="00257ACF"/>
    <w:rsid w:val="00257C2F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F18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C49"/>
    <w:rsid w:val="00270E9F"/>
    <w:rsid w:val="00270F60"/>
    <w:rsid w:val="0027107E"/>
    <w:rsid w:val="00271216"/>
    <w:rsid w:val="002717B3"/>
    <w:rsid w:val="00271AEE"/>
    <w:rsid w:val="00272031"/>
    <w:rsid w:val="0027215C"/>
    <w:rsid w:val="00272342"/>
    <w:rsid w:val="0027242F"/>
    <w:rsid w:val="0027246B"/>
    <w:rsid w:val="00272548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554"/>
    <w:rsid w:val="00274B49"/>
    <w:rsid w:val="00274B71"/>
    <w:rsid w:val="00274E3D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703D"/>
    <w:rsid w:val="0027724F"/>
    <w:rsid w:val="00277389"/>
    <w:rsid w:val="002773C2"/>
    <w:rsid w:val="0027745D"/>
    <w:rsid w:val="0027746B"/>
    <w:rsid w:val="002775DC"/>
    <w:rsid w:val="0027789E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487C"/>
    <w:rsid w:val="00284E05"/>
    <w:rsid w:val="00284E6F"/>
    <w:rsid w:val="00284FE0"/>
    <w:rsid w:val="002853AE"/>
    <w:rsid w:val="00285442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BE2"/>
    <w:rsid w:val="00293C8C"/>
    <w:rsid w:val="00293CCC"/>
    <w:rsid w:val="00293D22"/>
    <w:rsid w:val="00293D58"/>
    <w:rsid w:val="00293F37"/>
    <w:rsid w:val="0029407F"/>
    <w:rsid w:val="00294672"/>
    <w:rsid w:val="0029489D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63C"/>
    <w:rsid w:val="002956D5"/>
    <w:rsid w:val="0029584D"/>
    <w:rsid w:val="0029591A"/>
    <w:rsid w:val="00295FF9"/>
    <w:rsid w:val="00296054"/>
    <w:rsid w:val="0029640F"/>
    <w:rsid w:val="0029672F"/>
    <w:rsid w:val="002968DE"/>
    <w:rsid w:val="00296A92"/>
    <w:rsid w:val="002975B1"/>
    <w:rsid w:val="00297BE8"/>
    <w:rsid w:val="00297D7A"/>
    <w:rsid w:val="00297DBC"/>
    <w:rsid w:val="002A000B"/>
    <w:rsid w:val="002A0047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6302"/>
    <w:rsid w:val="002A644B"/>
    <w:rsid w:val="002A689B"/>
    <w:rsid w:val="002A6908"/>
    <w:rsid w:val="002A6930"/>
    <w:rsid w:val="002A6B9A"/>
    <w:rsid w:val="002A6C0B"/>
    <w:rsid w:val="002A6C9C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63"/>
    <w:rsid w:val="002B1773"/>
    <w:rsid w:val="002B18D4"/>
    <w:rsid w:val="002B195B"/>
    <w:rsid w:val="002B1A76"/>
    <w:rsid w:val="002B1AAD"/>
    <w:rsid w:val="002B1C30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F6D"/>
    <w:rsid w:val="002B6159"/>
    <w:rsid w:val="002B61BE"/>
    <w:rsid w:val="002B6400"/>
    <w:rsid w:val="002B64A4"/>
    <w:rsid w:val="002B6DED"/>
    <w:rsid w:val="002B7001"/>
    <w:rsid w:val="002B70D3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6F6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739"/>
    <w:rsid w:val="002D0113"/>
    <w:rsid w:val="002D03EF"/>
    <w:rsid w:val="002D051D"/>
    <w:rsid w:val="002D0541"/>
    <w:rsid w:val="002D05C0"/>
    <w:rsid w:val="002D06BD"/>
    <w:rsid w:val="002D07E9"/>
    <w:rsid w:val="002D0958"/>
    <w:rsid w:val="002D0BAE"/>
    <w:rsid w:val="002D0E8D"/>
    <w:rsid w:val="002D0FCE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F2"/>
    <w:rsid w:val="002D1B49"/>
    <w:rsid w:val="002D1C3F"/>
    <w:rsid w:val="002D27BD"/>
    <w:rsid w:val="002D2979"/>
    <w:rsid w:val="002D2EB8"/>
    <w:rsid w:val="002D2F28"/>
    <w:rsid w:val="002D304C"/>
    <w:rsid w:val="002D30A6"/>
    <w:rsid w:val="002D3165"/>
    <w:rsid w:val="002D369B"/>
    <w:rsid w:val="002D3B6B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B96"/>
    <w:rsid w:val="002D5BCB"/>
    <w:rsid w:val="002D5BE0"/>
    <w:rsid w:val="002D60E8"/>
    <w:rsid w:val="002D60EF"/>
    <w:rsid w:val="002D65D8"/>
    <w:rsid w:val="002D67C0"/>
    <w:rsid w:val="002D68C2"/>
    <w:rsid w:val="002D68ED"/>
    <w:rsid w:val="002D6D42"/>
    <w:rsid w:val="002D7273"/>
    <w:rsid w:val="002D7384"/>
    <w:rsid w:val="002D74C4"/>
    <w:rsid w:val="002D7FA1"/>
    <w:rsid w:val="002E00A6"/>
    <w:rsid w:val="002E0128"/>
    <w:rsid w:val="002E02A1"/>
    <w:rsid w:val="002E0311"/>
    <w:rsid w:val="002E0567"/>
    <w:rsid w:val="002E07B3"/>
    <w:rsid w:val="002E08E9"/>
    <w:rsid w:val="002E0A57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3BD"/>
    <w:rsid w:val="002F373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50"/>
    <w:rsid w:val="0030077F"/>
    <w:rsid w:val="00300904"/>
    <w:rsid w:val="00300ACD"/>
    <w:rsid w:val="00300CAF"/>
    <w:rsid w:val="00300E1F"/>
    <w:rsid w:val="00300E71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85"/>
    <w:rsid w:val="00302EE6"/>
    <w:rsid w:val="00303409"/>
    <w:rsid w:val="003034E8"/>
    <w:rsid w:val="003035D9"/>
    <w:rsid w:val="003038B0"/>
    <w:rsid w:val="00303D44"/>
    <w:rsid w:val="00303DF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238"/>
    <w:rsid w:val="003123F1"/>
    <w:rsid w:val="003125CC"/>
    <w:rsid w:val="0031295D"/>
    <w:rsid w:val="00312CDE"/>
    <w:rsid w:val="00312D54"/>
    <w:rsid w:val="00313023"/>
    <w:rsid w:val="00313335"/>
    <w:rsid w:val="003133F9"/>
    <w:rsid w:val="0031346D"/>
    <w:rsid w:val="003134B6"/>
    <w:rsid w:val="00313761"/>
    <w:rsid w:val="003137A6"/>
    <w:rsid w:val="0031399E"/>
    <w:rsid w:val="00313B60"/>
    <w:rsid w:val="00314048"/>
    <w:rsid w:val="00314088"/>
    <w:rsid w:val="003140CB"/>
    <w:rsid w:val="00314118"/>
    <w:rsid w:val="003147B4"/>
    <w:rsid w:val="00314A06"/>
    <w:rsid w:val="00314B8A"/>
    <w:rsid w:val="00315A2F"/>
    <w:rsid w:val="003161E3"/>
    <w:rsid w:val="003166A7"/>
    <w:rsid w:val="003166CD"/>
    <w:rsid w:val="00316A40"/>
    <w:rsid w:val="00316BA1"/>
    <w:rsid w:val="00316DC3"/>
    <w:rsid w:val="003177CF"/>
    <w:rsid w:val="00317C3A"/>
    <w:rsid w:val="00317D07"/>
    <w:rsid w:val="00317E7E"/>
    <w:rsid w:val="0032044C"/>
    <w:rsid w:val="00320792"/>
    <w:rsid w:val="0032083B"/>
    <w:rsid w:val="0032098D"/>
    <w:rsid w:val="003209F0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554"/>
    <w:rsid w:val="0032361C"/>
    <w:rsid w:val="0032361E"/>
    <w:rsid w:val="00324055"/>
    <w:rsid w:val="00324478"/>
    <w:rsid w:val="003245D6"/>
    <w:rsid w:val="00324AC9"/>
    <w:rsid w:val="00324B0E"/>
    <w:rsid w:val="00324C48"/>
    <w:rsid w:val="0032520C"/>
    <w:rsid w:val="0032529C"/>
    <w:rsid w:val="0032534B"/>
    <w:rsid w:val="0032589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C4D"/>
    <w:rsid w:val="00330278"/>
    <w:rsid w:val="00330745"/>
    <w:rsid w:val="00330818"/>
    <w:rsid w:val="00330856"/>
    <w:rsid w:val="0033085C"/>
    <w:rsid w:val="00330A2F"/>
    <w:rsid w:val="00330A6D"/>
    <w:rsid w:val="00330C06"/>
    <w:rsid w:val="00330E9E"/>
    <w:rsid w:val="00331012"/>
    <w:rsid w:val="00331205"/>
    <w:rsid w:val="003316F8"/>
    <w:rsid w:val="00331BDC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D0D"/>
    <w:rsid w:val="003363E9"/>
    <w:rsid w:val="003365E6"/>
    <w:rsid w:val="003367A9"/>
    <w:rsid w:val="003368D3"/>
    <w:rsid w:val="00336A5E"/>
    <w:rsid w:val="00336D07"/>
    <w:rsid w:val="003373F4"/>
    <w:rsid w:val="0033781D"/>
    <w:rsid w:val="00337A7E"/>
    <w:rsid w:val="00337D25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182"/>
    <w:rsid w:val="0034224C"/>
    <w:rsid w:val="0034244A"/>
    <w:rsid w:val="00342477"/>
    <w:rsid w:val="0034250B"/>
    <w:rsid w:val="003425E9"/>
    <w:rsid w:val="00342AAD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29E"/>
    <w:rsid w:val="003475AD"/>
    <w:rsid w:val="003475D0"/>
    <w:rsid w:val="00347769"/>
    <w:rsid w:val="00347A5E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E44"/>
    <w:rsid w:val="0035226E"/>
    <w:rsid w:val="00352377"/>
    <w:rsid w:val="0035250D"/>
    <w:rsid w:val="00352809"/>
    <w:rsid w:val="0035281F"/>
    <w:rsid w:val="00352CFF"/>
    <w:rsid w:val="00352F33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621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85D"/>
    <w:rsid w:val="003559C9"/>
    <w:rsid w:val="00355CA1"/>
    <w:rsid w:val="00355CA7"/>
    <w:rsid w:val="00355F44"/>
    <w:rsid w:val="00356539"/>
    <w:rsid w:val="00356A35"/>
    <w:rsid w:val="00357151"/>
    <w:rsid w:val="003573C0"/>
    <w:rsid w:val="003573DD"/>
    <w:rsid w:val="003574C6"/>
    <w:rsid w:val="00357553"/>
    <w:rsid w:val="00357985"/>
    <w:rsid w:val="00357C5A"/>
    <w:rsid w:val="00357E5A"/>
    <w:rsid w:val="00357EE8"/>
    <w:rsid w:val="00360096"/>
    <w:rsid w:val="003600F7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3D4E"/>
    <w:rsid w:val="00363FE7"/>
    <w:rsid w:val="003642E0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D5"/>
    <w:rsid w:val="00371225"/>
    <w:rsid w:val="00371360"/>
    <w:rsid w:val="00371AC8"/>
    <w:rsid w:val="00371BBF"/>
    <w:rsid w:val="00371C14"/>
    <w:rsid w:val="00371C96"/>
    <w:rsid w:val="0037226D"/>
    <w:rsid w:val="0037242C"/>
    <w:rsid w:val="0037248A"/>
    <w:rsid w:val="003724C5"/>
    <w:rsid w:val="00372946"/>
    <w:rsid w:val="00372A4F"/>
    <w:rsid w:val="00372AAC"/>
    <w:rsid w:val="00372CDF"/>
    <w:rsid w:val="00372EFD"/>
    <w:rsid w:val="00373258"/>
    <w:rsid w:val="0037352F"/>
    <w:rsid w:val="0037354E"/>
    <w:rsid w:val="003735D3"/>
    <w:rsid w:val="00373B0B"/>
    <w:rsid w:val="00373B53"/>
    <w:rsid w:val="00373BAD"/>
    <w:rsid w:val="00373C74"/>
    <w:rsid w:val="00373ED9"/>
    <w:rsid w:val="003743F7"/>
    <w:rsid w:val="0037448C"/>
    <w:rsid w:val="003744FD"/>
    <w:rsid w:val="00374C40"/>
    <w:rsid w:val="003752ED"/>
    <w:rsid w:val="0037559B"/>
    <w:rsid w:val="00375BCC"/>
    <w:rsid w:val="00375BE7"/>
    <w:rsid w:val="00375BF6"/>
    <w:rsid w:val="00375D98"/>
    <w:rsid w:val="00375E67"/>
    <w:rsid w:val="00375ED2"/>
    <w:rsid w:val="003760D4"/>
    <w:rsid w:val="00376166"/>
    <w:rsid w:val="003765F3"/>
    <w:rsid w:val="003766BC"/>
    <w:rsid w:val="00376738"/>
    <w:rsid w:val="0037675C"/>
    <w:rsid w:val="00376B2D"/>
    <w:rsid w:val="00376E46"/>
    <w:rsid w:val="00376F30"/>
    <w:rsid w:val="003775C7"/>
    <w:rsid w:val="003776CA"/>
    <w:rsid w:val="00377712"/>
    <w:rsid w:val="00377838"/>
    <w:rsid w:val="0037795B"/>
    <w:rsid w:val="003779BF"/>
    <w:rsid w:val="00377CE9"/>
    <w:rsid w:val="00377DDD"/>
    <w:rsid w:val="00377F9E"/>
    <w:rsid w:val="00380491"/>
    <w:rsid w:val="0038051B"/>
    <w:rsid w:val="0038062D"/>
    <w:rsid w:val="0038070C"/>
    <w:rsid w:val="00380948"/>
    <w:rsid w:val="003809E6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202"/>
    <w:rsid w:val="00385469"/>
    <w:rsid w:val="00385526"/>
    <w:rsid w:val="00385570"/>
    <w:rsid w:val="0038573F"/>
    <w:rsid w:val="00385756"/>
    <w:rsid w:val="00385831"/>
    <w:rsid w:val="003858C5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C2C"/>
    <w:rsid w:val="003870BA"/>
    <w:rsid w:val="0038715F"/>
    <w:rsid w:val="0038759D"/>
    <w:rsid w:val="00387720"/>
    <w:rsid w:val="003879D8"/>
    <w:rsid w:val="00387E46"/>
    <w:rsid w:val="00387E76"/>
    <w:rsid w:val="00387FBD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7A"/>
    <w:rsid w:val="00392195"/>
    <w:rsid w:val="00392379"/>
    <w:rsid w:val="003923AC"/>
    <w:rsid w:val="0039261E"/>
    <w:rsid w:val="00392AA4"/>
    <w:rsid w:val="00392BAB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314F"/>
    <w:rsid w:val="003B35A9"/>
    <w:rsid w:val="003B368C"/>
    <w:rsid w:val="003B37EC"/>
    <w:rsid w:val="003B392D"/>
    <w:rsid w:val="003B3BE7"/>
    <w:rsid w:val="003B3CBE"/>
    <w:rsid w:val="003B3FDB"/>
    <w:rsid w:val="003B46E3"/>
    <w:rsid w:val="003B5005"/>
    <w:rsid w:val="003B507A"/>
    <w:rsid w:val="003B50D2"/>
    <w:rsid w:val="003B5403"/>
    <w:rsid w:val="003B580C"/>
    <w:rsid w:val="003B5B39"/>
    <w:rsid w:val="003B5D7D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CFD"/>
    <w:rsid w:val="003B7DB4"/>
    <w:rsid w:val="003C094B"/>
    <w:rsid w:val="003C0C88"/>
    <w:rsid w:val="003C0EDE"/>
    <w:rsid w:val="003C1195"/>
    <w:rsid w:val="003C1477"/>
    <w:rsid w:val="003C182B"/>
    <w:rsid w:val="003C18B0"/>
    <w:rsid w:val="003C19A4"/>
    <w:rsid w:val="003C1B73"/>
    <w:rsid w:val="003C1CC6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EA"/>
    <w:rsid w:val="003C3DF1"/>
    <w:rsid w:val="003C414D"/>
    <w:rsid w:val="003C4CBE"/>
    <w:rsid w:val="003C59C8"/>
    <w:rsid w:val="003C5F0F"/>
    <w:rsid w:val="003C617E"/>
    <w:rsid w:val="003C62CC"/>
    <w:rsid w:val="003C675C"/>
    <w:rsid w:val="003C681F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E40"/>
    <w:rsid w:val="003D2028"/>
    <w:rsid w:val="003D2105"/>
    <w:rsid w:val="003D23BB"/>
    <w:rsid w:val="003D2437"/>
    <w:rsid w:val="003D271B"/>
    <w:rsid w:val="003D2D83"/>
    <w:rsid w:val="003D2F72"/>
    <w:rsid w:val="003D315B"/>
    <w:rsid w:val="003D3339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78F"/>
    <w:rsid w:val="003D49F3"/>
    <w:rsid w:val="003D4C0D"/>
    <w:rsid w:val="003D4C31"/>
    <w:rsid w:val="003D5127"/>
    <w:rsid w:val="003D525F"/>
    <w:rsid w:val="003D52D8"/>
    <w:rsid w:val="003D5362"/>
    <w:rsid w:val="003D5472"/>
    <w:rsid w:val="003D5941"/>
    <w:rsid w:val="003D5A8B"/>
    <w:rsid w:val="003D5B91"/>
    <w:rsid w:val="003D5F01"/>
    <w:rsid w:val="003D609F"/>
    <w:rsid w:val="003D629A"/>
    <w:rsid w:val="003D65FA"/>
    <w:rsid w:val="003D6828"/>
    <w:rsid w:val="003D6BA4"/>
    <w:rsid w:val="003D6D92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95"/>
    <w:rsid w:val="003E44C3"/>
    <w:rsid w:val="003E45EC"/>
    <w:rsid w:val="003E481E"/>
    <w:rsid w:val="003E552A"/>
    <w:rsid w:val="003E580D"/>
    <w:rsid w:val="003E587F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0FB"/>
    <w:rsid w:val="003E71ED"/>
    <w:rsid w:val="003E721C"/>
    <w:rsid w:val="003E7613"/>
    <w:rsid w:val="003E76CE"/>
    <w:rsid w:val="003E7DE4"/>
    <w:rsid w:val="003F0524"/>
    <w:rsid w:val="003F06E0"/>
    <w:rsid w:val="003F08B3"/>
    <w:rsid w:val="003F0C1C"/>
    <w:rsid w:val="003F0CE8"/>
    <w:rsid w:val="003F148A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EA5"/>
    <w:rsid w:val="003F61FA"/>
    <w:rsid w:val="003F62FF"/>
    <w:rsid w:val="003F691F"/>
    <w:rsid w:val="003F69E9"/>
    <w:rsid w:val="003F6B7A"/>
    <w:rsid w:val="003F6F38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29B4"/>
    <w:rsid w:val="0040306B"/>
    <w:rsid w:val="00403717"/>
    <w:rsid w:val="00403A18"/>
    <w:rsid w:val="00403A57"/>
    <w:rsid w:val="00403A67"/>
    <w:rsid w:val="00403D66"/>
    <w:rsid w:val="00403D9F"/>
    <w:rsid w:val="00403ECE"/>
    <w:rsid w:val="00404039"/>
    <w:rsid w:val="00404609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23F4"/>
    <w:rsid w:val="00412542"/>
    <w:rsid w:val="00412882"/>
    <w:rsid w:val="0041299E"/>
    <w:rsid w:val="00412B1C"/>
    <w:rsid w:val="00412D7B"/>
    <w:rsid w:val="00413666"/>
    <w:rsid w:val="00413792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41C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E49"/>
    <w:rsid w:val="00417207"/>
    <w:rsid w:val="004172D5"/>
    <w:rsid w:val="004172F8"/>
    <w:rsid w:val="00417960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443"/>
    <w:rsid w:val="004274AC"/>
    <w:rsid w:val="004274B7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EC7"/>
    <w:rsid w:val="00431ED2"/>
    <w:rsid w:val="004320CC"/>
    <w:rsid w:val="004327E3"/>
    <w:rsid w:val="00432B27"/>
    <w:rsid w:val="00432C58"/>
    <w:rsid w:val="00432D2B"/>
    <w:rsid w:val="00432F9B"/>
    <w:rsid w:val="0043302F"/>
    <w:rsid w:val="0043315F"/>
    <w:rsid w:val="004332E8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BA"/>
    <w:rsid w:val="00435C4D"/>
    <w:rsid w:val="00435DC0"/>
    <w:rsid w:val="00436BA2"/>
    <w:rsid w:val="00436E1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A1"/>
    <w:rsid w:val="00441C4C"/>
    <w:rsid w:val="00441D7D"/>
    <w:rsid w:val="00441E2D"/>
    <w:rsid w:val="00441E8F"/>
    <w:rsid w:val="00441F57"/>
    <w:rsid w:val="004424A2"/>
    <w:rsid w:val="0044274C"/>
    <w:rsid w:val="0044275B"/>
    <w:rsid w:val="0044312A"/>
    <w:rsid w:val="00443469"/>
    <w:rsid w:val="004434E0"/>
    <w:rsid w:val="004434FD"/>
    <w:rsid w:val="00443516"/>
    <w:rsid w:val="00443CAF"/>
    <w:rsid w:val="00443E17"/>
    <w:rsid w:val="0044411B"/>
    <w:rsid w:val="00444262"/>
    <w:rsid w:val="004445E1"/>
    <w:rsid w:val="004448EA"/>
    <w:rsid w:val="00444A7C"/>
    <w:rsid w:val="00444A84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AB0"/>
    <w:rsid w:val="0044723A"/>
    <w:rsid w:val="004474F9"/>
    <w:rsid w:val="00447BB8"/>
    <w:rsid w:val="00450012"/>
    <w:rsid w:val="00450237"/>
    <w:rsid w:val="00450590"/>
    <w:rsid w:val="00450661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F9A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BCF"/>
    <w:rsid w:val="00457F19"/>
    <w:rsid w:val="00460722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ED5"/>
    <w:rsid w:val="00462322"/>
    <w:rsid w:val="0046260A"/>
    <w:rsid w:val="00462970"/>
    <w:rsid w:val="00462B2A"/>
    <w:rsid w:val="00462B95"/>
    <w:rsid w:val="00462BD7"/>
    <w:rsid w:val="00462FA9"/>
    <w:rsid w:val="0046326D"/>
    <w:rsid w:val="0046377C"/>
    <w:rsid w:val="004638AA"/>
    <w:rsid w:val="0046397B"/>
    <w:rsid w:val="00463A57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93A"/>
    <w:rsid w:val="00465BBC"/>
    <w:rsid w:val="00465BC1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CF9"/>
    <w:rsid w:val="00467D5D"/>
    <w:rsid w:val="00470064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937"/>
    <w:rsid w:val="00472BB2"/>
    <w:rsid w:val="00472CAD"/>
    <w:rsid w:val="00472CC8"/>
    <w:rsid w:val="004731ED"/>
    <w:rsid w:val="00473514"/>
    <w:rsid w:val="0047386D"/>
    <w:rsid w:val="00473A6A"/>
    <w:rsid w:val="00473AF2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7439"/>
    <w:rsid w:val="0047777E"/>
    <w:rsid w:val="004779E6"/>
    <w:rsid w:val="00480171"/>
    <w:rsid w:val="004803B1"/>
    <w:rsid w:val="0048057C"/>
    <w:rsid w:val="00480699"/>
    <w:rsid w:val="004808F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AC"/>
    <w:rsid w:val="00482E45"/>
    <w:rsid w:val="004830E6"/>
    <w:rsid w:val="00483120"/>
    <w:rsid w:val="004831C3"/>
    <w:rsid w:val="004836C5"/>
    <w:rsid w:val="00483C92"/>
    <w:rsid w:val="00483CAD"/>
    <w:rsid w:val="00483D97"/>
    <w:rsid w:val="004841B1"/>
    <w:rsid w:val="004847B0"/>
    <w:rsid w:val="00484883"/>
    <w:rsid w:val="00484C94"/>
    <w:rsid w:val="004850EE"/>
    <w:rsid w:val="00485314"/>
    <w:rsid w:val="00485432"/>
    <w:rsid w:val="00485AA2"/>
    <w:rsid w:val="00485F7F"/>
    <w:rsid w:val="004862C4"/>
    <w:rsid w:val="004863AA"/>
    <w:rsid w:val="00486415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624"/>
    <w:rsid w:val="004906EC"/>
    <w:rsid w:val="004907A7"/>
    <w:rsid w:val="00490CE3"/>
    <w:rsid w:val="00490E70"/>
    <w:rsid w:val="00490F5C"/>
    <w:rsid w:val="0049106A"/>
    <w:rsid w:val="004910CA"/>
    <w:rsid w:val="0049122E"/>
    <w:rsid w:val="00491395"/>
    <w:rsid w:val="004914AB"/>
    <w:rsid w:val="004918BD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110E"/>
    <w:rsid w:val="004A140B"/>
    <w:rsid w:val="004A18D8"/>
    <w:rsid w:val="004A195A"/>
    <w:rsid w:val="004A1D46"/>
    <w:rsid w:val="004A249F"/>
    <w:rsid w:val="004A2683"/>
    <w:rsid w:val="004A276A"/>
    <w:rsid w:val="004A2A4A"/>
    <w:rsid w:val="004A2B6F"/>
    <w:rsid w:val="004A2D80"/>
    <w:rsid w:val="004A339F"/>
    <w:rsid w:val="004A351E"/>
    <w:rsid w:val="004A3819"/>
    <w:rsid w:val="004A400F"/>
    <w:rsid w:val="004A4215"/>
    <w:rsid w:val="004A4359"/>
    <w:rsid w:val="004A45AD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26C"/>
    <w:rsid w:val="004B2270"/>
    <w:rsid w:val="004B234C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D00"/>
    <w:rsid w:val="004B7F7B"/>
    <w:rsid w:val="004C0079"/>
    <w:rsid w:val="004C0404"/>
    <w:rsid w:val="004C067E"/>
    <w:rsid w:val="004C0709"/>
    <w:rsid w:val="004C08CA"/>
    <w:rsid w:val="004C0ADE"/>
    <w:rsid w:val="004C0BCC"/>
    <w:rsid w:val="004C0C97"/>
    <w:rsid w:val="004C0CA6"/>
    <w:rsid w:val="004C126C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F86"/>
    <w:rsid w:val="004C43C5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3B2"/>
    <w:rsid w:val="004C5C7E"/>
    <w:rsid w:val="004C5D7B"/>
    <w:rsid w:val="004C6184"/>
    <w:rsid w:val="004C6642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606"/>
    <w:rsid w:val="004D28AB"/>
    <w:rsid w:val="004D2B62"/>
    <w:rsid w:val="004D2D3C"/>
    <w:rsid w:val="004D2F54"/>
    <w:rsid w:val="004D2FA6"/>
    <w:rsid w:val="004D303B"/>
    <w:rsid w:val="004D3953"/>
    <w:rsid w:val="004D3FA0"/>
    <w:rsid w:val="004D478A"/>
    <w:rsid w:val="004D4C0F"/>
    <w:rsid w:val="004D5277"/>
    <w:rsid w:val="004D5BEE"/>
    <w:rsid w:val="004D5C30"/>
    <w:rsid w:val="004D608E"/>
    <w:rsid w:val="004D6090"/>
    <w:rsid w:val="004D69E8"/>
    <w:rsid w:val="004D7430"/>
    <w:rsid w:val="004D74E8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53C"/>
    <w:rsid w:val="004E35FC"/>
    <w:rsid w:val="004E3634"/>
    <w:rsid w:val="004E36F0"/>
    <w:rsid w:val="004E390B"/>
    <w:rsid w:val="004E397A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5B"/>
    <w:rsid w:val="004E50B4"/>
    <w:rsid w:val="004E519D"/>
    <w:rsid w:val="004E532E"/>
    <w:rsid w:val="004E53F0"/>
    <w:rsid w:val="004E55D6"/>
    <w:rsid w:val="004E5661"/>
    <w:rsid w:val="004E5C96"/>
    <w:rsid w:val="004E5FBB"/>
    <w:rsid w:val="004E63B1"/>
    <w:rsid w:val="004E68DF"/>
    <w:rsid w:val="004E69B8"/>
    <w:rsid w:val="004E70DA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11F7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C8C"/>
    <w:rsid w:val="004F6397"/>
    <w:rsid w:val="004F63BB"/>
    <w:rsid w:val="004F63BC"/>
    <w:rsid w:val="004F651A"/>
    <w:rsid w:val="004F667B"/>
    <w:rsid w:val="004F681E"/>
    <w:rsid w:val="004F686B"/>
    <w:rsid w:val="004F6A47"/>
    <w:rsid w:val="004F7037"/>
    <w:rsid w:val="004F7223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ED5"/>
    <w:rsid w:val="00501EFB"/>
    <w:rsid w:val="00502195"/>
    <w:rsid w:val="00502265"/>
    <w:rsid w:val="00502542"/>
    <w:rsid w:val="00502850"/>
    <w:rsid w:val="0050290E"/>
    <w:rsid w:val="00502AE9"/>
    <w:rsid w:val="00502BA9"/>
    <w:rsid w:val="00502CEB"/>
    <w:rsid w:val="005032F5"/>
    <w:rsid w:val="00503554"/>
    <w:rsid w:val="005038CE"/>
    <w:rsid w:val="00503A39"/>
    <w:rsid w:val="00503BF3"/>
    <w:rsid w:val="00503F43"/>
    <w:rsid w:val="005046AB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CE0"/>
    <w:rsid w:val="0051001E"/>
    <w:rsid w:val="0051012E"/>
    <w:rsid w:val="00510272"/>
    <w:rsid w:val="00510366"/>
    <w:rsid w:val="00510665"/>
    <w:rsid w:val="00510CCA"/>
    <w:rsid w:val="00510E28"/>
    <w:rsid w:val="00510E72"/>
    <w:rsid w:val="0051161C"/>
    <w:rsid w:val="00511AD8"/>
    <w:rsid w:val="00511CF3"/>
    <w:rsid w:val="00511F35"/>
    <w:rsid w:val="005120B5"/>
    <w:rsid w:val="005127E5"/>
    <w:rsid w:val="0051291B"/>
    <w:rsid w:val="00512B72"/>
    <w:rsid w:val="00512BB5"/>
    <w:rsid w:val="00512BD8"/>
    <w:rsid w:val="00512F27"/>
    <w:rsid w:val="00512FE9"/>
    <w:rsid w:val="00512FED"/>
    <w:rsid w:val="0051351A"/>
    <w:rsid w:val="00513618"/>
    <w:rsid w:val="00513669"/>
    <w:rsid w:val="005138AD"/>
    <w:rsid w:val="00513ACC"/>
    <w:rsid w:val="00513BB1"/>
    <w:rsid w:val="00514152"/>
    <w:rsid w:val="0051421C"/>
    <w:rsid w:val="005145B8"/>
    <w:rsid w:val="00514851"/>
    <w:rsid w:val="00514950"/>
    <w:rsid w:val="00514AF2"/>
    <w:rsid w:val="0051555D"/>
    <w:rsid w:val="00515595"/>
    <w:rsid w:val="005157AC"/>
    <w:rsid w:val="00515A60"/>
    <w:rsid w:val="00515A9C"/>
    <w:rsid w:val="00515AF7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E1E"/>
    <w:rsid w:val="00521F4C"/>
    <w:rsid w:val="00521F7F"/>
    <w:rsid w:val="00522124"/>
    <w:rsid w:val="0052270A"/>
    <w:rsid w:val="0052284A"/>
    <w:rsid w:val="00522BB3"/>
    <w:rsid w:val="00522EF0"/>
    <w:rsid w:val="00522F35"/>
    <w:rsid w:val="00522FB2"/>
    <w:rsid w:val="005230C4"/>
    <w:rsid w:val="00523228"/>
    <w:rsid w:val="005237D8"/>
    <w:rsid w:val="0052390A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406"/>
    <w:rsid w:val="00525BB3"/>
    <w:rsid w:val="00525C25"/>
    <w:rsid w:val="00526116"/>
    <w:rsid w:val="0052613A"/>
    <w:rsid w:val="00526B34"/>
    <w:rsid w:val="00526E2F"/>
    <w:rsid w:val="00530411"/>
    <w:rsid w:val="00530BAE"/>
    <w:rsid w:val="00530DC1"/>
    <w:rsid w:val="00530FAC"/>
    <w:rsid w:val="0053154E"/>
    <w:rsid w:val="00531665"/>
    <w:rsid w:val="0053191E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2104"/>
    <w:rsid w:val="0054218D"/>
    <w:rsid w:val="005421DA"/>
    <w:rsid w:val="00542549"/>
    <w:rsid w:val="005425D6"/>
    <w:rsid w:val="00542627"/>
    <w:rsid w:val="00542903"/>
    <w:rsid w:val="00542AA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709"/>
    <w:rsid w:val="005457E4"/>
    <w:rsid w:val="00545D68"/>
    <w:rsid w:val="00545F04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40AC"/>
    <w:rsid w:val="00554523"/>
    <w:rsid w:val="0055491B"/>
    <w:rsid w:val="00554BF5"/>
    <w:rsid w:val="00554D11"/>
    <w:rsid w:val="00554E22"/>
    <w:rsid w:val="00555292"/>
    <w:rsid w:val="0055538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203"/>
    <w:rsid w:val="0055747F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C0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4C7C"/>
    <w:rsid w:val="005654C0"/>
    <w:rsid w:val="0056581F"/>
    <w:rsid w:val="005662B9"/>
    <w:rsid w:val="0056643C"/>
    <w:rsid w:val="005664E9"/>
    <w:rsid w:val="00566AD1"/>
    <w:rsid w:val="00566DA0"/>
    <w:rsid w:val="00567179"/>
    <w:rsid w:val="005673BA"/>
    <w:rsid w:val="00567442"/>
    <w:rsid w:val="00567462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964"/>
    <w:rsid w:val="00576A47"/>
    <w:rsid w:val="00576C31"/>
    <w:rsid w:val="00576DD3"/>
    <w:rsid w:val="00576E93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A3"/>
    <w:rsid w:val="00583C2E"/>
    <w:rsid w:val="00583CF9"/>
    <w:rsid w:val="00583D32"/>
    <w:rsid w:val="0058435E"/>
    <w:rsid w:val="00584474"/>
    <w:rsid w:val="005847BC"/>
    <w:rsid w:val="00584D79"/>
    <w:rsid w:val="00584D7C"/>
    <w:rsid w:val="00585144"/>
    <w:rsid w:val="005852BB"/>
    <w:rsid w:val="00585A2B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EEF"/>
    <w:rsid w:val="005925BC"/>
    <w:rsid w:val="005925FA"/>
    <w:rsid w:val="005927DD"/>
    <w:rsid w:val="00592825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437"/>
    <w:rsid w:val="005A1978"/>
    <w:rsid w:val="005A1F71"/>
    <w:rsid w:val="005A2403"/>
    <w:rsid w:val="005A2513"/>
    <w:rsid w:val="005A2674"/>
    <w:rsid w:val="005A2C97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2D3"/>
    <w:rsid w:val="005A468A"/>
    <w:rsid w:val="005A4735"/>
    <w:rsid w:val="005A49FE"/>
    <w:rsid w:val="005A4AFE"/>
    <w:rsid w:val="005A4B4D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402"/>
    <w:rsid w:val="005A7494"/>
    <w:rsid w:val="005A7500"/>
    <w:rsid w:val="005A7BB3"/>
    <w:rsid w:val="005B00FF"/>
    <w:rsid w:val="005B02CE"/>
    <w:rsid w:val="005B04D0"/>
    <w:rsid w:val="005B0693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D1"/>
    <w:rsid w:val="005B7A78"/>
    <w:rsid w:val="005B7CBC"/>
    <w:rsid w:val="005B7D85"/>
    <w:rsid w:val="005C00AF"/>
    <w:rsid w:val="005C0357"/>
    <w:rsid w:val="005C03DF"/>
    <w:rsid w:val="005C0AA0"/>
    <w:rsid w:val="005C0E8F"/>
    <w:rsid w:val="005C1245"/>
    <w:rsid w:val="005C162A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C5"/>
    <w:rsid w:val="005C41DD"/>
    <w:rsid w:val="005C4256"/>
    <w:rsid w:val="005C43CC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474"/>
    <w:rsid w:val="005C767E"/>
    <w:rsid w:val="005C76AF"/>
    <w:rsid w:val="005C76C7"/>
    <w:rsid w:val="005C77EF"/>
    <w:rsid w:val="005C7D27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7E"/>
    <w:rsid w:val="005D2931"/>
    <w:rsid w:val="005D2B09"/>
    <w:rsid w:val="005D2BA6"/>
    <w:rsid w:val="005D2E2B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E0682"/>
    <w:rsid w:val="005E07DC"/>
    <w:rsid w:val="005E095F"/>
    <w:rsid w:val="005E0B4B"/>
    <w:rsid w:val="005E0F00"/>
    <w:rsid w:val="005E122B"/>
    <w:rsid w:val="005E1521"/>
    <w:rsid w:val="005E1636"/>
    <w:rsid w:val="005E1729"/>
    <w:rsid w:val="005E1DE1"/>
    <w:rsid w:val="005E1E85"/>
    <w:rsid w:val="005E1ED1"/>
    <w:rsid w:val="005E2121"/>
    <w:rsid w:val="005E2219"/>
    <w:rsid w:val="005E22A5"/>
    <w:rsid w:val="005E2602"/>
    <w:rsid w:val="005E2694"/>
    <w:rsid w:val="005E28E2"/>
    <w:rsid w:val="005E29CB"/>
    <w:rsid w:val="005E347D"/>
    <w:rsid w:val="005E350C"/>
    <w:rsid w:val="005E3609"/>
    <w:rsid w:val="005E39E2"/>
    <w:rsid w:val="005E3A1C"/>
    <w:rsid w:val="005E3CC4"/>
    <w:rsid w:val="005E3EAA"/>
    <w:rsid w:val="005E3EB0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FB8"/>
    <w:rsid w:val="005F3429"/>
    <w:rsid w:val="005F347B"/>
    <w:rsid w:val="005F3DE5"/>
    <w:rsid w:val="005F3E86"/>
    <w:rsid w:val="005F3F9E"/>
    <w:rsid w:val="005F423F"/>
    <w:rsid w:val="005F4495"/>
    <w:rsid w:val="005F4608"/>
    <w:rsid w:val="005F47CA"/>
    <w:rsid w:val="005F4AEB"/>
    <w:rsid w:val="005F4C47"/>
    <w:rsid w:val="005F4D0A"/>
    <w:rsid w:val="005F53C3"/>
    <w:rsid w:val="005F53C4"/>
    <w:rsid w:val="005F5442"/>
    <w:rsid w:val="005F578D"/>
    <w:rsid w:val="005F5D64"/>
    <w:rsid w:val="005F5DDB"/>
    <w:rsid w:val="005F61CD"/>
    <w:rsid w:val="005F6587"/>
    <w:rsid w:val="005F68DF"/>
    <w:rsid w:val="005F6B83"/>
    <w:rsid w:val="005F6BE7"/>
    <w:rsid w:val="005F7038"/>
    <w:rsid w:val="005F70A6"/>
    <w:rsid w:val="005F74ED"/>
    <w:rsid w:val="005F77F9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A65"/>
    <w:rsid w:val="006040AC"/>
    <w:rsid w:val="006040EA"/>
    <w:rsid w:val="00604343"/>
    <w:rsid w:val="0060460B"/>
    <w:rsid w:val="00604977"/>
    <w:rsid w:val="00604A60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5B7"/>
    <w:rsid w:val="00606970"/>
    <w:rsid w:val="00606B89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209B"/>
    <w:rsid w:val="00622540"/>
    <w:rsid w:val="0062292C"/>
    <w:rsid w:val="00622933"/>
    <w:rsid w:val="00622A8D"/>
    <w:rsid w:val="00622AD3"/>
    <w:rsid w:val="00622FCE"/>
    <w:rsid w:val="006230F8"/>
    <w:rsid w:val="00623A46"/>
    <w:rsid w:val="00623C1C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C7C"/>
    <w:rsid w:val="00625DF0"/>
    <w:rsid w:val="00625E34"/>
    <w:rsid w:val="00625E9B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7B"/>
    <w:rsid w:val="00627E26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852"/>
    <w:rsid w:val="00631B03"/>
    <w:rsid w:val="006323E4"/>
    <w:rsid w:val="00632467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5AA"/>
    <w:rsid w:val="006349C5"/>
    <w:rsid w:val="00634C65"/>
    <w:rsid w:val="00634C7D"/>
    <w:rsid w:val="00634CFC"/>
    <w:rsid w:val="00634E38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547"/>
    <w:rsid w:val="0064078B"/>
    <w:rsid w:val="006409D1"/>
    <w:rsid w:val="00640AE1"/>
    <w:rsid w:val="00640B33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5069"/>
    <w:rsid w:val="00645243"/>
    <w:rsid w:val="00645641"/>
    <w:rsid w:val="00645652"/>
    <w:rsid w:val="00645A78"/>
    <w:rsid w:val="00645EA9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081"/>
    <w:rsid w:val="006501F5"/>
    <w:rsid w:val="00650225"/>
    <w:rsid w:val="006509AA"/>
    <w:rsid w:val="00650B17"/>
    <w:rsid w:val="00650BCD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A8B"/>
    <w:rsid w:val="00654E08"/>
    <w:rsid w:val="006552CD"/>
    <w:rsid w:val="00655501"/>
    <w:rsid w:val="006559B4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5CB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37"/>
    <w:rsid w:val="006626AF"/>
    <w:rsid w:val="006628A7"/>
    <w:rsid w:val="00662B04"/>
    <w:rsid w:val="00662BB5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4B7"/>
    <w:rsid w:val="006656A0"/>
    <w:rsid w:val="00665CB1"/>
    <w:rsid w:val="00665EA2"/>
    <w:rsid w:val="00665FA7"/>
    <w:rsid w:val="0066608E"/>
    <w:rsid w:val="00666276"/>
    <w:rsid w:val="00666A91"/>
    <w:rsid w:val="00666C58"/>
    <w:rsid w:val="00666D8C"/>
    <w:rsid w:val="00666FD4"/>
    <w:rsid w:val="006670C2"/>
    <w:rsid w:val="00667260"/>
    <w:rsid w:val="0066727C"/>
    <w:rsid w:val="0066747C"/>
    <w:rsid w:val="0066752D"/>
    <w:rsid w:val="00667662"/>
    <w:rsid w:val="00667667"/>
    <w:rsid w:val="00667BF5"/>
    <w:rsid w:val="00667C97"/>
    <w:rsid w:val="00667EE7"/>
    <w:rsid w:val="00667F02"/>
    <w:rsid w:val="00667F33"/>
    <w:rsid w:val="0067005C"/>
    <w:rsid w:val="0067024C"/>
    <w:rsid w:val="0067030A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3438"/>
    <w:rsid w:val="006734A0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1B8"/>
    <w:rsid w:val="006742B3"/>
    <w:rsid w:val="00674334"/>
    <w:rsid w:val="00674633"/>
    <w:rsid w:val="0067492B"/>
    <w:rsid w:val="00674E6D"/>
    <w:rsid w:val="00674F5D"/>
    <w:rsid w:val="006751DD"/>
    <w:rsid w:val="006752B8"/>
    <w:rsid w:val="0067536C"/>
    <w:rsid w:val="0067542F"/>
    <w:rsid w:val="0067569B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63A"/>
    <w:rsid w:val="006836CC"/>
    <w:rsid w:val="00683869"/>
    <w:rsid w:val="0068386E"/>
    <w:rsid w:val="00683F60"/>
    <w:rsid w:val="00683FEA"/>
    <w:rsid w:val="006841EC"/>
    <w:rsid w:val="0068426B"/>
    <w:rsid w:val="00684291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607D"/>
    <w:rsid w:val="006862AB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73D"/>
    <w:rsid w:val="00690924"/>
    <w:rsid w:val="00690AB1"/>
    <w:rsid w:val="00690B03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DAD"/>
    <w:rsid w:val="006941D4"/>
    <w:rsid w:val="006941FE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714C"/>
    <w:rsid w:val="0069765B"/>
    <w:rsid w:val="00697B2F"/>
    <w:rsid w:val="00697C9A"/>
    <w:rsid w:val="00697FAC"/>
    <w:rsid w:val="006A0094"/>
    <w:rsid w:val="006A0115"/>
    <w:rsid w:val="006A0451"/>
    <w:rsid w:val="006A06F0"/>
    <w:rsid w:val="006A09AA"/>
    <w:rsid w:val="006A0E0F"/>
    <w:rsid w:val="006A10A5"/>
    <w:rsid w:val="006A14CC"/>
    <w:rsid w:val="006A1584"/>
    <w:rsid w:val="006A16DD"/>
    <w:rsid w:val="006A1B0E"/>
    <w:rsid w:val="006A1B37"/>
    <w:rsid w:val="006A1DD2"/>
    <w:rsid w:val="006A2440"/>
    <w:rsid w:val="006A2695"/>
    <w:rsid w:val="006A270E"/>
    <w:rsid w:val="006A27E1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5D6F"/>
    <w:rsid w:val="006A6185"/>
    <w:rsid w:val="006A61C0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636"/>
    <w:rsid w:val="006B0BC4"/>
    <w:rsid w:val="006B0C71"/>
    <w:rsid w:val="006B105C"/>
    <w:rsid w:val="006B1147"/>
    <w:rsid w:val="006B121A"/>
    <w:rsid w:val="006B1442"/>
    <w:rsid w:val="006B148E"/>
    <w:rsid w:val="006B1916"/>
    <w:rsid w:val="006B1C1E"/>
    <w:rsid w:val="006B1C94"/>
    <w:rsid w:val="006B2326"/>
    <w:rsid w:val="006B2356"/>
    <w:rsid w:val="006B236E"/>
    <w:rsid w:val="006B24CE"/>
    <w:rsid w:val="006B268E"/>
    <w:rsid w:val="006B27A8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5428"/>
    <w:rsid w:val="006B5A79"/>
    <w:rsid w:val="006B5B69"/>
    <w:rsid w:val="006B5E69"/>
    <w:rsid w:val="006B605A"/>
    <w:rsid w:val="006B6299"/>
    <w:rsid w:val="006B62D9"/>
    <w:rsid w:val="006B640E"/>
    <w:rsid w:val="006B65F6"/>
    <w:rsid w:val="006B6835"/>
    <w:rsid w:val="006B68F4"/>
    <w:rsid w:val="006B6A07"/>
    <w:rsid w:val="006B6ACF"/>
    <w:rsid w:val="006B6CD2"/>
    <w:rsid w:val="006B6E09"/>
    <w:rsid w:val="006B6E94"/>
    <w:rsid w:val="006B6F91"/>
    <w:rsid w:val="006B7072"/>
    <w:rsid w:val="006B7209"/>
    <w:rsid w:val="006B735F"/>
    <w:rsid w:val="006B746B"/>
    <w:rsid w:val="006B7A1B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A15"/>
    <w:rsid w:val="006C2D61"/>
    <w:rsid w:val="006C2D9E"/>
    <w:rsid w:val="006C2EBD"/>
    <w:rsid w:val="006C2F0B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B1F"/>
    <w:rsid w:val="006C4B29"/>
    <w:rsid w:val="006C4F56"/>
    <w:rsid w:val="006C5647"/>
    <w:rsid w:val="006C56AD"/>
    <w:rsid w:val="006C56F6"/>
    <w:rsid w:val="006C583A"/>
    <w:rsid w:val="006C5943"/>
    <w:rsid w:val="006C5D8A"/>
    <w:rsid w:val="006C6054"/>
    <w:rsid w:val="006C672E"/>
    <w:rsid w:val="006C6B9A"/>
    <w:rsid w:val="006C6C33"/>
    <w:rsid w:val="006C6E4C"/>
    <w:rsid w:val="006C6E66"/>
    <w:rsid w:val="006C72D7"/>
    <w:rsid w:val="006C72F5"/>
    <w:rsid w:val="006C753F"/>
    <w:rsid w:val="006C75BB"/>
    <w:rsid w:val="006C7AF0"/>
    <w:rsid w:val="006C7D11"/>
    <w:rsid w:val="006C7D44"/>
    <w:rsid w:val="006C7DA1"/>
    <w:rsid w:val="006C7F33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FD0"/>
    <w:rsid w:val="006D2018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EFC"/>
    <w:rsid w:val="006D4332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B79"/>
    <w:rsid w:val="006D5B97"/>
    <w:rsid w:val="006D6A93"/>
    <w:rsid w:val="006D6BDC"/>
    <w:rsid w:val="006D6F1A"/>
    <w:rsid w:val="006D7705"/>
    <w:rsid w:val="006D7726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4D4"/>
    <w:rsid w:val="006E7736"/>
    <w:rsid w:val="006E7928"/>
    <w:rsid w:val="006E7AA7"/>
    <w:rsid w:val="006E7FA2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B1E"/>
    <w:rsid w:val="006F2DF9"/>
    <w:rsid w:val="006F2E17"/>
    <w:rsid w:val="006F30BF"/>
    <w:rsid w:val="006F32EC"/>
    <w:rsid w:val="006F347C"/>
    <w:rsid w:val="006F3627"/>
    <w:rsid w:val="006F3A73"/>
    <w:rsid w:val="006F3D9C"/>
    <w:rsid w:val="006F41C1"/>
    <w:rsid w:val="006F4724"/>
    <w:rsid w:val="006F49F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700"/>
    <w:rsid w:val="007139BC"/>
    <w:rsid w:val="00713C50"/>
    <w:rsid w:val="00713D42"/>
    <w:rsid w:val="00713D63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80"/>
    <w:rsid w:val="00716AA2"/>
    <w:rsid w:val="00716C88"/>
    <w:rsid w:val="00716D56"/>
    <w:rsid w:val="00716DEE"/>
    <w:rsid w:val="00716E81"/>
    <w:rsid w:val="0071715F"/>
    <w:rsid w:val="00717571"/>
    <w:rsid w:val="00717B70"/>
    <w:rsid w:val="00717CE9"/>
    <w:rsid w:val="00717E3C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351"/>
    <w:rsid w:val="0072137A"/>
    <w:rsid w:val="007215F9"/>
    <w:rsid w:val="007216B6"/>
    <w:rsid w:val="00721723"/>
    <w:rsid w:val="0072199E"/>
    <w:rsid w:val="00721DB5"/>
    <w:rsid w:val="00721E6C"/>
    <w:rsid w:val="0072214F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2268"/>
    <w:rsid w:val="007326CC"/>
    <w:rsid w:val="0073272A"/>
    <w:rsid w:val="0073350B"/>
    <w:rsid w:val="00733C2E"/>
    <w:rsid w:val="00733E69"/>
    <w:rsid w:val="00733FB8"/>
    <w:rsid w:val="0073408A"/>
    <w:rsid w:val="007341DB"/>
    <w:rsid w:val="00734477"/>
    <w:rsid w:val="0073453D"/>
    <w:rsid w:val="007346AE"/>
    <w:rsid w:val="007349C5"/>
    <w:rsid w:val="00735005"/>
    <w:rsid w:val="007351BE"/>
    <w:rsid w:val="007357A2"/>
    <w:rsid w:val="0073581C"/>
    <w:rsid w:val="00735C62"/>
    <w:rsid w:val="00735D3D"/>
    <w:rsid w:val="00735FA2"/>
    <w:rsid w:val="00736188"/>
    <w:rsid w:val="007362B4"/>
    <w:rsid w:val="007363C4"/>
    <w:rsid w:val="007363FD"/>
    <w:rsid w:val="00736801"/>
    <w:rsid w:val="00736F65"/>
    <w:rsid w:val="00737196"/>
    <w:rsid w:val="007372B7"/>
    <w:rsid w:val="007376C9"/>
    <w:rsid w:val="00737B7D"/>
    <w:rsid w:val="00737E7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C84"/>
    <w:rsid w:val="00746D72"/>
    <w:rsid w:val="00746F04"/>
    <w:rsid w:val="007471AB"/>
    <w:rsid w:val="00747354"/>
    <w:rsid w:val="0074786B"/>
    <w:rsid w:val="0074797D"/>
    <w:rsid w:val="00747A6C"/>
    <w:rsid w:val="00747EB2"/>
    <w:rsid w:val="00747F02"/>
    <w:rsid w:val="00747FAF"/>
    <w:rsid w:val="007501BE"/>
    <w:rsid w:val="007503E4"/>
    <w:rsid w:val="007508B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249"/>
    <w:rsid w:val="0075526E"/>
    <w:rsid w:val="007552C5"/>
    <w:rsid w:val="00755477"/>
    <w:rsid w:val="00755579"/>
    <w:rsid w:val="00755825"/>
    <w:rsid w:val="00755B6A"/>
    <w:rsid w:val="00755BDF"/>
    <w:rsid w:val="00756177"/>
    <w:rsid w:val="007564C5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B81"/>
    <w:rsid w:val="007644B1"/>
    <w:rsid w:val="0076467B"/>
    <w:rsid w:val="00764726"/>
    <w:rsid w:val="00764925"/>
    <w:rsid w:val="007649DC"/>
    <w:rsid w:val="00765145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7195"/>
    <w:rsid w:val="007773CD"/>
    <w:rsid w:val="00777815"/>
    <w:rsid w:val="00777B68"/>
    <w:rsid w:val="00777BE9"/>
    <w:rsid w:val="00777CB5"/>
    <w:rsid w:val="00777E80"/>
    <w:rsid w:val="00777EA8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23EA"/>
    <w:rsid w:val="00782491"/>
    <w:rsid w:val="0078259F"/>
    <w:rsid w:val="00782642"/>
    <w:rsid w:val="00782677"/>
    <w:rsid w:val="00782BB6"/>
    <w:rsid w:val="00782EDE"/>
    <w:rsid w:val="00782F39"/>
    <w:rsid w:val="00782FAC"/>
    <w:rsid w:val="00783257"/>
    <w:rsid w:val="0078344B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F9D"/>
    <w:rsid w:val="0079301C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C"/>
    <w:rsid w:val="00794259"/>
    <w:rsid w:val="00794714"/>
    <w:rsid w:val="00794734"/>
    <w:rsid w:val="0079488C"/>
    <w:rsid w:val="00794A7A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C09"/>
    <w:rsid w:val="007A4C22"/>
    <w:rsid w:val="007A542B"/>
    <w:rsid w:val="007A55B2"/>
    <w:rsid w:val="007A581F"/>
    <w:rsid w:val="007A5BE6"/>
    <w:rsid w:val="007A5FA5"/>
    <w:rsid w:val="007A626D"/>
    <w:rsid w:val="007A634D"/>
    <w:rsid w:val="007A63E3"/>
    <w:rsid w:val="007A65C4"/>
    <w:rsid w:val="007A6A96"/>
    <w:rsid w:val="007A6AC6"/>
    <w:rsid w:val="007A6C2A"/>
    <w:rsid w:val="007A6E08"/>
    <w:rsid w:val="007A73AA"/>
    <w:rsid w:val="007A75CF"/>
    <w:rsid w:val="007A7602"/>
    <w:rsid w:val="007A76BF"/>
    <w:rsid w:val="007A7959"/>
    <w:rsid w:val="007A7E07"/>
    <w:rsid w:val="007B0348"/>
    <w:rsid w:val="007B056E"/>
    <w:rsid w:val="007B0618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421"/>
    <w:rsid w:val="007B2547"/>
    <w:rsid w:val="007B2BF0"/>
    <w:rsid w:val="007B2D39"/>
    <w:rsid w:val="007B301B"/>
    <w:rsid w:val="007B3483"/>
    <w:rsid w:val="007B3736"/>
    <w:rsid w:val="007B381C"/>
    <w:rsid w:val="007B3AAB"/>
    <w:rsid w:val="007B3E67"/>
    <w:rsid w:val="007B3ED8"/>
    <w:rsid w:val="007B4530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C030A"/>
    <w:rsid w:val="007C031C"/>
    <w:rsid w:val="007C062B"/>
    <w:rsid w:val="007C0AAC"/>
    <w:rsid w:val="007C1364"/>
    <w:rsid w:val="007C14D5"/>
    <w:rsid w:val="007C14FF"/>
    <w:rsid w:val="007C2014"/>
    <w:rsid w:val="007C28B2"/>
    <w:rsid w:val="007C28D3"/>
    <w:rsid w:val="007C2A45"/>
    <w:rsid w:val="007C2CD6"/>
    <w:rsid w:val="007C3061"/>
    <w:rsid w:val="007C34D0"/>
    <w:rsid w:val="007C38A7"/>
    <w:rsid w:val="007C3A37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ACF"/>
    <w:rsid w:val="007C5CAE"/>
    <w:rsid w:val="007C5ED5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97"/>
    <w:rsid w:val="007D1F96"/>
    <w:rsid w:val="007D2060"/>
    <w:rsid w:val="007D2284"/>
    <w:rsid w:val="007D2364"/>
    <w:rsid w:val="007D2454"/>
    <w:rsid w:val="007D278F"/>
    <w:rsid w:val="007D2B1B"/>
    <w:rsid w:val="007D2B7F"/>
    <w:rsid w:val="007D3285"/>
    <w:rsid w:val="007D3C2B"/>
    <w:rsid w:val="007D3CA8"/>
    <w:rsid w:val="007D3D1F"/>
    <w:rsid w:val="007D3FC2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6F8"/>
    <w:rsid w:val="007D77A7"/>
    <w:rsid w:val="007D781E"/>
    <w:rsid w:val="007D7D04"/>
    <w:rsid w:val="007D7E40"/>
    <w:rsid w:val="007E03D1"/>
    <w:rsid w:val="007E0578"/>
    <w:rsid w:val="007E0CD3"/>
    <w:rsid w:val="007E0E6D"/>
    <w:rsid w:val="007E1331"/>
    <w:rsid w:val="007E16C2"/>
    <w:rsid w:val="007E19F7"/>
    <w:rsid w:val="007E1B50"/>
    <w:rsid w:val="007E1BBC"/>
    <w:rsid w:val="007E1C07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314C"/>
    <w:rsid w:val="007E32E8"/>
    <w:rsid w:val="007E35F5"/>
    <w:rsid w:val="007E36E3"/>
    <w:rsid w:val="007E36E8"/>
    <w:rsid w:val="007E3B6D"/>
    <w:rsid w:val="007E3FF2"/>
    <w:rsid w:val="007E411D"/>
    <w:rsid w:val="007E42FC"/>
    <w:rsid w:val="007E457C"/>
    <w:rsid w:val="007E48D0"/>
    <w:rsid w:val="007E4957"/>
    <w:rsid w:val="007E4A65"/>
    <w:rsid w:val="007E4AAF"/>
    <w:rsid w:val="007E4AB3"/>
    <w:rsid w:val="007E4FC0"/>
    <w:rsid w:val="007E5029"/>
    <w:rsid w:val="007E5777"/>
    <w:rsid w:val="007E5962"/>
    <w:rsid w:val="007E5B6B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F010C"/>
    <w:rsid w:val="007F060C"/>
    <w:rsid w:val="007F0659"/>
    <w:rsid w:val="007F0B99"/>
    <w:rsid w:val="007F0D37"/>
    <w:rsid w:val="007F0F90"/>
    <w:rsid w:val="007F1107"/>
    <w:rsid w:val="007F1A7B"/>
    <w:rsid w:val="007F1A89"/>
    <w:rsid w:val="007F1C60"/>
    <w:rsid w:val="007F1D57"/>
    <w:rsid w:val="007F223E"/>
    <w:rsid w:val="007F25AA"/>
    <w:rsid w:val="007F2C6A"/>
    <w:rsid w:val="007F2E47"/>
    <w:rsid w:val="007F2F1F"/>
    <w:rsid w:val="007F2FF7"/>
    <w:rsid w:val="007F3162"/>
    <w:rsid w:val="007F35B5"/>
    <w:rsid w:val="007F372E"/>
    <w:rsid w:val="007F39D6"/>
    <w:rsid w:val="007F3A4D"/>
    <w:rsid w:val="007F3B74"/>
    <w:rsid w:val="007F40AF"/>
    <w:rsid w:val="007F46E0"/>
    <w:rsid w:val="007F4A8F"/>
    <w:rsid w:val="007F4ACF"/>
    <w:rsid w:val="007F528A"/>
    <w:rsid w:val="007F55C0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365"/>
    <w:rsid w:val="00811454"/>
    <w:rsid w:val="00811469"/>
    <w:rsid w:val="00811524"/>
    <w:rsid w:val="00811551"/>
    <w:rsid w:val="008116EC"/>
    <w:rsid w:val="008121E7"/>
    <w:rsid w:val="00812433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A8B"/>
    <w:rsid w:val="00813D25"/>
    <w:rsid w:val="00813EB2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CC"/>
    <w:rsid w:val="00815BE1"/>
    <w:rsid w:val="00816227"/>
    <w:rsid w:val="0081631F"/>
    <w:rsid w:val="00816511"/>
    <w:rsid w:val="00816692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A3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8F9"/>
    <w:rsid w:val="00823AC9"/>
    <w:rsid w:val="00823F59"/>
    <w:rsid w:val="00824769"/>
    <w:rsid w:val="00824B74"/>
    <w:rsid w:val="00824F69"/>
    <w:rsid w:val="00825442"/>
    <w:rsid w:val="008255DF"/>
    <w:rsid w:val="0082579E"/>
    <w:rsid w:val="0082585C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2090"/>
    <w:rsid w:val="008324F4"/>
    <w:rsid w:val="008331DC"/>
    <w:rsid w:val="00833251"/>
    <w:rsid w:val="0083382E"/>
    <w:rsid w:val="008341F6"/>
    <w:rsid w:val="008342B9"/>
    <w:rsid w:val="00834312"/>
    <w:rsid w:val="00834359"/>
    <w:rsid w:val="00834549"/>
    <w:rsid w:val="008349E8"/>
    <w:rsid w:val="00834C10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13A"/>
    <w:rsid w:val="008369CC"/>
    <w:rsid w:val="00836AF3"/>
    <w:rsid w:val="00836C77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7170"/>
    <w:rsid w:val="0084737A"/>
    <w:rsid w:val="008473D4"/>
    <w:rsid w:val="00847740"/>
    <w:rsid w:val="00847796"/>
    <w:rsid w:val="00847836"/>
    <w:rsid w:val="00847EA7"/>
    <w:rsid w:val="00850030"/>
    <w:rsid w:val="00850068"/>
    <w:rsid w:val="00850177"/>
    <w:rsid w:val="008501C9"/>
    <w:rsid w:val="00850348"/>
    <w:rsid w:val="008503D7"/>
    <w:rsid w:val="00850982"/>
    <w:rsid w:val="008509EA"/>
    <w:rsid w:val="00850D3B"/>
    <w:rsid w:val="00851069"/>
    <w:rsid w:val="0085144F"/>
    <w:rsid w:val="00851481"/>
    <w:rsid w:val="0085183E"/>
    <w:rsid w:val="00851861"/>
    <w:rsid w:val="00851AAD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8B"/>
    <w:rsid w:val="008642DB"/>
    <w:rsid w:val="008643B3"/>
    <w:rsid w:val="008644C7"/>
    <w:rsid w:val="0086471C"/>
    <w:rsid w:val="0086481B"/>
    <w:rsid w:val="00864A67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EED"/>
    <w:rsid w:val="00866F52"/>
    <w:rsid w:val="0086714E"/>
    <w:rsid w:val="00870444"/>
    <w:rsid w:val="0087099E"/>
    <w:rsid w:val="00870DA6"/>
    <w:rsid w:val="008710DF"/>
    <w:rsid w:val="008710EC"/>
    <w:rsid w:val="0087113A"/>
    <w:rsid w:val="00871184"/>
    <w:rsid w:val="008714D3"/>
    <w:rsid w:val="008715CA"/>
    <w:rsid w:val="00871879"/>
    <w:rsid w:val="008719F2"/>
    <w:rsid w:val="00871C01"/>
    <w:rsid w:val="00871ECA"/>
    <w:rsid w:val="00871F4D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792"/>
    <w:rsid w:val="00877833"/>
    <w:rsid w:val="00877AE7"/>
    <w:rsid w:val="00877BE6"/>
    <w:rsid w:val="00877E78"/>
    <w:rsid w:val="008800B4"/>
    <w:rsid w:val="00880584"/>
    <w:rsid w:val="008807BB"/>
    <w:rsid w:val="008808C5"/>
    <w:rsid w:val="008809BC"/>
    <w:rsid w:val="00880CAF"/>
    <w:rsid w:val="00880F3D"/>
    <w:rsid w:val="0088100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954"/>
    <w:rsid w:val="0088396C"/>
    <w:rsid w:val="0088396D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FBB"/>
    <w:rsid w:val="008901F1"/>
    <w:rsid w:val="008902C8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8F1"/>
    <w:rsid w:val="00894EEE"/>
    <w:rsid w:val="00894FA7"/>
    <w:rsid w:val="0089519C"/>
    <w:rsid w:val="008952C7"/>
    <w:rsid w:val="00895419"/>
    <w:rsid w:val="00895713"/>
    <w:rsid w:val="0089597D"/>
    <w:rsid w:val="008959A0"/>
    <w:rsid w:val="00895BB7"/>
    <w:rsid w:val="0089621A"/>
    <w:rsid w:val="00896465"/>
    <w:rsid w:val="008964FF"/>
    <w:rsid w:val="00896A0C"/>
    <w:rsid w:val="00896AF4"/>
    <w:rsid w:val="00896E11"/>
    <w:rsid w:val="00897262"/>
    <w:rsid w:val="008972BA"/>
    <w:rsid w:val="00897341"/>
    <w:rsid w:val="00897795"/>
    <w:rsid w:val="008978FB"/>
    <w:rsid w:val="00897A49"/>
    <w:rsid w:val="00897F43"/>
    <w:rsid w:val="008A027F"/>
    <w:rsid w:val="008A085A"/>
    <w:rsid w:val="008A0A0A"/>
    <w:rsid w:val="008A0B38"/>
    <w:rsid w:val="008A0B91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F01"/>
    <w:rsid w:val="008A519C"/>
    <w:rsid w:val="008A51FF"/>
    <w:rsid w:val="008A6214"/>
    <w:rsid w:val="008A6608"/>
    <w:rsid w:val="008A660F"/>
    <w:rsid w:val="008A663B"/>
    <w:rsid w:val="008A6AAE"/>
    <w:rsid w:val="008A6BB3"/>
    <w:rsid w:val="008A7D7A"/>
    <w:rsid w:val="008B0059"/>
    <w:rsid w:val="008B005F"/>
    <w:rsid w:val="008B0062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677F"/>
    <w:rsid w:val="008B6D30"/>
    <w:rsid w:val="008B6D6D"/>
    <w:rsid w:val="008B6DD8"/>
    <w:rsid w:val="008B70C9"/>
    <w:rsid w:val="008B7177"/>
    <w:rsid w:val="008B7344"/>
    <w:rsid w:val="008C062C"/>
    <w:rsid w:val="008C0652"/>
    <w:rsid w:val="008C0857"/>
    <w:rsid w:val="008C0BBA"/>
    <w:rsid w:val="008C0C56"/>
    <w:rsid w:val="008C0EF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C15"/>
    <w:rsid w:val="008D2FF9"/>
    <w:rsid w:val="008D318B"/>
    <w:rsid w:val="008D35D9"/>
    <w:rsid w:val="008D3706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9DC"/>
    <w:rsid w:val="008F0B05"/>
    <w:rsid w:val="008F0B59"/>
    <w:rsid w:val="008F0B5D"/>
    <w:rsid w:val="008F0ED8"/>
    <w:rsid w:val="008F1006"/>
    <w:rsid w:val="008F1833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B2"/>
    <w:rsid w:val="008F511C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A3"/>
    <w:rsid w:val="009005EB"/>
    <w:rsid w:val="009006B9"/>
    <w:rsid w:val="009009EF"/>
    <w:rsid w:val="00900EBB"/>
    <w:rsid w:val="009010EC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F63"/>
    <w:rsid w:val="00915350"/>
    <w:rsid w:val="00915595"/>
    <w:rsid w:val="00915626"/>
    <w:rsid w:val="00915F6D"/>
    <w:rsid w:val="00916274"/>
    <w:rsid w:val="00916A80"/>
    <w:rsid w:val="00916AF6"/>
    <w:rsid w:val="00916B48"/>
    <w:rsid w:val="00916C6E"/>
    <w:rsid w:val="00916E00"/>
    <w:rsid w:val="00916E8F"/>
    <w:rsid w:val="00916F3D"/>
    <w:rsid w:val="00916F59"/>
    <w:rsid w:val="00916F7A"/>
    <w:rsid w:val="00917300"/>
    <w:rsid w:val="00917866"/>
    <w:rsid w:val="00917C5F"/>
    <w:rsid w:val="00920455"/>
    <w:rsid w:val="0092077E"/>
    <w:rsid w:val="00920A07"/>
    <w:rsid w:val="00920BC0"/>
    <w:rsid w:val="00921065"/>
    <w:rsid w:val="00921630"/>
    <w:rsid w:val="0092178F"/>
    <w:rsid w:val="009217CE"/>
    <w:rsid w:val="00921858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301E8"/>
    <w:rsid w:val="009303D9"/>
    <w:rsid w:val="00930459"/>
    <w:rsid w:val="00930746"/>
    <w:rsid w:val="00930EB7"/>
    <w:rsid w:val="00930FA1"/>
    <w:rsid w:val="00931016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F1"/>
    <w:rsid w:val="00936042"/>
    <w:rsid w:val="00936684"/>
    <w:rsid w:val="00936846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DD"/>
    <w:rsid w:val="0094265E"/>
    <w:rsid w:val="00942716"/>
    <w:rsid w:val="00942835"/>
    <w:rsid w:val="00942904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D7"/>
    <w:rsid w:val="009456E6"/>
    <w:rsid w:val="0094587C"/>
    <w:rsid w:val="00945DE1"/>
    <w:rsid w:val="00945E72"/>
    <w:rsid w:val="009460FB"/>
    <w:rsid w:val="00946523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C9E"/>
    <w:rsid w:val="00947E39"/>
    <w:rsid w:val="00950015"/>
    <w:rsid w:val="009500FB"/>
    <w:rsid w:val="009501DA"/>
    <w:rsid w:val="009501F4"/>
    <w:rsid w:val="00950215"/>
    <w:rsid w:val="009502C4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F4F"/>
    <w:rsid w:val="00954033"/>
    <w:rsid w:val="009543AF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BE1"/>
    <w:rsid w:val="00966E04"/>
    <w:rsid w:val="00967476"/>
    <w:rsid w:val="00967700"/>
    <w:rsid w:val="00967A92"/>
    <w:rsid w:val="00967B27"/>
    <w:rsid w:val="009704F5"/>
    <w:rsid w:val="009709AD"/>
    <w:rsid w:val="00970B68"/>
    <w:rsid w:val="00970BB9"/>
    <w:rsid w:val="009714A0"/>
    <w:rsid w:val="00971A9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C1A"/>
    <w:rsid w:val="00974514"/>
    <w:rsid w:val="009745CD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6ED"/>
    <w:rsid w:val="00976DF4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77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D9"/>
    <w:rsid w:val="00983952"/>
    <w:rsid w:val="00983AA5"/>
    <w:rsid w:val="00983ACB"/>
    <w:rsid w:val="00983CD6"/>
    <w:rsid w:val="00983D89"/>
    <w:rsid w:val="009840FC"/>
    <w:rsid w:val="00984294"/>
    <w:rsid w:val="00984426"/>
    <w:rsid w:val="0098458B"/>
    <w:rsid w:val="009846BF"/>
    <w:rsid w:val="009848B5"/>
    <w:rsid w:val="00984BFA"/>
    <w:rsid w:val="0098579B"/>
    <w:rsid w:val="009859AA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5B8"/>
    <w:rsid w:val="00990740"/>
    <w:rsid w:val="00990DC0"/>
    <w:rsid w:val="00990DD0"/>
    <w:rsid w:val="00990F85"/>
    <w:rsid w:val="00990F9C"/>
    <w:rsid w:val="00991336"/>
    <w:rsid w:val="0099155B"/>
    <w:rsid w:val="00991581"/>
    <w:rsid w:val="009918B9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4017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1F3"/>
    <w:rsid w:val="009A661F"/>
    <w:rsid w:val="009A67AB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CBA"/>
    <w:rsid w:val="009B1F57"/>
    <w:rsid w:val="009B1FCD"/>
    <w:rsid w:val="009B26ED"/>
    <w:rsid w:val="009B2770"/>
    <w:rsid w:val="009B2A89"/>
    <w:rsid w:val="009B2B80"/>
    <w:rsid w:val="009B2BC3"/>
    <w:rsid w:val="009B2D73"/>
    <w:rsid w:val="009B2EE9"/>
    <w:rsid w:val="009B34D6"/>
    <w:rsid w:val="009B34DB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BE"/>
    <w:rsid w:val="009C526E"/>
    <w:rsid w:val="009C5996"/>
    <w:rsid w:val="009C59AA"/>
    <w:rsid w:val="009C5C78"/>
    <w:rsid w:val="009C5D1D"/>
    <w:rsid w:val="009C5E34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72B1"/>
    <w:rsid w:val="009C7504"/>
    <w:rsid w:val="009C7642"/>
    <w:rsid w:val="009C79BC"/>
    <w:rsid w:val="009C7A60"/>
    <w:rsid w:val="009D01B6"/>
    <w:rsid w:val="009D04F1"/>
    <w:rsid w:val="009D0698"/>
    <w:rsid w:val="009D06B0"/>
    <w:rsid w:val="009D06C2"/>
    <w:rsid w:val="009D06E0"/>
    <w:rsid w:val="009D07F9"/>
    <w:rsid w:val="009D08C8"/>
    <w:rsid w:val="009D0AEB"/>
    <w:rsid w:val="009D0FB6"/>
    <w:rsid w:val="009D105C"/>
    <w:rsid w:val="009D11F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A5C"/>
    <w:rsid w:val="009D7E85"/>
    <w:rsid w:val="009E0213"/>
    <w:rsid w:val="009E043E"/>
    <w:rsid w:val="009E0BB7"/>
    <w:rsid w:val="009E0CB6"/>
    <w:rsid w:val="009E0E04"/>
    <w:rsid w:val="009E1249"/>
    <w:rsid w:val="009E17EB"/>
    <w:rsid w:val="009E196C"/>
    <w:rsid w:val="009E1D4B"/>
    <w:rsid w:val="009E1F45"/>
    <w:rsid w:val="009E25BF"/>
    <w:rsid w:val="009E278D"/>
    <w:rsid w:val="009E28DE"/>
    <w:rsid w:val="009E2BCC"/>
    <w:rsid w:val="009E2CC1"/>
    <w:rsid w:val="009E3019"/>
    <w:rsid w:val="009E3055"/>
    <w:rsid w:val="009E3146"/>
    <w:rsid w:val="009E3225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E"/>
    <w:rsid w:val="009E5DA7"/>
    <w:rsid w:val="009E5E64"/>
    <w:rsid w:val="009E60BF"/>
    <w:rsid w:val="009E6117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B99"/>
    <w:rsid w:val="009F4EEC"/>
    <w:rsid w:val="009F503C"/>
    <w:rsid w:val="009F51D5"/>
    <w:rsid w:val="009F51E8"/>
    <w:rsid w:val="009F53B5"/>
    <w:rsid w:val="009F5512"/>
    <w:rsid w:val="009F56FE"/>
    <w:rsid w:val="009F58E4"/>
    <w:rsid w:val="009F62AD"/>
    <w:rsid w:val="009F6763"/>
    <w:rsid w:val="009F6835"/>
    <w:rsid w:val="009F69D3"/>
    <w:rsid w:val="009F6A28"/>
    <w:rsid w:val="009F6AC3"/>
    <w:rsid w:val="009F721D"/>
    <w:rsid w:val="009F774F"/>
    <w:rsid w:val="009F7801"/>
    <w:rsid w:val="009F79DB"/>
    <w:rsid w:val="009F7A5C"/>
    <w:rsid w:val="009F7B63"/>
    <w:rsid w:val="00A00272"/>
    <w:rsid w:val="00A00B77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691"/>
    <w:rsid w:val="00A156D7"/>
    <w:rsid w:val="00A15A80"/>
    <w:rsid w:val="00A15C07"/>
    <w:rsid w:val="00A15CAB"/>
    <w:rsid w:val="00A15CF9"/>
    <w:rsid w:val="00A15D78"/>
    <w:rsid w:val="00A16610"/>
    <w:rsid w:val="00A16777"/>
    <w:rsid w:val="00A16AE4"/>
    <w:rsid w:val="00A16B5B"/>
    <w:rsid w:val="00A17E7C"/>
    <w:rsid w:val="00A17ED2"/>
    <w:rsid w:val="00A200F9"/>
    <w:rsid w:val="00A203B3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69B"/>
    <w:rsid w:val="00A2371C"/>
    <w:rsid w:val="00A23861"/>
    <w:rsid w:val="00A23D21"/>
    <w:rsid w:val="00A23E18"/>
    <w:rsid w:val="00A23EFD"/>
    <w:rsid w:val="00A2483A"/>
    <w:rsid w:val="00A24897"/>
    <w:rsid w:val="00A24C4E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6A0"/>
    <w:rsid w:val="00A326B0"/>
    <w:rsid w:val="00A327C3"/>
    <w:rsid w:val="00A32AFD"/>
    <w:rsid w:val="00A32C3C"/>
    <w:rsid w:val="00A32D3B"/>
    <w:rsid w:val="00A32F75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CE9"/>
    <w:rsid w:val="00A34D66"/>
    <w:rsid w:val="00A350AA"/>
    <w:rsid w:val="00A3520E"/>
    <w:rsid w:val="00A353E2"/>
    <w:rsid w:val="00A358CB"/>
    <w:rsid w:val="00A35E16"/>
    <w:rsid w:val="00A36031"/>
    <w:rsid w:val="00A36055"/>
    <w:rsid w:val="00A3608C"/>
    <w:rsid w:val="00A36381"/>
    <w:rsid w:val="00A36386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C7F"/>
    <w:rsid w:val="00A4007F"/>
    <w:rsid w:val="00A404A5"/>
    <w:rsid w:val="00A404C4"/>
    <w:rsid w:val="00A406E9"/>
    <w:rsid w:val="00A407A5"/>
    <w:rsid w:val="00A408D6"/>
    <w:rsid w:val="00A40A4A"/>
    <w:rsid w:val="00A41074"/>
    <w:rsid w:val="00A411A6"/>
    <w:rsid w:val="00A415FB"/>
    <w:rsid w:val="00A41732"/>
    <w:rsid w:val="00A419BC"/>
    <w:rsid w:val="00A41E61"/>
    <w:rsid w:val="00A4230F"/>
    <w:rsid w:val="00A4250C"/>
    <w:rsid w:val="00A42FF1"/>
    <w:rsid w:val="00A43434"/>
    <w:rsid w:val="00A43ADA"/>
    <w:rsid w:val="00A43C78"/>
    <w:rsid w:val="00A43E4D"/>
    <w:rsid w:val="00A43F2C"/>
    <w:rsid w:val="00A43F7E"/>
    <w:rsid w:val="00A4405C"/>
    <w:rsid w:val="00A44536"/>
    <w:rsid w:val="00A445EB"/>
    <w:rsid w:val="00A446FC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EE"/>
    <w:rsid w:val="00A47BB1"/>
    <w:rsid w:val="00A5015B"/>
    <w:rsid w:val="00A50273"/>
    <w:rsid w:val="00A50766"/>
    <w:rsid w:val="00A51268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306"/>
    <w:rsid w:val="00A53548"/>
    <w:rsid w:val="00A53624"/>
    <w:rsid w:val="00A53D54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600F4"/>
    <w:rsid w:val="00A603D1"/>
    <w:rsid w:val="00A6058B"/>
    <w:rsid w:val="00A605E7"/>
    <w:rsid w:val="00A60905"/>
    <w:rsid w:val="00A6095F"/>
    <w:rsid w:val="00A60C56"/>
    <w:rsid w:val="00A61030"/>
    <w:rsid w:val="00A610D0"/>
    <w:rsid w:val="00A610F0"/>
    <w:rsid w:val="00A61497"/>
    <w:rsid w:val="00A6152D"/>
    <w:rsid w:val="00A616C6"/>
    <w:rsid w:val="00A61A25"/>
    <w:rsid w:val="00A61DEF"/>
    <w:rsid w:val="00A61EBC"/>
    <w:rsid w:val="00A62017"/>
    <w:rsid w:val="00A62479"/>
    <w:rsid w:val="00A63007"/>
    <w:rsid w:val="00A6370C"/>
    <w:rsid w:val="00A637BC"/>
    <w:rsid w:val="00A638B9"/>
    <w:rsid w:val="00A63D4D"/>
    <w:rsid w:val="00A63E4E"/>
    <w:rsid w:val="00A6404A"/>
    <w:rsid w:val="00A64670"/>
    <w:rsid w:val="00A64D20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6C5"/>
    <w:rsid w:val="00A6703E"/>
    <w:rsid w:val="00A6734F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A60"/>
    <w:rsid w:val="00A73DA4"/>
    <w:rsid w:val="00A73FF6"/>
    <w:rsid w:val="00A74355"/>
    <w:rsid w:val="00A7445B"/>
    <w:rsid w:val="00A74461"/>
    <w:rsid w:val="00A74901"/>
    <w:rsid w:val="00A74A62"/>
    <w:rsid w:val="00A752D7"/>
    <w:rsid w:val="00A75433"/>
    <w:rsid w:val="00A756CC"/>
    <w:rsid w:val="00A7579D"/>
    <w:rsid w:val="00A757D6"/>
    <w:rsid w:val="00A75847"/>
    <w:rsid w:val="00A75B6B"/>
    <w:rsid w:val="00A75C27"/>
    <w:rsid w:val="00A75C8E"/>
    <w:rsid w:val="00A75CB4"/>
    <w:rsid w:val="00A764D0"/>
    <w:rsid w:val="00A76663"/>
    <w:rsid w:val="00A766CE"/>
    <w:rsid w:val="00A768B1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6F2"/>
    <w:rsid w:val="00A82775"/>
    <w:rsid w:val="00A82A8E"/>
    <w:rsid w:val="00A82EC3"/>
    <w:rsid w:val="00A8300B"/>
    <w:rsid w:val="00A8343E"/>
    <w:rsid w:val="00A836C8"/>
    <w:rsid w:val="00A83726"/>
    <w:rsid w:val="00A8374B"/>
    <w:rsid w:val="00A83A6D"/>
    <w:rsid w:val="00A83B24"/>
    <w:rsid w:val="00A8429A"/>
    <w:rsid w:val="00A8433A"/>
    <w:rsid w:val="00A8472B"/>
    <w:rsid w:val="00A84747"/>
    <w:rsid w:val="00A8494E"/>
    <w:rsid w:val="00A84AD4"/>
    <w:rsid w:val="00A84B2C"/>
    <w:rsid w:val="00A8557D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C1B"/>
    <w:rsid w:val="00A86C75"/>
    <w:rsid w:val="00A86D29"/>
    <w:rsid w:val="00A86D37"/>
    <w:rsid w:val="00A86E27"/>
    <w:rsid w:val="00A86E3A"/>
    <w:rsid w:val="00A8747F"/>
    <w:rsid w:val="00A87BC0"/>
    <w:rsid w:val="00A87E3C"/>
    <w:rsid w:val="00A87F98"/>
    <w:rsid w:val="00A9042C"/>
    <w:rsid w:val="00A904E0"/>
    <w:rsid w:val="00A90552"/>
    <w:rsid w:val="00A90693"/>
    <w:rsid w:val="00A90754"/>
    <w:rsid w:val="00A90B6E"/>
    <w:rsid w:val="00A90CB0"/>
    <w:rsid w:val="00A90FA3"/>
    <w:rsid w:val="00A9117E"/>
    <w:rsid w:val="00A913A4"/>
    <w:rsid w:val="00A916DC"/>
    <w:rsid w:val="00A917B8"/>
    <w:rsid w:val="00A9199A"/>
    <w:rsid w:val="00A91B66"/>
    <w:rsid w:val="00A91B95"/>
    <w:rsid w:val="00A91E16"/>
    <w:rsid w:val="00A9207C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408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1A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FE4"/>
    <w:rsid w:val="00AA5263"/>
    <w:rsid w:val="00AA57B7"/>
    <w:rsid w:val="00AA61A9"/>
    <w:rsid w:val="00AA61C6"/>
    <w:rsid w:val="00AA64DA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82"/>
    <w:rsid w:val="00AA7C03"/>
    <w:rsid w:val="00AA7FB0"/>
    <w:rsid w:val="00AB0139"/>
    <w:rsid w:val="00AB0319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A0"/>
    <w:rsid w:val="00AB4279"/>
    <w:rsid w:val="00AB4826"/>
    <w:rsid w:val="00AB4F0F"/>
    <w:rsid w:val="00AB505B"/>
    <w:rsid w:val="00AB5074"/>
    <w:rsid w:val="00AB5300"/>
    <w:rsid w:val="00AB543B"/>
    <w:rsid w:val="00AB563C"/>
    <w:rsid w:val="00AB5A85"/>
    <w:rsid w:val="00AB5C3A"/>
    <w:rsid w:val="00AB5C4A"/>
    <w:rsid w:val="00AB5F1E"/>
    <w:rsid w:val="00AB63AA"/>
    <w:rsid w:val="00AB6552"/>
    <w:rsid w:val="00AB672F"/>
    <w:rsid w:val="00AB6747"/>
    <w:rsid w:val="00AB6824"/>
    <w:rsid w:val="00AB6B2E"/>
    <w:rsid w:val="00AB6F71"/>
    <w:rsid w:val="00AB724F"/>
    <w:rsid w:val="00AB76C0"/>
    <w:rsid w:val="00AB7AC3"/>
    <w:rsid w:val="00AB7DFE"/>
    <w:rsid w:val="00AB7EDA"/>
    <w:rsid w:val="00AC000B"/>
    <w:rsid w:val="00AC001B"/>
    <w:rsid w:val="00AC0296"/>
    <w:rsid w:val="00AC04A3"/>
    <w:rsid w:val="00AC053E"/>
    <w:rsid w:val="00AC08C3"/>
    <w:rsid w:val="00AC09E6"/>
    <w:rsid w:val="00AC1077"/>
    <w:rsid w:val="00AC1361"/>
    <w:rsid w:val="00AC1419"/>
    <w:rsid w:val="00AC16D0"/>
    <w:rsid w:val="00AC1D4D"/>
    <w:rsid w:val="00AC1E4D"/>
    <w:rsid w:val="00AC1F39"/>
    <w:rsid w:val="00AC2050"/>
    <w:rsid w:val="00AC23AE"/>
    <w:rsid w:val="00AC2477"/>
    <w:rsid w:val="00AC253A"/>
    <w:rsid w:val="00AC278E"/>
    <w:rsid w:val="00AC2799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5038"/>
    <w:rsid w:val="00AC54F3"/>
    <w:rsid w:val="00AC5673"/>
    <w:rsid w:val="00AC5A77"/>
    <w:rsid w:val="00AC5AEE"/>
    <w:rsid w:val="00AC5C7A"/>
    <w:rsid w:val="00AC5F44"/>
    <w:rsid w:val="00AC6218"/>
    <w:rsid w:val="00AC63AF"/>
    <w:rsid w:val="00AC64B4"/>
    <w:rsid w:val="00AC64B5"/>
    <w:rsid w:val="00AC69FA"/>
    <w:rsid w:val="00AC6D94"/>
    <w:rsid w:val="00AC7560"/>
    <w:rsid w:val="00AC77AE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B4E"/>
    <w:rsid w:val="00AD7FFC"/>
    <w:rsid w:val="00AE01D9"/>
    <w:rsid w:val="00AE0428"/>
    <w:rsid w:val="00AE0553"/>
    <w:rsid w:val="00AE06D8"/>
    <w:rsid w:val="00AE08C5"/>
    <w:rsid w:val="00AE099B"/>
    <w:rsid w:val="00AE0CD8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71"/>
    <w:rsid w:val="00AF4AE4"/>
    <w:rsid w:val="00AF4E28"/>
    <w:rsid w:val="00AF505C"/>
    <w:rsid w:val="00AF5089"/>
    <w:rsid w:val="00AF5268"/>
    <w:rsid w:val="00AF590A"/>
    <w:rsid w:val="00AF5D33"/>
    <w:rsid w:val="00AF6175"/>
    <w:rsid w:val="00AF6298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AF7D80"/>
    <w:rsid w:val="00B000A4"/>
    <w:rsid w:val="00B00119"/>
    <w:rsid w:val="00B001DF"/>
    <w:rsid w:val="00B003F6"/>
    <w:rsid w:val="00B004BE"/>
    <w:rsid w:val="00B00667"/>
    <w:rsid w:val="00B007BF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49"/>
    <w:rsid w:val="00B03140"/>
    <w:rsid w:val="00B032B1"/>
    <w:rsid w:val="00B03318"/>
    <w:rsid w:val="00B034D6"/>
    <w:rsid w:val="00B03BF5"/>
    <w:rsid w:val="00B03FC9"/>
    <w:rsid w:val="00B0434F"/>
    <w:rsid w:val="00B044E0"/>
    <w:rsid w:val="00B04523"/>
    <w:rsid w:val="00B046E6"/>
    <w:rsid w:val="00B048DB"/>
    <w:rsid w:val="00B04DB7"/>
    <w:rsid w:val="00B04DC2"/>
    <w:rsid w:val="00B04DD9"/>
    <w:rsid w:val="00B0511F"/>
    <w:rsid w:val="00B05316"/>
    <w:rsid w:val="00B05467"/>
    <w:rsid w:val="00B057FA"/>
    <w:rsid w:val="00B05C57"/>
    <w:rsid w:val="00B061EE"/>
    <w:rsid w:val="00B06733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BE5"/>
    <w:rsid w:val="00B10F4D"/>
    <w:rsid w:val="00B1118C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B2B"/>
    <w:rsid w:val="00B13C3F"/>
    <w:rsid w:val="00B13D58"/>
    <w:rsid w:val="00B13EE0"/>
    <w:rsid w:val="00B13F75"/>
    <w:rsid w:val="00B140F3"/>
    <w:rsid w:val="00B144BD"/>
    <w:rsid w:val="00B1486A"/>
    <w:rsid w:val="00B14FAE"/>
    <w:rsid w:val="00B14FD9"/>
    <w:rsid w:val="00B15053"/>
    <w:rsid w:val="00B1576D"/>
    <w:rsid w:val="00B1591A"/>
    <w:rsid w:val="00B15B0B"/>
    <w:rsid w:val="00B15F66"/>
    <w:rsid w:val="00B166E7"/>
    <w:rsid w:val="00B16700"/>
    <w:rsid w:val="00B16898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20424"/>
    <w:rsid w:val="00B20772"/>
    <w:rsid w:val="00B20822"/>
    <w:rsid w:val="00B20D54"/>
    <w:rsid w:val="00B213E6"/>
    <w:rsid w:val="00B214CA"/>
    <w:rsid w:val="00B219D8"/>
    <w:rsid w:val="00B21D3F"/>
    <w:rsid w:val="00B21DC2"/>
    <w:rsid w:val="00B22308"/>
    <w:rsid w:val="00B2249B"/>
    <w:rsid w:val="00B22555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835"/>
    <w:rsid w:val="00B33B93"/>
    <w:rsid w:val="00B33BB0"/>
    <w:rsid w:val="00B33BE2"/>
    <w:rsid w:val="00B33FB8"/>
    <w:rsid w:val="00B34031"/>
    <w:rsid w:val="00B34A48"/>
    <w:rsid w:val="00B34B59"/>
    <w:rsid w:val="00B34B8A"/>
    <w:rsid w:val="00B35052"/>
    <w:rsid w:val="00B35756"/>
    <w:rsid w:val="00B357DF"/>
    <w:rsid w:val="00B35ACC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52"/>
    <w:rsid w:val="00B43368"/>
    <w:rsid w:val="00B437AB"/>
    <w:rsid w:val="00B4399A"/>
    <w:rsid w:val="00B43E90"/>
    <w:rsid w:val="00B43E9E"/>
    <w:rsid w:val="00B43FE5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676E"/>
    <w:rsid w:val="00B46CA1"/>
    <w:rsid w:val="00B46CFA"/>
    <w:rsid w:val="00B46F65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F0"/>
    <w:rsid w:val="00B47E97"/>
    <w:rsid w:val="00B50225"/>
    <w:rsid w:val="00B505C1"/>
    <w:rsid w:val="00B506B2"/>
    <w:rsid w:val="00B50D2D"/>
    <w:rsid w:val="00B515CB"/>
    <w:rsid w:val="00B518E4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FC"/>
    <w:rsid w:val="00B54678"/>
    <w:rsid w:val="00B5470F"/>
    <w:rsid w:val="00B5473D"/>
    <w:rsid w:val="00B5475A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103E"/>
    <w:rsid w:val="00B6126D"/>
    <w:rsid w:val="00B6187C"/>
    <w:rsid w:val="00B61ABC"/>
    <w:rsid w:val="00B61CAD"/>
    <w:rsid w:val="00B62023"/>
    <w:rsid w:val="00B62027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44AA"/>
    <w:rsid w:val="00B645A7"/>
    <w:rsid w:val="00B64634"/>
    <w:rsid w:val="00B64ABC"/>
    <w:rsid w:val="00B64BF1"/>
    <w:rsid w:val="00B64C6B"/>
    <w:rsid w:val="00B65194"/>
    <w:rsid w:val="00B65B2E"/>
    <w:rsid w:val="00B65C55"/>
    <w:rsid w:val="00B65CDF"/>
    <w:rsid w:val="00B660A8"/>
    <w:rsid w:val="00B66261"/>
    <w:rsid w:val="00B662A4"/>
    <w:rsid w:val="00B66862"/>
    <w:rsid w:val="00B66B61"/>
    <w:rsid w:val="00B66DDB"/>
    <w:rsid w:val="00B673BA"/>
    <w:rsid w:val="00B67668"/>
    <w:rsid w:val="00B677B1"/>
    <w:rsid w:val="00B677D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2F0"/>
    <w:rsid w:val="00B76658"/>
    <w:rsid w:val="00B76737"/>
    <w:rsid w:val="00B767DF"/>
    <w:rsid w:val="00B7687E"/>
    <w:rsid w:val="00B768C4"/>
    <w:rsid w:val="00B76C05"/>
    <w:rsid w:val="00B76C91"/>
    <w:rsid w:val="00B76CD9"/>
    <w:rsid w:val="00B77174"/>
    <w:rsid w:val="00B77340"/>
    <w:rsid w:val="00B77901"/>
    <w:rsid w:val="00B77DBB"/>
    <w:rsid w:val="00B80053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A1"/>
    <w:rsid w:val="00B87E2B"/>
    <w:rsid w:val="00B903CF"/>
    <w:rsid w:val="00B90848"/>
    <w:rsid w:val="00B918FF"/>
    <w:rsid w:val="00B91A7E"/>
    <w:rsid w:val="00B91DF3"/>
    <w:rsid w:val="00B92765"/>
    <w:rsid w:val="00B9298D"/>
    <w:rsid w:val="00B92B9E"/>
    <w:rsid w:val="00B92C4A"/>
    <w:rsid w:val="00B92E48"/>
    <w:rsid w:val="00B92E83"/>
    <w:rsid w:val="00B92FD4"/>
    <w:rsid w:val="00B9320A"/>
    <w:rsid w:val="00B933F6"/>
    <w:rsid w:val="00B939FE"/>
    <w:rsid w:val="00B93C82"/>
    <w:rsid w:val="00B940D7"/>
    <w:rsid w:val="00B941E6"/>
    <w:rsid w:val="00B943F5"/>
    <w:rsid w:val="00B94D84"/>
    <w:rsid w:val="00B94D9C"/>
    <w:rsid w:val="00B95295"/>
    <w:rsid w:val="00B954ED"/>
    <w:rsid w:val="00B95537"/>
    <w:rsid w:val="00B95854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3089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C65"/>
    <w:rsid w:val="00BA5F81"/>
    <w:rsid w:val="00BA5FB5"/>
    <w:rsid w:val="00BA613E"/>
    <w:rsid w:val="00BA6276"/>
    <w:rsid w:val="00BA630A"/>
    <w:rsid w:val="00BA647E"/>
    <w:rsid w:val="00BA64B1"/>
    <w:rsid w:val="00BA6505"/>
    <w:rsid w:val="00BA6577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D4F"/>
    <w:rsid w:val="00BB0362"/>
    <w:rsid w:val="00BB03D7"/>
    <w:rsid w:val="00BB049E"/>
    <w:rsid w:val="00BB07F2"/>
    <w:rsid w:val="00BB0AEE"/>
    <w:rsid w:val="00BB1B88"/>
    <w:rsid w:val="00BB1DC5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588"/>
    <w:rsid w:val="00BB4772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AA8"/>
    <w:rsid w:val="00BB6C6E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2665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9B"/>
    <w:rsid w:val="00BC41F4"/>
    <w:rsid w:val="00BC456D"/>
    <w:rsid w:val="00BC48AB"/>
    <w:rsid w:val="00BC53D5"/>
    <w:rsid w:val="00BC548D"/>
    <w:rsid w:val="00BC5964"/>
    <w:rsid w:val="00BC5A35"/>
    <w:rsid w:val="00BC5F4D"/>
    <w:rsid w:val="00BC63F7"/>
    <w:rsid w:val="00BC65B3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A3F"/>
    <w:rsid w:val="00BC7A78"/>
    <w:rsid w:val="00BC7CC9"/>
    <w:rsid w:val="00BD00FD"/>
    <w:rsid w:val="00BD0ACA"/>
    <w:rsid w:val="00BD146B"/>
    <w:rsid w:val="00BD15E9"/>
    <w:rsid w:val="00BD16C9"/>
    <w:rsid w:val="00BD1E03"/>
    <w:rsid w:val="00BD2011"/>
    <w:rsid w:val="00BD2929"/>
    <w:rsid w:val="00BD3166"/>
    <w:rsid w:val="00BD3376"/>
    <w:rsid w:val="00BD361B"/>
    <w:rsid w:val="00BD3741"/>
    <w:rsid w:val="00BD38C4"/>
    <w:rsid w:val="00BD39D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208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6EC"/>
    <w:rsid w:val="00BD76F8"/>
    <w:rsid w:val="00BD77BE"/>
    <w:rsid w:val="00BD77D5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858"/>
    <w:rsid w:val="00BE2AC1"/>
    <w:rsid w:val="00BE2BA4"/>
    <w:rsid w:val="00BE2C6C"/>
    <w:rsid w:val="00BE2D03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41E"/>
    <w:rsid w:val="00BE485A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101"/>
    <w:rsid w:val="00BE7A2F"/>
    <w:rsid w:val="00BE7AA7"/>
    <w:rsid w:val="00BE7D6D"/>
    <w:rsid w:val="00BE7E08"/>
    <w:rsid w:val="00BF001E"/>
    <w:rsid w:val="00BF014C"/>
    <w:rsid w:val="00BF0404"/>
    <w:rsid w:val="00BF0927"/>
    <w:rsid w:val="00BF0B34"/>
    <w:rsid w:val="00BF0BF9"/>
    <w:rsid w:val="00BF0E06"/>
    <w:rsid w:val="00BF0E10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830"/>
    <w:rsid w:val="00BF48C7"/>
    <w:rsid w:val="00BF4A41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FEE"/>
    <w:rsid w:val="00BF733B"/>
    <w:rsid w:val="00BF745D"/>
    <w:rsid w:val="00BF7892"/>
    <w:rsid w:val="00BF7B91"/>
    <w:rsid w:val="00C000F2"/>
    <w:rsid w:val="00C006A6"/>
    <w:rsid w:val="00C0097A"/>
    <w:rsid w:val="00C01286"/>
    <w:rsid w:val="00C01564"/>
    <w:rsid w:val="00C0156A"/>
    <w:rsid w:val="00C01593"/>
    <w:rsid w:val="00C01648"/>
    <w:rsid w:val="00C01E42"/>
    <w:rsid w:val="00C02113"/>
    <w:rsid w:val="00C02162"/>
    <w:rsid w:val="00C024D4"/>
    <w:rsid w:val="00C027A4"/>
    <w:rsid w:val="00C02881"/>
    <w:rsid w:val="00C02FE6"/>
    <w:rsid w:val="00C034E0"/>
    <w:rsid w:val="00C04390"/>
    <w:rsid w:val="00C043AB"/>
    <w:rsid w:val="00C046DB"/>
    <w:rsid w:val="00C04A1B"/>
    <w:rsid w:val="00C04B11"/>
    <w:rsid w:val="00C04DC9"/>
    <w:rsid w:val="00C04DE0"/>
    <w:rsid w:val="00C04DEE"/>
    <w:rsid w:val="00C05173"/>
    <w:rsid w:val="00C051C7"/>
    <w:rsid w:val="00C054CF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F1E"/>
    <w:rsid w:val="00C16279"/>
    <w:rsid w:val="00C1674D"/>
    <w:rsid w:val="00C16A54"/>
    <w:rsid w:val="00C16ACA"/>
    <w:rsid w:val="00C16B4D"/>
    <w:rsid w:val="00C16BD3"/>
    <w:rsid w:val="00C16DAE"/>
    <w:rsid w:val="00C16FD7"/>
    <w:rsid w:val="00C170A5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A5B"/>
    <w:rsid w:val="00C23036"/>
    <w:rsid w:val="00C23145"/>
    <w:rsid w:val="00C23765"/>
    <w:rsid w:val="00C237B9"/>
    <w:rsid w:val="00C23A18"/>
    <w:rsid w:val="00C23AD4"/>
    <w:rsid w:val="00C23C09"/>
    <w:rsid w:val="00C23C78"/>
    <w:rsid w:val="00C23E5B"/>
    <w:rsid w:val="00C24043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402B"/>
    <w:rsid w:val="00C34496"/>
    <w:rsid w:val="00C34525"/>
    <w:rsid w:val="00C34578"/>
    <w:rsid w:val="00C34844"/>
    <w:rsid w:val="00C348E7"/>
    <w:rsid w:val="00C34AC8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B52"/>
    <w:rsid w:val="00C41DED"/>
    <w:rsid w:val="00C42A7C"/>
    <w:rsid w:val="00C42E1B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C7"/>
    <w:rsid w:val="00C50B98"/>
    <w:rsid w:val="00C50E23"/>
    <w:rsid w:val="00C50F40"/>
    <w:rsid w:val="00C51395"/>
    <w:rsid w:val="00C51B2F"/>
    <w:rsid w:val="00C51B5B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84C"/>
    <w:rsid w:val="00C5592E"/>
    <w:rsid w:val="00C55DC8"/>
    <w:rsid w:val="00C55DE5"/>
    <w:rsid w:val="00C562BE"/>
    <w:rsid w:val="00C563F8"/>
    <w:rsid w:val="00C56AB0"/>
    <w:rsid w:val="00C56B99"/>
    <w:rsid w:val="00C56F54"/>
    <w:rsid w:val="00C5707C"/>
    <w:rsid w:val="00C5712A"/>
    <w:rsid w:val="00C571B5"/>
    <w:rsid w:val="00C571E5"/>
    <w:rsid w:val="00C573ED"/>
    <w:rsid w:val="00C576CF"/>
    <w:rsid w:val="00C577AC"/>
    <w:rsid w:val="00C57CD0"/>
    <w:rsid w:val="00C57F22"/>
    <w:rsid w:val="00C57F3F"/>
    <w:rsid w:val="00C6009B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95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601E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776"/>
    <w:rsid w:val="00C747C5"/>
    <w:rsid w:val="00C74817"/>
    <w:rsid w:val="00C74AEA"/>
    <w:rsid w:val="00C752DA"/>
    <w:rsid w:val="00C758B4"/>
    <w:rsid w:val="00C759A1"/>
    <w:rsid w:val="00C75B95"/>
    <w:rsid w:val="00C75D7A"/>
    <w:rsid w:val="00C75E7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47B"/>
    <w:rsid w:val="00C804DD"/>
    <w:rsid w:val="00C80570"/>
    <w:rsid w:val="00C8060A"/>
    <w:rsid w:val="00C809DC"/>
    <w:rsid w:val="00C80AC8"/>
    <w:rsid w:val="00C80B91"/>
    <w:rsid w:val="00C80C1E"/>
    <w:rsid w:val="00C815AB"/>
    <w:rsid w:val="00C81A17"/>
    <w:rsid w:val="00C81E7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498B"/>
    <w:rsid w:val="00C85029"/>
    <w:rsid w:val="00C85403"/>
    <w:rsid w:val="00C85898"/>
    <w:rsid w:val="00C85A09"/>
    <w:rsid w:val="00C85DD8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DBA"/>
    <w:rsid w:val="00C92358"/>
    <w:rsid w:val="00C92638"/>
    <w:rsid w:val="00C92B2E"/>
    <w:rsid w:val="00C92C26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79C"/>
    <w:rsid w:val="00C94889"/>
    <w:rsid w:val="00C94C56"/>
    <w:rsid w:val="00C94C90"/>
    <w:rsid w:val="00C94F2D"/>
    <w:rsid w:val="00C95173"/>
    <w:rsid w:val="00C953E8"/>
    <w:rsid w:val="00C954C7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811"/>
    <w:rsid w:val="00C978BC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0F9"/>
    <w:rsid w:val="00CA11CB"/>
    <w:rsid w:val="00CA11D5"/>
    <w:rsid w:val="00CA1A17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27F"/>
    <w:rsid w:val="00CA28AB"/>
    <w:rsid w:val="00CA2B5D"/>
    <w:rsid w:val="00CA2DA8"/>
    <w:rsid w:val="00CA325C"/>
    <w:rsid w:val="00CA3419"/>
    <w:rsid w:val="00CA34CF"/>
    <w:rsid w:val="00CA353F"/>
    <w:rsid w:val="00CA3609"/>
    <w:rsid w:val="00CA3D09"/>
    <w:rsid w:val="00CA3EBA"/>
    <w:rsid w:val="00CA3F49"/>
    <w:rsid w:val="00CA42A7"/>
    <w:rsid w:val="00CA4484"/>
    <w:rsid w:val="00CA46CA"/>
    <w:rsid w:val="00CA4721"/>
    <w:rsid w:val="00CA47D6"/>
    <w:rsid w:val="00CA4974"/>
    <w:rsid w:val="00CA4CE4"/>
    <w:rsid w:val="00CA4DB7"/>
    <w:rsid w:val="00CA508D"/>
    <w:rsid w:val="00CA5458"/>
    <w:rsid w:val="00CA57FA"/>
    <w:rsid w:val="00CA59E8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1AD"/>
    <w:rsid w:val="00CB15C7"/>
    <w:rsid w:val="00CB167E"/>
    <w:rsid w:val="00CB17C6"/>
    <w:rsid w:val="00CB19C0"/>
    <w:rsid w:val="00CB1E1F"/>
    <w:rsid w:val="00CB225F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B09"/>
    <w:rsid w:val="00CB3F18"/>
    <w:rsid w:val="00CB432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80B"/>
    <w:rsid w:val="00CB6B1A"/>
    <w:rsid w:val="00CB6B98"/>
    <w:rsid w:val="00CB6CB2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CC1"/>
    <w:rsid w:val="00CC1E88"/>
    <w:rsid w:val="00CC1FB3"/>
    <w:rsid w:val="00CC24E2"/>
    <w:rsid w:val="00CC250C"/>
    <w:rsid w:val="00CC26D4"/>
    <w:rsid w:val="00CC277C"/>
    <w:rsid w:val="00CC2B16"/>
    <w:rsid w:val="00CC2D44"/>
    <w:rsid w:val="00CC2E16"/>
    <w:rsid w:val="00CC2ED9"/>
    <w:rsid w:val="00CC32DB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270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BF"/>
    <w:rsid w:val="00CE37AF"/>
    <w:rsid w:val="00CE3C4E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FA2"/>
    <w:rsid w:val="00CF12A7"/>
    <w:rsid w:val="00CF1494"/>
    <w:rsid w:val="00CF15D4"/>
    <w:rsid w:val="00CF1AB3"/>
    <w:rsid w:val="00CF1D02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E81"/>
    <w:rsid w:val="00CF6049"/>
    <w:rsid w:val="00CF6370"/>
    <w:rsid w:val="00CF6819"/>
    <w:rsid w:val="00CF6A53"/>
    <w:rsid w:val="00CF6DEC"/>
    <w:rsid w:val="00CF7037"/>
    <w:rsid w:val="00CF77B7"/>
    <w:rsid w:val="00CF77EC"/>
    <w:rsid w:val="00CF78F8"/>
    <w:rsid w:val="00CF7F49"/>
    <w:rsid w:val="00D00625"/>
    <w:rsid w:val="00D00818"/>
    <w:rsid w:val="00D00B0B"/>
    <w:rsid w:val="00D00C9D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DA4"/>
    <w:rsid w:val="00D04F83"/>
    <w:rsid w:val="00D050A4"/>
    <w:rsid w:val="00D05163"/>
    <w:rsid w:val="00D0518D"/>
    <w:rsid w:val="00D054ED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E0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CD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703"/>
    <w:rsid w:val="00D1583C"/>
    <w:rsid w:val="00D15BA8"/>
    <w:rsid w:val="00D15C9E"/>
    <w:rsid w:val="00D15CE8"/>
    <w:rsid w:val="00D16613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B5F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866"/>
    <w:rsid w:val="00D328CE"/>
    <w:rsid w:val="00D32F63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43EB"/>
    <w:rsid w:val="00D34403"/>
    <w:rsid w:val="00D34538"/>
    <w:rsid w:val="00D3456C"/>
    <w:rsid w:val="00D346EF"/>
    <w:rsid w:val="00D34858"/>
    <w:rsid w:val="00D34CA4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ED5"/>
    <w:rsid w:val="00D36F70"/>
    <w:rsid w:val="00D373EF"/>
    <w:rsid w:val="00D37463"/>
    <w:rsid w:val="00D3767C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9E0"/>
    <w:rsid w:val="00D40F36"/>
    <w:rsid w:val="00D413DB"/>
    <w:rsid w:val="00D414C0"/>
    <w:rsid w:val="00D4165B"/>
    <w:rsid w:val="00D41669"/>
    <w:rsid w:val="00D41C21"/>
    <w:rsid w:val="00D41E75"/>
    <w:rsid w:val="00D41FEA"/>
    <w:rsid w:val="00D427D4"/>
    <w:rsid w:val="00D42AAF"/>
    <w:rsid w:val="00D43085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437"/>
    <w:rsid w:val="00D506B9"/>
    <w:rsid w:val="00D508CC"/>
    <w:rsid w:val="00D50987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910"/>
    <w:rsid w:val="00D55ABA"/>
    <w:rsid w:val="00D55D25"/>
    <w:rsid w:val="00D55D8E"/>
    <w:rsid w:val="00D562E3"/>
    <w:rsid w:val="00D5644C"/>
    <w:rsid w:val="00D564CA"/>
    <w:rsid w:val="00D568F6"/>
    <w:rsid w:val="00D56AFC"/>
    <w:rsid w:val="00D57427"/>
    <w:rsid w:val="00D576B2"/>
    <w:rsid w:val="00D576FD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80"/>
    <w:rsid w:val="00D624D4"/>
    <w:rsid w:val="00D628FE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307"/>
    <w:rsid w:val="00D679BD"/>
    <w:rsid w:val="00D679E4"/>
    <w:rsid w:val="00D67B8E"/>
    <w:rsid w:val="00D67E4B"/>
    <w:rsid w:val="00D67EA4"/>
    <w:rsid w:val="00D7013E"/>
    <w:rsid w:val="00D70466"/>
    <w:rsid w:val="00D7047F"/>
    <w:rsid w:val="00D70494"/>
    <w:rsid w:val="00D70A16"/>
    <w:rsid w:val="00D70A3C"/>
    <w:rsid w:val="00D70BDC"/>
    <w:rsid w:val="00D71139"/>
    <w:rsid w:val="00D7130E"/>
    <w:rsid w:val="00D71471"/>
    <w:rsid w:val="00D71911"/>
    <w:rsid w:val="00D71A66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6B1"/>
    <w:rsid w:val="00D73894"/>
    <w:rsid w:val="00D73C91"/>
    <w:rsid w:val="00D73EC4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801"/>
    <w:rsid w:val="00D7799A"/>
    <w:rsid w:val="00D77A7B"/>
    <w:rsid w:val="00D77AE1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328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D5"/>
    <w:rsid w:val="00D865B8"/>
    <w:rsid w:val="00D86AAC"/>
    <w:rsid w:val="00D86AF3"/>
    <w:rsid w:val="00D870A5"/>
    <w:rsid w:val="00D8710E"/>
    <w:rsid w:val="00D871C9"/>
    <w:rsid w:val="00D871D9"/>
    <w:rsid w:val="00D90029"/>
    <w:rsid w:val="00D900F8"/>
    <w:rsid w:val="00D901A5"/>
    <w:rsid w:val="00D903A5"/>
    <w:rsid w:val="00D903B3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C17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24A"/>
    <w:rsid w:val="00D946AF"/>
    <w:rsid w:val="00D94F2B"/>
    <w:rsid w:val="00D950BF"/>
    <w:rsid w:val="00D955B0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A8C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CCB"/>
    <w:rsid w:val="00DA4DC3"/>
    <w:rsid w:val="00DA4FDF"/>
    <w:rsid w:val="00DA5120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ED1"/>
    <w:rsid w:val="00DB10A0"/>
    <w:rsid w:val="00DB10F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ACC"/>
    <w:rsid w:val="00DB3FD7"/>
    <w:rsid w:val="00DB47A9"/>
    <w:rsid w:val="00DB49B6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234"/>
    <w:rsid w:val="00DB66BD"/>
    <w:rsid w:val="00DB678D"/>
    <w:rsid w:val="00DB67A6"/>
    <w:rsid w:val="00DB6B97"/>
    <w:rsid w:val="00DB727B"/>
    <w:rsid w:val="00DB74F6"/>
    <w:rsid w:val="00DB783D"/>
    <w:rsid w:val="00DB789C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303D"/>
    <w:rsid w:val="00DC3455"/>
    <w:rsid w:val="00DC3652"/>
    <w:rsid w:val="00DC3676"/>
    <w:rsid w:val="00DC37E6"/>
    <w:rsid w:val="00DC3A02"/>
    <w:rsid w:val="00DC4063"/>
    <w:rsid w:val="00DC4083"/>
    <w:rsid w:val="00DC4089"/>
    <w:rsid w:val="00DC4393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756"/>
    <w:rsid w:val="00DC7DCC"/>
    <w:rsid w:val="00DD0572"/>
    <w:rsid w:val="00DD08D1"/>
    <w:rsid w:val="00DD09F1"/>
    <w:rsid w:val="00DD0B98"/>
    <w:rsid w:val="00DD0C27"/>
    <w:rsid w:val="00DD0CEF"/>
    <w:rsid w:val="00DD0D01"/>
    <w:rsid w:val="00DD0E60"/>
    <w:rsid w:val="00DD1123"/>
    <w:rsid w:val="00DD12B9"/>
    <w:rsid w:val="00DD1439"/>
    <w:rsid w:val="00DD1472"/>
    <w:rsid w:val="00DD1FC5"/>
    <w:rsid w:val="00DD21F0"/>
    <w:rsid w:val="00DD2248"/>
    <w:rsid w:val="00DD22F9"/>
    <w:rsid w:val="00DD2884"/>
    <w:rsid w:val="00DD2969"/>
    <w:rsid w:val="00DD2993"/>
    <w:rsid w:val="00DD2BEC"/>
    <w:rsid w:val="00DD2C06"/>
    <w:rsid w:val="00DD3341"/>
    <w:rsid w:val="00DD34A6"/>
    <w:rsid w:val="00DD37DF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12A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21F"/>
    <w:rsid w:val="00DE1305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C5D"/>
    <w:rsid w:val="00DE4D22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F27"/>
    <w:rsid w:val="00DF00EF"/>
    <w:rsid w:val="00DF014A"/>
    <w:rsid w:val="00DF068B"/>
    <w:rsid w:val="00DF0D4B"/>
    <w:rsid w:val="00DF1217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5097"/>
    <w:rsid w:val="00DF50A7"/>
    <w:rsid w:val="00DF51A2"/>
    <w:rsid w:val="00DF5776"/>
    <w:rsid w:val="00DF59CB"/>
    <w:rsid w:val="00DF5A42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5068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BB"/>
    <w:rsid w:val="00E0691C"/>
    <w:rsid w:val="00E06A02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17F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4D"/>
    <w:rsid w:val="00E13714"/>
    <w:rsid w:val="00E137D6"/>
    <w:rsid w:val="00E138FD"/>
    <w:rsid w:val="00E13914"/>
    <w:rsid w:val="00E13B63"/>
    <w:rsid w:val="00E13CCC"/>
    <w:rsid w:val="00E13FBE"/>
    <w:rsid w:val="00E14C63"/>
    <w:rsid w:val="00E14DE4"/>
    <w:rsid w:val="00E150B6"/>
    <w:rsid w:val="00E1518C"/>
    <w:rsid w:val="00E15864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7C3"/>
    <w:rsid w:val="00E207C9"/>
    <w:rsid w:val="00E2084A"/>
    <w:rsid w:val="00E2093A"/>
    <w:rsid w:val="00E214D9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431"/>
    <w:rsid w:val="00E2378C"/>
    <w:rsid w:val="00E23970"/>
    <w:rsid w:val="00E23DE1"/>
    <w:rsid w:val="00E245EE"/>
    <w:rsid w:val="00E24DBB"/>
    <w:rsid w:val="00E24E76"/>
    <w:rsid w:val="00E25039"/>
    <w:rsid w:val="00E2508D"/>
    <w:rsid w:val="00E258C6"/>
    <w:rsid w:val="00E258C9"/>
    <w:rsid w:val="00E258F4"/>
    <w:rsid w:val="00E25A27"/>
    <w:rsid w:val="00E25A73"/>
    <w:rsid w:val="00E25BFB"/>
    <w:rsid w:val="00E25E93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4D6"/>
    <w:rsid w:val="00E3176D"/>
    <w:rsid w:val="00E31CB2"/>
    <w:rsid w:val="00E31DFF"/>
    <w:rsid w:val="00E32164"/>
    <w:rsid w:val="00E32235"/>
    <w:rsid w:val="00E32396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7457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FF"/>
    <w:rsid w:val="00E42C27"/>
    <w:rsid w:val="00E42C84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F1"/>
    <w:rsid w:val="00E5486C"/>
    <w:rsid w:val="00E5499C"/>
    <w:rsid w:val="00E54AE0"/>
    <w:rsid w:val="00E54B50"/>
    <w:rsid w:val="00E54CCD"/>
    <w:rsid w:val="00E54E52"/>
    <w:rsid w:val="00E55196"/>
    <w:rsid w:val="00E55327"/>
    <w:rsid w:val="00E55867"/>
    <w:rsid w:val="00E559BD"/>
    <w:rsid w:val="00E55AD8"/>
    <w:rsid w:val="00E56173"/>
    <w:rsid w:val="00E564EC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C8E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62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54F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93E"/>
    <w:rsid w:val="00E73BC9"/>
    <w:rsid w:val="00E74163"/>
    <w:rsid w:val="00E74179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90019"/>
    <w:rsid w:val="00E9042F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AB"/>
    <w:rsid w:val="00E92135"/>
    <w:rsid w:val="00E92368"/>
    <w:rsid w:val="00E92448"/>
    <w:rsid w:val="00E9275B"/>
    <w:rsid w:val="00E929E0"/>
    <w:rsid w:val="00E92A27"/>
    <w:rsid w:val="00E92F28"/>
    <w:rsid w:val="00E930DC"/>
    <w:rsid w:val="00E936CE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A04D1"/>
    <w:rsid w:val="00EA0822"/>
    <w:rsid w:val="00EA0C4C"/>
    <w:rsid w:val="00EA0DB0"/>
    <w:rsid w:val="00EA1112"/>
    <w:rsid w:val="00EA142C"/>
    <w:rsid w:val="00EA1436"/>
    <w:rsid w:val="00EA1848"/>
    <w:rsid w:val="00EA1E18"/>
    <w:rsid w:val="00EA26D1"/>
    <w:rsid w:val="00EA297B"/>
    <w:rsid w:val="00EA29D3"/>
    <w:rsid w:val="00EA2B15"/>
    <w:rsid w:val="00EA2C26"/>
    <w:rsid w:val="00EA32BD"/>
    <w:rsid w:val="00EA34F8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6304"/>
    <w:rsid w:val="00EB63D2"/>
    <w:rsid w:val="00EB6D00"/>
    <w:rsid w:val="00EB6DFB"/>
    <w:rsid w:val="00EB70E5"/>
    <w:rsid w:val="00EB7213"/>
    <w:rsid w:val="00EB7575"/>
    <w:rsid w:val="00EC0303"/>
    <w:rsid w:val="00EC0F2A"/>
    <w:rsid w:val="00EC0FA4"/>
    <w:rsid w:val="00EC1094"/>
    <w:rsid w:val="00EC12FB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AA"/>
    <w:rsid w:val="00EC3B9E"/>
    <w:rsid w:val="00EC3FBE"/>
    <w:rsid w:val="00EC3FC6"/>
    <w:rsid w:val="00EC412E"/>
    <w:rsid w:val="00EC4281"/>
    <w:rsid w:val="00EC485A"/>
    <w:rsid w:val="00EC492E"/>
    <w:rsid w:val="00EC4CDC"/>
    <w:rsid w:val="00EC4D55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C28"/>
    <w:rsid w:val="00ED327D"/>
    <w:rsid w:val="00ED3594"/>
    <w:rsid w:val="00ED3647"/>
    <w:rsid w:val="00ED374C"/>
    <w:rsid w:val="00ED37F4"/>
    <w:rsid w:val="00ED38E4"/>
    <w:rsid w:val="00ED39C8"/>
    <w:rsid w:val="00ED3ACC"/>
    <w:rsid w:val="00ED3B5F"/>
    <w:rsid w:val="00ED3BC2"/>
    <w:rsid w:val="00ED3BED"/>
    <w:rsid w:val="00ED3C1D"/>
    <w:rsid w:val="00ED3C77"/>
    <w:rsid w:val="00ED3CB5"/>
    <w:rsid w:val="00ED3DF4"/>
    <w:rsid w:val="00ED42E9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7479"/>
    <w:rsid w:val="00ED7534"/>
    <w:rsid w:val="00ED797A"/>
    <w:rsid w:val="00EE0202"/>
    <w:rsid w:val="00EE03BC"/>
    <w:rsid w:val="00EE0B1A"/>
    <w:rsid w:val="00EE0D0B"/>
    <w:rsid w:val="00EE1A40"/>
    <w:rsid w:val="00EE1AD2"/>
    <w:rsid w:val="00EE1B54"/>
    <w:rsid w:val="00EE1BD8"/>
    <w:rsid w:val="00EE1E06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C20"/>
    <w:rsid w:val="00EE4C7B"/>
    <w:rsid w:val="00EE54C6"/>
    <w:rsid w:val="00EE553D"/>
    <w:rsid w:val="00EE5780"/>
    <w:rsid w:val="00EE652E"/>
    <w:rsid w:val="00EE686F"/>
    <w:rsid w:val="00EE69C7"/>
    <w:rsid w:val="00EE6BB8"/>
    <w:rsid w:val="00EE6D2A"/>
    <w:rsid w:val="00EE6F3E"/>
    <w:rsid w:val="00EE742B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7D"/>
    <w:rsid w:val="00EF1B04"/>
    <w:rsid w:val="00EF1E3D"/>
    <w:rsid w:val="00EF1F78"/>
    <w:rsid w:val="00EF22DB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A2C"/>
    <w:rsid w:val="00F00BC0"/>
    <w:rsid w:val="00F00F96"/>
    <w:rsid w:val="00F01C97"/>
    <w:rsid w:val="00F01F6B"/>
    <w:rsid w:val="00F0233B"/>
    <w:rsid w:val="00F0245D"/>
    <w:rsid w:val="00F02571"/>
    <w:rsid w:val="00F02BD3"/>
    <w:rsid w:val="00F02C5A"/>
    <w:rsid w:val="00F02CAC"/>
    <w:rsid w:val="00F03063"/>
    <w:rsid w:val="00F03162"/>
    <w:rsid w:val="00F0321D"/>
    <w:rsid w:val="00F03B01"/>
    <w:rsid w:val="00F03B94"/>
    <w:rsid w:val="00F03F24"/>
    <w:rsid w:val="00F0422E"/>
    <w:rsid w:val="00F042A9"/>
    <w:rsid w:val="00F04610"/>
    <w:rsid w:val="00F04708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E03"/>
    <w:rsid w:val="00F13E85"/>
    <w:rsid w:val="00F14563"/>
    <w:rsid w:val="00F14572"/>
    <w:rsid w:val="00F1487F"/>
    <w:rsid w:val="00F14F74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554"/>
    <w:rsid w:val="00F166C6"/>
    <w:rsid w:val="00F16754"/>
    <w:rsid w:val="00F16969"/>
    <w:rsid w:val="00F16D6C"/>
    <w:rsid w:val="00F17156"/>
    <w:rsid w:val="00F17873"/>
    <w:rsid w:val="00F2000C"/>
    <w:rsid w:val="00F206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DFC"/>
    <w:rsid w:val="00F21E89"/>
    <w:rsid w:val="00F21F1D"/>
    <w:rsid w:val="00F224B9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E39"/>
    <w:rsid w:val="00F30676"/>
    <w:rsid w:val="00F30B02"/>
    <w:rsid w:val="00F30C08"/>
    <w:rsid w:val="00F312CE"/>
    <w:rsid w:val="00F3162F"/>
    <w:rsid w:val="00F31B96"/>
    <w:rsid w:val="00F32038"/>
    <w:rsid w:val="00F3209B"/>
    <w:rsid w:val="00F32120"/>
    <w:rsid w:val="00F32170"/>
    <w:rsid w:val="00F321C0"/>
    <w:rsid w:val="00F3229E"/>
    <w:rsid w:val="00F323AF"/>
    <w:rsid w:val="00F325C1"/>
    <w:rsid w:val="00F32632"/>
    <w:rsid w:val="00F3266E"/>
    <w:rsid w:val="00F32868"/>
    <w:rsid w:val="00F32B37"/>
    <w:rsid w:val="00F32DB2"/>
    <w:rsid w:val="00F32E47"/>
    <w:rsid w:val="00F32ED8"/>
    <w:rsid w:val="00F33421"/>
    <w:rsid w:val="00F337CB"/>
    <w:rsid w:val="00F33915"/>
    <w:rsid w:val="00F3399E"/>
    <w:rsid w:val="00F33A4F"/>
    <w:rsid w:val="00F33C12"/>
    <w:rsid w:val="00F33DBB"/>
    <w:rsid w:val="00F34CE7"/>
    <w:rsid w:val="00F350ED"/>
    <w:rsid w:val="00F35209"/>
    <w:rsid w:val="00F352A6"/>
    <w:rsid w:val="00F3558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79C"/>
    <w:rsid w:val="00F36842"/>
    <w:rsid w:val="00F36872"/>
    <w:rsid w:val="00F36926"/>
    <w:rsid w:val="00F36A96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826"/>
    <w:rsid w:val="00F41CA4"/>
    <w:rsid w:val="00F426D8"/>
    <w:rsid w:val="00F428F9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47B"/>
    <w:rsid w:val="00F465B5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78C"/>
    <w:rsid w:val="00F517A9"/>
    <w:rsid w:val="00F51868"/>
    <w:rsid w:val="00F51A50"/>
    <w:rsid w:val="00F51A85"/>
    <w:rsid w:val="00F51AD7"/>
    <w:rsid w:val="00F51C89"/>
    <w:rsid w:val="00F52464"/>
    <w:rsid w:val="00F52598"/>
    <w:rsid w:val="00F52BC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FFA"/>
    <w:rsid w:val="00F54319"/>
    <w:rsid w:val="00F546DE"/>
    <w:rsid w:val="00F547F7"/>
    <w:rsid w:val="00F5480E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B23"/>
    <w:rsid w:val="00F57FED"/>
    <w:rsid w:val="00F600C6"/>
    <w:rsid w:val="00F603B2"/>
    <w:rsid w:val="00F605AD"/>
    <w:rsid w:val="00F6061F"/>
    <w:rsid w:val="00F60634"/>
    <w:rsid w:val="00F607C9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86E"/>
    <w:rsid w:val="00F63E2A"/>
    <w:rsid w:val="00F641BC"/>
    <w:rsid w:val="00F6475A"/>
    <w:rsid w:val="00F64B89"/>
    <w:rsid w:val="00F64C94"/>
    <w:rsid w:val="00F64CD9"/>
    <w:rsid w:val="00F651BC"/>
    <w:rsid w:val="00F656A2"/>
    <w:rsid w:val="00F657C9"/>
    <w:rsid w:val="00F65968"/>
    <w:rsid w:val="00F65DC4"/>
    <w:rsid w:val="00F65F91"/>
    <w:rsid w:val="00F6606A"/>
    <w:rsid w:val="00F66547"/>
    <w:rsid w:val="00F665CE"/>
    <w:rsid w:val="00F667F0"/>
    <w:rsid w:val="00F66C85"/>
    <w:rsid w:val="00F66C8B"/>
    <w:rsid w:val="00F66EC9"/>
    <w:rsid w:val="00F66F11"/>
    <w:rsid w:val="00F66F5D"/>
    <w:rsid w:val="00F66FBF"/>
    <w:rsid w:val="00F670CD"/>
    <w:rsid w:val="00F67133"/>
    <w:rsid w:val="00F67538"/>
    <w:rsid w:val="00F6799D"/>
    <w:rsid w:val="00F679D8"/>
    <w:rsid w:val="00F67B73"/>
    <w:rsid w:val="00F67D14"/>
    <w:rsid w:val="00F70019"/>
    <w:rsid w:val="00F702DB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F5A"/>
    <w:rsid w:val="00F72868"/>
    <w:rsid w:val="00F72A08"/>
    <w:rsid w:val="00F72C71"/>
    <w:rsid w:val="00F72C96"/>
    <w:rsid w:val="00F72D34"/>
    <w:rsid w:val="00F72D42"/>
    <w:rsid w:val="00F73509"/>
    <w:rsid w:val="00F7360F"/>
    <w:rsid w:val="00F737A9"/>
    <w:rsid w:val="00F73A36"/>
    <w:rsid w:val="00F73B99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D5D"/>
    <w:rsid w:val="00F77DD5"/>
    <w:rsid w:val="00F80170"/>
    <w:rsid w:val="00F802E2"/>
    <w:rsid w:val="00F8045D"/>
    <w:rsid w:val="00F804F1"/>
    <w:rsid w:val="00F80AE2"/>
    <w:rsid w:val="00F80F13"/>
    <w:rsid w:val="00F8111F"/>
    <w:rsid w:val="00F81225"/>
    <w:rsid w:val="00F8145B"/>
    <w:rsid w:val="00F814B7"/>
    <w:rsid w:val="00F814E0"/>
    <w:rsid w:val="00F819C8"/>
    <w:rsid w:val="00F81A60"/>
    <w:rsid w:val="00F81C69"/>
    <w:rsid w:val="00F8220D"/>
    <w:rsid w:val="00F82359"/>
    <w:rsid w:val="00F823D3"/>
    <w:rsid w:val="00F826D5"/>
    <w:rsid w:val="00F8276B"/>
    <w:rsid w:val="00F8282A"/>
    <w:rsid w:val="00F82846"/>
    <w:rsid w:val="00F8298E"/>
    <w:rsid w:val="00F82A3D"/>
    <w:rsid w:val="00F83278"/>
    <w:rsid w:val="00F833FA"/>
    <w:rsid w:val="00F83912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6DB"/>
    <w:rsid w:val="00F86734"/>
    <w:rsid w:val="00F86EE4"/>
    <w:rsid w:val="00F872C2"/>
    <w:rsid w:val="00F874A8"/>
    <w:rsid w:val="00F876C2"/>
    <w:rsid w:val="00F878AE"/>
    <w:rsid w:val="00F8792E"/>
    <w:rsid w:val="00F90320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91E"/>
    <w:rsid w:val="00F91C27"/>
    <w:rsid w:val="00F91D41"/>
    <w:rsid w:val="00F92092"/>
    <w:rsid w:val="00F92228"/>
    <w:rsid w:val="00F9272A"/>
    <w:rsid w:val="00F92A72"/>
    <w:rsid w:val="00F92EBB"/>
    <w:rsid w:val="00F92ED8"/>
    <w:rsid w:val="00F930E9"/>
    <w:rsid w:val="00F9327C"/>
    <w:rsid w:val="00F932E2"/>
    <w:rsid w:val="00F932E7"/>
    <w:rsid w:val="00F93BF8"/>
    <w:rsid w:val="00F93EA0"/>
    <w:rsid w:val="00F94197"/>
    <w:rsid w:val="00F943A8"/>
    <w:rsid w:val="00F94A0B"/>
    <w:rsid w:val="00F94B2D"/>
    <w:rsid w:val="00F94DB6"/>
    <w:rsid w:val="00F94E45"/>
    <w:rsid w:val="00F95116"/>
    <w:rsid w:val="00F9545E"/>
    <w:rsid w:val="00F95680"/>
    <w:rsid w:val="00F957DE"/>
    <w:rsid w:val="00F9598F"/>
    <w:rsid w:val="00F959FB"/>
    <w:rsid w:val="00F95AA2"/>
    <w:rsid w:val="00F95D02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B1D"/>
    <w:rsid w:val="00FA2C4A"/>
    <w:rsid w:val="00FA2C97"/>
    <w:rsid w:val="00FA2F16"/>
    <w:rsid w:val="00FA358C"/>
    <w:rsid w:val="00FA35C3"/>
    <w:rsid w:val="00FA37BC"/>
    <w:rsid w:val="00FA387B"/>
    <w:rsid w:val="00FA3992"/>
    <w:rsid w:val="00FA416A"/>
    <w:rsid w:val="00FA4377"/>
    <w:rsid w:val="00FA4439"/>
    <w:rsid w:val="00FA44E5"/>
    <w:rsid w:val="00FA45E6"/>
    <w:rsid w:val="00FA46C8"/>
    <w:rsid w:val="00FA47D8"/>
    <w:rsid w:val="00FA487B"/>
    <w:rsid w:val="00FA49C3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356"/>
    <w:rsid w:val="00FB3463"/>
    <w:rsid w:val="00FB346D"/>
    <w:rsid w:val="00FB361D"/>
    <w:rsid w:val="00FB386C"/>
    <w:rsid w:val="00FB3AE3"/>
    <w:rsid w:val="00FB3B7F"/>
    <w:rsid w:val="00FB3BC2"/>
    <w:rsid w:val="00FB3D33"/>
    <w:rsid w:val="00FB3D51"/>
    <w:rsid w:val="00FB3E12"/>
    <w:rsid w:val="00FB416A"/>
    <w:rsid w:val="00FB42B7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F60"/>
    <w:rsid w:val="00FB5F83"/>
    <w:rsid w:val="00FB643C"/>
    <w:rsid w:val="00FB699B"/>
    <w:rsid w:val="00FB6B45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B7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72"/>
    <w:rsid w:val="00FC4A98"/>
    <w:rsid w:val="00FC510E"/>
    <w:rsid w:val="00FC513E"/>
    <w:rsid w:val="00FC5182"/>
    <w:rsid w:val="00FC598E"/>
    <w:rsid w:val="00FC5A83"/>
    <w:rsid w:val="00FC5C9E"/>
    <w:rsid w:val="00FC5D13"/>
    <w:rsid w:val="00FC6025"/>
    <w:rsid w:val="00FC626E"/>
    <w:rsid w:val="00FC63EB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A0E"/>
    <w:rsid w:val="00FD1EE6"/>
    <w:rsid w:val="00FD1F3A"/>
    <w:rsid w:val="00FD2001"/>
    <w:rsid w:val="00FD2344"/>
    <w:rsid w:val="00FD267C"/>
    <w:rsid w:val="00FD281A"/>
    <w:rsid w:val="00FD2CD0"/>
    <w:rsid w:val="00FD2D13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2C"/>
    <w:rsid w:val="00FD5DD2"/>
    <w:rsid w:val="00FD5EF9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8E4"/>
    <w:rsid w:val="00FD78E6"/>
    <w:rsid w:val="00FD7C61"/>
    <w:rsid w:val="00FD7EE3"/>
    <w:rsid w:val="00FD7FDE"/>
    <w:rsid w:val="00FE0298"/>
    <w:rsid w:val="00FE051F"/>
    <w:rsid w:val="00FE0EB5"/>
    <w:rsid w:val="00FE10DB"/>
    <w:rsid w:val="00FE1240"/>
    <w:rsid w:val="00FE18E1"/>
    <w:rsid w:val="00FE19FF"/>
    <w:rsid w:val="00FE1AA0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5EE"/>
    <w:rsid w:val="00FF05FF"/>
    <w:rsid w:val="00FF07AF"/>
    <w:rsid w:val="00FF09E9"/>
    <w:rsid w:val="00FF0BAC"/>
    <w:rsid w:val="00FF0EEC"/>
    <w:rsid w:val="00FF14B2"/>
    <w:rsid w:val="00FF1508"/>
    <w:rsid w:val="00FF1A6E"/>
    <w:rsid w:val="00FF1BEA"/>
    <w:rsid w:val="00FF1CBF"/>
    <w:rsid w:val="00FF1F14"/>
    <w:rsid w:val="00FF21CB"/>
    <w:rsid w:val="00FF26A5"/>
    <w:rsid w:val="00FF2750"/>
    <w:rsid w:val="00FF275F"/>
    <w:rsid w:val="00FF2917"/>
    <w:rsid w:val="00FF29CB"/>
    <w:rsid w:val="00FF2A0B"/>
    <w:rsid w:val="00FF2CBF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2A"/>
    <w:rsid w:val="00FF54F3"/>
    <w:rsid w:val="00FF599F"/>
    <w:rsid w:val="00FF5E72"/>
    <w:rsid w:val="00FF5F86"/>
    <w:rsid w:val="00FF609A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C7D226CC-75FB-4B3D-8CF4-0C6AFC00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4AC396-2AF4-451B-9176-AA9C0160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</Pages>
  <Words>9282</Words>
  <Characters>52910</Characters>
  <Application>Microsoft Office Word</Application>
  <DocSecurity>0</DocSecurity>
  <Lines>440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62068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Acc_Advance</cp:lastModifiedBy>
  <cp:revision>5</cp:revision>
  <cp:lastPrinted>2020-08-07T17:59:00Z</cp:lastPrinted>
  <dcterms:created xsi:type="dcterms:W3CDTF">2020-08-11T06:16:00Z</dcterms:created>
  <dcterms:modified xsi:type="dcterms:W3CDTF">2020-08-11T09:27:00Z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