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62F83" w14:textId="77777777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  <w:bookmarkStart w:id="1" w:name="_GoBack"/>
      <w:bookmarkEnd w:id="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C35F2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C35F2E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C35F2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9A5A0E3" w14:textId="77777777" w:rsidR="00001306" w:rsidRPr="00C35F2E" w:rsidRDefault="00001306" w:rsidP="0000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C35F2E">
        <w:rPr>
          <w:sz w:val="32"/>
          <w:szCs w:val="32"/>
          <w:cs/>
        </w:rPr>
        <w:t>งบการเงินระหว่างกาลแบบย่อ</w:t>
      </w:r>
    </w:p>
    <w:p w14:paraId="121A0101" w14:textId="2467D1D1" w:rsidR="00001306" w:rsidRPr="00C35F2E" w:rsidRDefault="00001306" w:rsidP="000013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lang w:val="en-GB"/>
        </w:rPr>
      </w:pPr>
      <w:r w:rsidRPr="00C35F2E">
        <w:rPr>
          <w:rFonts w:cs="Angsana New"/>
          <w:b w:val="0"/>
          <w:bCs w:val="0"/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 w:rsidR="00A679BA" w:rsidRPr="00C35F2E">
        <w:rPr>
          <w:rFonts w:cs="Angsana New"/>
          <w:b w:val="0"/>
          <w:bCs w:val="0"/>
          <w:sz w:val="32"/>
          <w:szCs w:val="32"/>
        </w:rPr>
        <w:t>30</w:t>
      </w:r>
      <w:r w:rsidRPr="00C35F2E">
        <w:rPr>
          <w:rFonts w:cs="Angsana New"/>
          <w:b w:val="0"/>
          <w:bCs w:val="0"/>
          <w:sz w:val="32"/>
          <w:szCs w:val="32"/>
          <w:cs/>
          <w:lang w:val="en-GB"/>
        </w:rPr>
        <w:t xml:space="preserve"> มิถุนายน </w:t>
      </w:r>
      <w:r w:rsidR="00A679BA" w:rsidRPr="00C35F2E">
        <w:rPr>
          <w:rFonts w:cs="Angsana New"/>
          <w:b w:val="0"/>
          <w:bCs w:val="0"/>
          <w:sz w:val="32"/>
          <w:szCs w:val="32"/>
        </w:rPr>
        <w:t>2563</w:t>
      </w:r>
      <w:r w:rsidRPr="00C35F2E">
        <w:rPr>
          <w:rFonts w:cs="Angsana New"/>
          <w:b w:val="0"/>
          <w:bCs w:val="0"/>
          <w:sz w:val="32"/>
          <w:szCs w:val="32"/>
          <w:cs/>
          <w:lang w:val="en-GB"/>
        </w:rPr>
        <w:t xml:space="preserve"> </w:t>
      </w:r>
    </w:p>
    <w:p w14:paraId="0AA5435B" w14:textId="77777777" w:rsidR="00001306" w:rsidRPr="00C35F2E" w:rsidRDefault="00001306" w:rsidP="000013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C35F2E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4BDDF2A2" w14:textId="025C8F25" w:rsidR="001D0AEF" w:rsidRPr="00C35F2E" w:rsidRDefault="00001306" w:rsidP="000013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C35F2E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="00A5256C" w:rsidRPr="00C35F2E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C35F2E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Pr="00C35F2E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1E6BCBF" w:rsidR="001D0AEF" w:rsidRPr="00C35F2E" w:rsidRDefault="008D2B6C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RPr="00C35F2E" w:rsidSect="001178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  <w:r w:rsidRPr="00C35F2E">
        <w:rPr>
          <w:sz w:val="32"/>
          <w:szCs w:val="32"/>
          <w:cs/>
        </w:rPr>
        <w:t xml:space="preserve"> </w:t>
      </w:r>
    </w:p>
    <w:p w14:paraId="6D58DC9E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C35F2E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C35F2E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C35F2E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C35F2E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C35F2E">
        <w:rPr>
          <w:b/>
          <w:bCs/>
          <w:cs/>
        </w:rPr>
        <w:t>เสนอ  คณะกรรมการบริษัท บางจาก คอร์ปอเรชั่น จำกัด (มหาชน)</w:t>
      </w:r>
    </w:p>
    <w:p w14:paraId="0471C483" w14:textId="77777777" w:rsidR="001D0AEF" w:rsidRPr="00C35F2E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01548A8F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C35F2E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679BA" w:rsidRPr="00C35F2E">
        <w:t>30</w:t>
      </w:r>
      <w:r w:rsidRPr="00C35F2E">
        <w:rPr>
          <w:cs/>
        </w:rPr>
        <w:t xml:space="preserve"> </w:t>
      </w:r>
      <w:r w:rsidR="00001306" w:rsidRPr="00C35F2E">
        <w:rPr>
          <w:cs/>
        </w:rPr>
        <w:t>มิถุนายน</w:t>
      </w:r>
      <w:r w:rsidRPr="00C35F2E">
        <w:rPr>
          <w:cs/>
        </w:rPr>
        <w:t xml:space="preserve"> </w:t>
      </w:r>
      <w:r w:rsidR="00A679BA" w:rsidRPr="00C35F2E">
        <w:t>2563</w:t>
      </w:r>
      <w:r w:rsidRPr="00C35F2E">
        <w:rPr>
          <w:cs/>
        </w:rPr>
        <w:t xml:space="preserve"> </w:t>
      </w:r>
      <w:r w:rsidRPr="00C35F2E">
        <w:br/>
      </w:r>
      <w:r w:rsidRPr="00C35F2E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C35F2E">
        <w:br/>
      </w:r>
      <w:r w:rsidRPr="00C35F2E">
        <w:rPr>
          <w:cs/>
        </w:rPr>
        <w:t xml:space="preserve">เฉพาะกิจการ </w:t>
      </w:r>
      <w:r w:rsidR="00515619" w:rsidRPr="00C35F2E">
        <w:rPr>
          <w:cs/>
        </w:rPr>
        <w:t xml:space="preserve">สำหรับงวดสามเดือนและหกเดือนสิ้นสุดวันที่ </w:t>
      </w:r>
      <w:r w:rsidR="00A679BA" w:rsidRPr="00C35F2E">
        <w:t>30</w:t>
      </w:r>
      <w:r w:rsidR="00515619" w:rsidRPr="00C35F2E">
        <w:rPr>
          <w:cs/>
        </w:rPr>
        <w:t xml:space="preserve"> มิถุนายน </w:t>
      </w:r>
      <w:r w:rsidR="00A679BA" w:rsidRPr="00C35F2E">
        <w:t>2563</w:t>
      </w:r>
      <w:r w:rsidR="00515619" w:rsidRPr="00C35F2E">
        <w:rPr>
          <w:cs/>
        </w:rPr>
        <w:t xml:space="preserve"> </w:t>
      </w:r>
      <w:r w:rsidRPr="00C35F2E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15619" w:rsidRPr="00C35F2E">
        <w:rPr>
          <w:cs/>
        </w:rPr>
        <w:t>หก</w:t>
      </w:r>
      <w:r w:rsidRPr="00C35F2E">
        <w:rPr>
          <w:cs/>
        </w:rPr>
        <w:t xml:space="preserve">เดือนสิ้นสุดวันที่ </w:t>
      </w:r>
      <w:r w:rsidR="00A679BA" w:rsidRPr="00C35F2E">
        <w:t>30</w:t>
      </w:r>
      <w:r w:rsidR="00001306" w:rsidRPr="00C35F2E">
        <w:rPr>
          <w:cs/>
        </w:rPr>
        <w:t xml:space="preserve"> มิถุนายน</w:t>
      </w:r>
      <w:r w:rsidRPr="00C35F2E">
        <w:rPr>
          <w:cs/>
        </w:rPr>
        <w:t xml:space="preserve"> </w:t>
      </w:r>
      <w:r w:rsidR="00A679BA" w:rsidRPr="00C35F2E">
        <w:t>2563</w:t>
      </w:r>
      <w:r w:rsidRPr="00C35F2E">
        <w:rPr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 คอร์ปอเรชั่น จำกัด (มหาชน)</w:t>
      </w:r>
      <w:r w:rsidRPr="00C35F2E">
        <w:t> </w:t>
      </w:r>
      <w:r w:rsidRPr="00C35F2E">
        <w:rPr>
          <w:cs/>
        </w:rPr>
        <w:t xml:space="preserve"> และบริษัทย่อย และของเฉพาะบริษัท บางจาก คอร์ปอเรชั่น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679BA" w:rsidRPr="00C35F2E">
        <w:t>34</w:t>
      </w:r>
      <w:r w:rsidRPr="00C35F2E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C35F2E">
        <w:rPr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72A89E66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C35F2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A679BA" w:rsidRPr="00C35F2E">
        <w:t>24</w:t>
      </w:r>
      <w:r w:rsidR="00DA349A" w:rsidRPr="00C35F2E">
        <w:t>1</w:t>
      </w:r>
      <w:r w:rsidR="00A679BA" w:rsidRPr="00C35F2E">
        <w:t>0</w:t>
      </w:r>
      <w:r w:rsidRPr="00C35F2E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C35F2E" w:rsidSect="0011785A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506177D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C35F2E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C35F2E">
        <w:rPr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C35F2E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0889DFC2" w:rsidR="00271B98" w:rsidRPr="00C35F2E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C35F2E">
        <w:rPr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679BA" w:rsidRPr="00C35F2E">
        <w:rPr>
          <w:color w:val="000000"/>
          <w:lang w:eastAsia="ja-JP"/>
        </w:rPr>
        <w:t>34</w:t>
      </w:r>
      <w:r w:rsidRPr="00C35F2E">
        <w:rPr>
          <w:color w:val="000000"/>
          <w:cs/>
          <w:lang w:eastAsia="ja-JP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4A8F8D9" w14:textId="77777777" w:rsidR="00271B98" w:rsidRPr="00C35F2E" w:rsidRDefault="00271B98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5C01185" w14:textId="4ED19C84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C35F2E">
        <w:rPr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5A6E573B" w14:textId="5615661F" w:rsidR="004E6677" w:rsidRPr="00C35F2E" w:rsidRDefault="004E6677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DFB9E7D" w14:textId="694B9EC7" w:rsidR="004E6677" w:rsidRPr="00C35F2E" w:rsidRDefault="004E6677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C35F2E">
        <w:rPr>
          <w:color w:val="000000"/>
          <w:cs/>
          <w:lang w:eastAsia="ja-JP"/>
        </w:rPr>
        <w:t>ข้าพเจ้าขอให้สังเกตเรื่องต่อไปนี้</w:t>
      </w:r>
    </w:p>
    <w:p w14:paraId="346CDF94" w14:textId="0023B0CE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</w:rPr>
      </w:pPr>
    </w:p>
    <w:p w14:paraId="07166B24" w14:textId="3F656045" w:rsidR="009006E0" w:rsidRPr="00C35F2E" w:rsidRDefault="004E6677" w:rsidP="004E6677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</w:t>
      </w:r>
      <w:r w:rsidR="00EE5B66" w:rsidRPr="00C35F2E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เปิดเผย</w:t>
      </w:r>
      <w:r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ใน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การเงินระหว่างกาล</w:t>
      </w:r>
      <w:r w:rsidR="00E45C59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แบบย่อ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3</w:t>
      </w:r>
      <w:r w:rsidR="009006E0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DA349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1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6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="00DA349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1</w:t>
      </w:r>
      <w:r w:rsidR="009006E0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มกราคม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9006E0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</w:t>
      </w:r>
      <w:r w:rsidR="00B239C1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ต้นงวด</w:t>
      </w:r>
      <w:r w:rsidR="009006E0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</w:t>
      </w:r>
    </w:p>
    <w:p w14:paraId="4FC9F673" w14:textId="3997F9F7" w:rsidR="001D0AEF" w:rsidRPr="00C35F2E" w:rsidRDefault="004E6677" w:rsidP="004E6677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</w:t>
      </w:r>
      <w:r w:rsidR="00EE5B66" w:rsidRPr="00C35F2E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เปิดเผย</w:t>
      </w:r>
      <w:r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ใน</w:t>
      </w:r>
      <w:r w:rsidR="001D0AEF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งบการเงินระหว่างกาลแบบย่อ</w:t>
      </w:r>
      <w:r w:rsidR="001D0AEF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4</w:t>
      </w:r>
      <w:r w:rsidR="001D0AEF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กลุ่มบริษัทซื้อธุรกิจในสาธารณรัฐประชาธิปไตยประชาชนลาวในระหว่างงวด</w:t>
      </w:r>
      <w:r w:rsidR="00515619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หก</w:t>
      </w:r>
      <w:r w:rsidR="00271B98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เดือนสิ้นสุดวันที่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30</w:t>
      </w:r>
      <w:r w:rsidR="00271B98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515619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มิถุนายน</w:t>
      </w:r>
      <w:r w:rsidR="00271B98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271B98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075F81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และในระหว่างปี </w:t>
      </w:r>
      <w:r w:rsidR="00A679BA" w:rsidRPr="00C35F2E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2562</w:t>
      </w:r>
      <w:r w:rsidR="00075F81" w:rsidRPr="00C35F2E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C35F2E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</w:t>
      </w:r>
    </w:p>
    <w:p w14:paraId="120070C6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14:paraId="47F94215" w14:textId="642D17AD" w:rsidR="001D0AEF" w:rsidRPr="00C35F2E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  <w:r w:rsidRPr="00C35F2E">
        <w:rPr>
          <w:color w:val="000000"/>
          <w:cs/>
          <w:lang w:eastAsia="ja-JP"/>
        </w:rPr>
        <w:t>ทั้งนี้ข้อสรุปของข้าพเจ้าไม่ได้เปลี่ยนแปลงไปเนื่องจากเรื่อง</w:t>
      </w:r>
      <w:r w:rsidR="00B239C1" w:rsidRPr="00C35F2E">
        <w:rPr>
          <w:color w:val="000000"/>
          <w:cs/>
          <w:lang w:eastAsia="ja-JP"/>
        </w:rPr>
        <w:t>ดังกล่าว</w:t>
      </w:r>
    </w:p>
    <w:p w14:paraId="2A270A3C" w14:textId="36C07A63" w:rsidR="002D361F" w:rsidRPr="00C35F2E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C35F2E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8174CAC" w14:textId="77777777" w:rsidR="001D0AEF" w:rsidRPr="00C35F2E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C35F2E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C35F2E">
        <w:rPr>
          <w:rFonts w:ascii="Angsana New" w:hAnsi="Angsana New" w:cs="Angsana New"/>
          <w:sz w:val="30"/>
          <w:szCs w:val="30"/>
          <w:cs/>
        </w:rPr>
        <w:t>(</w:t>
      </w:r>
      <w:r w:rsidR="00271B98" w:rsidRPr="00C35F2E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C35F2E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17AAB8DC" w:rsidR="001D0AEF" w:rsidRPr="00C35F2E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C35F2E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C35F2E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A679BA" w:rsidRPr="00C35F2E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C35F2E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C35F2E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C35F2E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C35F2E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799DDBFF" w:rsidR="00DD1F98" w:rsidRPr="00C35F2E" w:rsidRDefault="00515619" w:rsidP="009006E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C35F2E">
        <w:rPr>
          <w:rFonts w:asciiTheme="majorBidi" w:hAnsiTheme="majorBidi" w:cstheme="majorBidi"/>
          <w:lang w:val="en-US"/>
        </w:rPr>
        <w:t xml:space="preserve">11 </w:t>
      </w:r>
      <w:r w:rsidRPr="00C35F2E">
        <w:rPr>
          <w:rFonts w:asciiTheme="majorBidi" w:hAnsiTheme="majorBidi" w:cstheme="majorBidi"/>
          <w:cs/>
          <w:lang w:val="en-US"/>
        </w:rPr>
        <w:t>สิงหาค</w:t>
      </w:r>
      <w:r w:rsidR="00D739E8" w:rsidRPr="00C35F2E">
        <w:rPr>
          <w:rFonts w:asciiTheme="majorBidi" w:hAnsiTheme="majorBidi" w:cstheme="majorBidi"/>
          <w:cs/>
          <w:lang w:val="en-US"/>
        </w:rPr>
        <w:t xml:space="preserve">ม </w:t>
      </w:r>
      <w:r w:rsidR="00A679BA" w:rsidRPr="00C35F2E">
        <w:rPr>
          <w:rFonts w:asciiTheme="majorBidi" w:hAnsiTheme="majorBidi" w:cstheme="majorBidi"/>
          <w:lang w:val="en-US"/>
        </w:rPr>
        <w:t>2563</w:t>
      </w:r>
    </w:p>
    <w:bookmarkEnd w:id="0"/>
    <w:p w14:paraId="27C54669" w14:textId="77777777" w:rsidR="001D0AEF" w:rsidRPr="00C35F2E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sectPr w:rsidR="001D0AEF" w:rsidRPr="00C35F2E" w:rsidSect="0011785A">
      <w:headerReference w:type="default" r:id="rId16"/>
      <w:footerReference w:type="default" r:id="rId17"/>
      <w:pgSz w:w="11907" w:h="16840" w:code="9"/>
      <w:pgMar w:top="691" w:right="1017" w:bottom="576" w:left="135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289FC" w14:textId="77777777" w:rsidR="008C123F" w:rsidRDefault="008C123F">
      <w:r>
        <w:separator/>
      </w:r>
    </w:p>
    <w:p w14:paraId="48F44756" w14:textId="77777777" w:rsidR="008C123F" w:rsidRDefault="008C123F"/>
  </w:endnote>
  <w:endnote w:type="continuationSeparator" w:id="0">
    <w:p w14:paraId="5FEA9113" w14:textId="77777777" w:rsidR="008C123F" w:rsidRDefault="008C123F">
      <w:r>
        <w:continuationSeparator/>
      </w:r>
    </w:p>
    <w:p w14:paraId="44CC6656" w14:textId="77777777" w:rsidR="008C123F" w:rsidRDefault="008C12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85B3" w14:textId="0B9B4678" w:rsidR="00353E0D" w:rsidRDefault="00353E0D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A679BA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353E0D" w:rsidRDefault="00353E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FA14F" w14:textId="64F95190" w:rsidR="00353E0D" w:rsidRDefault="00353E0D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19620" w14:textId="63F68811" w:rsidR="00353E0D" w:rsidRPr="00EB716F" w:rsidRDefault="00353E0D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A679BA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0FD86" w14:textId="0314E057" w:rsidR="00353E0D" w:rsidRPr="001D0AEF" w:rsidRDefault="008C12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28136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F0F9CBA" w14:textId="36182D6F" w:rsidR="00F47796" w:rsidRPr="00F47796" w:rsidRDefault="00F477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4779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779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779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779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779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74ABB" w14:textId="77777777" w:rsidR="008C123F" w:rsidRDefault="008C123F"/>
  </w:footnote>
  <w:footnote w:type="continuationSeparator" w:id="0">
    <w:p w14:paraId="4DFCA4E4" w14:textId="77777777" w:rsidR="008C123F" w:rsidRDefault="008C123F">
      <w:r>
        <w:continuationSeparator/>
      </w:r>
    </w:p>
    <w:p w14:paraId="704E9D16" w14:textId="77777777" w:rsidR="008C123F" w:rsidRDefault="008C12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C280D" w14:textId="737820E7" w:rsidR="00353E0D" w:rsidRDefault="00353E0D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353E0D" w:rsidRDefault="008C123F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46EBF" w14:textId="6F585A89" w:rsidR="00353E0D" w:rsidRDefault="00353E0D">
    <w:pPr>
      <w:pStyle w:val="Header"/>
    </w:pPr>
  </w:p>
  <w:p w14:paraId="2B963EFE" w14:textId="4536D831" w:rsidR="00353E0D" w:rsidRDefault="00353E0D">
    <w:pPr>
      <w:pStyle w:val="Header"/>
    </w:pPr>
  </w:p>
  <w:p w14:paraId="50B36530" w14:textId="31217E89" w:rsidR="00353E0D" w:rsidRDefault="00353E0D">
    <w:pPr>
      <w:pStyle w:val="Header"/>
    </w:pPr>
  </w:p>
  <w:p w14:paraId="6BA8D65C" w14:textId="77777777" w:rsidR="00353E0D" w:rsidRDefault="00353E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D0409" w14:textId="77777777" w:rsidR="00353E0D" w:rsidRPr="00F312D4" w:rsidRDefault="00353E0D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353E0D" w:rsidRPr="00F312D4" w:rsidRDefault="00353E0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379DB858" w:rsidR="00353E0D" w:rsidRPr="00564725" w:rsidRDefault="00353E0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F312D4">
      <w:rPr>
        <w:b/>
        <w:sz w:val="32"/>
        <w:szCs w:val="32"/>
        <w:lang w:val="en-GB"/>
      </w:rPr>
      <w:t>3</w:t>
    </w:r>
    <w:r w:rsidRPr="00A679BA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</w:t>
    </w:r>
    <w:r w:rsidRPr="00A679BA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353E0D" w:rsidRPr="00BF55F0" w:rsidRDefault="00353E0D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CD8F8" w14:textId="77777777" w:rsidR="00353E0D" w:rsidRDefault="00353E0D">
    <w:pPr>
      <w:pStyle w:val="Header"/>
    </w:pPr>
  </w:p>
  <w:p w14:paraId="47BC79D6" w14:textId="77777777" w:rsidR="00353E0D" w:rsidRDefault="00353E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E544" w14:textId="54BFFA91" w:rsidR="00353E0D" w:rsidRDefault="00353E0D" w:rsidP="00617971">
    <w:pPr>
      <w:pStyle w:val="Header"/>
      <w:rPr>
        <w:lang w:val="en-GB"/>
      </w:rPr>
    </w:pPr>
  </w:p>
  <w:p w14:paraId="63FC67DD" w14:textId="77777777" w:rsidR="00F47796" w:rsidRPr="002D1C8F" w:rsidRDefault="00F47796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29"/>
  </w:num>
  <w:num w:numId="13">
    <w:abstractNumId w:val="32"/>
  </w:num>
  <w:num w:numId="14">
    <w:abstractNumId w:val="2"/>
  </w:num>
  <w:num w:numId="15">
    <w:abstractNumId w:val="35"/>
  </w:num>
  <w:num w:numId="16">
    <w:abstractNumId w:val="3"/>
  </w:num>
  <w:num w:numId="17">
    <w:abstractNumId w:val="24"/>
  </w:num>
  <w:num w:numId="18">
    <w:abstractNumId w:val="26"/>
  </w:num>
  <w:num w:numId="19">
    <w:abstractNumId w:val="7"/>
  </w:num>
  <w:num w:numId="20">
    <w:abstractNumId w:val="31"/>
  </w:num>
  <w:num w:numId="21">
    <w:abstractNumId w:val="5"/>
  </w:num>
  <w:num w:numId="22">
    <w:abstractNumId w:val="15"/>
  </w:num>
  <w:num w:numId="23">
    <w:abstractNumId w:val="3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27"/>
  </w:num>
  <w:num w:numId="29">
    <w:abstractNumId w:val="30"/>
  </w:num>
  <w:num w:numId="30">
    <w:abstractNumId w:val="23"/>
  </w:num>
  <w:num w:numId="31">
    <w:abstractNumId w:val="18"/>
  </w:num>
  <w:num w:numId="32">
    <w:abstractNumId w:val="22"/>
  </w:num>
  <w:num w:numId="33">
    <w:abstractNumId w:val="21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17"/>
  </w:num>
  <w:num w:numId="4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06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938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14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5B50"/>
    <w:rsid w:val="00046013"/>
    <w:rsid w:val="000461E8"/>
    <w:rsid w:val="00046215"/>
    <w:rsid w:val="00046416"/>
    <w:rsid w:val="0004649E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3DD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E60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8C6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A0C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DE3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02D"/>
    <w:rsid w:val="00097106"/>
    <w:rsid w:val="00097191"/>
    <w:rsid w:val="00097241"/>
    <w:rsid w:val="0009739A"/>
    <w:rsid w:val="00097434"/>
    <w:rsid w:val="00097A49"/>
    <w:rsid w:val="00097AF5"/>
    <w:rsid w:val="000A017D"/>
    <w:rsid w:val="000A0196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DAB"/>
    <w:rsid w:val="000A3E92"/>
    <w:rsid w:val="000A3EB4"/>
    <w:rsid w:val="000A3F68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3ABF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09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AB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423"/>
    <w:rsid w:val="000D5A54"/>
    <w:rsid w:val="000D5A61"/>
    <w:rsid w:val="000D5F9A"/>
    <w:rsid w:val="000D60A2"/>
    <w:rsid w:val="000D61BE"/>
    <w:rsid w:val="000D6696"/>
    <w:rsid w:val="000D6971"/>
    <w:rsid w:val="000D6D15"/>
    <w:rsid w:val="000D7348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76A"/>
    <w:rsid w:val="000E1965"/>
    <w:rsid w:val="000E1AAB"/>
    <w:rsid w:val="000E1D76"/>
    <w:rsid w:val="000E1DEE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7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D"/>
    <w:rsid w:val="000F3AEE"/>
    <w:rsid w:val="000F3BE9"/>
    <w:rsid w:val="000F3D2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556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91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944"/>
    <w:rsid w:val="00104D1F"/>
    <w:rsid w:val="00104F12"/>
    <w:rsid w:val="00104F7D"/>
    <w:rsid w:val="0010506C"/>
    <w:rsid w:val="001051E2"/>
    <w:rsid w:val="00105311"/>
    <w:rsid w:val="00105772"/>
    <w:rsid w:val="00105AD9"/>
    <w:rsid w:val="00105C15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45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9E8"/>
    <w:rsid w:val="001155ED"/>
    <w:rsid w:val="001157A9"/>
    <w:rsid w:val="001157FF"/>
    <w:rsid w:val="001158BB"/>
    <w:rsid w:val="00115B10"/>
    <w:rsid w:val="00115C79"/>
    <w:rsid w:val="00115E82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85A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D78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9FE"/>
    <w:rsid w:val="00142A6E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60E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E32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98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0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3B4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5DC3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AE4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A7F95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EB8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9BE"/>
    <w:rsid w:val="001B6A36"/>
    <w:rsid w:val="001B6C1D"/>
    <w:rsid w:val="001B6E53"/>
    <w:rsid w:val="001B6EAF"/>
    <w:rsid w:val="001B6F43"/>
    <w:rsid w:val="001B7249"/>
    <w:rsid w:val="001B73B5"/>
    <w:rsid w:val="001B7900"/>
    <w:rsid w:val="001B7A46"/>
    <w:rsid w:val="001B7A5C"/>
    <w:rsid w:val="001B7A9C"/>
    <w:rsid w:val="001B7AEF"/>
    <w:rsid w:val="001B7C8B"/>
    <w:rsid w:val="001B7D23"/>
    <w:rsid w:val="001B7E3A"/>
    <w:rsid w:val="001C009F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6A0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986"/>
    <w:rsid w:val="001D7E1E"/>
    <w:rsid w:val="001E05A9"/>
    <w:rsid w:val="001E0683"/>
    <w:rsid w:val="001E0A1A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9B5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6E27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2A5"/>
    <w:rsid w:val="001F741E"/>
    <w:rsid w:val="001F7563"/>
    <w:rsid w:val="001F760A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AED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CC2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164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BE2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03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146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3E66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07B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B13"/>
    <w:rsid w:val="00277CD4"/>
    <w:rsid w:val="00280018"/>
    <w:rsid w:val="0028005E"/>
    <w:rsid w:val="002802A0"/>
    <w:rsid w:val="00280768"/>
    <w:rsid w:val="002807F6"/>
    <w:rsid w:val="00280858"/>
    <w:rsid w:val="00280B96"/>
    <w:rsid w:val="00280BBD"/>
    <w:rsid w:val="0028109D"/>
    <w:rsid w:val="002811F0"/>
    <w:rsid w:val="002814E1"/>
    <w:rsid w:val="0028160B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A23"/>
    <w:rsid w:val="00292C5E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1C1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737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AF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6FF5"/>
    <w:rsid w:val="002C7071"/>
    <w:rsid w:val="002C7099"/>
    <w:rsid w:val="002C7499"/>
    <w:rsid w:val="002C7521"/>
    <w:rsid w:val="002C7564"/>
    <w:rsid w:val="002C784D"/>
    <w:rsid w:val="002C7B42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1A5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5CE"/>
    <w:rsid w:val="002D66C7"/>
    <w:rsid w:val="002D6871"/>
    <w:rsid w:val="002D68A2"/>
    <w:rsid w:val="002D68B4"/>
    <w:rsid w:val="002D6A3A"/>
    <w:rsid w:val="002D6A65"/>
    <w:rsid w:val="002D6D42"/>
    <w:rsid w:val="002D6DFF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39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4F0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37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BA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EDF"/>
    <w:rsid w:val="00313F24"/>
    <w:rsid w:val="0031417E"/>
    <w:rsid w:val="00314665"/>
    <w:rsid w:val="0031489E"/>
    <w:rsid w:val="003148DA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4E"/>
    <w:rsid w:val="003169D9"/>
    <w:rsid w:val="00316C5A"/>
    <w:rsid w:val="00316D11"/>
    <w:rsid w:val="00316D4A"/>
    <w:rsid w:val="00316DF1"/>
    <w:rsid w:val="00316E57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63A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0D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5FB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59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6AF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31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76D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2F"/>
    <w:rsid w:val="00380EFB"/>
    <w:rsid w:val="003813DD"/>
    <w:rsid w:val="003817E2"/>
    <w:rsid w:val="00381BBD"/>
    <w:rsid w:val="00381E66"/>
    <w:rsid w:val="00381EA3"/>
    <w:rsid w:val="00382D03"/>
    <w:rsid w:val="003831DE"/>
    <w:rsid w:val="003832A6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547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5CA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AFA"/>
    <w:rsid w:val="003A2D77"/>
    <w:rsid w:val="003A32F9"/>
    <w:rsid w:val="003A3306"/>
    <w:rsid w:val="003A3593"/>
    <w:rsid w:val="003A37F8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23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BFE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AF1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4EA1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6B5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22F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0E5"/>
    <w:rsid w:val="003E03D0"/>
    <w:rsid w:val="003E0774"/>
    <w:rsid w:val="003E0A84"/>
    <w:rsid w:val="003E0AD5"/>
    <w:rsid w:val="003E0D28"/>
    <w:rsid w:val="003E12B3"/>
    <w:rsid w:val="003E138C"/>
    <w:rsid w:val="003E158D"/>
    <w:rsid w:val="003E18AF"/>
    <w:rsid w:val="003E1CF5"/>
    <w:rsid w:val="003E1FA2"/>
    <w:rsid w:val="003E20B4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799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36D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860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84"/>
    <w:rsid w:val="00407A4F"/>
    <w:rsid w:val="00407A6B"/>
    <w:rsid w:val="00407AB0"/>
    <w:rsid w:val="00407AC0"/>
    <w:rsid w:val="00407BF1"/>
    <w:rsid w:val="00407DF7"/>
    <w:rsid w:val="00407E40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2B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47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18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35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B32"/>
    <w:rsid w:val="00430C74"/>
    <w:rsid w:val="00430E07"/>
    <w:rsid w:val="00430E99"/>
    <w:rsid w:val="00431076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69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8D7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6B9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CF7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40B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A6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77E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2F1"/>
    <w:rsid w:val="004E353D"/>
    <w:rsid w:val="004E3595"/>
    <w:rsid w:val="004E35AE"/>
    <w:rsid w:val="004E363D"/>
    <w:rsid w:val="004E36C1"/>
    <w:rsid w:val="004E36E4"/>
    <w:rsid w:val="004E390B"/>
    <w:rsid w:val="004E3925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38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A53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B47"/>
    <w:rsid w:val="00513E8C"/>
    <w:rsid w:val="0051411C"/>
    <w:rsid w:val="005142D6"/>
    <w:rsid w:val="0051438E"/>
    <w:rsid w:val="005144D8"/>
    <w:rsid w:val="0051477E"/>
    <w:rsid w:val="00514A93"/>
    <w:rsid w:val="00514B49"/>
    <w:rsid w:val="00514D37"/>
    <w:rsid w:val="00514D90"/>
    <w:rsid w:val="00514E6D"/>
    <w:rsid w:val="005151C4"/>
    <w:rsid w:val="005152A6"/>
    <w:rsid w:val="00515530"/>
    <w:rsid w:val="00515619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3F2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4FB8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79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E9B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86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E9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574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22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0C7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78D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A7A5A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105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0A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864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919"/>
    <w:rsid w:val="005F2CB7"/>
    <w:rsid w:val="005F2D1D"/>
    <w:rsid w:val="005F2F2F"/>
    <w:rsid w:val="005F306D"/>
    <w:rsid w:val="005F30B1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7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0CA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867"/>
    <w:rsid w:val="00627AA5"/>
    <w:rsid w:val="00627B66"/>
    <w:rsid w:val="00627D73"/>
    <w:rsid w:val="00627E26"/>
    <w:rsid w:val="00627FE1"/>
    <w:rsid w:val="00630231"/>
    <w:rsid w:val="006302AC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85B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47AC9"/>
    <w:rsid w:val="0065003B"/>
    <w:rsid w:val="00650264"/>
    <w:rsid w:val="0065067C"/>
    <w:rsid w:val="00650726"/>
    <w:rsid w:val="00650E05"/>
    <w:rsid w:val="00651928"/>
    <w:rsid w:val="006519DE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3C4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B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6E7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3F7"/>
    <w:rsid w:val="00676513"/>
    <w:rsid w:val="0067670F"/>
    <w:rsid w:val="006767B5"/>
    <w:rsid w:val="006767FD"/>
    <w:rsid w:val="006769C9"/>
    <w:rsid w:val="00676A73"/>
    <w:rsid w:val="00676A83"/>
    <w:rsid w:val="00676B40"/>
    <w:rsid w:val="00676C39"/>
    <w:rsid w:val="00676C5C"/>
    <w:rsid w:val="00676D07"/>
    <w:rsid w:val="006770AA"/>
    <w:rsid w:val="006771B9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74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777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D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2BC"/>
    <w:rsid w:val="006A4313"/>
    <w:rsid w:val="006A4461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28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CAD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8C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46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AA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72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5D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AF"/>
    <w:rsid w:val="006F66B2"/>
    <w:rsid w:val="006F6877"/>
    <w:rsid w:val="006F6B78"/>
    <w:rsid w:val="006F6BFF"/>
    <w:rsid w:val="006F6D44"/>
    <w:rsid w:val="006F6DB0"/>
    <w:rsid w:val="006F6DB4"/>
    <w:rsid w:val="006F6DBA"/>
    <w:rsid w:val="006F707F"/>
    <w:rsid w:val="006F7220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71"/>
    <w:rsid w:val="007064BC"/>
    <w:rsid w:val="007065BF"/>
    <w:rsid w:val="00706836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B54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2A8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50C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D37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28"/>
    <w:rsid w:val="00760486"/>
    <w:rsid w:val="0076075F"/>
    <w:rsid w:val="007609DB"/>
    <w:rsid w:val="00760D8E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CE2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0B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A99"/>
    <w:rsid w:val="00772CB5"/>
    <w:rsid w:val="00772FE0"/>
    <w:rsid w:val="00773559"/>
    <w:rsid w:val="007737C1"/>
    <w:rsid w:val="00773B13"/>
    <w:rsid w:val="00773B76"/>
    <w:rsid w:val="00773D45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511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0A8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80B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23D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CCD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4A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8D7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23B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2F0"/>
    <w:rsid w:val="007E7559"/>
    <w:rsid w:val="007E774B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5A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113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2F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6E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2C8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2F84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B46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83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896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A8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96B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343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142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C07"/>
    <w:rsid w:val="008C0D59"/>
    <w:rsid w:val="008C1031"/>
    <w:rsid w:val="008C11B3"/>
    <w:rsid w:val="008C11BA"/>
    <w:rsid w:val="008C123F"/>
    <w:rsid w:val="008C138D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594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B6C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0F00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50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B7D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57C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464"/>
    <w:rsid w:val="00950522"/>
    <w:rsid w:val="00950881"/>
    <w:rsid w:val="00950950"/>
    <w:rsid w:val="009509CF"/>
    <w:rsid w:val="00950A5F"/>
    <w:rsid w:val="00950DC7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4D7E"/>
    <w:rsid w:val="009553B2"/>
    <w:rsid w:val="009553D8"/>
    <w:rsid w:val="009556A5"/>
    <w:rsid w:val="00955CB9"/>
    <w:rsid w:val="00955CD4"/>
    <w:rsid w:val="00955D63"/>
    <w:rsid w:val="00955E1C"/>
    <w:rsid w:val="00955FA4"/>
    <w:rsid w:val="0095603C"/>
    <w:rsid w:val="00956367"/>
    <w:rsid w:val="0095675D"/>
    <w:rsid w:val="009567EE"/>
    <w:rsid w:val="00956819"/>
    <w:rsid w:val="0095693F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98D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DFE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17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B90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49A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0D8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47B"/>
    <w:rsid w:val="0099757A"/>
    <w:rsid w:val="009978BD"/>
    <w:rsid w:val="0099797D"/>
    <w:rsid w:val="00997997"/>
    <w:rsid w:val="00997BC6"/>
    <w:rsid w:val="00997E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E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AF"/>
    <w:rsid w:val="009B1A73"/>
    <w:rsid w:val="009B1C6B"/>
    <w:rsid w:val="009B1D88"/>
    <w:rsid w:val="009B1FCD"/>
    <w:rsid w:val="009B22FB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2B5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343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6F4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B98"/>
    <w:rsid w:val="009C6C9A"/>
    <w:rsid w:val="009C6D09"/>
    <w:rsid w:val="009C7294"/>
    <w:rsid w:val="009C736B"/>
    <w:rsid w:val="009C74F3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32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4F8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141"/>
    <w:rsid w:val="009D63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4E0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2FEE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5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E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A70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A60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A6A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56C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BAB"/>
    <w:rsid w:val="00A62C4C"/>
    <w:rsid w:val="00A62C6A"/>
    <w:rsid w:val="00A62D35"/>
    <w:rsid w:val="00A62F34"/>
    <w:rsid w:val="00A62F7A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5C"/>
    <w:rsid w:val="00A65485"/>
    <w:rsid w:val="00A655FD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9BA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676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07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D1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3E7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7CB"/>
    <w:rsid w:val="00AB6AFE"/>
    <w:rsid w:val="00AB6C80"/>
    <w:rsid w:val="00AB6E92"/>
    <w:rsid w:val="00AB70A2"/>
    <w:rsid w:val="00AB7267"/>
    <w:rsid w:val="00AB73AF"/>
    <w:rsid w:val="00AB75D0"/>
    <w:rsid w:val="00AB768F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142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6FAB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1E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CC0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93B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54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422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17F8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A7B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6AF5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34A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4DF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2C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6C2"/>
    <w:rsid w:val="00B766D5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CE4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4B4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9F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97EEC"/>
    <w:rsid w:val="00BA0146"/>
    <w:rsid w:val="00BA01AC"/>
    <w:rsid w:val="00BA0223"/>
    <w:rsid w:val="00BA088C"/>
    <w:rsid w:val="00BA0920"/>
    <w:rsid w:val="00BA09C1"/>
    <w:rsid w:val="00BA0AFC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BB0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2E2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692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4EED"/>
    <w:rsid w:val="00C05861"/>
    <w:rsid w:val="00C05CA9"/>
    <w:rsid w:val="00C0603E"/>
    <w:rsid w:val="00C063AC"/>
    <w:rsid w:val="00C06501"/>
    <w:rsid w:val="00C06843"/>
    <w:rsid w:val="00C06A2D"/>
    <w:rsid w:val="00C06AAE"/>
    <w:rsid w:val="00C06E4B"/>
    <w:rsid w:val="00C070E4"/>
    <w:rsid w:val="00C07153"/>
    <w:rsid w:val="00C071DF"/>
    <w:rsid w:val="00C0730D"/>
    <w:rsid w:val="00C0742A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8B0"/>
    <w:rsid w:val="00C179A9"/>
    <w:rsid w:val="00C17EAA"/>
    <w:rsid w:val="00C2003E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2C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5F2E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A15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384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57F2E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04E"/>
    <w:rsid w:val="00C6321C"/>
    <w:rsid w:val="00C639E0"/>
    <w:rsid w:val="00C63B5F"/>
    <w:rsid w:val="00C63DDC"/>
    <w:rsid w:val="00C63F5F"/>
    <w:rsid w:val="00C6410A"/>
    <w:rsid w:val="00C642ED"/>
    <w:rsid w:val="00C64330"/>
    <w:rsid w:val="00C64712"/>
    <w:rsid w:val="00C64725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6E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A50"/>
    <w:rsid w:val="00C75BA5"/>
    <w:rsid w:val="00C75BCF"/>
    <w:rsid w:val="00C75BF8"/>
    <w:rsid w:val="00C75CC4"/>
    <w:rsid w:val="00C75D9D"/>
    <w:rsid w:val="00C760DC"/>
    <w:rsid w:val="00C760FB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16"/>
    <w:rsid w:val="00C817A8"/>
    <w:rsid w:val="00C819DA"/>
    <w:rsid w:val="00C81BE2"/>
    <w:rsid w:val="00C81E38"/>
    <w:rsid w:val="00C820C5"/>
    <w:rsid w:val="00C8216A"/>
    <w:rsid w:val="00C827A0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A12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74D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A9C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807"/>
    <w:rsid w:val="00CA18CC"/>
    <w:rsid w:val="00CA1AC9"/>
    <w:rsid w:val="00CA1E10"/>
    <w:rsid w:val="00CA1E6E"/>
    <w:rsid w:val="00CA2237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083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1D27"/>
    <w:rsid w:val="00CB224C"/>
    <w:rsid w:val="00CB2253"/>
    <w:rsid w:val="00CB2358"/>
    <w:rsid w:val="00CB24DF"/>
    <w:rsid w:val="00CB2516"/>
    <w:rsid w:val="00CB2719"/>
    <w:rsid w:val="00CB2795"/>
    <w:rsid w:val="00CB2B25"/>
    <w:rsid w:val="00CB2BDE"/>
    <w:rsid w:val="00CB3179"/>
    <w:rsid w:val="00CB32AF"/>
    <w:rsid w:val="00CB3428"/>
    <w:rsid w:val="00CB3A09"/>
    <w:rsid w:val="00CB3A34"/>
    <w:rsid w:val="00CB3A60"/>
    <w:rsid w:val="00CB3B75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DE1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612"/>
    <w:rsid w:val="00CE262B"/>
    <w:rsid w:val="00CE26F4"/>
    <w:rsid w:val="00CE2751"/>
    <w:rsid w:val="00CE2A29"/>
    <w:rsid w:val="00CE2ED2"/>
    <w:rsid w:val="00CE3003"/>
    <w:rsid w:val="00CE3404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4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AC0"/>
    <w:rsid w:val="00CF2CC1"/>
    <w:rsid w:val="00CF2D7A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2C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491"/>
    <w:rsid w:val="00D01711"/>
    <w:rsid w:val="00D018DE"/>
    <w:rsid w:val="00D01B6E"/>
    <w:rsid w:val="00D01D10"/>
    <w:rsid w:val="00D01F9C"/>
    <w:rsid w:val="00D02081"/>
    <w:rsid w:val="00D020F6"/>
    <w:rsid w:val="00D02151"/>
    <w:rsid w:val="00D02A68"/>
    <w:rsid w:val="00D02B45"/>
    <w:rsid w:val="00D02BF0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86B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86E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BBD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46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1A1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1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41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65F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9E8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0E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560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197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B54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787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1DD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6FE6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B02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C34"/>
    <w:rsid w:val="00E00C4F"/>
    <w:rsid w:val="00E00D45"/>
    <w:rsid w:val="00E00FD8"/>
    <w:rsid w:val="00E01012"/>
    <w:rsid w:val="00E0122B"/>
    <w:rsid w:val="00E013D1"/>
    <w:rsid w:val="00E017EB"/>
    <w:rsid w:val="00E01936"/>
    <w:rsid w:val="00E01B09"/>
    <w:rsid w:val="00E01B6D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5A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276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3E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75A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D6C"/>
    <w:rsid w:val="00E34F29"/>
    <w:rsid w:val="00E3510F"/>
    <w:rsid w:val="00E35236"/>
    <w:rsid w:val="00E352CA"/>
    <w:rsid w:val="00E3538C"/>
    <w:rsid w:val="00E35456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DA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826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ADB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DFB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0F9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62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3EF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46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0AA"/>
    <w:rsid w:val="00EB65B8"/>
    <w:rsid w:val="00EB682A"/>
    <w:rsid w:val="00EB6D72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9CC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1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BC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4C9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18E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292"/>
    <w:rsid w:val="00EE5658"/>
    <w:rsid w:val="00EE5B66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6B2"/>
    <w:rsid w:val="00EF0A15"/>
    <w:rsid w:val="00EF0AA1"/>
    <w:rsid w:val="00EF0B7F"/>
    <w:rsid w:val="00EF0F62"/>
    <w:rsid w:val="00EF114F"/>
    <w:rsid w:val="00EF1330"/>
    <w:rsid w:val="00EF1DB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5C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7D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968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EF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4FB"/>
    <w:rsid w:val="00F26683"/>
    <w:rsid w:val="00F26693"/>
    <w:rsid w:val="00F2698D"/>
    <w:rsid w:val="00F26B3B"/>
    <w:rsid w:val="00F26D00"/>
    <w:rsid w:val="00F26D72"/>
    <w:rsid w:val="00F26E0E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701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B7D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5AA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796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62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1B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CF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830"/>
    <w:rsid w:val="00F97A5E"/>
    <w:rsid w:val="00F97BED"/>
    <w:rsid w:val="00F97DC2"/>
    <w:rsid w:val="00F97DD8"/>
    <w:rsid w:val="00FA001B"/>
    <w:rsid w:val="00FA0201"/>
    <w:rsid w:val="00FA031B"/>
    <w:rsid w:val="00FA0434"/>
    <w:rsid w:val="00FA0568"/>
    <w:rsid w:val="00FA0A54"/>
    <w:rsid w:val="00FA0E2C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05"/>
    <w:rsid w:val="00FC3C93"/>
    <w:rsid w:val="00FC3CA0"/>
    <w:rsid w:val="00FC3E16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C146E8E8-6A66-4F72-8286-0ED021E7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1E6E27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1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4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1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9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694B0-0FB3-4524-8E55-C43D86D5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Thanya, Aungsasuwan</cp:lastModifiedBy>
  <cp:revision>2</cp:revision>
  <cp:lastPrinted>2020-08-10T07:31:00Z</cp:lastPrinted>
  <dcterms:created xsi:type="dcterms:W3CDTF">2020-08-10T16:48:00Z</dcterms:created>
  <dcterms:modified xsi:type="dcterms:W3CDTF">2020-08-10T16:48:00Z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