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17ABE" w14:textId="77777777" w:rsidR="009E45D4" w:rsidRPr="008B4943" w:rsidRDefault="004762B0" w:rsidP="008B4943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  <w:bookmarkStart w:id="0" w:name="OLE_LINK1"/>
      <w:r w:rsidRPr="008B4943">
        <w:rPr>
          <w:rFonts w:ascii="Angsana New" w:hAnsi="Angsana New"/>
          <w:bCs/>
          <w:sz w:val="30"/>
          <w:szCs w:val="30"/>
          <w:cs/>
          <w:lang w:bidi="th-TH"/>
        </w:rPr>
        <w:t>หมายเหตุ</w:t>
      </w:r>
      <w:r w:rsidRPr="008B4943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8B4943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</w:p>
    <w:p w14:paraId="7E5E90EE" w14:textId="77777777" w:rsidR="009E45D4" w:rsidRPr="008B4943" w:rsidRDefault="009E45D4" w:rsidP="008B4943">
      <w:pPr>
        <w:pStyle w:val="index"/>
        <w:tabs>
          <w:tab w:val="clear" w:pos="1134"/>
          <w:tab w:val="decimal" w:pos="540"/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0CEAE65C" w14:textId="77777777" w:rsidR="009E45D4" w:rsidRPr="008B4943" w:rsidRDefault="004762B0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2A94207B" w14:textId="77777777" w:rsidR="009E45D4" w:rsidRPr="008B4943" w:rsidRDefault="004762B0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25700A" w:rsidRPr="008B4943">
        <w:rPr>
          <w:rFonts w:ascii="Angsana New" w:hAnsi="Angsana New"/>
          <w:sz w:val="30"/>
          <w:szCs w:val="30"/>
          <w:cs/>
          <w:lang w:bidi="th-TH"/>
        </w:rPr>
        <w:t>ระหว่างกาล</w:t>
      </w:r>
    </w:p>
    <w:p w14:paraId="0FAEC5FC" w14:textId="36B6B55F" w:rsidR="00251DE2" w:rsidRPr="008B4943" w:rsidRDefault="00251DE2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1A58DCC0" w14:textId="6C3D5090" w:rsidR="00AD0E32" w:rsidRPr="008B4943" w:rsidRDefault="00AD0E32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การซื้อ</w:t>
      </w:r>
      <w:r w:rsidR="00A74251" w:rsidRPr="008B4943">
        <w:rPr>
          <w:rFonts w:ascii="Angsana New" w:hAnsi="Angsana New"/>
          <w:sz w:val="30"/>
          <w:szCs w:val="30"/>
          <w:cs/>
          <w:lang w:bidi="th-TH"/>
        </w:rPr>
        <w:t>บริษัทย่อย</w:t>
      </w:r>
    </w:p>
    <w:p w14:paraId="1CDB1D03" w14:textId="1DF77615" w:rsidR="003C1D17" w:rsidRPr="008B4943" w:rsidRDefault="00183B5C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ผลกระทบจากการแพร่ระบาดของโรค</w:t>
      </w:r>
      <w:r w:rsidR="000A0196" w:rsidRPr="008B4943">
        <w:rPr>
          <w:rFonts w:ascii="Angsana New" w:hAnsi="Angsana New"/>
          <w:sz w:val="30"/>
          <w:szCs w:val="30"/>
          <w:cs/>
          <w:lang w:bidi="th-TH"/>
        </w:rPr>
        <w:t>ติดเชื้อ</w:t>
      </w:r>
      <w:r w:rsidR="00E92562" w:rsidRPr="008B4943">
        <w:rPr>
          <w:rFonts w:ascii="Angsana New" w:hAnsi="Angsana New"/>
          <w:sz w:val="30"/>
          <w:szCs w:val="30"/>
          <w:cs/>
          <w:lang w:bidi="th-TH"/>
        </w:rPr>
        <w:t xml:space="preserve">ไวรัสโคโรนา </w:t>
      </w:r>
      <w:r w:rsidR="00A679BA" w:rsidRPr="008B4943">
        <w:rPr>
          <w:rFonts w:ascii="Angsana New" w:hAnsi="Angsana New"/>
          <w:sz w:val="30"/>
          <w:szCs w:val="30"/>
          <w:lang w:val="en-US" w:bidi="th-TH"/>
        </w:rPr>
        <w:t>20</w:t>
      </w:r>
      <w:r w:rsidR="00E92562" w:rsidRPr="008B4943">
        <w:rPr>
          <w:rFonts w:ascii="Angsana New" w:hAnsi="Angsana New"/>
          <w:sz w:val="30"/>
          <w:szCs w:val="30"/>
          <w:lang w:val="en-US" w:bidi="th-TH"/>
        </w:rPr>
        <w:t>1</w:t>
      </w:r>
      <w:r w:rsidR="00A679BA" w:rsidRPr="008B4943">
        <w:rPr>
          <w:rFonts w:ascii="Angsana New" w:hAnsi="Angsana New"/>
          <w:sz w:val="30"/>
          <w:szCs w:val="30"/>
          <w:lang w:val="en-US" w:bidi="th-TH"/>
        </w:rPr>
        <w:t>9</w:t>
      </w:r>
    </w:p>
    <w:p w14:paraId="4D015C7D" w14:textId="21B6C1D9" w:rsidR="009E45D4" w:rsidRPr="008B4943" w:rsidRDefault="004762B0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B377380" w14:textId="7C418FD2" w:rsidR="008464C5" w:rsidRPr="008B4943" w:rsidRDefault="008464C5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42149621" w14:textId="77777777" w:rsidR="009E45D4" w:rsidRPr="008B4943" w:rsidRDefault="004762B0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8B4943" w:rsidRDefault="004762B0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  <w:r w:rsidR="00F011F6" w:rsidRPr="008B4943">
        <w:rPr>
          <w:rFonts w:ascii="Angsana New" w:hAnsi="Angsana New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8B4943" w:rsidRDefault="004762B0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47A7202" w14:textId="612C5465" w:rsidR="008464C5" w:rsidRPr="008B4943" w:rsidRDefault="008464C5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สินทรัพย์สิทธิการใช้</w:t>
      </w:r>
    </w:p>
    <w:p w14:paraId="3ABCB57C" w14:textId="6EEF7F9C" w:rsidR="00D77FEE" w:rsidRPr="008B4943" w:rsidRDefault="00D77FEE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</w:p>
    <w:p w14:paraId="560836F1" w14:textId="0343C8F2" w:rsidR="009E45D4" w:rsidRPr="008B4943" w:rsidRDefault="00040714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เงินกู้ยืมจากสถาบันการเงินและหุ้นกู้</w:t>
      </w:r>
    </w:p>
    <w:p w14:paraId="429852B3" w14:textId="1CFEB9FE" w:rsidR="009E45D4" w:rsidRPr="008B4943" w:rsidRDefault="004762B0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BF55F0" w:rsidRPr="008B4943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8B4943" w:rsidRDefault="004762B0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08653D62" w14:textId="035CF921" w:rsidR="0006794F" w:rsidRPr="008B4943" w:rsidRDefault="0006794F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14:paraId="6DFCD8E0" w14:textId="3EA73138" w:rsidR="00CE103F" w:rsidRPr="008B4943" w:rsidRDefault="00CE103F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25C4C5C8" w14:textId="6703D7AD" w:rsidR="008464C5" w:rsidRPr="008B4943" w:rsidRDefault="008464C5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485C9C14" w14:textId="77777777" w:rsidR="009E45D4" w:rsidRPr="008B4943" w:rsidRDefault="004762B0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23DC7512" w14:textId="1414F2FA" w:rsidR="009E45D4" w:rsidRPr="008B4943" w:rsidRDefault="004762B0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6A1278D5" w14:textId="1ECFFEA5" w:rsidR="009D2FFF" w:rsidRPr="008B4943" w:rsidRDefault="009D2FFF" w:rsidP="008B4943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73867978" w14:textId="77777777" w:rsidR="009E45D4" w:rsidRPr="008B4943" w:rsidRDefault="004762B0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</w:pPr>
      <w:r w:rsidRPr="008B4943">
        <w:rPr>
          <w:cs/>
        </w:rPr>
        <w:br w:type="page"/>
      </w:r>
      <w:r w:rsidRPr="008B4943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8B4943">
        <w:rPr>
          <w:cs/>
        </w:rPr>
        <w:t>ระหว่างกาล</w:t>
      </w:r>
      <w:r w:rsidRPr="008B4943">
        <w:rPr>
          <w:cs/>
        </w:rPr>
        <w:t>นี้</w:t>
      </w:r>
    </w:p>
    <w:p w14:paraId="08EEE1BD" w14:textId="5A89BCB4" w:rsidR="009E45D4" w:rsidRPr="008B4943" w:rsidRDefault="009E45D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F56CDED" w14:textId="000D41A7" w:rsidR="009E45D4" w:rsidRPr="008B4943" w:rsidRDefault="004762B0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8B4943">
        <w:rPr>
          <w:cs/>
        </w:rPr>
        <w:t>งบการเงิน</w:t>
      </w:r>
      <w:r w:rsidR="0025700A" w:rsidRPr="008B4943">
        <w:rPr>
          <w:cs/>
        </w:rPr>
        <w:t>ระหว่างกาล</w:t>
      </w:r>
      <w:r w:rsidRPr="008B4943">
        <w:rPr>
          <w:cs/>
        </w:rPr>
        <w:t>นี้ได้รับอนุมัติให้ออกงบการเงินจากคณะกรรมการ</w:t>
      </w:r>
      <w:r w:rsidR="006A6A70" w:rsidRPr="008B4943">
        <w:rPr>
          <w:cs/>
        </w:rPr>
        <w:t>บริษัท</w:t>
      </w:r>
      <w:r w:rsidRPr="008B4943">
        <w:rPr>
          <w:cs/>
        </w:rPr>
        <w:t>เมื่อวันที่</w:t>
      </w:r>
      <w:r w:rsidR="008D290F" w:rsidRPr="008B4943">
        <w:rPr>
          <w:cs/>
        </w:rPr>
        <w:t xml:space="preserve"> </w:t>
      </w:r>
      <w:r w:rsidR="00B17F88" w:rsidRPr="008B4943">
        <w:t xml:space="preserve">11 </w:t>
      </w:r>
      <w:r w:rsidR="00B17F88" w:rsidRPr="008B4943">
        <w:rPr>
          <w:cs/>
        </w:rPr>
        <w:t xml:space="preserve">สิงหาคม </w:t>
      </w:r>
      <w:r w:rsidR="00A679BA" w:rsidRPr="008B4943">
        <w:t>2563</w:t>
      </w:r>
    </w:p>
    <w:p w14:paraId="5026D4C3" w14:textId="77777777" w:rsidR="009E45D4" w:rsidRPr="008B4943" w:rsidRDefault="009E45D4" w:rsidP="008B4943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7CBD2A9B" w14:textId="77777777" w:rsidR="009E45D4" w:rsidRPr="008B4943" w:rsidRDefault="004762B0" w:rsidP="008B49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8B4943" w:rsidRDefault="009E45D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705D868" w14:textId="053E5E5C" w:rsidR="00B1391E" w:rsidRPr="008B4943" w:rsidRDefault="000B561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8B4943">
        <w:rPr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8B4943">
        <w:tab/>
      </w:r>
      <w:r w:rsidR="001D0AEF" w:rsidRPr="008B4943">
        <w:tab/>
      </w:r>
      <w:r w:rsidRPr="008B4943">
        <w:rPr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8B4943">
        <w:rPr>
          <w:cs/>
        </w:rPr>
        <w:t>จากพลังงานสะอาด</w:t>
      </w:r>
      <w:r w:rsidRPr="008B4943">
        <w:rPr>
          <w:cs/>
        </w:rPr>
        <w:t xml:space="preserve"> การลงทุนในธุรกิจพลังงานทางเลือก การผลิตและจำหน่ายผลิตภัณฑ์ไบโอฟูเอลและผลิตภัณฑ์เกี่ยวเนื่อง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464BF2F0" w14:textId="77777777" w:rsidR="00DC62CA" w:rsidRPr="008B4943" w:rsidRDefault="00DC62CA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AB3AA8A" w14:textId="77777777" w:rsidR="00AB0686" w:rsidRPr="008B4943" w:rsidRDefault="00AB0686" w:rsidP="008B49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8B4943" w:rsidRDefault="0036548A" w:rsidP="008B4943">
      <w:pPr>
        <w:tabs>
          <w:tab w:val="decimal" w:pos="540"/>
        </w:tabs>
        <w:ind w:left="540"/>
      </w:pPr>
    </w:p>
    <w:p w14:paraId="36BC906D" w14:textId="77777777" w:rsidR="009E45D4" w:rsidRPr="008B4943" w:rsidRDefault="004762B0" w:rsidP="008B4943">
      <w:pPr>
        <w:pStyle w:val="ListParagraph"/>
        <w:numPr>
          <w:ilvl w:val="0"/>
          <w:numId w:val="4"/>
        </w:numPr>
        <w:tabs>
          <w:tab w:val="decimal" w:pos="540"/>
        </w:tabs>
        <w:ind w:hanging="1442"/>
        <w:jc w:val="both"/>
        <w:rPr>
          <w:rFonts w:ascii="Angsana New" w:hAnsi="Angsana New"/>
          <w:i/>
          <w:iCs/>
          <w:sz w:val="30"/>
          <w:szCs w:val="30"/>
        </w:rPr>
      </w:pPr>
      <w:r w:rsidRPr="008B4943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7AFD6E20" w14:textId="77777777" w:rsidR="009E45D4" w:rsidRPr="008B4943" w:rsidRDefault="009E45D4" w:rsidP="008B4943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776BB3B" w14:textId="3D74D4A8" w:rsidR="008F3F5D" w:rsidRPr="008B4943" w:rsidRDefault="008F3F5D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  <w:r w:rsidRPr="008B4943">
        <w:rPr>
          <w:cs/>
        </w:rPr>
        <w:t>งบการเงินระหว่างกาล</w:t>
      </w:r>
      <w:r w:rsidR="001F39CD" w:rsidRPr="008B4943">
        <w:rPr>
          <w:cs/>
        </w:rPr>
        <w:t>แบบย่อ</w:t>
      </w:r>
      <w:r w:rsidRPr="008B4943">
        <w:rPr>
          <w:cs/>
        </w:rPr>
        <w:t>นี้</w:t>
      </w:r>
      <w:r w:rsidR="00D14F34" w:rsidRPr="008B4943">
        <w:rPr>
          <w:cs/>
        </w:rPr>
        <w:t>นำเสนอรายการในงบการเงินใ</w:t>
      </w:r>
      <w:r w:rsidR="005253F5" w:rsidRPr="008B4943">
        <w:rPr>
          <w:cs/>
        </w:rPr>
        <w:t>นรูปแบบเดียวกับงบการเงินประจำปี</w:t>
      </w:r>
      <w:r w:rsidR="00D14F34" w:rsidRPr="008B4943">
        <w:rPr>
          <w:cs/>
        </w:rPr>
        <w:t>และ</w:t>
      </w:r>
      <w:r w:rsidRPr="008B4943">
        <w:rPr>
          <w:cs/>
        </w:rPr>
        <w:t>จัดทำ</w:t>
      </w:r>
      <w:r w:rsidR="005253F5" w:rsidRPr="008B4943">
        <w:br/>
      </w:r>
      <w:r w:rsidR="00D14F34" w:rsidRPr="008B4943">
        <w:rPr>
          <w:cs/>
        </w:rPr>
        <w:t>หมายเหตุประกอบงบการเงินระหว่างกาล</w:t>
      </w:r>
      <w:r w:rsidRPr="008B4943">
        <w:rPr>
          <w:cs/>
        </w:rPr>
        <w:t>ในรูปแบบย่อ</w:t>
      </w:r>
      <w:r w:rsidR="001F39CD" w:rsidRPr="008B4943">
        <w:rPr>
          <w:cs/>
        </w:rPr>
        <w:t xml:space="preserve"> (“งบการเงินระหว่างกาล”) </w:t>
      </w:r>
      <w:r w:rsidRPr="008B4943">
        <w:rPr>
          <w:cs/>
        </w:rPr>
        <w:t xml:space="preserve">ตามมาตรฐานการบัญชี </w:t>
      </w:r>
      <w:r w:rsidR="00183B5C" w:rsidRPr="008B4943">
        <w:rPr>
          <w:cs/>
        </w:rPr>
        <w:t xml:space="preserve">  </w:t>
      </w:r>
      <w:r w:rsidRPr="008B4943">
        <w:rPr>
          <w:cs/>
        </w:rPr>
        <w:t xml:space="preserve">ฉบับที่ </w:t>
      </w:r>
      <w:r w:rsidR="00A679BA" w:rsidRPr="008B4943">
        <w:t>34</w:t>
      </w:r>
      <w:r w:rsidR="002A28A6" w:rsidRPr="008B4943">
        <w:rPr>
          <w:cs/>
        </w:rPr>
        <w:t xml:space="preserve"> </w:t>
      </w:r>
      <w:r w:rsidR="00776B7A" w:rsidRPr="008B4943">
        <w:rPr>
          <w:strike/>
          <w:cs/>
        </w:rPr>
        <w:tab/>
      </w:r>
      <w:r w:rsidRPr="008B4943">
        <w:rPr>
          <w:cs/>
        </w:rPr>
        <w:t xml:space="preserve">เรื่อง </w:t>
      </w:r>
      <w:r w:rsidRPr="008B4943">
        <w:rPr>
          <w:i/>
          <w:iCs/>
          <w:cs/>
        </w:rPr>
        <w:t>การรายงานทางการเงินระหว่างกาล</w:t>
      </w:r>
      <w:r w:rsidRPr="008B4943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0F9BF24" w14:textId="77777777" w:rsidR="008F3F5D" w:rsidRPr="008B4943" w:rsidRDefault="008F3F5D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20B37CCA" w14:textId="660F7DDC" w:rsidR="00DC62CA" w:rsidRPr="008B4943" w:rsidRDefault="00D545FB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8B4943">
        <w:rPr>
          <w:rFonts w:asciiTheme="majorBidi" w:hAnsiTheme="majorBidi"/>
          <w:cs/>
          <w:lang w:val="en-GB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0A0196" w:rsidRPr="008B4943">
        <w:rPr>
          <w:rFonts w:asciiTheme="majorBidi" w:hAnsiTheme="majorBidi"/>
          <w:cs/>
          <w:lang w:val="en-GB"/>
        </w:rPr>
        <w:t xml:space="preserve"> </w:t>
      </w:r>
      <w:r w:rsidRPr="008B4943">
        <w:rPr>
          <w:rFonts w:asciiTheme="majorBidi" w:hAnsiTheme="majorBidi"/>
          <w:cs/>
          <w:lang w:val="en-GB"/>
        </w:rPr>
        <w:t xml:space="preserve"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8B4943">
        <w:rPr>
          <w:rFonts w:asciiTheme="majorBidi" w:hAnsiTheme="majorBidi"/>
          <w:cs/>
          <w:lang w:val="en-GB"/>
        </w:rPr>
        <w:br/>
      </w:r>
      <w:r w:rsidR="00A679BA" w:rsidRPr="008B4943">
        <w:rPr>
          <w:rFonts w:asciiTheme="majorBidi" w:hAnsiTheme="majorBidi"/>
        </w:rPr>
        <w:t>3</w:t>
      </w:r>
      <w:r w:rsidR="00A064BA" w:rsidRPr="008B4943">
        <w:rPr>
          <w:rFonts w:asciiTheme="majorBidi" w:hAnsiTheme="majorBidi"/>
          <w:lang w:val="en-GB"/>
        </w:rPr>
        <w:t>1</w:t>
      </w:r>
      <w:r w:rsidRPr="008B4943">
        <w:rPr>
          <w:rFonts w:asciiTheme="majorBidi" w:hAnsiTheme="majorBidi"/>
          <w:cs/>
          <w:lang w:val="en-GB"/>
        </w:rPr>
        <w:t xml:space="preserve"> ธันวาคม </w:t>
      </w:r>
      <w:r w:rsidR="00A679BA" w:rsidRPr="008B4943">
        <w:rPr>
          <w:rFonts w:asciiTheme="majorBidi" w:hAnsiTheme="majorBidi"/>
        </w:rPr>
        <w:t>2562</w:t>
      </w:r>
    </w:p>
    <w:p w14:paraId="20C72082" w14:textId="77777777" w:rsidR="003C0357" w:rsidRPr="008B4943" w:rsidRDefault="003C0357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B83BD86" w14:textId="6FD75ABF" w:rsidR="00271B98" w:rsidRPr="008B4943" w:rsidRDefault="00594707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cs/>
        </w:rPr>
      </w:pPr>
      <w:r w:rsidRPr="008B4943">
        <w:rPr>
          <w:cs/>
        </w:rPr>
        <w:t>กลุ่มบริษัท</w:t>
      </w:r>
      <w:r w:rsidR="00271B98" w:rsidRPr="008B4943">
        <w:rPr>
          <w:cs/>
        </w:rPr>
        <w:t xml:space="preserve"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DA349A" w:rsidRPr="008B4943">
        <w:t>1</w:t>
      </w:r>
      <w:r w:rsidR="00A679BA" w:rsidRPr="008B4943">
        <w:t>6</w:t>
      </w:r>
      <w:r w:rsidR="00271B98" w:rsidRPr="008B4943">
        <w:rPr>
          <w:cs/>
        </w:rPr>
        <w:t xml:space="preserve"> เรื่อง </w:t>
      </w:r>
      <w:r w:rsidR="00271B98" w:rsidRPr="008B4943">
        <w:rPr>
          <w:i/>
          <w:iCs/>
          <w:cs/>
        </w:rPr>
        <w:t xml:space="preserve">สัญญาเช่า </w:t>
      </w:r>
      <w:r w:rsidR="00271B98" w:rsidRPr="008B4943">
        <w:rPr>
          <w:cs/>
        </w:rPr>
        <w:t>(</w:t>
      </w:r>
      <w:r w:rsidR="00271B98" w:rsidRPr="008B4943">
        <w:t xml:space="preserve">TFRS </w:t>
      </w:r>
      <w:r w:rsidR="00DA349A" w:rsidRPr="008B4943">
        <w:t>1</w:t>
      </w:r>
      <w:r w:rsidR="00A679BA" w:rsidRPr="008B4943">
        <w:t>6</w:t>
      </w:r>
      <w:r w:rsidR="00271B98" w:rsidRPr="008B4943">
        <w:rPr>
          <w:cs/>
        </w:rPr>
        <w:t>)</w:t>
      </w:r>
      <w:r w:rsidR="00271B98" w:rsidRPr="008B4943">
        <w:rPr>
          <w:i/>
          <w:iCs/>
          <w:cs/>
        </w:rPr>
        <w:t xml:space="preserve"> </w:t>
      </w:r>
      <w:r w:rsidR="00271B98" w:rsidRPr="008B4943">
        <w:rPr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A679BA" w:rsidRPr="008B4943">
        <w:t>3</w:t>
      </w:r>
    </w:p>
    <w:p w14:paraId="580A626E" w14:textId="2BFC256D" w:rsidR="00271B98" w:rsidRPr="008B4943" w:rsidRDefault="00271B9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lang w:val="en-GB"/>
        </w:rPr>
      </w:pPr>
    </w:p>
    <w:p w14:paraId="03348684" w14:textId="52D39643" w:rsidR="006A6A70" w:rsidRPr="008B4943" w:rsidRDefault="006A6A70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lang w:val="en-GB"/>
        </w:rPr>
      </w:pPr>
    </w:p>
    <w:p w14:paraId="1A385AFD" w14:textId="77777777" w:rsidR="006A6A70" w:rsidRPr="008B4943" w:rsidRDefault="006A6A70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lang w:val="en-GB"/>
        </w:rPr>
      </w:pPr>
    </w:p>
    <w:p w14:paraId="621B7527" w14:textId="79160875" w:rsidR="007E796C" w:rsidRPr="008B4943" w:rsidRDefault="007E796C" w:rsidP="008B4943">
      <w:pPr>
        <w:pStyle w:val="ListParagraph"/>
        <w:numPr>
          <w:ilvl w:val="0"/>
          <w:numId w:val="4"/>
        </w:numPr>
        <w:tabs>
          <w:tab w:val="decimal" w:pos="540"/>
          <w:tab w:val="left" w:pos="630"/>
        </w:tabs>
        <w:ind w:left="630" w:hanging="630"/>
        <w:jc w:val="both"/>
        <w:rPr>
          <w:rFonts w:ascii="Angsana New" w:hAnsi="Angsana New"/>
          <w:i/>
          <w:iCs/>
          <w:sz w:val="30"/>
          <w:szCs w:val="30"/>
        </w:rPr>
      </w:pPr>
      <w:r w:rsidRPr="008B4943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</w:t>
      </w:r>
      <w:r w:rsidR="00A81564" w:rsidRPr="008B4943">
        <w:rPr>
          <w:rFonts w:ascii="Angsana New" w:hAnsi="Angsana New"/>
          <w:i/>
          <w:iCs/>
          <w:sz w:val="30"/>
          <w:szCs w:val="30"/>
          <w:cs/>
        </w:rPr>
        <w:t xml:space="preserve"> การประมาณการ</w:t>
      </w:r>
    </w:p>
    <w:p w14:paraId="526A3AB9" w14:textId="77777777" w:rsidR="00B90217" w:rsidRPr="008B4943" w:rsidRDefault="00B90217" w:rsidP="008B4943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F846856" w14:textId="0DBA3540" w:rsidR="00421F4D" w:rsidRPr="008B4943" w:rsidRDefault="00D545FB" w:rsidP="008B4943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679BA" w:rsidRPr="008B4943">
        <w:rPr>
          <w:rFonts w:ascii="Angsana New" w:hAnsi="Angsana New"/>
          <w:sz w:val="30"/>
          <w:szCs w:val="30"/>
        </w:rPr>
        <w:t>3</w:t>
      </w:r>
      <w:r w:rsidR="00A064BA" w:rsidRPr="008B4943">
        <w:rPr>
          <w:rFonts w:ascii="Angsana New" w:hAnsi="Angsana New"/>
          <w:sz w:val="30"/>
          <w:szCs w:val="30"/>
        </w:rPr>
        <w:t>1</w:t>
      </w:r>
      <w:r w:rsidRPr="008B494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679BA" w:rsidRPr="008B4943">
        <w:rPr>
          <w:rFonts w:ascii="Angsana New" w:hAnsi="Angsana New"/>
          <w:sz w:val="30"/>
          <w:szCs w:val="30"/>
        </w:rPr>
        <w:t>2562</w:t>
      </w:r>
      <w:r w:rsidRPr="008B4943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3C1D17" w:rsidRPr="008B4943">
        <w:rPr>
          <w:rFonts w:ascii="Angsana New" w:hAnsi="Angsana New"/>
          <w:sz w:val="30"/>
          <w:szCs w:val="30"/>
          <w:cs/>
        </w:rPr>
        <w:t xml:space="preserve">และการแพร่ระบาดของโรคติดเชื้อไวรัสโคโรนา </w:t>
      </w:r>
      <w:r w:rsidR="00A679BA" w:rsidRPr="008B4943">
        <w:rPr>
          <w:rFonts w:ascii="Angsana New" w:hAnsi="Angsana New"/>
          <w:sz w:val="30"/>
          <w:szCs w:val="30"/>
        </w:rPr>
        <w:t>20</w:t>
      </w:r>
      <w:r w:rsidR="00D739E8" w:rsidRPr="008B4943">
        <w:rPr>
          <w:rFonts w:ascii="Angsana New" w:hAnsi="Angsana New"/>
          <w:sz w:val="30"/>
          <w:szCs w:val="30"/>
        </w:rPr>
        <w:t>1</w:t>
      </w:r>
      <w:r w:rsidR="00A679BA" w:rsidRPr="008B4943">
        <w:rPr>
          <w:rFonts w:ascii="Angsana New" w:hAnsi="Angsana New"/>
          <w:sz w:val="30"/>
          <w:szCs w:val="30"/>
        </w:rPr>
        <w:t>9</w:t>
      </w:r>
      <w:r w:rsidR="003C1D17" w:rsidRPr="008B4943">
        <w:rPr>
          <w:rFonts w:ascii="Angsana New" w:hAnsi="Angsana New"/>
          <w:sz w:val="30"/>
          <w:szCs w:val="30"/>
          <w:cs/>
        </w:rPr>
        <w:t xml:space="preserve"> (</w:t>
      </w:r>
      <w:r w:rsidR="003C1D17" w:rsidRPr="008B4943">
        <w:rPr>
          <w:rFonts w:ascii="Angsana New" w:hAnsi="Angsana New"/>
          <w:sz w:val="30"/>
          <w:szCs w:val="30"/>
        </w:rPr>
        <w:t>Covid</w:t>
      </w:r>
      <w:r w:rsidR="003C1D17" w:rsidRPr="008B4943">
        <w:rPr>
          <w:rFonts w:ascii="Angsana New" w:hAnsi="Angsana New"/>
          <w:sz w:val="30"/>
          <w:szCs w:val="30"/>
          <w:cs/>
        </w:rPr>
        <w:t>-</w:t>
      </w:r>
      <w:r w:rsidR="00DA349A" w:rsidRPr="008B4943">
        <w:rPr>
          <w:rFonts w:ascii="Angsana New" w:hAnsi="Angsana New"/>
          <w:sz w:val="30"/>
          <w:szCs w:val="30"/>
        </w:rPr>
        <w:t>1</w:t>
      </w:r>
      <w:r w:rsidR="00A679BA" w:rsidRPr="008B4943">
        <w:rPr>
          <w:rFonts w:ascii="Angsana New" w:hAnsi="Angsana New"/>
          <w:sz w:val="30"/>
          <w:szCs w:val="30"/>
        </w:rPr>
        <w:t>9</w:t>
      </w:r>
      <w:r w:rsidR="003C1D17" w:rsidRPr="008B4943">
        <w:rPr>
          <w:rFonts w:ascii="Angsana New" w:hAnsi="Angsana New"/>
          <w:sz w:val="30"/>
          <w:szCs w:val="30"/>
          <w:cs/>
        </w:rPr>
        <w:t xml:space="preserve">) </w:t>
      </w:r>
      <w:r w:rsidRPr="008B4943">
        <w:rPr>
          <w:rFonts w:ascii="Angsana New" w:hAnsi="Angsana New"/>
          <w:sz w:val="30"/>
          <w:szCs w:val="30"/>
          <w:cs/>
        </w:rPr>
        <w:t xml:space="preserve">ตามที่ได้อธิบายไว้ในหมายเหตุข้อ </w:t>
      </w:r>
      <w:r w:rsidR="00A679BA" w:rsidRPr="008B4943">
        <w:rPr>
          <w:rFonts w:ascii="Angsana New" w:hAnsi="Angsana New"/>
          <w:sz w:val="30"/>
          <w:szCs w:val="30"/>
        </w:rPr>
        <w:t>3</w:t>
      </w:r>
      <w:r w:rsidR="003C1D17" w:rsidRPr="008B4943">
        <w:rPr>
          <w:rFonts w:ascii="Angsana New" w:hAnsi="Angsana New"/>
          <w:sz w:val="30"/>
          <w:szCs w:val="30"/>
          <w:cs/>
        </w:rPr>
        <w:t xml:space="preserve"> </w:t>
      </w:r>
      <w:r w:rsidR="00183B5C" w:rsidRPr="008B4943">
        <w:rPr>
          <w:rFonts w:ascii="Angsana New" w:hAnsi="Angsana New"/>
          <w:sz w:val="30"/>
          <w:szCs w:val="30"/>
          <w:cs/>
        </w:rPr>
        <w:t xml:space="preserve">และ </w:t>
      </w:r>
      <w:r w:rsidR="00A679BA" w:rsidRPr="008B4943">
        <w:rPr>
          <w:rFonts w:ascii="Angsana New" w:hAnsi="Angsana New"/>
          <w:sz w:val="30"/>
          <w:szCs w:val="30"/>
        </w:rPr>
        <w:t>5</w:t>
      </w:r>
      <w:r w:rsidR="00183B5C" w:rsidRPr="008B4943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4F7A8381" w14:textId="77777777" w:rsidR="00D545FB" w:rsidRPr="008B4943" w:rsidRDefault="00D545FB" w:rsidP="008B4943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5A39137" w14:textId="77777777" w:rsidR="00251DE2" w:rsidRPr="008B4943" w:rsidRDefault="00251DE2" w:rsidP="008B49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8B4943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การเปลี่ยนแปลงนโยบายการบัญชี</w:t>
      </w:r>
    </w:p>
    <w:p w14:paraId="1F06F35A" w14:textId="77777777" w:rsidR="00251DE2" w:rsidRPr="008B4943" w:rsidRDefault="00251DE2" w:rsidP="008B4943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636B4C83" w14:textId="57EA8C83" w:rsidR="00271B98" w:rsidRPr="008B4943" w:rsidRDefault="00271B98" w:rsidP="008B494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DA349A" w:rsidRPr="008B4943">
        <w:rPr>
          <w:rFonts w:ascii="Angsana New" w:hAnsi="Angsana New"/>
          <w:sz w:val="30"/>
          <w:szCs w:val="30"/>
        </w:rPr>
        <w:t>1</w:t>
      </w:r>
      <w:r w:rsidRPr="008B4943">
        <w:rPr>
          <w:rFonts w:ascii="Angsana New" w:hAnsi="Angsana New"/>
          <w:sz w:val="30"/>
          <w:szCs w:val="30"/>
          <w:cs/>
        </w:rPr>
        <w:t xml:space="preserve"> มกราคม </w:t>
      </w:r>
      <w:r w:rsidR="00A679BA" w:rsidRPr="008B4943">
        <w:rPr>
          <w:rFonts w:ascii="Angsana New" w:hAnsi="Angsana New"/>
          <w:sz w:val="30"/>
          <w:szCs w:val="30"/>
        </w:rPr>
        <w:t>2563</w:t>
      </w:r>
      <w:r w:rsidRPr="008B4943">
        <w:rPr>
          <w:rFonts w:ascii="Angsana New" w:hAnsi="Angsana New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</w:t>
      </w:r>
      <w:r w:rsidR="001149E8" w:rsidRPr="008B4943">
        <w:rPr>
          <w:rFonts w:ascii="Angsana New" w:hAnsi="Angsana New"/>
          <w:sz w:val="30"/>
          <w:szCs w:val="30"/>
          <w:cs/>
        </w:rPr>
        <w:t>งินกลุ่มเครื่องมือทางการเงินและ</w:t>
      </w:r>
      <w:r w:rsidR="00CF162D" w:rsidRPr="008B4943">
        <w:rPr>
          <w:rFonts w:ascii="Angsana New" w:hAnsi="Angsana New"/>
          <w:sz w:val="30"/>
          <w:szCs w:val="30"/>
          <w:cs/>
        </w:rPr>
        <w:t>มาตรฐานการรายงานทางการเงิน ฉบับที่</w:t>
      </w:r>
      <w:r w:rsidRPr="008B4943">
        <w:rPr>
          <w:rFonts w:ascii="Angsana New" w:hAnsi="Angsana New"/>
          <w:sz w:val="30"/>
          <w:szCs w:val="30"/>
          <w:cs/>
        </w:rPr>
        <w:t xml:space="preserve"> </w:t>
      </w:r>
      <w:r w:rsidR="00DA349A" w:rsidRPr="008B4943">
        <w:rPr>
          <w:rFonts w:ascii="Angsana New" w:hAnsi="Angsana New"/>
          <w:sz w:val="30"/>
          <w:szCs w:val="30"/>
        </w:rPr>
        <w:t>1</w:t>
      </w:r>
      <w:r w:rsidR="00A679BA" w:rsidRPr="008B4943">
        <w:rPr>
          <w:rFonts w:ascii="Angsana New" w:hAnsi="Angsana New"/>
          <w:sz w:val="30"/>
          <w:szCs w:val="30"/>
        </w:rPr>
        <w:t>6</w:t>
      </w:r>
      <w:r w:rsidRPr="008B4943">
        <w:rPr>
          <w:rFonts w:ascii="Angsana New" w:hAnsi="Angsana New"/>
          <w:sz w:val="30"/>
          <w:szCs w:val="30"/>
          <w:cs/>
        </w:rPr>
        <w:t xml:space="preserve"> 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26632A8A" w14:textId="77777777" w:rsidR="00271B98" w:rsidRPr="008B4943" w:rsidRDefault="00271B9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0"/>
          <w:szCs w:val="20"/>
          <w:cs/>
        </w:rPr>
      </w:pPr>
    </w:p>
    <w:tbl>
      <w:tblPr>
        <w:tblpPr w:leftFromText="180" w:rightFromText="180" w:vertAnchor="text" w:tblpX="450" w:tblpY="1"/>
        <w:tblOverlap w:val="never"/>
        <w:tblW w:w="893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6"/>
        <w:gridCol w:w="853"/>
        <w:gridCol w:w="189"/>
        <w:gridCol w:w="894"/>
        <w:gridCol w:w="1134"/>
        <w:gridCol w:w="851"/>
        <w:gridCol w:w="1134"/>
      </w:tblGrid>
      <w:tr w:rsidR="00E90047" w:rsidRPr="008B4943" w14:paraId="5C5B195F" w14:textId="77777777" w:rsidTr="00A62BAB">
        <w:trPr>
          <w:cantSplit/>
          <w:trHeight w:val="299"/>
          <w:tblHeader/>
        </w:trPr>
        <w:tc>
          <w:tcPr>
            <w:tcW w:w="3876" w:type="dxa"/>
            <w:vAlign w:val="bottom"/>
          </w:tcPr>
          <w:p w14:paraId="4563A7A8" w14:textId="77777777" w:rsidR="00E90047" w:rsidRPr="008B4943" w:rsidRDefault="00E90047" w:rsidP="008B494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53" w:type="dxa"/>
          </w:tcPr>
          <w:p w14:paraId="1B23A25D" w14:textId="77777777" w:rsidR="00E90047" w:rsidRPr="008B4943" w:rsidRDefault="00E90047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14:paraId="48A4CAA5" w14:textId="77777777" w:rsidR="00E90047" w:rsidRPr="008B4943" w:rsidRDefault="00E90047" w:rsidP="008B4943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2"/>
            <w:vAlign w:val="bottom"/>
          </w:tcPr>
          <w:p w14:paraId="41188474" w14:textId="7A5C7942" w:rsidR="00E90047" w:rsidRPr="008B4943" w:rsidRDefault="00E90047" w:rsidP="008B4943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shd w:val="clear" w:color="auto" w:fill="FFFFFF"/>
                <w:cs/>
              </w:rPr>
            </w:pPr>
            <w:r w:rsidRPr="008B4943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vAlign w:val="bottom"/>
          </w:tcPr>
          <w:p w14:paraId="24EE12FC" w14:textId="77777777" w:rsidR="00E90047" w:rsidRPr="008B4943" w:rsidRDefault="00E90047" w:rsidP="008B4943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0047" w:rsidRPr="008B4943" w14:paraId="46EB84A1" w14:textId="77777777" w:rsidTr="00A62BAB">
        <w:trPr>
          <w:cantSplit/>
          <w:trHeight w:val="20"/>
          <w:tblHeader/>
        </w:trPr>
        <w:tc>
          <w:tcPr>
            <w:tcW w:w="3876" w:type="dxa"/>
            <w:vAlign w:val="bottom"/>
          </w:tcPr>
          <w:p w14:paraId="2DE94AD2" w14:textId="77777777" w:rsidR="00E90047" w:rsidRPr="008B4943" w:rsidRDefault="00E90047" w:rsidP="008B494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3" w:type="dxa"/>
          </w:tcPr>
          <w:p w14:paraId="01F02CF7" w14:textId="77777777" w:rsidR="00E90047" w:rsidRPr="008B4943" w:rsidRDefault="00E90047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  <w:p w14:paraId="0814C1A8" w14:textId="77777777" w:rsidR="00FD0B32" w:rsidRPr="008B4943" w:rsidRDefault="00FD0B32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  <w:p w14:paraId="69E8370C" w14:textId="1F55F292" w:rsidR="00FD0B32" w:rsidRPr="008B4943" w:rsidRDefault="00FD0B32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8B494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89" w:type="dxa"/>
          </w:tcPr>
          <w:p w14:paraId="7192A912" w14:textId="77777777" w:rsidR="00E90047" w:rsidRPr="008B4943" w:rsidRDefault="00E90047" w:rsidP="008B494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0C94C29F" w14:textId="74FEE48B" w:rsidR="00E90047" w:rsidRPr="008B4943" w:rsidRDefault="00E90047" w:rsidP="008B494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134" w:type="dxa"/>
            <w:vAlign w:val="bottom"/>
          </w:tcPr>
          <w:p w14:paraId="54434027" w14:textId="77777777" w:rsidR="00E90047" w:rsidRPr="008B4943" w:rsidRDefault="00E90047" w:rsidP="008B4943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3300F408" w14:textId="77777777" w:rsidR="00E90047" w:rsidRPr="008B4943" w:rsidRDefault="00E90047" w:rsidP="008B4943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469EA4E8" w14:textId="77777777" w:rsidR="00E90047" w:rsidRPr="008B4943" w:rsidRDefault="00E90047" w:rsidP="008B4943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43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  <w:tc>
          <w:tcPr>
            <w:tcW w:w="851" w:type="dxa"/>
            <w:vAlign w:val="bottom"/>
          </w:tcPr>
          <w:p w14:paraId="7AF5FB1C" w14:textId="77777777" w:rsidR="00E90047" w:rsidRPr="008B4943" w:rsidRDefault="00E90047" w:rsidP="008B4943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134" w:type="dxa"/>
            <w:vAlign w:val="bottom"/>
          </w:tcPr>
          <w:p w14:paraId="691A877A" w14:textId="77777777" w:rsidR="00E90047" w:rsidRPr="008B4943" w:rsidRDefault="00E90047" w:rsidP="008B4943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39CC4E5A" w14:textId="77777777" w:rsidR="00E90047" w:rsidRPr="008B4943" w:rsidRDefault="00E90047" w:rsidP="008B4943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6DE6B646" w14:textId="77777777" w:rsidR="00E90047" w:rsidRPr="008B4943" w:rsidRDefault="00E90047" w:rsidP="008B4943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43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</w:tr>
      <w:tr w:rsidR="00E90047" w:rsidRPr="008B4943" w14:paraId="7525C376" w14:textId="77777777" w:rsidTr="00D35468">
        <w:trPr>
          <w:cantSplit/>
          <w:trHeight w:val="20"/>
          <w:tblHeader/>
        </w:trPr>
        <w:tc>
          <w:tcPr>
            <w:tcW w:w="3876" w:type="dxa"/>
            <w:vAlign w:val="bottom"/>
          </w:tcPr>
          <w:p w14:paraId="6B20BFE6" w14:textId="77777777" w:rsidR="00E90047" w:rsidRPr="008B4943" w:rsidRDefault="00E90047" w:rsidP="008B494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626ED882" w14:textId="0A08F68C" w:rsidR="00E90047" w:rsidRPr="008B4943" w:rsidRDefault="00E90047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14:paraId="5174DA1A" w14:textId="77777777" w:rsidR="00E90047" w:rsidRPr="008B4943" w:rsidRDefault="00E90047" w:rsidP="008B494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013" w:type="dxa"/>
            <w:gridSpan w:val="4"/>
            <w:vAlign w:val="bottom"/>
          </w:tcPr>
          <w:p w14:paraId="6323F2C8" w14:textId="09D063F6" w:rsidR="00E90047" w:rsidRPr="008B4943" w:rsidRDefault="00E90047" w:rsidP="008B4943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8B494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1149E8" w:rsidRPr="008B4943" w14:paraId="2939CE1B" w14:textId="77777777" w:rsidTr="00A62BAB">
        <w:trPr>
          <w:cantSplit/>
          <w:trHeight w:val="20"/>
        </w:trPr>
        <w:tc>
          <w:tcPr>
            <w:tcW w:w="3876" w:type="dxa"/>
          </w:tcPr>
          <w:p w14:paraId="2A4A0443" w14:textId="702820AB" w:rsidR="001149E8" w:rsidRPr="008B4943" w:rsidRDefault="001149E8" w:rsidP="008B4943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A679BA" w:rsidRPr="008B494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B494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B4943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A679BA" w:rsidRPr="008B494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  <w:r w:rsidRPr="008B49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B4943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8B4943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ตามที่รายงาน</w:t>
            </w:r>
          </w:p>
        </w:tc>
        <w:tc>
          <w:tcPr>
            <w:tcW w:w="853" w:type="dxa"/>
            <w:vAlign w:val="bottom"/>
          </w:tcPr>
          <w:p w14:paraId="749241EC" w14:textId="1E1226C0" w:rsidR="001149E8" w:rsidRPr="008B4943" w:rsidRDefault="001149E8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</w:tcPr>
          <w:p w14:paraId="29F7F4CB" w14:textId="77777777" w:rsidR="001149E8" w:rsidRPr="008B4943" w:rsidRDefault="001149E8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34732D48" w14:textId="14406CCF" w:rsidR="001149E8" w:rsidRPr="008B4943" w:rsidRDefault="00A679BA" w:rsidP="008B494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  <w:r w:rsidR="001149E8" w:rsidRPr="008B494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,1</w:t>
            </w:r>
            <w:r w:rsidRPr="008B49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</w:p>
        </w:tc>
        <w:tc>
          <w:tcPr>
            <w:tcW w:w="1134" w:type="dxa"/>
            <w:vAlign w:val="bottom"/>
          </w:tcPr>
          <w:p w14:paraId="419CE41F" w14:textId="0A92BDDB" w:rsidR="001149E8" w:rsidRPr="008B4943" w:rsidRDefault="001149E8" w:rsidP="008B494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ab/>
            </w: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679BA" w:rsidRPr="008B49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8B494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A679BA" w:rsidRPr="008B49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51" w:type="dxa"/>
            <w:vAlign w:val="bottom"/>
          </w:tcPr>
          <w:p w14:paraId="3AE83F3F" w14:textId="0E4FBC33" w:rsidR="001149E8" w:rsidRPr="008B4943" w:rsidRDefault="00A679BA" w:rsidP="008B494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1149E8" w:rsidRPr="008B494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B49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069</w:t>
            </w:r>
          </w:p>
        </w:tc>
        <w:tc>
          <w:tcPr>
            <w:tcW w:w="1134" w:type="dxa"/>
            <w:vAlign w:val="bottom"/>
          </w:tcPr>
          <w:p w14:paraId="638610A7" w14:textId="34EE15F2" w:rsidR="001149E8" w:rsidRPr="008B4943" w:rsidRDefault="001149E8" w:rsidP="008B494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149E8" w:rsidRPr="008B4943" w14:paraId="373D3346" w14:textId="77777777" w:rsidTr="00A62BAB">
        <w:trPr>
          <w:cantSplit/>
          <w:trHeight w:val="254"/>
        </w:trPr>
        <w:tc>
          <w:tcPr>
            <w:tcW w:w="3876" w:type="dxa"/>
          </w:tcPr>
          <w:p w14:paraId="726E21BA" w14:textId="77777777" w:rsidR="001149E8" w:rsidRPr="008B4943" w:rsidRDefault="001149E8" w:rsidP="008B494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เพิ่มขึ้น (ลดลง) เนื่องจาก</w:t>
            </w:r>
          </w:p>
        </w:tc>
        <w:tc>
          <w:tcPr>
            <w:tcW w:w="853" w:type="dxa"/>
            <w:vAlign w:val="bottom"/>
          </w:tcPr>
          <w:p w14:paraId="0610D090" w14:textId="77777777" w:rsidR="001149E8" w:rsidRPr="008B4943" w:rsidRDefault="001149E8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</w:tcPr>
          <w:p w14:paraId="233E89DF" w14:textId="77777777" w:rsidR="001149E8" w:rsidRPr="008B4943" w:rsidRDefault="001149E8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4E1DDEAE" w14:textId="3FFB3574" w:rsidR="001149E8" w:rsidRPr="008B4943" w:rsidRDefault="001149E8" w:rsidP="008B494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46972A6B" w14:textId="77777777" w:rsidR="001149E8" w:rsidRPr="008B4943" w:rsidRDefault="001149E8" w:rsidP="008B494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1894066F" w14:textId="1C358656" w:rsidR="001149E8" w:rsidRPr="008B4943" w:rsidRDefault="001149E8" w:rsidP="008B494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EC49962" w14:textId="53DF5330" w:rsidR="001149E8" w:rsidRPr="008B4943" w:rsidRDefault="001149E8" w:rsidP="008B494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149E8" w:rsidRPr="008B4943" w14:paraId="750AE7EA" w14:textId="77777777" w:rsidTr="00A62BAB">
        <w:trPr>
          <w:cantSplit/>
          <w:trHeight w:val="254"/>
        </w:trPr>
        <w:tc>
          <w:tcPr>
            <w:tcW w:w="3876" w:type="dxa"/>
          </w:tcPr>
          <w:p w14:paraId="41E4D9C6" w14:textId="77777777" w:rsidR="001149E8" w:rsidRPr="008B4943" w:rsidRDefault="001149E8" w:rsidP="008B4943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การถือปฏิบัติตาม</w:t>
            </w:r>
            <w:r w:rsidRPr="008B4943">
              <w:rPr>
                <w:rFonts w:asciiTheme="majorBidi" w:hAnsiTheme="majorBidi"/>
                <w:sz w:val="24"/>
                <w:szCs w:val="24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853" w:type="dxa"/>
            <w:vAlign w:val="bottom"/>
          </w:tcPr>
          <w:p w14:paraId="03835680" w14:textId="77777777" w:rsidR="001149E8" w:rsidRPr="008B4943" w:rsidRDefault="001149E8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</w:tcPr>
          <w:p w14:paraId="61BE2224" w14:textId="77777777" w:rsidR="001149E8" w:rsidRPr="008B4943" w:rsidRDefault="001149E8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609A309C" w14:textId="479E7689" w:rsidR="001149E8" w:rsidRPr="008B4943" w:rsidRDefault="001149E8" w:rsidP="008B494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7090DE4" w14:textId="77777777" w:rsidR="001149E8" w:rsidRPr="008B4943" w:rsidRDefault="001149E8" w:rsidP="008B494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2CC0C3B8" w14:textId="56E65E92" w:rsidR="001149E8" w:rsidRPr="008B4943" w:rsidRDefault="001149E8" w:rsidP="008B494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5BBE9F2" w14:textId="6B4EB0B1" w:rsidR="001149E8" w:rsidRPr="008B4943" w:rsidRDefault="001149E8" w:rsidP="008B494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149E8" w:rsidRPr="008B4943" w14:paraId="1B24A04A" w14:textId="77777777" w:rsidTr="00A62BAB">
        <w:trPr>
          <w:cantSplit/>
          <w:trHeight w:val="20"/>
        </w:trPr>
        <w:tc>
          <w:tcPr>
            <w:tcW w:w="3876" w:type="dxa"/>
          </w:tcPr>
          <w:p w14:paraId="3E6FF7A4" w14:textId="77777777" w:rsidR="001149E8" w:rsidRPr="008B4943" w:rsidRDefault="001149E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53" w:type="dxa"/>
            <w:vAlign w:val="bottom"/>
          </w:tcPr>
          <w:p w14:paraId="687C1D53" w14:textId="652D5ADD" w:rsidR="001149E8" w:rsidRPr="008B4943" w:rsidRDefault="001149E8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ก</w:t>
            </w:r>
            <w:r w:rsidRPr="008B4943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8B494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8B4943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9" w:type="dxa"/>
          </w:tcPr>
          <w:p w14:paraId="23920816" w14:textId="77777777" w:rsidR="001149E8" w:rsidRPr="008B4943" w:rsidRDefault="001149E8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7C7DF5AE" w14:textId="2C9075E2" w:rsidR="001149E8" w:rsidRPr="008B4943" w:rsidRDefault="00A679BA" w:rsidP="008B494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149E8" w:rsidRPr="008B494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134" w:type="dxa"/>
            <w:vAlign w:val="bottom"/>
          </w:tcPr>
          <w:p w14:paraId="4C403FC1" w14:textId="56D8D5A9" w:rsidR="001149E8" w:rsidRPr="008B4943" w:rsidRDefault="001149E8" w:rsidP="008B494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679BA" w:rsidRPr="008B49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51" w:type="dxa"/>
            <w:vAlign w:val="bottom"/>
          </w:tcPr>
          <w:p w14:paraId="7CDDAFCC" w14:textId="7A187BB9" w:rsidR="001149E8" w:rsidRPr="008B4943" w:rsidRDefault="00A679BA" w:rsidP="008B494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1134" w:type="dxa"/>
            <w:vAlign w:val="bottom"/>
          </w:tcPr>
          <w:p w14:paraId="36A96215" w14:textId="4D6AF39E" w:rsidR="001149E8" w:rsidRPr="008B4943" w:rsidRDefault="001149E8" w:rsidP="008B494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149E8" w:rsidRPr="008B4943" w14:paraId="12D3DF9F" w14:textId="77777777" w:rsidTr="00A62BAB">
        <w:trPr>
          <w:cantSplit/>
          <w:trHeight w:val="20"/>
        </w:trPr>
        <w:tc>
          <w:tcPr>
            <w:tcW w:w="3876" w:type="dxa"/>
          </w:tcPr>
          <w:p w14:paraId="6725F67F" w14:textId="77777777" w:rsidR="001149E8" w:rsidRPr="008B4943" w:rsidRDefault="001149E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53" w:type="dxa"/>
            <w:vAlign w:val="bottom"/>
          </w:tcPr>
          <w:p w14:paraId="366E4825" w14:textId="52A6BF17" w:rsidR="001149E8" w:rsidRPr="008B4943" w:rsidRDefault="001149E8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ก</w:t>
            </w:r>
            <w:r w:rsidRPr="008B4943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A679BA" w:rsidRPr="008B4943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  <w:r w:rsidRPr="008B4943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9" w:type="dxa"/>
          </w:tcPr>
          <w:p w14:paraId="06D14754" w14:textId="77777777" w:rsidR="001149E8" w:rsidRPr="008B4943" w:rsidRDefault="001149E8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3FD27D65" w14:textId="02197D7B" w:rsidR="001149E8" w:rsidRPr="008B4943" w:rsidRDefault="001149E8" w:rsidP="008B494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679BA" w:rsidRPr="008B49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34" w:type="dxa"/>
            <w:vAlign w:val="bottom"/>
          </w:tcPr>
          <w:p w14:paraId="62DBF195" w14:textId="71128E1C" w:rsidR="001149E8" w:rsidRPr="008B4943" w:rsidRDefault="001149E8" w:rsidP="008B494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01DF4442" w14:textId="1474A00D" w:rsidR="001149E8" w:rsidRPr="008B4943" w:rsidRDefault="001149E8" w:rsidP="008B494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679BA" w:rsidRPr="008B49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599</w:t>
            </w: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34" w:type="dxa"/>
            <w:vAlign w:val="bottom"/>
          </w:tcPr>
          <w:p w14:paraId="53663389" w14:textId="7071188F" w:rsidR="001149E8" w:rsidRPr="008B4943" w:rsidRDefault="001149E8" w:rsidP="008B494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149E8" w:rsidRPr="008B4943" w14:paraId="3AB32D7A" w14:textId="77777777" w:rsidTr="00A62BAB">
        <w:trPr>
          <w:cantSplit/>
          <w:trHeight w:val="20"/>
        </w:trPr>
        <w:tc>
          <w:tcPr>
            <w:tcW w:w="3876" w:type="dxa"/>
          </w:tcPr>
          <w:p w14:paraId="5A21C4BF" w14:textId="56AC4800" w:rsidR="001149E8" w:rsidRPr="008B4943" w:rsidRDefault="001149E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</w:rPr>
              <w:t>การให้กู้ต่ำกว่าราคาตลาด</w:t>
            </w:r>
          </w:p>
        </w:tc>
        <w:tc>
          <w:tcPr>
            <w:tcW w:w="853" w:type="dxa"/>
            <w:vAlign w:val="bottom"/>
          </w:tcPr>
          <w:p w14:paraId="5C85BA1D" w14:textId="77777777" w:rsidR="001149E8" w:rsidRPr="008B4943" w:rsidRDefault="001149E8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</w:tcPr>
          <w:p w14:paraId="1141C580" w14:textId="77777777" w:rsidR="001149E8" w:rsidRPr="008B4943" w:rsidRDefault="001149E8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2342869C" w14:textId="0E0997D0" w:rsidR="001149E8" w:rsidRPr="008B4943" w:rsidRDefault="001149E8" w:rsidP="008B494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4A32D09C" w14:textId="40305D92" w:rsidR="001149E8" w:rsidRPr="008B4943" w:rsidRDefault="001149E8" w:rsidP="008B494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1A79C485" w14:textId="3A316CC9" w:rsidR="001149E8" w:rsidRPr="008B4943" w:rsidRDefault="001149E8" w:rsidP="008B494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  <w:r w:rsidR="00A679BA" w:rsidRPr="008B49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1134" w:type="dxa"/>
            <w:vAlign w:val="bottom"/>
          </w:tcPr>
          <w:p w14:paraId="4C74DF9B" w14:textId="42529927" w:rsidR="001149E8" w:rsidRPr="008B4943" w:rsidRDefault="001149E8" w:rsidP="008B494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149E8" w:rsidRPr="008B4943" w14:paraId="7BE80E15" w14:textId="77777777" w:rsidTr="00A62BAB">
        <w:trPr>
          <w:cantSplit/>
          <w:trHeight w:val="20"/>
        </w:trPr>
        <w:tc>
          <w:tcPr>
            <w:tcW w:w="3876" w:type="dxa"/>
          </w:tcPr>
          <w:p w14:paraId="653689DC" w14:textId="77777777" w:rsidR="001149E8" w:rsidRPr="008B4943" w:rsidRDefault="001149E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ภาษีเงินได้ที่เกี่ยวข้อง</w:t>
            </w:r>
          </w:p>
        </w:tc>
        <w:tc>
          <w:tcPr>
            <w:tcW w:w="853" w:type="dxa"/>
            <w:vAlign w:val="bottom"/>
          </w:tcPr>
          <w:p w14:paraId="7853B87A" w14:textId="77777777" w:rsidR="001149E8" w:rsidRPr="008B4943" w:rsidRDefault="001149E8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</w:tcPr>
          <w:p w14:paraId="08788B83" w14:textId="77777777" w:rsidR="001149E8" w:rsidRPr="008B4943" w:rsidRDefault="001149E8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3ED90E51" w14:textId="4E6755F8" w:rsidR="001149E8" w:rsidRPr="008B4943" w:rsidRDefault="001149E8" w:rsidP="008B494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A679BA" w:rsidRPr="008B49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1134" w:type="dxa"/>
            <w:vAlign w:val="bottom"/>
          </w:tcPr>
          <w:p w14:paraId="307580A8" w14:textId="3325C2B0" w:rsidR="001149E8" w:rsidRPr="008B4943" w:rsidRDefault="001149E8" w:rsidP="008B494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64C1576E" w14:textId="2FAFF3F8" w:rsidR="001149E8" w:rsidRPr="008B4943" w:rsidRDefault="001149E8" w:rsidP="008B494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A679BA" w:rsidRPr="008B49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1134" w:type="dxa"/>
            <w:vAlign w:val="bottom"/>
          </w:tcPr>
          <w:p w14:paraId="125FAFCD" w14:textId="6DE77451" w:rsidR="001149E8" w:rsidRPr="008B4943" w:rsidRDefault="001149E8" w:rsidP="008B494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149E8" w:rsidRPr="008B4943" w14:paraId="46249487" w14:textId="77777777" w:rsidTr="00A62BAB">
        <w:trPr>
          <w:cantSplit/>
          <w:trHeight w:val="20"/>
        </w:trPr>
        <w:tc>
          <w:tcPr>
            <w:tcW w:w="3876" w:type="dxa"/>
          </w:tcPr>
          <w:p w14:paraId="107127D4" w14:textId="250CA4C0" w:rsidR="001149E8" w:rsidRPr="008B4943" w:rsidRDefault="001149E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การถือปฏิบัติตาม</w:t>
            </w:r>
            <w:r w:rsidRPr="008B4943">
              <w:rPr>
                <w:rFonts w:asciiTheme="majorBidi" w:hAnsiTheme="majorBidi"/>
                <w:sz w:val="24"/>
                <w:szCs w:val="24"/>
              </w:rPr>
              <w:t xml:space="preserve"> TFRS 1</w:t>
            </w:r>
            <w:r w:rsidR="00A679BA" w:rsidRPr="008B4943">
              <w:rPr>
                <w:rFonts w:asciiTheme="majorBidi" w:hAnsiTheme="majorBidi"/>
                <w:sz w:val="24"/>
                <w:szCs w:val="24"/>
              </w:rPr>
              <w:t>6</w:t>
            </w:r>
            <w:r w:rsidRPr="008B4943">
              <w:rPr>
                <w:rFonts w:asciiTheme="majorBidi" w:hAnsiTheme="majorBidi"/>
                <w:sz w:val="24"/>
                <w:szCs w:val="24"/>
                <w:cs/>
              </w:rPr>
              <w:t xml:space="preserve"> - สุทธิภาษีเงินได้</w:t>
            </w:r>
          </w:p>
        </w:tc>
        <w:tc>
          <w:tcPr>
            <w:tcW w:w="853" w:type="dxa"/>
            <w:vAlign w:val="bottom"/>
          </w:tcPr>
          <w:p w14:paraId="6011AE94" w14:textId="77777777" w:rsidR="001149E8" w:rsidRPr="008B4943" w:rsidRDefault="001149E8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8B494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ข</w:t>
            </w:r>
          </w:p>
        </w:tc>
        <w:tc>
          <w:tcPr>
            <w:tcW w:w="189" w:type="dxa"/>
          </w:tcPr>
          <w:p w14:paraId="1A6E9BD8" w14:textId="77777777" w:rsidR="001149E8" w:rsidRPr="008B4943" w:rsidRDefault="001149E8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2163574F" w14:textId="1B21652B" w:rsidR="001149E8" w:rsidRPr="008B4943" w:rsidRDefault="001149E8" w:rsidP="008B494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134" w:type="dxa"/>
            <w:vAlign w:val="bottom"/>
          </w:tcPr>
          <w:p w14:paraId="0F383B13" w14:textId="60CCF2CE" w:rsidR="001149E8" w:rsidRPr="008B4943" w:rsidRDefault="001149E8" w:rsidP="008B494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3A8386CF" w14:textId="55F29267" w:rsidR="001149E8" w:rsidRPr="008B4943" w:rsidRDefault="001149E8" w:rsidP="008B494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7EEC3119" w14:textId="62DA1FA2" w:rsidR="001149E8" w:rsidRPr="008B4943" w:rsidRDefault="001149E8" w:rsidP="008B494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149E8" w:rsidRPr="008B4943" w14:paraId="1CFDA2E4" w14:textId="77777777" w:rsidTr="00A62BAB">
        <w:trPr>
          <w:cantSplit/>
          <w:trHeight w:val="20"/>
        </w:trPr>
        <w:tc>
          <w:tcPr>
            <w:tcW w:w="3876" w:type="dxa"/>
          </w:tcPr>
          <w:p w14:paraId="171CCEBC" w14:textId="4F02B39A" w:rsidR="001149E8" w:rsidRPr="008B4943" w:rsidRDefault="001149E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/>
                <w:sz w:val="24"/>
                <w:szCs w:val="24"/>
                <w:cs/>
              </w:rPr>
              <w:t>การจัดประเภทเครื่องมือทางการเงินของบริษัทร่วม</w:t>
            </w:r>
          </w:p>
        </w:tc>
        <w:tc>
          <w:tcPr>
            <w:tcW w:w="853" w:type="dxa"/>
            <w:vAlign w:val="bottom"/>
          </w:tcPr>
          <w:p w14:paraId="4733D205" w14:textId="77777777" w:rsidR="001149E8" w:rsidRPr="008B4943" w:rsidRDefault="001149E8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" w:type="dxa"/>
          </w:tcPr>
          <w:p w14:paraId="2A0CEDD9" w14:textId="77777777" w:rsidR="001149E8" w:rsidRPr="008B4943" w:rsidRDefault="001149E8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4D0D641D" w14:textId="2CD85296" w:rsidR="001149E8" w:rsidRPr="008B4943" w:rsidRDefault="001149E8" w:rsidP="008B494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15C694EA" w14:textId="252F8A8A" w:rsidR="001149E8" w:rsidRPr="008B4943" w:rsidRDefault="001149E8" w:rsidP="008B494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679BA" w:rsidRPr="008B49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51" w:type="dxa"/>
            <w:vAlign w:val="bottom"/>
          </w:tcPr>
          <w:p w14:paraId="7E4B8974" w14:textId="4CA836E9" w:rsidR="001149E8" w:rsidRPr="008B4943" w:rsidRDefault="001149E8" w:rsidP="008B494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32E52D0A" w14:textId="45D07DB3" w:rsidR="001149E8" w:rsidRPr="008B4943" w:rsidRDefault="001149E8" w:rsidP="008B494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D20ACA" w:rsidRPr="008B4943" w14:paraId="4FB1E22B" w14:textId="77777777" w:rsidTr="00A62BAB">
        <w:trPr>
          <w:cantSplit/>
          <w:trHeight w:val="20"/>
        </w:trPr>
        <w:tc>
          <w:tcPr>
            <w:tcW w:w="3876" w:type="dxa"/>
          </w:tcPr>
          <w:p w14:paraId="0462D00B" w14:textId="6AF1C6A9" w:rsidR="00D20ACA" w:rsidRPr="008B4943" w:rsidRDefault="00D20ACA" w:rsidP="008B4943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A349A" w:rsidRPr="008B49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B494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 w:rsidRPr="008B494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Pr="008B494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853" w:type="dxa"/>
            <w:vAlign w:val="bottom"/>
          </w:tcPr>
          <w:p w14:paraId="5DD3F708" w14:textId="77777777" w:rsidR="00D20ACA" w:rsidRPr="008B4943" w:rsidRDefault="00D20ACA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</w:tcPr>
          <w:p w14:paraId="3CB2AF2D" w14:textId="77777777" w:rsidR="00D20ACA" w:rsidRPr="008B4943" w:rsidRDefault="00D20ACA" w:rsidP="008B49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27B8E139" w14:textId="4D9262E4" w:rsidR="00D20ACA" w:rsidRPr="008B4943" w:rsidRDefault="00A679BA" w:rsidP="008B494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</w:t>
            </w:r>
            <w:r w:rsidR="000B07D0" w:rsidRPr="008B494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8B49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246</w:t>
            </w:r>
          </w:p>
        </w:tc>
        <w:tc>
          <w:tcPr>
            <w:tcW w:w="1134" w:type="dxa"/>
            <w:vAlign w:val="bottom"/>
          </w:tcPr>
          <w:p w14:paraId="296707AA" w14:textId="55756AB3" w:rsidR="00D20ACA" w:rsidRPr="008B4943" w:rsidRDefault="00D20ACA" w:rsidP="008B494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DA349A" w:rsidRPr="008B494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  <w:r w:rsidRPr="008B494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035</w:t>
            </w:r>
            <w:r w:rsidRPr="008B494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51" w:type="dxa"/>
            <w:vAlign w:val="bottom"/>
          </w:tcPr>
          <w:p w14:paraId="738E23F5" w14:textId="3924BCBF" w:rsidR="00D20ACA" w:rsidRPr="008B4943" w:rsidRDefault="00A679BA" w:rsidP="008B494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</w:t>
            </w:r>
            <w:r w:rsidR="00D20ACA" w:rsidRPr="008B494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8B49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740</w:t>
            </w:r>
          </w:p>
        </w:tc>
        <w:tc>
          <w:tcPr>
            <w:tcW w:w="1134" w:type="dxa"/>
            <w:vAlign w:val="bottom"/>
          </w:tcPr>
          <w:p w14:paraId="24403EB1" w14:textId="515F0077" w:rsidR="00D20ACA" w:rsidRPr="008B4943" w:rsidRDefault="001149E8" w:rsidP="008B494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41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ab/>
            </w:r>
            <w:r w:rsidR="00D20ACA" w:rsidRPr="008B494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763E6B9A" w14:textId="1A6FA1DD" w:rsidR="00271B98" w:rsidRPr="008B4943" w:rsidRDefault="00271B98" w:rsidP="008B494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4BAA2CFE" w14:textId="77777777" w:rsidR="00D20ACA" w:rsidRPr="008B4943" w:rsidRDefault="00D20ACA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i/>
          <w:iCs/>
          <w:color w:val="000000"/>
          <w:sz w:val="28"/>
          <w:szCs w:val="28"/>
        </w:rPr>
      </w:pPr>
      <w:r w:rsidRPr="008B4943">
        <w:rPr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53B2E6EF" w14:textId="01E5102D" w:rsidR="00271B98" w:rsidRPr="008B4943" w:rsidRDefault="00271B98" w:rsidP="008B4943">
      <w:pPr>
        <w:pStyle w:val="ListParagraph"/>
        <w:numPr>
          <w:ilvl w:val="0"/>
          <w:numId w:val="28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B494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11523F8F" w14:textId="77777777" w:rsidR="00271B98" w:rsidRPr="008B4943" w:rsidRDefault="00271B98" w:rsidP="008B494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B5D1789" w14:textId="5D155DE7" w:rsidR="00271B98" w:rsidRPr="008B4943" w:rsidRDefault="00271B98" w:rsidP="008B4943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B4943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DA349A" w:rsidRPr="008B4943">
        <w:rPr>
          <w:rFonts w:asciiTheme="majorBidi" w:hAnsiTheme="majorBidi" w:cstheme="majorBidi"/>
          <w:sz w:val="30"/>
          <w:szCs w:val="30"/>
        </w:rPr>
        <w:t>1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A679BA" w:rsidRPr="008B4943">
        <w:rPr>
          <w:rFonts w:asciiTheme="majorBidi" w:hAnsiTheme="majorBidi" w:cstheme="majorBidi"/>
          <w:sz w:val="30"/>
          <w:szCs w:val="30"/>
        </w:rPr>
        <w:t>2563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>ดังนั้นกลุ่มบริษัทจึงไม่ปรับปรุงข้อมูลที่นำเสนอในปี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="00A679BA" w:rsidRPr="008B4943">
        <w:rPr>
          <w:rFonts w:asciiTheme="majorBidi" w:hAnsiTheme="majorBidi" w:cstheme="majorBidi"/>
          <w:sz w:val="30"/>
          <w:szCs w:val="30"/>
        </w:rPr>
        <w:t>2562</w:t>
      </w:r>
    </w:p>
    <w:p w14:paraId="5D5C9A4A" w14:textId="77777777" w:rsidR="00271B98" w:rsidRPr="008B4943" w:rsidRDefault="00271B98" w:rsidP="008B494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497F993" w14:textId="77777777" w:rsidR="00271B98" w:rsidRPr="008B4943" w:rsidRDefault="00271B98" w:rsidP="008B4943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154E5D70" w14:textId="77777777" w:rsidR="00271B98" w:rsidRPr="008B4943" w:rsidRDefault="00271B9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7A634DC7" w14:textId="77777777" w:rsidR="00271B98" w:rsidRPr="008B4943" w:rsidRDefault="00271B98" w:rsidP="008B4943">
      <w:pPr>
        <w:pStyle w:val="ListParagraph"/>
        <w:numPr>
          <w:ilvl w:val="0"/>
          <w:numId w:val="27"/>
        </w:num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EABBF0E" w14:textId="77777777" w:rsidR="00271B98" w:rsidRPr="008B4943" w:rsidRDefault="00271B98" w:rsidP="008B494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DCD6E5A" w14:textId="5FA0CC2F" w:rsidR="00271B98" w:rsidRPr="008B4943" w:rsidRDefault="00271B98" w:rsidP="008B4943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A679BA" w:rsidRPr="008B4943">
        <w:rPr>
          <w:rFonts w:ascii="Angsana New" w:hAnsi="Angsana New"/>
          <w:sz w:val="30"/>
          <w:szCs w:val="30"/>
        </w:rPr>
        <w:t>9</w:t>
      </w:r>
      <w:r w:rsidRPr="008B4943">
        <w:rPr>
          <w:rFonts w:ascii="Angsana New" w:hAnsi="Angsana New"/>
          <w:sz w:val="30"/>
          <w:szCs w:val="30"/>
          <w:cs/>
        </w:rPr>
        <w:t xml:space="preserve"> (“</w:t>
      </w:r>
      <w:r w:rsidRPr="008B4943">
        <w:rPr>
          <w:rFonts w:ascii="Angsana New" w:hAnsi="Angsana New"/>
          <w:sz w:val="30"/>
          <w:szCs w:val="30"/>
        </w:rPr>
        <w:t xml:space="preserve">TFRS </w:t>
      </w:r>
      <w:r w:rsidR="00A679BA" w:rsidRPr="008B4943">
        <w:rPr>
          <w:rFonts w:ascii="Angsana New" w:hAnsi="Angsana New"/>
          <w:sz w:val="30"/>
          <w:szCs w:val="30"/>
        </w:rPr>
        <w:t>9</w:t>
      </w:r>
      <w:r w:rsidRPr="008B4943">
        <w:rPr>
          <w:rFonts w:ascii="Angsana New" w:hAnsi="Angsana New"/>
          <w:sz w:val="30"/>
          <w:szCs w:val="30"/>
          <w:cs/>
        </w:rPr>
        <w:t xml:space="preserve">”) จัดประเภทสินทรัพย์ทางการเงินเป็น </w:t>
      </w:r>
      <w:r w:rsidR="00A679BA" w:rsidRPr="008B4943">
        <w:rPr>
          <w:rFonts w:ascii="Angsana New" w:hAnsi="Angsana New"/>
          <w:sz w:val="30"/>
          <w:szCs w:val="30"/>
        </w:rPr>
        <w:t>3</w:t>
      </w:r>
      <w:r w:rsidRPr="008B4943">
        <w:rPr>
          <w:rFonts w:ascii="Angsana New" w:hAnsi="Angsana New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 (</w:t>
      </w:r>
      <w:r w:rsidRPr="008B4943">
        <w:rPr>
          <w:rFonts w:ascii="Angsana New" w:hAnsi="Angsana New"/>
          <w:sz w:val="30"/>
          <w:szCs w:val="30"/>
        </w:rPr>
        <w:t>FVOCI</w:t>
      </w:r>
      <w:r w:rsidRPr="008B4943">
        <w:rPr>
          <w:rFonts w:ascii="Angsana New" w:hAnsi="Angsana New"/>
          <w:sz w:val="30"/>
          <w:szCs w:val="30"/>
          <w:cs/>
        </w:rPr>
        <w:t>) และมูลค่ายุติธรรมผ่านกำไรหรือขาดทุน (</w:t>
      </w:r>
      <w:r w:rsidRPr="008B4943">
        <w:rPr>
          <w:rFonts w:ascii="Angsana New" w:hAnsi="Angsana New"/>
          <w:sz w:val="30"/>
          <w:szCs w:val="30"/>
        </w:rPr>
        <w:t>FVTPL</w:t>
      </w:r>
      <w:r w:rsidRPr="008B4943">
        <w:rPr>
          <w:rFonts w:ascii="Angsana New" w:hAnsi="Angsana New"/>
          <w:sz w:val="30"/>
          <w:szCs w:val="30"/>
          <w:cs/>
        </w:rPr>
        <w:t xml:space="preserve">) โดยการจัดประเภทตาม </w:t>
      </w:r>
      <w:r w:rsidRPr="008B4943">
        <w:rPr>
          <w:rFonts w:ascii="Angsana New" w:hAnsi="Angsana New"/>
          <w:sz w:val="30"/>
          <w:szCs w:val="30"/>
        </w:rPr>
        <w:t xml:space="preserve">TFRS </w:t>
      </w:r>
      <w:r w:rsidR="00A679BA" w:rsidRPr="008B4943">
        <w:rPr>
          <w:rFonts w:ascii="Angsana New" w:hAnsi="Angsana New"/>
          <w:sz w:val="30"/>
          <w:szCs w:val="30"/>
        </w:rPr>
        <w:t>9</w:t>
      </w:r>
      <w:r w:rsidRPr="008B4943">
        <w:rPr>
          <w:rFonts w:ascii="Angsana New" w:hAnsi="Angsana New"/>
          <w:sz w:val="30"/>
          <w:szCs w:val="30"/>
          <w:cs/>
        </w:rPr>
        <w:t xml:space="preserve"> จะเป็นไปตามลักษณะของกระแส</w:t>
      </w:r>
      <w:r w:rsidR="000A0196" w:rsidRPr="008B4943">
        <w:rPr>
          <w:rFonts w:ascii="Angsana New" w:hAnsi="Angsana New"/>
          <w:sz w:val="30"/>
          <w:szCs w:val="30"/>
          <w:cs/>
        </w:rPr>
        <w:t xml:space="preserve">   </w:t>
      </w:r>
      <w:r w:rsidRPr="008B4943">
        <w:rPr>
          <w:rFonts w:ascii="Angsana New" w:hAnsi="Angsana New"/>
          <w:sz w:val="30"/>
          <w:szCs w:val="30"/>
          <w:cs/>
        </w:rPr>
        <w:t xml:space="preserve">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8B4943">
        <w:rPr>
          <w:rFonts w:ascii="Angsana New" w:hAnsi="Angsana New"/>
          <w:sz w:val="30"/>
          <w:szCs w:val="30"/>
        </w:rPr>
        <w:t xml:space="preserve">TFRS </w:t>
      </w:r>
      <w:r w:rsidR="00A679BA" w:rsidRPr="008B4943">
        <w:rPr>
          <w:rFonts w:ascii="Angsana New" w:hAnsi="Angsana New"/>
          <w:sz w:val="30"/>
          <w:szCs w:val="30"/>
        </w:rPr>
        <w:t>9</w:t>
      </w:r>
      <w:r w:rsidRPr="008B4943">
        <w:rPr>
          <w:rFonts w:ascii="Angsana New" w:hAnsi="Angsana New"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DA349A" w:rsidRPr="008B4943">
        <w:rPr>
          <w:rFonts w:ascii="Angsana New" w:hAnsi="Angsana New"/>
          <w:sz w:val="30"/>
          <w:szCs w:val="30"/>
        </w:rPr>
        <w:t>1</w:t>
      </w:r>
      <w:r w:rsidR="00A679BA" w:rsidRPr="008B4943">
        <w:rPr>
          <w:rFonts w:ascii="Angsana New" w:hAnsi="Angsana New"/>
          <w:sz w:val="30"/>
          <w:szCs w:val="30"/>
        </w:rPr>
        <w:t>05</w:t>
      </w:r>
    </w:p>
    <w:p w14:paraId="3D0F4C9C" w14:textId="77777777" w:rsidR="00271B98" w:rsidRPr="008B4943" w:rsidRDefault="00271B98" w:rsidP="008B494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EFAD551" w14:textId="4453412D" w:rsidR="00271B98" w:rsidRPr="008B4943" w:rsidRDefault="00271B98" w:rsidP="008B4943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t>ตาม</w:t>
      </w:r>
      <w:r w:rsidRPr="008B4943">
        <w:rPr>
          <w:rFonts w:ascii="Angsana New" w:hAnsi="Angsana New"/>
          <w:sz w:val="30"/>
          <w:szCs w:val="30"/>
        </w:rPr>
        <w:t xml:space="preserve"> TFRS </w:t>
      </w:r>
      <w:r w:rsidR="00A679BA" w:rsidRPr="008B4943">
        <w:rPr>
          <w:rFonts w:ascii="Angsana New" w:hAnsi="Angsana New"/>
          <w:sz w:val="30"/>
          <w:szCs w:val="30"/>
        </w:rPr>
        <w:t>9</w:t>
      </w:r>
      <w:r w:rsidRPr="008B4943">
        <w:rPr>
          <w:rFonts w:ascii="Angsana New" w:hAnsi="Angsana New"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 </w:t>
      </w:r>
    </w:p>
    <w:p w14:paraId="47D63355" w14:textId="77777777" w:rsidR="00271B98" w:rsidRPr="008B4943" w:rsidRDefault="00271B98" w:rsidP="008B494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F7C127A" w14:textId="74E0E6D3" w:rsidR="00271B98" w:rsidRPr="008B4943" w:rsidRDefault="00271B98" w:rsidP="008B4943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8B4943">
        <w:rPr>
          <w:rFonts w:ascii="Angsana New" w:hAnsi="Angsana New"/>
          <w:sz w:val="30"/>
          <w:szCs w:val="30"/>
          <w:cs/>
        </w:rPr>
        <w:t xml:space="preserve">ตาม </w:t>
      </w:r>
      <w:r w:rsidRPr="008B4943">
        <w:rPr>
          <w:rFonts w:ascii="Angsana New" w:hAnsi="Angsana New"/>
          <w:sz w:val="30"/>
          <w:szCs w:val="30"/>
        </w:rPr>
        <w:t xml:space="preserve">TFRS </w:t>
      </w:r>
      <w:r w:rsidR="00A679BA" w:rsidRPr="008B4943">
        <w:rPr>
          <w:rFonts w:ascii="Angsana New" w:hAnsi="Angsana New"/>
          <w:sz w:val="30"/>
          <w:szCs w:val="30"/>
        </w:rPr>
        <w:t>9</w:t>
      </w:r>
      <w:r w:rsidRPr="008B4943">
        <w:rPr>
          <w:rFonts w:ascii="Angsana New" w:hAnsi="Angsana New"/>
          <w:sz w:val="30"/>
          <w:szCs w:val="30"/>
          <w:cs/>
        </w:rPr>
        <w:t xml:space="preserve"> อนุพันธ์จะวัดมูลค่าด้วยมูลค่ายุติธรรมผ่านกำไรหรือขาดทุน เดิมกลุ่มบริษัทรับรู้รายการเมื่อใช้สิทธิในอนุพันธ์ดังกล่าว</w:t>
      </w:r>
      <w:r w:rsidRPr="008B4943"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6FAE4A76" w14:textId="0C6B7CFE" w:rsidR="00D20ACA" w:rsidRPr="008B4943" w:rsidRDefault="00D20ACA" w:rsidP="008B4943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251DC32E" w14:textId="1873D55B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B4943">
        <w:rPr>
          <w:rFonts w:asciiTheme="majorBidi" w:hAnsiTheme="majorBidi" w:cstheme="majorBidi"/>
          <w:sz w:val="30"/>
          <w:szCs w:val="30"/>
        </w:rPr>
        <w:t xml:space="preserve">TFRS </w:t>
      </w:r>
      <w:r w:rsidR="00A679BA" w:rsidRPr="008B4943">
        <w:rPr>
          <w:rFonts w:asciiTheme="majorBidi" w:hAnsiTheme="majorBidi" w:cstheme="majorBidi"/>
          <w:sz w:val="30"/>
          <w:szCs w:val="30"/>
        </w:rPr>
        <w:t>9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แนะนำแนวปฏิบัติเกี่ยวกับการบัญชีป้องกันความเสี่ยงในขณะที่มาตรฐานการรายงานทางการเงินเดิมไม่ได้กล่าวถึง โดยการบัญชีป้องกันความเสี่ยงมี </w:t>
      </w:r>
      <w:r w:rsidR="00A679BA" w:rsidRPr="008B4943">
        <w:rPr>
          <w:rFonts w:asciiTheme="majorBidi" w:hAnsiTheme="majorBidi" w:cstheme="majorBidi"/>
          <w:sz w:val="30"/>
          <w:szCs w:val="30"/>
        </w:rPr>
        <w:t>3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 การป้องกันความเสี่ยงในกระแสเงินสดและการป้องกันความเสี่ยงอัตราแลกเปลี่ยนในเงินตราต่างประเทศของเงินลงทุนสุทธิในหน่วยงานต่างประเทศ ตาม </w:t>
      </w:r>
      <w:r w:rsidRPr="008B4943">
        <w:rPr>
          <w:rFonts w:asciiTheme="majorBidi" w:hAnsiTheme="majorBidi" w:cstheme="majorBidi"/>
          <w:sz w:val="30"/>
          <w:szCs w:val="30"/>
        </w:rPr>
        <w:t xml:space="preserve">TFRS </w:t>
      </w:r>
      <w:r w:rsidR="00A679BA" w:rsidRPr="008B4943">
        <w:rPr>
          <w:rFonts w:asciiTheme="majorBidi" w:hAnsiTheme="majorBidi" w:cstheme="majorBidi"/>
          <w:sz w:val="30"/>
          <w:szCs w:val="30"/>
        </w:rPr>
        <w:t>9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>กลุ่มบริษัทต้องระบุถึง</w:t>
      </w:r>
      <w:r w:rsidRPr="008B4943">
        <w:rPr>
          <w:rFonts w:asciiTheme="majorBidi" w:hAnsiTheme="majorBidi" w:cstheme="majorBidi"/>
          <w:sz w:val="30"/>
          <w:szCs w:val="30"/>
          <w:cs/>
        </w:rPr>
        <w:lastRenderedPageBreak/>
        <w:t>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กลุ่ม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</w:t>
      </w:r>
    </w:p>
    <w:p w14:paraId="6D3A0384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A5D2F1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B4943">
        <w:rPr>
          <w:rFonts w:asciiTheme="majorBidi" w:hAnsiTheme="majorBidi" w:cstheme="majorBidi"/>
          <w:i/>
          <w:iCs/>
          <w:sz w:val="30"/>
          <w:szCs w:val="30"/>
          <w:cs/>
        </w:rPr>
        <w:t>ตราสารอนุพันธ์ทางการเงินและการบัญชีป้องกันความเสี่ยง</w:t>
      </w:r>
    </w:p>
    <w:p w14:paraId="259A4849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AD3DF1B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8B4943">
        <w:rPr>
          <w:rFonts w:asciiTheme="majorBidi" w:hAnsiTheme="majorBidi" w:cstheme="majorBidi"/>
          <w:sz w:val="30"/>
          <w:szCs w:val="30"/>
          <w:cs/>
        </w:rPr>
        <w:t>กลุ่มบริษัทมีการถือตราสารอนุพันธ์ทางการเงินเพื่อป้องกันความเสี่ยงในอัตราแลกเปลี่ยนและอัตราดอกเบี้ย</w:t>
      </w:r>
    </w:p>
    <w:p w14:paraId="1D22C655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1F7535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8B4943">
        <w:rPr>
          <w:rFonts w:asciiTheme="majorBidi" w:hAnsiTheme="majorBidi" w:cstheme="majorBidi"/>
          <w:sz w:val="30"/>
          <w:szCs w:val="30"/>
          <w:cs/>
        </w:rPr>
        <w:t>ตราสารอนุพันธ์รับรู้เมื่อเริ่มแรกด้วยมูลค่ายุติธรรมและวัดมูลค่าต่อมาในภายหลังด้วยมูลค่ายุติธรรม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</w:p>
    <w:p w14:paraId="03E0534A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E7F9FA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8B4943">
        <w:rPr>
          <w:rFonts w:asciiTheme="majorBidi" w:hAnsiTheme="majorBidi" w:cstheme="majorBidi"/>
          <w:sz w:val="30"/>
          <w:szCs w:val="30"/>
          <w:cs/>
        </w:rPr>
        <w:t>กลุ่มบริษัทได้ระบุตราสารอนุพันธ์ที่ใช้เป็นเครื่องมือในการป้องกันความเสี่ยงจากความผันผวนในกระแสเงินสดที่เกี่ยวข้องกับรายการที่จะเกิดขึ้นในอนาคตจากการเปลี่ยนแปลงของอัตราแลกเปลี่ยนและอัตราดอกเบี้ย รวมทั้ง หนี้สินทางการเงินที่ไม่ใช่ตราสารอนุพันธ์ซึ่งใช้ป้องกันความเสี่ยงจากอัตราแลกเปลี่ยนของเงินลงทุนสุทธิในหน่วยงานต่างประเทศ</w:t>
      </w:r>
    </w:p>
    <w:p w14:paraId="116DB939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9678B89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8B4943">
        <w:rPr>
          <w:rFonts w:asciiTheme="majorBidi" w:hAnsiTheme="majorBidi" w:cstheme="majorBidi"/>
          <w:sz w:val="30"/>
          <w:szCs w:val="30"/>
          <w:cs/>
        </w:rPr>
        <w:t>ณ วันที่รับรู้ความสัมพันธ์ในการป้องกันความเสี่ยง กลุ่มบริษัทมีการจัดทำเอกสารที่ระบุวัตถุประสงค์ของการจัดการความเสี่ยงและกลยุทธ์ที่ใช้ในการป้องกันความเสี่ยง รวมทั้งเอกสารที่ระบุความสัมพันธ์ทางเศรษฐกิจระหว่างรายการที่มีการป้องกันความเสี่ยงและเครื่องมือที่ใช้ป้องกันความเสี่ยง ซึ่งรวมถึงการเปลี่ยนแปลงในกระแสเงินสดของรายการที่มีการป้องกันความเสี่ยงที่คาดว่าจะชดเชยการเปลี่ยนแปลงในกระแสเงินสดของเครื่องมือที่ใช้ป้องกันความเสี่ยง</w:t>
      </w:r>
    </w:p>
    <w:p w14:paraId="5460D9B7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8D1E3E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B4943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ACE056B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CB2ABFD" w14:textId="34DF8034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B4943">
        <w:rPr>
          <w:rFonts w:asciiTheme="majorBidi" w:hAnsiTheme="majorBidi" w:cstheme="majorBidi"/>
          <w:sz w:val="30"/>
          <w:szCs w:val="30"/>
          <w:cs/>
        </w:rPr>
        <w:t>เมื่อมีการระบุตราสารอนุพันธ์ที่ใช้เป็นเครื่องมือป้องกันความเสี่ยงในกระแสเงินสด ส่วนที่มีประสิทธิผลของการเปลี่ยนแปลงในมูลค่ายุติธรรมของสัญญาอนุพันธ์จะรับรู้ในกำไรขาดทุนเบ็ดเสร็จอื่นและสะสมอยู่ในสำรองการป้องกันความเสี่ยง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>ส่วนที่มีประสิทธิผลของการเปลี่ยนแปลงในมูลค่ายุติธรรมของสัญญาอนุพันธ์ที่รับรู้ในกำไรขาดทุนเบ็ดเสร็จอื่นจะจำกัดอยู่ที่ไม่เกินจำนวนการเปลี่ยนแปลงสะสมในมูลค่ายุติธรรมของรายการที่มีการป้องกั</w:t>
      </w:r>
      <w:r w:rsidR="007B023D" w:rsidRPr="008B4943">
        <w:rPr>
          <w:rFonts w:asciiTheme="majorBidi" w:hAnsiTheme="majorBidi" w:cstheme="majorBidi"/>
          <w:sz w:val="30"/>
          <w:szCs w:val="30"/>
          <w:cs/>
        </w:rPr>
        <w:t>นความเสี่ยงนับจากวันที่เริ่มรับ</w:t>
      </w:r>
      <w:r w:rsidRPr="008B4943">
        <w:rPr>
          <w:rFonts w:asciiTheme="majorBidi" w:hAnsiTheme="majorBidi" w:cstheme="majorBidi"/>
          <w:sz w:val="30"/>
          <w:szCs w:val="30"/>
          <w:cs/>
        </w:rPr>
        <w:t>รู้การป้องกันความเสี่ยง ซึ่งคำนวณโดยใช้หลักเกณฑ์ของมูลค่าปัจจุบัน และรับรู้ส่วนที่ไม่มีประสิทธิผลของการเปลี่ยนแปลงในมูลค่ายุติธรรมของตราสารอนุพันธ์ในกำไรหรือขาดทุนทันทีที่เกิดขึ้น</w:t>
      </w:r>
    </w:p>
    <w:p w14:paraId="1D7D0C1D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66A1B" w14:textId="0A1CA99F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8B4943">
        <w:rPr>
          <w:rFonts w:asciiTheme="majorBidi" w:hAnsiTheme="majorBidi" w:cstheme="majorBidi"/>
          <w:sz w:val="30"/>
          <w:szCs w:val="30"/>
          <w:cs/>
        </w:rPr>
        <w:lastRenderedPageBreak/>
        <w:t>สำหรับการป้องกันความเสี่ยงของรายการในอนาคต จำนวนที่สะสมในสำรองการป้องกันความเสี่ยงจะมีการจัดประเภทรายการเป็นกำไรหรือขาดทุนในงวดที่กลุ่มบริษัทรับรู้รายการที่มีการป้องกันความเสี่ยงเป็นกำไรหรือขาดทุน</w:t>
      </w:r>
    </w:p>
    <w:p w14:paraId="08A3E7BF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618923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8B4943">
        <w:rPr>
          <w:rFonts w:asciiTheme="majorBidi" w:hAnsiTheme="majorBidi" w:cstheme="majorBidi"/>
          <w:sz w:val="30"/>
          <w:szCs w:val="30"/>
          <w:cs/>
        </w:rPr>
        <w:t>เมื่อการป้องกันความเสี่ยงดังกล่าวไม่เข้าเงื่อนไขของการบัญชีป้องกันความเสี่ยง หรือมีการจำหน่าย สิ้นสุดอายุ ถูกยกเลิก หรือมีการนำไปใช้ กลุ่มบริษัทจะไม่มีการรับรู้รายการเกี่ยวกับการบัญชีป้องกันความเสี่ยงอีกต่อไป เมื่อมีการหยุดรับรู้รายการเกี่ยวกับการป้องกันความเสี่ยงในกระแสเงินสด จำนวนที่สะสมอยู่ในสำรองรายการป้องกันความเสี่ยงซึ่งรวมอยู่ในส่วนของผู้ถือหุ้นจะมีการจัดประเภทรายการไปยังกำไรหรือขาดทุนในงวดเดียวกันหรือในงวดที่กระแสเงินสดในอนาคตที่คาดการณ์ซึ่งมีการป้องกันความเสี่ยงกระทบรายการกำไรหรือขาดทุน</w:t>
      </w:r>
    </w:p>
    <w:p w14:paraId="69D7032A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A16155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8B4943">
        <w:rPr>
          <w:rFonts w:asciiTheme="majorBidi" w:hAnsiTheme="majorBidi" w:cstheme="majorBidi"/>
          <w:sz w:val="30"/>
          <w:szCs w:val="30"/>
          <w:cs/>
        </w:rPr>
        <w:t>เมื่อรายการกระแสเงินสดที่คาดการณ์ไม่คาดว่าจะเกิดอีกต่อไป กลุ่มบริษัทจะจัดประเภทจำนวนที่สะสมไว้ในสำรองรายการป้องกันความเสี่ยงเป็นกำไรหรือขาดทุนทันที</w:t>
      </w:r>
    </w:p>
    <w:p w14:paraId="621FFC7A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5C53E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B4943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การป้องกันความเสี่ยงของเงินลงทุนสุทธิ</w:t>
      </w:r>
    </w:p>
    <w:p w14:paraId="440C84BC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4CF664" w14:textId="77777777" w:rsidR="00D20ACA" w:rsidRPr="008B4943" w:rsidRDefault="00D20ACA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B4943">
        <w:rPr>
          <w:rFonts w:asciiTheme="majorBidi" w:hAnsiTheme="majorBidi" w:cstheme="majorBidi"/>
          <w:sz w:val="30"/>
          <w:szCs w:val="30"/>
          <w:cs/>
        </w:rPr>
        <w:t>เมื่อมีการระบุให้หนี้สินทางการเงินที่ไม่ใช่ตราสารอนุพันธ์เป็นเครื่องมือที่ใช้ป้องกันความเสี่ยงของเงินลงทุนสุทธิในหน่วยงานต่างประเทศ กลุ่มบริษัทรับรู้ส่วนที่มีประสิทธิผลของการเปลี่ยนแปลงในกำไรหรือขาดทุนจากอัตราแลกเปลี่ยนเงินตราต่างประเทศในกำไรขาดทุนเบ็ดเสร็จอื่นและแสดงรวมอยู่ในผลต่างของอัตราแลกเปลี่ยนจากการแปลงค่างบการเงินภายใต้ส่วนของผู้ถือหุ้น และรับรู้ส่วนที่ไม่มีประสิทธิผลของการเปลี่ยนแปลงในกำไรหรือขาดทุนจากอัตราแลกเปลี่ยนเงินตราต่างประเทศในกำไรหรือขาดทุนทันที จำนวนที่รับรู้ในกำไรขาดทุนเบ็ดเสร็จอื่นจะมีการจัดประเภทไปยังกำไรหรือขาดทุนเมื่อมีจำหน่ายหน่วยงานต่างประเทศ</w:t>
      </w:r>
    </w:p>
    <w:p w14:paraId="55DDC0EA" w14:textId="77777777" w:rsidR="00271B98" w:rsidRPr="008B4943" w:rsidRDefault="00271B98" w:rsidP="008B494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7A7B899" w14:textId="77777777" w:rsidR="00B239C1" w:rsidRPr="008B4943" w:rsidRDefault="00B239C1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cs/>
        </w:rPr>
      </w:pPr>
      <w:r w:rsidRPr="008B4943">
        <w:rPr>
          <w:cs/>
        </w:rPr>
        <w:br w:type="page"/>
      </w:r>
    </w:p>
    <w:p w14:paraId="373EAEBE" w14:textId="7FFFE50C" w:rsidR="00271B98" w:rsidRPr="008B4943" w:rsidRDefault="00271B98" w:rsidP="008B4943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8B4943">
        <w:rPr>
          <w:rFonts w:ascii="Angsana New" w:hAnsi="Angsana New"/>
          <w:sz w:val="30"/>
          <w:szCs w:val="30"/>
        </w:rPr>
        <w:t xml:space="preserve">TFRS </w:t>
      </w:r>
      <w:r w:rsidR="00A679BA" w:rsidRPr="008B4943">
        <w:rPr>
          <w:rFonts w:ascii="Angsana New" w:hAnsi="Angsana New"/>
          <w:sz w:val="30"/>
          <w:szCs w:val="30"/>
        </w:rPr>
        <w:t>9</w:t>
      </w:r>
      <w:r w:rsidRPr="008B4943">
        <w:rPr>
          <w:rFonts w:ascii="Angsana New" w:hAnsi="Angsana New"/>
          <w:sz w:val="30"/>
          <w:szCs w:val="30"/>
          <w:cs/>
        </w:rPr>
        <w:t xml:space="preserve"> 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D20ACA" w:rsidRPr="008B4943">
        <w:rPr>
          <w:rFonts w:ascii="Angsana New" w:hAnsi="Angsana New"/>
          <w:sz w:val="30"/>
          <w:szCs w:val="30"/>
          <w:cs/>
        </w:rPr>
        <w:t xml:space="preserve">          </w:t>
      </w:r>
      <w:r w:rsidR="00DA349A" w:rsidRPr="008B4943">
        <w:rPr>
          <w:rFonts w:ascii="Angsana New" w:hAnsi="Angsana New"/>
          <w:sz w:val="30"/>
          <w:szCs w:val="30"/>
        </w:rPr>
        <w:t>1</w:t>
      </w:r>
      <w:r w:rsidRPr="008B4943">
        <w:rPr>
          <w:rFonts w:ascii="Angsana New" w:hAnsi="Angsana New"/>
          <w:sz w:val="30"/>
          <w:szCs w:val="30"/>
          <w:cs/>
        </w:rPr>
        <w:t xml:space="preserve"> มกราคม </w:t>
      </w:r>
      <w:r w:rsidR="00A679BA" w:rsidRPr="008B4943">
        <w:rPr>
          <w:rFonts w:ascii="Angsana New" w:hAnsi="Angsana New"/>
          <w:sz w:val="30"/>
          <w:szCs w:val="30"/>
        </w:rPr>
        <w:t>2563</w:t>
      </w:r>
    </w:p>
    <w:p w14:paraId="7AC291C7" w14:textId="0861AE09" w:rsidR="00D64A67" w:rsidRPr="008B4943" w:rsidRDefault="00D64A67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271B98" w:rsidRPr="008B4943" w14:paraId="083B6476" w14:textId="77777777" w:rsidTr="00E05218">
        <w:trPr>
          <w:tblHeader/>
        </w:trPr>
        <w:tc>
          <w:tcPr>
            <w:tcW w:w="9401" w:type="dxa"/>
            <w:gridSpan w:val="10"/>
            <w:vAlign w:val="bottom"/>
          </w:tcPr>
          <w:p w14:paraId="155F6892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71B98" w:rsidRPr="008B4943" w14:paraId="2C1D1F94" w14:textId="77777777" w:rsidTr="00E05218">
        <w:trPr>
          <w:tblHeader/>
        </w:trPr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6989B7EA" w14:textId="4EE1A3B9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การจัดประเภทตามมาตรฐานเดิม ณ วันที่ </w:t>
            </w:r>
            <w:r w:rsidR="00A679BA" w:rsidRPr="008B4943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DA349A" w:rsidRPr="008B494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A679BA" w:rsidRPr="008B4943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63617CEC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2E025FAC" w14:textId="69F4216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8B4943">
              <w:rPr>
                <w:rFonts w:ascii="Angsana New" w:hAnsi="Angsana New"/>
                <w:color w:val="000000"/>
                <w:sz w:val="24"/>
                <w:szCs w:val="24"/>
              </w:rPr>
              <w:t xml:space="preserve">TFRS </w:t>
            </w:r>
            <w:r w:rsidR="00A679BA" w:rsidRPr="008B4943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ณ วันที่ </w:t>
            </w:r>
            <w:r w:rsidR="00DA349A" w:rsidRPr="008B494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="00A679BA" w:rsidRPr="008B4943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271B98" w:rsidRPr="008B4943" w14:paraId="11809912" w14:textId="77777777" w:rsidTr="001A478E">
        <w:trPr>
          <w:tblHeader/>
        </w:trPr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74513F4A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BF5E182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52D91A28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DCD59F4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7A00D548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14:paraId="0D031DE0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B9DD172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000ABD89" w14:textId="77777777" w:rsidR="001A478E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</w:t>
            </w:r>
          </w:p>
          <w:p w14:paraId="0078EFAA" w14:textId="1DE1F1EC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240" w:type="dxa"/>
            <w:vAlign w:val="bottom"/>
          </w:tcPr>
          <w:p w14:paraId="3A8EF9CA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1A119A98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306480DA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1AAFF78D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BB89338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22F4B19F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204EF85B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109A7B80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271B98" w:rsidRPr="008B4943" w14:paraId="39333662" w14:textId="77777777" w:rsidTr="00014938">
        <w:trPr>
          <w:tblHeader/>
        </w:trPr>
        <w:tc>
          <w:tcPr>
            <w:tcW w:w="2885" w:type="dxa"/>
          </w:tcPr>
          <w:p w14:paraId="0D7D0A87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6" w:type="dxa"/>
            <w:gridSpan w:val="9"/>
          </w:tcPr>
          <w:p w14:paraId="11099F5C" w14:textId="77777777" w:rsidR="00271B98" w:rsidRPr="008B4943" w:rsidRDefault="00271B98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246289" w:rsidRPr="008B4943" w14:paraId="3202A0C6" w14:textId="77777777" w:rsidTr="001A478E">
        <w:tc>
          <w:tcPr>
            <w:tcW w:w="2885" w:type="dxa"/>
          </w:tcPr>
          <w:p w14:paraId="3342F870" w14:textId="77777777" w:rsidR="00014938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174" w:right="-115" w:hanging="17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ตราสารหนี้และตราสารทุนที่เป็น</w:t>
            </w:r>
          </w:p>
          <w:p w14:paraId="47D70507" w14:textId="4903D659" w:rsidR="00246289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17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หลักทรัพย์เผื่อขาย</w:t>
            </w:r>
          </w:p>
        </w:tc>
        <w:tc>
          <w:tcPr>
            <w:tcW w:w="1085" w:type="dxa"/>
            <w:vAlign w:val="bottom"/>
          </w:tcPr>
          <w:p w14:paraId="1EE8AD7E" w14:textId="2140AC6E" w:rsidR="00246289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1</w:t>
            </w:r>
            <w:r w:rsidRPr="008B494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A679BA" w:rsidRPr="008B4943">
              <w:rPr>
                <w:rFonts w:ascii="Angsana New" w:hAnsi="Angsana New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260" w:type="dxa"/>
          </w:tcPr>
          <w:p w14:paraId="5F548D58" w14:textId="77777777" w:rsidR="00246289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9BF4940" w14:textId="74943451" w:rsidR="00246289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4A6A05C0" w14:textId="77777777" w:rsidR="00246289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06B66FF" w14:textId="6353FE67" w:rsidR="00246289" w:rsidRPr="008B4943" w:rsidRDefault="00A679BA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240" w:type="dxa"/>
          </w:tcPr>
          <w:p w14:paraId="135B3316" w14:textId="77777777" w:rsidR="00246289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C37C6E" w14:textId="258F28D9" w:rsidR="00246289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</w:rPr>
              <w:t>1,</w:t>
            </w:r>
            <w:r w:rsidR="00A679BA" w:rsidRPr="008B4943">
              <w:rPr>
                <w:rFonts w:ascii="Angsana New" w:hAnsi="Angsana New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236" w:type="dxa"/>
          </w:tcPr>
          <w:p w14:paraId="62894C98" w14:textId="77777777" w:rsidR="00246289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484C4BBE" w14:textId="52BC39B0" w:rsidR="00246289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46289" w:rsidRPr="008B4943" w14:paraId="61A1D5AE" w14:textId="77777777" w:rsidTr="00014938">
        <w:tc>
          <w:tcPr>
            <w:tcW w:w="2885" w:type="dxa"/>
          </w:tcPr>
          <w:p w14:paraId="5B035674" w14:textId="77777777" w:rsidR="00014938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174" w:right="-115" w:hanging="17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</w:t>
            </w:r>
          </w:p>
          <w:p w14:paraId="29DEA339" w14:textId="3ED06018" w:rsidR="00246289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17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ของตลาด</w:t>
            </w:r>
          </w:p>
        </w:tc>
        <w:tc>
          <w:tcPr>
            <w:tcW w:w="1085" w:type="dxa"/>
            <w:vAlign w:val="bottom"/>
          </w:tcPr>
          <w:p w14:paraId="5D288CA2" w14:textId="60355376" w:rsidR="00246289" w:rsidRPr="008B4943" w:rsidRDefault="00A679BA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60" w:type="dxa"/>
          </w:tcPr>
          <w:p w14:paraId="77A81544" w14:textId="77777777" w:rsidR="00246289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644B98F" w14:textId="1E5ED5DF" w:rsidR="00246289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158F4D23" w14:textId="77777777" w:rsidR="00246289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58EF54F" w14:textId="4DF32CEA" w:rsidR="00246289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48659703" w14:textId="77777777" w:rsidR="00246289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C5F3A95" w14:textId="530A5F1F" w:rsidR="00246289" w:rsidRPr="008B4943" w:rsidRDefault="00A679BA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36" w:type="dxa"/>
          </w:tcPr>
          <w:p w14:paraId="6C5766EE" w14:textId="77777777" w:rsidR="00246289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70149B97" w14:textId="3E5556F1" w:rsidR="00246289" w:rsidRPr="008B4943" w:rsidRDefault="00246289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0B32" w:rsidRPr="008B4943" w14:paraId="3B90BFBB" w14:textId="77777777" w:rsidTr="001A478E">
        <w:tc>
          <w:tcPr>
            <w:tcW w:w="2885" w:type="dxa"/>
          </w:tcPr>
          <w:p w14:paraId="0929EB7B" w14:textId="4167EE2C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085" w:type="dxa"/>
            <w:vAlign w:val="bottom"/>
          </w:tcPr>
          <w:p w14:paraId="283B74DF" w14:textId="7C72A192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</w:tcPr>
          <w:p w14:paraId="0BFF68C8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06364FF" w14:textId="54AD606A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60266825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C7647A8" w14:textId="4791B819" w:rsidR="00FD0B32" w:rsidRPr="008B4943" w:rsidRDefault="00A679BA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" w:type="dxa"/>
          </w:tcPr>
          <w:p w14:paraId="20A7C74F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F95DBEB" w14:textId="54C35062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322A562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332F605E" w14:textId="63EF98B0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0B32" w:rsidRPr="008B4943" w14:paraId="4996C672" w14:textId="77777777" w:rsidTr="00014938">
        <w:tc>
          <w:tcPr>
            <w:tcW w:w="2885" w:type="dxa"/>
          </w:tcPr>
          <w:p w14:paraId="2E2BF424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5" w:type="dxa"/>
            <w:vAlign w:val="bottom"/>
          </w:tcPr>
          <w:p w14:paraId="6741D102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62FC21F3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DAF5A83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4B3061BA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1A220C71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74405CC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79F262B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F882F44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168A100F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FD0B32" w:rsidRPr="008B4943" w14:paraId="6A1EC5A1" w14:textId="77777777" w:rsidTr="001A478E">
        <w:tc>
          <w:tcPr>
            <w:tcW w:w="2885" w:type="dxa"/>
          </w:tcPr>
          <w:p w14:paraId="4D560F5B" w14:textId="4B28EAD2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85" w:type="dxa"/>
            <w:vAlign w:val="bottom"/>
          </w:tcPr>
          <w:p w14:paraId="7997F07E" w14:textId="0560199F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</w:tcPr>
          <w:p w14:paraId="54F21B31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70A05BC" w14:textId="66CA2F68" w:rsidR="00FD0B32" w:rsidRPr="008B4943" w:rsidRDefault="00A679BA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50" w:type="dxa"/>
          </w:tcPr>
          <w:p w14:paraId="068ADC76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18384235" w14:textId="352B2363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" w:type="dxa"/>
          </w:tcPr>
          <w:p w14:paraId="4150AC97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EFA05AE" w14:textId="52F94B14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8B8C278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130962C4" w14:textId="40C22E5C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</w:tbl>
    <w:p w14:paraId="2CBAB199" w14:textId="171F8C58" w:rsidR="00831462" w:rsidRPr="008B4943" w:rsidRDefault="00831462" w:rsidP="008B4943">
      <w:pPr>
        <w:pStyle w:val="NoSpacing"/>
        <w:tabs>
          <w:tab w:val="clear" w:pos="227"/>
          <w:tab w:val="left" w:pos="106"/>
        </w:tabs>
        <w:ind w:left="540" w:right="-110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B8140B" w:rsidRPr="008B4943" w14:paraId="6025DB38" w14:textId="77777777" w:rsidTr="007B5DD6">
        <w:trPr>
          <w:tblHeader/>
        </w:trPr>
        <w:tc>
          <w:tcPr>
            <w:tcW w:w="9401" w:type="dxa"/>
            <w:gridSpan w:val="10"/>
            <w:vAlign w:val="bottom"/>
          </w:tcPr>
          <w:p w14:paraId="061148E3" w14:textId="52077AE0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140B" w:rsidRPr="008B4943" w14:paraId="49651948" w14:textId="77777777" w:rsidTr="007B5DD6">
        <w:trPr>
          <w:tblHeader/>
        </w:trPr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2757DA5F" w14:textId="44E31183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การจัดประเภทตามมาตรฐานเดิม ณ วันที่ </w:t>
            </w:r>
            <w:r w:rsidR="00A679BA" w:rsidRPr="008B4943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8B494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A679BA" w:rsidRPr="008B4943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70613EFB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5DBA2688" w14:textId="375194B4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8B4943">
              <w:rPr>
                <w:rFonts w:ascii="Angsana New" w:hAnsi="Angsana New"/>
                <w:color w:val="000000"/>
                <w:sz w:val="24"/>
                <w:szCs w:val="24"/>
              </w:rPr>
              <w:t xml:space="preserve">TFRS </w:t>
            </w:r>
            <w:r w:rsidR="00A679BA" w:rsidRPr="008B4943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ณ วันที่ </w:t>
            </w:r>
            <w:r w:rsidRPr="008B494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="00A679BA" w:rsidRPr="008B4943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B8140B" w:rsidRPr="008B4943" w14:paraId="3257425F" w14:textId="77777777" w:rsidTr="007B5DD6">
        <w:trPr>
          <w:tblHeader/>
        </w:trPr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4687ABE2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DD9D6F0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0917AD3A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C5D3D18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4FFDB64E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14:paraId="5347C073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02AEEE1F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0BF1D5C9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</w:t>
            </w:r>
          </w:p>
          <w:p w14:paraId="57A32E2D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240" w:type="dxa"/>
            <w:vAlign w:val="bottom"/>
          </w:tcPr>
          <w:p w14:paraId="2A2F60FC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6A87CA2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38C251EE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11CDF3B3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250AE482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2DED17D5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7BB82097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61C7355E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B8140B" w:rsidRPr="008B4943" w14:paraId="29D68796" w14:textId="77777777" w:rsidTr="00014938">
        <w:trPr>
          <w:tblHeader/>
        </w:trPr>
        <w:tc>
          <w:tcPr>
            <w:tcW w:w="2885" w:type="dxa"/>
          </w:tcPr>
          <w:p w14:paraId="589A0D94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6" w:type="dxa"/>
            <w:gridSpan w:val="9"/>
          </w:tcPr>
          <w:p w14:paraId="2907C327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B8140B" w:rsidRPr="008B4943" w14:paraId="7DA47F47" w14:textId="77777777" w:rsidTr="007B5DD6">
        <w:tc>
          <w:tcPr>
            <w:tcW w:w="2885" w:type="dxa"/>
          </w:tcPr>
          <w:p w14:paraId="706005D8" w14:textId="77777777" w:rsidR="00014938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</w:t>
            </w:r>
          </w:p>
          <w:p w14:paraId="41A5FA99" w14:textId="455F3423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17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ของตลาด</w:t>
            </w:r>
          </w:p>
        </w:tc>
        <w:tc>
          <w:tcPr>
            <w:tcW w:w="1085" w:type="dxa"/>
            <w:vAlign w:val="bottom"/>
          </w:tcPr>
          <w:p w14:paraId="178B8604" w14:textId="48EBCA52" w:rsidR="00B8140B" w:rsidRPr="008B4943" w:rsidRDefault="00A679BA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60" w:type="dxa"/>
          </w:tcPr>
          <w:p w14:paraId="5EA11766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50B9CFD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09927632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2CD1F4D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22369D39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43A5BCA" w14:textId="385D92F0" w:rsidR="00B8140B" w:rsidRPr="008B4943" w:rsidRDefault="00A679BA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36" w:type="dxa"/>
          </w:tcPr>
          <w:p w14:paraId="6DE0242E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4AD8E3B5" w14:textId="77777777" w:rsidR="00B8140B" w:rsidRPr="008B4943" w:rsidRDefault="00B8140B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0B32" w:rsidRPr="008B4943" w14:paraId="0B361FD6" w14:textId="77777777" w:rsidTr="007B5DD6">
        <w:tc>
          <w:tcPr>
            <w:tcW w:w="2885" w:type="dxa"/>
          </w:tcPr>
          <w:p w14:paraId="02FD8C2A" w14:textId="6E333DA2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085" w:type="dxa"/>
            <w:vAlign w:val="bottom"/>
          </w:tcPr>
          <w:p w14:paraId="53F6E705" w14:textId="0D798F36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</w:tcPr>
          <w:p w14:paraId="42099AC3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583038F" w14:textId="0B77B7A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0E2C3AD3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1D97B21" w14:textId="5B718A84" w:rsidR="00FD0B32" w:rsidRPr="008B4943" w:rsidRDefault="00A679BA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" w:type="dxa"/>
          </w:tcPr>
          <w:p w14:paraId="1F558FF6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30808438" w14:textId="7E70F31E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94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D5D267E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099A9AED" w14:textId="4E2BC0A1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0B32" w:rsidRPr="008B4943" w14:paraId="06C3AA8E" w14:textId="77777777" w:rsidTr="00014938">
        <w:tc>
          <w:tcPr>
            <w:tcW w:w="2885" w:type="dxa"/>
          </w:tcPr>
          <w:p w14:paraId="4359CEEF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5" w:type="dxa"/>
            <w:vAlign w:val="bottom"/>
          </w:tcPr>
          <w:p w14:paraId="67647665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141EFD26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3E26955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1FEFA325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7527DEF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42B61C35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F64E3AF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C7FA6E3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0832250A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FD0B32" w:rsidRPr="008B4943" w14:paraId="1236449F" w14:textId="77777777" w:rsidTr="007B5DD6">
        <w:tc>
          <w:tcPr>
            <w:tcW w:w="2885" w:type="dxa"/>
          </w:tcPr>
          <w:p w14:paraId="1B72CCB9" w14:textId="3BE0ACF4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85" w:type="dxa"/>
            <w:vAlign w:val="bottom"/>
          </w:tcPr>
          <w:p w14:paraId="1E24A575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</w:tcPr>
          <w:p w14:paraId="7EEC4195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89CE74A" w14:textId="13FFAEDD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4661ECF5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5CC3C23" w14:textId="7727E47E" w:rsidR="00FD0B32" w:rsidRPr="008B4943" w:rsidRDefault="00A679BA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" w:type="dxa"/>
          </w:tcPr>
          <w:p w14:paraId="772BC8FA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65CA1CD9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5C19EC1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3FF4177F" w14:textId="77777777" w:rsidR="00FD0B32" w:rsidRPr="008B4943" w:rsidRDefault="00FD0B32" w:rsidP="008B49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</w:tbl>
    <w:p w14:paraId="49078FD0" w14:textId="77777777" w:rsidR="00271B98" w:rsidRPr="008B4943" w:rsidRDefault="00271B98" w:rsidP="008B494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22508A9" w14:textId="4CB041CF" w:rsidR="00271B98" w:rsidRPr="008B4943" w:rsidRDefault="00273E66" w:rsidP="008B4943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 w:hint="cs"/>
          <w:sz w:val="30"/>
          <w:szCs w:val="30"/>
          <w:cs/>
        </w:rPr>
        <w:t>กลุ่ม</w:t>
      </w:r>
      <w:r w:rsidR="00271B98" w:rsidRPr="008B4943">
        <w:rPr>
          <w:rFonts w:ascii="Angsana New" w:hAnsi="Angsana New"/>
          <w:sz w:val="30"/>
          <w:szCs w:val="30"/>
          <w:cs/>
        </w:rPr>
        <w:t xml:space="preserve">บริษัทตั้งใจจะถือตราสารทุนที่ไม่อยู่ในความต้องการของตลาดจำนวน  </w:t>
      </w:r>
      <w:r w:rsidR="00A679BA" w:rsidRPr="008B4943">
        <w:rPr>
          <w:rFonts w:ascii="Angsana New" w:hAnsi="Angsana New"/>
          <w:sz w:val="30"/>
          <w:szCs w:val="30"/>
        </w:rPr>
        <w:t>234</w:t>
      </w:r>
      <w:r w:rsidR="00271B98" w:rsidRPr="008B4943">
        <w:rPr>
          <w:rFonts w:ascii="Angsana New" w:hAnsi="Angsana New"/>
          <w:sz w:val="30"/>
          <w:szCs w:val="30"/>
          <w:cs/>
        </w:rPr>
        <w:t xml:space="preserve"> ล้านบาท เพื่อวัตถุประสงค์ทางกลยุทธ์ในระยะยาว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 </w:t>
      </w:r>
    </w:p>
    <w:p w14:paraId="3E1CD2BF" w14:textId="77777777" w:rsidR="00B239C1" w:rsidRPr="008B4943" w:rsidRDefault="00B239C1" w:rsidP="008B4943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E1EBFD9" w14:textId="77777777" w:rsidR="00014938" w:rsidRPr="008B4943" w:rsidRDefault="0001493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cs/>
        </w:rPr>
      </w:pPr>
      <w:r w:rsidRPr="008B4943">
        <w:rPr>
          <w:cs/>
        </w:rPr>
        <w:br w:type="page"/>
      </w:r>
    </w:p>
    <w:p w14:paraId="61C86304" w14:textId="073A997B" w:rsidR="00271B98" w:rsidRPr="008B4943" w:rsidRDefault="00271B98" w:rsidP="008B4943">
      <w:pPr>
        <w:pStyle w:val="ListParagraph"/>
        <w:numPr>
          <w:ilvl w:val="0"/>
          <w:numId w:val="27"/>
        </w:num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5F8B899C" w14:textId="77777777" w:rsidR="00271B98" w:rsidRPr="008B4943" w:rsidRDefault="00271B98" w:rsidP="008B4943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2B1ADD" w14:textId="640555B0" w:rsidR="00271B98" w:rsidRPr="008B4943" w:rsidRDefault="00271B98" w:rsidP="008B4943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8B4943">
        <w:rPr>
          <w:rFonts w:asciiTheme="majorBidi" w:hAnsiTheme="majorBidi" w:cstheme="majorBidi"/>
          <w:sz w:val="30"/>
          <w:szCs w:val="30"/>
        </w:rPr>
        <w:t xml:space="preserve">TFRS </w:t>
      </w:r>
      <w:r w:rsidR="00A679BA" w:rsidRPr="008B4943">
        <w:rPr>
          <w:rFonts w:asciiTheme="majorBidi" w:hAnsiTheme="majorBidi" w:cstheme="majorBidi"/>
          <w:sz w:val="30"/>
          <w:szCs w:val="30"/>
        </w:rPr>
        <w:t>9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8B4943">
        <w:rPr>
          <w:rFonts w:asciiTheme="majorBidi" w:hAnsiTheme="majorBidi" w:cstheme="majorBidi"/>
          <w:sz w:val="30"/>
          <w:szCs w:val="30"/>
        </w:rPr>
        <w:t xml:space="preserve">TFRS </w:t>
      </w:r>
      <w:r w:rsidR="00A679BA" w:rsidRPr="008B4943">
        <w:rPr>
          <w:rFonts w:asciiTheme="majorBidi" w:hAnsiTheme="majorBidi" w:cstheme="majorBidi"/>
          <w:sz w:val="30"/>
          <w:szCs w:val="30"/>
        </w:rPr>
        <w:t>9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>และเงินลงทุนในตราสารหนี้</w:t>
      </w:r>
      <w:r w:rsidR="000A0196" w:rsidRPr="008B4943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8B4943">
        <w:rPr>
          <w:rFonts w:asciiTheme="majorBidi" w:hAnsiTheme="majorBidi" w:cstheme="majorBidi"/>
          <w:sz w:val="30"/>
          <w:szCs w:val="30"/>
          <w:cs/>
        </w:rPr>
        <w:t>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1BB2470F" w14:textId="77777777" w:rsidR="00271B98" w:rsidRPr="008B4943" w:rsidRDefault="00271B98" w:rsidP="008B4943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215CDBD3" w14:textId="2E248938" w:rsidR="00271B98" w:rsidRPr="008B4943" w:rsidRDefault="00271B98" w:rsidP="008B4943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B4943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8B4943">
        <w:rPr>
          <w:rFonts w:asciiTheme="majorBidi" w:hAnsiTheme="majorBidi" w:cstheme="majorBidi"/>
          <w:sz w:val="30"/>
          <w:szCs w:val="30"/>
        </w:rPr>
        <w:t xml:space="preserve">TFRS </w:t>
      </w:r>
      <w:r w:rsidR="00A679BA" w:rsidRPr="008B4943">
        <w:rPr>
          <w:rFonts w:asciiTheme="majorBidi" w:hAnsiTheme="majorBidi" w:cstheme="majorBidi"/>
          <w:sz w:val="30"/>
          <w:szCs w:val="30"/>
        </w:rPr>
        <w:t>9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A349A" w:rsidRPr="008B4943">
        <w:rPr>
          <w:rFonts w:asciiTheme="majorBidi" w:hAnsiTheme="majorBidi" w:cstheme="majorBidi"/>
          <w:sz w:val="30"/>
          <w:szCs w:val="30"/>
        </w:rPr>
        <w:t>1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A679BA" w:rsidRPr="008B4943">
        <w:rPr>
          <w:rFonts w:asciiTheme="majorBidi" w:hAnsiTheme="majorBidi" w:cstheme="majorBidi"/>
          <w:sz w:val="30"/>
          <w:szCs w:val="30"/>
        </w:rPr>
        <w:t>2563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0269EB2C" w14:textId="77777777" w:rsidR="00271B98" w:rsidRPr="008B4943" w:rsidRDefault="00271B98" w:rsidP="008B4943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20"/>
          <w:szCs w:val="20"/>
        </w:rPr>
      </w:pPr>
    </w:p>
    <w:tbl>
      <w:tblPr>
        <w:tblW w:w="8186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90"/>
        <w:gridCol w:w="1304"/>
        <w:gridCol w:w="185"/>
        <w:gridCol w:w="11"/>
        <w:gridCol w:w="1296"/>
      </w:tblGrid>
      <w:tr w:rsidR="00271B98" w:rsidRPr="008B4943" w14:paraId="4FB27DF6" w14:textId="77777777" w:rsidTr="00D35468">
        <w:trPr>
          <w:cantSplit/>
          <w:tblHeader/>
        </w:trPr>
        <w:tc>
          <w:tcPr>
            <w:tcW w:w="5407" w:type="dxa"/>
            <w:shd w:val="clear" w:color="auto" w:fill="auto"/>
            <w:vAlign w:val="bottom"/>
          </w:tcPr>
          <w:p w14:paraId="346FAF55" w14:textId="77777777" w:rsidR="00271B98" w:rsidRPr="008B4943" w:rsidRDefault="00271B98" w:rsidP="008B49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BA61A23" w14:textId="77777777" w:rsidR="00271B98" w:rsidRPr="008B4943" w:rsidRDefault="00271B98" w:rsidP="008B4943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6E457B6A" w14:textId="77777777" w:rsidR="00271B98" w:rsidRPr="008B4943" w:rsidRDefault="00271B98" w:rsidP="008B4943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</w:tcPr>
          <w:p w14:paraId="7A9C9561" w14:textId="77777777" w:rsidR="00271B98" w:rsidRPr="008B4943" w:rsidRDefault="00271B98" w:rsidP="008B494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gridSpan w:val="2"/>
          </w:tcPr>
          <w:p w14:paraId="641B9E73" w14:textId="77777777" w:rsidR="00271B98" w:rsidRPr="008B4943" w:rsidRDefault="00271B98" w:rsidP="008B4943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29A977E" w14:textId="77777777" w:rsidR="00271B98" w:rsidRPr="008B4943" w:rsidRDefault="00271B98" w:rsidP="008B4943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8B4943">
              <w:rPr>
                <w:rFonts w:asciiTheme="majorBidi" w:hAnsi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271B98" w:rsidRPr="008B4943" w14:paraId="2CA8C1F5" w14:textId="77777777" w:rsidTr="00D35468">
        <w:trPr>
          <w:cantSplit/>
          <w:tblHeader/>
        </w:trPr>
        <w:tc>
          <w:tcPr>
            <w:tcW w:w="5407" w:type="dxa"/>
          </w:tcPr>
          <w:p w14:paraId="0D972142" w14:textId="77777777" w:rsidR="00271B98" w:rsidRPr="008B4943" w:rsidRDefault="00271B98" w:rsidP="008B494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79" w:type="dxa"/>
            <w:gridSpan w:val="4"/>
          </w:tcPr>
          <w:p w14:paraId="79E3A11D" w14:textId="77777777" w:rsidR="00271B98" w:rsidRPr="008B4943" w:rsidRDefault="00271B98" w:rsidP="008B494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71B98" w:rsidRPr="008B4943" w14:paraId="534558EA" w14:textId="77777777" w:rsidTr="00D35468">
        <w:trPr>
          <w:cantSplit/>
          <w:trHeight w:val="191"/>
        </w:trPr>
        <w:tc>
          <w:tcPr>
            <w:tcW w:w="5407" w:type="dxa"/>
          </w:tcPr>
          <w:p w14:paraId="6125A78C" w14:textId="30CF8209" w:rsidR="00271B98" w:rsidRPr="008B4943" w:rsidRDefault="00271B98" w:rsidP="008B4943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ค่าเผื่อผลขาดทุนจากการด้อยค่า ณ วันที่ 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3</w:t>
            </w:r>
            <w:r w:rsidR="00DA349A" w:rsidRPr="008B4943">
              <w:rPr>
                <w:rFonts w:asciiTheme="majorBidi" w:hAnsiTheme="majorBidi" w:cstheme="majorBidi"/>
                <w:b/>
                <w:bCs/>
              </w:rPr>
              <w:t>1</w:t>
            </w:r>
            <w:r w:rsidRPr="008B4943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307" w:type="dxa"/>
          </w:tcPr>
          <w:p w14:paraId="7C999400" w14:textId="77777777" w:rsidR="00271B98" w:rsidRPr="008B4943" w:rsidRDefault="00271B98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gridSpan w:val="2"/>
          </w:tcPr>
          <w:p w14:paraId="2ACFC4A7" w14:textId="77777777" w:rsidR="00271B98" w:rsidRPr="008B4943" w:rsidRDefault="00271B98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B80FDC" w14:textId="77777777" w:rsidR="00271B98" w:rsidRPr="008B4943" w:rsidRDefault="00271B98" w:rsidP="008B494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1B98" w:rsidRPr="008B4943" w14:paraId="25FA1F5E" w14:textId="77777777" w:rsidTr="00D35468">
        <w:trPr>
          <w:cantSplit/>
          <w:trHeight w:val="191"/>
        </w:trPr>
        <w:tc>
          <w:tcPr>
            <w:tcW w:w="5407" w:type="dxa"/>
          </w:tcPr>
          <w:p w14:paraId="2670FBBA" w14:textId="0B7958E8" w:rsidR="00271B98" w:rsidRPr="008B4943" w:rsidRDefault="00271B98" w:rsidP="008B4943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ค่าเผื่อหนี้สงสัยจะสูญ </w:t>
            </w:r>
            <w:r w:rsidRPr="008B4943">
              <w:rPr>
                <w:rFonts w:asciiTheme="majorBidi" w:hAnsiTheme="majorBidi"/>
                <w:cs/>
              </w:rPr>
              <w:t xml:space="preserve">- </w:t>
            </w:r>
            <w:r w:rsidRPr="008B4943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="000B07D0" w:rsidRPr="008B4943">
              <w:rPr>
                <w:rFonts w:asciiTheme="majorBidi" w:hAnsiTheme="majorBidi" w:cstheme="majorBidi"/>
                <w:cs/>
              </w:rPr>
              <w:t>และลูกหนี้</w:t>
            </w:r>
            <w:r w:rsidR="00407984" w:rsidRPr="008B4943">
              <w:rPr>
                <w:rFonts w:asciiTheme="majorBidi" w:hAnsiTheme="majorBidi" w:cstheme="majorBidi"/>
                <w:cs/>
              </w:rPr>
              <w:t>หมุนเวียน</w:t>
            </w:r>
            <w:r w:rsidR="000B07D0" w:rsidRPr="008B4943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307" w:type="dxa"/>
          </w:tcPr>
          <w:p w14:paraId="5775C591" w14:textId="50733EE8" w:rsidR="00271B98" w:rsidRPr="008B4943" w:rsidRDefault="00A679BA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96" w:type="dxa"/>
            <w:gridSpan w:val="2"/>
          </w:tcPr>
          <w:p w14:paraId="5C2931F4" w14:textId="77777777" w:rsidR="00271B98" w:rsidRPr="008B4943" w:rsidRDefault="00271B98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36E3528" w14:textId="11410656" w:rsidR="00271B98" w:rsidRPr="008B4943" w:rsidRDefault="00DA349A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71B98" w:rsidRPr="008B4943" w14:paraId="0FC0BBC3" w14:textId="77777777" w:rsidTr="00D35468">
        <w:trPr>
          <w:cantSplit/>
          <w:trHeight w:val="191"/>
        </w:trPr>
        <w:tc>
          <w:tcPr>
            <w:tcW w:w="5407" w:type="dxa"/>
          </w:tcPr>
          <w:p w14:paraId="6EB3BEE0" w14:textId="77777777" w:rsidR="00271B98" w:rsidRPr="008B4943" w:rsidRDefault="00271B98" w:rsidP="008B4943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00AE9D0D" w14:textId="4A97B175" w:rsidR="00271B98" w:rsidRPr="008B4943" w:rsidRDefault="00A679BA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96" w:type="dxa"/>
            <w:gridSpan w:val="2"/>
          </w:tcPr>
          <w:p w14:paraId="45CBB0FF" w14:textId="77777777" w:rsidR="00271B98" w:rsidRPr="008B4943" w:rsidRDefault="00271B98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2520619" w14:textId="189B706F" w:rsidR="00271B98" w:rsidRPr="008B4943" w:rsidRDefault="00DA349A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271B98" w:rsidRPr="008B4943" w14:paraId="01CC7C6F" w14:textId="77777777" w:rsidTr="00D35468">
        <w:trPr>
          <w:cantSplit/>
          <w:trHeight w:val="191"/>
        </w:trPr>
        <w:tc>
          <w:tcPr>
            <w:tcW w:w="5407" w:type="dxa"/>
          </w:tcPr>
          <w:p w14:paraId="6FEFD0AC" w14:textId="0CAD3420" w:rsidR="00271B98" w:rsidRPr="008B4943" w:rsidRDefault="00271B98" w:rsidP="008B4943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</w:rPr>
            </w:pPr>
            <w:r w:rsidRPr="008B4943">
              <w:rPr>
                <w:rFonts w:asciiTheme="majorBidi" w:hAnsiTheme="majorBidi" w:cstheme="majorBidi"/>
                <w:i/>
                <w:iCs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DA349A" w:rsidRPr="008B4943">
              <w:rPr>
                <w:rFonts w:asciiTheme="majorBidi" w:hAnsiTheme="majorBidi" w:cstheme="majorBidi"/>
                <w:i/>
                <w:iCs/>
              </w:rPr>
              <w:t>1</w:t>
            </w:r>
            <w:r w:rsidRPr="008B4943">
              <w:rPr>
                <w:rFonts w:asciiTheme="majorBidi" w:hAnsiTheme="majorBidi"/>
                <w:i/>
                <w:iCs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i/>
                <w:iCs/>
                <w:cs/>
              </w:rPr>
              <w:t xml:space="preserve">มกราคม </w:t>
            </w:r>
            <w:r w:rsidR="00A679BA" w:rsidRPr="008B4943">
              <w:rPr>
                <w:rFonts w:asciiTheme="majorBidi" w:hAnsiTheme="majorBidi" w:cstheme="majorBidi"/>
                <w:i/>
                <w:iCs/>
              </w:rPr>
              <w:t>2563</w:t>
            </w:r>
            <w:r w:rsidRPr="008B4943">
              <w:rPr>
                <w:rFonts w:asciiTheme="majorBidi" w:hAnsiTheme="majorBidi"/>
                <w:i/>
                <w:iCs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i/>
                <w:iCs/>
                <w:cs/>
              </w:rPr>
              <w:t>สำหรับ</w:t>
            </w:r>
          </w:p>
        </w:tc>
        <w:tc>
          <w:tcPr>
            <w:tcW w:w="1307" w:type="dxa"/>
          </w:tcPr>
          <w:p w14:paraId="5E255676" w14:textId="77777777" w:rsidR="00271B98" w:rsidRPr="008B4943" w:rsidRDefault="00271B98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gridSpan w:val="2"/>
          </w:tcPr>
          <w:p w14:paraId="5972CFFF" w14:textId="77777777" w:rsidR="00271B98" w:rsidRPr="008B4943" w:rsidRDefault="00271B98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4A24F64" w14:textId="77777777" w:rsidR="00271B98" w:rsidRPr="008B4943" w:rsidRDefault="00271B98" w:rsidP="008B494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1B98" w:rsidRPr="008B4943" w14:paraId="0D351428" w14:textId="77777777" w:rsidTr="00D35468">
        <w:trPr>
          <w:cantSplit/>
        </w:trPr>
        <w:tc>
          <w:tcPr>
            <w:tcW w:w="5407" w:type="dxa"/>
          </w:tcPr>
          <w:p w14:paraId="1CCE5E48" w14:textId="04A5A550" w:rsidR="00271B98" w:rsidRPr="008B4943" w:rsidRDefault="0017326A" w:rsidP="008B4943">
            <w:pPr>
              <w:pStyle w:val="ListParagraph"/>
              <w:numPr>
                <w:ilvl w:val="0"/>
                <w:numId w:val="29"/>
              </w:numPr>
              <w:ind w:left="190" w:right="-80" w:hanging="18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  <w:r w:rsidR="00407984"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307" w:type="dxa"/>
            <w:vAlign w:val="bottom"/>
          </w:tcPr>
          <w:p w14:paraId="3403AD3A" w14:textId="3D0ABE62" w:rsidR="00271B98" w:rsidRPr="008B4943" w:rsidRDefault="000B07D0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6" w:type="dxa"/>
            <w:gridSpan w:val="2"/>
            <w:vAlign w:val="bottom"/>
          </w:tcPr>
          <w:p w14:paraId="0C1955FA" w14:textId="77777777" w:rsidR="00271B98" w:rsidRPr="008B4943" w:rsidRDefault="00271B98" w:rsidP="008B49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3040B5F" w14:textId="23CE7BDA" w:rsidR="00F80340" w:rsidRPr="008B4943" w:rsidRDefault="00A679BA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</w:p>
        </w:tc>
      </w:tr>
      <w:tr w:rsidR="00271B98" w:rsidRPr="008B4943" w14:paraId="69F6A2D2" w14:textId="77777777" w:rsidTr="00D35468">
        <w:trPr>
          <w:cantSplit/>
        </w:trPr>
        <w:tc>
          <w:tcPr>
            <w:tcW w:w="5407" w:type="dxa"/>
          </w:tcPr>
          <w:p w14:paraId="4852F170" w14:textId="2FF2F65E" w:rsidR="00271B98" w:rsidRPr="008B4943" w:rsidRDefault="00271B98" w:rsidP="008B4943">
            <w:pPr>
              <w:pStyle w:val="ListParagraph"/>
              <w:numPr>
                <w:ilvl w:val="0"/>
                <w:numId w:val="29"/>
              </w:numPr>
              <w:ind w:left="190" w:right="-80" w:hanging="18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</w:t>
            </w:r>
            <w:r w:rsidR="004A182B"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407984"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="004A182B"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307" w:type="dxa"/>
          </w:tcPr>
          <w:p w14:paraId="3105244A" w14:textId="3C5BE7F8" w:rsidR="00271B98" w:rsidRPr="008B4943" w:rsidRDefault="00A679BA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196" w:type="dxa"/>
            <w:gridSpan w:val="2"/>
          </w:tcPr>
          <w:p w14:paraId="2D4DF31D" w14:textId="77777777" w:rsidR="00271B98" w:rsidRPr="008B4943" w:rsidRDefault="00271B98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2747D46" w14:textId="26AAC44A" w:rsidR="00271B98" w:rsidRPr="008B4943" w:rsidRDefault="00DA349A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71B98" w:rsidRPr="008B4943" w14:paraId="01B965A7" w14:textId="77777777" w:rsidTr="00D35468">
        <w:trPr>
          <w:cantSplit/>
        </w:trPr>
        <w:tc>
          <w:tcPr>
            <w:tcW w:w="5407" w:type="dxa"/>
            <w:vAlign w:val="bottom"/>
          </w:tcPr>
          <w:p w14:paraId="5587A6D7" w14:textId="2A84D8A7" w:rsidR="00271B98" w:rsidRPr="008B4943" w:rsidRDefault="00271B98" w:rsidP="008B4943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ค่าเผื่อผลขาดทุนจากการด้อยค่า ณ วันที่ </w:t>
            </w:r>
            <w:r w:rsidR="00DA349A" w:rsidRPr="008B4943">
              <w:rPr>
                <w:rFonts w:asciiTheme="majorBidi" w:hAnsiTheme="majorBidi" w:cstheme="majorBidi"/>
                <w:b/>
                <w:bCs/>
              </w:rPr>
              <w:t>1</w:t>
            </w:r>
            <w:r w:rsidRPr="008B4943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85DD9" w14:textId="7C95C881" w:rsidR="00271B98" w:rsidRPr="008B4943" w:rsidRDefault="00A679BA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</w:t>
            </w:r>
          </w:p>
        </w:tc>
        <w:tc>
          <w:tcPr>
            <w:tcW w:w="196" w:type="dxa"/>
            <w:gridSpan w:val="2"/>
          </w:tcPr>
          <w:p w14:paraId="51D51C35" w14:textId="77777777" w:rsidR="00271B98" w:rsidRPr="008B4943" w:rsidRDefault="00271B98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7F6F1" w14:textId="300E7CC5" w:rsidR="00271B98" w:rsidRPr="008B4943" w:rsidRDefault="00A679BA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DA349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407D72F0" w14:textId="77777777" w:rsidR="00271B98" w:rsidRPr="008B4943" w:rsidRDefault="00271B98" w:rsidP="008B4943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69E198F" w14:textId="310B2E8C" w:rsidR="00271B98" w:rsidRPr="008B4943" w:rsidRDefault="00271B98" w:rsidP="008B4943">
      <w:pPr>
        <w:pStyle w:val="ListParagraph"/>
        <w:ind w:left="1267" w:right="-5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8B4943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ณ วันที่     </w:t>
      </w:r>
      <w:r w:rsidR="00DA349A" w:rsidRPr="008B4943">
        <w:rPr>
          <w:rFonts w:asciiTheme="majorBidi" w:hAnsiTheme="majorBidi" w:cstheme="majorBidi"/>
          <w:sz w:val="30"/>
          <w:szCs w:val="30"/>
        </w:rPr>
        <w:t>1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A679BA" w:rsidRPr="008B4943">
        <w:rPr>
          <w:rFonts w:asciiTheme="majorBidi" w:hAnsiTheme="majorBidi" w:cstheme="majorBidi"/>
          <w:sz w:val="30"/>
          <w:szCs w:val="30"/>
        </w:rPr>
        <w:t>2563</w:t>
      </w:r>
    </w:p>
    <w:p w14:paraId="66363625" w14:textId="77777777" w:rsidR="00271B98" w:rsidRPr="008B4943" w:rsidRDefault="00271B98" w:rsidP="008B4943">
      <w:pPr>
        <w:spacing w:line="240" w:lineRule="auto"/>
        <w:ind w:left="1260"/>
        <w:jc w:val="thaiDistribute"/>
      </w:pPr>
    </w:p>
    <w:p w14:paraId="65AA9C88" w14:textId="77777777" w:rsidR="00014938" w:rsidRPr="008B4943" w:rsidRDefault="0001493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i/>
          <w:iCs/>
          <w:color w:val="000000"/>
        </w:rPr>
      </w:pPr>
      <w:r w:rsidRPr="008B4943">
        <w:rPr>
          <w:b/>
          <w:bCs/>
          <w:i/>
          <w:iCs/>
          <w:color w:val="000000"/>
          <w:cs/>
        </w:rPr>
        <w:br w:type="page"/>
      </w:r>
    </w:p>
    <w:p w14:paraId="48C81065" w14:textId="0C9075C7" w:rsidR="00271B98" w:rsidRPr="008B4943" w:rsidRDefault="00271B98" w:rsidP="008B4943">
      <w:pPr>
        <w:pStyle w:val="ListParagraph"/>
        <w:numPr>
          <w:ilvl w:val="0"/>
          <w:numId w:val="28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B494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DA349A" w:rsidRPr="008B494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</w:t>
      </w:r>
      <w:r w:rsidR="00A679BA" w:rsidRPr="008B494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6</w:t>
      </w:r>
      <w:r w:rsidRPr="008B494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สัญญาเช่า</w:t>
      </w:r>
    </w:p>
    <w:p w14:paraId="3E29BC32" w14:textId="77777777" w:rsidR="00271B98" w:rsidRPr="008B4943" w:rsidRDefault="00271B98" w:rsidP="008B4943">
      <w:pPr>
        <w:spacing w:line="240" w:lineRule="auto"/>
        <w:ind w:left="1260"/>
        <w:jc w:val="thaiDistribute"/>
        <w:rPr>
          <w:cs/>
        </w:rPr>
      </w:pPr>
    </w:p>
    <w:p w14:paraId="6225AB45" w14:textId="13B4A955" w:rsidR="00271B98" w:rsidRPr="008B4943" w:rsidRDefault="00271B98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8B4943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DA349A" w:rsidRPr="008B4943">
        <w:rPr>
          <w:rFonts w:asciiTheme="majorBidi" w:hAnsiTheme="majorBidi" w:cstheme="majorBidi"/>
          <w:sz w:val="30"/>
          <w:szCs w:val="30"/>
        </w:rPr>
        <w:t>1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A679BA" w:rsidRPr="008B4943">
        <w:rPr>
          <w:rFonts w:asciiTheme="majorBidi" w:hAnsiTheme="majorBidi" w:cstheme="majorBidi"/>
          <w:sz w:val="30"/>
          <w:szCs w:val="30"/>
        </w:rPr>
        <w:t>2563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 กลุ่มบริษัทถือปฏิบัติตาม </w:t>
      </w:r>
      <w:r w:rsidRPr="008B4943">
        <w:rPr>
          <w:rFonts w:asciiTheme="majorBidi" w:hAnsiTheme="majorBidi" w:cstheme="majorBidi"/>
          <w:sz w:val="30"/>
          <w:szCs w:val="30"/>
        </w:rPr>
        <w:t xml:space="preserve">TFRS </w:t>
      </w:r>
      <w:r w:rsidR="00DA349A" w:rsidRPr="008B4943">
        <w:rPr>
          <w:rFonts w:asciiTheme="majorBidi" w:hAnsiTheme="majorBidi" w:cstheme="majorBidi"/>
          <w:sz w:val="30"/>
          <w:szCs w:val="30"/>
        </w:rPr>
        <w:t>1</w:t>
      </w:r>
      <w:r w:rsidR="00A679BA" w:rsidRPr="008B4943">
        <w:rPr>
          <w:rFonts w:asciiTheme="majorBidi" w:hAnsiTheme="majorBidi" w:cstheme="majorBidi"/>
          <w:sz w:val="30"/>
          <w:szCs w:val="30"/>
        </w:rPr>
        <w:t>6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DA349A" w:rsidRPr="008B4943">
        <w:rPr>
          <w:rFonts w:asciiTheme="majorBidi" w:hAnsiTheme="majorBidi" w:cstheme="majorBidi"/>
          <w:sz w:val="30"/>
          <w:szCs w:val="30"/>
        </w:rPr>
        <w:t>1</w:t>
      </w:r>
      <w:r w:rsidR="00A679BA" w:rsidRPr="008B4943">
        <w:rPr>
          <w:rFonts w:asciiTheme="majorBidi" w:hAnsiTheme="majorBidi" w:cstheme="majorBidi"/>
          <w:sz w:val="30"/>
          <w:szCs w:val="30"/>
        </w:rPr>
        <w:t>7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8B4943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/>
          <w:sz w:val="30"/>
          <w:szCs w:val="30"/>
          <w:cs/>
        </w:rPr>
        <w:t>(</w:t>
      </w:r>
      <w:r w:rsidRPr="008B4943">
        <w:rPr>
          <w:rFonts w:asciiTheme="majorBidi" w:hAnsiTheme="majorBidi" w:cstheme="majorBidi"/>
          <w:sz w:val="30"/>
          <w:szCs w:val="30"/>
        </w:rPr>
        <w:t xml:space="preserve">TAS </w:t>
      </w:r>
      <w:r w:rsidR="00DA349A" w:rsidRPr="008B4943">
        <w:rPr>
          <w:rFonts w:asciiTheme="majorBidi" w:hAnsiTheme="majorBidi" w:cstheme="majorBidi"/>
          <w:sz w:val="30"/>
          <w:szCs w:val="30"/>
        </w:rPr>
        <w:t>1</w:t>
      </w:r>
      <w:r w:rsidR="00A679BA" w:rsidRPr="008B4943">
        <w:rPr>
          <w:rFonts w:asciiTheme="majorBidi" w:hAnsiTheme="majorBidi" w:cstheme="majorBidi"/>
          <w:sz w:val="30"/>
          <w:szCs w:val="30"/>
        </w:rPr>
        <w:t>7</w:t>
      </w:r>
      <w:r w:rsidRPr="008B4943">
        <w:rPr>
          <w:rFonts w:asciiTheme="majorBidi" w:hAnsiTheme="majorBidi"/>
          <w:sz w:val="30"/>
          <w:szCs w:val="30"/>
          <w:cs/>
        </w:rPr>
        <w:t xml:space="preserve">) 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A679BA" w:rsidRPr="008B4943">
        <w:rPr>
          <w:rFonts w:asciiTheme="majorBidi" w:hAnsiTheme="majorBidi" w:cstheme="majorBidi"/>
          <w:sz w:val="30"/>
          <w:szCs w:val="30"/>
        </w:rPr>
        <w:t>4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8B4943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/>
          <w:sz w:val="30"/>
          <w:szCs w:val="30"/>
          <w:cs/>
        </w:rPr>
        <w:t>(</w:t>
      </w:r>
      <w:r w:rsidRPr="008B4943">
        <w:rPr>
          <w:rFonts w:asciiTheme="majorBidi" w:hAnsiTheme="majorBidi" w:cstheme="majorBidi"/>
          <w:sz w:val="30"/>
          <w:szCs w:val="30"/>
        </w:rPr>
        <w:t xml:space="preserve">TFRIC </w:t>
      </w:r>
      <w:r w:rsidR="00A679BA" w:rsidRPr="008B4943">
        <w:rPr>
          <w:rFonts w:asciiTheme="majorBidi" w:hAnsiTheme="majorBidi" w:cstheme="majorBidi"/>
          <w:sz w:val="30"/>
          <w:szCs w:val="30"/>
        </w:rPr>
        <w:t>4</w:t>
      </w:r>
      <w:r w:rsidRPr="008B4943">
        <w:rPr>
          <w:rFonts w:asciiTheme="majorBidi" w:hAnsiTheme="majorBidi"/>
          <w:sz w:val="30"/>
          <w:szCs w:val="30"/>
          <w:cs/>
        </w:rPr>
        <w:t xml:space="preserve">) 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8B4943">
        <w:rPr>
          <w:rFonts w:asciiTheme="majorBidi" w:hAnsiTheme="majorBidi"/>
          <w:sz w:val="30"/>
          <w:szCs w:val="30"/>
          <w:cs/>
        </w:rPr>
        <w:t>(</w:t>
      </w:r>
      <w:r w:rsidRPr="008B4943">
        <w:rPr>
          <w:rFonts w:asciiTheme="majorBidi" w:hAnsiTheme="majorBidi" w:cstheme="majorBidi"/>
          <w:sz w:val="30"/>
          <w:szCs w:val="30"/>
        </w:rPr>
        <w:t>Modified retrospective approach</w:t>
      </w:r>
      <w:r w:rsidRPr="008B4943">
        <w:rPr>
          <w:rFonts w:asciiTheme="majorBidi" w:hAnsiTheme="majorBidi"/>
          <w:sz w:val="30"/>
          <w:szCs w:val="30"/>
          <w:cs/>
        </w:rPr>
        <w:t>)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A285F7D" w14:textId="77777777" w:rsidR="00271B98" w:rsidRPr="008B4943" w:rsidRDefault="00271B98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E42E0D" w14:textId="16979908" w:rsidR="00271B98" w:rsidRPr="008B4943" w:rsidRDefault="00271B98" w:rsidP="008B4943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B4943">
        <w:rPr>
          <w:rFonts w:asciiTheme="majorBid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8B4943">
        <w:rPr>
          <w:rFonts w:asciiTheme="majorBidi" w:hAnsiTheme="majorBidi" w:cstheme="majorBidi"/>
          <w:sz w:val="30"/>
          <w:szCs w:val="30"/>
        </w:rPr>
        <w:t xml:space="preserve"> TFRS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349A" w:rsidRPr="008B4943">
        <w:rPr>
          <w:rFonts w:asciiTheme="majorBidi" w:hAnsiTheme="majorBidi" w:cstheme="majorBidi"/>
          <w:sz w:val="30"/>
          <w:szCs w:val="30"/>
        </w:rPr>
        <w:t>1</w:t>
      </w:r>
      <w:r w:rsidR="00A679BA" w:rsidRPr="008B4943">
        <w:rPr>
          <w:rFonts w:asciiTheme="majorBidi" w:hAnsiTheme="majorBidi" w:cstheme="majorBidi"/>
          <w:sz w:val="30"/>
          <w:szCs w:val="30"/>
        </w:rPr>
        <w:t>6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8B4943">
        <w:rPr>
          <w:rFonts w:asciiTheme="majorBidi" w:hAnsiTheme="majorBidi" w:cstheme="majorBidi"/>
          <w:sz w:val="30"/>
          <w:szCs w:val="30"/>
        </w:rPr>
        <w:t>Transaction price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) ณ วันที่ </w:t>
      </w:r>
      <w:r w:rsidR="00DA349A" w:rsidRPr="008B4943">
        <w:rPr>
          <w:rFonts w:asciiTheme="majorBidi" w:hAnsiTheme="majorBidi" w:cstheme="majorBidi"/>
          <w:sz w:val="30"/>
          <w:szCs w:val="30"/>
        </w:rPr>
        <w:t>1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A679BA" w:rsidRPr="008B4943">
        <w:rPr>
          <w:rFonts w:asciiTheme="majorBidi" w:hAnsiTheme="majorBidi" w:cstheme="majorBidi"/>
          <w:sz w:val="30"/>
          <w:szCs w:val="30"/>
        </w:rPr>
        <w:t>2563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</w:t>
      </w:r>
      <w:r w:rsidR="006A3D18" w:rsidRPr="008B4943">
        <w:rPr>
          <w:rFonts w:asciiTheme="majorBidi" w:hAnsiTheme="majorBidi" w:cstheme="majorBidi"/>
          <w:sz w:val="30"/>
          <w:szCs w:val="30"/>
          <w:cs/>
        </w:rPr>
        <w:t>ก</w:t>
      </w:r>
      <w:r w:rsidRPr="008B4943">
        <w:rPr>
          <w:rFonts w:asciiTheme="majorBidi" w:hAnsiTheme="majorBidi" w:cstheme="majorBidi"/>
          <w:sz w:val="30"/>
          <w:szCs w:val="30"/>
          <w:cs/>
        </w:rPr>
        <w:t>ลุ่มบริษัทรับรู้ค่า</w:t>
      </w:r>
      <w:r w:rsidR="006A3D18" w:rsidRPr="008B4943">
        <w:rPr>
          <w:rFonts w:asciiTheme="majorBidi" w:hAnsiTheme="majorBidi" w:cstheme="majorBidi"/>
          <w:sz w:val="30"/>
          <w:szCs w:val="30"/>
          <w:cs/>
        </w:rPr>
        <w:t>ตัดจำหน่าย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ของสินทรัพย์สิทธิการใช้และดอกเบี้ยจ่ายของหนี้สินตามสัญญาเช่า </w:t>
      </w:r>
    </w:p>
    <w:p w14:paraId="0712DFDC" w14:textId="77777777" w:rsidR="00271B98" w:rsidRPr="008B4943" w:rsidRDefault="00271B9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</w:rPr>
      </w:pPr>
    </w:p>
    <w:p w14:paraId="7A22AB53" w14:textId="3A12CF49" w:rsidR="00271B98" w:rsidRPr="008B4943" w:rsidRDefault="00271B9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hd w:val="clear" w:color="auto" w:fill="CCCCCC"/>
        </w:rPr>
      </w:pPr>
      <w:r w:rsidRPr="008B4943">
        <w:rPr>
          <w:rFonts w:asciiTheme="majorBidi" w:hAnsiTheme="majorBidi" w:cstheme="majorBidi"/>
          <w:color w:val="00000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1F138188" w14:textId="77777777" w:rsidR="00271B98" w:rsidRPr="008B4943" w:rsidRDefault="00271B9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</w:rPr>
      </w:pPr>
    </w:p>
    <w:p w14:paraId="5707F99D" w14:textId="425563F8" w:rsidR="00BC7DA7" w:rsidRPr="008B4943" w:rsidRDefault="00271B98" w:rsidP="008B4943">
      <w:pPr>
        <w:pStyle w:val="ListParagraph"/>
        <w:numPr>
          <w:ilvl w:val="0"/>
          <w:numId w:val="30"/>
        </w:numPr>
        <w:autoSpaceDE w:val="0"/>
        <w:autoSpaceDN w:val="0"/>
        <w:adjustRightInd w:val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8B494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DA349A" w:rsidRPr="008B4943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="00A679BA" w:rsidRPr="008B4943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8B4943">
        <w:rPr>
          <w:rFonts w:asciiTheme="majorBidi" w:eastAsia="Times New Roman" w:hAnsiTheme="majorBidi"/>
          <w:color w:val="000000"/>
          <w:sz w:val="30"/>
          <w:szCs w:val="30"/>
          <w:cs/>
        </w:rPr>
        <w:t xml:space="preserve"> </w:t>
      </w:r>
      <w:r w:rsidRPr="008B494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เดือน</w:t>
      </w:r>
    </w:p>
    <w:p w14:paraId="6F30494D" w14:textId="77777777" w:rsidR="00271B98" w:rsidRPr="008B4943" w:rsidRDefault="00271B98" w:rsidP="008B4943">
      <w:pPr>
        <w:pStyle w:val="ListParagraph"/>
        <w:numPr>
          <w:ilvl w:val="0"/>
          <w:numId w:val="30"/>
        </w:numPr>
        <w:autoSpaceDE w:val="0"/>
        <w:autoSpaceDN w:val="0"/>
        <w:adjustRightInd w:val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8B494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2A78F1CE" w14:textId="77777777" w:rsidR="00271B98" w:rsidRPr="008B4943" w:rsidRDefault="00271B98" w:rsidP="008B4943">
      <w:pPr>
        <w:pStyle w:val="ListParagraph"/>
        <w:numPr>
          <w:ilvl w:val="0"/>
          <w:numId w:val="30"/>
        </w:numPr>
        <w:autoSpaceDE w:val="0"/>
        <w:autoSpaceDN w:val="0"/>
        <w:adjustRightInd w:val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8B494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7CE135C9" w14:textId="20C2D397" w:rsidR="00271B98" w:rsidRPr="008B4943" w:rsidRDefault="00271B98" w:rsidP="008B4943">
      <w:pPr>
        <w:pStyle w:val="ListParagraph"/>
        <w:numPr>
          <w:ilvl w:val="0"/>
          <w:numId w:val="30"/>
        </w:numPr>
        <w:autoSpaceDE w:val="0"/>
        <w:autoSpaceDN w:val="0"/>
        <w:adjustRightInd w:val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8B494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</w:t>
      </w:r>
    </w:p>
    <w:p w14:paraId="3DE84A09" w14:textId="05A19836" w:rsidR="00CA271D" w:rsidRPr="008B4943" w:rsidRDefault="00271B98" w:rsidP="008B4943">
      <w:pPr>
        <w:pStyle w:val="ListParagraph"/>
        <w:numPr>
          <w:ilvl w:val="0"/>
          <w:numId w:val="30"/>
        </w:numPr>
        <w:autoSpaceDE w:val="0"/>
        <w:autoSpaceDN w:val="0"/>
        <w:adjustRightInd w:val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8B494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611F7EC3" w14:textId="1110ACD9" w:rsidR="00112D45" w:rsidRPr="008B4943" w:rsidRDefault="00112D45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  <w:cs/>
        </w:rPr>
      </w:pPr>
      <w:r w:rsidRPr="008B4943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47C3AA91" w14:textId="77777777" w:rsidR="00271B98" w:rsidRPr="008B4943" w:rsidRDefault="00271B98" w:rsidP="008B4943">
      <w:pPr>
        <w:pStyle w:val="ListParagraph"/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271B98" w:rsidRPr="008B4943" w14:paraId="7FE1C164" w14:textId="77777777" w:rsidTr="00E05218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36D14BD" w14:textId="515358BC" w:rsidR="00271B98" w:rsidRPr="008B4943" w:rsidRDefault="00271B98" w:rsidP="008B494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8B494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8B49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DA349A" w:rsidRPr="008B49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</w:t>
            </w:r>
            <w:r w:rsidR="00A679BA" w:rsidRPr="008B49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6</w:t>
            </w: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AC1457D" w14:textId="77777777" w:rsidR="00271B98" w:rsidRPr="008B4943" w:rsidRDefault="00271B98" w:rsidP="008B494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393BA68" w14:textId="77777777" w:rsidR="00271B98" w:rsidRPr="008B4943" w:rsidRDefault="00271B98" w:rsidP="008B494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62F423" w14:textId="77777777" w:rsidR="00271B98" w:rsidRPr="008B4943" w:rsidRDefault="00271B98" w:rsidP="008B494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03C99B7" w14:textId="77777777" w:rsidR="00271B98" w:rsidRPr="008B4943" w:rsidRDefault="00271B98" w:rsidP="008B494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71B98" w:rsidRPr="008B4943" w14:paraId="70602E0B" w14:textId="77777777" w:rsidTr="00E05218">
        <w:trPr>
          <w:cantSplit/>
          <w:trHeight w:val="20"/>
          <w:tblHeader/>
        </w:trPr>
        <w:tc>
          <w:tcPr>
            <w:tcW w:w="5670" w:type="dxa"/>
          </w:tcPr>
          <w:p w14:paraId="12C51736" w14:textId="77777777" w:rsidR="00271B98" w:rsidRPr="008B4943" w:rsidRDefault="00271B9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2E182C17" w14:textId="1B7AF2F6" w:rsidR="00271B98" w:rsidRPr="008B4943" w:rsidRDefault="00271B98" w:rsidP="008B494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4943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80340" w:rsidRPr="008B49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</w:t>
            </w:r>
            <w:r w:rsidRPr="008B49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8B4943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71B98" w:rsidRPr="008B4943" w14:paraId="1AA53DAF" w14:textId="77777777" w:rsidTr="00E05218">
        <w:trPr>
          <w:cantSplit/>
          <w:trHeight w:val="20"/>
        </w:trPr>
        <w:tc>
          <w:tcPr>
            <w:tcW w:w="5670" w:type="dxa"/>
          </w:tcPr>
          <w:p w14:paraId="34D344F9" w14:textId="1CC9396C" w:rsidR="00271B98" w:rsidRPr="008B4943" w:rsidRDefault="00271B9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DA349A" w:rsidRPr="008B4943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8B494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มกราคม </w:t>
            </w:r>
            <w:r w:rsidR="00A679BA" w:rsidRPr="008B4943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2880" w:type="dxa"/>
            <w:gridSpan w:val="3"/>
          </w:tcPr>
          <w:p w14:paraId="2809CA5E" w14:textId="77777777" w:rsidR="00271B98" w:rsidRPr="008B4943" w:rsidRDefault="00271B98" w:rsidP="008B494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A271D" w:rsidRPr="008B4943" w14:paraId="4353D495" w14:textId="77777777" w:rsidTr="00183B5C">
        <w:trPr>
          <w:cantSplit/>
          <w:trHeight w:val="20"/>
        </w:trPr>
        <w:tc>
          <w:tcPr>
            <w:tcW w:w="5670" w:type="dxa"/>
          </w:tcPr>
          <w:p w14:paraId="503C2BA1" w14:textId="5EDE6320" w:rsidR="00CA271D" w:rsidRPr="008B4943" w:rsidRDefault="00CA271D" w:rsidP="008B494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ลูกหนี้อื่นลดลง</w:t>
            </w:r>
          </w:p>
        </w:tc>
        <w:tc>
          <w:tcPr>
            <w:tcW w:w="1350" w:type="dxa"/>
            <w:vAlign w:val="bottom"/>
          </w:tcPr>
          <w:p w14:paraId="2F629D26" w14:textId="6EB5F5E8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246289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46289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5339697" w14:textId="77777777" w:rsidR="00CA271D" w:rsidRPr="008B4943" w:rsidRDefault="00CA271D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250C40" w14:textId="0EF1D350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325598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A271D" w:rsidRPr="008B4943" w14:paraId="4494523D" w14:textId="77777777" w:rsidTr="00183B5C">
        <w:trPr>
          <w:cantSplit/>
          <w:trHeight w:val="20"/>
        </w:trPr>
        <w:tc>
          <w:tcPr>
            <w:tcW w:w="5670" w:type="dxa"/>
          </w:tcPr>
          <w:p w14:paraId="020F3019" w14:textId="3809A7CD" w:rsidR="00CA271D" w:rsidRPr="008B4943" w:rsidRDefault="00CA271D" w:rsidP="008B494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ที่ดิน อาคาร และอุปกรณ์ลดลง</w:t>
            </w:r>
          </w:p>
        </w:tc>
        <w:tc>
          <w:tcPr>
            <w:tcW w:w="1350" w:type="dxa"/>
            <w:vAlign w:val="bottom"/>
          </w:tcPr>
          <w:p w14:paraId="1BB4EC00" w14:textId="01BD4BCE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665ECF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679BA" w:rsidRPr="008B4943">
              <w:rPr>
                <w:rFonts w:asciiTheme="majorBidi" w:hAnsiTheme="majorBidi"/>
                <w:sz w:val="30"/>
                <w:szCs w:val="30"/>
                <w:lang w:val="en-US" w:bidi="th-TH"/>
              </w:rPr>
              <w:t>397</w:t>
            </w:r>
            <w:r w:rsidR="00665ECF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6CE8955" w14:textId="77777777" w:rsidR="00CA271D" w:rsidRPr="008B4943" w:rsidRDefault="00CA271D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773761" w14:textId="6FE61D8C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B11EEF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A271D" w:rsidRPr="008B4943" w14:paraId="278288AC" w14:textId="77777777" w:rsidTr="00183B5C">
        <w:trPr>
          <w:cantSplit/>
          <w:trHeight w:val="20"/>
        </w:trPr>
        <w:tc>
          <w:tcPr>
            <w:tcW w:w="5670" w:type="dxa"/>
          </w:tcPr>
          <w:p w14:paraId="55F32BB2" w14:textId="65772688" w:rsidR="00CA271D" w:rsidRPr="008B4943" w:rsidRDefault="00CA271D" w:rsidP="008B494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bottom"/>
          </w:tcPr>
          <w:p w14:paraId="6CE02919" w14:textId="27EA7692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665ECF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679BA" w:rsidRPr="008B4943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665ECF" w:rsidRPr="008B4943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A679BA" w:rsidRPr="008B4943">
              <w:rPr>
                <w:rFonts w:asciiTheme="majorBidi" w:hAnsiTheme="majorBidi"/>
                <w:sz w:val="30"/>
                <w:szCs w:val="30"/>
                <w:lang w:val="en-US" w:bidi="th-TH"/>
              </w:rPr>
              <w:t>07</w:t>
            </w:r>
            <w:r w:rsidR="00DA349A" w:rsidRPr="008B4943">
              <w:rPr>
                <w:rFonts w:asciiTheme="majorBidi" w:hAnsiTheme="majorBidi"/>
                <w:sz w:val="30"/>
                <w:szCs w:val="30"/>
                <w:lang w:bidi="th-TH"/>
              </w:rPr>
              <w:t>1</w:t>
            </w:r>
            <w:r w:rsidR="00665ECF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E959153" w14:textId="77777777" w:rsidR="00CA271D" w:rsidRPr="008B4943" w:rsidRDefault="00CA271D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F5170F" w14:textId="14E26C59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CA271D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679BA" w:rsidRPr="008B4943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CA271D" w:rsidRPr="008B4943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A679BA" w:rsidRPr="008B4943">
              <w:rPr>
                <w:rFonts w:asciiTheme="majorBidi" w:hAnsiTheme="majorBidi"/>
                <w:sz w:val="30"/>
                <w:szCs w:val="30"/>
                <w:lang w:val="en-US" w:bidi="th-TH"/>
              </w:rPr>
              <w:t>07</w:t>
            </w:r>
            <w:r w:rsidR="00DA349A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1</w:t>
            </w:r>
            <w:r w:rsidR="00CA271D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A271D" w:rsidRPr="008B4943" w14:paraId="6C0AC88D" w14:textId="77777777" w:rsidTr="00183B5C">
        <w:trPr>
          <w:cantSplit/>
          <w:trHeight w:val="20"/>
        </w:trPr>
        <w:tc>
          <w:tcPr>
            <w:tcW w:w="5670" w:type="dxa"/>
          </w:tcPr>
          <w:p w14:paraId="79DAFB60" w14:textId="270E1F0D" w:rsidR="00CA271D" w:rsidRPr="008B4943" w:rsidRDefault="00CA271D" w:rsidP="008B494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60EA7B5F" w14:textId="7839FCAC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246289" w:rsidRPr="008B4943">
              <w:rPr>
                <w:rFonts w:asciiTheme="majorBidi" w:hAnsiTheme="majorBidi"/>
                <w:sz w:val="30"/>
                <w:szCs w:val="30"/>
                <w:lang w:bidi="th-TH"/>
              </w:rPr>
              <w:t>1</w:t>
            </w:r>
            <w:r w:rsidR="00A679BA" w:rsidRPr="008B4943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  <w:r w:rsidR="00246289" w:rsidRPr="008B4943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A679BA" w:rsidRPr="008B4943">
              <w:rPr>
                <w:rFonts w:asciiTheme="majorBidi" w:hAnsiTheme="majorBidi"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180" w:type="dxa"/>
            <w:vAlign w:val="bottom"/>
          </w:tcPr>
          <w:p w14:paraId="1E8BE220" w14:textId="77777777" w:rsidR="00CA271D" w:rsidRPr="008B4943" w:rsidRDefault="00CA271D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6EADB4" w14:textId="72D4F470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A679BA" w:rsidRPr="008B4943">
              <w:rPr>
                <w:rFonts w:asciiTheme="majorBidi" w:hAnsiTheme="majorBidi"/>
                <w:sz w:val="30"/>
                <w:szCs w:val="30"/>
                <w:lang w:val="en-US" w:bidi="th-TH"/>
              </w:rPr>
              <w:t>9</w:t>
            </w:r>
            <w:r w:rsidR="00CA271D" w:rsidRPr="008B4943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A679BA" w:rsidRPr="008B4943">
              <w:rPr>
                <w:rFonts w:asciiTheme="majorBidi" w:hAnsiTheme="majorBidi"/>
                <w:sz w:val="30"/>
                <w:szCs w:val="30"/>
                <w:lang w:val="en-US" w:bidi="th-TH"/>
              </w:rPr>
              <w:t>505</w:t>
            </w:r>
          </w:p>
        </w:tc>
      </w:tr>
      <w:tr w:rsidR="00CA271D" w:rsidRPr="008B4943" w14:paraId="63D7D892" w14:textId="77777777" w:rsidTr="00CA271D">
        <w:trPr>
          <w:cantSplit/>
          <w:trHeight w:val="20"/>
        </w:trPr>
        <w:tc>
          <w:tcPr>
            <w:tcW w:w="5670" w:type="dxa"/>
          </w:tcPr>
          <w:p w14:paraId="4C50E6FE" w14:textId="57B8B085" w:rsidR="00CA271D" w:rsidRPr="008B4943" w:rsidRDefault="00CA271D" w:rsidP="008B494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สินทรัพย์ไม่หมุนเวียนอื่นลดลง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BA8885" w14:textId="6BC07A86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1F671A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679BA" w:rsidRPr="008B4943">
              <w:rPr>
                <w:rFonts w:asciiTheme="majorBidi" w:hAnsiTheme="majorBidi"/>
                <w:sz w:val="30"/>
                <w:szCs w:val="30"/>
                <w:lang w:val="en-US" w:bidi="th-TH"/>
              </w:rPr>
              <w:t>66</w:t>
            </w:r>
            <w:r w:rsidR="001F671A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1445E2" w14:textId="77777777" w:rsidR="00CA271D" w:rsidRPr="008B4943" w:rsidRDefault="00CA271D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C9DAB3" w14:textId="70C3C968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CA271D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679BA" w:rsidRPr="008B4943">
              <w:rPr>
                <w:rFonts w:asciiTheme="majorBidi" w:hAnsiTheme="majorBidi"/>
                <w:sz w:val="30"/>
                <w:szCs w:val="30"/>
                <w:lang w:val="en-US" w:bidi="th-TH"/>
              </w:rPr>
              <w:t>66</w:t>
            </w:r>
            <w:r w:rsidR="00CA271D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A271D" w:rsidRPr="008B4943" w14:paraId="3CBB98BA" w14:textId="77777777" w:rsidTr="00CA271D">
        <w:trPr>
          <w:cantSplit/>
          <w:trHeight w:val="20"/>
        </w:trPr>
        <w:tc>
          <w:tcPr>
            <w:tcW w:w="5670" w:type="dxa"/>
            <w:vAlign w:val="bottom"/>
          </w:tcPr>
          <w:p w14:paraId="460DCC33" w14:textId="1593EEF6" w:rsidR="00CA271D" w:rsidRPr="008B4943" w:rsidRDefault="00CA271D" w:rsidP="008B494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b/>
                <w:bCs/>
                <w:cs/>
              </w:rPr>
            </w:pPr>
            <w:r w:rsidRPr="008B4943">
              <w:rPr>
                <w:rFonts w:asciiTheme="majorBidi" w:hAnsiTheme="majorBidi"/>
                <w:b/>
                <w:bCs/>
                <w:cs/>
              </w:rPr>
              <w:t>สินทรัพย์เพิ่มขึ้น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F91FA" w14:textId="4EEB4E6F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  <w:r w:rsidR="00A679BA" w:rsidRPr="008B494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841BC4" w:rsidRPr="008B4943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,</w:t>
            </w:r>
            <w:r w:rsidR="00A679BA" w:rsidRPr="008B494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180" w:type="dxa"/>
            <w:vAlign w:val="bottom"/>
          </w:tcPr>
          <w:p w14:paraId="5F6FE84E" w14:textId="77777777" w:rsidR="00CA271D" w:rsidRPr="008B4943" w:rsidRDefault="00CA271D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FD2EC" w14:textId="0D1847E8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  <w:r w:rsidR="00A679BA" w:rsidRPr="008B494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CA271D" w:rsidRPr="008B4943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,</w:t>
            </w:r>
            <w:r w:rsidR="00A679BA" w:rsidRPr="008B494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368</w:t>
            </w:r>
          </w:p>
        </w:tc>
      </w:tr>
      <w:tr w:rsidR="00B34842" w:rsidRPr="008B4943" w14:paraId="2B10A83C" w14:textId="77777777" w:rsidTr="00183B5C">
        <w:trPr>
          <w:cantSplit/>
          <w:trHeight w:val="20"/>
        </w:trPr>
        <w:tc>
          <w:tcPr>
            <w:tcW w:w="5670" w:type="dxa"/>
            <w:vAlign w:val="center"/>
          </w:tcPr>
          <w:p w14:paraId="26FDCE7A" w14:textId="77777777" w:rsidR="00B34842" w:rsidRPr="008B4943" w:rsidRDefault="00B34842" w:rsidP="008B494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71E6E4FA" w14:textId="77777777" w:rsidR="00B34842" w:rsidRPr="008B4943" w:rsidRDefault="00B34842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EB2FAD" w14:textId="77777777" w:rsidR="00B34842" w:rsidRPr="008B4943" w:rsidRDefault="00B34842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90C634" w14:textId="77777777" w:rsidR="00B34842" w:rsidRPr="008B4943" w:rsidRDefault="00B34842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</w:tr>
      <w:tr w:rsidR="00CA271D" w:rsidRPr="008B4943" w14:paraId="52648F30" w14:textId="77777777" w:rsidTr="00183B5C">
        <w:trPr>
          <w:cantSplit/>
          <w:trHeight w:val="20"/>
        </w:trPr>
        <w:tc>
          <w:tcPr>
            <w:tcW w:w="5670" w:type="dxa"/>
            <w:vAlign w:val="center"/>
          </w:tcPr>
          <w:p w14:paraId="35819E1B" w14:textId="25A74758" w:rsidR="00CA271D" w:rsidRPr="008B4943" w:rsidRDefault="00CA271D" w:rsidP="008B494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หนี้สินหมุนเวียนอื่นลดลง</w:t>
            </w:r>
          </w:p>
        </w:tc>
        <w:tc>
          <w:tcPr>
            <w:tcW w:w="1350" w:type="dxa"/>
            <w:vAlign w:val="bottom"/>
          </w:tcPr>
          <w:p w14:paraId="489B5503" w14:textId="35C3EFBA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406F9F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679BA" w:rsidRPr="008B4943">
              <w:rPr>
                <w:rFonts w:asciiTheme="majorBidi" w:hAnsiTheme="majorBidi"/>
                <w:sz w:val="30"/>
                <w:szCs w:val="30"/>
                <w:lang w:val="en-US" w:bidi="th-TH"/>
              </w:rPr>
              <w:t>20</w:t>
            </w:r>
            <w:r w:rsidR="00406F9F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1940D0" w14:textId="77777777" w:rsidR="00CA271D" w:rsidRPr="008B4943" w:rsidRDefault="00CA271D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D8348C" w14:textId="626C0A13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B11EEF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A271D" w:rsidRPr="008B4943" w14:paraId="13436022" w14:textId="77777777" w:rsidTr="00CA271D">
        <w:trPr>
          <w:cantSplit/>
          <w:trHeight w:val="20"/>
        </w:trPr>
        <w:tc>
          <w:tcPr>
            <w:tcW w:w="5670" w:type="dxa"/>
            <w:vAlign w:val="center"/>
          </w:tcPr>
          <w:p w14:paraId="608729D1" w14:textId="1D68C23A" w:rsidR="00CA271D" w:rsidRPr="008B4943" w:rsidRDefault="00CA271D" w:rsidP="008B494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3C5C2E96" w14:textId="2F96D8A2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A679BA" w:rsidRPr="008B4943">
              <w:rPr>
                <w:rFonts w:asciiTheme="majorBidi" w:hAnsiTheme="majorBidi"/>
                <w:sz w:val="30"/>
                <w:szCs w:val="30"/>
                <w:lang w:val="en-US" w:bidi="th-TH"/>
              </w:rPr>
              <w:t>7</w:t>
            </w:r>
            <w:r w:rsidR="00B34842" w:rsidRPr="008B4943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A679BA" w:rsidRPr="008B4943">
              <w:rPr>
                <w:rFonts w:asciiTheme="majorBidi" w:hAnsiTheme="majorBidi"/>
                <w:sz w:val="30"/>
                <w:szCs w:val="30"/>
                <w:lang w:val="en-US" w:bidi="th-TH"/>
              </w:rPr>
              <w:t>079</w:t>
            </w:r>
          </w:p>
        </w:tc>
        <w:tc>
          <w:tcPr>
            <w:tcW w:w="180" w:type="dxa"/>
            <w:vAlign w:val="bottom"/>
          </w:tcPr>
          <w:p w14:paraId="37740D67" w14:textId="77777777" w:rsidR="00CA271D" w:rsidRPr="008B4943" w:rsidRDefault="00CA271D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330B3F" w14:textId="32F1D0A5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A679BA" w:rsidRPr="008B4943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  <w:r w:rsidR="00CA271D" w:rsidRPr="008B4943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A679BA" w:rsidRPr="008B4943">
              <w:rPr>
                <w:rFonts w:asciiTheme="majorBidi" w:hAnsiTheme="majorBidi"/>
                <w:sz w:val="30"/>
                <w:szCs w:val="30"/>
                <w:lang w:val="en-US" w:bidi="th-TH"/>
              </w:rPr>
              <w:t>383</w:t>
            </w:r>
          </w:p>
        </w:tc>
      </w:tr>
      <w:tr w:rsidR="00CA271D" w:rsidRPr="008B4943" w14:paraId="2648724E" w14:textId="77777777" w:rsidTr="002F54E4">
        <w:trPr>
          <w:cantSplit/>
          <w:trHeight w:val="20"/>
        </w:trPr>
        <w:tc>
          <w:tcPr>
            <w:tcW w:w="5670" w:type="dxa"/>
            <w:vAlign w:val="center"/>
          </w:tcPr>
          <w:p w14:paraId="0923CB60" w14:textId="56EFFAF1" w:rsidR="00CA271D" w:rsidRPr="008B4943" w:rsidRDefault="00CA271D" w:rsidP="008B494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</w:rPr>
            </w:pPr>
            <w:r w:rsidRPr="008B4943">
              <w:rPr>
                <w:rFonts w:asciiTheme="majorBidi" w:hAnsiTheme="majorBidi"/>
                <w:cs/>
              </w:rPr>
              <w:t>หนี้สินไม่หมุนเวียนอื่นลดลง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3DD3DA" w14:textId="5C939840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406F9F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679BA" w:rsidRPr="008B4943">
              <w:rPr>
                <w:rFonts w:asciiTheme="majorBidi" w:hAnsiTheme="majorBidi"/>
                <w:sz w:val="30"/>
                <w:szCs w:val="30"/>
                <w:lang w:val="en-US" w:bidi="th-TH"/>
              </w:rPr>
              <w:t>370</w:t>
            </w:r>
            <w:r w:rsidR="00406F9F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7F531F5" w14:textId="77777777" w:rsidR="00CA271D" w:rsidRPr="008B4943" w:rsidRDefault="00CA271D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48A3CB9" w14:textId="3D631ABE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CA271D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DA349A" w:rsidRPr="008B4943">
              <w:rPr>
                <w:rFonts w:asciiTheme="majorBidi" w:hAnsiTheme="majorBidi"/>
                <w:sz w:val="30"/>
                <w:szCs w:val="30"/>
                <w:lang w:bidi="th-TH"/>
              </w:rPr>
              <w:t>1</w:t>
            </w:r>
            <w:r w:rsidR="00A679BA" w:rsidRPr="008B4943"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  <w:r w:rsidR="00CA271D" w:rsidRPr="008B494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A271D" w:rsidRPr="008B4943" w14:paraId="48F9EE12" w14:textId="77777777" w:rsidTr="002F54E4">
        <w:trPr>
          <w:cantSplit/>
          <w:trHeight w:val="20"/>
        </w:trPr>
        <w:tc>
          <w:tcPr>
            <w:tcW w:w="5670" w:type="dxa"/>
            <w:vAlign w:val="center"/>
          </w:tcPr>
          <w:p w14:paraId="4455DFCB" w14:textId="4F7AE184" w:rsidR="00CA271D" w:rsidRPr="008B4943" w:rsidRDefault="00CA271D" w:rsidP="008B494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b/>
                <w:bCs/>
              </w:rPr>
            </w:pPr>
            <w:r w:rsidRPr="008B4943">
              <w:rPr>
                <w:rFonts w:asciiTheme="majorBidi" w:hAnsiTheme="majorBidi"/>
                <w:b/>
                <w:bCs/>
                <w:cs/>
              </w:rPr>
              <w:t>หนี้สินเพิ่มขึ้น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75733" w14:textId="02A5767B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  <w:r w:rsidR="00A679BA" w:rsidRPr="008B494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125303" w:rsidRPr="008B4943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,</w:t>
            </w:r>
            <w:r w:rsidR="00A679BA" w:rsidRPr="008B494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180" w:type="dxa"/>
          </w:tcPr>
          <w:p w14:paraId="5658FAF2" w14:textId="77777777" w:rsidR="00CA271D" w:rsidRPr="008B4943" w:rsidRDefault="00CA271D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FF154" w14:textId="02584232" w:rsidR="00CA271D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  <w:r w:rsidR="00A679BA" w:rsidRPr="008B494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CA271D" w:rsidRPr="008B4943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,</w:t>
            </w:r>
            <w:r w:rsidR="00A679BA" w:rsidRPr="008B494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368</w:t>
            </w:r>
          </w:p>
        </w:tc>
      </w:tr>
      <w:tr w:rsidR="002F54E4" w:rsidRPr="008B4943" w14:paraId="18364B88" w14:textId="77777777" w:rsidTr="002F54E4">
        <w:trPr>
          <w:cantSplit/>
          <w:trHeight w:val="20"/>
        </w:trPr>
        <w:tc>
          <w:tcPr>
            <w:tcW w:w="5670" w:type="dxa"/>
            <w:vAlign w:val="center"/>
          </w:tcPr>
          <w:p w14:paraId="71D12E22" w14:textId="77777777" w:rsidR="002F54E4" w:rsidRPr="008B4943" w:rsidRDefault="002F54E4" w:rsidP="008B494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0E3D17B" w14:textId="77777777" w:rsidR="002F54E4" w:rsidRPr="008B4943" w:rsidRDefault="002F54E4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0A5D" w14:textId="77777777" w:rsidR="002F54E4" w:rsidRPr="008B4943" w:rsidRDefault="002F54E4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6E271D8" w14:textId="77777777" w:rsidR="002F54E4" w:rsidRPr="008B4943" w:rsidRDefault="002F54E4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</w:tr>
      <w:tr w:rsidR="002F54E4" w:rsidRPr="008B4943" w14:paraId="2F13A29E" w14:textId="77777777" w:rsidTr="00001306">
        <w:trPr>
          <w:cantSplit/>
          <w:trHeight w:val="20"/>
        </w:trPr>
        <w:tc>
          <w:tcPr>
            <w:tcW w:w="5670" w:type="dxa"/>
          </w:tcPr>
          <w:p w14:paraId="465CB43F" w14:textId="668AEE52" w:rsidR="002F54E4" w:rsidRPr="008B4943" w:rsidRDefault="002F54E4" w:rsidP="008B494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b/>
                <w:bCs/>
                <w:cs/>
              </w:rPr>
            </w:pPr>
            <w:r w:rsidRPr="008B4943">
              <w:rPr>
                <w:rFonts w:asciiTheme="majorBidi" w:hAnsiTheme="majorBidi"/>
                <w:b/>
                <w:bCs/>
                <w:cs/>
              </w:rPr>
              <w:t>กำไรสะสมเพิ่มขึ้น</w:t>
            </w:r>
          </w:p>
        </w:tc>
        <w:tc>
          <w:tcPr>
            <w:tcW w:w="1350" w:type="dxa"/>
            <w:vAlign w:val="bottom"/>
          </w:tcPr>
          <w:p w14:paraId="6D7BB3AB" w14:textId="653EC866" w:rsidR="002F54E4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ab/>
            </w:r>
            <w:r w:rsidR="002F54E4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DA89EB5" w14:textId="77777777" w:rsidR="002F54E4" w:rsidRPr="008B4943" w:rsidRDefault="002F54E4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DD5BB3" w14:textId="0DF45728" w:rsidR="002F54E4" w:rsidRPr="008B4943" w:rsidRDefault="00D35468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  <w:r w:rsidR="002F54E4"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79D4969F" w14:textId="0246A670" w:rsidR="00271B98" w:rsidRPr="008B4943" w:rsidRDefault="00271B9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</w:rPr>
      </w:pPr>
    </w:p>
    <w:p w14:paraId="6B6BBCAC" w14:textId="77777777" w:rsidR="002F54E4" w:rsidRPr="008B4943" w:rsidRDefault="002F54E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</w:rPr>
      </w:pPr>
    </w:p>
    <w:p w14:paraId="09AF8B9B" w14:textId="77777777" w:rsidR="00B34842" w:rsidRPr="008B4943" w:rsidRDefault="00B34842" w:rsidP="008B4943">
      <w:r w:rsidRPr="008B4943">
        <w:rPr>
          <w:cs/>
        </w:rPr>
        <w:br w:type="page"/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A35EC5" w:rsidRPr="008B4943" w14:paraId="0DBC7E35" w14:textId="77777777" w:rsidTr="004A2D19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3D7226D" w14:textId="2828A8DA" w:rsidR="00A35EC5" w:rsidRPr="008B4943" w:rsidRDefault="00700E14" w:rsidP="008B494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8B4943">
              <w:rPr>
                <w:rFonts w:asciiTheme="majorBidi" w:hAnsiTheme="majorBidi"/>
                <w:sz w:val="30"/>
                <w:szCs w:val="30"/>
                <w:rtl/>
                <w:cs/>
                <w:lang w:bidi="th-TH"/>
              </w:rPr>
              <w:lastRenderedPageBreak/>
              <w:br w:type="page"/>
            </w:r>
            <w:r w:rsidR="00A35EC5"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</w:t>
            </w:r>
            <w:r w:rsidR="00A35EC5" w:rsidRPr="008B494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3F507DAC" w14:textId="065DB970" w:rsidR="00A35EC5" w:rsidRPr="008B4943" w:rsidRDefault="00A35EC5" w:rsidP="008B494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0DF213AB" w14:textId="77777777" w:rsidR="00A35EC5" w:rsidRPr="008B4943" w:rsidRDefault="00A35EC5" w:rsidP="008B494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AE934FB" w14:textId="77777777" w:rsidR="00A35EC5" w:rsidRPr="008B4943" w:rsidRDefault="00A35EC5" w:rsidP="008B494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FA23AF3" w14:textId="42462108" w:rsidR="00A35EC5" w:rsidRPr="008B4943" w:rsidRDefault="00A35EC5" w:rsidP="008B494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35EC5" w:rsidRPr="008B4943" w14:paraId="61E4CA72" w14:textId="77777777" w:rsidTr="004A2D19">
        <w:trPr>
          <w:cantSplit/>
          <w:trHeight w:val="20"/>
          <w:tblHeader/>
        </w:trPr>
        <w:tc>
          <w:tcPr>
            <w:tcW w:w="5670" w:type="dxa"/>
          </w:tcPr>
          <w:p w14:paraId="13426989" w14:textId="77777777" w:rsidR="00A35EC5" w:rsidRPr="008B4943" w:rsidRDefault="00A35EC5" w:rsidP="008B494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75D75BAC" w14:textId="55AF969C" w:rsidR="00A35EC5" w:rsidRPr="008B4943" w:rsidRDefault="00A35EC5" w:rsidP="008B494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4943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34842" w:rsidRPr="008B49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8B49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B4943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35EC5" w:rsidRPr="008B4943" w14:paraId="1378AC59" w14:textId="77777777" w:rsidTr="004A2D19">
        <w:trPr>
          <w:cantSplit/>
          <w:trHeight w:val="20"/>
        </w:trPr>
        <w:tc>
          <w:tcPr>
            <w:tcW w:w="5670" w:type="dxa"/>
            <w:vAlign w:val="bottom"/>
          </w:tcPr>
          <w:p w14:paraId="21376616" w14:textId="2090DAE9" w:rsidR="00A35EC5" w:rsidRPr="008B4943" w:rsidRDefault="00A35EC5" w:rsidP="008B494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A679BA" w:rsidRPr="008B4943">
              <w:rPr>
                <w:rFonts w:asciiTheme="majorBidi" w:hAnsiTheme="majorBidi" w:cstheme="majorBidi"/>
              </w:rPr>
              <w:t>3</w:t>
            </w:r>
            <w:r w:rsidR="00DA349A" w:rsidRPr="008B4943">
              <w:rPr>
                <w:rFonts w:asciiTheme="majorBidi" w:hAnsiTheme="majorBidi" w:cstheme="majorBidi"/>
              </w:rPr>
              <w:t>1</w:t>
            </w:r>
            <w:r w:rsidRPr="008B4943">
              <w:rPr>
                <w:rFonts w:asciiTheme="majorBidi" w:hAnsiTheme="majorBidi"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A679BA" w:rsidRPr="008B4943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50" w:type="dxa"/>
            <w:vAlign w:val="bottom"/>
          </w:tcPr>
          <w:p w14:paraId="65541855" w14:textId="59B07B19" w:rsidR="00A35EC5" w:rsidRPr="008B4943" w:rsidRDefault="00D01D10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ab/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41BC4" w:rsidRPr="008B49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</w:p>
        </w:tc>
        <w:tc>
          <w:tcPr>
            <w:tcW w:w="181" w:type="dxa"/>
            <w:vAlign w:val="bottom"/>
          </w:tcPr>
          <w:p w14:paraId="66365383" w14:textId="77777777" w:rsidR="00A35EC5" w:rsidRPr="008B4943" w:rsidRDefault="00A35EC5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D2EB23D" w14:textId="554E7214" w:rsidR="00A35EC5" w:rsidRPr="008B4943" w:rsidRDefault="00A679BA" w:rsidP="008B494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41BC4" w:rsidRPr="008B49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093</w:t>
            </w:r>
          </w:p>
        </w:tc>
      </w:tr>
      <w:tr w:rsidR="00841BC4" w:rsidRPr="008B4943" w14:paraId="169AA595" w14:textId="77777777" w:rsidTr="004A2D19">
        <w:trPr>
          <w:cantSplit/>
          <w:trHeight w:val="20"/>
        </w:trPr>
        <w:tc>
          <w:tcPr>
            <w:tcW w:w="5670" w:type="dxa"/>
          </w:tcPr>
          <w:p w14:paraId="1778922C" w14:textId="4D671316" w:rsidR="00841BC4" w:rsidRPr="008B4943" w:rsidRDefault="00841BC4" w:rsidP="008B4943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hd w:val="clear" w:color="auto" w:fill="D9D9D9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ข้อยกเว้นในการรับรู้รายการสำหรับสัญญาเช่าระยะสั้นและสินทรัพย์อ้างอิงมีมูลค่าต่ำ</w:t>
            </w:r>
          </w:p>
        </w:tc>
        <w:tc>
          <w:tcPr>
            <w:tcW w:w="1350" w:type="dxa"/>
          </w:tcPr>
          <w:p w14:paraId="7B2F990C" w14:textId="77777777" w:rsidR="00B34842" w:rsidRPr="008B4943" w:rsidRDefault="00B34842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C7289" w14:textId="70706A1D" w:rsidR="00841BC4" w:rsidRPr="008B4943" w:rsidRDefault="00D01D10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ab/>
            </w:r>
            <w:r w:rsidR="00841BC4" w:rsidRPr="008B49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F2298D" w:rsidRPr="008B49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2298D" w:rsidRPr="008B49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41BC4" w:rsidRPr="008B49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</w:tcPr>
          <w:p w14:paraId="3212AF5D" w14:textId="77777777" w:rsidR="00841BC4" w:rsidRPr="008B4943" w:rsidRDefault="00841BC4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6E4CEA1" w14:textId="77777777" w:rsidR="00B34842" w:rsidRPr="008B4943" w:rsidRDefault="00B34842" w:rsidP="008B494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DE421A" w14:textId="5ECCD530" w:rsidR="00841BC4" w:rsidRPr="008B4943" w:rsidRDefault="00841BC4" w:rsidP="008B494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8B49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41BC4" w:rsidRPr="008B4943" w14:paraId="2B0220BF" w14:textId="77777777" w:rsidTr="004A2D19">
        <w:trPr>
          <w:cantSplit/>
          <w:trHeight w:val="20"/>
        </w:trPr>
        <w:tc>
          <w:tcPr>
            <w:tcW w:w="5670" w:type="dxa"/>
          </w:tcPr>
          <w:p w14:paraId="141607C1" w14:textId="77777777" w:rsidR="00841BC4" w:rsidRPr="008B4943" w:rsidRDefault="00841BC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2C34409F" w14:textId="3FB592DB" w:rsidR="00841BC4" w:rsidRPr="008B4943" w:rsidRDefault="00D01D10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ab/>
            </w:r>
            <w:r w:rsidR="00DA349A" w:rsidRPr="008B49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DA349A" w:rsidRPr="008B494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1" w:type="dxa"/>
          </w:tcPr>
          <w:p w14:paraId="6B9FE582" w14:textId="77777777" w:rsidR="00841BC4" w:rsidRPr="008B4943" w:rsidRDefault="00841BC4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0348C95" w14:textId="42C517D9" w:rsidR="00841BC4" w:rsidRPr="008B4943" w:rsidRDefault="00A679BA" w:rsidP="008B494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841BC4" w:rsidRPr="008B4943" w14:paraId="6C319A86" w14:textId="77777777" w:rsidTr="004A2D19">
        <w:trPr>
          <w:cantSplit/>
          <w:trHeight w:val="20"/>
        </w:trPr>
        <w:tc>
          <w:tcPr>
            <w:tcW w:w="5670" w:type="dxa"/>
          </w:tcPr>
          <w:p w14:paraId="0BAF1987" w14:textId="77777777" w:rsidR="00841BC4" w:rsidRPr="008B4943" w:rsidRDefault="00841BC4" w:rsidP="008B4943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การจ่ายชำระค่าเช่าผันแปรที่ขึ้นอยู่กับดัชนีหรืออัตรา</w:t>
            </w:r>
          </w:p>
        </w:tc>
        <w:tc>
          <w:tcPr>
            <w:tcW w:w="1350" w:type="dxa"/>
          </w:tcPr>
          <w:p w14:paraId="57731739" w14:textId="387CFAF8" w:rsidR="00841BC4" w:rsidRPr="008B4943" w:rsidRDefault="00D01D10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ab/>
            </w:r>
            <w:r w:rsidR="00841BC4" w:rsidRPr="008B49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DA349A" w:rsidRPr="008B49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41BC4" w:rsidRPr="008B49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</w:tcPr>
          <w:p w14:paraId="754ED4F9" w14:textId="77777777" w:rsidR="00841BC4" w:rsidRPr="008B4943" w:rsidRDefault="00841BC4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C4D4A8B" w14:textId="0CEA8A39" w:rsidR="00841BC4" w:rsidRPr="008B4943" w:rsidRDefault="00841BC4" w:rsidP="008B494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DA349A" w:rsidRPr="008B49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B49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41BC4" w:rsidRPr="008B4943" w14:paraId="2B41A1FF" w14:textId="77777777" w:rsidTr="004A2D19">
        <w:trPr>
          <w:cantSplit/>
          <w:trHeight w:val="20"/>
        </w:trPr>
        <w:tc>
          <w:tcPr>
            <w:tcW w:w="5670" w:type="dxa"/>
          </w:tcPr>
          <w:p w14:paraId="60AAD69B" w14:textId="786E10E5" w:rsidR="00841BC4" w:rsidRPr="008B4943" w:rsidRDefault="00841BC4" w:rsidP="008B4943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สัญญาบริการที่เข้าเงื่อนไขสัญญาเช่า</w:t>
            </w:r>
          </w:p>
        </w:tc>
        <w:tc>
          <w:tcPr>
            <w:tcW w:w="1350" w:type="dxa"/>
          </w:tcPr>
          <w:p w14:paraId="14F7F405" w14:textId="608F9075" w:rsidR="00841BC4" w:rsidRPr="008B4943" w:rsidRDefault="00D01D10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ab/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181" w:type="dxa"/>
          </w:tcPr>
          <w:p w14:paraId="07591306" w14:textId="77777777" w:rsidR="00841BC4" w:rsidRPr="008B4943" w:rsidRDefault="00841BC4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F3B9149" w14:textId="3707FC83" w:rsidR="00841BC4" w:rsidRPr="008B4943" w:rsidRDefault="00A679BA" w:rsidP="008B494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</w:p>
        </w:tc>
      </w:tr>
      <w:tr w:rsidR="00841BC4" w:rsidRPr="008B4943" w14:paraId="05891B39" w14:textId="77777777" w:rsidTr="004A2D19">
        <w:trPr>
          <w:cantSplit/>
          <w:trHeight w:val="20"/>
        </w:trPr>
        <w:tc>
          <w:tcPr>
            <w:tcW w:w="5670" w:type="dxa"/>
          </w:tcPr>
          <w:p w14:paraId="38AB2FED" w14:textId="77777777" w:rsidR="00841BC4" w:rsidRPr="008B4943" w:rsidRDefault="00841BC4" w:rsidP="008B494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A5A6F11" w14:textId="2E0C2CA9" w:rsidR="00841BC4" w:rsidRPr="008B4943" w:rsidRDefault="00D01D10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ab/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841BC4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823</w:t>
            </w:r>
          </w:p>
        </w:tc>
        <w:tc>
          <w:tcPr>
            <w:tcW w:w="181" w:type="dxa"/>
            <w:vAlign w:val="bottom"/>
          </w:tcPr>
          <w:p w14:paraId="1A639C18" w14:textId="77777777" w:rsidR="00841BC4" w:rsidRPr="008B4943" w:rsidRDefault="00841BC4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A68120B" w14:textId="61E98B7D" w:rsidR="00841BC4" w:rsidRPr="008B4943" w:rsidRDefault="00A679BA" w:rsidP="008B494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841BC4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</w:p>
        </w:tc>
      </w:tr>
      <w:tr w:rsidR="00B34842" w:rsidRPr="008B4943" w14:paraId="0C2DE54C" w14:textId="77777777" w:rsidTr="00823AF1">
        <w:trPr>
          <w:cantSplit/>
          <w:trHeight w:val="20"/>
        </w:trPr>
        <w:tc>
          <w:tcPr>
            <w:tcW w:w="5670" w:type="dxa"/>
          </w:tcPr>
          <w:p w14:paraId="77E60A7B" w14:textId="77777777" w:rsidR="00B34842" w:rsidRPr="008B4943" w:rsidRDefault="00B34842" w:rsidP="008B494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4F2D1A67" w14:textId="161AA5B8" w:rsidR="00B34842" w:rsidRPr="008B4943" w:rsidRDefault="00B34842" w:rsidP="008B4943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Pr="008B4943">
              <w:rPr>
                <w:rFonts w:asciiTheme="majorBidi" w:hAnsiTheme="majorBidi" w:cstheme="majorBidi"/>
              </w:rPr>
              <w:t xml:space="preserve">1 </w:t>
            </w:r>
            <w:r w:rsidRPr="008B494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A679BA" w:rsidRPr="008B4943">
              <w:rPr>
                <w:rFonts w:asciiTheme="majorBidi" w:hAnsiTheme="majorBidi" w:cstheme="majorBidi"/>
              </w:rPr>
              <w:t>2563</w:t>
            </w:r>
            <w:r w:rsidRPr="008B4943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A5FC2F" w14:textId="77777777" w:rsidR="00B34842" w:rsidRPr="008B4943" w:rsidRDefault="00B34842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5AB5DE" w14:textId="45519D16" w:rsidR="00B34842" w:rsidRPr="008B4943" w:rsidRDefault="00D01D10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ab/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34842" w:rsidRPr="008B49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695</w:t>
            </w:r>
          </w:p>
        </w:tc>
        <w:tc>
          <w:tcPr>
            <w:tcW w:w="181" w:type="dxa"/>
          </w:tcPr>
          <w:p w14:paraId="02FFADF7" w14:textId="77777777" w:rsidR="00B34842" w:rsidRPr="008B4943" w:rsidRDefault="00B34842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91E3370" w14:textId="77777777" w:rsidR="00B34842" w:rsidRPr="008B4943" w:rsidRDefault="00B34842" w:rsidP="008B494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C18591" w14:textId="183450EC" w:rsidR="00B34842" w:rsidRPr="008B4943" w:rsidRDefault="00A679BA" w:rsidP="008B494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34842" w:rsidRPr="008B49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</w:p>
        </w:tc>
      </w:tr>
      <w:tr w:rsidR="00841BC4" w:rsidRPr="008B4943" w14:paraId="75CDDDD8" w14:textId="77777777" w:rsidTr="004A2D19">
        <w:trPr>
          <w:cantSplit/>
          <w:trHeight w:val="20"/>
        </w:trPr>
        <w:tc>
          <w:tcPr>
            <w:tcW w:w="5670" w:type="dxa"/>
          </w:tcPr>
          <w:p w14:paraId="57C24204" w14:textId="78D733A6" w:rsidR="00841BC4" w:rsidRPr="008B4943" w:rsidRDefault="00841BC4" w:rsidP="008B494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หนี้สินตามสัญญาเช่าการเงินที่รับรู้ ณ วันที่ </w:t>
            </w:r>
            <w:r w:rsidR="00A679BA" w:rsidRPr="008B4943">
              <w:rPr>
                <w:rFonts w:asciiTheme="majorBidi" w:hAnsiTheme="majorBidi" w:cstheme="majorBidi"/>
              </w:rPr>
              <w:t>3</w:t>
            </w:r>
            <w:r w:rsidR="00DA349A" w:rsidRPr="008B4943">
              <w:rPr>
                <w:rFonts w:asciiTheme="majorBidi" w:hAnsiTheme="majorBidi" w:cstheme="majorBidi"/>
              </w:rPr>
              <w:t>1</w:t>
            </w:r>
            <w:r w:rsidRPr="008B4943">
              <w:rPr>
                <w:rFonts w:asciiTheme="majorBidi" w:hAnsiTheme="majorBidi"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A679BA" w:rsidRPr="008B4943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50" w:type="dxa"/>
          </w:tcPr>
          <w:p w14:paraId="526B7023" w14:textId="71C5FD29" w:rsidR="00841BC4" w:rsidRPr="008B4943" w:rsidRDefault="00D01D10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ab/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</w:p>
        </w:tc>
        <w:tc>
          <w:tcPr>
            <w:tcW w:w="181" w:type="dxa"/>
          </w:tcPr>
          <w:p w14:paraId="7EB9E300" w14:textId="77777777" w:rsidR="00841BC4" w:rsidRPr="008B4943" w:rsidRDefault="00841BC4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C46739B" w14:textId="208C32D5" w:rsidR="00841BC4" w:rsidRPr="008B4943" w:rsidRDefault="00B34842" w:rsidP="008B494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41BC4" w:rsidRPr="008B4943" w14:paraId="56F4321C" w14:textId="77777777" w:rsidTr="004A2D19">
        <w:trPr>
          <w:cantSplit/>
          <w:trHeight w:val="20"/>
        </w:trPr>
        <w:tc>
          <w:tcPr>
            <w:tcW w:w="5670" w:type="dxa"/>
            <w:vAlign w:val="bottom"/>
          </w:tcPr>
          <w:p w14:paraId="75C48DD1" w14:textId="62AD1B68" w:rsidR="00841BC4" w:rsidRPr="008B4943" w:rsidRDefault="00841BC4" w:rsidP="008B4943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หนี้สินตามสัญญาเช่าที่รับรู้ ณ วันที่ </w:t>
            </w:r>
            <w:r w:rsidR="00DA349A" w:rsidRPr="008B4943">
              <w:rPr>
                <w:rFonts w:asciiTheme="majorBidi" w:hAnsiTheme="majorBidi" w:cstheme="majorBidi"/>
                <w:b/>
                <w:bCs/>
              </w:rPr>
              <w:t>1</w:t>
            </w:r>
            <w:r w:rsidRPr="008B4943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18FED" w14:textId="4CF6DCAD" w:rsidR="00841BC4" w:rsidRPr="008B4943" w:rsidRDefault="00D01D10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ab/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841BC4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079</w:t>
            </w:r>
          </w:p>
        </w:tc>
        <w:tc>
          <w:tcPr>
            <w:tcW w:w="181" w:type="dxa"/>
          </w:tcPr>
          <w:p w14:paraId="557B3A75" w14:textId="77777777" w:rsidR="00841BC4" w:rsidRPr="008B4943" w:rsidRDefault="00841BC4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E7FA7" w14:textId="0AC2B237" w:rsidR="00841BC4" w:rsidRPr="008B4943" w:rsidRDefault="00A679BA" w:rsidP="008B494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841BC4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383</w:t>
            </w:r>
          </w:p>
        </w:tc>
      </w:tr>
      <w:tr w:rsidR="00D01D10" w:rsidRPr="008B4943" w14:paraId="634A1388" w14:textId="77777777" w:rsidTr="004A2D19">
        <w:trPr>
          <w:cantSplit/>
          <w:trHeight w:val="20"/>
        </w:trPr>
        <w:tc>
          <w:tcPr>
            <w:tcW w:w="5670" w:type="dxa"/>
            <w:vAlign w:val="bottom"/>
          </w:tcPr>
          <w:p w14:paraId="71335388" w14:textId="72BB276E" w:rsidR="00D01D10" w:rsidRPr="008B4943" w:rsidRDefault="00D01D10" w:rsidP="008B4943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8B4943">
              <w:rPr>
                <w:rFonts w:asciiTheme="majorBidi" w:hAnsiTheme="majorBidi"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  <w:r w:rsidRPr="008B4943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186FCE" w14:textId="07CACC78" w:rsidR="00D01D10" w:rsidRPr="008B4943" w:rsidRDefault="00D01D10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b/>
                <w:bCs/>
                <w:cs/>
                <w:lang w:bidi="th-TH"/>
              </w:rPr>
              <w:t xml:space="preserve">      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- 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181" w:type="dxa"/>
          </w:tcPr>
          <w:p w14:paraId="19862527" w14:textId="77777777" w:rsidR="00D01D10" w:rsidRPr="008B4943" w:rsidRDefault="00D01D10" w:rsidP="008B49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4C118C" w14:textId="0A70CAF2" w:rsidR="00D01D10" w:rsidRPr="008B4943" w:rsidRDefault="00D01D10" w:rsidP="008B4943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             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</w:p>
        </w:tc>
      </w:tr>
    </w:tbl>
    <w:p w14:paraId="2BDC22EC" w14:textId="77777777" w:rsidR="00A35EC5" w:rsidRPr="008B4943" w:rsidRDefault="00A35EC5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sz w:val="20"/>
          <w:szCs w:val="20"/>
        </w:rPr>
      </w:pPr>
    </w:p>
    <w:p w14:paraId="4BA190B8" w14:textId="77777777" w:rsidR="00A35EC5" w:rsidRPr="008B4943" w:rsidRDefault="00A35EC5" w:rsidP="008B4943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20"/>
          <w:cs/>
          <w:lang w:val="th-TH" w:bidi="th-TH"/>
        </w:rPr>
      </w:pPr>
    </w:p>
    <w:p w14:paraId="1FB1389C" w14:textId="77777777" w:rsidR="0069523D" w:rsidRPr="008B4943" w:rsidRDefault="0069523D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8B4943">
        <w:rPr>
          <w:b/>
          <w:bCs/>
          <w:cs/>
        </w:rPr>
        <w:br w:type="page"/>
      </w:r>
    </w:p>
    <w:p w14:paraId="41862DFD" w14:textId="57C8F86E" w:rsidR="00AD0E32" w:rsidRPr="008B4943" w:rsidRDefault="00AD0E32" w:rsidP="008B4943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การซื้อ</w:t>
      </w:r>
      <w:r w:rsidR="00E151F6"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t>บริษัทย่อย</w:t>
      </w:r>
    </w:p>
    <w:p w14:paraId="2D34D14C" w14:textId="7646E4DA" w:rsidR="00AD0E32" w:rsidRPr="008B4943" w:rsidRDefault="00AD0E32" w:rsidP="008B4943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70AE9E6" w14:textId="4C7BD3DC" w:rsidR="00AD1E26" w:rsidRPr="008B4943" w:rsidRDefault="00AD1E26" w:rsidP="008B4943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b/>
          <w:bCs/>
        </w:rPr>
      </w:pPr>
      <w:r w:rsidRPr="008B4943">
        <w:rPr>
          <w:rFonts w:ascii="Angsana New" w:hAnsi="Angsana New"/>
          <w:b/>
          <w:bCs/>
          <w:sz w:val="30"/>
          <w:szCs w:val="30"/>
          <w:lang w:bidi="th-TH"/>
        </w:rPr>
        <w:t xml:space="preserve">Nam San </w:t>
      </w:r>
      <w:r w:rsidR="00A679BA" w:rsidRPr="008B4943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8B4943">
        <w:rPr>
          <w:rFonts w:ascii="Angsana New" w:hAnsi="Angsana New"/>
          <w:b/>
          <w:bCs/>
          <w:sz w:val="30"/>
          <w:szCs w:val="30"/>
          <w:lang w:bidi="th-TH"/>
        </w:rPr>
        <w:t>A Power Sole Co</w:t>
      </w:r>
      <w:r w:rsidRPr="008B4943">
        <w:rPr>
          <w:rFonts w:ascii="Angsana New" w:hAnsi="Angsana New"/>
          <w:b/>
          <w:bCs/>
          <w:sz w:val="30"/>
          <w:szCs w:val="30"/>
          <w:rtl/>
          <w:cs/>
          <w:lang w:bidi="th-TH"/>
        </w:rPr>
        <w:t>.</w:t>
      </w:r>
      <w:r w:rsidRPr="008B4943">
        <w:rPr>
          <w:rFonts w:ascii="Angsana New" w:hAnsi="Angsana New"/>
          <w:b/>
          <w:bCs/>
          <w:sz w:val="30"/>
          <w:szCs w:val="30"/>
          <w:lang w:bidi="th-TH"/>
        </w:rPr>
        <w:t>, Ltd</w:t>
      </w:r>
      <w:r w:rsidRPr="008B4943">
        <w:rPr>
          <w:rFonts w:ascii="Angsana New" w:hAnsi="Angsana New"/>
          <w:b/>
          <w:bCs/>
          <w:sz w:val="30"/>
          <w:szCs w:val="30"/>
          <w:rtl/>
          <w:cs/>
          <w:lang w:bidi="th-TH"/>
        </w:rPr>
        <w:t xml:space="preserve">. </w:t>
      </w:r>
    </w:p>
    <w:p w14:paraId="78BC109E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</w:pPr>
    </w:p>
    <w:p w14:paraId="61D6652C" w14:textId="4D0F0B4C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8B4943">
        <w:rPr>
          <w:cs/>
        </w:rPr>
        <w:t xml:space="preserve">เมื่อวันที่ </w:t>
      </w:r>
      <w:r w:rsidR="00A679BA" w:rsidRPr="008B4943">
        <w:t>20</w:t>
      </w:r>
      <w:r w:rsidRPr="008B4943">
        <w:rPr>
          <w:cs/>
        </w:rPr>
        <w:t xml:space="preserve"> กันยายน </w:t>
      </w:r>
      <w:r w:rsidR="00A679BA" w:rsidRPr="008B4943">
        <w:t>2562</w:t>
      </w:r>
      <w:r w:rsidRPr="008B4943">
        <w:rPr>
          <w:color w:val="FF0000"/>
          <w:cs/>
        </w:rPr>
        <w:t xml:space="preserve"> </w:t>
      </w:r>
      <w:r w:rsidRPr="008B4943">
        <w:rPr>
          <w:cs/>
        </w:rPr>
        <w:t>บริษัท บีซีพีจี อินโดไชน่า จำกัด</w:t>
      </w:r>
      <w:r w:rsidR="00166498" w:rsidRPr="008B4943">
        <w:rPr>
          <w:rFonts w:hint="cs"/>
          <w:cs/>
        </w:rPr>
        <w:t xml:space="preserve"> </w:t>
      </w:r>
      <w:r w:rsidR="00126D78" w:rsidRPr="008B4943">
        <w:rPr>
          <w:rFonts w:hint="cs"/>
          <w:cs/>
        </w:rPr>
        <w:t>ซึ่งเป็น</w:t>
      </w:r>
      <w:r w:rsidR="00166498" w:rsidRPr="008B4943">
        <w:rPr>
          <w:cs/>
        </w:rPr>
        <w:t>บริษัทย่อยทางอ้อมของกลุ่มบริษัท</w:t>
      </w:r>
      <w:r w:rsidR="00126D78" w:rsidRPr="008B4943">
        <w:rPr>
          <w:rFonts w:hint="cs"/>
          <w:cs/>
        </w:rPr>
        <w:t xml:space="preserve"> </w:t>
      </w:r>
      <w:r w:rsidRPr="008B4943">
        <w:rPr>
          <w:cs/>
        </w:rPr>
        <w:t xml:space="preserve">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="00A679BA" w:rsidRPr="008B4943">
        <w:t>69</w:t>
      </w:r>
      <w:r w:rsidRPr="008B4943">
        <w:rPr>
          <w:cs/>
        </w:rPr>
        <w:t xml:space="preserve"> เมกะวัตต์ โดยเป็นการซื้อหุ้นร้อยละ </w:t>
      </w:r>
      <w:r w:rsidR="00407984" w:rsidRPr="008B4943">
        <w:t>1</w:t>
      </w:r>
      <w:r w:rsidR="00A679BA" w:rsidRPr="008B4943">
        <w:t>00</w:t>
      </w:r>
      <w:r w:rsidRPr="008B4943">
        <w:rPr>
          <w:cs/>
        </w:rPr>
        <w:t xml:space="preserve"> ของ </w:t>
      </w:r>
      <w:r w:rsidRPr="008B4943">
        <w:t xml:space="preserve">Nam San </w:t>
      </w:r>
      <w:r w:rsidR="00A679BA" w:rsidRPr="008B4943">
        <w:t>3</w:t>
      </w:r>
      <w:r w:rsidRPr="008B4943">
        <w:t>A Power Sole Co</w:t>
      </w:r>
      <w:r w:rsidRPr="008B4943">
        <w:rPr>
          <w:cs/>
        </w:rPr>
        <w:t>.</w:t>
      </w:r>
      <w:r w:rsidRPr="008B4943">
        <w:t>, Ltd</w:t>
      </w:r>
      <w:r w:rsidRPr="008B4943">
        <w:rPr>
          <w:cs/>
        </w:rPr>
        <w:t>. (</w:t>
      </w:r>
      <w:r w:rsidRPr="008B4943">
        <w:t xml:space="preserve">Nam San </w:t>
      </w:r>
      <w:r w:rsidR="00A679BA" w:rsidRPr="008B4943">
        <w:t>3</w:t>
      </w:r>
      <w:r w:rsidRPr="008B4943">
        <w:t>A</w:t>
      </w:r>
      <w:r w:rsidRPr="008B4943">
        <w:rPr>
          <w:cs/>
        </w:rPr>
        <w:t xml:space="preserve">) จาก </w:t>
      </w:r>
      <w:r w:rsidRPr="008B4943">
        <w:t>Phongsubthavy Roads and Bridges Construction and Irrigation Sole Co</w:t>
      </w:r>
      <w:r w:rsidRPr="008B4943">
        <w:rPr>
          <w:cs/>
        </w:rPr>
        <w:t>.</w:t>
      </w:r>
      <w:r w:rsidRPr="008B4943">
        <w:t>, Ltd</w:t>
      </w:r>
      <w:r w:rsidRPr="008B4943">
        <w:rPr>
          <w:cs/>
        </w:rPr>
        <w:t>. (</w:t>
      </w:r>
      <w:r w:rsidRPr="008B4943">
        <w:t>Phongsubthavy</w:t>
      </w:r>
      <w:r w:rsidRPr="008B4943">
        <w:rPr>
          <w:cs/>
        </w:rPr>
        <w:t xml:space="preserve">) ในวงเงินไม่เกิน </w:t>
      </w:r>
      <w:r w:rsidR="00DA349A" w:rsidRPr="008B4943">
        <w:t>1</w:t>
      </w:r>
      <w:r w:rsidR="00A679BA" w:rsidRPr="008B4943">
        <w:t>74</w:t>
      </w:r>
      <w:r w:rsidRPr="008B4943">
        <w:rPr>
          <w:cs/>
        </w:rPr>
        <w:t xml:space="preserve"> ล้านเหรียญสหรัฐฯ (ประมาณ </w:t>
      </w:r>
      <w:r w:rsidR="00A679BA" w:rsidRPr="008B4943">
        <w:t>5</w:t>
      </w:r>
      <w:r w:rsidRPr="008B4943">
        <w:t>,</w:t>
      </w:r>
      <w:r w:rsidR="00A679BA" w:rsidRPr="008B4943">
        <w:t>352</w:t>
      </w:r>
      <w:r w:rsidRPr="008B4943">
        <w:rPr>
          <w:cs/>
        </w:rPr>
        <w:t xml:space="preserve"> ล้านบาท) 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="00DA349A" w:rsidRPr="008B4943">
        <w:t>1</w:t>
      </w:r>
      <w:r w:rsidR="00A679BA" w:rsidRPr="008B4943">
        <w:t>74</w:t>
      </w:r>
      <w:r w:rsidRPr="008B4943">
        <w:rPr>
          <w:cs/>
        </w:rPr>
        <w:t xml:space="preserve"> ล้านเหรียญสหรัฐฯ (ประมาณ </w:t>
      </w:r>
      <w:r w:rsidR="00A679BA" w:rsidRPr="008B4943">
        <w:t>5</w:t>
      </w:r>
      <w:r w:rsidRPr="008B4943">
        <w:t>,</w:t>
      </w:r>
      <w:r w:rsidR="00A679BA" w:rsidRPr="008B4943">
        <w:t>357</w:t>
      </w:r>
      <w:r w:rsidRPr="008B4943">
        <w:rPr>
          <w:cs/>
        </w:rPr>
        <w:t xml:space="preserve"> ล้านบาท) ซึ่งเป็นการชำระค่าหุ้นจำนวน </w:t>
      </w:r>
      <w:r w:rsidR="00A679BA" w:rsidRPr="008B4943">
        <w:t>96</w:t>
      </w:r>
      <w:r w:rsidRPr="008B4943">
        <w:rPr>
          <w:cs/>
        </w:rPr>
        <w:t xml:space="preserve"> ล้านเหรียญสหรัฐฯ (ประมาณ </w:t>
      </w:r>
      <w:r w:rsidR="00A679BA" w:rsidRPr="008B4943">
        <w:t>2</w:t>
      </w:r>
      <w:r w:rsidRPr="008B4943">
        <w:t>,</w:t>
      </w:r>
      <w:r w:rsidR="00A679BA" w:rsidRPr="008B4943">
        <w:t>958</w:t>
      </w:r>
      <w:r w:rsidRPr="008B4943">
        <w:rPr>
          <w:cs/>
        </w:rPr>
        <w:t xml:space="preserve"> ล้านบาท) และจ่ายชำระคืนเงินกู้ยืมที่บริษัทธุรกิจโรงไฟฟ้าพลังน้ำดังกล่าวมีกับ </w:t>
      </w:r>
      <w:r w:rsidRPr="008B4943">
        <w:t xml:space="preserve">Phongsubthavy </w:t>
      </w:r>
      <w:r w:rsidR="000A0196" w:rsidRPr="008B4943">
        <w:rPr>
          <w:cs/>
        </w:rPr>
        <w:t xml:space="preserve">จำนวน </w:t>
      </w:r>
      <w:r w:rsidR="00A679BA" w:rsidRPr="008B4943">
        <w:t>78</w:t>
      </w:r>
      <w:r w:rsidRPr="008B4943">
        <w:rPr>
          <w:cs/>
        </w:rPr>
        <w:t xml:space="preserve"> ล้านเหรียญสหรัฐฯ (ประมาณ </w:t>
      </w:r>
      <w:r w:rsidR="00A679BA" w:rsidRPr="008B4943">
        <w:t>2</w:t>
      </w:r>
      <w:r w:rsidRPr="008B4943">
        <w:t>,</w:t>
      </w:r>
      <w:r w:rsidR="00A679BA" w:rsidRPr="008B4943">
        <w:t>400</w:t>
      </w:r>
      <w:r w:rsidRPr="008B4943">
        <w:rPr>
          <w:cs/>
        </w:rPr>
        <w:t xml:space="preserve"> ล้านบาท)  ปัจจุบันบริษัท บีซีพีจี อินโดไชน่า จำกัด ได้เสร็จสิ้นการรับโอนหุ้นทั้งหมดจาก </w:t>
      </w:r>
      <w:r w:rsidRPr="008B4943">
        <w:t xml:space="preserve">Phongsubthavy </w:t>
      </w:r>
      <w:r w:rsidRPr="008B4943">
        <w:rPr>
          <w:cs/>
        </w:rPr>
        <w:t xml:space="preserve">แล้ว ในระหว่างงวดนับตั้งแต่วันที่ซื้อกิจการจนถึงวันที่ </w:t>
      </w:r>
      <w:r w:rsidR="00A679BA" w:rsidRPr="008B4943">
        <w:t>3</w:t>
      </w:r>
      <w:r w:rsidR="00DA349A" w:rsidRPr="008B4943">
        <w:t>1</w:t>
      </w:r>
      <w:r w:rsidRPr="008B4943">
        <w:rPr>
          <w:cs/>
        </w:rPr>
        <w:t xml:space="preserve"> ธันวาคม </w:t>
      </w:r>
      <w:r w:rsidR="00A679BA" w:rsidRPr="008B4943">
        <w:t>2562</w:t>
      </w:r>
      <w:r w:rsidRPr="008B4943">
        <w:rPr>
          <w:cs/>
        </w:rPr>
        <w:t xml:space="preserve"> ธุรกิจดังกล่าวมีรายได้จำนวน </w:t>
      </w:r>
      <w:r w:rsidR="00A679BA" w:rsidRPr="008B4943">
        <w:t>5</w:t>
      </w:r>
      <w:r w:rsidRPr="008B4943">
        <w:rPr>
          <w:cs/>
        </w:rPr>
        <w:t xml:space="preserve"> ล้านเหรียญสหรัฐฯ (ประมาณ </w:t>
      </w:r>
      <w:r w:rsidR="00DA349A" w:rsidRPr="008B4943">
        <w:t>1</w:t>
      </w:r>
      <w:r w:rsidR="00A679BA" w:rsidRPr="008B4943">
        <w:t>5</w:t>
      </w:r>
      <w:r w:rsidR="00DA349A" w:rsidRPr="008B4943">
        <w:t>1</w:t>
      </w:r>
      <w:r w:rsidRPr="008B4943" w:rsidDel="006A3153">
        <w:rPr>
          <w:cs/>
        </w:rPr>
        <w:t xml:space="preserve"> </w:t>
      </w:r>
      <w:r w:rsidRPr="008B4943">
        <w:rPr>
          <w:cs/>
        </w:rPr>
        <w:t xml:space="preserve">ล้านบาท) และกำไรสุทธิจำนวน </w:t>
      </w:r>
      <w:r w:rsidR="00A679BA" w:rsidRPr="008B4943">
        <w:t>3</w:t>
      </w:r>
      <w:r w:rsidRPr="008B4943">
        <w:rPr>
          <w:cs/>
        </w:rPr>
        <w:t xml:space="preserve"> ล้านเหรียญสหรัฐฯ (ประมาณ </w:t>
      </w:r>
      <w:r w:rsidR="00A679BA" w:rsidRPr="008B4943">
        <w:t>8</w:t>
      </w:r>
      <w:r w:rsidR="00DA349A" w:rsidRPr="008B4943">
        <w:t>1</w:t>
      </w:r>
      <w:r w:rsidRPr="008B4943">
        <w:rPr>
          <w:cs/>
        </w:rPr>
        <w:t xml:space="preserve"> ล้านบาท)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115E82" w:rsidRPr="008B4943">
        <w:br/>
      </w:r>
      <w:r w:rsidR="00DA349A" w:rsidRPr="008B4943">
        <w:t>1</w:t>
      </w:r>
      <w:r w:rsidRPr="008B4943">
        <w:rPr>
          <w:cs/>
        </w:rPr>
        <w:t xml:space="preserve"> มกราคม </w:t>
      </w:r>
      <w:r w:rsidR="00A679BA" w:rsidRPr="008B4943">
        <w:t>2562</w:t>
      </w:r>
      <w:r w:rsidRPr="008B4943">
        <w:rPr>
          <w:cs/>
        </w:rPr>
        <w:t xml:space="preserve"> จะมีรายได้รวมเพิ่มขึ้นจำนวน </w:t>
      </w:r>
      <w:r w:rsidR="00A679BA" w:rsidRPr="008B4943">
        <w:t>402</w:t>
      </w:r>
      <w:r w:rsidRPr="008B4943" w:rsidDel="006A3153">
        <w:rPr>
          <w:cs/>
        </w:rPr>
        <w:t xml:space="preserve"> </w:t>
      </w:r>
      <w:r w:rsidRPr="008B4943">
        <w:rPr>
          <w:cs/>
        </w:rPr>
        <w:t xml:space="preserve">ล้านบาท และกำไรรวมจากผลการดำเนินงานปกติสำหรับปีสิ้นสุดวันที่ </w:t>
      </w:r>
      <w:r w:rsidR="00A679BA" w:rsidRPr="008B4943">
        <w:t>3</w:t>
      </w:r>
      <w:r w:rsidR="00DA349A" w:rsidRPr="008B4943">
        <w:t>1</w:t>
      </w:r>
      <w:r w:rsidRPr="008B4943">
        <w:rPr>
          <w:cs/>
        </w:rPr>
        <w:t xml:space="preserve"> ธันวาคม </w:t>
      </w:r>
      <w:r w:rsidR="00A679BA" w:rsidRPr="008B4943">
        <w:t>2562</w:t>
      </w:r>
      <w:r w:rsidR="0056786A" w:rsidRPr="008B4943">
        <w:rPr>
          <w:cs/>
        </w:rPr>
        <w:t xml:space="preserve"> เพิ่มขึ้นจำนวนเงิน</w:t>
      </w:r>
      <w:r w:rsidR="00A62BAB" w:rsidRPr="008B4943">
        <w:rPr>
          <w:color w:val="FF0000"/>
          <w:cs/>
        </w:rPr>
        <w:t xml:space="preserve"> </w:t>
      </w:r>
      <w:r w:rsidR="00A679BA" w:rsidRPr="008B4943">
        <w:t>236</w:t>
      </w:r>
      <w:r w:rsidRPr="008B4943" w:rsidDel="00DF760A">
        <w:rPr>
          <w:cs/>
        </w:rPr>
        <w:t xml:space="preserve"> </w:t>
      </w:r>
      <w:r w:rsidRPr="008B4943">
        <w:rPr>
          <w:cs/>
        </w:rPr>
        <w:t xml:space="preserve">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DA349A" w:rsidRPr="008B4943">
        <w:t>1</w:t>
      </w:r>
      <w:r w:rsidRPr="008B4943">
        <w:rPr>
          <w:cs/>
        </w:rPr>
        <w:t xml:space="preserve"> มกราคม </w:t>
      </w:r>
      <w:r w:rsidR="00A679BA" w:rsidRPr="008B4943">
        <w:t>2562</w:t>
      </w:r>
    </w:p>
    <w:p w14:paraId="78F438D9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C35E44D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8B4943">
        <w:rPr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14:paraId="4A844765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FB3DD55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8B4943">
        <w:rPr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423EF872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</w:p>
    <w:p w14:paraId="1227C0C2" w14:textId="77777777" w:rsidR="00014938" w:rsidRPr="008B4943" w:rsidRDefault="0001493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8B4943">
        <w:rPr>
          <w:cs/>
        </w:rPr>
        <w:br w:type="page"/>
      </w:r>
    </w:p>
    <w:p w14:paraId="04CDFCD8" w14:textId="5D43EEA9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8B4943">
        <w:rPr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6D698C42" w14:textId="77777777" w:rsidR="00AD1E26" w:rsidRPr="008B4943" w:rsidRDefault="00AD1E26" w:rsidP="008B4943">
      <w:pPr>
        <w:spacing w:line="240" w:lineRule="auto"/>
        <w:ind w:left="630"/>
        <w:rPr>
          <w:sz w:val="32"/>
          <w:szCs w:val="32"/>
        </w:rPr>
      </w:pPr>
    </w:p>
    <w:p w14:paraId="0536BD1C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8B4943">
        <w:rPr>
          <w:i/>
          <w:iCs/>
          <w:cs/>
        </w:rPr>
        <w:t>สิ่งตอบแทนที่โอนให้</w:t>
      </w:r>
    </w:p>
    <w:tbl>
      <w:tblPr>
        <w:tblW w:w="8888" w:type="dxa"/>
        <w:tblInd w:w="468" w:type="dxa"/>
        <w:tblLook w:val="01E0" w:firstRow="1" w:lastRow="1" w:firstColumn="1" w:lastColumn="1" w:noHBand="0" w:noVBand="0"/>
      </w:tblPr>
      <w:tblGrid>
        <w:gridCol w:w="5022"/>
        <w:gridCol w:w="270"/>
        <w:gridCol w:w="1008"/>
        <w:gridCol w:w="540"/>
        <w:gridCol w:w="2048"/>
      </w:tblGrid>
      <w:tr w:rsidR="00AD1E26" w:rsidRPr="008B4943" w14:paraId="72F7561B" w14:textId="77777777" w:rsidTr="000A0196">
        <w:trPr>
          <w:tblHeader/>
        </w:trPr>
        <w:tc>
          <w:tcPr>
            <w:tcW w:w="5022" w:type="dxa"/>
          </w:tcPr>
          <w:p w14:paraId="20019BD6" w14:textId="77777777" w:rsidR="00AD1E26" w:rsidRPr="008B4943" w:rsidRDefault="00AD1E26" w:rsidP="008B4943">
            <w:pPr>
              <w:ind w:firstLine="90"/>
            </w:pPr>
          </w:p>
        </w:tc>
        <w:tc>
          <w:tcPr>
            <w:tcW w:w="270" w:type="dxa"/>
          </w:tcPr>
          <w:p w14:paraId="78C43136" w14:textId="77777777" w:rsidR="00AD1E26" w:rsidRPr="008B4943" w:rsidRDefault="00AD1E26" w:rsidP="008B4943">
            <w:pPr>
              <w:jc w:val="center"/>
            </w:pPr>
          </w:p>
        </w:tc>
        <w:tc>
          <w:tcPr>
            <w:tcW w:w="1008" w:type="dxa"/>
          </w:tcPr>
          <w:p w14:paraId="19A0E7F8" w14:textId="77777777" w:rsidR="00AD1E26" w:rsidRPr="008B4943" w:rsidRDefault="00AD1E26" w:rsidP="008B4943">
            <w:pPr>
              <w:jc w:val="center"/>
            </w:pPr>
          </w:p>
        </w:tc>
        <w:tc>
          <w:tcPr>
            <w:tcW w:w="540" w:type="dxa"/>
          </w:tcPr>
          <w:p w14:paraId="4CEFD89B" w14:textId="77777777" w:rsidR="00AD1E26" w:rsidRPr="008B4943" w:rsidRDefault="00AD1E26" w:rsidP="008B4943">
            <w:pPr>
              <w:jc w:val="center"/>
            </w:pPr>
          </w:p>
        </w:tc>
        <w:tc>
          <w:tcPr>
            <w:tcW w:w="2048" w:type="dxa"/>
          </w:tcPr>
          <w:p w14:paraId="28557F09" w14:textId="77777777" w:rsidR="00AD1E26" w:rsidRPr="008B4943" w:rsidRDefault="00AD1E26" w:rsidP="008B4943">
            <w:pPr>
              <w:jc w:val="center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มูลค่าที่รับรู้</w:t>
            </w:r>
          </w:p>
        </w:tc>
      </w:tr>
      <w:tr w:rsidR="00AD1E26" w:rsidRPr="008B4943" w14:paraId="524BB380" w14:textId="77777777" w:rsidTr="000A0196">
        <w:trPr>
          <w:tblHeader/>
        </w:trPr>
        <w:tc>
          <w:tcPr>
            <w:tcW w:w="5022" w:type="dxa"/>
          </w:tcPr>
          <w:p w14:paraId="15AF41D9" w14:textId="77777777" w:rsidR="00AD1E26" w:rsidRPr="008B4943" w:rsidRDefault="00AD1E26" w:rsidP="008B4943"/>
        </w:tc>
        <w:tc>
          <w:tcPr>
            <w:tcW w:w="270" w:type="dxa"/>
          </w:tcPr>
          <w:p w14:paraId="7F7DD501" w14:textId="77777777" w:rsidR="00AD1E26" w:rsidRPr="008B4943" w:rsidRDefault="00AD1E26" w:rsidP="008B4943">
            <w:pPr>
              <w:jc w:val="both"/>
            </w:pPr>
          </w:p>
        </w:tc>
        <w:tc>
          <w:tcPr>
            <w:tcW w:w="1008" w:type="dxa"/>
          </w:tcPr>
          <w:p w14:paraId="196189E4" w14:textId="77777777" w:rsidR="00AD1E26" w:rsidRPr="008B4943" w:rsidRDefault="00AD1E26" w:rsidP="008B4943">
            <w:pPr>
              <w:jc w:val="center"/>
            </w:pPr>
          </w:p>
        </w:tc>
        <w:tc>
          <w:tcPr>
            <w:tcW w:w="540" w:type="dxa"/>
          </w:tcPr>
          <w:p w14:paraId="4DF3B37D" w14:textId="77777777" w:rsidR="00AD1E26" w:rsidRPr="008B4943" w:rsidRDefault="00AD1E26" w:rsidP="008B4943">
            <w:pPr>
              <w:tabs>
                <w:tab w:val="decimal" w:pos="1152"/>
              </w:tabs>
            </w:pPr>
          </w:p>
        </w:tc>
        <w:tc>
          <w:tcPr>
            <w:tcW w:w="2048" w:type="dxa"/>
          </w:tcPr>
          <w:p w14:paraId="19399D13" w14:textId="5477885D" w:rsidR="00AD1E26" w:rsidRPr="008B4943" w:rsidRDefault="00AD1E26" w:rsidP="008B4943">
            <w:pPr>
              <w:jc w:val="center"/>
              <w:rPr>
                <w:i/>
                <w:iCs/>
              </w:rPr>
            </w:pPr>
            <w:r w:rsidRPr="008B4943">
              <w:rPr>
                <w:i/>
                <w:iCs/>
                <w:cs/>
              </w:rPr>
              <w:t>(</w:t>
            </w:r>
            <w:r w:rsidR="00E42B93" w:rsidRPr="008B4943">
              <w:rPr>
                <w:i/>
                <w:iCs/>
                <w:cs/>
              </w:rPr>
              <w:t>ล้าน</w:t>
            </w:r>
            <w:r w:rsidRPr="008B4943">
              <w:rPr>
                <w:i/>
                <w:iCs/>
                <w:cs/>
              </w:rPr>
              <w:t>บาท)</w:t>
            </w:r>
          </w:p>
        </w:tc>
      </w:tr>
      <w:tr w:rsidR="00AD1E26" w:rsidRPr="008B4943" w14:paraId="4C8E2CCF" w14:textId="77777777" w:rsidTr="000A0196">
        <w:tc>
          <w:tcPr>
            <w:tcW w:w="5022" w:type="dxa"/>
          </w:tcPr>
          <w:p w14:paraId="3D3207EC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8B4943">
              <w:rPr>
                <w:cs/>
              </w:rPr>
              <w:t>เงินสด</w:t>
            </w:r>
          </w:p>
        </w:tc>
        <w:tc>
          <w:tcPr>
            <w:tcW w:w="270" w:type="dxa"/>
          </w:tcPr>
          <w:p w14:paraId="4366BB15" w14:textId="77777777" w:rsidR="00AD1E26" w:rsidRPr="008B4943" w:rsidRDefault="00AD1E26" w:rsidP="008B4943">
            <w:pPr>
              <w:jc w:val="both"/>
            </w:pPr>
          </w:p>
        </w:tc>
        <w:tc>
          <w:tcPr>
            <w:tcW w:w="1008" w:type="dxa"/>
          </w:tcPr>
          <w:p w14:paraId="5723E001" w14:textId="77777777" w:rsidR="00AD1E26" w:rsidRPr="008B4943" w:rsidRDefault="00AD1E26" w:rsidP="008B4943">
            <w:pPr>
              <w:tabs>
                <w:tab w:val="decimal" w:pos="1152"/>
              </w:tabs>
            </w:pPr>
          </w:p>
        </w:tc>
        <w:tc>
          <w:tcPr>
            <w:tcW w:w="540" w:type="dxa"/>
          </w:tcPr>
          <w:p w14:paraId="16557C3A" w14:textId="77777777" w:rsidR="00AD1E26" w:rsidRPr="008B4943" w:rsidRDefault="00AD1E26" w:rsidP="008B4943">
            <w:pPr>
              <w:tabs>
                <w:tab w:val="decimal" w:pos="1152"/>
              </w:tabs>
            </w:pPr>
          </w:p>
        </w:tc>
        <w:tc>
          <w:tcPr>
            <w:tcW w:w="2048" w:type="dxa"/>
          </w:tcPr>
          <w:p w14:paraId="688B8C31" w14:textId="5F2758B7" w:rsidR="00AD1E26" w:rsidRPr="008B4943" w:rsidRDefault="00A679BA" w:rsidP="008B4943">
            <w:pPr>
              <w:tabs>
                <w:tab w:val="clear" w:pos="907"/>
                <w:tab w:val="clear" w:pos="1644"/>
                <w:tab w:val="clear" w:pos="1871"/>
                <w:tab w:val="left" w:pos="790"/>
                <w:tab w:val="left" w:pos="1510"/>
                <w:tab w:val="left" w:pos="1690"/>
              </w:tabs>
              <w:spacing w:line="240" w:lineRule="auto"/>
              <w:ind w:left="540" w:right="70"/>
              <w:jc w:val="right"/>
            </w:pPr>
            <w:r w:rsidRPr="008B4943">
              <w:t>4</w:t>
            </w:r>
            <w:r w:rsidR="00AD1E26" w:rsidRPr="008B4943">
              <w:t>,</w:t>
            </w:r>
            <w:r w:rsidRPr="008B4943">
              <w:t>460</w:t>
            </w:r>
          </w:p>
        </w:tc>
      </w:tr>
      <w:tr w:rsidR="00AD1E26" w:rsidRPr="008B4943" w14:paraId="58B3DDAA" w14:textId="77777777" w:rsidTr="000A0196">
        <w:tc>
          <w:tcPr>
            <w:tcW w:w="5022" w:type="dxa"/>
          </w:tcPr>
          <w:p w14:paraId="0559E874" w14:textId="77777777" w:rsidR="00AD1E26" w:rsidRPr="008B4943" w:rsidRDefault="00AD1E26" w:rsidP="008B4943">
            <w:r w:rsidRPr="008B4943">
              <w:rPr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65376927" w14:textId="77777777" w:rsidR="00AD1E26" w:rsidRPr="008B4943" w:rsidRDefault="00AD1E26" w:rsidP="008B4943">
            <w:pPr>
              <w:jc w:val="both"/>
            </w:pPr>
          </w:p>
        </w:tc>
        <w:tc>
          <w:tcPr>
            <w:tcW w:w="1008" w:type="dxa"/>
          </w:tcPr>
          <w:p w14:paraId="19C9F428" w14:textId="77777777" w:rsidR="00AD1E26" w:rsidRPr="008B4943" w:rsidRDefault="00AD1E26" w:rsidP="008B4943">
            <w:pPr>
              <w:jc w:val="center"/>
            </w:pPr>
          </w:p>
        </w:tc>
        <w:tc>
          <w:tcPr>
            <w:tcW w:w="540" w:type="dxa"/>
          </w:tcPr>
          <w:p w14:paraId="73A86716" w14:textId="77777777" w:rsidR="00AD1E26" w:rsidRPr="008B4943" w:rsidRDefault="00AD1E26" w:rsidP="008B4943">
            <w:pPr>
              <w:tabs>
                <w:tab w:val="decimal" w:pos="1152"/>
              </w:tabs>
            </w:pPr>
          </w:p>
        </w:tc>
        <w:tc>
          <w:tcPr>
            <w:tcW w:w="2048" w:type="dxa"/>
            <w:tcBorders>
              <w:bottom w:val="single" w:sz="4" w:space="0" w:color="auto"/>
            </w:tcBorders>
          </w:tcPr>
          <w:p w14:paraId="1E87BEEA" w14:textId="567E8AB7" w:rsidR="00AD1E26" w:rsidRPr="008B4943" w:rsidRDefault="00A679BA" w:rsidP="008B4943">
            <w:pPr>
              <w:tabs>
                <w:tab w:val="clear" w:pos="907"/>
                <w:tab w:val="clear" w:pos="1644"/>
                <w:tab w:val="clear" w:pos="1871"/>
                <w:tab w:val="left" w:pos="790"/>
                <w:tab w:val="left" w:pos="1510"/>
                <w:tab w:val="left" w:pos="1690"/>
              </w:tabs>
              <w:spacing w:line="240" w:lineRule="auto"/>
              <w:ind w:left="540" w:right="70"/>
              <w:jc w:val="right"/>
            </w:pPr>
            <w:r w:rsidRPr="008B4943">
              <w:t>866</w:t>
            </w:r>
          </w:p>
        </w:tc>
      </w:tr>
      <w:tr w:rsidR="00AD1E26" w:rsidRPr="008B4943" w14:paraId="0112B5E6" w14:textId="77777777" w:rsidTr="000A0196">
        <w:tc>
          <w:tcPr>
            <w:tcW w:w="5022" w:type="dxa"/>
          </w:tcPr>
          <w:p w14:paraId="074BA79D" w14:textId="77777777" w:rsidR="00AD1E26" w:rsidRPr="008B4943" w:rsidRDefault="00AD1E26" w:rsidP="008B4943">
            <w:pPr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7C69F83D" w14:textId="77777777" w:rsidR="00AD1E26" w:rsidRPr="008B4943" w:rsidRDefault="00AD1E26" w:rsidP="008B4943">
            <w:pPr>
              <w:jc w:val="both"/>
              <w:rPr>
                <w:b/>
                <w:bCs/>
              </w:rPr>
            </w:pPr>
          </w:p>
        </w:tc>
        <w:tc>
          <w:tcPr>
            <w:tcW w:w="1008" w:type="dxa"/>
          </w:tcPr>
          <w:p w14:paraId="086543EF" w14:textId="77777777" w:rsidR="00AD1E26" w:rsidRPr="008B4943" w:rsidRDefault="00AD1E26" w:rsidP="008B4943">
            <w:pPr>
              <w:tabs>
                <w:tab w:val="decimal" w:pos="1152"/>
              </w:tabs>
              <w:rPr>
                <w:b/>
                <w:bCs/>
              </w:rPr>
            </w:pPr>
          </w:p>
        </w:tc>
        <w:tc>
          <w:tcPr>
            <w:tcW w:w="540" w:type="dxa"/>
          </w:tcPr>
          <w:p w14:paraId="2FEBE065" w14:textId="77777777" w:rsidR="00AD1E26" w:rsidRPr="008B4943" w:rsidRDefault="00AD1E26" w:rsidP="008B4943">
            <w:pPr>
              <w:tabs>
                <w:tab w:val="decimal" w:pos="1152"/>
              </w:tabs>
              <w:rPr>
                <w:b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bottom w:val="double" w:sz="4" w:space="0" w:color="auto"/>
            </w:tcBorders>
          </w:tcPr>
          <w:p w14:paraId="070C61DB" w14:textId="7EE62706" w:rsidR="00AD1E26" w:rsidRPr="008B4943" w:rsidRDefault="00A679BA" w:rsidP="008B4943">
            <w:pPr>
              <w:tabs>
                <w:tab w:val="clear" w:pos="907"/>
                <w:tab w:val="clear" w:pos="1644"/>
                <w:tab w:val="clear" w:pos="1871"/>
                <w:tab w:val="left" w:pos="790"/>
                <w:tab w:val="left" w:pos="1510"/>
                <w:tab w:val="left" w:pos="1690"/>
              </w:tabs>
              <w:spacing w:line="240" w:lineRule="auto"/>
              <w:ind w:left="540" w:right="70"/>
              <w:jc w:val="right"/>
              <w:rPr>
                <w:b/>
                <w:bCs/>
              </w:rPr>
            </w:pPr>
            <w:r w:rsidRPr="008B4943">
              <w:rPr>
                <w:b/>
                <w:bCs/>
              </w:rPr>
              <w:t>5</w:t>
            </w:r>
            <w:r w:rsidR="00AD1E26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326</w:t>
            </w:r>
          </w:p>
        </w:tc>
      </w:tr>
    </w:tbl>
    <w:p w14:paraId="4D6CA8C7" w14:textId="77777777" w:rsidR="00407984" w:rsidRPr="008B4943" w:rsidRDefault="0040798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67"/>
        <w:jc w:val="thaiDistribute"/>
      </w:pPr>
    </w:p>
    <w:p w14:paraId="2FF788A8" w14:textId="5EE62B58" w:rsidR="00AD1E26" w:rsidRPr="008B4943" w:rsidRDefault="00A62BAB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67"/>
        <w:jc w:val="thaiDistribute"/>
      </w:pPr>
      <w:r w:rsidRPr="008B4943">
        <w:rPr>
          <w:cs/>
        </w:rPr>
        <w:tab/>
      </w:r>
      <w:r w:rsidRPr="008B4943">
        <w:rPr>
          <w:cs/>
        </w:rPr>
        <w:tab/>
      </w:r>
      <w:r w:rsidRPr="008B4943">
        <w:rPr>
          <w:cs/>
        </w:rPr>
        <w:tab/>
      </w:r>
      <w:r w:rsidR="00AD1E26" w:rsidRPr="008B4943">
        <w:rPr>
          <w:cs/>
        </w:rPr>
        <w:t xml:space="preserve">ณ วันที่ </w:t>
      </w:r>
      <w:r w:rsidR="00A679BA" w:rsidRPr="008B4943">
        <w:t>30</w:t>
      </w:r>
      <w:r w:rsidR="00001306" w:rsidRPr="008B4943">
        <w:rPr>
          <w:cs/>
        </w:rPr>
        <w:t xml:space="preserve"> มิถุนายน</w:t>
      </w:r>
      <w:r w:rsidR="00AD1E26" w:rsidRPr="008B4943">
        <w:rPr>
          <w:cs/>
        </w:rPr>
        <w:t xml:space="preserve"> </w:t>
      </w:r>
      <w:r w:rsidR="00A679BA" w:rsidRPr="008B4943">
        <w:t>2563</w:t>
      </w:r>
      <w:r w:rsidR="00AD1E26" w:rsidRPr="008B4943">
        <w:rPr>
          <w:cs/>
        </w:rPr>
        <w:t xml:space="preserve"> กลุ่มบริษัทได้ชำระเงินจำนวน </w:t>
      </w:r>
      <w:r w:rsidR="00407984" w:rsidRPr="008B4943">
        <w:t>1</w:t>
      </w:r>
      <w:r w:rsidR="00A679BA" w:rsidRPr="008B4943">
        <w:t>73</w:t>
      </w:r>
      <w:r w:rsidR="000A0196" w:rsidRPr="008B4943">
        <w:rPr>
          <w:cs/>
        </w:rPr>
        <w:t xml:space="preserve"> ล้านเหรียญสหรัฐฯ (ประมาณ </w:t>
      </w:r>
      <w:r w:rsidR="00A679BA" w:rsidRPr="008B4943">
        <w:t>5</w:t>
      </w:r>
      <w:r w:rsidR="002D65CE" w:rsidRPr="008B4943">
        <w:t>,</w:t>
      </w:r>
      <w:r w:rsidR="00A679BA" w:rsidRPr="008B4943">
        <w:t>326</w:t>
      </w:r>
      <w:r w:rsidRPr="008B4943">
        <w:rPr>
          <w:cs/>
        </w:rPr>
        <w:t xml:space="preserve"> </w:t>
      </w:r>
      <w:r w:rsidRPr="008B4943">
        <w:rPr>
          <w:cs/>
        </w:rPr>
        <w:tab/>
      </w:r>
      <w:r w:rsidR="00AD1E26" w:rsidRPr="008B4943">
        <w:rPr>
          <w:cs/>
        </w:rPr>
        <w:t>ล้านบาท)</w:t>
      </w:r>
    </w:p>
    <w:p w14:paraId="46425864" w14:textId="25913795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A45D97A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8B4943">
        <w:rPr>
          <w:i/>
          <w:iCs/>
          <w:cs/>
        </w:rPr>
        <w:t>สิ่งตอบแทนที่คาดว่าจะต้องจ่าย</w:t>
      </w:r>
    </w:p>
    <w:p w14:paraId="64B525C3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cs/>
        </w:rPr>
      </w:pPr>
    </w:p>
    <w:p w14:paraId="1476A134" w14:textId="5C7D99D0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8B4943">
        <w:rPr>
          <w:cs/>
        </w:rPr>
        <w:t xml:space="preserve">ในเดือนมกราคม </w:t>
      </w:r>
      <w:r w:rsidR="00A679BA" w:rsidRPr="008B4943">
        <w:t>2563</w:t>
      </w:r>
      <w:r w:rsidRPr="008B4943">
        <w:rPr>
          <w:cs/>
        </w:rPr>
        <w:t xml:space="preserve"> กลุ่มบริษัทได้ลงนามในสัญญาซื้อขายไฟฟ้าฉบับใหม่กับการไฟฟ้าเวียดนามสำหรับโครงการ </w:t>
      </w:r>
      <w:r w:rsidRPr="008B4943">
        <w:t xml:space="preserve">Nam San </w:t>
      </w:r>
      <w:r w:rsidR="00A679BA" w:rsidRPr="008B4943">
        <w:t>3</w:t>
      </w:r>
      <w:r w:rsidRPr="008B4943">
        <w:t xml:space="preserve">A </w:t>
      </w:r>
      <w:r w:rsidRPr="008B4943">
        <w:rPr>
          <w:cs/>
        </w:rPr>
        <w:t xml:space="preserve">ซึ่งเป็นการบรรลุหนึ่งในเงื่อนไขของสิ่งตอบแทนที่คาดว่าจะต้องจ่ายจำนวน </w:t>
      </w:r>
      <w:r w:rsidR="00A679BA" w:rsidRPr="008B4943">
        <w:t>23</w:t>
      </w:r>
      <w:r w:rsidRPr="008B4943">
        <w:rPr>
          <w:cs/>
        </w:rPr>
        <w:t xml:space="preserve"> ล้านเหรียญสหรัฐฯ (ประมาณ </w:t>
      </w:r>
      <w:r w:rsidR="00A679BA" w:rsidRPr="008B4943">
        <w:t>7</w:t>
      </w:r>
      <w:r w:rsidR="00DA349A" w:rsidRPr="008B4943">
        <w:t>11</w:t>
      </w:r>
      <w:r w:rsidRPr="008B4943">
        <w:rPr>
          <w:cs/>
        </w:rPr>
        <w:t xml:space="preserve"> ล้านบาท) ส่งผลให้มูลค่ายุติธรรมของสัญญาซื้อขายไฟฟ้าเพิ่มขึ้นและค่าความนิยมลดลงจากการประเมินครั้งแรกในเดือนกันยายน </w:t>
      </w:r>
      <w:r w:rsidR="00A679BA" w:rsidRPr="008B4943">
        <w:t>2562</w:t>
      </w:r>
    </w:p>
    <w:p w14:paraId="7AD51F1C" w14:textId="5D177213" w:rsidR="00E42B93" w:rsidRPr="008B4943" w:rsidRDefault="00E42B93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</w:pPr>
    </w:p>
    <w:p w14:paraId="4C5C0E0A" w14:textId="77777777" w:rsidR="00E42B93" w:rsidRPr="008B4943" w:rsidRDefault="00E42B93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8B4943">
        <w:rPr>
          <w:i/>
          <w:iCs/>
          <w:cs/>
        </w:rPr>
        <w:t>การปรับปรุงมูลค่าสิ่งตอบแทนที่คาดว่าจะต้องจ่าย</w:t>
      </w:r>
    </w:p>
    <w:p w14:paraId="0293765F" w14:textId="77777777" w:rsidR="00E42B93" w:rsidRPr="008B4943" w:rsidRDefault="00E42B93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</w:pPr>
    </w:p>
    <w:p w14:paraId="6E30BABA" w14:textId="7FB538D0" w:rsidR="00E42B93" w:rsidRPr="008B4943" w:rsidRDefault="00E42B93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8B4943">
        <w:rPr>
          <w:cs/>
        </w:rPr>
        <w:t xml:space="preserve">กลุ่มบริษัทได้ปรับปรุงมูลค่าสิ่งตอบแทนที่คาดว่าจะต้องจ่ายลดลงจากการประเมินครั้งแรกในเดือนกันยายน </w:t>
      </w:r>
      <w:r w:rsidR="00A679BA" w:rsidRPr="008B4943">
        <w:t>2562</w:t>
      </w:r>
      <w:r w:rsidRPr="008B4943">
        <w:rPr>
          <w:cs/>
        </w:rPr>
        <w:t xml:space="preserve"> จำนวน </w:t>
      </w:r>
      <w:r w:rsidR="00DA349A" w:rsidRPr="008B4943">
        <w:t>1</w:t>
      </w:r>
      <w:r w:rsidRPr="008B4943">
        <w:rPr>
          <w:cs/>
        </w:rPr>
        <w:t xml:space="preserve"> ล้านเหรียญสหรัฐฯ (ประมาณ </w:t>
      </w:r>
      <w:r w:rsidR="00A679BA" w:rsidRPr="008B4943">
        <w:t>3</w:t>
      </w:r>
      <w:r w:rsidR="00DA349A" w:rsidRPr="008B4943">
        <w:t>1</w:t>
      </w:r>
      <w:r w:rsidRPr="008B4943">
        <w:rPr>
          <w:cs/>
        </w:rPr>
        <w:t xml:space="preserve"> ล้านบาท) เนื่องจากผู้ขายไม่สามารถบรรลุเงื่อนไขของสิ่งตอบแทนที่คาดว่าจะต้องจ่ายได้ทั้งหมด</w:t>
      </w:r>
    </w:p>
    <w:p w14:paraId="7FEF3DB9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i/>
          <w:iCs/>
        </w:rPr>
      </w:pPr>
    </w:p>
    <w:p w14:paraId="5E834D59" w14:textId="77777777" w:rsidR="00E42B93" w:rsidRPr="008B4943" w:rsidRDefault="00E42B93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8B4943">
        <w:rPr>
          <w:i/>
          <w:iCs/>
          <w:cs/>
        </w:rPr>
        <w:br w:type="page"/>
      </w:r>
    </w:p>
    <w:p w14:paraId="173B2DE4" w14:textId="1EAFEF7D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8B4943">
        <w:rPr>
          <w:i/>
          <w:iCs/>
          <w:cs/>
        </w:rPr>
        <w:lastRenderedPageBreak/>
        <w:t>สินทรัพย์ที่ได้มาและหนี้สินที่รับมา</w:t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58"/>
        <w:gridCol w:w="1548"/>
        <w:gridCol w:w="270"/>
        <w:gridCol w:w="1530"/>
        <w:gridCol w:w="267"/>
        <w:gridCol w:w="1587"/>
      </w:tblGrid>
      <w:tr w:rsidR="00AD1E26" w:rsidRPr="008B4943" w14:paraId="18272DB8" w14:textId="77777777" w:rsidTr="006F7269">
        <w:trPr>
          <w:trHeight w:val="274"/>
          <w:tblHeader/>
        </w:trPr>
        <w:tc>
          <w:tcPr>
            <w:tcW w:w="4158" w:type="dxa"/>
          </w:tcPr>
          <w:p w14:paraId="545C4923" w14:textId="77777777" w:rsidR="00AD1E26" w:rsidRPr="008B4943" w:rsidRDefault="00AD1E26" w:rsidP="008B4943">
            <w:pPr>
              <w:spacing w:line="240" w:lineRule="auto"/>
            </w:pPr>
          </w:p>
        </w:tc>
        <w:tc>
          <w:tcPr>
            <w:tcW w:w="1548" w:type="dxa"/>
          </w:tcPr>
          <w:p w14:paraId="736E9E3A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5B90117" w14:textId="77777777" w:rsidR="00AD1E26" w:rsidRPr="008B4943" w:rsidRDefault="00AD1E26" w:rsidP="008B4943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</w:tcPr>
          <w:p w14:paraId="556BD075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2428F125" w14:textId="77777777" w:rsidR="00AD1E26" w:rsidRPr="008B4943" w:rsidRDefault="00AD1E26" w:rsidP="008B4943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587" w:type="dxa"/>
          </w:tcPr>
          <w:p w14:paraId="51B7EDB6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มูลค่าที่รับรู้</w:t>
            </w:r>
          </w:p>
        </w:tc>
      </w:tr>
      <w:tr w:rsidR="00AD1E26" w:rsidRPr="008B4943" w14:paraId="72A8C1F8" w14:textId="77777777" w:rsidTr="006F7269">
        <w:trPr>
          <w:trHeight w:val="274"/>
          <w:tblHeader/>
        </w:trPr>
        <w:tc>
          <w:tcPr>
            <w:tcW w:w="4158" w:type="dxa"/>
          </w:tcPr>
          <w:p w14:paraId="3211B413" w14:textId="77777777" w:rsidR="00AD1E26" w:rsidRPr="008B4943" w:rsidRDefault="00AD1E26" w:rsidP="008B4943">
            <w:pPr>
              <w:spacing w:line="240" w:lineRule="auto"/>
            </w:pPr>
          </w:p>
        </w:tc>
        <w:tc>
          <w:tcPr>
            <w:tcW w:w="5202" w:type="dxa"/>
            <w:gridSpan w:val="5"/>
          </w:tcPr>
          <w:p w14:paraId="6C361AA3" w14:textId="29EB021F" w:rsidR="00AD1E26" w:rsidRPr="008B4943" w:rsidRDefault="00AD1E26" w:rsidP="008B4943">
            <w:pPr>
              <w:spacing w:line="240" w:lineRule="auto"/>
              <w:ind w:right="-108"/>
              <w:jc w:val="center"/>
              <w:rPr>
                <w:i/>
                <w:iCs/>
              </w:rPr>
            </w:pPr>
            <w:r w:rsidRPr="008B4943">
              <w:rPr>
                <w:i/>
                <w:iCs/>
                <w:cs/>
              </w:rPr>
              <w:t>(</w:t>
            </w:r>
            <w:r w:rsidR="00960DB6" w:rsidRPr="008B4943">
              <w:rPr>
                <w:i/>
                <w:iCs/>
                <w:cs/>
              </w:rPr>
              <w:t>ล้า</w:t>
            </w:r>
            <w:r w:rsidRPr="008B4943">
              <w:rPr>
                <w:i/>
                <w:iCs/>
                <w:cs/>
              </w:rPr>
              <w:t>นบาท)</w:t>
            </w:r>
          </w:p>
        </w:tc>
      </w:tr>
      <w:tr w:rsidR="00AD1E26" w:rsidRPr="008B4943" w14:paraId="29023C83" w14:textId="77777777" w:rsidTr="006F7269">
        <w:trPr>
          <w:trHeight w:val="274"/>
        </w:trPr>
        <w:tc>
          <w:tcPr>
            <w:tcW w:w="4158" w:type="dxa"/>
          </w:tcPr>
          <w:p w14:paraId="4F263084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8B4943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072027AD" w14:textId="1C4C6FCB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DA349A" w:rsidRPr="008B4943">
              <w:t>1</w:t>
            </w:r>
          </w:p>
        </w:tc>
        <w:tc>
          <w:tcPr>
            <w:tcW w:w="270" w:type="dxa"/>
          </w:tcPr>
          <w:p w14:paraId="779EC4A7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20EB2C56" w14:textId="5E06F1E5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D1E26" w:rsidRPr="008B4943">
              <w:rPr>
                <w:cs/>
              </w:rPr>
              <w:t>-</w:t>
            </w:r>
          </w:p>
        </w:tc>
        <w:tc>
          <w:tcPr>
            <w:tcW w:w="267" w:type="dxa"/>
          </w:tcPr>
          <w:p w14:paraId="7910A7D8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vAlign w:val="bottom"/>
          </w:tcPr>
          <w:p w14:paraId="0F040A0D" w14:textId="185CD901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DA349A" w:rsidRPr="008B4943">
              <w:t>1</w:t>
            </w:r>
          </w:p>
        </w:tc>
      </w:tr>
      <w:tr w:rsidR="00AD1E26" w:rsidRPr="008B4943" w14:paraId="725A7695" w14:textId="77777777" w:rsidTr="006F7269">
        <w:trPr>
          <w:trHeight w:val="274"/>
        </w:trPr>
        <w:tc>
          <w:tcPr>
            <w:tcW w:w="4158" w:type="dxa"/>
          </w:tcPr>
          <w:p w14:paraId="55D8325F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8B4943">
              <w:rPr>
                <w:cs/>
              </w:rPr>
              <w:t>ลูกหนี้การค้า</w:t>
            </w:r>
          </w:p>
        </w:tc>
        <w:tc>
          <w:tcPr>
            <w:tcW w:w="1548" w:type="dxa"/>
            <w:vAlign w:val="bottom"/>
          </w:tcPr>
          <w:p w14:paraId="62115CF9" w14:textId="22F8FEFD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679BA" w:rsidRPr="008B4943">
              <w:t>69</w:t>
            </w:r>
          </w:p>
        </w:tc>
        <w:tc>
          <w:tcPr>
            <w:tcW w:w="270" w:type="dxa"/>
          </w:tcPr>
          <w:p w14:paraId="4F289CF7" w14:textId="77777777" w:rsidR="00AD1E26" w:rsidRPr="008B4943" w:rsidRDefault="00AD1E26" w:rsidP="008B4943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641A87C5" w14:textId="0B5D2410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D1E26" w:rsidRPr="008B4943">
              <w:rPr>
                <w:cs/>
              </w:rPr>
              <w:t>-</w:t>
            </w:r>
          </w:p>
        </w:tc>
        <w:tc>
          <w:tcPr>
            <w:tcW w:w="267" w:type="dxa"/>
          </w:tcPr>
          <w:p w14:paraId="68D77AD0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vAlign w:val="bottom"/>
          </w:tcPr>
          <w:p w14:paraId="2D8F6D22" w14:textId="4FB48661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679BA" w:rsidRPr="008B4943">
              <w:t>69</w:t>
            </w:r>
          </w:p>
        </w:tc>
      </w:tr>
      <w:tr w:rsidR="00AD1E26" w:rsidRPr="008B4943" w14:paraId="2C5A5A6E" w14:textId="77777777" w:rsidTr="006F7269">
        <w:trPr>
          <w:trHeight w:val="274"/>
        </w:trPr>
        <w:tc>
          <w:tcPr>
            <w:tcW w:w="4158" w:type="dxa"/>
          </w:tcPr>
          <w:p w14:paraId="60C0A2FE" w14:textId="2EFF2F06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8B4943">
              <w:rPr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5939E215" w14:textId="5BDE4CBC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679BA" w:rsidRPr="008B4943">
              <w:t>9</w:t>
            </w:r>
          </w:p>
        </w:tc>
        <w:tc>
          <w:tcPr>
            <w:tcW w:w="270" w:type="dxa"/>
          </w:tcPr>
          <w:p w14:paraId="1CA32A7B" w14:textId="77777777" w:rsidR="00AD1E26" w:rsidRPr="008B4943" w:rsidRDefault="00AD1E26" w:rsidP="008B4943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3AA164E9" w14:textId="4F00C650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D1E26" w:rsidRPr="008B4943">
              <w:rPr>
                <w:cs/>
              </w:rPr>
              <w:t>-</w:t>
            </w:r>
          </w:p>
        </w:tc>
        <w:tc>
          <w:tcPr>
            <w:tcW w:w="267" w:type="dxa"/>
          </w:tcPr>
          <w:p w14:paraId="5CA90946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vAlign w:val="bottom"/>
          </w:tcPr>
          <w:p w14:paraId="5BD598F8" w14:textId="078ADBF6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679BA" w:rsidRPr="008B4943">
              <w:t>9</w:t>
            </w:r>
          </w:p>
        </w:tc>
      </w:tr>
      <w:tr w:rsidR="00AD1E26" w:rsidRPr="008B4943" w14:paraId="6D8E14EA" w14:textId="77777777" w:rsidTr="006F7269">
        <w:trPr>
          <w:trHeight w:val="274"/>
        </w:trPr>
        <w:tc>
          <w:tcPr>
            <w:tcW w:w="4158" w:type="dxa"/>
          </w:tcPr>
          <w:p w14:paraId="214BFCDD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  <w:rPr>
                <w:cs/>
              </w:rPr>
            </w:pPr>
            <w:r w:rsidRPr="008B4943">
              <w:rPr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7B306806" w14:textId="59FD15E0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679BA" w:rsidRPr="008B4943">
              <w:t>3</w:t>
            </w:r>
            <w:r w:rsidR="00AD1E26" w:rsidRPr="008B4943">
              <w:t>,</w:t>
            </w:r>
            <w:r w:rsidR="00DA349A" w:rsidRPr="008B4943">
              <w:t>1</w:t>
            </w:r>
            <w:r w:rsidR="00A679BA" w:rsidRPr="008B4943">
              <w:t>30</w:t>
            </w:r>
          </w:p>
        </w:tc>
        <w:tc>
          <w:tcPr>
            <w:tcW w:w="270" w:type="dxa"/>
          </w:tcPr>
          <w:p w14:paraId="0B13A1CC" w14:textId="77777777" w:rsidR="00AD1E26" w:rsidRPr="008B4943" w:rsidRDefault="00AD1E26" w:rsidP="008B4943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0B32CD14" w14:textId="09AB8FEC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679BA" w:rsidRPr="008B4943">
              <w:t>2</w:t>
            </w:r>
            <w:r w:rsidR="00AD1E26" w:rsidRPr="008B4943">
              <w:t>,</w:t>
            </w:r>
            <w:r w:rsidR="00A679BA" w:rsidRPr="008B4943">
              <w:t>067</w:t>
            </w:r>
          </w:p>
        </w:tc>
        <w:tc>
          <w:tcPr>
            <w:tcW w:w="267" w:type="dxa"/>
          </w:tcPr>
          <w:p w14:paraId="36F2340F" w14:textId="77777777" w:rsidR="00AD1E26" w:rsidRPr="008B4943" w:rsidRDefault="00AD1E26" w:rsidP="008B4943">
            <w:pPr>
              <w:pStyle w:val="ListParagraph"/>
              <w:numPr>
                <w:ilvl w:val="0"/>
                <w:numId w:val="40"/>
              </w:numPr>
              <w:tabs>
                <w:tab w:val="decimal" w:pos="1512"/>
              </w:tabs>
              <w:jc w:val="right"/>
            </w:pPr>
          </w:p>
        </w:tc>
        <w:tc>
          <w:tcPr>
            <w:tcW w:w="1587" w:type="dxa"/>
            <w:vAlign w:val="bottom"/>
          </w:tcPr>
          <w:p w14:paraId="04C3FB58" w14:textId="2EB616F3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679BA" w:rsidRPr="008B4943">
              <w:t>5</w:t>
            </w:r>
            <w:r w:rsidR="00AD1E26" w:rsidRPr="008B4943">
              <w:t>,</w:t>
            </w:r>
            <w:r w:rsidR="00DA349A" w:rsidRPr="008B4943">
              <w:t>1</w:t>
            </w:r>
            <w:r w:rsidR="00A679BA" w:rsidRPr="008B4943">
              <w:t>97</w:t>
            </w:r>
          </w:p>
        </w:tc>
      </w:tr>
      <w:tr w:rsidR="00AD1E26" w:rsidRPr="008B4943" w14:paraId="16E7FD97" w14:textId="77777777" w:rsidTr="006F7269">
        <w:trPr>
          <w:trHeight w:val="274"/>
        </w:trPr>
        <w:tc>
          <w:tcPr>
            <w:tcW w:w="4158" w:type="dxa"/>
          </w:tcPr>
          <w:p w14:paraId="7EC54CD1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8B4943">
              <w:rPr>
                <w:cs/>
              </w:rPr>
              <w:t>เจ้าหนี้อื่น</w:t>
            </w:r>
          </w:p>
        </w:tc>
        <w:tc>
          <w:tcPr>
            <w:tcW w:w="1548" w:type="dxa"/>
            <w:vAlign w:val="bottom"/>
          </w:tcPr>
          <w:p w14:paraId="7220D8D9" w14:textId="1CF046F3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D1E26" w:rsidRPr="008B4943">
              <w:rPr>
                <w:cs/>
              </w:rPr>
              <w:t>(</w:t>
            </w:r>
            <w:r w:rsidR="00A679BA" w:rsidRPr="008B4943">
              <w:t>64</w:t>
            </w:r>
            <w:r w:rsidR="00AD1E26" w:rsidRPr="008B4943">
              <w:rPr>
                <w:cs/>
              </w:rPr>
              <w:t>)</w:t>
            </w:r>
          </w:p>
        </w:tc>
        <w:tc>
          <w:tcPr>
            <w:tcW w:w="270" w:type="dxa"/>
          </w:tcPr>
          <w:p w14:paraId="712BDE76" w14:textId="77777777" w:rsidR="00AD1E26" w:rsidRPr="008B4943" w:rsidRDefault="00AD1E26" w:rsidP="008B4943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3B0248C8" w14:textId="3C483A58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D1E26" w:rsidRPr="008B4943">
              <w:rPr>
                <w:cs/>
              </w:rPr>
              <w:t>-</w:t>
            </w:r>
          </w:p>
        </w:tc>
        <w:tc>
          <w:tcPr>
            <w:tcW w:w="267" w:type="dxa"/>
          </w:tcPr>
          <w:p w14:paraId="61AEFA7E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vAlign w:val="bottom"/>
          </w:tcPr>
          <w:p w14:paraId="10CCABD0" w14:textId="1D1A177C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D1E26" w:rsidRPr="008B4943">
              <w:rPr>
                <w:cs/>
              </w:rPr>
              <w:t>(</w:t>
            </w:r>
            <w:r w:rsidR="00A679BA" w:rsidRPr="008B4943">
              <w:t>64</w:t>
            </w:r>
            <w:r w:rsidR="00AD1E26" w:rsidRPr="008B4943">
              <w:rPr>
                <w:cs/>
              </w:rPr>
              <w:t>)</w:t>
            </w:r>
          </w:p>
        </w:tc>
      </w:tr>
      <w:tr w:rsidR="00AD1E26" w:rsidRPr="008B4943" w14:paraId="2EFF0CC4" w14:textId="77777777" w:rsidTr="000A0196">
        <w:trPr>
          <w:trHeight w:val="274"/>
        </w:trPr>
        <w:tc>
          <w:tcPr>
            <w:tcW w:w="4158" w:type="dxa"/>
          </w:tcPr>
          <w:p w14:paraId="5CF85814" w14:textId="758CC3C6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8B4943">
              <w:rPr>
                <w:cs/>
              </w:rPr>
              <w:t xml:space="preserve">เงินกู้ยืมระยะยาวจากกลุ่ม </w:t>
            </w:r>
            <w:r w:rsidRPr="008B4943">
              <w:t>Phongsubthavy</w:t>
            </w:r>
          </w:p>
        </w:tc>
        <w:tc>
          <w:tcPr>
            <w:tcW w:w="1548" w:type="dxa"/>
            <w:vAlign w:val="bottom"/>
          </w:tcPr>
          <w:p w14:paraId="3E57E962" w14:textId="730C0802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D1E26" w:rsidRPr="008B4943">
              <w:rPr>
                <w:cs/>
              </w:rPr>
              <w:t>(</w:t>
            </w:r>
            <w:r w:rsidR="00A679BA" w:rsidRPr="008B4943">
              <w:t>2</w:t>
            </w:r>
            <w:r w:rsidR="00AD1E26" w:rsidRPr="008B4943">
              <w:t>,</w:t>
            </w:r>
            <w:r w:rsidR="00A679BA" w:rsidRPr="008B4943">
              <w:t>400</w:t>
            </w:r>
            <w:r w:rsidR="00AD1E26" w:rsidRPr="008B4943">
              <w:rPr>
                <w:cs/>
              </w:rPr>
              <w:t>)</w:t>
            </w:r>
          </w:p>
        </w:tc>
        <w:tc>
          <w:tcPr>
            <w:tcW w:w="270" w:type="dxa"/>
          </w:tcPr>
          <w:p w14:paraId="4DA12094" w14:textId="77777777" w:rsidR="00AD1E26" w:rsidRPr="008B4943" w:rsidRDefault="00AD1E26" w:rsidP="008B4943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396BAEA6" w14:textId="697DABD6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D1E26" w:rsidRPr="008B4943">
              <w:rPr>
                <w:cs/>
              </w:rPr>
              <w:t>-</w:t>
            </w:r>
          </w:p>
        </w:tc>
        <w:tc>
          <w:tcPr>
            <w:tcW w:w="267" w:type="dxa"/>
          </w:tcPr>
          <w:p w14:paraId="7317EAD2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vAlign w:val="bottom"/>
          </w:tcPr>
          <w:p w14:paraId="7798764B" w14:textId="437597D8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D1E26" w:rsidRPr="008B4943">
              <w:rPr>
                <w:cs/>
              </w:rPr>
              <w:t>(</w:t>
            </w:r>
            <w:r w:rsidR="00A679BA" w:rsidRPr="008B4943">
              <w:t>2</w:t>
            </w:r>
            <w:r w:rsidR="00AD1E26" w:rsidRPr="008B4943">
              <w:t>,</w:t>
            </w:r>
            <w:r w:rsidR="00A679BA" w:rsidRPr="008B4943">
              <w:t>400</w:t>
            </w:r>
            <w:r w:rsidR="00AD1E26" w:rsidRPr="008B4943">
              <w:rPr>
                <w:cs/>
              </w:rPr>
              <w:t>)</w:t>
            </w:r>
          </w:p>
        </w:tc>
      </w:tr>
      <w:tr w:rsidR="00AD1E26" w:rsidRPr="008B4943" w14:paraId="15EA5D12" w14:textId="77777777" w:rsidTr="00706836">
        <w:trPr>
          <w:trHeight w:val="274"/>
        </w:trPr>
        <w:tc>
          <w:tcPr>
            <w:tcW w:w="4158" w:type="dxa"/>
          </w:tcPr>
          <w:p w14:paraId="099975E0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  <w:rPr>
                <w:cs/>
              </w:rPr>
            </w:pPr>
            <w:r w:rsidRPr="008B4943"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5F4BCE77" w14:textId="5276D89D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D1E26" w:rsidRPr="008B4943">
              <w:rPr>
                <w:cs/>
              </w:rPr>
              <w:t>-</w:t>
            </w:r>
          </w:p>
        </w:tc>
        <w:tc>
          <w:tcPr>
            <w:tcW w:w="270" w:type="dxa"/>
          </w:tcPr>
          <w:p w14:paraId="7A3C9EFE" w14:textId="77777777" w:rsidR="00AD1E26" w:rsidRPr="008B4943" w:rsidRDefault="00AD1E26" w:rsidP="008B4943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AC6878" w14:textId="4ECBE705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D1E26" w:rsidRPr="008B4943">
              <w:rPr>
                <w:cs/>
              </w:rPr>
              <w:t>(</w:t>
            </w:r>
            <w:r w:rsidR="00DA349A" w:rsidRPr="008B4943">
              <w:t>1</w:t>
            </w:r>
            <w:r w:rsidR="00A679BA" w:rsidRPr="008B4943">
              <w:t>79</w:t>
            </w:r>
            <w:r w:rsidR="00AD1E26" w:rsidRPr="008B4943">
              <w:rPr>
                <w:cs/>
              </w:rPr>
              <w:t>)</w:t>
            </w:r>
          </w:p>
        </w:tc>
        <w:tc>
          <w:tcPr>
            <w:tcW w:w="267" w:type="dxa"/>
          </w:tcPr>
          <w:p w14:paraId="2B30702D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vAlign w:val="bottom"/>
          </w:tcPr>
          <w:p w14:paraId="7C4C4B1C" w14:textId="38020994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D1E26" w:rsidRPr="008B4943">
              <w:rPr>
                <w:cs/>
              </w:rPr>
              <w:t>(</w:t>
            </w:r>
            <w:r w:rsidR="00DA349A" w:rsidRPr="008B4943">
              <w:t>1</w:t>
            </w:r>
            <w:r w:rsidR="00A679BA" w:rsidRPr="008B4943">
              <w:t>79</w:t>
            </w:r>
            <w:r w:rsidR="00AD1E26" w:rsidRPr="008B4943">
              <w:rPr>
                <w:cs/>
              </w:rPr>
              <w:t>)</w:t>
            </w:r>
          </w:p>
        </w:tc>
      </w:tr>
      <w:tr w:rsidR="00AD1E26" w:rsidRPr="008B4943" w14:paraId="19900C1F" w14:textId="77777777" w:rsidTr="00706836">
        <w:trPr>
          <w:trHeight w:val="274"/>
        </w:trPr>
        <w:tc>
          <w:tcPr>
            <w:tcW w:w="4158" w:type="dxa"/>
          </w:tcPr>
          <w:p w14:paraId="5B014498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5AB158E1" w14:textId="7D69386C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ab/>
            </w:r>
            <w:r w:rsidR="00A679BA" w:rsidRPr="008B4943">
              <w:rPr>
                <w:b/>
                <w:bCs/>
              </w:rPr>
              <w:t>745</w:t>
            </w:r>
          </w:p>
        </w:tc>
        <w:tc>
          <w:tcPr>
            <w:tcW w:w="270" w:type="dxa"/>
          </w:tcPr>
          <w:p w14:paraId="60AB8B86" w14:textId="77777777" w:rsidR="00AD1E26" w:rsidRPr="008B4943" w:rsidRDefault="00AD1E26" w:rsidP="008B4943">
            <w:pPr>
              <w:pStyle w:val="ListParagraph"/>
              <w:numPr>
                <w:ilvl w:val="0"/>
                <w:numId w:val="40"/>
              </w:numPr>
              <w:tabs>
                <w:tab w:val="decimal" w:pos="1880"/>
              </w:tabs>
              <w:jc w:val="right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0148114" w14:textId="3AAD4C6E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ab/>
            </w:r>
            <w:r w:rsidR="00DA349A" w:rsidRPr="008B4943">
              <w:rPr>
                <w:b/>
                <w:bCs/>
              </w:rPr>
              <w:t>1</w:t>
            </w:r>
            <w:r w:rsidR="00AD1E26" w:rsidRPr="008B4943">
              <w:rPr>
                <w:b/>
                <w:bCs/>
              </w:rPr>
              <w:t>,</w:t>
            </w:r>
            <w:r w:rsidR="00A679BA" w:rsidRPr="008B4943">
              <w:rPr>
                <w:b/>
                <w:bCs/>
              </w:rPr>
              <w:t>888</w:t>
            </w:r>
          </w:p>
        </w:tc>
        <w:tc>
          <w:tcPr>
            <w:tcW w:w="267" w:type="dxa"/>
          </w:tcPr>
          <w:p w14:paraId="1DA8973D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67BEB0C3" w14:textId="630096AE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ab/>
            </w:r>
            <w:r w:rsidR="00A679BA" w:rsidRPr="008B4943">
              <w:rPr>
                <w:b/>
                <w:bCs/>
              </w:rPr>
              <w:t>2</w:t>
            </w:r>
            <w:r w:rsidR="00AD1E26" w:rsidRPr="008B4943">
              <w:rPr>
                <w:b/>
                <w:bCs/>
              </w:rPr>
              <w:t>,</w:t>
            </w:r>
            <w:r w:rsidR="00A679BA" w:rsidRPr="008B4943">
              <w:rPr>
                <w:b/>
                <w:bCs/>
              </w:rPr>
              <w:t>633</w:t>
            </w:r>
          </w:p>
        </w:tc>
      </w:tr>
      <w:tr w:rsidR="00AD1E26" w:rsidRPr="008B4943" w14:paraId="0A4B3412" w14:textId="77777777" w:rsidTr="00706836">
        <w:trPr>
          <w:trHeight w:val="274"/>
        </w:trPr>
        <w:tc>
          <w:tcPr>
            <w:tcW w:w="4158" w:type="dxa"/>
          </w:tcPr>
          <w:p w14:paraId="462DCE96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8B4943">
              <w:rPr>
                <w:cs/>
              </w:rPr>
              <w:t>ชำระคืนเงินกู้ยืมที่มีกับกลุ่ม</w:t>
            </w:r>
            <w:r w:rsidRPr="008B4943">
              <w:t xml:space="preserve"> Phongsubthavy </w:t>
            </w:r>
            <w:r w:rsidRPr="008B4943">
              <w:rPr>
                <w:cs/>
              </w:rPr>
              <w:t>ภายใต้เงื่อนไขการซื้อธุรกิจ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665B3BB6" w14:textId="54AD08C5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679BA" w:rsidRPr="008B4943">
              <w:t>2</w:t>
            </w:r>
            <w:r w:rsidR="00AD1E26" w:rsidRPr="008B4943">
              <w:t>,</w:t>
            </w:r>
            <w:r w:rsidR="00A679BA" w:rsidRPr="008B4943">
              <w:t>400</w:t>
            </w:r>
          </w:p>
        </w:tc>
        <w:tc>
          <w:tcPr>
            <w:tcW w:w="270" w:type="dxa"/>
          </w:tcPr>
          <w:p w14:paraId="550EB28C" w14:textId="77777777" w:rsidR="00AD1E26" w:rsidRPr="008B4943" w:rsidRDefault="00AD1E26" w:rsidP="008B4943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FE4813F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</w:p>
        </w:tc>
        <w:tc>
          <w:tcPr>
            <w:tcW w:w="267" w:type="dxa"/>
          </w:tcPr>
          <w:p w14:paraId="6C3F264D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4DAD3EB3" w14:textId="659DF36A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679BA" w:rsidRPr="008B4943">
              <w:t>2</w:t>
            </w:r>
            <w:r w:rsidR="00AD1E26" w:rsidRPr="008B4943">
              <w:t>,</w:t>
            </w:r>
            <w:r w:rsidR="00A679BA" w:rsidRPr="008B4943">
              <w:t>400</w:t>
            </w:r>
          </w:p>
        </w:tc>
      </w:tr>
      <w:tr w:rsidR="00AD1E26" w:rsidRPr="008B4943" w14:paraId="094CD8A4" w14:textId="77777777" w:rsidTr="006F7269">
        <w:trPr>
          <w:trHeight w:val="274"/>
        </w:trPr>
        <w:tc>
          <w:tcPr>
            <w:tcW w:w="4158" w:type="dxa"/>
          </w:tcPr>
          <w:p w14:paraId="02193E41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6016E" w14:textId="75E5189E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ab/>
            </w:r>
            <w:r w:rsidR="00A679BA" w:rsidRPr="008B4943">
              <w:rPr>
                <w:b/>
                <w:bCs/>
              </w:rPr>
              <w:t>3</w:t>
            </w:r>
            <w:r w:rsidR="00AD1E26" w:rsidRPr="008B4943">
              <w:rPr>
                <w:b/>
                <w:bCs/>
              </w:rPr>
              <w:t>,</w:t>
            </w:r>
            <w:r w:rsidR="00DA349A"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45</w:t>
            </w:r>
          </w:p>
        </w:tc>
        <w:tc>
          <w:tcPr>
            <w:tcW w:w="270" w:type="dxa"/>
          </w:tcPr>
          <w:p w14:paraId="5321AD2F" w14:textId="77777777" w:rsidR="00AD1E26" w:rsidRPr="008B4943" w:rsidRDefault="00AD1E26" w:rsidP="008B4943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4DFDB4D9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67" w:type="dxa"/>
          </w:tcPr>
          <w:p w14:paraId="190FBB55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0B925ED5" w14:textId="6F7AA9D9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ab/>
            </w:r>
            <w:r w:rsidR="00A679BA" w:rsidRPr="008B4943">
              <w:rPr>
                <w:b/>
                <w:bCs/>
              </w:rPr>
              <w:t>5</w:t>
            </w:r>
            <w:r w:rsidR="00AD1E26" w:rsidRPr="008B4943">
              <w:rPr>
                <w:b/>
                <w:bCs/>
              </w:rPr>
              <w:t>,</w:t>
            </w:r>
            <w:r w:rsidR="00A679BA" w:rsidRPr="008B4943">
              <w:rPr>
                <w:b/>
                <w:bCs/>
              </w:rPr>
              <w:t>033</w:t>
            </w:r>
          </w:p>
        </w:tc>
      </w:tr>
      <w:tr w:rsidR="00AD1E26" w:rsidRPr="008B4943" w14:paraId="36A65313" w14:textId="77777777" w:rsidTr="006F7269">
        <w:trPr>
          <w:trHeight w:val="274"/>
        </w:trPr>
        <w:tc>
          <w:tcPr>
            <w:tcW w:w="4158" w:type="dxa"/>
          </w:tcPr>
          <w:p w14:paraId="641FB516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8B4943">
              <w:rPr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2F72FEF6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70"/>
              </w:tabs>
              <w:spacing w:line="240" w:lineRule="auto"/>
            </w:pPr>
          </w:p>
        </w:tc>
        <w:tc>
          <w:tcPr>
            <w:tcW w:w="270" w:type="dxa"/>
          </w:tcPr>
          <w:p w14:paraId="69ABE168" w14:textId="77777777" w:rsidR="00AD1E26" w:rsidRPr="008B4943" w:rsidRDefault="00AD1E26" w:rsidP="008B4943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01F33BE9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</w:p>
        </w:tc>
        <w:tc>
          <w:tcPr>
            <w:tcW w:w="267" w:type="dxa"/>
          </w:tcPr>
          <w:p w14:paraId="6B4E070C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2B715A6A" w14:textId="5A28B35C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rPr>
                <w:cs/>
              </w:rPr>
              <w:tab/>
            </w:r>
            <w:r w:rsidR="00A679BA" w:rsidRPr="008B4943">
              <w:t>293</w:t>
            </w:r>
          </w:p>
        </w:tc>
      </w:tr>
      <w:tr w:rsidR="00AD1E26" w:rsidRPr="008B4943" w14:paraId="64DAD1B2" w14:textId="77777777" w:rsidTr="006F7269">
        <w:trPr>
          <w:trHeight w:val="274"/>
        </w:trPr>
        <w:tc>
          <w:tcPr>
            <w:tcW w:w="4158" w:type="dxa"/>
          </w:tcPr>
          <w:p w14:paraId="25CDCD15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6341558D" w14:textId="77777777" w:rsidR="00AD1E26" w:rsidRPr="008B4943" w:rsidRDefault="00AD1E26" w:rsidP="008B4943">
            <w:pPr>
              <w:tabs>
                <w:tab w:val="decimal" w:pos="1350"/>
              </w:tabs>
              <w:spacing w:line="240" w:lineRule="auto"/>
              <w:ind w:left="-90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5C7BE188" w14:textId="77777777" w:rsidR="00AD1E26" w:rsidRPr="008B4943" w:rsidRDefault="00AD1E26" w:rsidP="008B4943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787FA0C" w14:textId="77777777" w:rsidR="00AD1E26" w:rsidRPr="008B4943" w:rsidRDefault="00AD1E26" w:rsidP="008B4943">
            <w:pPr>
              <w:spacing w:line="240" w:lineRule="auto"/>
              <w:ind w:right="-1"/>
              <w:jc w:val="right"/>
              <w:rPr>
                <w:b/>
                <w:bCs/>
              </w:rPr>
            </w:pPr>
          </w:p>
        </w:tc>
        <w:tc>
          <w:tcPr>
            <w:tcW w:w="267" w:type="dxa"/>
          </w:tcPr>
          <w:p w14:paraId="56905774" w14:textId="77777777" w:rsidR="00AD1E26" w:rsidRPr="008B4943" w:rsidRDefault="00AD1E26" w:rsidP="008B4943">
            <w:pPr>
              <w:spacing w:line="240" w:lineRule="auto"/>
              <w:ind w:right="-1"/>
              <w:jc w:val="right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7E6B6" w14:textId="5893C9D8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cs/>
              </w:rPr>
              <w:tab/>
            </w:r>
            <w:r w:rsidR="00A679BA" w:rsidRPr="008B4943">
              <w:rPr>
                <w:b/>
                <w:bCs/>
              </w:rPr>
              <w:t>5</w:t>
            </w:r>
            <w:r w:rsidR="00AD1E26" w:rsidRPr="008B4943">
              <w:rPr>
                <w:b/>
                <w:bCs/>
              </w:rPr>
              <w:t>,</w:t>
            </w:r>
            <w:r w:rsidR="00A679BA" w:rsidRPr="008B4943">
              <w:rPr>
                <w:b/>
                <w:bCs/>
              </w:rPr>
              <w:t>326</w:t>
            </w:r>
          </w:p>
        </w:tc>
      </w:tr>
    </w:tbl>
    <w:p w14:paraId="37DD6368" w14:textId="77777777" w:rsidR="00E42B93" w:rsidRPr="008B4943" w:rsidRDefault="00E42B93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</w:pPr>
    </w:p>
    <w:p w14:paraId="03F35116" w14:textId="03E67672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8B4943">
        <w:rPr>
          <w:cs/>
        </w:rPr>
        <w:t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(</w:t>
      </w:r>
      <w:r w:rsidRPr="008B4943">
        <w:t>Income approach</w:t>
      </w:r>
      <w:r w:rsidRPr="008B4943">
        <w:rPr>
          <w:cs/>
        </w:rPr>
        <w:t xml:space="preserve">) ภายใต้วิธี </w:t>
      </w:r>
      <w:r w:rsidRPr="008B4943">
        <w:t>Multi</w:t>
      </w:r>
      <w:r w:rsidRPr="008B4943">
        <w:rPr>
          <w:cs/>
        </w:rPr>
        <w:t>-</w:t>
      </w:r>
      <w:r w:rsidRPr="008B4943">
        <w:t xml:space="preserve">period Excess Earning Method </w:t>
      </w:r>
      <w:r w:rsidRPr="008B4943">
        <w:rPr>
          <w:cs/>
        </w:rPr>
        <w:t>(</w:t>
      </w:r>
      <w:r w:rsidRPr="008B4943">
        <w:t>MEEM</w:t>
      </w:r>
      <w:r w:rsidRPr="008B4943">
        <w:rPr>
          <w:cs/>
        </w:rPr>
        <w:t xml:space="preserve">) โดยมีระยะเวลาในการดำเนินงานคงเหลือประมาณ </w:t>
      </w:r>
      <w:r w:rsidR="00A679BA" w:rsidRPr="008B4943">
        <w:t>28</w:t>
      </w:r>
      <w:r w:rsidRPr="008B4943">
        <w:rPr>
          <w:cs/>
        </w:rPr>
        <w:t xml:space="preserve"> ปีภายใต้สัญญาซื้อขายไฟฟ้าและเงื่อนไขที่เกี่ยวข้อง ข้อสมมติที่สำคัญในการคำนวณ ได้แก่ประมาณการรายได้ในอนาคตและอัตราคิดลด</w:t>
      </w:r>
    </w:p>
    <w:p w14:paraId="287A7A1B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7DAB31BA" w14:textId="2E957E9D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8B4943">
        <w:rPr>
          <w:cs/>
        </w:rPr>
        <w:t xml:space="preserve">ทั้งนี้ การลงทุนใน </w:t>
      </w:r>
      <w:r w:rsidRPr="008B4943">
        <w:t xml:space="preserve">Nam San </w:t>
      </w:r>
      <w:r w:rsidR="00A679BA" w:rsidRPr="008B4943">
        <w:t>3</w:t>
      </w:r>
      <w:r w:rsidRPr="008B4943">
        <w:t xml:space="preserve">A </w:t>
      </w:r>
      <w:r w:rsidRPr="008B4943">
        <w:rPr>
          <w:cs/>
        </w:rPr>
        <w:t>เป็นการสร้างโอกาสในการขยายธุรกิจในสาธารณรัฐประชาธิปไตยประชาชนลาวและประเทศใกล้เคียง ซึ่งเป็นปัจจัยหลักที่ก่อให้เกิดค่าความนิยมจากการซื้อธุรกิจ</w:t>
      </w:r>
    </w:p>
    <w:p w14:paraId="2B9F9732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sz w:val="28"/>
          <w:szCs w:val="28"/>
        </w:rPr>
      </w:pPr>
    </w:p>
    <w:p w14:paraId="24781EED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8B4943">
        <w:rPr>
          <w:i/>
          <w:iCs/>
          <w:cs/>
        </w:rPr>
        <w:t>ต้นทุนที่เกี่ยวข้องกับการซื้อ</w:t>
      </w:r>
    </w:p>
    <w:p w14:paraId="2F4721B2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56E47AF6" w14:textId="4F75E348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8B4943">
        <w:rPr>
          <w:cs/>
        </w:rPr>
        <w:t xml:space="preserve">กลุ่มบริษัทมีค่าใช้จ่ายที่เกี่ยวข้องกับการซื้อประมาณ </w:t>
      </w:r>
      <w:r w:rsidR="00A679BA" w:rsidRPr="008B4943">
        <w:t>23</w:t>
      </w:r>
      <w:r w:rsidRPr="008B4943">
        <w:rPr>
          <w:cs/>
        </w:rPr>
        <w:t xml:space="preserve"> 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</w:t>
      </w:r>
      <w:r w:rsidR="006E472C" w:rsidRPr="008B4943">
        <w:rPr>
          <w:cs/>
        </w:rPr>
        <w:t xml:space="preserve"> </w:t>
      </w:r>
      <w:r w:rsidRPr="008B4943">
        <w:rPr>
          <w:cs/>
        </w:rPr>
        <w:t>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14:paraId="1BD4AF9A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4" w:right="-29"/>
        <w:jc w:val="thaiDistribute"/>
        <w:rPr>
          <w:b/>
          <w:bCs/>
        </w:rPr>
      </w:pPr>
    </w:p>
    <w:p w14:paraId="7C8E20E1" w14:textId="77777777" w:rsidR="00E42B93" w:rsidRPr="008B4943" w:rsidRDefault="00E42B93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 w:rsidRPr="008B4943">
        <w:rPr>
          <w:b/>
          <w:bCs/>
          <w:cs/>
        </w:rPr>
        <w:br w:type="page"/>
      </w:r>
    </w:p>
    <w:p w14:paraId="06B7DE02" w14:textId="3EE7D163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b/>
          <w:bCs/>
        </w:rPr>
      </w:pPr>
      <w:r w:rsidRPr="008B4943">
        <w:rPr>
          <w:b/>
          <w:bCs/>
        </w:rPr>
        <w:lastRenderedPageBreak/>
        <w:t xml:space="preserve">Nam San </w:t>
      </w:r>
      <w:r w:rsidR="00A679BA" w:rsidRPr="008B4943">
        <w:rPr>
          <w:b/>
          <w:bCs/>
        </w:rPr>
        <w:t>3</w:t>
      </w:r>
      <w:r w:rsidRPr="008B4943">
        <w:rPr>
          <w:b/>
          <w:bCs/>
        </w:rPr>
        <w:t>B Power Sole Co</w:t>
      </w:r>
      <w:r w:rsidRPr="008B4943">
        <w:rPr>
          <w:b/>
          <w:bCs/>
          <w:cs/>
        </w:rPr>
        <w:t>.</w:t>
      </w:r>
      <w:r w:rsidRPr="008B4943">
        <w:rPr>
          <w:b/>
          <w:bCs/>
        </w:rPr>
        <w:t>, Ltd</w:t>
      </w:r>
      <w:r w:rsidRPr="008B4943">
        <w:rPr>
          <w:b/>
          <w:bCs/>
          <w:cs/>
        </w:rPr>
        <w:t xml:space="preserve">. </w:t>
      </w:r>
    </w:p>
    <w:p w14:paraId="56CCA9F3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4" w:right="-29"/>
        <w:jc w:val="thaiDistribute"/>
      </w:pPr>
    </w:p>
    <w:p w14:paraId="04A0A41A" w14:textId="6B9B1CB1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8B4943">
        <w:rPr>
          <w:cs/>
        </w:rPr>
        <w:t xml:space="preserve">เมื่อวันที่ </w:t>
      </w:r>
      <w:r w:rsidR="00A679BA" w:rsidRPr="008B4943">
        <w:t>26</w:t>
      </w:r>
      <w:r w:rsidRPr="008B4943">
        <w:rPr>
          <w:cs/>
        </w:rPr>
        <w:t xml:space="preserve"> กุมภาพันธ์ </w:t>
      </w:r>
      <w:r w:rsidR="00A679BA" w:rsidRPr="008B4943">
        <w:t>2563</w:t>
      </w:r>
      <w:r w:rsidRPr="008B4943">
        <w:rPr>
          <w:cs/>
        </w:rPr>
        <w:t xml:space="preserve"> บริษัท บีซีพีจี อินโดไชน่า จำกัด </w:t>
      </w:r>
      <w:r w:rsidR="00126D78" w:rsidRPr="008B4943">
        <w:rPr>
          <w:rFonts w:hint="cs"/>
          <w:cs/>
        </w:rPr>
        <w:t>ซึ่งเป็น</w:t>
      </w:r>
      <w:r w:rsidRPr="008B4943">
        <w:rPr>
          <w:cs/>
        </w:rPr>
        <w:t xml:space="preserve">บริษัทย่อยทางอ้อมของกลุ่มบริษัท 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="00A679BA" w:rsidRPr="008B4943">
        <w:t>45</w:t>
      </w:r>
      <w:r w:rsidRPr="008B4943">
        <w:rPr>
          <w:cs/>
        </w:rPr>
        <w:t xml:space="preserve"> เมกะวัตต์ โดยเป็นการซื้อหุ้นร้อยละ </w:t>
      </w:r>
      <w:r w:rsidR="00DA349A" w:rsidRPr="008B4943">
        <w:t>1</w:t>
      </w:r>
      <w:r w:rsidR="00A679BA" w:rsidRPr="008B4943">
        <w:t>00</w:t>
      </w:r>
      <w:r w:rsidRPr="008B4943">
        <w:rPr>
          <w:cs/>
        </w:rPr>
        <w:t xml:space="preserve"> ของ </w:t>
      </w:r>
      <w:r w:rsidRPr="008B4943">
        <w:t xml:space="preserve">Nam San </w:t>
      </w:r>
      <w:r w:rsidR="00A679BA" w:rsidRPr="008B4943">
        <w:t>3</w:t>
      </w:r>
      <w:r w:rsidRPr="008B4943">
        <w:t>B Power Sole Co</w:t>
      </w:r>
      <w:r w:rsidRPr="008B4943">
        <w:rPr>
          <w:cs/>
        </w:rPr>
        <w:t>.</w:t>
      </w:r>
      <w:r w:rsidRPr="008B4943">
        <w:t>, Ltd</w:t>
      </w:r>
      <w:r w:rsidRPr="008B4943">
        <w:rPr>
          <w:cs/>
        </w:rPr>
        <w:t>. (</w:t>
      </w:r>
      <w:r w:rsidRPr="008B4943">
        <w:t xml:space="preserve">Nam San </w:t>
      </w:r>
      <w:r w:rsidR="00A679BA" w:rsidRPr="008B4943">
        <w:t>3</w:t>
      </w:r>
      <w:r w:rsidRPr="008B4943">
        <w:t>B</w:t>
      </w:r>
      <w:r w:rsidRPr="008B4943">
        <w:rPr>
          <w:cs/>
        </w:rPr>
        <w:t xml:space="preserve">) จาก </w:t>
      </w:r>
      <w:r w:rsidRPr="008B4943">
        <w:t>Phongsubthavy</w:t>
      </w:r>
      <w:r w:rsidRPr="008B4943">
        <w:rPr>
          <w:cs/>
        </w:rPr>
        <w:t xml:space="preserve"> ในวงเงินไม่เกิน </w:t>
      </w:r>
      <w:r w:rsidR="00DA349A" w:rsidRPr="008B4943">
        <w:t>11</w:t>
      </w:r>
      <w:r w:rsidR="00A679BA" w:rsidRPr="008B4943">
        <w:t>3</w:t>
      </w:r>
      <w:r w:rsidRPr="008B4943">
        <w:rPr>
          <w:cs/>
        </w:rPr>
        <w:t xml:space="preserve"> ล้านเหรียญสหรัฐฯ (ประมาณ </w:t>
      </w:r>
      <w:r w:rsidR="00A679BA" w:rsidRPr="008B4943">
        <w:t>3</w:t>
      </w:r>
      <w:r w:rsidRPr="008B4943">
        <w:t>,</w:t>
      </w:r>
      <w:r w:rsidR="00A679BA" w:rsidRPr="008B4943">
        <w:t>58</w:t>
      </w:r>
      <w:r w:rsidR="00DA349A" w:rsidRPr="008B4943">
        <w:t>1</w:t>
      </w:r>
      <w:r w:rsidRPr="008B4943">
        <w:rPr>
          <w:cs/>
        </w:rPr>
        <w:t xml:space="preserve"> ล้านบาท) 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="00DA349A" w:rsidRPr="008B4943">
        <w:t>11</w:t>
      </w:r>
      <w:r w:rsidR="00A679BA" w:rsidRPr="008B4943">
        <w:t>2</w:t>
      </w:r>
      <w:r w:rsidRPr="008B4943">
        <w:rPr>
          <w:cs/>
        </w:rPr>
        <w:t xml:space="preserve"> ล้านเหรียญสหรัฐฯ (ประมาณ </w:t>
      </w:r>
      <w:r w:rsidR="00A679BA" w:rsidRPr="008B4943">
        <w:t>3</w:t>
      </w:r>
      <w:r w:rsidRPr="008B4943">
        <w:t>,</w:t>
      </w:r>
      <w:r w:rsidR="00A679BA" w:rsidRPr="008B4943">
        <w:t>549</w:t>
      </w:r>
      <w:r w:rsidRPr="008B4943">
        <w:rPr>
          <w:cs/>
        </w:rPr>
        <w:t xml:space="preserve">  ล้านบาท) ซึ่งเป็นการชำระค่าหุ้นจำนวน </w:t>
      </w:r>
      <w:r w:rsidR="00A679BA" w:rsidRPr="008B4943">
        <w:t>5</w:t>
      </w:r>
      <w:r w:rsidR="00DA349A" w:rsidRPr="008B4943">
        <w:t>1</w:t>
      </w:r>
      <w:r w:rsidRPr="008B4943">
        <w:rPr>
          <w:cs/>
        </w:rPr>
        <w:t xml:space="preserve"> ล้านเหรียญสหรัฐฯ (ประมาณ </w:t>
      </w:r>
      <w:r w:rsidR="00DA349A" w:rsidRPr="008B4943">
        <w:t>1</w:t>
      </w:r>
      <w:r w:rsidRPr="008B4943">
        <w:t>,</w:t>
      </w:r>
      <w:r w:rsidR="00A679BA" w:rsidRPr="008B4943">
        <w:t>6</w:t>
      </w:r>
      <w:r w:rsidR="00DA349A" w:rsidRPr="008B4943">
        <w:t>1</w:t>
      </w:r>
      <w:r w:rsidR="00A679BA" w:rsidRPr="008B4943">
        <w:t>0</w:t>
      </w:r>
      <w:r w:rsidRPr="008B4943">
        <w:rPr>
          <w:cs/>
        </w:rPr>
        <w:t xml:space="preserve"> ล้านบาท) และจ่ายชำระคืนเงินกู้ยืมที่บริษัทธุรกิจโรงไฟฟ้าพลังน้ำดังกล่าวมีกับ </w:t>
      </w:r>
      <w:r w:rsidRPr="008B4943">
        <w:t xml:space="preserve">Phongsubthavy </w:t>
      </w:r>
      <w:r w:rsidRPr="008B4943">
        <w:rPr>
          <w:cs/>
        </w:rPr>
        <w:t xml:space="preserve">จำนวน </w:t>
      </w:r>
      <w:r w:rsidR="00A679BA" w:rsidRPr="008B4943">
        <w:t>6</w:t>
      </w:r>
      <w:r w:rsidR="00DA349A" w:rsidRPr="008B4943">
        <w:t>1</w:t>
      </w:r>
      <w:r w:rsidRPr="008B4943">
        <w:rPr>
          <w:cs/>
        </w:rPr>
        <w:t xml:space="preserve"> ล้านเหรียญสหรัฐฯ (ประมาณ </w:t>
      </w:r>
      <w:r w:rsidR="00DA349A" w:rsidRPr="008B4943">
        <w:t>1</w:t>
      </w:r>
      <w:r w:rsidRPr="008B4943">
        <w:t>,</w:t>
      </w:r>
      <w:r w:rsidR="00A679BA" w:rsidRPr="008B4943">
        <w:t>940</w:t>
      </w:r>
      <w:r w:rsidRPr="008B4943">
        <w:rPr>
          <w:cs/>
        </w:rPr>
        <w:t xml:space="preserve"> ล้านบาท)  ปัจจุบันบริษัท บีซีพีจี อินโดไชน่า จำกัด ได้เสร็จสิ้นการรับโอนหุ้นทั้งหมดจาก </w:t>
      </w:r>
      <w:r w:rsidRPr="008B4943">
        <w:t xml:space="preserve">Phongsubthavy </w:t>
      </w:r>
      <w:r w:rsidRPr="008B4943">
        <w:rPr>
          <w:cs/>
        </w:rPr>
        <w:t xml:space="preserve">แล้ว ในระหว่างงวดนับตั้งแต่วันที่ซื้อกิจการจนถึงวันที่ </w:t>
      </w:r>
      <w:r w:rsidR="00A679BA" w:rsidRPr="008B4943">
        <w:t>30</w:t>
      </w:r>
      <w:r w:rsidR="00706836" w:rsidRPr="008B4943">
        <w:rPr>
          <w:cs/>
        </w:rPr>
        <w:t xml:space="preserve"> มิถุนายน</w:t>
      </w:r>
      <w:r w:rsidRPr="008B4943">
        <w:rPr>
          <w:cs/>
        </w:rPr>
        <w:t xml:space="preserve"> </w:t>
      </w:r>
      <w:r w:rsidR="00A679BA" w:rsidRPr="008B4943">
        <w:t>2563</w:t>
      </w:r>
      <w:r w:rsidR="001E0A1A" w:rsidRPr="008B4943">
        <w:rPr>
          <w:cs/>
        </w:rPr>
        <w:t xml:space="preserve"> ธุรกิจดังกล่าวมีรายได้จำนวน </w:t>
      </w:r>
      <w:r w:rsidR="00A679BA" w:rsidRPr="008B4943">
        <w:t>2</w:t>
      </w:r>
      <w:r w:rsidRPr="008B4943">
        <w:rPr>
          <w:cs/>
        </w:rPr>
        <w:t xml:space="preserve"> ล้านเหรียญสหรัฐฯ (ประมาณ </w:t>
      </w:r>
      <w:r w:rsidR="00A679BA" w:rsidRPr="008B4943">
        <w:rPr>
          <w:sz w:val="32"/>
          <w:szCs w:val="32"/>
        </w:rPr>
        <w:t>78</w:t>
      </w:r>
      <w:r w:rsidRPr="008B4943" w:rsidDel="006A3153">
        <w:rPr>
          <w:sz w:val="32"/>
          <w:szCs w:val="32"/>
          <w:cs/>
        </w:rPr>
        <w:t xml:space="preserve"> </w:t>
      </w:r>
      <w:r w:rsidRPr="008B4943">
        <w:rPr>
          <w:cs/>
        </w:rPr>
        <w:t>ล้านบาท) และ</w:t>
      </w:r>
      <w:r w:rsidR="003C06B5" w:rsidRPr="008B4943">
        <w:rPr>
          <w:cs/>
        </w:rPr>
        <w:t>กำไร</w:t>
      </w:r>
      <w:r w:rsidRPr="008B4943">
        <w:rPr>
          <w:cs/>
        </w:rPr>
        <w:t xml:space="preserve">สุทธิจำนวน </w:t>
      </w:r>
      <w:r w:rsidR="00A679BA" w:rsidRPr="008B4943">
        <w:rPr>
          <w:sz w:val="32"/>
          <w:szCs w:val="32"/>
        </w:rPr>
        <w:t>0</w:t>
      </w:r>
      <w:r w:rsidR="003C06B5" w:rsidRPr="008B4943">
        <w:rPr>
          <w:sz w:val="32"/>
          <w:szCs w:val="32"/>
          <w:cs/>
        </w:rPr>
        <w:t>.</w:t>
      </w:r>
      <w:r w:rsidR="00A679BA" w:rsidRPr="008B4943">
        <w:rPr>
          <w:sz w:val="32"/>
          <w:szCs w:val="32"/>
        </w:rPr>
        <w:t>2</w:t>
      </w:r>
      <w:r w:rsidRPr="008B4943">
        <w:rPr>
          <w:sz w:val="32"/>
          <w:szCs w:val="32"/>
          <w:cs/>
        </w:rPr>
        <w:t xml:space="preserve"> </w:t>
      </w:r>
      <w:r w:rsidRPr="008B4943">
        <w:rPr>
          <w:cs/>
        </w:rPr>
        <w:t xml:space="preserve">ล้านเหรียญสหรัฐฯ (ประมาณ </w:t>
      </w:r>
      <w:r w:rsidR="00A679BA" w:rsidRPr="008B4943">
        <w:rPr>
          <w:sz w:val="32"/>
          <w:szCs w:val="32"/>
        </w:rPr>
        <w:t>7</w:t>
      </w:r>
      <w:r w:rsidRPr="008B4943">
        <w:rPr>
          <w:cs/>
        </w:rPr>
        <w:t xml:space="preserve"> ล้านบาท)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DA349A" w:rsidRPr="008B4943">
        <w:t>1</w:t>
      </w:r>
      <w:r w:rsidRPr="008B4943">
        <w:rPr>
          <w:cs/>
        </w:rPr>
        <w:t xml:space="preserve"> มกราคม </w:t>
      </w:r>
      <w:r w:rsidR="00A679BA" w:rsidRPr="008B4943">
        <w:t>2563</w:t>
      </w:r>
      <w:r w:rsidRPr="008B4943">
        <w:rPr>
          <w:cs/>
        </w:rPr>
        <w:t xml:space="preserve"> จะมีรายได้รวมเพิ่มขึ้นจำนวน </w:t>
      </w:r>
      <w:r w:rsidR="00A679BA" w:rsidRPr="008B4943">
        <w:t>25</w:t>
      </w:r>
      <w:r w:rsidRPr="008B4943" w:rsidDel="006A3153">
        <w:rPr>
          <w:cs/>
        </w:rPr>
        <w:t xml:space="preserve"> </w:t>
      </w:r>
      <w:r w:rsidRPr="008B4943">
        <w:rPr>
          <w:cs/>
        </w:rPr>
        <w:t>ล้านบาท และขาดทุนรวมจากผลการดำเนินงานปกติสำหรับ</w:t>
      </w:r>
      <w:r w:rsidR="00694777" w:rsidRPr="008B4943">
        <w:rPr>
          <w:rFonts w:hint="cs"/>
          <w:cs/>
        </w:rPr>
        <w:t>งวดหกเดือน</w:t>
      </w:r>
      <w:r w:rsidRPr="008B4943">
        <w:rPr>
          <w:cs/>
        </w:rPr>
        <w:t xml:space="preserve">สิ้นสุดวันที่ </w:t>
      </w:r>
      <w:r w:rsidR="00A679BA" w:rsidRPr="008B4943">
        <w:rPr>
          <w:sz w:val="32"/>
          <w:szCs w:val="32"/>
        </w:rPr>
        <w:t>30</w:t>
      </w:r>
      <w:r w:rsidR="003C06B5" w:rsidRPr="008B4943">
        <w:rPr>
          <w:cs/>
        </w:rPr>
        <w:t xml:space="preserve"> มิถุนายน</w:t>
      </w:r>
      <w:r w:rsidRPr="008B4943">
        <w:rPr>
          <w:cs/>
        </w:rPr>
        <w:t xml:space="preserve"> </w:t>
      </w:r>
      <w:r w:rsidR="00A679BA" w:rsidRPr="008B4943">
        <w:t>2563</w:t>
      </w:r>
      <w:r w:rsidRPr="008B4943">
        <w:rPr>
          <w:cs/>
        </w:rPr>
        <w:t xml:space="preserve"> เพิ่มขึ้นจำนวนเงิน </w:t>
      </w:r>
      <w:r w:rsidR="00A679BA" w:rsidRPr="008B4943">
        <w:t>2</w:t>
      </w:r>
      <w:r w:rsidRPr="008B4943" w:rsidDel="00DF760A">
        <w:rPr>
          <w:cs/>
        </w:rPr>
        <w:t xml:space="preserve"> </w:t>
      </w:r>
      <w:r w:rsidRPr="008B4943">
        <w:rPr>
          <w:cs/>
        </w:rPr>
        <w:t xml:space="preserve">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DA349A" w:rsidRPr="008B4943">
        <w:t>1</w:t>
      </w:r>
      <w:r w:rsidRPr="008B4943">
        <w:rPr>
          <w:cs/>
        </w:rPr>
        <w:t xml:space="preserve"> มกราคม </w:t>
      </w:r>
      <w:r w:rsidR="00A679BA" w:rsidRPr="008B4943">
        <w:t>2563</w:t>
      </w:r>
    </w:p>
    <w:p w14:paraId="7063F33A" w14:textId="77777777" w:rsidR="00E42B93" w:rsidRPr="008B4943" w:rsidRDefault="00E42B93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7BC8C4C0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8B4943">
        <w:rPr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14:paraId="6030FB99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5231148B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8B4943">
        <w:rPr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44A57AD1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30607198" w14:textId="77777777" w:rsidR="008805A8" w:rsidRPr="008B4943" w:rsidRDefault="008805A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8B4943">
        <w:rPr>
          <w:cs/>
        </w:rPr>
        <w:br w:type="page"/>
      </w:r>
    </w:p>
    <w:p w14:paraId="255A0BB8" w14:textId="251D3771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8B4943">
        <w:rPr>
          <w:cs/>
        </w:rPr>
        <w:lastRenderedPageBreak/>
        <w:t>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03A47762" w14:textId="77777777" w:rsidR="00AD1E26" w:rsidRPr="008B4943" w:rsidRDefault="00AD1E26" w:rsidP="008B4943">
      <w:pPr>
        <w:spacing w:line="240" w:lineRule="auto"/>
        <w:ind w:left="630"/>
        <w:rPr>
          <w:sz w:val="32"/>
          <w:szCs w:val="32"/>
        </w:rPr>
      </w:pPr>
    </w:p>
    <w:p w14:paraId="578496E2" w14:textId="29265674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8B4943">
        <w:rPr>
          <w:i/>
          <w:iCs/>
          <w:cs/>
        </w:rPr>
        <w:t>สิ่งตอบแทนที่โอนให้</w:t>
      </w:r>
    </w:p>
    <w:tbl>
      <w:tblPr>
        <w:tblW w:w="9318" w:type="dxa"/>
        <w:tblInd w:w="360" w:type="dxa"/>
        <w:tblLook w:val="01E0" w:firstRow="1" w:lastRow="1" w:firstColumn="1" w:lastColumn="1" w:noHBand="0" w:noVBand="0"/>
      </w:tblPr>
      <w:tblGrid>
        <w:gridCol w:w="5310"/>
        <w:gridCol w:w="270"/>
        <w:gridCol w:w="1008"/>
        <w:gridCol w:w="540"/>
        <w:gridCol w:w="2190"/>
      </w:tblGrid>
      <w:tr w:rsidR="00AD1E26" w:rsidRPr="008B4943" w14:paraId="60D2A95E" w14:textId="77777777" w:rsidTr="00407984">
        <w:trPr>
          <w:tblHeader/>
        </w:trPr>
        <w:tc>
          <w:tcPr>
            <w:tcW w:w="5310" w:type="dxa"/>
          </w:tcPr>
          <w:p w14:paraId="149D435B" w14:textId="77777777" w:rsidR="00AD1E26" w:rsidRPr="008B4943" w:rsidRDefault="00AD1E26" w:rsidP="008B4943">
            <w:pPr>
              <w:ind w:left="-610" w:firstLine="700"/>
            </w:pPr>
          </w:p>
        </w:tc>
        <w:tc>
          <w:tcPr>
            <w:tcW w:w="270" w:type="dxa"/>
          </w:tcPr>
          <w:p w14:paraId="702DB912" w14:textId="77777777" w:rsidR="00AD1E26" w:rsidRPr="008B4943" w:rsidRDefault="00AD1E26" w:rsidP="008B4943">
            <w:pPr>
              <w:jc w:val="center"/>
            </w:pPr>
          </w:p>
        </w:tc>
        <w:tc>
          <w:tcPr>
            <w:tcW w:w="1008" w:type="dxa"/>
          </w:tcPr>
          <w:p w14:paraId="2521DE87" w14:textId="77777777" w:rsidR="00AD1E26" w:rsidRPr="008B4943" w:rsidRDefault="00AD1E26" w:rsidP="008B4943">
            <w:pPr>
              <w:jc w:val="center"/>
            </w:pPr>
          </w:p>
        </w:tc>
        <w:tc>
          <w:tcPr>
            <w:tcW w:w="540" w:type="dxa"/>
          </w:tcPr>
          <w:p w14:paraId="1F62A59B" w14:textId="77777777" w:rsidR="00AD1E26" w:rsidRPr="008B4943" w:rsidRDefault="00AD1E26" w:rsidP="008B4943">
            <w:pPr>
              <w:jc w:val="center"/>
            </w:pPr>
          </w:p>
        </w:tc>
        <w:tc>
          <w:tcPr>
            <w:tcW w:w="2190" w:type="dxa"/>
          </w:tcPr>
          <w:p w14:paraId="2677E681" w14:textId="77777777" w:rsidR="00AD1E26" w:rsidRPr="008B4943" w:rsidRDefault="00AD1E26" w:rsidP="008B4943">
            <w:pPr>
              <w:jc w:val="center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มูลค่าที่รับรู้</w:t>
            </w:r>
          </w:p>
        </w:tc>
      </w:tr>
      <w:tr w:rsidR="00AD1E26" w:rsidRPr="008B4943" w14:paraId="485424FA" w14:textId="77777777" w:rsidTr="00407984">
        <w:trPr>
          <w:tblHeader/>
        </w:trPr>
        <w:tc>
          <w:tcPr>
            <w:tcW w:w="5310" w:type="dxa"/>
          </w:tcPr>
          <w:p w14:paraId="0CB8786F" w14:textId="77777777" w:rsidR="00AD1E26" w:rsidRPr="008B4943" w:rsidRDefault="00AD1E26" w:rsidP="008B4943"/>
        </w:tc>
        <w:tc>
          <w:tcPr>
            <w:tcW w:w="270" w:type="dxa"/>
          </w:tcPr>
          <w:p w14:paraId="1BF0E26A" w14:textId="77777777" w:rsidR="00AD1E26" w:rsidRPr="008B4943" w:rsidRDefault="00AD1E26" w:rsidP="008B4943">
            <w:pPr>
              <w:jc w:val="both"/>
            </w:pPr>
          </w:p>
        </w:tc>
        <w:tc>
          <w:tcPr>
            <w:tcW w:w="1008" w:type="dxa"/>
          </w:tcPr>
          <w:p w14:paraId="032AB6CE" w14:textId="77777777" w:rsidR="00AD1E26" w:rsidRPr="008B4943" w:rsidRDefault="00AD1E26" w:rsidP="008B4943">
            <w:pPr>
              <w:jc w:val="center"/>
            </w:pPr>
          </w:p>
        </w:tc>
        <w:tc>
          <w:tcPr>
            <w:tcW w:w="540" w:type="dxa"/>
          </w:tcPr>
          <w:p w14:paraId="18B3BC74" w14:textId="77777777" w:rsidR="00AD1E26" w:rsidRPr="008B4943" w:rsidRDefault="00AD1E26" w:rsidP="008B4943">
            <w:pPr>
              <w:tabs>
                <w:tab w:val="decimal" w:pos="1152"/>
              </w:tabs>
            </w:pPr>
          </w:p>
        </w:tc>
        <w:tc>
          <w:tcPr>
            <w:tcW w:w="2190" w:type="dxa"/>
          </w:tcPr>
          <w:p w14:paraId="425169C9" w14:textId="07276D74" w:rsidR="00AD1E26" w:rsidRPr="008B4943" w:rsidRDefault="00AD1E26" w:rsidP="008B4943">
            <w:pPr>
              <w:jc w:val="center"/>
              <w:rPr>
                <w:i/>
                <w:iCs/>
              </w:rPr>
            </w:pPr>
            <w:r w:rsidRPr="008B4943">
              <w:rPr>
                <w:i/>
                <w:iCs/>
                <w:cs/>
              </w:rPr>
              <w:t>(</w:t>
            </w:r>
            <w:r w:rsidR="00E42B93" w:rsidRPr="008B4943">
              <w:rPr>
                <w:i/>
                <w:iCs/>
                <w:cs/>
              </w:rPr>
              <w:t>ล้า</w:t>
            </w:r>
            <w:r w:rsidRPr="008B4943">
              <w:rPr>
                <w:i/>
                <w:iCs/>
                <w:cs/>
              </w:rPr>
              <w:t>นบาท)</w:t>
            </w:r>
          </w:p>
        </w:tc>
      </w:tr>
      <w:tr w:rsidR="00AD1E26" w:rsidRPr="008B4943" w14:paraId="144C0168" w14:textId="77777777" w:rsidTr="00407984">
        <w:tc>
          <w:tcPr>
            <w:tcW w:w="5310" w:type="dxa"/>
          </w:tcPr>
          <w:p w14:paraId="5F1B664E" w14:textId="77777777" w:rsidR="00AD1E26" w:rsidRPr="008B4943" w:rsidRDefault="00AD1E26" w:rsidP="008B4943">
            <w:pPr>
              <w:spacing w:line="240" w:lineRule="auto"/>
              <w:ind w:firstLine="90"/>
            </w:pPr>
            <w:r w:rsidRPr="008B4943">
              <w:rPr>
                <w:cs/>
              </w:rPr>
              <w:t>เงินสด</w:t>
            </w:r>
          </w:p>
        </w:tc>
        <w:tc>
          <w:tcPr>
            <w:tcW w:w="270" w:type="dxa"/>
          </w:tcPr>
          <w:p w14:paraId="3930B639" w14:textId="77777777" w:rsidR="00AD1E26" w:rsidRPr="008B4943" w:rsidRDefault="00AD1E26" w:rsidP="008B4943">
            <w:pPr>
              <w:jc w:val="both"/>
            </w:pPr>
          </w:p>
        </w:tc>
        <w:tc>
          <w:tcPr>
            <w:tcW w:w="1008" w:type="dxa"/>
          </w:tcPr>
          <w:p w14:paraId="1CCB742A" w14:textId="77777777" w:rsidR="00AD1E26" w:rsidRPr="008B4943" w:rsidRDefault="00AD1E26" w:rsidP="008B4943">
            <w:pPr>
              <w:tabs>
                <w:tab w:val="decimal" w:pos="1152"/>
              </w:tabs>
            </w:pPr>
          </w:p>
        </w:tc>
        <w:tc>
          <w:tcPr>
            <w:tcW w:w="540" w:type="dxa"/>
          </w:tcPr>
          <w:p w14:paraId="44341F5D" w14:textId="77777777" w:rsidR="00AD1E26" w:rsidRPr="008B4943" w:rsidRDefault="00AD1E26" w:rsidP="008B4943">
            <w:pPr>
              <w:tabs>
                <w:tab w:val="decimal" w:pos="1152"/>
              </w:tabs>
            </w:pPr>
          </w:p>
        </w:tc>
        <w:tc>
          <w:tcPr>
            <w:tcW w:w="2190" w:type="dxa"/>
          </w:tcPr>
          <w:p w14:paraId="1EA3FDCA" w14:textId="4824D9E3" w:rsidR="00AD1E2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8"/>
              </w:tabs>
              <w:spacing w:line="240" w:lineRule="auto"/>
              <w:ind w:left="-60" w:right="70"/>
            </w:pPr>
            <w:r w:rsidRPr="008B4943">
              <w:t>3</w:t>
            </w:r>
            <w:r w:rsidR="00AD1E26" w:rsidRPr="008B4943">
              <w:t>,</w:t>
            </w:r>
            <w:r w:rsidRPr="008B4943">
              <w:t>549</w:t>
            </w:r>
          </w:p>
        </w:tc>
      </w:tr>
    </w:tbl>
    <w:p w14:paraId="196AAACB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</w:pPr>
    </w:p>
    <w:p w14:paraId="09FC9E37" w14:textId="6F175B5D" w:rsidR="00E42B93" w:rsidRPr="008B4943" w:rsidRDefault="00E42B93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8B4943">
        <w:rPr>
          <w:cs/>
        </w:rPr>
        <w:t xml:space="preserve">ณ วันที่ </w:t>
      </w:r>
      <w:r w:rsidR="00A679BA" w:rsidRPr="008B4943">
        <w:t>30</w:t>
      </w:r>
      <w:r w:rsidR="00001306" w:rsidRPr="008B4943">
        <w:rPr>
          <w:cs/>
        </w:rPr>
        <w:t xml:space="preserve"> มิถุนายน</w:t>
      </w:r>
      <w:r w:rsidRPr="008B4943">
        <w:rPr>
          <w:cs/>
        </w:rPr>
        <w:t xml:space="preserve"> </w:t>
      </w:r>
      <w:r w:rsidR="00A679BA" w:rsidRPr="008B4943">
        <w:t>2563</w:t>
      </w:r>
      <w:r w:rsidRPr="008B4943">
        <w:rPr>
          <w:cs/>
        </w:rPr>
        <w:t xml:space="preserve"> กลุ่มบริษัทได้ชำระเงินเป็นจำนวน </w:t>
      </w:r>
      <w:r w:rsidR="00513B47" w:rsidRPr="008B4943">
        <w:t>11</w:t>
      </w:r>
      <w:r w:rsidR="00A679BA" w:rsidRPr="008B4943">
        <w:t>3</w:t>
      </w:r>
      <w:r w:rsidRPr="008B4943">
        <w:rPr>
          <w:cs/>
        </w:rPr>
        <w:t xml:space="preserve"> ล้านเหรียญสหรัฐฯ (ประมาณ </w:t>
      </w:r>
      <w:r w:rsidR="00A679BA" w:rsidRPr="008B4943">
        <w:t>3</w:t>
      </w:r>
      <w:r w:rsidR="00513B47" w:rsidRPr="008B4943">
        <w:t>,</w:t>
      </w:r>
      <w:r w:rsidR="00A679BA" w:rsidRPr="008B4943">
        <w:t>58</w:t>
      </w:r>
      <w:r w:rsidR="00513B47" w:rsidRPr="008B4943">
        <w:t>1</w:t>
      </w:r>
      <w:r w:rsidRPr="008B4943">
        <w:rPr>
          <w:cs/>
        </w:rPr>
        <w:t xml:space="preserve"> ล้านบาท) ซึ่งเมื่อรวมกับรายการปรับปรุงชำระคืนเงินทุนหมุนเวียนสุทธิ และรายได้จากการประกอบธุรกิจของ </w:t>
      </w:r>
      <w:r w:rsidRPr="008B4943">
        <w:t xml:space="preserve">Nam San </w:t>
      </w:r>
      <w:r w:rsidR="00A679BA" w:rsidRPr="008B4943">
        <w:t>3</w:t>
      </w:r>
      <w:r w:rsidRPr="008B4943">
        <w:t xml:space="preserve">B </w:t>
      </w:r>
      <w:r w:rsidRPr="008B4943">
        <w:rPr>
          <w:cs/>
        </w:rPr>
        <w:t xml:space="preserve">ณ วันเข้าซื้อกิจการที่เป็นส่วนของผู้ขาย รวมเป็นสิ่งตอบแทนที่โอนให้สุทธิเป็นจำนวนเงิน </w:t>
      </w:r>
      <w:r w:rsidR="00513B47" w:rsidRPr="008B4943">
        <w:t>11</w:t>
      </w:r>
      <w:r w:rsidR="00A679BA" w:rsidRPr="008B4943">
        <w:t>2</w:t>
      </w:r>
      <w:r w:rsidR="00AB768F" w:rsidRPr="008B4943">
        <w:rPr>
          <w:cs/>
        </w:rPr>
        <w:t xml:space="preserve"> ล้านเหรียญสหรัฐฯ (ประมาณ </w:t>
      </w:r>
      <w:r w:rsidR="00A679BA" w:rsidRPr="008B4943">
        <w:t>3</w:t>
      </w:r>
      <w:r w:rsidR="00513B47" w:rsidRPr="008B4943">
        <w:t>,</w:t>
      </w:r>
      <w:r w:rsidR="00A679BA" w:rsidRPr="008B4943">
        <w:t>549</w:t>
      </w:r>
      <w:r w:rsidRPr="008B4943">
        <w:rPr>
          <w:cs/>
        </w:rPr>
        <w:t xml:space="preserve"> ล้านบาท)</w:t>
      </w:r>
    </w:p>
    <w:p w14:paraId="1C372113" w14:textId="77777777" w:rsidR="00E42B93" w:rsidRPr="008B4943" w:rsidRDefault="00E42B93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5251DBCA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8B4943">
        <w:rPr>
          <w:i/>
          <w:iCs/>
          <w:cs/>
        </w:rPr>
        <w:t>สินทรัพย์ที่ได้มาและหนี้สินที่รับมา</w:t>
      </w:r>
    </w:p>
    <w:tbl>
      <w:tblPr>
        <w:tblW w:w="91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43"/>
        <w:gridCol w:w="1551"/>
        <w:gridCol w:w="273"/>
        <w:gridCol w:w="1550"/>
        <w:gridCol w:w="270"/>
        <w:gridCol w:w="1551"/>
      </w:tblGrid>
      <w:tr w:rsidR="00AD1E26" w:rsidRPr="008B4943" w14:paraId="5C884CFC" w14:textId="77777777" w:rsidTr="0073750C">
        <w:trPr>
          <w:trHeight w:val="274"/>
          <w:tblHeader/>
        </w:trPr>
        <w:tc>
          <w:tcPr>
            <w:tcW w:w="3893" w:type="dxa"/>
          </w:tcPr>
          <w:p w14:paraId="2969A708" w14:textId="77777777" w:rsidR="00AD1E26" w:rsidRPr="008B4943" w:rsidRDefault="00AD1E26" w:rsidP="008B4943">
            <w:pPr>
              <w:spacing w:line="240" w:lineRule="auto"/>
            </w:pPr>
          </w:p>
        </w:tc>
        <w:tc>
          <w:tcPr>
            <w:tcW w:w="1531" w:type="dxa"/>
          </w:tcPr>
          <w:p w14:paraId="55399ECB" w14:textId="77777777" w:rsidR="00AD1E26" w:rsidRPr="008B4943" w:rsidRDefault="00AD1E26" w:rsidP="008B4943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E8DB720" w14:textId="77777777" w:rsidR="00AD1E26" w:rsidRPr="008B4943" w:rsidRDefault="00AD1E26" w:rsidP="008B4943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</w:tcPr>
          <w:p w14:paraId="3DB71740" w14:textId="77777777" w:rsidR="00AD1E26" w:rsidRPr="008B4943" w:rsidRDefault="00AD1E26" w:rsidP="008B4943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3403B6CF" w14:textId="77777777" w:rsidR="00AD1E26" w:rsidRPr="008B4943" w:rsidRDefault="00AD1E26" w:rsidP="008B4943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531" w:type="dxa"/>
          </w:tcPr>
          <w:p w14:paraId="0D8904C2" w14:textId="77777777" w:rsidR="00AD1E26" w:rsidRPr="008B4943" w:rsidRDefault="00AD1E26" w:rsidP="008B4943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มูลค่าที่รับรู้</w:t>
            </w:r>
          </w:p>
        </w:tc>
      </w:tr>
      <w:tr w:rsidR="00AD1E26" w:rsidRPr="008B4943" w14:paraId="0BF090F2" w14:textId="77777777" w:rsidTr="0073750C">
        <w:trPr>
          <w:trHeight w:val="274"/>
          <w:tblHeader/>
        </w:trPr>
        <w:tc>
          <w:tcPr>
            <w:tcW w:w="3893" w:type="dxa"/>
          </w:tcPr>
          <w:p w14:paraId="73FE3676" w14:textId="77777777" w:rsidR="00AD1E26" w:rsidRPr="008B4943" w:rsidRDefault="00AD1E26" w:rsidP="008B4943">
            <w:pPr>
              <w:spacing w:line="240" w:lineRule="auto"/>
            </w:pPr>
          </w:p>
        </w:tc>
        <w:tc>
          <w:tcPr>
            <w:tcW w:w="1531" w:type="dxa"/>
            <w:gridSpan w:val="5"/>
          </w:tcPr>
          <w:p w14:paraId="7A7C41AD" w14:textId="3004E99B" w:rsidR="00AD1E26" w:rsidRPr="008B4943" w:rsidRDefault="00AD1E26" w:rsidP="008B4943">
            <w:pPr>
              <w:spacing w:line="240" w:lineRule="auto"/>
              <w:ind w:right="-108"/>
              <w:jc w:val="center"/>
              <w:rPr>
                <w:i/>
                <w:iCs/>
              </w:rPr>
            </w:pPr>
            <w:r w:rsidRPr="008B4943">
              <w:rPr>
                <w:i/>
                <w:iCs/>
                <w:cs/>
              </w:rPr>
              <w:t>(</w:t>
            </w:r>
            <w:r w:rsidR="00E42B93" w:rsidRPr="008B4943">
              <w:rPr>
                <w:i/>
                <w:iCs/>
                <w:cs/>
              </w:rPr>
              <w:t>ล้า</w:t>
            </w:r>
            <w:r w:rsidRPr="008B4943">
              <w:rPr>
                <w:i/>
                <w:iCs/>
                <w:cs/>
              </w:rPr>
              <w:t>นบาท)</w:t>
            </w:r>
          </w:p>
        </w:tc>
      </w:tr>
      <w:tr w:rsidR="00AD1E26" w:rsidRPr="008B4943" w14:paraId="21A3F3B6" w14:textId="77777777" w:rsidTr="0073750C">
        <w:trPr>
          <w:trHeight w:val="274"/>
        </w:trPr>
        <w:tc>
          <w:tcPr>
            <w:tcW w:w="3893" w:type="dxa"/>
          </w:tcPr>
          <w:p w14:paraId="26F55A93" w14:textId="77777777" w:rsidR="00AD1E26" w:rsidRPr="008B4943" w:rsidRDefault="00AD1E26" w:rsidP="008B4943">
            <w:pPr>
              <w:spacing w:line="240" w:lineRule="auto"/>
              <w:ind w:firstLine="90"/>
            </w:pPr>
            <w:r w:rsidRPr="008B4943">
              <w:rPr>
                <w:cs/>
              </w:rPr>
              <w:t>ลูกหนี้การค้า</w:t>
            </w:r>
          </w:p>
        </w:tc>
        <w:tc>
          <w:tcPr>
            <w:tcW w:w="1531" w:type="dxa"/>
            <w:vAlign w:val="bottom"/>
          </w:tcPr>
          <w:p w14:paraId="2DA077E5" w14:textId="15E944CC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A679BA" w:rsidRPr="008B4943">
              <w:t>25</w:t>
            </w:r>
          </w:p>
        </w:tc>
        <w:tc>
          <w:tcPr>
            <w:tcW w:w="270" w:type="dxa"/>
          </w:tcPr>
          <w:p w14:paraId="00245267" w14:textId="77777777" w:rsidR="00AD1E26" w:rsidRPr="008B4943" w:rsidRDefault="00AD1E26" w:rsidP="008B4943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0C79F477" w14:textId="5D4668A1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AD1E26" w:rsidRPr="008B4943">
              <w:rPr>
                <w:cs/>
              </w:rPr>
              <w:t>-</w:t>
            </w:r>
          </w:p>
        </w:tc>
        <w:tc>
          <w:tcPr>
            <w:tcW w:w="267" w:type="dxa"/>
          </w:tcPr>
          <w:p w14:paraId="3DA431CE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1" w:type="dxa"/>
            <w:vAlign w:val="bottom"/>
          </w:tcPr>
          <w:p w14:paraId="5F177302" w14:textId="0EFAAF94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A679BA" w:rsidRPr="008B4943">
              <w:t>25</w:t>
            </w:r>
          </w:p>
        </w:tc>
      </w:tr>
      <w:tr w:rsidR="00AD1E26" w:rsidRPr="008B4943" w14:paraId="30AAC677" w14:textId="77777777" w:rsidTr="0073750C">
        <w:trPr>
          <w:trHeight w:val="274"/>
        </w:trPr>
        <w:tc>
          <w:tcPr>
            <w:tcW w:w="3893" w:type="dxa"/>
          </w:tcPr>
          <w:p w14:paraId="5AC02009" w14:textId="77777777" w:rsidR="00AD1E26" w:rsidRPr="008B4943" w:rsidRDefault="00AD1E26" w:rsidP="008B4943">
            <w:pPr>
              <w:spacing w:line="240" w:lineRule="auto"/>
              <w:ind w:firstLine="90"/>
              <w:rPr>
                <w:b/>
                <w:bCs/>
                <w:i/>
                <w:iCs/>
              </w:rPr>
            </w:pPr>
            <w:r w:rsidRPr="008B4943">
              <w:rPr>
                <w:cs/>
              </w:rPr>
              <w:t>ที่ดิน อาคารและอุปกรณ์</w:t>
            </w:r>
          </w:p>
        </w:tc>
        <w:tc>
          <w:tcPr>
            <w:tcW w:w="1531" w:type="dxa"/>
            <w:vAlign w:val="bottom"/>
          </w:tcPr>
          <w:p w14:paraId="1799EB77" w14:textId="6E209F75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DA349A" w:rsidRPr="008B4943">
              <w:t>1</w:t>
            </w:r>
            <w:r w:rsidR="00A679BA" w:rsidRPr="008B4943">
              <w:t>3</w:t>
            </w:r>
          </w:p>
        </w:tc>
        <w:tc>
          <w:tcPr>
            <w:tcW w:w="270" w:type="dxa"/>
          </w:tcPr>
          <w:p w14:paraId="06EAE0D1" w14:textId="77777777" w:rsidR="00AD1E26" w:rsidRPr="008B4943" w:rsidRDefault="00AD1E26" w:rsidP="008B4943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7BBF6852" w14:textId="09299B03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AD1E26" w:rsidRPr="008B4943">
              <w:rPr>
                <w:cs/>
              </w:rPr>
              <w:t>-</w:t>
            </w:r>
          </w:p>
        </w:tc>
        <w:tc>
          <w:tcPr>
            <w:tcW w:w="267" w:type="dxa"/>
          </w:tcPr>
          <w:p w14:paraId="79120D0B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1" w:type="dxa"/>
            <w:vAlign w:val="bottom"/>
          </w:tcPr>
          <w:p w14:paraId="448B578E" w14:textId="280557D1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DA349A" w:rsidRPr="008B4943">
              <w:t>1</w:t>
            </w:r>
            <w:r w:rsidR="00A679BA" w:rsidRPr="008B4943">
              <w:t>3</w:t>
            </w:r>
          </w:p>
        </w:tc>
      </w:tr>
      <w:tr w:rsidR="00AD1E26" w:rsidRPr="008B4943" w14:paraId="7DCBE00B" w14:textId="77777777" w:rsidTr="0073750C">
        <w:trPr>
          <w:trHeight w:val="274"/>
        </w:trPr>
        <w:tc>
          <w:tcPr>
            <w:tcW w:w="3893" w:type="dxa"/>
          </w:tcPr>
          <w:p w14:paraId="228CA1F1" w14:textId="77777777" w:rsidR="00AD1E26" w:rsidRPr="008B4943" w:rsidRDefault="00AD1E26" w:rsidP="008B4943">
            <w:pPr>
              <w:spacing w:line="240" w:lineRule="auto"/>
              <w:ind w:firstLine="90"/>
              <w:rPr>
                <w:cs/>
              </w:rPr>
            </w:pPr>
            <w:r w:rsidRPr="008B4943">
              <w:rPr>
                <w:cs/>
              </w:rPr>
              <w:t>สินทรัพย์ไม่มีตัวตน</w:t>
            </w:r>
          </w:p>
        </w:tc>
        <w:tc>
          <w:tcPr>
            <w:tcW w:w="1531" w:type="dxa"/>
            <w:vAlign w:val="bottom"/>
          </w:tcPr>
          <w:p w14:paraId="082D64CF" w14:textId="482E1E7F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A679BA" w:rsidRPr="008B4943">
              <w:t>2</w:t>
            </w:r>
            <w:r w:rsidR="00AD1E26" w:rsidRPr="008B4943">
              <w:t>,</w:t>
            </w:r>
            <w:r w:rsidR="00A679BA" w:rsidRPr="008B4943">
              <w:t>600</w:t>
            </w:r>
          </w:p>
        </w:tc>
        <w:tc>
          <w:tcPr>
            <w:tcW w:w="270" w:type="dxa"/>
          </w:tcPr>
          <w:p w14:paraId="50810CE6" w14:textId="77777777" w:rsidR="00AD1E26" w:rsidRPr="008B4943" w:rsidRDefault="00AD1E26" w:rsidP="008B4943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01D8BA23" w14:textId="3DA93CC4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A679BA" w:rsidRPr="008B4943">
              <w:t>786</w:t>
            </w:r>
          </w:p>
        </w:tc>
        <w:tc>
          <w:tcPr>
            <w:tcW w:w="267" w:type="dxa"/>
          </w:tcPr>
          <w:p w14:paraId="72697760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1" w:type="dxa"/>
            <w:vAlign w:val="bottom"/>
          </w:tcPr>
          <w:p w14:paraId="53159397" w14:textId="5B94795A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A679BA" w:rsidRPr="008B4943">
              <w:t>3</w:t>
            </w:r>
            <w:r w:rsidR="00AD1E26" w:rsidRPr="008B4943">
              <w:t>,</w:t>
            </w:r>
            <w:r w:rsidR="00A679BA" w:rsidRPr="008B4943">
              <w:t>386</w:t>
            </w:r>
          </w:p>
        </w:tc>
      </w:tr>
      <w:tr w:rsidR="00AD1E26" w:rsidRPr="008B4943" w14:paraId="7DF6C2C5" w14:textId="77777777" w:rsidTr="0073750C">
        <w:trPr>
          <w:trHeight w:val="274"/>
        </w:trPr>
        <w:tc>
          <w:tcPr>
            <w:tcW w:w="3893" w:type="dxa"/>
          </w:tcPr>
          <w:p w14:paraId="115EFE2F" w14:textId="77777777" w:rsidR="00AD1E26" w:rsidRPr="008B4943" w:rsidRDefault="00AD1E26" w:rsidP="008B4943">
            <w:pPr>
              <w:spacing w:line="240" w:lineRule="auto"/>
              <w:ind w:firstLine="90"/>
            </w:pPr>
            <w:r w:rsidRPr="008B4943">
              <w:rPr>
                <w:cs/>
              </w:rPr>
              <w:t>เจ้าหนี้อื่น</w:t>
            </w:r>
          </w:p>
        </w:tc>
        <w:tc>
          <w:tcPr>
            <w:tcW w:w="1531" w:type="dxa"/>
            <w:vAlign w:val="bottom"/>
          </w:tcPr>
          <w:p w14:paraId="044A120B" w14:textId="53E21E36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AD1E26" w:rsidRPr="008B4943">
              <w:rPr>
                <w:cs/>
              </w:rPr>
              <w:t>(</w:t>
            </w:r>
            <w:r w:rsidR="00A679BA" w:rsidRPr="008B4943">
              <w:t>57</w:t>
            </w:r>
            <w:r w:rsidR="00AD1E26" w:rsidRPr="008B4943">
              <w:rPr>
                <w:cs/>
              </w:rPr>
              <w:t>)</w:t>
            </w:r>
          </w:p>
        </w:tc>
        <w:tc>
          <w:tcPr>
            <w:tcW w:w="270" w:type="dxa"/>
          </w:tcPr>
          <w:p w14:paraId="28A2CF9E" w14:textId="77777777" w:rsidR="00AD1E26" w:rsidRPr="008B4943" w:rsidRDefault="00AD1E26" w:rsidP="008B4943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0903ACE7" w14:textId="1421D405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AD1E26" w:rsidRPr="008B4943">
              <w:rPr>
                <w:cs/>
              </w:rPr>
              <w:t>-</w:t>
            </w:r>
          </w:p>
        </w:tc>
        <w:tc>
          <w:tcPr>
            <w:tcW w:w="267" w:type="dxa"/>
          </w:tcPr>
          <w:p w14:paraId="6D0CDED9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1" w:type="dxa"/>
            <w:vAlign w:val="bottom"/>
          </w:tcPr>
          <w:p w14:paraId="21CE2F3C" w14:textId="3E153F52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AD1E26" w:rsidRPr="008B4943">
              <w:rPr>
                <w:cs/>
              </w:rPr>
              <w:t>(</w:t>
            </w:r>
            <w:r w:rsidR="00A679BA" w:rsidRPr="008B4943">
              <w:t>57</w:t>
            </w:r>
            <w:r w:rsidR="00AD1E26" w:rsidRPr="008B4943">
              <w:rPr>
                <w:cs/>
              </w:rPr>
              <w:t>)</w:t>
            </w:r>
          </w:p>
        </w:tc>
      </w:tr>
      <w:tr w:rsidR="00AD1E26" w:rsidRPr="008B4943" w14:paraId="68F3BBDE" w14:textId="77777777" w:rsidTr="0073750C">
        <w:trPr>
          <w:trHeight w:val="274"/>
        </w:trPr>
        <w:tc>
          <w:tcPr>
            <w:tcW w:w="3893" w:type="dxa"/>
          </w:tcPr>
          <w:p w14:paraId="7E9B05AF" w14:textId="77777777" w:rsidR="00AD1E26" w:rsidRPr="008B4943" w:rsidRDefault="00AD1E26" w:rsidP="008B4943">
            <w:pPr>
              <w:spacing w:line="240" w:lineRule="auto"/>
              <w:ind w:left="340" w:hanging="340"/>
            </w:pPr>
            <w:r w:rsidRPr="008B4943">
              <w:rPr>
                <w:cs/>
              </w:rPr>
              <w:t xml:space="preserve">  เงินกู้ยืมระยะสั้นจากกลุ่ม </w:t>
            </w:r>
            <w:r w:rsidRPr="008B4943">
              <w:t>Phongsubthavy</w:t>
            </w:r>
          </w:p>
        </w:tc>
        <w:tc>
          <w:tcPr>
            <w:tcW w:w="1531" w:type="dxa"/>
            <w:vAlign w:val="bottom"/>
          </w:tcPr>
          <w:p w14:paraId="1C36102D" w14:textId="4B3DD6DB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AD1E26" w:rsidRPr="008B4943">
              <w:rPr>
                <w:cs/>
              </w:rPr>
              <w:t>(</w:t>
            </w:r>
            <w:r w:rsidR="00DA349A" w:rsidRPr="008B4943">
              <w:t>1</w:t>
            </w:r>
            <w:r w:rsidR="00AD1E26" w:rsidRPr="008B4943">
              <w:t>,</w:t>
            </w:r>
            <w:r w:rsidR="00A679BA" w:rsidRPr="008B4943">
              <w:t>940</w:t>
            </w:r>
            <w:r w:rsidR="00AD1E26" w:rsidRPr="008B4943">
              <w:rPr>
                <w:cs/>
              </w:rPr>
              <w:t>)</w:t>
            </w:r>
          </w:p>
        </w:tc>
        <w:tc>
          <w:tcPr>
            <w:tcW w:w="270" w:type="dxa"/>
          </w:tcPr>
          <w:p w14:paraId="61173CBA" w14:textId="77777777" w:rsidR="00AD1E26" w:rsidRPr="008B4943" w:rsidRDefault="00AD1E26" w:rsidP="008B4943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5381961E" w14:textId="3CF6A4B9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AD1E26" w:rsidRPr="008B4943">
              <w:rPr>
                <w:cs/>
              </w:rPr>
              <w:t>-</w:t>
            </w:r>
          </w:p>
        </w:tc>
        <w:tc>
          <w:tcPr>
            <w:tcW w:w="267" w:type="dxa"/>
          </w:tcPr>
          <w:p w14:paraId="2D68E1FA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1" w:type="dxa"/>
            <w:vAlign w:val="bottom"/>
          </w:tcPr>
          <w:p w14:paraId="2BB20EEF" w14:textId="255E4E37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AD1E26" w:rsidRPr="008B4943">
              <w:rPr>
                <w:cs/>
              </w:rPr>
              <w:t>(</w:t>
            </w:r>
            <w:r w:rsidR="00DA349A" w:rsidRPr="008B4943">
              <w:t>1</w:t>
            </w:r>
            <w:r w:rsidR="00AD1E26" w:rsidRPr="008B4943">
              <w:t>,</w:t>
            </w:r>
            <w:r w:rsidR="00A679BA" w:rsidRPr="008B4943">
              <w:t>940</w:t>
            </w:r>
            <w:r w:rsidR="00AD1E26" w:rsidRPr="008B4943">
              <w:rPr>
                <w:cs/>
              </w:rPr>
              <w:t>)</w:t>
            </w:r>
          </w:p>
        </w:tc>
      </w:tr>
      <w:tr w:rsidR="00AD1E26" w:rsidRPr="008B4943" w14:paraId="79783645" w14:textId="77777777" w:rsidTr="00375231">
        <w:trPr>
          <w:trHeight w:val="274"/>
        </w:trPr>
        <w:tc>
          <w:tcPr>
            <w:tcW w:w="3893" w:type="dxa"/>
          </w:tcPr>
          <w:p w14:paraId="697B13B4" w14:textId="77777777" w:rsidR="00AD1E26" w:rsidRPr="008B4943" w:rsidRDefault="00AD1E26" w:rsidP="008B4943">
            <w:pPr>
              <w:spacing w:line="240" w:lineRule="auto"/>
              <w:ind w:firstLine="90"/>
              <w:rPr>
                <w:cs/>
              </w:rPr>
            </w:pPr>
            <w:r w:rsidRPr="008B4943"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31AFDB59" w14:textId="37874C6C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AD1E26" w:rsidRPr="008B4943">
              <w:rPr>
                <w:cs/>
              </w:rPr>
              <w:t>-</w:t>
            </w:r>
          </w:p>
        </w:tc>
        <w:tc>
          <w:tcPr>
            <w:tcW w:w="270" w:type="dxa"/>
          </w:tcPr>
          <w:p w14:paraId="427EC1F2" w14:textId="77777777" w:rsidR="00AD1E26" w:rsidRPr="008B4943" w:rsidRDefault="00AD1E26" w:rsidP="008B4943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E327E0" w14:textId="363DE3E2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AD1E26" w:rsidRPr="008B4943">
              <w:rPr>
                <w:cs/>
              </w:rPr>
              <w:t>(</w:t>
            </w:r>
            <w:r w:rsidR="00A679BA" w:rsidRPr="008B4943">
              <w:t>70</w:t>
            </w:r>
            <w:r w:rsidR="00AD1E26" w:rsidRPr="008B4943">
              <w:rPr>
                <w:cs/>
              </w:rPr>
              <w:t>)</w:t>
            </w:r>
          </w:p>
        </w:tc>
        <w:tc>
          <w:tcPr>
            <w:tcW w:w="267" w:type="dxa"/>
          </w:tcPr>
          <w:p w14:paraId="0C7D7061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1" w:type="dxa"/>
            <w:vAlign w:val="bottom"/>
          </w:tcPr>
          <w:p w14:paraId="434CEEF6" w14:textId="0E032AEB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AD1E26" w:rsidRPr="008B4943">
              <w:rPr>
                <w:cs/>
              </w:rPr>
              <w:t>(</w:t>
            </w:r>
            <w:r w:rsidR="00A679BA" w:rsidRPr="008B4943">
              <w:t>70</w:t>
            </w:r>
            <w:r w:rsidR="00AD1E26" w:rsidRPr="008B4943">
              <w:rPr>
                <w:cs/>
              </w:rPr>
              <w:t>)</w:t>
            </w:r>
          </w:p>
        </w:tc>
      </w:tr>
      <w:tr w:rsidR="00AD1E26" w:rsidRPr="008B4943" w14:paraId="410E3C6E" w14:textId="77777777" w:rsidTr="00375231">
        <w:trPr>
          <w:trHeight w:val="274"/>
        </w:trPr>
        <w:tc>
          <w:tcPr>
            <w:tcW w:w="3893" w:type="dxa"/>
          </w:tcPr>
          <w:p w14:paraId="13C6EC48" w14:textId="77777777" w:rsidR="00AD1E26" w:rsidRPr="008B4943" w:rsidRDefault="00AD1E26" w:rsidP="008B4943">
            <w:pPr>
              <w:spacing w:line="240" w:lineRule="auto"/>
              <w:ind w:firstLine="90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51633955" w14:textId="4AA557DC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ab/>
            </w:r>
            <w:r w:rsidR="00A679BA" w:rsidRPr="008B4943">
              <w:rPr>
                <w:b/>
                <w:bCs/>
              </w:rPr>
              <w:t>64</w:t>
            </w:r>
            <w:r w:rsidR="00DA349A" w:rsidRPr="008B4943">
              <w:rPr>
                <w:b/>
                <w:bCs/>
              </w:rPr>
              <w:t>1</w:t>
            </w:r>
          </w:p>
        </w:tc>
        <w:tc>
          <w:tcPr>
            <w:tcW w:w="270" w:type="dxa"/>
          </w:tcPr>
          <w:p w14:paraId="669B4E0A" w14:textId="77777777" w:rsidR="00AD1E26" w:rsidRPr="008B4943" w:rsidRDefault="00AD1E26" w:rsidP="008B4943">
            <w:pPr>
              <w:pStyle w:val="ListParagraph"/>
              <w:numPr>
                <w:ilvl w:val="0"/>
                <w:numId w:val="40"/>
              </w:numPr>
              <w:tabs>
                <w:tab w:val="decimal" w:pos="1880"/>
              </w:tabs>
              <w:jc w:val="right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0DBF81" w14:textId="06891D29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ab/>
            </w:r>
            <w:r w:rsidR="00A679BA" w:rsidRPr="008B4943">
              <w:rPr>
                <w:b/>
                <w:bCs/>
              </w:rPr>
              <w:t>7</w:t>
            </w:r>
            <w:r w:rsidR="00DA349A"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6</w:t>
            </w:r>
          </w:p>
        </w:tc>
        <w:tc>
          <w:tcPr>
            <w:tcW w:w="267" w:type="dxa"/>
          </w:tcPr>
          <w:p w14:paraId="7D78AAF3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9432C7B" w14:textId="3E5EB0CD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ab/>
            </w:r>
            <w:r w:rsidR="00DA349A" w:rsidRPr="008B4943">
              <w:rPr>
                <w:b/>
                <w:bCs/>
              </w:rPr>
              <w:t>1</w:t>
            </w:r>
            <w:r w:rsidR="00AD1E26" w:rsidRPr="008B4943">
              <w:rPr>
                <w:b/>
                <w:bCs/>
              </w:rPr>
              <w:t>,</w:t>
            </w:r>
            <w:r w:rsidR="00A679BA" w:rsidRPr="008B4943">
              <w:rPr>
                <w:b/>
                <w:bCs/>
              </w:rPr>
              <w:t>357</w:t>
            </w:r>
          </w:p>
        </w:tc>
      </w:tr>
      <w:tr w:rsidR="00AD1E26" w:rsidRPr="008B4943" w14:paraId="25A432B4" w14:textId="77777777" w:rsidTr="00375231">
        <w:trPr>
          <w:trHeight w:val="274"/>
        </w:trPr>
        <w:tc>
          <w:tcPr>
            <w:tcW w:w="3893" w:type="dxa"/>
          </w:tcPr>
          <w:p w14:paraId="5A312851" w14:textId="77777777" w:rsidR="00AD1E26" w:rsidRPr="008B4943" w:rsidRDefault="00AD1E26" w:rsidP="008B4943">
            <w:pPr>
              <w:spacing w:line="240" w:lineRule="auto"/>
              <w:ind w:left="360" w:right="162" w:hanging="270"/>
              <w:rPr>
                <w:b/>
                <w:bCs/>
              </w:rPr>
            </w:pPr>
            <w:r w:rsidRPr="008B4943">
              <w:rPr>
                <w:cs/>
              </w:rPr>
              <w:t>ชำระคืนเงินกู้ยืมที่มีกับกลุ่ม</w:t>
            </w:r>
            <w:r w:rsidRPr="008B4943">
              <w:t xml:space="preserve"> Phongsubthavy </w:t>
            </w:r>
            <w:r w:rsidRPr="008B4943">
              <w:rPr>
                <w:cs/>
              </w:rPr>
              <w:t>ภายใต้เงื่อนไขการซื้อธุรกิจ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AE49BE5" w14:textId="43316520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DA349A" w:rsidRPr="008B4943">
              <w:t>1</w:t>
            </w:r>
            <w:r w:rsidR="00AD1E26" w:rsidRPr="008B4943">
              <w:t>,</w:t>
            </w:r>
            <w:r w:rsidR="00A679BA" w:rsidRPr="008B4943">
              <w:t>940</w:t>
            </w:r>
          </w:p>
        </w:tc>
        <w:tc>
          <w:tcPr>
            <w:tcW w:w="270" w:type="dxa"/>
          </w:tcPr>
          <w:p w14:paraId="1F3D6C52" w14:textId="77777777" w:rsidR="00AD1E26" w:rsidRPr="008B4943" w:rsidRDefault="00AD1E26" w:rsidP="008B4943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714E3F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</w:p>
        </w:tc>
        <w:tc>
          <w:tcPr>
            <w:tcW w:w="267" w:type="dxa"/>
          </w:tcPr>
          <w:p w14:paraId="1FD3932A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12C188A7" w14:textId="25FF86A4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DA349A" w:rsidRPr="008B4943">
              <w:t>1</w:t>
            </w:r>
            <w:r w:rsidR="00AD1E26" w:rsidRPr="008B4943">
              <w:t>,</w:t>
            </w:r>
            <w:r w:rsidR="00A679BA" w:rsidRPr="008B4943">
              <w:t>940</w:t>
            </w:r>
          </w:p>
        </w:tc>
      </w:tr>
      <w:tr w:rsidR="00AD1E26" w:rsidRPr="008B4943" w14:paraId="6644FDA6" w14:textId="77777777" w:rsidTr="0073750C">
        <w:trPr>
          <w:trHeight w:val="274"/>
        </w:trPr>
        <w:tc>
          <w:tcPr>
            <w:tcW w:w="3893" w:type="dxa"/>
          </w:tcPr>
          <w:p w14:paraId="2739FA89" w14:textId="77777777" w:rsidR="00AD1E26" w:rsidRPr="008B4943" w:rsidRDefault="00AD1E26" w:rsidP="008B4943">
            <w:pPr>
              <w:spacing w:line="240" w:lineRule="auto"/>
              <w:ind w:left="360" w:right="72" w:hanging="270"/>
              <w:rPr>
                <w:cs/>
              </w:rPr>
            </w:pPr>
            <w:r w:rsidRPr="008B4943">
              <w:rPr>
                <w:b/>
                <w:bCs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D16C2" w14:textId="277B82A9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ab/>
            </w:r>
            <w:r w:rsidR="00A679BA" w:rsidRPr="008B4943">
              <w:rPr>
                <w:b/>
                <w:bCs/>
              </w:rPr>
              <w:t>2</w:t>
            </w:r>
            <w:r w:rsidR="00AD1E26" w:rsidRPr="008B4943">
              <w:rPr>
                <w:b/>
                <w:bCs/>
              </w:rPr>
              <w:t>,</w:t>
            </w:r>
            <w:r w:rsidR="00A679BA" w:rsidRPr="008B4943">
              <w:rPr>
                <w:b/>
                <w:bCs/>
              </w:rPr>
              <w:t>58</w:t>
            </w:r>
            <w:r w:rsidR="00DA349A" w:rsidRPr="008B4943">
              <w:rPr>
                <w:b/>
                <w:bCs/>
              </w:rPr>
              <w:t>1</w:t>
            </w:r>
          </w:p>
        </w:tc>
        <w:tc>
          <w:tcPr>
            <w:tcW w:w="270" w:type="dxa"/>
          </w:tcPr>
          <w:p w14:paraId="066F0B23" w14:textId="77777777" w:rsidR="00AD1E26" w:rsidRPr="008B4943" w:rsidRDefault="00AD1E26" w:rsidP="008B4943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6D0AFE87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267" w:type="dxa"/>
          </w:tcPr>
          <w:p w14:paraId="59D35F74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D01B9E3" w14:textId="2AE3A50D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ab/>
            </w:r>
            <w:r w:rsidR="00A679BA" w:rsidRPr="008B4943">
              <w:rPr>
                <w:b/>
                <w:bCs/>
              </w:rPr>
              <w:t>3</w:t>
            </w:r>
            <w:r w:rsidR="00AD1E26" w:rsidRPr="008B4943">
              <w:rPr>
                <w:b/>
                <w:bCs/>
              </w:rPr>
              <w:t>,</w:t>
            </w:r>
            <w:r w:rsidR="00A679BA" w:rsidRPr="008B4943">
              <w:rPr>
                <w:b/>
                <w:bCs/>
              </w:rPr>
              <w:t>297</w:t>
            </w:r>
          </w:p>
        </w:tc>
      </w:tr>
      <w:tr w:rsidR="00AD1E26" w:rsidRPr="008B4943" w14:paraId="76DD9E06" w14:textId="77777777" w:rsidTr="0073750C">
        <w:trPr>
          <w:trHeight w:val="274"/>
        </w:trPr>
        <w:tc>
          <w:tcPr>
            <w:tcW w:w="3893" w:type="dxa"/>
          </w:tcPr>
          <w:p w14:paraId="7FC3AE61" w14:textId="77777777" w:rsidR="00AD1E26" w:rsidRPr="008B4943" w:rsidRDefault="00AD1E26" w:rsidP="008B4943">
            <w:pPr>
              <w:spacing w:line="240" w:lineRule="auto"/>
              <w:ind w:left="360" w:right="72" w:hanging="270"/>
            </w:pPr>
            <w:r w:rsidRPr="008B4943">
              <w:rPr>
                <w:cs/>
              </w:rPr>
              <w:t>ค่าความนิยม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14:paraId="1105C0B8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70"/>
              </w:tabs>
              <w:spacing w:line="240" w:lineRule="auto"/>
            </w:pPr>
          </w:p>
        </w:tc>
        <w:tc>
          <w:tcPr>
            <w:tcW w:w="270" w:type="dxa"/>
          </w:tcPr>
          <w:p w14:paraId="24BF0187" w14:textId="77777777" w:rsidR="00AD1E26" w:rsidRPr="008B4943" w:rsidRDefault="00AD1E26" w:rsidP="008B4943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4EAA51BD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267" w:type="dxa"/>
          </w:tcPr>
          <w:p w14:paraId="770E9440" w14:textId="77777777" w:rsidR="00AD1E26" w:rsidRPr="008B4943" w:rsidRDefault="00AD1E26" w:rsidP="008B4943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55A5E3B" w14:textId="3B929AEC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8B4943">
              <w:tab/>
            </w:r>
            <w:r w:rsidR="00A679BA" w:rsidRPr="008B4943">
              <w:t>252</w:t>
            </w:r>
          </w:p>
        </w:tc>
      </w:tr>
      <w:tr w:rsidR="00AD1E26" w:rsidRPr="008B4943" w14:paraId="7695E4B5" w14:textId="77777777" w:rsidTr="0073750C">
        <w:trPr>
          <w:trHeight w:val="274"/>
        </w:trPr>
        <w:tc>
          <w:tcPr>
            <w:tcW w:w="3893" w:type="dxa"/>
          </w:tcPr>
          <w:p w14:paraId="2F044CE8" w14:textId="77777777" w:rsidR="00AD1E26" w:rsidRPr="008B4943" w:rsidRDefault="00AD1E26" w:rsidP="008B4943">
            <w:pPr>
              <w:spacing w:line="240" w:lineRule="auto"/>
              <w:ind w:firstLine="90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1531" w:type="dxa"/>
            <w:tcBorders>
              <w:bottom w:val="nil"/>
            </w:tcBorders>
            <w:vAlign w:val="bottom"/>
          </w:tcPr>
          <w:p w14:paraId="53073C84" w14:textId="77777777" w:rsidR="00AD1E26" w:rsidRPr="008B4943" w:rsidRDefault="00AD1E2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</w:p>
        </w:tc>
        <w:tc>
          <w:tcPr>
            <w:tcW w:w="270" w:type="dxa"/>
          </w:tcPr>
          <w:p w14:paraId="57A984CB" w14:textId="77777777" w:rsidR="00AD1E26" w:rsidRPr="008B4943" w:rsidRDefault="00AD1E26" w:rsidP="008B4943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D584EB8" w14:textId="77777777" w:rsidR="00AD1E26" w:rsidRPr="008B4943" w:rsidRDefault="00AD1E26" w:rsidP="008B4943">
            <w:pPr>
              <w:spacing w:line="240" w:lineRule="auto"/>
              <w:ind w:right="-1"/>
              <w:jc w:val="right"/>
              <w:rPr>
                <w:b/>
                <w:bCs/>
              </w:rPr>
            </w:pPr>
          </w:p>
        </w:tc>
        <w:tc>
          <w:tcPr>
            <w:tcW w:w="267" w:type="dxa"/>
          </w:tcPr>
          <w:p w14:paraId="5FD09CB1" w14:textId="77777777" w:rsidR="00AD1E26" w:rsidRPr="008B4943" w:rsidRDefault="00AD1E26" w:rsidP="008B4943">
            <w:pPr>
              <w:spacing w:line="240" w:lineRule="auto"/>
              <w:ind w:right="-1"/>
              <w:jc w:val="right"/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826D0" w14:textId="777B0FF6" w:rsidR="00AD1E26" w:rsidRPr="008B4943" w:rsidRDefault="00B578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8B4943">
              <w:tab/>
            </w:r>
            <w:r w:rsidR="00A679BA" w:rsidRPr="008B4943">
              <w:rPr>
                <w:b/>
                <w:bCs/>
              </w:rPr>
              <w:t>3</w:t>
            </w:r>
            <w:r w:rsidR="00AD1E26" w:rsidRPr="008B4943">
              <w:rPr>
                <w:b/>
                <w:bCs/>
              </w:rPr>
              <w:t>,</w:t>
            </w:r>
            <w:r w:rsidR="00A679BA" w:rsidRPr="008B4943">
              <w:rPr>
                <w:b/>
                <w:bCs/>
              </w:rPr>
              <w:t>549</w:t>
            </w:r>
          </w:p>
        </w:tc>
      </w:tr>
    </w:tbl>
    <w:p w14:paraId="3F829FB8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</w:pPr>
    </w:p>
    <w:p w14:paraId="28A6B22A" w14:textId="77777777" w:rsidR="00407984" w:rsidRPr="008B4943" w:rsidRDefault="0040798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8B4943">
        <w:rPr>
          <w:cs/>
        </w:rPr>
        <w:br w:type="page"/>
      </w:r>
    </w:p>
    <w:p w14:paraId="6F73EA37" w14:textId="4C8FFD42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8B4943">
        <w:rPr>
          <w:cs/>
        </w:rPr>
        <w:lastRenderedPageBreak/>
        <w:t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(</w:t>
      </w:r>
      <w:r w:rsidRPr="008B4943">
        <w:t>Income approach</w:t>
      </w:r>
      <w:r w:rsidRPr="008B4943">
        <w:rPr>
          <w:cs/>
        </w:rPr>
        <w:t xml:space="preserve">) ภายใต้วิธี </w:t>
      </w:r>
      <w:r w:rsidRPr="008B4943">
        <w:t>Multi</w:t>
      </w:r>
      <w:r w:rsidRPr="008B4943">
        <w:rPr>
          <w:cs/>
        </w:rPr>
        <w:t>-</w:t>
      </w:r>
      <w:r w:rsidRPr="008B4943">
        <w:t xml:space="preserve">period Excess Earning Method </w:t>
      </w:r>
      <w:r w:rsidRPr="008B4943">
        <w:rPr>
          <w:cs/>
        </w:rPr>
        <w:t>(</w:t>
      </w:r>
      <w:r w:rsidRPr="008B4943">
        <w:t>MEEM</w:t>
      </w:r>
      <w:r w:rsidRPr="008B4943">
        <w:rPr>
          <w:cs/>
        </w:rPr>
        <w:t xml:space="preserve">) โดยมีระยะเวลาในการดำเนินงานคงเหลือประมาณ </w:t>
      </w:r>
      <w:r w:rsidR="00A679BA" w:rsidRPr="008B4943">
        <w:t>28</w:t>
      </w:r>
      <w:r w:rsidRPr="008B4943">
        <w:rPr>
          <w:cs/>
        </w:rPr>
        <w:t xml:space="preserve"> ปีภายใต้สัญญาซื้อขายไฟฟ้าและเงื่อนไขที่เกี่ยวข้อง ข้อสมมติที่สำคัญในการคำนวณ ได้แก่ประมาณการรายได้ในอนาคตและอัตราคิดลด</w:t>
      </w:r>
    </w:p>
    <w:p w14:paraId="1F3C4DAD" w14:textId="77777777" w:rsidR="00375231" w:rsidRPr="008B4943" w:rsidRDefault="00375231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40071366" w14:textId="6C9F7EC8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8B4943">
        <w:rPr>
          <w:cs/>
        </w:rPr>
        <w:t xml:space="preserve">ทั้งนี้ การลงทุนใน </w:t>
      </w:r>
      <w:r w:rsidRPr="008B4943">
        <w:t xml:space="preserve">Nam San </w:t>
      </w:r>
      <w:r w:rsidR="00A679BA" w:rsidRPr="008B4943">
        <w:t>3</w:t>
      </w:r>
      <w:r w:rsidRPr="008B4943">
        <w:t xml:space="preserve">B </w:t>
      </w:r>
      <w:r w:rsidRPr="008B4943">
        <w:rPr>
          <w:cs/>
        </w:rPr>
        <w:t>เป็นการสร้างโอกาสในการขยายธุรกิจในสาธารณรัฐประชาธิปไตยประชาชนลาวและประเทศใกล้เคียง ซึ่งเป็นปัจจัยหลักที่ก่อให้เกิดค่าความนิยมจากการซื้อธุรกิจ</w:t>
      </w:r>
    </w:p>
    <w:p w14:paraId="7CD0CD94" w14:textId="77777777" w:rsidR="008805A8" w:rsidRPr="008B4943" w:rsidRDefault="008805A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cs/>
        </w:rPr>
      </w:pPr>
    </w:p>
    <w:p w14:paraId="4A2B68D7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8B4943">
        <w:rPr>
          <w:i/>
          <w:iCs/>
          <w:cs/>
        </w:rPr>
        <w:t>ต้นทุนที่เกี่ยวข้องกับการซื้อ</w:t>
      </w:r>
    </w:p>
    <w:p w14:paraId="7E61E88D" w14:textId="77777777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0D23715F" w14:textId="7FA9D939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8B4943">
        <w:rPr>
          <w:cs/>
        </w:rPr>
        <w:t xml:space="preserve">กลุ่มบริษัทมีค่าใช้จ่ายที่เกี่ยวข้องกับการซื้อประมาณ </w:t>
      </w:r>
      <w:r w:rsidR="00A679BA" w:rsidRPr="008B4943">
        <w:t>8</w:t>
      </w:r>
      <w:r w:rsidR="00C240AD" w:rsidRPr="008B4943">
        <w:rPr>
          <w:cs/>
        </w:rPr>
        <w:t xml:space="preserve"> </w:t>
      </w:r>
      <w:r w:rsidRPr="008B4943">
        <w:rPr>
          <w:cs/>
        </w:rPr>
        <w:t>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</w:t>
      </w:r>
      <w:r w:rsidR="0073750C" w:rsidRPr="008B4943">
        <w:rPr>
          <w:cs/>
        </w:rPr>
        <w:t xml:space="preserve"> </w:t>
      </w:r>
      <w:r w:rsidRPr="008B4943">
        <w:rPr>
          <w:cs/>
        </w:rPr>
        <w:t>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14:paraId="5503D573" w14:textId="419A5046" w:rsidR="00AD1E26" w:rsidRPr="008B4943" w:rsidRDefault="00AD1E2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4356816" w14:textId="7A97335E" w:rsidR="003C1D17" w:rsidRPr="008B4943" w:rsidRDefault="003C1D17" w:rsidP="008B4943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t>ผลกระทบจากการแพร่ระบาดของโรคติดเชื้อ</w:t>
      </w:r>
      <w:r w:rsidR="00407984"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t>ไวรัส</w:t>
      </w:r>
      <w:r w:rsidR="00E92562"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โคโรนา </w:t>
      </w:r>
      <w:r w:rsidR="00A679BA" w:rsidRPr="008B4943">
        <w:rPr>
          <w:rFonts w:ascii="Angsana New" w:hAnsi="Angsana New"/>
          <w:b/>
          <w:bCs/>
          <w:sz w:val="30"/>
          <w:szCs w:val="30"/>
          <w:lang w:val="en-US" w:bidi="th-TH"/>
        </w:rPr>
        <w:t>20</w:t>
      </w:r>
      <w:r w:rsidR="00E92562" w:rsidRPr="008B4943">
        <w:rPr>
          <w:rFonts w:ascii="Angsana New" w:hAnsi="Angsana New"/>
          <w:b/>
          <w:bCs/>
          <w:sz w:val="30"/>
          <w:szCs w:val="30"/>
          <w:lang w:val="en-US" w:bidi="th-TH"/>
        </w:rPr>
        <w:t>1</w:t>
      </w:r>
      <w:r w:rsidR="00A679BA" w:rsidRPr="008B4943">
        <w:rPr>
          <w:rFonts w:ascii="Angsana New" w:hAnsi="Angsana New"/>
          <w:b/>
          <w:bCs/>
          <w:sz w:val="30"/>
          <w:szCs w:val="30"/>
          <w:lang w:val="en-US" w:bidi="th-TH"/>
        </w:rPr>
        <w:t>9</w:t>
      </w:r>
    </w:p>
    <w:p w14:paraId="7012A91A" w14:textId="77777777" w:rsidR="003C1D17" w:rsidRPr="008B4943" w:rsidRDefault="003C1D17" w:rsidP="008B4943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="Angsana New" w:eastAsia="MS Mincho" w:hAnsi="Angsana New"/>
          <w:color w:val="000000"/>
          <w:sz w:val="30"/>
          <w:szCs w:val="30"/>
        </w:rPr>
      </w:pPr>
    </w:p>
    <w:p w14:paraId="481A59D2" w14:textId="5307B819" w:rsidR="00B23A2C" w:rsidRPr="008B4943" w:rsidRDefault="00B23A2C" w:rsidP="008B4943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8B4943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>ใน</w:t>
      </w:r>
      <w:r w:rsidRPr="008B4943">
        <w:rPr>
          <w:rFonts w:ascii="Angsana New" w:hAnsi="Angsana New"/>
          <w:sz w:val="30"/>
          <w:szCs w:val="30"/>
          <w:cs/>
          <w:lang w:bidi="th-TH"/>
        </w:rPr>
        <w:t xml:space="preserve">ช่วงต้นปี </w:t>
      </w:r>
      <w:r w:rsidR="00A679BA" w:rsidRPr="008B4943">
        <w:rPr>
          <w:rFonts w:ascii="Angsana New" w:hAnsi="Angsana New"/>
          <w:sz w:val="30"/>
          <w:szCs w:val="30"/>
          <w:lang w:val="en-US"/>
        </w:rPr>
        <w:t>2563</w:t>
      </w:r>
      <w:r w:rsidRPr="008B4943">
        <w:rPr>
          <w:rFonts w:ascii="Angsana New" w:hAnsi="Angsana New"/>
          <w:sz w:val="30"/>
          <w:szCs w:val="30"/>
          <w:cs/>
          <w:lang w:bidi="th-TH"/>
        </w:rPr>
        <w:t xml:space="preserve"> เกิดการแพร่ระบาดของ</w:t>
      </w:r>
      <w:bookmarkStart w:id="1" w:name="_Hlk37010652"/>
      <w:r w:rsidRPr="008B4943">
        <w:rPr>
          <w:rFonts w:ascii="Angsana New" w:hAnsi="Angsana New"/>
          <w:sz w:val="30"/>
          <w:szCs w:val="30"/>
          <w:cs/>
          <w:lang w:bidi="th-TH"/>
        </w:rPr>
        <w:t>โรค</w:t>
      </w:r>
      <w:bookmarkEnd w:id="1"/>
      <w:r w:rsidR="00AB768F" w:rsidRPr="008B4943">
        <w:rPr>
          <w:rFonts w:ascii="Angsana New" w:hAnsi="Angsana New"/>
          <w:sz w:val="30"/>
          <w:szCs w:val="30"/>
          <w:cs/>
          <w:lang w:bidi="th-TH"/>
        </w:rPr>
        <w:t>ติดเชื้อ</w:t>
      </w:r>
      <w:r w:rsidR="00E92562" w:rsidRPr="008B4943">
        <w:rPr>
          <w:rFonts w:ascii="Angsana New" w:hAnsi="Angsana New"/>
          <w:sz w:val="30"/>
          <w:szCs w:val="30"/>
          <w:cs/>
          <w:lang w:bidi="th-TH"/>
        </w:rPr>
        <w:t>ไวรัส</w:t>
      </w:r>
      <w:r w:rsidR="00AB768F" w:rsidRPr="008B4943">
        <w:rPr>
          <w:rFonts w:ascii="Angsana New" w:hAnsi="Angsana New"/>
          <w:sz w:val="30"/>
          <w:szCs w:val="30"/>
          <w:cs/>
          <w:lang w:bidi="th-TH"/>
        </w:rPr>
        <w:t>โคโรนา</w:t>
      </w:r>
      <w:r w:rsidR="00E92562" w:rsidRPr="008B494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A679BA" w:rsidRPr="008B4943">
        <w:rPr>
          <w:rFonts w:ascii="Angsana New" w:hAnsi="Angsana New"/>
          <w:sz w:val="30"/>
          <w:szCs w:val="30"/>
          <w:lang w:val="en-US" w:bidi="th-TH"/>
        </w:rPr>
        <w:t>20</w:t>
      </w:r>
      <w:r w:rsidR="00E92562" w:rsidRPr="008B4943">
        <w:rPr>
          <w:rFonts w:ascii="Angsana New" w:hAnsi="Angsana New"/>
          <w:sz w:val="30"/>
          <w:szCs w:val="30"/>
          <w:lang w:val="en-US" w:bidi="th-TH"/>
        </w:rPr>
        <w:t>1</w:t>
      </w:r>
      <w:r w:rsidR="00A679BA" w:rsidRPr="008B4943">
        <w:rPr>
          <w:rFonts w:ascii="Angsana New" w:hAnsi="Angsana New"/>
          <w:sz w:val="30"/>
          <w:szCs w:val="30"/>
          <w:lang w:val="en-US" w:bidi="th-TH"/>
        </w:rPr>
        <w:t>9</w:t>
      </w:r>
      <w:r w:rsidR="00AB768F" w:rsidRPr="008B494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AB768F" w:rsidRPr="008B4943">
        <w:rPr>
          <w:rFonts w:ascii="Angsana New" w:hAnsi="Angsana New"/>
          <w:sz w:val="30"/>
          <w:szCs w:val="30"/>
          <w:cs/>
          <w:lang w:val="en-US" w:bidi="th-TH"/>
        </w:rPr>
        <w:t>(</w:t>
      </w:r>
      <w:r w:rsidR="00AB768F" w:rsidRPr="008B4943">
        <w:rPr>
          <w:rFonts w:ascii="Angsana New" w:hAnsi="Angsana New"/>
          <w:sz w:val="30"/>
          <w:szCs w:val="30"/>
          <w:lang w:val="en-US" w:bidi="th-TH"/>
        </w:rPr>
        <w:t>C</w:t>
      </w:r>
      <w:r w:rsidR="00694777" w:rsidRPr="008B4943">
        <w:rPr>
          <w:rFonts w:ascii="Angsana New" w:hAnsi="Angsana New"/>
          <w:sz w:val="30"/>
          <w:szCs w:val="30"/>
          <w:lang w:val="en-US" w:bidi="th-TH"/>
        </w:rPr>
        <w:t>OVID</w:t>
      </w:r>
      <w:r w:rsidR="00AB768F" w:rsidRPr="008B4943">
        <w:rPr>
          <w:rFonts w:ascii="Angsana New" w:hAnsi="Angsana New"/>
          <w:sz w:val="30"/>
          <w:szCs w:val="30"/>
          <w:cs/>
          <w:lang w:val="en-US" w:bidi="th-TH"/>
        </w:rPr>
        <w:t>-</w:t>
      </w:r>
      <w:r w:rsidR="00AB768F" w:rsidRPr="008B4943">
        <w:rPr>
          <w:rFonts w:ascii="Angsana New" w:hAnsi="Angsana New"/>
          <w:sz w:val="30"/>
          <w:szCs w:val="30"/>
          <w:lang w:val="en-US" w:bidi="th-TH"/>
        </w:rPr>
        <w:t>1</w:t>
      </w:r>
      <w:r w:rsidR="00A679BA" w:rsidRPr="008B4943">
        <w:rPr>
          <w:rFonts w:ascii="Angsana New" w:hAnsi="Angsana New"/>
          <w:sz w:val="30"/>
          <w:szCs w:val="30"/>
          <w:lang w:val="en-US" w:bidi="th-TH"/>
        </w:rPr>
        <w:t>9</w:t>
      </w:r>
      <w:r w:rsidR="00AB768F" w:rsidRPr="008B4943">
        <w:rPr>
          <w:rFonts w:ascii="Angsana New" w:hAnsi="Angsana New"/>
          <w:sz w:val="30"/>
          <w:szCs w:val="30"/>
          <w:cs/>
          <w:lang w:val="en-US" w:bidi="th-TH"/>
        </w:rPr>
        <w:t>)</w:t>
      </w:r>
      <w:r w:rsidRPr="008B4943">
        <w:rPr>
          <w:rFonts w:ascii="Angsana New" w:hAnsi="Angsana New"/>
          <w:sz w:val="30"/>
          <w:szCs w:val="30"/>
          <w:cs/>
          <w:lang w:bidi="th-TH"/>
        </w:rPr>
        <w:t xml:space="preserve"> 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 ทั้งนี้ ณ วันที่ </w:t>
      </w:r>
      <w:r w:rsidR="00A679BA" w:rsidRPr="008B4943">
        <w:rPr>
          <w:rFonts w:ascii="Angsana New" w:hAnsi="Angsana New"/>
          <w:sz w:val="30"/>
          <w:szCs w:val="30"/>
          <w:lang w:val="en-US" w:bidi="th-TH"/>
        </w:rPr>
        <w:t>30</w:t>
      </w:r>
      <w:r w:rsidR="0073750C" w:rsidRPr="008B4943">
        <w:rPr>
          <w:rFonts w:ascii="Angsana New" w:hAnsi="Angsana New"/>
          <w:sz w:val="30"/>
          <w:szCs w:val="30"/>
          <w:cs/>
          <w:lang w:bidi="th-TH"/>
        </w:rPr>
        <w:t xml:space="preserve"> มิถุนายน</w:t>
      </w:r>
      <w:r w:rsidRPr="008B494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A679BA" w:rsidRPr="008B4943">
        <w:rPr>
          <w:rFonts w:ascii="Angsana New" w:hAnsi="Angsana New"/>
          <w:sz w:val="30"/>
          <w:szCs w:val="30"/>
          <w:lang w:val="en-US" w:bidi="th-TH"/>
        </w:rPr>
        <w:t>2563</w:t>
      </w:r>
      <w:r w:rsidRPr="008B4943">
        <w:rPr>
          <w:rFonts w:ascii="Angsana New" w:hAnsi="Angsana New"/>
          <w:sz w:val="30"/>
          <w:szCs w:val="30"/>
          <w:cs/>
          <w:lang w:bidi="th-TH"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</w:t>
      </w:r>
      <w:r w:rsidRPr="008B4943">
        <w:rPr>
          <w:rFonts w:ascii="Angsana New" w:hAnsi="Angsana New"/>
          <w:color w:val="000000"/>
          <w:sz w:val="30"/>
          <w:szCs w:val="30"/>
          <w:cs/>
          <w:lang w:bidi="th-TH"/>
        </w:rPr>
        <w:t>ผลกระทบจากสถานการณ์การแพร่ระบาดของ</w:t>
      </w:r>
      <w:r w:rsidR="00EF637D" w:rsidRPr="008B4943">
        <w:rPr>
          <w:rFonts w:ascii="Angsana New" w:hAnsi="Angsana New"/>
          <w:color w:val="000000"/>
          <w:sz w:val="30"/>
          <w:szCs w:val="30"/>
          <w:lang w:bidi="th-TH"/>
        </w:rPr>
        <w:t xml:space="preserve"> C</w:t>
      </w:r>
      <w:r w:rsidR="00694777" w:rsidRPr="008B4943">
        <w:rPr>
          <w:rFonts w:ascii="Angsana New" w:hAnsi="Angsana New"/>
          <w:color w:val="000000"/>
          <w:sz w:val="30"/>
          <w:szCs w:val="30"/>
          <w:lang w:bidi="th-TH"/>
        </w:rPr>
        <w:t>OVID</w:t>
      </w:r>
      <w:r w:rsidR="00EF637D" w:rsidRPr="008B4943">
        <w:rPr>
          <w:rFonts w:ascii="Angsana New" w:hAnsi="Angsana New"/>
          <w:color w:val="000000"/>
          <w:sz w:val="30"/>
          <w:szCs w:val="30"/>
          <w:cs/>
          <w:lang w:bidi="th-TH"/>
        </w:rPr>
        <w:t>-</w:t>
      </w:r>
      <w:r w:rsidR="00EF637D" w:rsidRPr="008B4943">
        <w:rPr>
          <w:rFonts w:ascii="Angsana New" w:hAnsi="Angsana New"/>
          <w:color w:val="000000"/>
          <w:sz w:val="30"/>
          <w:szCs w:val="30"/>
          <w:lang w:bidi="th-TH"/>
        </w:rPr>
        <w:t>1</w:t>
      </w:r>
      <w:r w:rsidR="00A679BA" w:rsidRPr="008B4943">
        <w:rPr>
          <w:rFonts w:ascii="Angsana New" w:hAnsi="Angsana New"/>
          <w:color w:val="000000"/>
          <w:sz w:val="30"/>
          <w:szCs w:val="30"/>
          <w:lang w:val="en-US" w:bidi="th-TH"/>
        </w:rPr>
        <w:t>9</w:t>
      </w:r>
      <w:r w:rsidRPr="008B4943">
        <w:rPr>
          <w:rFonts w:ascii="Angsana New" w:hAnsi="Angsana New"/>
          <w:color w:val="000000"/>
          <w:sz w:val="30"/>
          <w:szCs w:val="30"/>
          <w:rtl/>
          <w:cs/>
          <w:lang w:bidi="th-TH"/>
        </w:rPr>
        <w:t xml:space="preserve"> </w:t>
      </w:r>
      <w:r w:rsidRPr="008B4943">
        <w:rPr>
          <w:rFonts w:ascii="Angsana New" w:hAnsi="Angsana New"/>
          <w:color w:val="000000"/>
          <w:sz w:val="30"/>
          <w:szCs w:val="30"/>
          <w:cs/>
          <w:lang w:bidi="th-TH"/>
        </w:rPr>
        <w:t>ในเรื่องดังต่อไปนี้</w:t>
      </w:r>
    </w:p>
    <w:p w14:paraId="7E60CDF4" w14:textId="5A88A748" w:rsidR="00B351EF" w:rsidRPr="008B4943" w:rsidRDefault="00B351EF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</w:p>
    <w:p w14:paraId="2B8D31F0" w14:textId="77777777" w:rsidR="00A623E1" w:rsidRPr="008B4943" w:rsidRDefault="00A623E1" w:rsidP="008B4943">
      <w:pPr>
        <w:pStyle w:val="ListParagraph"/>
        <w:numPr>
          <w:ilvl w:val="0"/>
          <w:numId w:val="36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8B4943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62C18825" w14:textId="77777777" w:rsidR="00A623E1" w:rsidRPr="008B4943" w:rsidRDefault="00A623E1" w:rsidP="008B4943">
      <w:pPr>
        <w:pStyle w:val="ListParagraph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590E9FB" w14:textId="67CDD57B" w:rsidR="00A623E1" w:rsidRPr="008B4943" w:rsidRDefault="00A623E1" w:rsidP="008B4943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color w:val="000000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8B4943">
        <w:rPr>
          <w:rFonts w:ascii="Angsana New" w:hAnsi="Angsana New"/>
          <w:color w:val="000000"/>
          <w:sz w:val="30"/>
          <w:szCs w:val="30"/>
        </w:rPr>
        <w:t>Simplified approach</w:t>
      </w:r>
      <w:r w:rsidRPr="008B4943">
        <w:rPr>
          <w:rFonts w:ascii="Angsana New" w:hAnsi="Angsana New"/>
          <w:color w:val="000000"/>
          <w:sz w:val="30"/>
          <w:szCs w:val="30"/>
          <w:cs/>
        </w:rPr>
        <w:t>) โดยใช้ข้อมูลผลขาดทุนด้านเครดิตในอดีตมาพิจารณาอัตราการสูญเสีย (</w:t>
      </w:r>
      <w:r w:rsidRPr="008B4943">
        <w:rPr>
          <w:rFonts w:ascii="Angsana New" w:hAnsi="Angsana New"/>
          <w:color w:val="000000"/>
          <w:sz w:val="30"/>
          <w:szCs w:val="30"/>
        </w:rPr>
        <w:t>loss rate</w:t>
      </w:r>
      <w:r w:rsidRPr="008B4943">
        <w:rPr>
          <w:rFonts w:ascii="Angsana New" w:hAnsi="Angsana New"/>
          <w:color w:val="000000"/>
          <w:sz w:val="30"/>
          <w:szCs w:val="30"/>
          <w:cs/>
        </w:rPr>
        <w:t>) และ</w:t>
      </w:r>
      <w:r w:rsidRPr="008B4943">
        <w:rPr>
          <w:rFonts w:ascii="Angsana New" w:hAnsi="Angsana New"/>
          <w:sz w:val="30"/>
          <w:szCs w:val="30"/>
          <w:cs/>
        </w:rPr>
        <w:t>ไม่นำข้อมูลที่มีการคาดการณ์ในอนาคต (</w:t>
      </w:r>
      <w:r w:rsidRPr="008B4943">
        <w:rPr>
          <w:rFonts w:ascii="Angsana New" w:hAnsi="Angsana New"/>
          <w:sz w:val="30"/>
          <w:szCs w:val="30"/>
        </w:rPr>
        <w:t>Forward</w:t>
      </w:r>
      <w:r w:rsidRPr="008B4943">
        <w:rPr>
          <w:rFonts w:ascii="Angsana New" w:hAnsi="Angsana New"/>
          <w:sz w:val="30"/>
          <w:szCs w:val="30"/>
          <w:cs/>
        </w:rPr>
        <w:t>-</w:t>
      </w:r>
      <w:r w:rsidRPr="008B4943">
        <w:rPr>
          <w:rFonts w:ascii="Angsana New" w:hAnsi="Angsana New"/>
          <w:sz w:val="30"/>
          <w:szCs w:val="30"/>
        </w:rPr>
        <w:t>looking information</w:t>
      </w:r>
      <w:r w:rsidRPr="008B4943">
        <w:rPr>
          <w:rFonts w:ascii="Angsana New" w:hAnsi="Angsana New"/>
          <w:sz w:val="30"/>
          <w:szCs w:val="30"/>
          <w:cs/>
        </w:rPr>
        <w:t>) มาพิจารณา</w:t>
      </w:r>
    </w:p>
    <w:p w14:paraId="58244E87" w14:textId="04954099" w:rsidR="00A623E1" w:rsidRPr="008B4943" w:rsidRDefault="00A623E1" w:rsidP="008B4943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กลุ่มบริษัทเลือกไม่นำสถานการณ์ </w:t>
      </w:r>
      <w:r w:rsidRPr="008B4943">
        <w:rPr>
          <w:rFonts w:ascii="Angsana New" w:hAnsi="Angsana New"/>
          <w:sz w:val="30"/>
          <w:szCs w:val="30"/>
        </w:rPr>
        <w:t>C</w:t>
      </w:r>
      <w:r w:rsidR="00694777" w:rsidRPr="008B4943">
        <w:rPr>
          <w:rFonts w:ascii="Angsana New" w:hAnsi="Angsana New"/>
          <w:sz w:val="30"/>
          <w:szCs w:val="30"/>
        </w:rPr>
        <w:t>OVID</w:t>
      </w:r>
      <w:r w:rsidR="00EF637D" w:rsidRPr="008B4943">
        <w:rPr>
          <w:rFonts w:ascii="Angsana New" w:hAnsi="Angsana New"/>
          <w:sz w:val="30"/>
          <w:szCs w:val="30"/>
          <w:cs/>
        </w:rPr>
        <w:t>-</w:t>
      </w:r>
      <w:r w:rsidR="00EF637D" w:rsidRPr="008B4943">
        <w:rPr>
          <w:rFonts w:ascii="Angsana New" w:hAnsi="Angsana New"/>
          <w:sz w:val="30"/>
          <w:szCs w:val="30"/>
        </w:rPr>
        <w:t>1</w:t>
      </w:r>
      <w:r w:rsidR="00A679BA" w:rsidRPr="008B4943">
        <w:rPr>
          <w:rFonts w:ascii="Angsana New" w:hAnsi="Angsana New"/>
          <w:sz w:val="30"/>
          <w:szCs w:val="30"/>
        </w:rPr>
        <w:t>9</w:t>
      </w:r>
      <w:r w:rsidRPr="008B4943">
        <w:rPr>
          <w:rFonts w:ascii="Angsana New" w:hAnsi="Angsana New"/>
          <w:sz w:val="30"/>
          <w:szCs w:val="30"/>
          <w:cs/>
        </w:rPr>
        <w:t xml:space="preserve"> มาถือเป็นข้อบ่งชี้การด้อยค่าของที่ดิน อาคาร และอุปกรณ์</w:t>
      </w:r>
      <w:r w:rsidR="00B10957" w:rsidRPr="008B4943">
        <w:rPr>
          <w:rFonts w:ascii="Angsana New" w:hAnsi="Angsana New"/>
          <w:sz w:val="30"/>
          <w:szCs w:val="30"/>
          <w:cs/>
        </w:rPr>
        <w:t xml:space="preserve"> </w:t>
      </w:r>
      <w:r w:rsidRPr="008B4943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B10957" w:rsidRPr="008B4943">
        <w:rPr>
          <w:rFonts w:ascii="Angsana New" w:hAnsi="Angsana New"/>
          <w:sz w:val="30"/>
          <w:szCs w:val="30"/>
          <w:cs/>
        </w:rPr>
        <w:t xml:space="preserve"> </w:t>
      </w:r>
      <w:r w:rsidRPr="008B4943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B10957" w:rsidRPr="008B4943">
        <w:rPr>
          <w:rFonts w:ascii="Angsana New" w:hAnsi="Angsana New"/>
          <w:sz w:val="30"/>
          <w:szCs w:val="30"/>
          <w:cs/>
        </w:rPr>
        <w:t xml:space="preserve"> </w:t>
      </w:r>
      <w:r w:rsidRPr="008B4943">
        <w:rPr>
          <w:rFonts w:ascii="Angsana New" w:hAnsi="Angsana New"/>
          <w:sz w:val="30"/>
          <w:szCs w:val="30"/>
          <w:cs/>
        </w:rPr>
        <w:t xml:space="preserve">และเลือกไม่นำข้อมูลสถานการณ์ </w:t>
      </w:r>
      <w:r w:rsidRPr="008B4943">
        <w:rPr>
          <w:rFonts w:ascii="Angsana New" w:hAnsi="Angsana New"/>
          <w:sz w:val="30"/>
          <w:szCs w:val="30"/>
        </w:rPr>
        <w:t>C</w:t>
      </w:r>
      <w:r w:rsidR="00694777" w:rsidRPr="008B4943">
        <w:rPr>
          <w:rFonts w:ascii="Angsana New" w:hAnsi="Angsana New"/>
          <w:sz w:val="30"/>
          <w:szCs w:val="30"/>
        </w:rPr>
        <w:t>OVID</w:t>
      </w:r>
      <w:r w:rsidR="00EF637D" w:rsidRPr="008B4943">
        <w:rPr>
          <w:rFonts w:ascii="Angsana New" w:hAnsi="Angsana New"/>
          <w:sz w:val="30"/>
          <w:szCs w:val="30"/>
          <w:cs/>
        </w:rPr>
        <w:t>-</w:t>
      </w:r>
      <w:r w:rsidR="00EF637D" w:rsidRPr="008B4943">
        <w:rPr>
          <w:rFonts w:ascii="Angsana New" w:hAnsi="Angsana New"/>
          <w:sz w:val="30"/>
          <w:szCs w:val="30"/>
        </w:rPr>
        <w:t>1</w:t>
      </w:r>
      <w:r w:rsidR="00A679BA" w:rsidRPr="008B4943">
        <w:rPr>
          <w:rFonts w:ascii="Angsana New" w:hAnsi="Angsana New"/>
          <w:sz w:val="30"/>
          <w:szCs w:val="30"/>
        </w:rPr>
        <w:t>9</w:t>
      </w:r>
      <w:r w:rsidRPr="008B4943">
        <w:rPr>
          <w:rFonts w:ascii="Angsana New" w:hAnsi="Angsana New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</w:p>
    <w:p w14:paraId="03E57BAB" w14:textId="29DAEA97" w:rsidR="00A623E1" w:rsidRPr="008B4943" w:rsidRDefault="00A623E1" w:rsidP="008B4943">
      <w:pPr>
        <w:jc w:val="thaiDistribute"/>
      </w:pPr>
    </w:p>
    <w:p w14:paraId="4CD8E9B0" w14:textId="77777777" w:rsidR="00407984" w:rsidRPr="008B4943" w:rsidRDefault="00407984" w:rsidP="008B4943">
      <w:pPr>
        <w:pStyle w:val="ListParagraph"/>
        <w:numPr>
          <w:ilvl w:val="0"/>
          <w:numId w:val="36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8B4943">
        <w:rPr>
          <w:rFonts w:ascii="Angsana New" w:hAnsi="Angsana New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3889F016" w14:textId="77777777" w:rsidR="00407984" w:rsidRPr="008B4943" w:rsidRDefault="00407984" w:rsidP="008B4943">
      <w:pPr>
        <w:pStyle w:val="ListParagraph"/>
        <w:ind w:left="90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1ECC4C18" w14:textId="1C55D53F" w:rsidR="00407984" w:rsidRPr="008B4943" w:rsidRDefault="00407984" w:rsidP="008B4943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t>ใน</w:t>
      </w:r>
      <w:r w:rsidR="00126D78" w:rsidRPr="008B4943">
        <w:rPr>
          <w:rFonts w:ascii="Angsana New" w:hAnsi="Angsana New" w:hint="cs"/>
          <w:sz w:val="30"/>
          <w:szCs w:val="30"/>
          <w:cs/>
        </w:rPr>
        <w:t xml:space="preserve">ระหว่างงวดหกเดือนสิ้นสุดวันที่ </w:t>
      </w:r>
      <w:r w:rsidR="00126D78" w:rsidRPr="008B4943">
        <w:rPr>
          <w:rFonts w:ascii="Angsana New" w:hAnsi="Angsana New"/>
          <w:sz w:val="30"/>
          <w:szCs w:val="30"/>
        </w:rPr>
        <w:t xml:space="preserve">30 </w:t>
      </w:r>
      <w:r w:rsidR="00126D78" w:rsidRPr="008B4943">
        <w:rPr>
          <w:rFonts w:ascii="Angsana New" w:hAnsi="Angsana New" w:hint="cs"/>
          <w:sz w:val="30"/>
          <w:szCs w:val="30"/>
          <w:cs/>
        </w:rPr>
        <w:t>มิถุนายน</w:t>
      </w:r>
      <w:r w:rsidRPr="008B4943">
        <w:rPr>
          <w:rFonts w:ascii="Angsana New" w:hAnsi="Angsana New"/>
          <w:sz w:val="30"/>
          <w:szCs w:val="30"/>
          <w:cs/>
        </w:rPr>
        <w:t xml:space="preserve"> </w:t>
      </w:r>
      <w:r w:rsidR="00A679BA" w:rsidRPr="008B4943">
        <w:rPr>
          <w:rFonts w:ascii="Angsana New" w:hAnsi="Angsana New"/>
          <w:sz w:val="30"/>
          <w:szCs w:val="30"/>
        </w:rPr>
        <w:t>2563</w:t>
      </w:r>
      <w:r w:rsidR="001D7986" w:rsidRPr="008B4943">
        <w:rPr>
          <w:rFonts w:ascii="Angsana New" w:hAnsi="Angsana New"/>
          <w:sz w:val="30"/>
          <w:szCs w:val="30"/>
          <w:cs/>
        </w:rPr>
        <w:t xml:space="preserve"> กลุ่มบริษั</w:t>
      </w:r>
      <w:r w:rsidR="001D7986" w:rsidRPr="008B4943">
        <w:rPr>
          <w:rFonts w:ascii="Angsana New" w:hAnsi="Angsana New" w:hint="cs"/>
          <w:sz w:val="30"/>
          <w:szCs w:val="30"/>
          <w:cs/>
        </w:rPr>
        <w:t>ท</w:t>
      </w:r>
      <w:r w:rsidRPr="008B4943">
        <w:rPr>
          <w:rFonts w:ascii="Angsana New" w:hAnsi="Angsana New"/>
          <w:sz w:val="30"/>
          <w:szCs w:val="30"/>
          <w:cs/>
        </w:rPr>
        <w:t>ได้รับการลดค่าเช่าจ่าย</w:t>
      </w:r>
      <w:r w:rsidR="001C009F" w:rsidRPr="008B4943">
        <w:rPr>
          <w:rFonts w:ascii="Angsana New" w:hAnsi="Angsana New" w:hint="cs"/>
          <w:sz w:val="30"/>
          <w:szCs w:val="30"/>
          <w:cs/>
        </w:rPr>
        <w:t>บางส่วน</w:t>
      </w:r>
      <w:r w:rsidR="00126D78" w:rsidRPr="008B4943">
        <w:rPr>
          <w:rFonts w:ascii="Angsana New" w:hAnsi="Angsana New"/>
          <w:sz w:val="30"/>
          <w:szCs w:val="30"/>
          <w:cs/>
        </w:rPr>
        <w:t xml:space="preserve"> </w:t>
      </w:r>
      <w:r w:rsidRPr="008B4943">
        <w:rPr>
          <w:rFonts w:ascii="Angsana New" w:hAnsi="Angsana New"/>
          <w:sz w:val="30"/>
          <w:szCs w:val="30"/>
          <w:cs/>
        </w:rPr>
        <w:t xml:space="preserve">เนื่องจากสถานการณ์ </w:t>
      </w:r>
      <w:r w:rsidRPr="008B4943">
        <w:rPr>
          <w:rFonts w:ascii="Angsana New" w:hAnsi="Angsana New"/>
          <w:sz w:val="30"/>
          <w:szCs w:val="30"/>
        </w:rPr>
        <w:t>COVID</w:t>
      </w:r>
      <w:r w:rsidRPr="008B4943">
        <w:rPr>
          <w:rFonts w:ascii="Angsana New" w:hAnsi="Angsana New"/>
          <w:sz w:val="30"/>
          <w:szCs w:val="30"/>
          <w:cs/>
        </w:rPr>
        <w:t>-</w:t>
      </w:r>
      <w:r w:rsidRPr="008B4943">
        <w:rPr>
          <w:rFonts w:ascii="Angsana New" w:hAnsi="Angsana New"/>
          <w:sz w:val="30"/>
          <w:szCs w:val="30"/>
        </w:rPr>
        <w:t>1</w:t>
      </w:r>
      <w:r w:rsidR="00A679BA" w:rsidRPr="008B4943">
        <w:rPr>
          <w:rFonts w:ascii="Angsana New" w:hAnsi="Angsana New"/>
          <w:sz w:val="30"/>
          <w:szCs w:val="30"/>
        </w:rPr>
        <w:t>9</w:t>
      </w:r>
      <w:r w:rsidRPr="008B4943">
        <w:rPr>
          <w:rFonts w:ascii="Angsana New" w:hAnsi="Angsana New"/>
          <w:sz w:val="30"/>
          <w:szCs w:val="30"/>
          <w:cs/>
        </w:rPr>
        <w:t xml:space="preserve"> กลุ่มบริษัทได้ทยอยปรับลดหนี้สินตามสัญญาเช่าตามสัดส่วนที่ได้รับการลดค่าเช่า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เป็นกำไรขาดทุนจากการได้รับการลดค่าเช่าในกำไรหรือขาดทุนสำหรับงวดสามเดือนและหกเดือนสิ้นสุดวันที่ </w:t>
      </w:r>
      <w:r w:rsidR="00A679BA" w:rsidRPr="008B4943">
        <w:rPr>
          <w:rFonts w:ascii="Angsana New" w:hAnsi="Angsana New"/>
          <w:sz w:val="30"/>
          <w:szCs w:val="30"/>
        </w:rPr>
        <w:t>30</w:t>
      </w:r>
      <w:r w:rsidRPr="008B4943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A679BA" w:rsidRPr="008B4943">
        <w:rPr>
          <w:rFonts w:ascii="Angsana New" w:hAnsi="Angsana New"/>
          <w:sz w:val="30"/>
          <w:szCs w:val="30"/>
        </w:rPr>
        <w:t>2563</w:t>
      </w:r>
    </w:p>
    <w:p w14:paraId="4E667D12" w14:textId="77777777" w:rsidR="00407984" w:rsidRPr="008B4943" w:rsidRDefault="00407984" w:rsidP="008B4943">
      <w:pPr>
        <w:jc w:val="thaiDistribute"/>
      </w:pPr>
    </w:p>
    <w:p w14:paraId="54546B46" w14:textId="580661CC" w:rsidR="00A623E1" w:rsidRPr="008B4943" w:rsidRDefault="00A623E1" w:rsidP="008B4943">
      <w:pPr>
        <w:pStyle w:val="ListParagraph"/>
        <w:numPr>
          <w:ilvl w:val="0"/>
          <w:numId w:val="36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8B4943">
        <w:rPr>
          <w:rFonts w:ascii="Angsana New" w:hAnsi="Angsana New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45A43AEA" w14:textId="77777777" w:rsidR="00A623E1" w:rsidRPr="008B4943" w:rsidRDefault="00A623E1" w:rsidP="008B4943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874FEB8" w14:textId="47094BF2" w:rsidR="00A623E1" w:rsidRPr="008B4943" w:rsidRDefault="00A623E1" w:rsidP="008B4943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t xml:space="preserve">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="00EF637D" w:rsidRPr="008B4943">
        <w:rPr>
          <w:rFonts w:ascii="Angsana New" w:hAnsi="Angsana New"/>
          <w:sz w:val="30"/>
          <w:szCs w:val="30"/>
          <w:cs/>
        </w:rPr>
        <w:t xml:space="preserve">             </w:t>
      </w:r>
      <w:r w:rsidR="00A679BA" w:rsidRPr="008B4943">
        <w:rPr>
          <w:rFonts w:ascii="Angsana New" w:hAnsi="Angsana New"/>
          <w:sz w:val="30"/>
          <w:szCs w:val="30"/>
        </w:rPr>
        <w:t>30</w:t>
      </w:r>
      <w:r w:rsidRPr="008B4943">
        <w:rPr>
          <w:rFonts w:ascii="Angsana New" w:hAnsi="Angsana New"/>
          <w:sz w:val="30"/>
          <w:szCs w:val="30"/>
          <w:cs/>
        </w:rPr>
        <w:t xml:space="preserve"> </w:t>
      </w:r>
      <w:r w:rsidR="008805A8" w:rsidRPr="008B4943">
        <w:rPr>
          <w:rFonts w:ascii="Angsana New" w:hAnsi="Angsana New"/>
          <w:sz w:val="30"/>
          <w:szCs w:val="30"/>
          <w:cs/>
        </w:rPr>
        <w:t>มิถุนายน</w:t>
      </w:r>
      <w:r w:rsidRPr="008B4943">
        <w:rPr>
          <w:rFonts w:ascii="Angsana New" w:hAnsi="Angsana New"/>
          <w:sz w:val="30"/>
          <w:szCs w:val="30"/>
          <w:cs/>
        </w:rPr>
        <w:t xml:space="preserve"> </w:t>
      </w:r>
      <w:r w:rsidR="00A679BA" w:rsidRPr="008B4943">
        <w:rPr>
          <w:rFonts w:ascii="Angsana New" w:hAnsi="Angsana New"/>
          <w:sz w:val="30"/>
          <w:szCs w:val="30"/>
        </w:rPr>
        <w:t>2563</w:t>
      </w:r>
      <w:r w:rsidRPr="008B4943">
        <w:rPr>
          <w:rFonts w:ascii="Angsana New" w:hAnsi="Angsana New"/>
          <w:sz w:val="30"/>
          <w:szCs w:val="30"/>
          <w:cs/>
        </w:rPr>
        <w:t xml:space="preserve"> ด้วยมูลค่ายุติธรรม ณ วันที่ </w:t>
      </w:r>
      <w:r w:rsidR="00DA349A" w:rsidRPr="008B4943">
        <w:rPr>
          <w:rFonts w:ascii="Angsana New" w:hAnsi="Angsana New"/>
          <w:sz w:val="30"/>
          <w:szCs w:val="30"/>
        </w:rPr>
        <w:t>1</w:t>
      </w:r>
      <w:r w:rsidRPr="008B4943">
        <w:rPr>
          <w:rFonts w:ascii="Angsana New" w:hAnsi="Angsana New"/>
          <w:sz w:val="30"/>
          <w:szCs w:val="30"/>
          <w:cs/>
        </w:rPr>
        <w:t xml:space="preserve"> มกราคม </w:t>
      </w:r>
      <w:r w:rsidR="00A679BA" w:rsidRPr="008B4943">
        <w:rPr>
          <w:rFonts w:ascii="Angsana New" w:hAnsi="Angsana New"/>
          <w:sz w:val="30"/>
          <w:szCs w:val="30"/>
        </w:rPr>
        <w:t>2563</w:t>
      </w:r>
    </w:p>
    <w:p w14:paraId="0B4E88E9" w14:textId="76738F48" w:rsidR="00A623E1" w:rsidRPr="008B4943" w:rsidRDefault="00A623E1" w:rsidP="008B4943">
      <w:pPr>
        <w:jc w:val="thaiDistribute"/>
      </w:pPr>
    </w:p>
    <w:p w14:paraId="5EE71315" w14:textId="77777777" w:rsidR="00A623E1" w:rsidRPr="008B4943" w:rsidRDefault="00A623E1" w:rsidP="008B4943">
      <w:pPr>
        <w:pStyle w:val="ListParagraph"/>
        <w:numPr>
          <w:ilvl w:val="0"/>
          <w:numId w:val="36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8B4943">
        <w:rPr>
          <w:rFonts w:ascii="Angsana New" w:hAnsi="Angsana New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61D3EE8F" w14:textId="77777777" w:rsidR="00A623E1" w:rsidRPr="008B4943" w:rsidRDefault="00A623E1" w:rsidP="008B4943">
      <w:pPr>
        <w:pStyle w:val="ListParagraph"/>
        <w:ind w:left="900"/>
        <w:jc w:val="thaiDistribute"/>
        <w:rPr>
          <w:sz w:val="30"/>
          <w:szCs w:val="30"/>
          <w:shd w:val="clear" w:color="auto" w:fill="D9D9D9" w:themeFill="background1" w:themeFillShade="D9"/>
        </w:rPr>
      </w:pPr>
    </w:p>
    <w:p w14:paraId="5589F5BA" w14:textId="3B4A2C43" w:rsidR="00197AE4" w:rsidRPr="008B4943" w:rsidRDefault="00A623E1" w:rsidP="008B4943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t xml:space="preserve">กลุ่มบริษัทเลือกไม่นำข้อมูลสถานการณ์ </w:t>
      </w:r>
      <w:r w:rsidRPr="008B4943">
        <w:rPr>
          <w:rFonts w:ascii="Angsana New" w:hAnsi="Angsana New"/>
          <w:sz w:val="30"/>
          <w:szCs w:val="30"/>
        </w:rPr>
        <w:t>C</w:t>
      </w:r>
      <w:r w:rsidR="00694777" w:rsidRPr="008B4943">
        <w:rPr>
          <w:rFonts w:ascii="Angsana New" w:hAnsi="Angsana New"/>
          <w:sz w:val="30"/>
          <w:szCs w:val="30"/>
        </w:rPr>
        <w:t>OVID</w:t>
      </w:r>
      <w:r w:rsidR="00A35A6A" w:rsidRPr="008B4943">
        <w:rPr>
          <w:rFonts w:ascii="Angsana New" w:hAnsi="Angsana New"/>
          <w:sz w:val="30"/>
          <w:szCs w:val="30"/>
          <w:cs/>
        </w:rPr>
        <w:t>-</w:t>
      </w:r>
      <w:r w:rsidR="00A35A6A" w:rsidRPr="008B4943">
        <w:rPr>
          <w:rFonts w:ascii="Angsana New" w:hAnsi="Angsana New"/>
          <w:sz w:val="30"/>
          <w:szCs w:val="30"/>
        </w:rPr>
        <w:t>1</w:t>
      </w:r>
      <w:r w:rsidR="00A679BA" w:rsidRPr="008B4943">
        <w:rPr>
          <w:rFonts w:ascii="Angsana New" w:hAnsi="Angsana New"/>
          <w:sz w:val="30"/>
          <w:szCs w:val="30"/>
        </w:rPr>
        <w:t>9</w:t>
      </w:r>
      <w:r w:rsidRPr="008B4943">
        <w:rPr>
          <w:rFonts w:ascii="Angsana New" w:hAnsi="Angsana New"/>
          <w:sz w:val="30"/>
          <w:szCs w:val="30"/>
          <w:cs/>
        </w:rPr>
        <w:t xml:space="preserve"> 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EF637D" w:rsidRPr="008B4943">
        <w:rPr>
          <w:rFonts w:ascii="Angsana New" w:hAnsi="Angsana New"/>
          <w:sz w:val="30"/>
          <w:szCs w:val="30"/>
          <w:cs/>
        </w:rPr>
        <w:t xml:space="preserve">              </w:t>
      </w:r>
      <w:r w:rsidR="00A35A6A" w:rsidRPr="008B4943">
        <w:rPr>
          <w:rFonts w:ascii="Angsana New" w:hAnsi="Angsana New"/>
          <w:sz w:val="30"/>
          <w:szCs w:val="30"/>
          <w:cs/>
        </w:rPr>
        <w:t xml:space="preserve">          </w:t>
      </w:r>
      <w:r w:rsidR="00A679BA" w:rsidRPr="008B4943">
        <w:rPr>
          <w:rFonts w:ascii="Angsana New" w:hAnsi="Angsana New"/>
          <w:sz w:val="30"/>
          <w:szCs w:val="30"/>
        </w:rPr>
        <w:t>30</w:t>
      </w:r>
      <w:r w:rsidRPr="008B4943">
        <w:rPr>
          <w:rFonts w:ascii="Angsana New" w:hAnsi="Angsana New"/>
          <w:sz w:val="30"/>
          <w:szCs w:val="30"/>
          <w:cs/>
        </w:rPr>
        <w:t xml:space="preserve"> ม</w:t>
      </w:r>
      <w:r w:rsidR="008805A8" w:rsidRPr="008B4943">
        <w:rPr>
          <w:rFonts w:ascii="Angsana New" w:hAnsi="Angsana New"/>
          <w:sz w:val="30"/>
          <w:szCs w:val="30"/>
          <w:cs/>
        </w:rPr>
        <w:t>ิถุนายน</w:t>
      </w:r>
      <w:r w:rsidRPr="008B4943">
        <w:rPr>
          <w:rFonts w:ascii="Angsana New" w:hAnsi="Angsana New"/>
          <w:sz w:val="30"/>
          <w:szCs w:val="30"/>
          <w:cs/>
        </w:rPr>
        <w:t xml:space="preserve"> </w:t>
      </w:r>
      <w:r w:rsidR="00A679BA" w:rsidRPr="008B4943">
        <w:rPr>
          <w:rFonts w:ascii="Angsana New" w:hAnsi="Angsana New"/>
          <w:sz w:val="30"/>
          <w:szCs w:val="30"/>
        </w:rPr>
        <w:t>2563</w:t>
      </w:r>
    </w:p>
    <w:p w14:paraId="44F9711E" w14:textId="20806109" w:rsidR="00A45492" w:rsidRPr="008B4943" w:rsidRDefault="00A45492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</w:p>
    <w:p w14:paraId="3B21B6A0" w14:textId="77777777" w:rsidR="00407984" w:rsidRPr="008B4943" w:rsidRDefault="0040798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 w:rsidRPr="008B4943">
        <w:rPr>
          <w:b/>
          <w:bCs/>
          <w:cs/>
        </w:rPr>
        <w:br w:type="page"/>
      </w:r>
    </w:p>
    <w:p w14:paraId="37D88288" w14:textId="21079667" w:rsidR="002667D7" w:rsidRPr="008B4943" w:rsidRDefault="004762B0" w:rsidP="008B4943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p w14:paraId="08145A5A" w14:textId="77777777" w:rsidR="00870CCC" w:rsidRPr="008B4943" w:rsidRDefault="00870CCC" w:rsidP="008B49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8B69F97" w14:textId="4BDBE0F9" w:rsidR="00F16A6D" w:rsidRPr="008B4943" w:rsidRDefault="00D545FB" w:rsidP="008B49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="00A679BA" w:rsidRPr="008B4943">
        <w:rPr>
          <w:rFonts w:ascii="Angsana New" w:hAnsi="Angsana New"/>
          <w:sz w:val="30"/>
          <w:szCs w:val="30"/>
        </w:rPr>
        <w:t>8</w:t>
      </w:r>
      <w:r w:rsidRPr="008B4943">
        <w:rPr>
          <w:rFonts w:ascii="Angsana New" w:hAnsi="Angsana New"/>
          <w:sz w:val="30"/>
          <w:szCs w:val="30"/>
          <w:cs/>
        </w:rPr>
        <w:t xml:space="preserve"> และ </w:t>
      </w:r>
      <w:r w:rsidR="00A679BA" w:rsidRPr="008B4943">
        <w:rPr>
          <w:rFonts w:ascii="Angsana New" w:hAnsi="Angsana New"/>
          <w:sz w:val="30"/>
          <w:szCs w:val="30"/>
        </w:rPr>
        <w:t>9</w:t>
      </w:r>
      <w:r w:rsidRPr="008B4943">
        <w:rPr>
          <w:rFonts w:ascii="Angsana New" w:hAnsi="Angsana New"/>
          <w:sz w:val="30"/>
          <w:szCs w:val="30"/>
          <w:cs/>
        </w:rPr>
        <w:t xml:space="preserve"> 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5D9ADD53" w14:textId="77777777" w:rsidR="00D545FB" w:rsidRPr="008B4943" w:rsidRDefault="00D545FB" w:rsidP="008B49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3690"/>
      </w:tblGrid>
      <w:tr w:rsidR="00F16A6D" w:rsidRPr="008B4943" w14:paraId="18B733F3" w14:textId="77777777" w:rsidTr="00C240AD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1154509" w14:textId="77777777" w:rsidR="00F16A6D" w:rsidRPr="008B4943" w:rsidRDefault="00F16A6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eastAsia="Calibri"/>
                <w:b/>
                <w:bCs/>
                <w:cs/>
              </w:rPr>
            </w:pPr>
            <w:r w:rsidRPr="008B4943">
              <w:rPr>
                <w:rFonts w:eastAsia="Calibri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58065AA9" w14:textId="77777777" w:rsidR="00F16A6D" w:rsidRPr="008B4943" w:rsidRDefault="00F16A6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cs/>
              </w:rPr>
            </w:pPr>
            <w:r w:rsidRPr="008B4943">
              <w:rPr>
                <w:rFonts w:eastAsia="Calibri"/>
                <w:b/>
                <w:bCs/>
                <w:cs/>
              </w:rPr>
              <w:t>ประเทศที่จัดตั้ง /สัญชาติ</w:t>
            </w:r>
          </w:p>
        </w:tc>
        <w:tc>
          <w:tcPr>
            <w:tcW w:w="3690" w:type="dxa"/>
            <w:shd w:val="clear" w:color="auto" w:fill="auto"/>
          </w:tcPr>
          <w:p w14:paraId="06D0F0EC" w14:textId="77777777" w:rsidR="00F16A6D" w:rsidRPr="008B4943" w:rsidRDefault="00F16A6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eastAsia="Calibri"/>
                <w:b/>
                <w:bCs/>
              </w:rPr>
            </w:pPr>
            <w:r w:rsidRPr="008B4943">
              <w:rPr>
                <w:rFonts w:eastAsia="Calibri"/>
                <w:b/>
                <w:bCs/>
                <w:cs/>
              </w:rPr>
              <w:t>ลักษณะความสัมพันธ์</w:t>
            </w:r>
          </w:p>
        </w:tc>
      </w:tr>
      <w:tr w:rsidR="00096AFB" w:rsidRPr="008B4943" w14:paraId="0B8833E7" w14:textId="77777777" w:rsidTr="00C240AD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187CE52B" w14:textId="002AD8E5" w:rsidR="00096AFB" w:rsidRPr="008B4943" w:rsidRDefault="00096AF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7"/>
              <w:rPr>
                <w:rFonts w:eastAsia="Calibri"/>
                <w:b/>
                <w:bCs/>
                <w:cs/>
              </w:rPr>
            </w:pPr>
            <w:r w:rsidRPr="008B4943">
              <w:rPr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1350" w:type="dxa"/>
            <w:shd w:val="clear" w:color="auto" w:fill="auto"/>
          </w:tcPr>
          <w:p w14:paraId="0A70622A" w14:textId="77777777" w:rsidR="00096AFB" w:rsidRPr="008B4943" w:rsidRDefault="00096AF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147299EF" w14:textId="77777777" w:rsidR="00096AFB" w:rsidRPr="008B4943" w:rsidRDefault="00096AF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eastAsia="Calibri"/>
                <w:b/>
                <w:bCs/>
                <w:cs/>
              </w:rPr>
            </w:pPr>
          </w:p>
        </w:tc>
      </w:tr>
      <w:tr w:rsidR="00096AFB" w:rsidRPr="008B4943" w14:paraId="5F87EBDA" w14:textId="77777777" w:rsidTr="00C240AD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0FBA6D53" w14:textId="3A2C1924" w:rsidR="00096AFB" w:rsidRPr="008B4943" w:rsidRDefault="00096AF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7"/>
              <w:rPr>
                <w:rFonts w:eastAsia="Calibri"/>
                <w:b/>
                <w:bCs/>
                <w:cs/>
              </w:rPr>
            </w:pPr>
            <w:r w:rsidRPr="008B4943">
              <w:t>N</w:t>
            </w:r>
            <w:r w:rsidR="001B3019" w:rsidRPr="008B4943">
              <w:t xml:space="preserve">am San </w:t>
            </w:r>
            <w:r w:rsidR="00A679BA" w:rsidRPr="008B4943">
              <w:t>3</w:t>
            </w:r>
            <w:r w:rsidR="001B3019" w:rsidRPr="008B4943">
              <w:t>B</w:t>
            </w:r>
            <w:r w:rsidRPr="008B4943">
              <w:t xml:space="preserve"> Power Sole Co</w:t>
            </w:r>
            <w:r w:rsidRPr="008B4943">
              <w:rPr>
                <w:cs/>
              </w:rPr>
              <w:t>.</w:t>
            </w:r>
            <w:r w:rsidRPr="008B4943">
              <w:t>, Ltd</w:t>
            </w:r>
            <w:r w:rsidRPr="008B4943">
              <w:rPr>
                <w:cs/>
              </w:rPr>
              <w:t>.</w:t>
            </w:r>
          </w:p>
        </w:tc>
        <w:tc>
          <w:tcPr>
            <w:tcW w:w="1350" w:type="dxa"/>
            <w:shd w:val="clear" w:color="auto" w:fill="auto"/>
          </w:tcPr>
          <w:p w14:paraId="7E00D188" w14:textId="2A40882D" w:rsidR="00096AFB" w:rsidRPr="008B4943" w:rsidRDefault="00096AF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cs/>
              </w:rPr>
            </w:pPr>
            <w:r w:rsidRPr="008B4943">
              <w:rPr>
                <w:rFonts w:eastAsia="Calibri"/>
                <w:cs/>
              </w:rPr>
              <w:t>ลาว</w:t>
            </w:r>
          </w:p>
        </w:tc>
        <w:tc>
          <w:tcPr>
            <w:tcW w:w="3690" w:type="dxa"/>
            <w:shd w:val="clear" w:color="auto" w:fill="auto"/>
          </w:tcPr>
          <w:p w14:paraId="00733A15" w14:textId="08B4FC4B" w:rsidR="00096AFB" w:rsidRPr="008B4943" w:rsidRDefault="00096AF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eastAsia="Calibri"/>
                <w:b/>
                <w:bCs/>
                <w:cs/>
              </w:rPr>
            </w:pPr>
            <w:r w:rsidRPr="008B4943">
              <w:rPr>
                <w:rFonts w:eastAsia="Calibri"/>
                <w:cs/>
              </w:rPr>
              <w:t>มีกรรมการและผู้บริหารของบริษัทย่อยเป็นกรรมการและผู้บริหาร</w:t>
            </w:r>
          </w:p>
        </w:tc>
      </w:tr>
      <w:tr w:rsidR="001B3019" w:rsidRPr="008B4943" w14:paraId="41217979" w14:textId="77777777" w:rsidTr="00C240AD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397B9B0" w14:textId="4CA205FD" w:rsidR="001B3019" w:rsidRPr="008B4943" w:rsidRDefault="008457B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8B4943">
              <w:rPr>
                <w:cs/>
              </w:rPr>
              <w:t>บริษัท บีบีจีไอ ยูทิลิตี้ แอนด์ เพาเวอร์ จำกัด</w:t>
            </w:r>
          </w:p>
        </w:tc>
        <w:tc>
          <w:tcPr>
            <w:tcW w:w="1350" w:type="dxa"/>
            <w:shd w:val="clear" w:color="auto" w:fill="auto"/>
          </w:tcPr>
          <w:p w14:paraId="1EBB87CE" w14:textId="17AEEEA1" w:rsidR="001B3019" w:rsidRPr="008B4943" w:rsidRDefault="001B301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cs/>
              </w:rPr>
            </w:pPr>
            <w:r w:rsidRPr="008B4943">
              <w:rPr>
                <w:rFonts w:eastAsia="Calibri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B55AED9" w14:textId="0B3CCC51" w:rsidR="001B3019" w:rsidRPr="008B4943" w:rsidRDefault="00696F6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มีกรรมการและผู้บริหารของบริษัทย่อยเป็นกรรมการและผู้บริหาร</w:t>
            </w:r>
          </w:p>
        </w:tc>
      </w:tr>
    </w:tbl>
    <w:p w14:paraId="0886A282" w14:textId="138E6135" w:rsidR="000A3F68" w:rsidRPr="008B4943" w:rsidRDefault="00197AE4" w:rsidP="008B4943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</w:rPr>
        <w:tab/>
      </w:r>
      <w:r w:rsidRPr="008B4943">
        <w:rPr>
          <w:rFonts w:ascii="Angsana New" w:hAnsi="Angsana New"/>
          <w:sz w:val="30"/>
          <w:szCs w:val="30"/>
        </w:rPr>
        <w:tab/>
      </w:r>
      <w:r w:rsidRPr="008B4943">
        <w:rPr>
          <w:rFonts w:ascii="Angsana New" w:hAnsi="Angsana New"/>
          <w:sz w:val="30"/>
          <w:szCs w:val="30"/>
        </w:rPr>
        <w:tab/>
      </w:r>
    </w:p>
    <w:p w14:paraId="6DBDC508" w14:textId="7E57E46E" w:rsidR="000B33F6" w:rsidRPr="008B4943" w:rsidRDefault="000A3F68" w:rsidP="008B4943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tab/>
      </w:r>
      <w:r w:rsidRPr="008B4943">
        <w:rPr>
          <w:rFonts w:ascii="Angsana New" w:hAnsi="Angsana New"/>
          <w:sz w:val="30"/>
          <w:szCs w:val="30"/>
          <w:cs/>
        </w:rPr>
        <w:tab/>
      </w:r>
      <w:r w:rsidR="000B33F6" w:rsidRPr="008B4943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243CB5F3" w14:textId="77777777" w:rsidR="00F16A6D" w:rsidRPr="008B4943" w:rsidRDefault="00F16A6D" w:rsidP="008B49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8" w:type="dxa"/>
        <w:tblInd w:w="360" w:type="dxa"/>
        <w:tblLook w:val="01E0" w:firstRow="1" w:lastRow="1" w:firstColumn="1" w:lastColumn="1" w:noHBand="0" w:noVBand="0"/>
      </w:tblPr>
      <w:tblGrid>
        <w:gridCol w:w="3258"/>
        <w:gridCol w:w="5880"/>
      </w:tblGrid>
      <w:tr w:rsidR="003155B1" w:rsidRPr="008B4943" w14:paraId="64DC8D9B" w14:textId="77777777" w:rsidTr="0073750C">
        <w:trPr>
          <w:trHeight w:hRule="exact" w:val="374"/>
        </w:trPr>
        <w:tc>
          <w:tcPr>
            <w:tcW w:w="3258" w:type="dxa"/>
          </w:tcPr>
          <w:p w14:paraId="481CF070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880" w:type="dxa"/>
          </w:tcPr>
          <w:p w14:paraId="1940C544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3155B1" w:rsidRPr="008B4943" w14:paraId="7A1F97AC" w14:textId="77777777" w:rsidTr="0073750C">
        <w:trPr>
          <w:trHeight w:hRule="exact" w:val="374"/>
        </w:trPr>
        <w:tc>
          <w:tcPr>
            <w:tcW w:w="3258" w:type="dxa"/>
          </w:tcPr>
          <w:p w14:paraId="7C314D38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880" w:type="dxa"/>
          </w:tcPr>
          <w:p w14:paraId="0A6C5C5A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 / ราคาตามสัญญา</w:t>
            </w:r>
          </w:p>
        </w:tc>
      </w:tr>
      <w:tr w:rsidR="003155B1" w:rsidRPr="008B4943" w14:paraId="6D349C08" w14:textId="77777777" w:rsidTr="0073750C">
        <w:trPr>
          <w:trHeight w:hRule="exact" w:val="374"/>
        </w:trPr>
        <w:tc>
          <w:tcPr>
            <w:tcW w:w="3258" w:type="dxa"/>
          </w:tcPr>
          <w:p w14:paraId="290A9D6B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880" w:type="dxa"/>
          </w:tcPr>
          <w:p w14:paraId="1745D622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8B4943" w14:paraId="2F108DE3" w14:textId="77777777" w:rsidTr="0073750C">
        <w:trPr>
          <w:trHeight w:hRule="exact" w:val="374"/>
        </w:trPr>
        <w:tc>
          <w:tcPr>
            <w:tcW w:w="3258" w:type="dxa"/>
          </w:tcPr>
          <w:p w14:paraId="1652DC44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 / วัตถุดิบ</w:t>
            </w:r>
          </w:p>
        </w:tc>
        <w:tc>
          <w:tcPr>
            <w:tcW w:w="5880" w:type="dxa"/>
          </w:tcPr>
          <w:p w14:paraId="03D8CBD6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 / ราคาตามสัญญา</w:t>
            </w:r>
          </w:p>
        </w:tc>
      </w:tr>
      <w:tr w:rsidR="003155B1" w:rsidRPr="008B4943" w14:paraId="6C67FAD9" w14:textId="77777777" w:rsidTr="0073750C">
        <w:trPr>
          <w:trHeight w:hRule="exact" w:val="374"/>
        </w:trPr>
        <w:tc>
          <w:tcPr>
            <w:tcW w:w="3258" w:type="dxa"/>
          </w:tcPr>
          <w:p w14:paraId="291FF956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รับบริการ</w:t>
            </w:r>
          </w:p>
        </w:tc>
        <w:tc>
          <w:tcPr>
            <w:tcW w:w="5880" w:type="dxa"/>
          </w:tcPr>
          <w:p w14:paraId="4AAD10BD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8B4943" w14:paraId="066A45B8" w14:textId="77777777" w:rsidTr="0073750C">
        <w:trPr>
          <w:trHeight w:hRule="exact" w:val="374"/>
        </w:trPr>
        <w:tc>
          <w:tcPr>
            <w:tcW w:w="3258" w:type="dxa"/>
          </w:tcPr>
          <w:p w14:paraId="6C0F4F04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ค่าความช่วยเหลือการบริหารงาน</w:t>
            </w:r>
          </w:p>
        </w:tc>
        <w:tc>
          <w:tcPr>
            <w:tcW w:w="5880" w:type="dxa"/>
          </w:tcPr>
          <w:p w14:paraId="225733C8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8B4943" w14:paraId="5D267D8C" w14:textId="77777777" w:rsidTr="0073750C">
        <w:trPr>
          <w:trHeight w:hRule="exact" w:val="374"/>
        </w:trPr>
        <w:tc>
          <w:tcPr>
            <w:tcW w:w="3258" w:type="dxa"/>
          </w:tcPr>
          <w:p w14:paraId="360150F4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ค่าลิขสิทธิ์</w:t>
            </w:r>
          </w:p>
        </w:tc>
        <w:tc>
          <w:tcPr>
            <w:tcW w:w="5880" w:type="dxa"/>
          </w:tcPr>
          <w:p w14:paraId="6B8B6174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8B4943" w14:paraId="7A81CCDE" w14:textId="77777777" w:rsidTr="0073750C">
        <w:trPr>
          <w:trHeight w:hRule="exact" w:val="433"/>
        </w:trPr>
        <w:tc>
          <w:tcPr>
            <w:tcW w:w="3258" w:type="dxa"/>
          </w:tcPr>
          <w:p w14:paraId="28AB5EF8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ขายสินทรัพย์ถาวรและสินทรัพย์อื่น</w:t>
            </w:r>
          </w:p>
        </w:tc>
        <w:tc>
          <w:tcPr>
            <w:tcW w:w="5880" w:type="dxa"/>
          </w:tcPr>
          <w:p w14:paraId="51671447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8B4943" w14:paraId="51F7DB5B" w14:textId="77777777" w:rsidTr="0073750C">
        <w:trPr>
          <w:trHeight w:hRule="exact" w:val="838"/>
        </w:trPr>
        <w:tc>
          <w:tcPr>
            <w:tcW w:w="3258" w:type="dxa"/>
          </w:tcPr>
          <w:p w14:paraId="609D621F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ดอกเบี้ยเงินกู้ยืม</w:t>
            </w:r>
          </w:p>
          <w:p w14:paraId="10CA3AAC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0" w:type="dxa"/>
          </w:tcPr>
          <w:p w14:paraId="3939922E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246" w:hanging="15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อัตราดอกเบี้ยที่กำหนดในสัญญาโดยอ้างอิงราคาตลาด</w:t>
            </w:r>
            <w:r w:rsidRPr="008B4943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และอัตราตามสัญญา</w:t>
            </w:r>
          </w:p>
          <w:p w14:paraId="70A9C34D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ตามสัญญตามสัญญ</w:t>
            </w:r>
          </w:p>
          <w:p w14:paraId="3BB663F3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5F25283C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F856029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lang w:bidi="th-TH"/>
              </w:rPr>
              <w:t>cll</w:t>
            </w: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แสระ </w:t>
            </w:r>
          </w:p>
          <w:p w14:paraId="2AC6E0FC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lang w:bidi="th-TH"/>
              </w:rPr>
              <w:t>cliennt</w:t>
            </w:r>
          </w:p>
          <w:p w14:paraId="2AB1E017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4EEA335" w14:textId="77777777" w:rsidR="003155B1" w:rsidRPr="008B4943" w:rsidRDefault="003155B1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</w:tbl>
    <w:p w14:paraId="2CA70741" w14:textId="77777777" w:rsidR="00F15174" w:rsidRPr="008B4943" w:rsidRDefault="00F15174" w:rsidP="008B49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9F74E23" w14:textId="77777777" w:rsidR="00407984" w:rsidRPr="008B4943" w:rsidRDefault="0040798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8B4943">
        <w:rPr>
          <w:cs/>
        </w:rPr>
        <w:br w:type="page"/>
      </w:r>
    </w:p>
    <w:p w14:paraId="49E964F2" w14:textId="25F53F1D" w:rsidR="00AB5E33" w:rsidRPr="008B4943" w:rsidRDefault="00AB5E33" w:rsidP="008B49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8805A8" w:rsidRPr="008B4943">
        <w:rPr>
          <w:rFonts w:ascii="Angsana New" w:hAnsi="Angsana New"/>
          <w:sz w:val="30"/>
          <w:szCs w:val="30"/>
          <w:cs/>
        </w:rPr>
        <w:t>และหกเดือน</w:t>
      </w:r>
      <w:r w:rsidRPr="008B494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679BA" w:rsidRPr="008B4943">
        <w:rPr>
          <w:rFonts w:ascii="Angsana New" w:hAnsi="Angsana New"/>
          <w:sz w:val="30"/>
          <w:szCs w:val="30"/>
        </w:rPr>
        <w:t>30</w:t>
      </w:r>
      <w:r w:rsidRPr="008B4943">
        <w:rPr>
          <w:rFonts w:ascii="Angsana New" w:hAnsi="Angsana New"/>
          <w:sz w:val="30"/>
          <w:szCs w:val="30"/>
          <w:cs/>
        </w:rPr>
        <w:t xml:space="preserve"> ม</w:t>
      </w:r>
      <w:r w:rsidR="008805A8" w:rsidRPr="008B4943">
        <w:rPr>
          <w:rFonts w:ascii="Angsana New" w:hAnsi="Angsana New"/>
          <w:sz w:val="30"/>
          <w:szCs w:val="30"/>
          <w:cs/>
        </w:rPr>
        <w:t>ิถุนายน</w:t>
      </w:r>
      <w:r w:rsidRPr="008B4943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9B1237A" w14:textId="77777777" w:rsidR="00001306" w:rsidRPr="008B4943" w:rsidRDefault="0000130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0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76"/>
        <w:gridCol w:w="1206"/>
        <w:gridCol w:w="1170"/>
        <w:gridCol w:w="52"/>
        <w:gridCol w:w="1214"/>
        <w:gridCol w:w="1212"/>
      </w:tblGrid>
      <w:tr w:rsidR="00001306" w:rsidRPr="008B4943" w14:paraId="52F2089B" w14:textId="77777777" w:rsidTr="00F26E0E">
        <w:tc>
          <w:tcPr>
            <w:tcW w:w="2312" w:type="pct"/>
            <w:shd w:val="clear" w:color="auto" w:fill="auto"/>
          </w:tcPr>
          <w:p w14:paraId="0BAABE43" w14:textId="77777777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b/>
                <w:bCs/>
              </w:rPr>
            </w:pPr>
          </w:p>
        </w:tc>
        <w:tc>
          <w:tcPr>
            <w:tcW w:w="1344" w:type="pct"/>
            <w:gridSpan w:val="3"/>
            <w:shd w:val="clear" w:color="auto" w:fill="auto"/>
          </w:tcPr>
          <w:p w14:paraId="3051D9FF" w14:textId="77777777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43" w:type="pct"/>
            <w:gridSpan w:val="2"/>
            <w:shd w:val="clear" w:color="auto" w:fill="auto"/>
          </w:tcPr>
          <w:p w14:paraId="4F24D451" w14:textId="77777777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01306" w:rsidRPr="008B4943" w14:paraId="5CC1F706" w14:textId="77777777" w:rsidTr="00F26E0E">
        <w:tc>
          <w:tcPr>
            <w:tcW w:w="2312" w:type="pct"/>
            <w:shd w:val="clear" w:color="auto" w:fill="auto"/>
          </w:tcPr>
          <w:p w14:paraId="2A4112B4" w14:textId="595112A5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firstLine="141"/>
              <w:jc w:val="both"/>
              <w:rPr>
                <w:b/>
                <w:bCs/>
              </w:rPr>
            </w:pPr>
            <w:r w:rsidRPr="008B4943">
              <w:rPr>
                <w:b/>
                <w:bCs/>
                <w:i/>
                <w:iCs/>
                <w:cs/>
              </w:rPr>
              <w:t>สำหรับงวดสามเดือนสิ้นสุดวันที่</w:t>
            </w:r>
            <w:r w:rsidR="00375231" w:rsidRPr="008B4943">
              <w:rPr>
                <w:b/>
                <w:bCs/>
                <w:i/>
                <w:iCs/>
                <w:cs/>
              </w:rPr>
              <w:t xml:space="preserve"> </w:t>
            </w:r>
            <w:r w:rsidR="00A679BA" w:rsidRPr="008B4943">
              <w:rPr>
                <w:b/>
                <w:bCs/>
                <w:i/>
                <w:iCs/>
              </w:rPr>
              <w:t>30</w:t>
            </w:r>
            <w:r w:rsidR="00375231" w:rsidRPr="008B4943">
              <w:rPr>
                <w:b/>
                <w:bCs/>
                <w:i/>
                <w:iCs/>
                <w:cs/>
              </w:rPr>
              <w:t xml:space="preserve"> </w:t>
            </w:r>
            <w:r w:rsidRPr="008B4943">
              <w:rPr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668" w:type="pct"/>
          </w:tcPr>
          <w:p w14:paraId="1D77488D" w14:textId="39619529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t>2563</w:t>
            </w:r>
          </w:p>
        </w:tc>
        <w:tc>
          <w:tcPr>
            <w:tcW w:w="677" w:type="pct"/>
            <w:gridSpan w:val="2"/>
          </w:tcPr>
          <w:p w14:paraId="042715CE" w14:textId="03CFFE97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2562</w:t>
            </w:r>
          </w:p>
        </w:tc>
        <w:tc>
          <w:tcPr>
            <w:tcW w:w="672" w:type="pct"/>
          </w:tcPr>
          <w:p w14:paraId="6A7C255F" w14:textId="41DFDBB6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2563</w:t>
            </w:r>
          </w:p>
        </w:tc>
        <w:tc>
          <w:tcPr>
            <w:tcW w:w="671" w:type="pct"/>
            <w:shd w:val="clear" w:color="auto" w:fill="auto"/>
          </w:tcPr>
          <w:p w14:paraId="37B2ADCA" w14:textId="4D35DCAE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2562</w:t>
            </w:r>
          </w:p>
        </w:tc>
      </w:tr>
      <w:tr w:rsidR="00001306" w:rsidRPr="008B4943" w14:paraId="3E199978" w14:textId="77777777" w:rsidTr="00F26E0E">
        <w:tc>
          <w:tcPr>
            <w:tcW w:w="2312" w:type="pct"/>
            <w:shd w:val="clear" w:color="auto" w:fill="auto"/>
          </w:tcPr>
          <w:p w14:paraId="182E7673" w14:textId="77777777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688" w:type="pct"/>
            <w:gridSpan w:val="5"/>
          </w:tcPr>
          <w:p w14:paraId="4982E860" w14:textId="77777777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rPr>
                <w:i/>
                <w:iCs/>
                <w:cs/>
              </w:rPr>
              <w:t>(ล้านบาท)</w:t>
            </w:r>
          </w:p>
        </w:tc>
      </w:tr>
      <w:tr w:rsidR="00001306" w:rsidRPr="008B4943" w14:paraId="7345394E" w14:textId="77777777" w:rsidTr="00F26E0E">
        <w:tc>
          <w:tcPr>
            <w:tcW w:w="2312" w:type="pct"/>
            <w:shd w:val="clear" w:color="auto" w:fill="auto"/>
          </w:tcPr>
          <w:p w14:paraId="77216E53" w14:textId="77777777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68" w:type="pct"/>
            <w:shd w:val="clear" w:color="auto" w:fill="auto"/>
          </w:tcPr>
          <w:p w14:paraId="58926F45" w14:textId="77777777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04C3937F" w14:textId="77777777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5DFE120D" w14:textId="77777777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77076F49" w14:textId="77777777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D80F0E" w:rsidRPr="008B4943" w14:paraId="02167737" w14:textId="77777777" w:rsidTr="00F26E0E">
        <w:tc>
          <w:tcPr>
            <w:tcW w:w="2312" w:type="pct"/>
            <w:shd w:val="clear" w:color="auto" w:fill="auto"/>
          </w:tcPr>
          <w:p w14:paraId="41B453DB" w14:textId="77777777" w:rsidR="00D80F0E" w:rsidRPr="008B4943" w:rsidRDefault="00D80F0E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668" w:type="pct"/>
            <w:shd w:val="clear" w:color="auto" w:fill="auto"/>
          </w:tcPr>
          <w:p w14:paraId="3E01CF67" w14:textId="32796589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667E69E6" w14:textId="49CCB33D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72" w:type="pct"/>
            <w:shd w:val="clear" w:color="auto" w:fill="auto"/>
          </w:tcPr>
          <w:p w14:paraId="1AB18156" w14:textId="75EBD09C" w:rsidR="00D80F0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5</w:t>
            </w:r>
            <w:r w:rsidR="00E1035A" w:rsidRPr="008B4943">
              <w:t>,</w:t>
            </w:r>
            <w:r w:rsidRPr="008B4943">
              <w:t>927</w:t>
            </w:r>
          </w:p>
        </w:tc>
        <w:tc>
          <w:tcPr>
            <w:tcW w:w="671" w:type="pct"/>
            <w:shd w:val="clear" w:color="auto" w:fill="auto"/>
          </w:tcPr>
          <w:p w14:paraId="26BB7F7C" w14:textId="757D28DA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1</w:t>
            </w:r>
            <w:r w:rsidR="00A679BA" w:rsidRPr="008B4943">
              <w:t>0</w:t>
            </w:r>
            <w:r w:rsidRPr="008B4943">
              <w:t>,</w:t>
            </w:r>
            <w:r w:rsidR="00A679BA" w:rsidRPr="008B4943">
              <w:t>448</w:t>
            </w:r>
          </w:p>
        </w:tc>
      </w:tr>
      <w:tr w:rsidR="00D80F0E" w:rsidRPr="008B4943" w14:paraId="3127AEAD" w14:textId="77777777" w:rsidTr="00F26E0E">
        <w:tc>
          <w:tcPr>
            <w:tcW w:w="2312" w:type="pct"/>
            <w:shd w:val="clear" w:color="auto" w:fill="auto"/>
          </w:tcPr>
          <w:p w14:paraId="32E8312E" w14:textId="77777777" w:rsidR="00D80F0E" w:rsidRPr="008B4943" w:rsidRDefault="00D80F0E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668" w:type="pct"/>
            <w:shd w:val="clear" w:color="auto" w:fill="auto"/>
          </w:tcPr>
          <w:p w14:paraId="10B36E09" w14:textId="7638F6F5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4E90FBDA" w14:textId="53A94DAA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72" w:type="pct"/>
            <w:shd w:val="clear" w:color="auto" w:fill="auto"/>
          </w:tcPr>
          <w:p w14:paraId="2B1AB6F5" w14:textId="619F3786" w:rsidR="00D80F0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6</w:t>
            </w:r>
            <w:r w:rsidR="00E1035A" w:rsidRPr="008B4943">
              <w:t>,11</w:t>
            </w:r>
            <w:r w:rsidRPr="008B4943">
              <w:t>6</w:t>
            </w:r>
          </w:p>
        </w:tc>
        <w:tc>
          <w:tcPr>
            <w:tcW w:w="671" w:type="pct"/>
            <w:shd w:val="clear" w:color="auto" w:fill="auto"/>
          </w:tcPr>
          <w:p w14:paraId="3AE9A9E6" w14:textId="3BC87115" w:rsidR="00D80F0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5</w:t>
            </w:r>
            <w:r w:rsidR="00D80F0E" w:rsidRPr="008B4943">
              <w:t>,</w:t>
            </w:r>
            <w:r w:rsidRPr="008B4943">
              <w:t>840</w:t>
            </w:r>
          </w:p>
        </w:tc>
      </w:tr>
      <w:tr w:rsidR="00D80F0E" w:rsidRPr="008B4943" w14:paraId="644C0217" w14:textId="77777777" w:rsidTr="00F26E0E">
        <w:tc>
          <w:tcPr>
            <w:tcW w:w="2312" w:type="pct"/>
            <w:shd w:val="clear" w:color="auto" w:fill="auto"/>
          </w:tcPr>
          <w:p w14:paraId="5A64FFAF" w14:textId="77777777" w:rsidR="00D80F0E" w:rsidRPr="008B4943" w:rsidRDefault="00D80F0E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668" w:type="pct"/>
            <w:shd w:val="clear" w:color="auto" w:fill="auto"/>
          </w:tcPr>
          <w:p w14:paraId="6FB1B86F" w14:textId="02670C12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0FFD6EB1" w14:textId="49D7B35D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72" w:type="pct"/>
            <w:shd w:val="clear" w:color="auto" w:fill="auto"/>
          </w:tcPr>
          <w:p w14:paraId="088C333A" w14:textId="18CB5655" w:rsidR="00D80F0E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1</w:t>
            </w:r>
            <w:r w:rsidR="00A679BA" w:rsidRPr="008B4943">
              <w:t>5</w:t>
            </w:r>
          </w:p>
        </w:tc>
        <w:tc>
          <w:tcPr>
            <w:tcW w:w="671" w:type="pct"/>
            <w:shd w:val="clear" w:color="auto" w:fill="auto"/>
          </w:tcPr>
          <w:p w14:paraId="0595F105" w14:textId="18F36C59" w:rsidR="00D80F0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463</w:t>
            </w:r>
          </w:p>
        </w:tc>
      </w:tr>
      <w:tr w:rsidR="00D80F0E" w:rsidRPr="008B4943" w14:paraId="2C65036E" w14:textId="77777777" w:rsidTr="00F26E0E">
        <w:tc>
          <w:tcPr>
            <w:tcW w:w="2312" w:type="pct"/>
            <w:shd w:val="clear" w:color="auto" w:fill="auto"/>
          </w:tcPr>
          <w:p w14:paraId="52F90BD0" w14:textId="77777777" w:rsidR="00D80F0E" w:rsidRPr="008B4943" w:rsidRDefault="00D80F0E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668" w:type="pct"/>
            <w:shd w:val="clear" w:color="auto" w:fill="auto"/>
          </w:tcPr>
          <w:p w14:paraId="37471423" w14:textId="4646B3C7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3CDC59EF" w14:textId="36B95EF5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72" w:type="pct"/>
            <w:shd w:val="clear" w:color="auto" w:fill="auto"/>
          </w:tcPr>
          <w:p w14:paraId="6C72E9C8" w14:textId="6062701B" w:rsidR="00D80F0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34</w:t>
            </w:r>
          </w:p>
        </w:tc>
        <w:tc>
          <w:tcPr>
            <w:tcW w:w="671" w:type="pct"/>
            <w:shd w:val="clear" w:color="auto" w:fill="auto"/>
          </w:tcPr>
          <w:p w14:paraId="0F7F9432" w14:textId="3B9AFBB6" w:rsidR="00D80F0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29</w:t>
            </w:r>
          </w:p>
        </w:tc>
      </w:tr>
      <w:tr w:rsidR="00D80F0E" w:rsidRPr="008B4943" w14:paraId="4E6261AE" w14:textId="77777777" w:rsidTr="00F26E0E">
        <w:tc>
          <w:tcPr>
            <w:tcW w:w="2312" w:type="pct"/>
            <w:shd w:val="clear" w:color="auto" w:fill="auto"/>
          </w:tcPr>
          <w:p w14:paraId="3A414E74" w14:textId="77777777" w:rsidR="00D80F0E" w:rsidRPr="008B4943" w:rsidRDefault="00D80F0E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68" w:type="pct"/>
            <w:shd w:val="clear" w:color="auto" w:fill="auto"/>
          </w:tcPr>
          <w:p w14:paraId="766B9A85" w14:textId="216BBDB4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1913CD1D" w14:textId="4BB30BD0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72" w:type="pct"/>
            <w:shd w:val="clear" w:color="auto" w:fill="auto"/>
          </w:tcPr>
          <w:p w14:paraId="27B0A17C" w14:textId="795653A7" w:rsidR="00D80F0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52</w:t>
            </w:r>
          </w:p>
        </w:tc>
        <w:tc>
          <w:tcPr>
            <w:tcW w:w="671" w:type="pct"/>
            <w:shd w:val="clear" w:color="auto" w:fill="auto"/>
          </w:tcPr>
          <w:p w14:paraId="3E2FE49E" w14:textId="755F40FC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1</w:t>
            </w:r>
            <w:r w:rsidR="00A679BA" w:rsidRPr="008B4943">
              <w:t>8</w:t>
            </w:r>
          </w:p>
        </w:tc>
      </w:tr>
      <w:tr w:rsidR="00D80F0E" w:rsidRPr="008B4943" w14:paraId="19390E7D" w14:textId="77777777" w:rsidTr="00F26E0E">
        <w:tc>
          <w:tcPr>
            <w:tcW w:w="2312" w:type="pct"/>
            <w:shd w:val="clear" w:color="auto" w:fill="auto"/>
          </w:tcPr>
          <w:p w14:paraId="2F4A39B6" w14:textId="77777777" w:rsidR="00D80F0E" w:rsidRPr="008B4943" w:rsidRDefault="00D80F0E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668" w:type="pct"/>
            <w:shd w:val="clear" w:color="auto" w:fill="auto"/>
          </w:tcPr>
          <w:p w14:paraId="4D94CB5D" w14:textId="3D5955CB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604A9D3A" w14:textId="56DB3CEF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672" w:type="pct"/>
            <w:shd w:val="clear" w:color="auto" w:fill="auto"/>
          </w:tcPr>
          <w:p w14:paraId="297EB03C" w14:textId="3CA1B06F" w:rsidR="00D80F0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8</w:t>
            </w:r>
          </w:p>
        </w:tc>
        <w:tc>
          <w:tcPr>
            <w:tcW w:w="671" w:type="pct"/>
            <w:shd w:val="clear" w:color="auto" w:fill="auto"/>
          </w:tcPr>
          <w:p w14:paraId="7C3BB26E" w14:textId="2075E906" w:rsidR="00D80F0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8</w:t>
            </w:r>
          </w:p>
        </w:tc>
      </w:tr>
      <w:tr w:rsidR="00D80F0E" w:rsidRPr="008B4943" w14:paraId="39BCC0A9" w14:textId="77777777" w:rsidTr="00F26E0E">
        <w:trPr>
          <w:trHeight w:val="422"/>
        </w:trPr>
        <w:tc>
          <w:tcPr>
            <w:tcW w:w="2312" w:type="pct"/>
            <w:shd w:val="clear" w:color="auto" w:fill="auto"/>
          </w:tcPr>
          <w:p w14:paraId="3CED93DF" w14:textId="016471C8" w:rsidR="0073750C" w:rsidRPr="008B4943" w:rsidRDefault="0073750C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014EB047" w14:textId="77777777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i/>
                <w:iCs/>
                <w:cs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42CD343D" w14:textId="77777777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i/>
                <w:iCs/>
              </w:rPr>
            </w:pPr>
          </w:p>
        </w:tc>
        <w:tc>
          <w:tcPr>
            <w:tcW w:w="672" w:type="pct"/>
            <w:shd w:val="clear" w:color="auto" w:fill="auto"/>
          </w:tcPr>
          <w:p w14:paraId="5559D496" w14:textId="77777777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i/>
                <w:iCs/>
              </w:rPr>
            </w:pPr>
          </w:p>
        </w:tc>
        <w:tc>
          <w:tcPr>
            <w:tcW w:w="671" w:type="pct"/>
            <w:shd w:val="clear" w:color="auto" w:fill="auto"/>
          </w:tcPr>
          <w:p w14:paraId="723D6E48" w14:textId="77777777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i/>
                <w:iCs/>
              </w:rPr>
            </w:pPr>
          </w:p>
        </w:tc>
      </w:tr>
      <w:tr w:rsidR="00D80F0E" w:rsidRPr="008B4943" w14:paraId="2011D4C2" w14:textId="77777777" w:rsidTr="00F26E0E">
        <w:tc>
          <w:tcPr>
            <w:tcW w:w="2312" w:type="pct"/>
            <w:shd w:val="clear" w:color="auto" w:fill="auto"/>
          </w:tcPr>
          <w:p w14:paraId="1937DAA7" w14:textId="5FC28ED9" w:rsidR="00D80F0E" w:rsidRPr="008B4943" w:rsidRDefault="00D80F0E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บริษัทร่วมทางอ้อมและการร่วมค้า</w:t>
            </w:r>
          </w:p>
        </w:tc>
        <w:tc>
          <w:tcPr>
            <w:tcW w:w="668" w:type="pct"/>
            <w:shd w:val="clear" w:color="auto" w:fill="auto"/>
          </w:tcPr>
          <w:p w14:paraId="0ECC088B" w14:textId="77777777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44708819" w14:textId="77777777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2C220B7D" w14:textId="77777777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311F7D2C" w14:textId="77777777" w:rsidR="00D80F0E" w:rsidRPr="008B4943" w:rsidRDefault="00D80F0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E1035A" w:rsidRPr="008B4943" w14:paraId="316B0A6B" w14:textId="77777777" w:rsidTr="00F26E0E">
        <w:tc>
          <w:tcPr>
            <w:tcW w:w="2312" w:type="pct"/>
            <w:shd w:val="clear" w:color="auto" w:fill="auto"/>
          </w:tcPr>
          <w:p w14:paraId="671BCCCC" w14:textId="77777777" w:rsidR="00E1035A" w:rsidRPr="008B4943" w:rsidRDefault="00E1035A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668" w:type="pct"/>
            <w:shd w:val="clear" w:color="auto" w:fill="auto"/>
          </w:tcPr>
          <w:p w14:paraId="308CA266" w14:textId="5BEFF2DA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2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1E3EF94D" w14:textId="4263A987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3</w:t>
            </w:r>
          </w:p>
        </w:tc>
        <w:tc>
          <w:tcPr>
            <w:tcW w:w="672" w:type="pct"/>
            <w:shd w:val="clear" w:color="auto" w:fill="auto"/>
          </w:tcPr>
          <w:p w14:paraId="70EEB511" w14:textId="60D87543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1</w:t>
            </w:r>
          </w:p>
        </w:tc>
        <w:tc>
          <w:tcPr>
            <w:tcW w:w="671" w:type="pct"/>
            <w:shd w:val="clear" w:color="auto" w:fill="auto"/>
          </w:tcPr>
          <w:p w14:paraId="10A552ED" w14:textId="2C014FD3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3</w:t>
            </w:r>
          </w:p>
        </w:tc>
      </w:tr>
      <w:tr w:rsidR="00E1035A" w:rsidRPr="008B4943" w14:paraId="283BFA54" w14:textId="77777777" w:rsidTr="00F26E0E">
        <w:tc>
          <w:tcPr>
            <w:tcW w:w="2312" w:type="pct"/>
            <w:shd w:val="clear" w:color="auto" w:fill="auto"/>
          </w:tcPr>
          <w:p w14:paraId="727B66D0" w14:textId="77777777" w:rsidR="00E1035A" w:rsidRPr="008B4943" w:rsidRDefault="00E1035A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668" w:type="pct"/>
            <w:shd w:val="clear" w:color="auto" w:fill="auto"/>
          </w:tcPr>
          <w:p w14:paraId="03241F65" w14:textId="58DAB15C" w:rsidR="00E1035A" w:rsidRPr="008B4943" w:rsidRDefault="004926B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1</w:t>
            </w:r>
            <w:r w:rsidR="00A679BA" w:rsidRPr="008B4943">
              <w:t>86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1BD5137A" w14:textId="6B70D242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297</w:t>
            </w:r>
          </w:p>
        </w:tc>
        <w:tc>
          <w:tcPr>
            <w:tcW w:w="672" w:type="pct"/>
            <w:shd w:val="clear" w:color="auto" w:fill="auto"/>
          </w:tcPr>
          <w:p w14:paraId="5858E21F" w14:textId="314F1562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1</w:t>
            </w:r>
            <w:r w:rsidR="00A679BA" w:rsidRPr="008B4943">
              <w:t>86</w:t>
            </w:r>
          </w:p>
        </w:tc>
        <w:tc>
          <w:tcPr>
            <w:tcW w:w="671" w:type="pct"/>
            <w:shd w:val="clear" w:color="auto" w:fill="auto"/>
          </w:tcPr>
          <w:p w14:paraId="64E7B5F2" w14:textId="2AFE41ED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297</w:t>
            </w:r>
          </w:p>
        </w:tc>
      </w:tr>
      <w:tr w:rsidR="00E1035A" w:rsidRPr="008B4943" w14:paraId="72D83289" w14:textId="77777777" w:rsidTr="00F26E0E">
        <w:tc>
          <w:tcPr>
            <w:tcW w:w="2312" w:type="pct"/>
            <w:shd w:val="clear" w:color="auto" w:fill="auto"/>
          </w:tcPr>
          <w:p w14:paraId="509F95F0" w14:textId="58B753C8" w:rsidR="00E1035A" w:rsidRPr="008B4943" w:rsidRDefault="00E1035A" w:rsidP="008B4943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668" w:type="pct"/>
            <w:shd w:val="clear" w:color="auto" w:fill="auto"/>
          </w:tcPr>
          <w:p w14:paraId="15480968" w14:textId="4A641864" w:rsidR="00E1035A" w:rsidRPr="008B4943" w:rsidRDefault="004926B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11</w:t>
            </w:r>
            <w:r w:rsidR="00A679BA" w:rsidRPr="008B4943">
              <w:t>8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079D9FDE" w14:textId="4F8753A9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11</w:t>
            </w:r>
            <w:r w:rsidR="00A679BA" w:rsidRPr="008B4943">
              <w:t>8</w:t>
            </w:r>
          </w:p>
        </w:tc>
        <w:tc>
          <w:tcPr>
            <w:tcW w:w="672" w:type="pct"/>
            <w:shd w:val="clear" w:color="auto" w:fill="auto"/>
          </w:tcPr>
          <w:p w14:paraId="450ACD42" w14:textId="679CA550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11</w:t>
            </w:r>
            <w:r w:rsidR="00A679BA" w:rsidRPr="008B4943">
              <w:t>8</w:t>
            </w:r>
          </w:p>
        </w:tc>
        <w:tc>
          <w:tcPr>
            <w:tcW w:w="671" w:type="pct"/>
            <w:shd w:val="clear" w:color="auto" w:fill="auto"/>
          </w:tcPr>
          <w:p w14:paraId="4A712D00" w14:textId="427384CA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11</w:t>
            </w:r>
            <w:r w:rsidR="00A679BA" w:rsidRPr="008B4943">
              <w:t>8</w:t>
            </w:r>
          </w:p>
        </w:tc>
      </w:tr>
      <w:tr w:rsidR="00407984" w:rsidRPr="008B4943" w14:paraId="679B96EC" w14:textId="77777777" w:rsidTr="00F26E0E">
        <w:tc>
          <w:tcPr>
            <w:tcW w:w="2312" w:type="pct"/>
            <w:shd w:val="clear" w:color="auto" w:fill="auto"/>
          </w:tcPr>
          <w:p w14:paraId="19088D0D" w14:textId="77777777" w:rsidR="00407984" w:rsidRPr="008B4943" w:rsidRDefault="0040798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b/>
                <w:bCs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7817E770" w14:textId="77777777" w:rsidR="00407984" w:rsidRPr="008B4943" w:rsidRDefault="0040798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4816AAF9" w14:textId="77777777" w:rsidR="00407984" w:rsidRPr="008B4943" w:rsidRDefault="0040798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28A9F2E4" w14:textId="77777777" w:rsidR="00407984" w:rsidRPr="008B4943" w:rsidRDefault="0040798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1AD7E5E7" w14:textId="77777777" w:rsidR="00407984" w:rsidRPr="008B4943" w:rsidRDefault="0040798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E1035A" w:rsidRPr="008B4943" w14:paraId="6E2CAD90" w14:textId="77777777" w:rsidTr="00F26E0E">
        <w:tc>
          <w:tcPr>
            <w:tcW w:w="2312" w:type="pct"/>
            <w:shd w:val="clear" w:color="auto" w:fill="auto"/>
          </w:tcPr>
          <w:p w14:paraId="6B17B44B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jc w:val="thaiDistribute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668" w:type="pct"/>
            <w:shd w:val="clear" w:color="auto" w:fill="auto"/>
          </w:tcPr>
          <w:p w14:paraId="076C8B46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6A27B0CD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0FB6A768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6D40E8B7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E1035A" w:rsidRPr="008B4943" w14:paraId="6DD76607" w14:textId="77777777" w:rsidTr="00F26E0E">
        <w:tc>
          <w:tcPr>
            <w:tcW w:w="2312" w:type="pct"/>
            <w:shd w:val="clear" w:color="auto" w:fill="auto"/>
          </w:tcPr>
          <w:p w14:paraId="430B5B88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jc w:val="thaiDistribute"/>
              <w:rPr>
                <w:cs/>
              </w:rPr>
            </w:pPr>
            <w:r w:rsidRPr="008B4943">
              <w:rPr>
                <w:cs/>
              </w:rPr>
              <w:t>ค่าตอบแทนผู้บริหารสำคัญ</w:t>
            </w:r>
          </w:p>
        </w:tc>
        <w:tc>
          <w:tcPr>
            <w:tcW w:w="668" w:type="pct"/>
            <w:shd w:val="clear" w:color="auto" w:fill="auto"/>
          </w:tcPr>
          <w:p w14:paraId="25C351BD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512397A0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5D7CB867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14BB3B1C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E1035A" w:rsidRPr="008B4943" w14:paraId="383B4F3B" w14:textId="77777777" w:rsidTr="00F26E0E">
        <w:tc>
          <w:tcPr>
            <w:tcW w:w="2312" w:type="pct"/>
            <w:shd w:val="clear" w:color="auto" w:fill="auto"/>
          </w:tcPr>
          <w:p w14:paraId="7B7217F8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111"/>
              <w:jc w:val="thaiDistribute"/>
            </w:pPr>
            <w:r w:rsidRPr="008B4943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668" w:type="pct"/>
            <w:shd w:val="clear" w:color="auto" w:fill="auto"/>
          </w:tcPr>
          <w:p w14:paraId="630E87FE" w14:textId="5BF6262B" w:rsidR="00E1035A" w:rsidRPr="008B4943" w:rsidRDefault="004C34A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51</w:t>
            </w:r>
          </w:p>
        </w:tc>
        <w:tc>
          <w:tcPr>
            <w:tcW w:w="648" w:type="pct"/>
            <w:shd w:val="clear" w:color="auto" w:fill="auto"/>
          </w:tcPr>
          <w:p w14:paraId="3F8401B3" w14:textId="080F665E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60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4642157B" w14:textId="03C7FFBF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22</w:t>
            </w:r>
          </w:p>
        </w:tc>
        <w:tc>
          <w:tcPr>
            <w:tcW w:w="671" w:type="pct"/>
            <w:shd w:val="clear" w:color="auto" w:fill="auto"/>
          </w:tcPr>
          <w:p w14:paraId="703EE746" w14:textId="067E1D64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25</w:t>
            </w:r>
          </w:p>
        </w:tc>
      </w:tr>
      <w:tr w:rsidR="00E1035A" w:rsidRPr="008B4943" w14:paraId="66536BB4" w14:textId="77777777" w:rsidTr="00F26E0E">
        <w:tc>
          <w:tcPr>
            <w:tcW w:w="2312" w:type="pct"/>
            <w:shd w:val="clear" w:color="auto" w:fill="auto"/>
          </w:tcPr>
          <w:p w14:paraId="565B6C5D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111"/>
              <w:jc w:val="thaiDistribute"/>
              <w:rPr>
                <w:cs/>
              </w:rPr>
            </w:pPr>
            <w:r w:rsidRPr="008B4943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68" w:type="pct"/>
            <w:shd w:val="clear" w:color="auto" w:fill="auto"/>
          </w:tcPr>
          <w:p w14:paraId="0C591523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508CA207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3E30B6DE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6DE431B2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E1035A" w:rsidRPr="008B4943" w14:paraId="67CEF78B" w14:textId="77777777" w:rsidTr="00F26E0E">
        <w:tc>
          <w:tcPr>
            <w:tcW w:w="2312" w:type="pct"/>
            <w:shd w:val="clear" w:color="auto" w:fill="auto"/>
          </w:tcPr>
          <w:p w14:paraId="2957C3EA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111"/>
              <w:jc w:val="thaiDistribute"/>
              <w:rPr>
                <w:cs/>
              </w:rPr>
            </w:pPr>
            <w:r w:rsidRPr="008B4943">
              <w:rPr>
                <w:cs/>
              </w:rPr>
              <w:t xml:space="preserve">        ผลประโยชน์ระยะยาวอื่น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703B496" w14:textId="6CB01A12" w:rsidR="00E1035A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433AA65" w14:textId="04495891" w:rsidR="00E1035A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3</w:t>
            </w:r>
          </w:p>
        </w:tc>
        <w:tc>
          <w:tcPr>
            <w:tcW w:w="701" w:type="pct"/>
            <w:gridSpan w:val="2"/>
            <w:shd w:val="clear" w:color="auto" w:fill="auto"/>
            <w:vAlign w:val="bottom"/>
          </w:tcPr>
          <w:p w14:paraId="5D1CBE9B" w14:textId="7EB5F50B" w:rsidR="00E1035A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2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32C918F3" w14:textId="39AC6291" w:rsidR="00E1035A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2</w:t>
            </w:r>
          </w:p>
        </w:tc>
      </w:tr>
      <w:tr w:rsidR="00E1035A" w:rsidRPr="008B4943" w14:paraId="475CA5A2" w14:textId="77777777" w:rsidTr="00F26E0E">
        <w:tc>
          <w:tcPr>
            <w:tcW w:w="2312" w:type="pct"/>
            <w:shd w:val="clear" w:color="auto" w:fill="auto"/>
          </w:tcPr>
          <w:p w14:paraId="148B9D36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jc w:val="thaiDistribute"/>
              <w:rPr>
                <w:cs/>
              </w:rPr>
            </w:pPr>
            <w:r w:rsidRPr="008B4943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68" w:type="pct"/>
            <w:shd w:val="clear" w:color="auto" w:fill="auto"/>
          </w:tcPr>
          <w:p w14:paraId="4B1AEBEB" w14:textId="00DBE753" w:rsidR="00E1035A" w:rsidRPr="008B4943" w:rsidRDefault="004C34A6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54</w:t>
            </w:r>
          </w:p>
        </w:tc>
        <w:tc>
          <w:tcPr>
            <w:tcW w:w="648" w:type="pct"/>
            <w:shd w:val="clear" w:color="auto" w:fill="auto"/>
          </w:tcPr>
          <w:p w14:paraId="62D98543" w14:textId="68DB2AD8" w:rsidR="00E1035A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63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4DDA54F3" w14:textId="1CD81A51" w:rsidR="00E1035A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24</w:t>
            </w:r>
          </w:p>
        </w:tc>
        <w:tc>
          <w:tcPr>
            <w:tcW w:w="671" w:type="pct"/>
            <w:shd w:val="clear" w:color="auto" w:fill="auto"/>
          </w:tcPr>
          <w:p w14:paraId="4BF9C08C" w14:textId="5D8139D8" w:rsidR="00E1035A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27</w:t>
            </w:r>
          </w:p>
        </w:tc>
      </w:tr>
      <w:tr w:rsidR="00E1035A" w:rsidRPr="008B4943" w14:paraId="6D7218EE" w14:textId="77777777" w:rsidTr="00F26E0E">
        <w:tc>
          <w:tcPr>
            <w:tcW w:w="2312" w:type="pct"/>
            <w:shd w:val="clear" w:color="auto" w:fill="auto"/>
          </w:tcPr>
          <w:p w14:paraId="484B0B79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62"/>
              <w:jc w:val="thaiDistribute"/>
              <w:rPr>
                <w:b/>
                <w:bCs/>
              </w:rPr>
            </w:pPr>
          </w:p>
        </w:tc>
        <w:tc>
          <w:tcPr>
            <w:tcW w:w="668" w:type="pct"/>
            <w:shd w:val="clear" w:color="auto" w:fill="auto"/>
          </w:tcPr>
          <w:p w14:paraId="0203EFB6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6C0FC8EB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349BDB3B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5A363A94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E1035A" w:rsidRPr="008B4943" w14:paraId="15328E5D" w14:textId="77777777" w:rsidTr="00F26E0E">
        <w:tc>
          <w:tcPr>
            <w:tcW w:w="2312" w:type="pct"/>
            <w:shd w:val="clear" w:color="auto" w:fill="auto"/>
          </w:tcPr>
          <w:p w14:paraId="4D334225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jc w:val="thaiDistribute"/>
              <w:rPr>
                <w:cs/>
              </w:rPr>
            </w:pPr>
            <w:r w:rsidRPr="008B4943">
              <w:rPr>
                <w:b/>
                <w:bCs/>
                <w:cs/>
              </w:rPr>
              <w:t>กิจการอื่นที่เกี่ยวข้องกัน</w:t>
            </w:r>
            <w:r w:rsidRPr="008B4943">
              <w:rPr>
                <w:cs/>
              </w:rPr>
              <w:t xml:space="preserve"> </w:t>
            </w:r>
          </w:p>
        </w:tc>
        <w:tc>
          <w:tcPr>
            <w:tcW w:w="668" w:type="pct"/>
            <w:shd w:val="clear" w:color="auto" w:fill="auto"/>
          </w:tcPr>
          <w:p w14:paraId="427D5DA2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5E7DE1AC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1E476AD0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34D9738C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E1035A" w:rsidRPr="008B4943" w14:paraId="4FD7113B" w14:textId="77777777" w:rsidTr="00F26E0E">
        <w:tc>
          <w:tcPr>
            <w:tcW w:w="2312" w:type="pct"/>
            <w:shd w:val="clear" w:color="auto" w:fill="auto"/>
          </w:tcPr>
          <w:p w14:paraId="4F8C4AB8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jc w:val="thaiDistribute"/>
              <w:rPr>
                <w:cs/>
              </w:rPr>
            </w:pPr>
            <w:r w:rsidRPr="008B4943">
              <w:rPr>
                <w:cs/>
              </w:rPr>
              <w:t>รายได้อื่น</w:t>
            </w:r>
          </w:p>
        </w:tc>
        <w:tc>
          <w:tcPr>
            <w:tcW w:w="668" w:type="pct"/>
            <w:shd w:val="clear" w:color="auto" w:fill="auto"/>
          </w:tcPr>
          <w:p w14:paraId="541B52E1" w14:textId="4E0CA015" w:rsidR="00E1035A" w:rsidRPr="008B4943" w:rsidRDefault="00C86A1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1</w:t>
            </w:r>
          </w:p>
        </w:tc>
        <w:tc>
          <w:tcPr>
            <w:tcW w:w="648" w:type="pct"/>
            <w:shd w:val="clear" w:color="auto" w:fill="auto"/>
          </w:tcPr>
          <w:p w14:paraId="37475A01" w14:textId="4DB61D52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1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4754B127" w14:textId="5BBDAC65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1</w:t>
            </w:r>
          </w:p>
        </w:tc>
        <w:tc>
          <w:tcPr>
            <w:tcW w:w="671" w:type="pct"/>
            <w:shd w:val="clear" w:color="auto" w:fill="auto"/>
          </w:tcPr>
          <w:p w14:paraId="171D0860" w14:textId="1974A572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1</w:t>
            </w:r>
          </w:p>
        </w:tc>
      </w:tr>
      <w:tr w:rsidR="00E1035A" w:rsidRPr="008B4943" w14:paraId="2BAD05D4" w14:textId="77777777" w:rsidTr="00F26E0E">
        <w:tc>
          <w:tcPr>
            <w:tcW w:w="2312" w:type="pct"/>
            <w:shd w:val="clear" w:color="auto" w:fill="auto"/>
          </w:tcPr>
          <w:p w14:paraId="08BCF3C8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jc w:val="thaiDistribute"/>
              <w:rPr>
                <w:cs/>
              </w:rPr>
            </w:pPr>
            <w:r w:rsidRPr="008B4943">
              <w:rPr>
                <w:cs/>
              </w:rPr>
              <w:t>ดอกเบี้ยรับ</w:t>
            </w:r>
          </w:p>
        </w:tc>
        <w:tc>
          <w:tcPr>
            <w:tcW w:w="668" w:type="pct"/>
            <w:shd w:val="clear" w:color="auto" w:fill="auto"/>
          </w:tcPr>
          <w:p w14:paraId="53E0EFFC" w14:textId="4C8F8062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2</w:t>
            </w:r>
            <w:r w:rsidR="00C86A12" w:rsidRPr="008B4943">
              <w:rPr>
                <w:cs/>
              </w:rPr>
              <w:t>1</w:t>
            </w:r>
          </w:p>
        </w:tc>
        <w:tc>
          <w:tcPr>
            <w:tcW w:w="648" w:type="pct"/>
            <w:shd w:val="clear" w:color="auto" w:fill="auto"/>
          </w:tcPr>
          <w:p w14:paraId="77637674" w14:textId="67740A93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1</w:t>
            </w:r>
            <w:r w:rsidR="00A679BA" w:rsidRPr="008B4943">
              <w:t>5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3DC42D29" w14:textId="11F91510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71" w:type="pct"/>
            <w:shd w:val="clear" w:color="auto" w:fill="auto"/>
          </w:tcPr>
          <w:p w14:paraId="2A0562D3" w14:textId="1ABA5C1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</w:tr>
      <w:tr w:rsidR="00E1035A" w:rsidRPr="008B4943" w14:paraId="51835C72" w14:textId="77777777" w:rsidTr="00F26E0E">
        <w:tc>
          <w:tcPr>
            <w:tcW w:w="2312" w:type="pct"/>
            <w:shd w:val="clear" w:color="auto" w:fill="auto"/>
          </w:tcPr>
          <w:p w14:paraId="27C5734E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jc w:val="thaiDistribute"/>
              <w:rPr>
                <w:cs/>
              </w:rPr>
            </w:pPr>
            <w:r w:rsidRPr="008B4943">
              <w:rPr>
                <w:cs/>
              </w:rPr>
              <w:t>ค่าขนส่งน้ำมันทางท่อ</w:t>
            </w:r>
          </w:p>
        </w:tc>
        <w:tc>
          <w:tcPr>
            <w:tcW w:w="668" w:type="pct"/>
            <w:shd w:val="clear" w:color="auto" w:fill="auto"/>
          </w:tcPr>
          <w:p w14:paraId="5CE53048" w14:textId="2DAEC38A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62</w:t>
            </w:r>
          </w:p>
        </w:tc>
        <w:tc>
          <w:tcPr>
            <w:tcW w:w="648" w:type="pct"/>
            <w:shd w:val="clear" w:color="auto" w:fill="auto"/>
          </w:tcPr>
          <w:p w14:paraId="5F7A15CB" w14:textId="3A059585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11</w:t>
            </w:r>
            <w:r w:rsidR="00A679BA" w:rsidRPr="008B4943">
              <w:t>4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69A2EC34" w14:textId="4E622D1E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62</w:t>
            </w:r>
          </w:p>
        </w:tc>
        <w:tc>
          <w:tcPr>
            <w:tcW w:w="671" w:type="pct"/>
            <w:shd w:val="clear" w:color="auto" w:fill="auto"/>
          </w:tcPr>
          <w:p w14:paraId="2A4C7077" w14:textId="2D9B235C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11</w:t>
            </w:r>
            <w:r w:rsidR="00A679BA" w:rsidRPr="008B4943">
              <w:t>4</w:t>
            </w:r>
          </w:p>
        </w:tc>
      </w:tr>
      <w:tr w:rsidR="00E1035A" w:rsidRPr="008B4943" w14:paraId="4769AB99" w14:textId="77777777" w:rsidTr="00F26E0E">
        <w:tc>
          <w:tcPr>
            <w:tcW w:w="2312" w:type="pct"/>
            <w:shd w:val="clear" w:color="auto" w:fill="auto"/>
          </w:tcPr>
          <w:p w14:paraId="0D4E322A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</w:pPr>
          </w:p>
          <w:p w14:paraId="377E6BBD" w14:textId="002B043C" w:rsidR="00407984" w:rsidRPr="008B4943" w:rsidRDefault="0040798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07F801D6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506B2FDB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3B17B87B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180D0AF2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E1035A" w:rsidRPr="008B4943" w14:paraId="736E3414" w14:textId="77777777" w:rsidTr="00F26E0E">
        <w:tc>
          <w:tcPr>
            <w:tcW w:w="2312" w:type="pct"/>
            <w:shd w:val="clear" w:color="auto" w:fill="auto"/>
          </w:tcPr>
          <w:p w14:paraId="3BE8E393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b/>
                <w:bCs/>
              </w:rPr>
            </w:pPr>
          </w:p>
        </w:tc>
        <w:tc>
          <w:tcPr>
            <w:tcW w:w="1316" w:type="pct"/>
            <w:gridSpan w:val="2"/>
            <w:shd w:val="clear" w:color="auto" w:fill="auto"/>
          </w:tcPr>
          <w:p w14:paraId="706F53D1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79EF7BD3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E1035A" w:rsidRPr="008B4943" w14:paraId="72C677C6" w14:textId="77777777" w:rsidTr="00F26E0E">
        <w:tc>
          <w:tcPr>
            <w:tcW w:w="2312" w:type="pct"/>
            <w:shd w:val="clear" w:color="auto" w:fill="auto"/>
          </w:tcPr>
          <w:p w14:paraId="65D0C8CB" w14:textId="3B03BC52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b/>
                <w:bCs/>
              </w:rPr>
            </w:pPr>
            <w:r w:rsidRPr="008B4943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="00A679BA" w:rsidRPr="008B4943">
              <w:rPr>
                <w:b/>
                <w:bCs/>
                <w:i/>
                <w:iCs/>
              </w:rPr>
              <w:t>30</w:t>
            </w:r>
            <w:r w:rsidRPr="008B4943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668" w:type="pct"/>
          </w:tcPr>
          <w:p w14:paraId="15B3F262" w14:textId="1B2B047A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2563</w:t>
            </w:r>
          </w:p>
        </w:tc>
        <w:tc>
          <w:tcPr>
            <w:tcW w:w="648" w:type="pct"/>
          </w:tcPr>
          <w:p w14:paraId="33665CE3" w14:textId="20C1FE49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2562</w:t>
            </w:r>
          </w:p>
        </w:tc>
        <w:tc>
          <w:tcPr>
            <w:tcW w:w="701" w:type="pct"/>
            <w:gridSpan w:val="2"/>
          </w:tcPr>
          <w:p w14:paraId="79064EA6" w14:textId="69139ED2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2563</w:t>
            </w:r>
          </w:p>
        </w:tc>
        <w:tc>
          <w:tcPr>
            <w:tcW w:w="671" w:type="pct"/>
            <w:shd w:val="clear" w:color="auto" w:fill="auto"/>
          </w:tcPr>
          <w:p w14:paraId="02041C83" w14:textId="71E51C4A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2562</w:t>
            </w:r>
          </w:p>
        </w:tc>
      </w:tr>
      <w:tr w:rsidR="00E1035A" w:rsidRPr="008B4943" w14:paraId="406487F5" w14:textId="77777777" w:rsidTr="00F26E0E">
        <w:trPr>
          <w:trHeight w:val="253"/>
        </w:trPr>
        <w:tc>
          <w:tcPr>
            <w:tcW w:w="2312" w:type="pct"/>
            <w:shd w:val="clear" w:color="auto" w:fill="auto"/>
          </w:tcPr>
          <w:p w14:paraId="42EDCAE3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688" w:type="pct"/>
            <w:gridSpan w:val="5"/>
          </w:tcPr>
          <w:p w14:paraId="378D3CDC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rPr>
                <w:i/>
                <w:iCs/>
                <w:cs/>
              </w:rPr>
              <w:t>(ล้านบาท)</w:t>
            </w:r>
          </w:p>
        </w:tc>
      </w:tr>
      <w:tr w:rsidR="00E1035A" w:rsidRPr="008B4943" w14:paraId="2E2613C0" w14:textId="77777777" w:rsidTr="00F26E0E">
        <w:tc>
          <w:tcPr>
            <w:tcW w:w="2312" w:type="pct"/>
            <w:shd w:val="clear" w:color="auto" w:fill="auto"/>
          </w:tcPr>
          <w:p w14:paraId="6BC09925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68" w:type="pct"/>
            <w:shd w:val="clear" w:color="auto" w:fill="auto"/>
          </w:tcPr>
          <w:p w14:paraId="56C003CC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1F5E7D8E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07037F44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2C35FC8A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E1035A" w:rsidRPr="008B4943" w14:paraId="78E40B18" w14:textId="77777777" w:rsidTr="00F26E0E">
        <w:tc>
          <w:tcPr>
            <w:tcW w:w="2312" w:type="pct"/>
            <w:shd w:val="clear" w:color="auto" w:fill="auto"/>
          </w:tcPr>
          <w:p w14:paraId="05D06985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8B4943">
              <w:rPr>
                <w:cs/>
              </w:rPr>
              <w:t>ขายสินค้า</w:t>
            </w:r>
          </w:p>
        </w:tc>
        <w:tc>
          <w:tcPr>
            <w:tcW w:w="668" w:type="pct"/>
            <w:shd w:val="clear" w:color="auto" w:fill="auto"/>
          </w:tcPr>
          <w:p w14:paraId="276CD2B5" w14:textId="39E2357F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48" w:type="pct"/>
            <w:shd w:val="clear" w:color="auto" w:fill="auto"/>
          </w:tcPr>
          <w:p w14:paraId="14DC36DC" w14:textId="6903E886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5F3145E0" w14:textId="0BD9D22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1</w:t>
            </w:r>
            <w:r w:rsidR="00A679BA" w:rsidRPr="008B4943">
              <w:t>4</w:t>
            </w:r>
            <w:r w:rsidRPr="008B4943">
              <w:t>,</w:t>
            </w:r>
            <w:r w:rsidR="00A679BA" w:rsidRPr="008B4943">
              <w:t>470</w:t>
            </w:r>
          </w:p>
        </w:tc>
        <w:tc>
          <w:tcPr>
            <w:tcW w:w="671" w:type="pct"/>
            <w:shd w:val="clear" w:color="auto" w:fill="auto"/>
          </w:tcPr>
          <w:p w14:paraId="005285CF" w14:textId="7EB63F8C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2</w:t>
            </w:r>
            <w:r w:rsidR="00E1035A" w:rsidRPr="008B4943">
              <w:t>1,</w:t>
            </w:r>
            <w:r w:rsidRPr="008B4943">
              <w:t>0</w:t>
            </w:r>
            <w:r w:rsidR="00E1035A" w:rsidRPr="008B4943">
              <w:t>11</w:t>
            </w:r>
          </w:p>
        </w:tc>
      </w:tr>
      <w:tr w:rsidR="00E1035A" w:rsidRPr="008B4943" w14:paraId="46A22B71" w14:textId="77777777" w:rsidTr="00F26E0E">
        <w:tc>
          <w:tcPr>
            <w:tcW w:w="2312" w:type="pct"/>
            <w:shd w:val="clear" w:color="auto" w:fill="auto"/>
          </w:tcPr>
          <w:p w14:paraId="5F8AA110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</w:pPr>
            <w:r w:rsidRPr="008B4943">
              <w:rPr>
                <w:cs/>
              </w:rPr>
              <w:t>ซื้อสินค้า</w:t>
            </w:r>
          </w:p>
        </w:tc>
        <w:tc>
          <w:tcPr>
            <w:tcW w:w="668" w:type="pct"/>
            <w:shd w:val="clear" w:color="auto" w:fill="auto"/>
          </w:tcPr>
          <w:p w14:paraId="6451C916" w14:textId="362B2706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48" w:type="pct"/>
            <w:shd w:val="clear" w:color="auto" w:fill="auto"/>
          </w:tcPr>
          <w:p w14:paraId="309C4EDF" w14:textId="4C450A21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778AA0D8" w14:textId="05052418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1</w:t>
            </w:r>
            <w:r w:rsidR="00A679BA" w:rsidRPr="008B4943">
              <w:t>6</w:t>
            </w:r>
            <w:r w:rsidRPr="008B4943">
              <w:t>,</w:t>
            </w:r>
            <w:r w:rsidR="00A679BA" w:rsidRPr="008B4943">
              <w:t>070</w:t>
            </w:r>
          </w:p>
        </w:tc>
        <w:tc>
          <w:tcPr>
            <w:tcW w:w="671" w:type="pct"/>
            <w:shd w:val="clear" w:color="auto" w:fill="auto"/>
          </w:tcPr>
          <w:p w14:paraId="1C496486" w14:textId="1072018D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1</w:t>
            </w:r>
            <w:r w:rsidR="00A679BA" w:rsidRPr="008B4943">
              <w:t>5</w:t>
            </w:r>
            <w:r w:rsidRPr="008B4943">
              <w:t>,</w:t>
            </w:r>
            <w:r w:rsidR="00A679BA" w:rsidRPr="008B4943">
              <w:t>634</w:t>
            </w:r>
          </w:p>
        </w:tc>
      </w:tr>
      <w:tr w:rsidR="00E1035A" w:rsidRPr="008B4943" w14:paraId="5DD967A9" w14:textId="77777777" w:rsidTr="00F26E0E">
        <w:tc>
          <w:tcPr>
            <w:tcW w:w="2312" w:type="pct"/>
            <w:shd w:val="clear" w:color="auto" w:fill="auto"/>
          </w:tcPr>
          <w:p w14:paraId="566961D2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8B4943">
              <w:rPr>
                <w:cs/>
              </w:rPr>
              <w:t>เงินปันผลรับ</w:t>
            </w:r>
          </w:p>
        </w:tc>
        <w:tc>
          <w:tcPr>
            <w:tcW w:w="668" w:type="pct"/>
            <w:shd w:val="clear" w:color="auto" w:fill="auto"/>
          </w:tcPr>
          <w:p w14:paraId="23DA91FA" w14:textId="3084DB83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48" w:type="pct"/>
            <w:shd w:val="clear" w:color="auto" w:fill="auto"/>
          </w:tcPr>
          <w:p w14:paraId="131EF1C0" w14:textId="64DAD581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252D02A2" w14:textId="20317ABB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239</w:t>
            </w:r>
          </w:p>
        </w:tc>
        <w:tc>
          <w:tcPr>
            <w:tcW w:w="671" w:type="pct"/>
            <w:shd w:val="clear" w:color="auto" w:fill="auto"/>
          </w:tcPr>
          <w:p w14:paraId="4ACAB6F3" w14:textId="504604E5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463</w:t>
            </w:r>
          </w:p>
        </w:tc>
      </w:tr>
      <w:tr w:rsidR="00E1035A" w:rsidRPr="008B4943" w14:paraId="6EA7D8CE" w14:textId="77777777" w:rsidTr="00F26E0E">
        <w:tc>
          <w:tcPr>
            <w:tcW w:w="2312" w:type="pct"/>
            <w:shd w:val="clear" w:color="auto" w:fill="auto"/>
          </w:tcPr>
          <w:p w14:paraId="786AA0FF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8B4943">
              <w:rPr>
                <w:cs/>
              </w:rPr>
              <w:t>รายได้อื่น</w:t>
            </w:r>
          </w:p>
        </w:tc>
        <w:tc>
          <w:tcPr>
            <w:tcW w:w="668" w:type="pct"/>
            <w:shd w:val="clear" w:color="auto" w:fill="auto"/>
          </w:tcPr>
          <w:p w14:paraId="2DAF5857" w14:textId="73E5EB41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48" w:type="pct"/>
            <w:shd w:val="clear" w:color="auto" w:fill="auto"/>
          </w:tcPr>
          <w:p w14:paraId="3ADCC544" w14:textId="6B78E79D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42889C5E" w14:textId="31881BA3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64</w:t>
            </w:r>
          </w:p>
        </w:tc>
        <w:tc>
          <w:tcPr>
            <w:tcW w:w="671" w:type="pct"/>
            <w:shd w:val="clear" w:color="auto" w:fill="auto"/>
          </w:tcPr>
          <w:p w14:paraId="0DE393C0" w14:textId="77CCC094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55</w:t>
            </w:r>
          </w:p>
        </w:tc>
      </w:tr>
      <w:tr w:rsidR="00E1035A" w:rsidRPr="008B4943" w14:paraId="60B069EB" w14:textId="77777777" w:rsidTr="00F26E0E">
        <w:tc>
          <w:tcPr>
            <w:tcW w:w="2312" w:type="pct"/>
            <w:shd w:val="clear" w:color="auto" w:fill="auto"/>
          </w:tcPr>
          <w:p w14:paraId="38354F8C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8B4943">
              <w:rPr>
                <w:cs/>
              </w:rPr>
              <w:t>ดอกเบี้ยรับ</w:t>
            </w:r>
          </w:p>
        </w:tc>
        <w:tc>
          <w:tcPr>
            <w:tcW w:w="668" w:type="pct"/>
            <w:shd w:val="clear" w:color="auto" w:fill="auto"/>
          </w:tcPr>
          <w:p w14:paraId="7039794F" w14:textId="567F256E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48" w:type="pct"/>
            <w:shd w:val="clear" w:color="auto" w:fill="auto"/>
          </w:tcPr>
          <w:p w14:paraId="67EFC887" w14:textId="5F818FA1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74ECD48E" w14:textId="74AB86E9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1</w:t>
            </w:r>
            <w:r w:rsidR="00A679BA" w:rsidRPr="008B4943">
              <w:t>04</w:t>
            </w:r>
          </w:p>
        </w:tc>
        <w:tc>
          <w:tcPr>
            <w:tcW w:w="671" w:type="pct"/>
            <w:shd w:val="clear" w:color="auto" w:fill="auto"/>
          </w:tcPr>
          <w:p w14:paraId="3CA352E8" w14:textId="4C7BCAB8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30</w:t>
            </w:r>
          </w:p>
        </w:tc>
      </w:tr>
      <w:tr w:rsidR="00E1035A" w:rsidRPr="008B4943" w14:paraId="4AFFB72F" w14:textId="77777777" w:rsidTr="00F26E0E">
        <w:tc>
          <w:tcPr>
            <w:tcW w:w="2312" w:type="pct"/>
            <w:shd w:val="clear" w:color="auto" w:fill="auto"/>
          </w:tcPr>
          <w:p w14:paraId="6ADC3BD4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b/>
                <w:bCs/>
                <w:cs/>
              </w:rPr>
            </w:pPr>
            <w:r w:rsidRPr="008B4943">
              <w:rPr>
                <w:cs/>
              </w:rPr>
              <w:t>ค่าใช้จ่ายอื่น</w:t>
            </w:r>
          </w:p>
        </w:tc>
        <w:tc>
          <w:tcPr>
            <w:tcW w:w="668" w:type="pct"/>
            <w:shd w:val="clear" w:color="auto" w:fill="auto"/>
          </w:tcPr>
          <w:p w14:paraId="1DF01D98" w14:textId="66CBE0DF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648" w:type="pct"/>
            <w:shd w:val="clear" w:color="auto" w:fill="auto"/>
          </w:tcPr>
          <w:p w14:paraId="1FAC0126" w14:textId="4AF30A0A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24B4D9BC" w14:textId="011E94BC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1</w:t>
            </w:r>
            <w:r w:rsidR="00A679BA" w:rsidRPr="008B4943">
              <w:t>6</w:t>
            </w:r>
          </w:p>
        </w:tc>
        <w:tc>
          <w:tcPr>
            <w:tcW w:w="671" w:type="pct"/>
            <w:shd w:val="clear" w:color="auto" w:fill="auto"/>
          </w:tcPr>
          <w:p w14:paraId="4911CD59" w14:textId="206DADEF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2</w:t>
            </w:r>
            <w:r w:rsidR="00E1035A" w:rsidRPr="008B4943">
              <w:t>1</w:t>
            </w:r>
          </w:p>
        </w:tc>
      </w:tr>
      <w:tr w:rsidR="00E1035A" w:rsidRPr="008B4943" w14:paraId="14486A3F" w14:textId="77777777" w:rsidTr="00F26E0E">
        <w:tc>
          <w:tcPr>
            <w:tcW w:w="2312" w:type="pct"/>
            <w:shd w:val="clear" w:color="auto" w:fill="auto"/>
          </w:tcPr>
          <w:p w14:paraId="4F235679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8B4943">
              <w:rPr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668" w:type="pct"/>
            <w:shd w:val="clear" w:color="auto" w:fill="auto"/>
          </w:tcPr>
          <w:p w14:paraId="19B935FA" w14:textId="367ECB24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48" w:type="pct"/>
            <w:shd w:val="clear" w:color="auto" w:fill="auto"/>
          </w:tcPr>
          <w:p w14:paraId="71587F60" w14:textId="4C5E9289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6B1B719F" w14:textId="4052BBF0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71" w:type="pct"/>
            <w:shd w:val="clear" w:color="auto" w:fill="auto"/>
          </w:tcPr>
          <w:p w14:paraId="16E2C265" w14:textId="0C84FB5F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42</w:t>
            </w:r>
          </w:p>
        </w:tc>
      </w:tr>
      <w:tr w:rsidR="00E1035A" w:rsidRPr="008B4943" w14:paraId="22920259" w14:textId="77777777" w:rsidTr="00F26E0E">
        <w:tc>
          <w:tcPr>
            <w:tcW w:w="2312" w:type="pct"/>
            <w:shd w:val="clear" w:color="auto" w:fill="auto"/>
          </w:tcPr>
          <w:p w14:paraId="3920A64A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34982F96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48" w:type="pct"/>
            <w:shd w:val="clear" w:color="auto" w:fill="auto"/>
          </w:tcPr>
          <w:p w14:paraId="4D666B01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6D23D336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71" w:type="pct"/>
            <w:shd w:val="clear" w:color="auto" w:fill="auto"/>
          </w:tcPr>
          <w:p w14:paraId="126AB442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</w:tr>
      <w:tr w:rsidR="00E1035A" w:rsidRPr="008B4943" w14:paraId="771EC4BA" w14:textId="77777777" w:rsidTr="00F26E0E">
        <w:tc>
          <w:tcPr>
            <w:tcW w:w="2312" w:type="pct"/>
            <w:shd w:val="clear" w:color="auto" w:fill="auto"/>
          </w:tcPr>
          <w:p w14:paraId="5670D6EA" w14:textId="16010BF2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8B4943">
              <w:rPr>
                <w:b/>
                <w:bCs/>
                <w:cs/>
              </w:rPr>
              <w:t>บริษัทร่วมทางอ้อมและการร่วมค้า</w:t>
            </w:r>
          </w:p>
        </w:tc>
        <w:tc>
          <w:tcPr>
            <w:tcW w:w="668" w:type="pct"/>
            <w:shd w:val="clear" w:color="auto" w:fill="auto"/>
          </w:tcPr>
          <w:p w14:paraId="41F1ACE5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6F829785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7FFBAA58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74C2FADC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E1035A" w:rsidRPr="008B4943" w14:paraId="0C9E9D07" w14:textId="77777777" w:rsidTr="00F26E0E">
        <w:tc>
          <w:tcPr>
            <w:tcW w:w="2312" w:type="pct"/>
            <w:shd w:val="clear" w:color="auto" w:fill="auto"/>
          </w:tcPr>
          <w:p w14:paraId="726E08AE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8B4943">
              <w:rPr>
                <w:cs/>
              </w:rPr>
              <w:t>ขายสินค้า</w:t>
            </w:r>
          </w:p>
        </w:tc>
        <w:tc>
          <w:tcPr>
            <w:tcW w:w="668" w:type="pct"/>
            <w:shd w:val="clear" w:color="auto" w:fill="auto"/>
          </w:tcPr>
          <w:p w14:paraId="024FF7D2" w14:textId="270175A6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5</w:t>
            </w:r>
          </w:p>
        </w:tc>
        <w:tc>
          <w:tcPr>
            <w:tcW w:w="648" w:type="pct"/>
            <w:shd w:val="clear" w:color="auto" w:fill="auto"/>
          </w:tcPr>
          <w:p w14:paraId="50E2E976" w14:textId="679514EF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6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2C233A39" w14:textId="3A13C2BF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4</w:t>
            </w:r>
          </w:p>
        </w:tc>
        <w:tc>
          <w:tcPr>
            <w:tcW w:w="671" w:type="pct"/>
            <w:shd w:val="clear" w:color="auto" w:fill="auto"/>
          </w:tcPr>
          <w:p w14:paraId="5E7D6BD4" w14:textId="05B407F7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6</w:t>
            </w:r>
          </w:p>
        </w:tc>
      </w:tr>
      <w:tr w:rsidR="00E1035A" w:rsidRPr="008B4943" w14:paraId="160E82E4" w14:textId="77777777" w:rsidTr="00F26E0E">
        <w:tc>
          <w:tcPr>
            <w:tcW w:w="2312" w:type="pct"/>
            <w:shd w:val="clear" w:color="auto" w:fill="auto"/>
          </w:tcPr>
          <w:p w14:paraId="3BFAD66E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8B4943">
              <w:rPr>
                <w:cs/>
              </w:rPr>
              <w:t>ซื้อสินค้า</w:t>
            </w:r>
          </w:p>
        </w:tc>
        <w:tc>
          <w:tcPr>
            <w:tcW w:w="668" w:type="pct"/>
            <w:shd w:val="clear" w:color="auto" w:fill="auto"/>
          </w:tcPr>
          <w:p w14:paraId="21011F57" w14:textId="0E1A00F0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523</w:t>
            </w:r>
          </w:p>
        </w:tc>
        <w:tc>
          <w:tcPr>
            <w:tcW w:w="648" w:type="pct"/>
            <w:shd w:val="clear" w:color="auto" w:fill="auto"/>
          </w:tcPr>
          <w:p w14:paraId="431C1D3A" w14:textId="33500359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586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289A24FF" w14:textId="60531E99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523</w:t>
            </w:r>
          </w:p>
        </w:tc>
        <w:tc>
          <w:tcPr>
            <w:tcW w:w="671" w:type="pct"/>
            <w:shd w:val="clear" w:color="auto" w:fill="auto"/>
          </w:tcPr>
          <w:p w14:paraId="3C8A05D5" w14:textId="6BCC622D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586</w:t>
            </w:r>
          </w:p>
        </w:tc>
      </w:tr>
      <w:tr w:rsidR="00E1035A" w:rsidRPr="008B4943" w14:paraId="2A085FCC" w14:textId="77777777" w:rsidTr="00F26E0E">
        <w:tc>
          <w:tcPr>
            <w:tcW w:w="2312" w:type="pct"/>
            <w:shd w:val="clear" w:color="auto" w:fill="auto"/>
          </w:tcPr>
          <w:p w14:paraId="45C01562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8B4943">
              <w:rPr>
                <w:cs/>
              </w:rPr>
              <w:t>รายได้อื่น</w:t>
            </w:r>
          </w:p>
        </w:tc>
        <w:tc>
          <w:tcPr>
            <w:tcW w:w="668" w:type="pct"/>
            <w:shd w:val="clear" w:color="auto" w:fill="auto"/>
          </w:tcPr>
          <w:p w14:paraId="75011F0C" w14:textId="67F46800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7</w:t>
            </w:r>
          </w:p>
        </w:tc>
        <w:tc>
          <w:tcPr>
            <w:tcW w:w="648" w:type="pct"/>
            <w:shd w:val="clear" w:color="auto" w:fill="auto"/>
          </w:tcPr>
          <w:p w14:paraId="47111661" w14:textId="39FB0FCA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1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75946D5D" w14:textId="0136CA33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7</w:t>
            </w:r>
          </w:p>
        </w:tc>
        <w:tc>
          <w:tcPr>
            <w:tcW w:w="671" w:type="pct"/>
            <w:shd w:val="clear" w:color="auto" w:fill="auto"/>
          </w:tcPr>
          <w:p w14:paraId="5A3478BA" w14:textId="42DF413D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</w:tr>
      <w:tr w:rsidR="00E1035A" w:rsidRPr="008B4943" w14:paraId="4FE5694E" w14:textId="77777777" w:rsidTr="00F26E0E">
        <w:tc>
          <w:tcPr>
            <w:tcW w:w="2312" w:type="pct"/>
            <w:shd w:val="clear" w:color="auto" w:fill="auto"/>
          </w:tcPr>
          <w:p w14:paraId="1E4FE1FD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8B4943">
              <w:rPr>
                <w:cs/>
              </w:rPr>
              <w:t>ค่าใช้จ่ายอื่น</w:t>
            </w:r>
          </w:p>
        </w:tc>
        <w:tc>
          <w:tcPr>
            <w:tcW w:w="668" w:type="pct"/>
            <w:shd w:val="clear" w:color="auto" w:fill="auto"/>
          </w:tcPr>
          <w:p w14:paraId="799D6852" w14:textId="030B272C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226</w:t>
            </w:r>
          </w:p>
        </w:tc>
        <w:tc>
          <w:tcPr>
            <w:tcW w:w="648" w:type="pct"/>
            <w:shd w:val="clear" w:color="auto" w:fill="auto"/>
          </w:tcPr>
          <w:p w14:paraId="26B80195" w14:textId="0E97ACB8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234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7C218B44" w14:textId="05932CC5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226</w:t>
            </w:r>
          </w:p>
        </w:tc>
        <w:tc>
          <w:tcPr>
            <w:tcW w:w="671" w:type="pct"/>
            <w:shd w:val="clear" w:color="auto" w:fill="auto"/>
          </w:tcPr>
          <w:p w14:paraId="2DE89D40" w14:textId="38D41712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234</w:t>
            </w:r>
          </w:p>
        </w:tc>
      </w:tr>
      <w:tr w:rsidR="00407984" w:rsidRPr="008B4943" w14:paraId="1C901164" w14:textId="77777777" w:rsidTr="00F26E0E">
        <w:tc>
          <w:tcPr>
            <w:tcW w:w="2312" w:type="pct"/>
            <w:shd w:val="clear" w:color="auto" w:fill="auto"/>
          </w:tcPr>
          <w:p w14:paraId="616B91F8" w14:textId="77777777" w:rsidR="00407984" w:rsidRPr="008B4943" w:rsidRDefault="0040798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76CBD293" w14:textId="77777777" w:rsidR="00407984" w:rsidRPr="008B4943" w:rsidRDefault="0040798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045A386F" w14:textId="77777777" w:rsidR="00407984" w:rsidRPr="008B4943" w:rsidRDefault="0040798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1433A483" w14:textId="77777777" w:rsidR="00407984" w:rsidRPr="008B4943" w:rsidRDefault="0040798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1C3AF32F" w14:textId="77777777" w:rsidR="00407984" w:rsidRPr="008B4943" w:rsidRDefault="0040798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E1035A" w:rsidRPr="008B4943" w14:paraId="69792353" w14:textId="77777777" w:rsidTr="00F26E0E">
        <w:tc>
          <w:tcPr>
            <w:tcW w:w="2312" w:type="pct"/>
            <w:shd w:val="clear" w:color="auto" w:fill="auto"/>
          </w:tcPr>
          <w:p w14:paraId="337F6569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668" w:type="pct"/>
            <w:shd w:val="clear" w:color="auto" w:fill="auto"/>
          </w:tcPr>
          <w:p w14:paraId="39623274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073666A8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4D0CFEB1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0693A6F8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E1035A" w:rsidRPr="008B4943" w14:paraId="03FE5884" w14:textId="77777777" w:rsidTr="00F26E0E">
        <w:tc>
          <w:tcPr>
            <w:tcW w:w="2312" w:type="pct"/>
            <w:shd w:val="clear" w:color="auto" w:fill="auto"/>
          </w:tcPr>
          <w:p w14:paraId="674D1FEF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8B4943">
              <w:rPr>
                <w:cs/>
              </w:rPr>
              <w:t>ค่าตอบแทนผู้บริหารสำคัญ</w:t>
            </w:r>
          </w:p>
        </w:tc>
        <w:tc>
          <w:tcPr>
            <w:tcW w:w="668" w:type="pct"/>
            <w:shd w:val="clear" w:color="auto" w:fill="auto"/>
          </w:tcPr>
          <w:p w14:paraId="14CF0C89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6620AF25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0EEC144F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11D3C377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E1035A" w:rsidRPr="008B4943" w14:paraId="0AAE6219" w14:textId="77777777" w:rsidTr="00F26E0E">
        <w:tc>
          <w:tcPr>
            <w:tcW w:w="2312" w:type="pct"/>
            <w:shd w:val="clear" w:color="auto" w:fill="auto"/>
          </w:tcPr>
          <w:p w14:paraId="4F9680D7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8B4943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668" w:type="pct"/>
            <w:shd w:val="clear" w:color="auto" w:fill="auto"/>
          </w:tcPr>
          <w:p w14:paraId="5BD99D7B" w14:textId="2C097499" w:rsidR="00E1035A" w:rsidRPr="008B4943" w:rsidRDefault="00BE3BB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1</w:t>
            </w:r>
            <w:r w:rsidR="004C34A6" w:rsidRPr="008B4943">
              <w:t>39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467B6EAB" w14:textId="5D5BD25C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1</w:t>
            </w:r>
            <w:r w:rsidR="00A679BA" w:rsidRPr="008B4943">
              <w:t>49</w:t>
            </w:r>
          </w:p>
        </w:tc>
        <w:tc>
          <w:tcPr>
            <w:tcW w:w="672" w:type="pct"/>
            <w:shd w:val="clear" w:color="auto" w:fill="auto"/>
          </w:tcPr>
          <w:p w14:paraId="0851810C" w14:textId="1E43777E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60</w:t>
            </w:r>
          </w:p>
        </w:tc>
        <w:tc>
          <w:tcPr>
            <w:tcW w:w="671" w:type="pct"/>
            <w:shd w:val="clear" w:color="auto" w:fill="auto"/>
          </w:tcPr>
          <w:p w14:paraId="39D0648E" w14:textId="042FB82A" w:rsidR="00E1035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68</w:t>
            </w:r>
          </w:p>
        </w:tc>
      </w:tr>
      <w:tr w:rsidR="00E1035A" w:rsidRPr="008B4943" w14:paraId="48FC680A" w14:textId="77777777" w:rsidTr="00F26E0E">
        <w:tc>
          <w:tcPr>
            <w:tcW w:w="2312" w:type="pct"/>
            <w:shd w:val="clear" w:color="auto" w:fill="auto"/>
          </w:tcPr>
          <w:p w14:paraId="5EF609A2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B4943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68" w:type="pct"/>
            <w:shd w:val="clear" w:color="auto" w:fill="auto"/>
          </w:tcPr>
          <w:p w14:paraId="1FDC80AB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6940DA6A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807FA7B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6521490D" w14:textId="77777777" w:rsidR="00E1035A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0A3F68" w:rsidRPr="008B4943" w14:paraId="439E07B6" w14:textId="77777777" w:rsidTr="00F26E0E">
        <w:tc>
          <w:tcPr>
            <w:tcW w:w="2312" w:type="pct"/>
            <w:shd w:val="clear" w:color="auto" w:fill="auto"/>
          </w:tcPr>
          <w:p w14:paraId="0232B2E5" w14:textId="6AB9FC5B" w:rsidR="000A3F68" w:rsidRPr="008B4943" w:rsidRDefault="000A3F6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2"/>
              <w:jc w:val="thaiDistribute"/>
            </w:pPr>
            <w:r w:rsidRPr="008B4943">
              <w:rPr>
                <w:cs/>
              </w:rPr>
              <w:t xml:space="preserve">    ผลประโยชน์ระยะยาวอื่น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6E05AF1D" w14:textId="5943024C" w:rsidR="000A3F68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6</w:t>
            </w:r>
          </w:p>
        </w:tc>
        <w:tc>
          <w:tcPr>
            <w:tcW w:w="677" w:type="pct"/>
            <w:gridSpan w:val="2"/>
            <w:shd w:val="clear" w:color="auto" w:fill="auto"/>
            <w:vAlign w:val="bottom"/>
          </w:tcPr>
          <w:p w14:paraId="6B1BE704" w14:textId="1514999D" w:rsidR="000A3F68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7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287A828F" w14:textId="30C0CE23" w:rsidR="000A3F68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4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7EEF7665" w14:textId="6F442BB5" w:rsidR="000A3F68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4</w:t>
            </w:r>
          </w:p>
        </w:tc>
      </w:tr>
      <w:tr w:rsidR="000A3F68" w:rsidRPr="008B4943" w14:paraId="6B21027A" w14:textId="77777777" w:rsidTr="00F26E0E">
        <w:tc>
          <w:tcPr>
            <w:tcW w:w="2312" w:type="pct"/>
            <w:shd w:val="clear" w:color="auto" w:fill="auto"/>
          </w:tcPr>
          <w:p w14:paraId="209AB73F" w14:textId="77777777" w:rsidR="000A3F68" w:rsidRPr="008B4943" w:rsidRDefault="000A3F6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68" w:type="pct"/>
            <w:shd w:val="clear" w:color="auto" w:fill="auto"/>
          </w:tcPr>
          <w:p w14:paraId="6A74B577" w14:textId="15C66777" w:rsidR="000A3F68" w:rsidRPr="008B4943" w:rsidRDefault="00BE3BB0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1</w:t>
            </w:r>
            <w:r w:rsidR="004C34A6" w:rsidRPr="008B4943">
              <w:rPr>
                <w:b/>
                <w:bCs/>
              </w:rPr>
              <w:t>45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1A627E4F" w14:textId="183EC662" w:rsidR="000A3F68" w:rsidRPr="008B4943" w:rsidRDefault="000A3F6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56</w:t>
            </w:r>
          </w:p>
        </w:tc>
        <w:tc>
          <w:tcPr>
            <w:tcW w:w="672" w:type="pct"/>
            <w:shd w:val="clear" w:color="auto" w:fill="auto"/>
          </w:tcPr>
          <w:p w14:paraId="4F945BA3" w14:textId="21BEABD6" w:rsidR="000A3F68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64</w:t>
            </w:r>
          </w:p>
        </w:tc>
        <w:tc>
          <w:tcPr>
            <w:tcW w:w="671" w:type="pct"/>
            <w:shd w:val="clear" w:color="auto" w:fill="auto"/>
          </w:tcPr>
          <w:p w14:paraId="098C6C3C" w14:textId="44BCAB85" w:rsidR="000A3F68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72</w:t>
            </w:r>
          </w:p>
        </w:tc>
      </w:tr>
      <w:tr w:rsidR="000A3F68" w:rsidRPr="008B4943" w14:paraId="0A0EA771" w14:textId="77777777" w:rsidTr="00F26E0E">
        <w:tc>
          <w:tcPr>
            <w:tcW w:w="2312" w:type="pct"/>
            <w:shd w:val="clear" w:color="auto" w:fill="auto"/>
          </w:tcPr>
          <w:p w14:paraId="6C68E380" w14:textId="77777777" w:rsidR="000A3F68" w:rsidRPr="008B4943" w:rsidRDefault="000A3F6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b/>
                <w:bCs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0EEC95F8" w14:textId="77777777" w:rsidR="000A3F68" w:rsidRPr="008B4943" w:rsidRDefault="000A3F6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2542174C" w14:textId="77777777" w:rsidR="000A3F68" w:rsidRPr="008B4943" w:rsidRDefault="000A3F6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3848E08" w14:textId="77777777" w:rsidR="000A3F68" w:rsidRPr="008B4943" w:rsidRDefault="000A3F6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3F49B76D" w14:textId="77777777" w:rsidR="000A3F68" w:rsidRPr="008B4943" w:rsidRDefault="000A3F6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0A3F68" w:rsidRPr="008B4943" w14:paraId="25FAF736" w14:textId="77777777" w:rsidTr="00F26E0E">
        <w:tc>
          <w:tcPr>
            <w:tcW w:w="2312" w:type="pct"/>
            <w:shd w:val="clear" w:color="auto" w:fill="auto"/>
          </w:tcPr>
          <w:p w14:paraId="6F3A6188" w14:textId="77777777" w:rsidR="000A3F68" w:rsidRPr="008B4943" w:rsidRDefault="000A3F6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8B4943">
              <w:rPr>
                <w:b/>
                <w:bCs/>
                <w:cs/>
              </w:rPr>
              <w:t>กิจการอื่นที่เกี่ยวข้องกัน</w:t>
            </w:r>
            <w:r w:rsidRPr="008B4943">
              <w:rPr>
                <w:cs/>
              </w:rPr>
              <w:t xml:space="preserve"> </w:t>
            </w:r>
          </w:p>
        </w:tc>
        <w:tc>
          <w:tcPr>
            <w:tcW w:w="668" w:type="pct"/>
            <w:shd w:val="clear" w:color="auto" w:fill="auto"/>
          </w:tcPr>
          <w:p w14:paraId="2DBC8330" w14:textId="77777777" w:rsidR="000A3F68" w:rsidRPr="008B4943" w:rsidRDefault="000A3F6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340187C1" w14:textId="77777777" w:rsidR="000A3F68" w:rsidRPr="008B4943" w:rsidRDefault="000A3F6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39C1BD3F" w14:textId="77777777" w:rsidR="000A3F68" w:rsidRPr="008B4943" w:rsidRDefault="000A3F6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5885F453" w14:textId="77777777" w:rsidR="000A3F68" w:rsidRPr="008B4943" w:rsidRDefault="000A3F6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EC29CC" w:rsidRPr="008B4943" w14:paraId="256D5C84" w14:textId="77777777" w:rsidTr="00F26E0E">
        <w:tc>
          <w:tcPr>
            <w:tcW w:w="2312" w:type="pct"/>
            <w:shd w:val="clear" w:color="auto" w:fill="auto"/>
          </w:tcPr>
          <w:p w14:paraId="02008A77" w14:textId="4E232BDC" w:rsidR="00EC29CC" w:rsidRPr="008B4943" w:rsidRDefault="00EC29C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b/>
                <w:bCs/>
                <w:cs/>
              </w:rPr>
            </w:pPr>
            <w:r w:rsidRPr="008B4943">
              <w:rPr>
                <w:cs/>
              </w:rPr>
              <w:t>รายได้อื่น</w:t>
            </w:r>
          </w:p>
        </w:tc>
        <w:tc>
          <w:tcPr>
            <w:tcW w:w="668" w:type="pct"/>
            <w:shd w:val="clear" w:color="auto" w:fill="auto"/>
          </w:tcPr>
          <w:p w14:paraId="69CCB8DE" w14:textId="365673FC" w:rsidR="00EC29CC" w:rsidRPr="008B4943" w:rsidRDefault="00EC29C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2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6DDCFAFC" w14:textId="2DAC54F4" w:rsidR="00EC29CC" w:rsidRPr="008B4943" w:rsidRDefault="00EC29C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2</w:t>
            </w:r>
          </w:p>
        </w:tc>
        <w:tc>
          <w:tcPr>
            <w:tcW w:w="672" w:type="pct"/>
            <w:shd w:val="clear" w:color="auto" w:fill="auto"/>
          </w:tcPr>
          <w:p w14:paraId="51957A53" w14:textId="4743D647" w:rsidR="00EC29CC" w:rsidRPr="008B4943" w:rsidRDefault="00EC29C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2</w:t>
            </w:r>
          </w:p>
        </w:tc>
        <w:tc>
          <w:tcPr>
            <w:tcW w:w="671" w:type="pct"/>
            <w:shd w:val="clear" w:color="auto" w:fill="auto"/>
          </w:tcPr>
          <w:p w14:paraId="6E82A7D4" w14:textId="10804022" w:rsidR="00EC29CC" w:rsidRPr="008B4943" w:rsidRDefault="00EC29C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2</w:t>
            </w:r>
          </w:p>
        </w:tc>
      </w:tr>
      <w:tr w:rsidR="00EC29CC" w:rsidRPr="008B4943" w14:paraId="60E762F0" w14:textId="77777777" w:rsidTr="00F26E0E">
        <w:tc>
          <w:tcPr>
            <w:tcW w:w="2312" w:type="pct"/>
            <w:shd w:val="clear" w:color="auto" w:fill="auto"/>
          </w:tcPr>
          <w:p w14:paraId="27EA8B0A" w14:textId="77777777" w:rsidR="00EC29CC" w:rsidRPr="008B4943" w:rsidRDefault="00EC29C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8B4943">
              <w:rPr>
                <w:cs/>
              </w:rPr>
              <w:t>ดอกเบี้ยรับ</w:t>
            </w:r>
          </w:p>
        </w:tc>
        <w:tc>
          <w:tcPr>
            <w:tcW w:w="668" w:type="pct"/>
            <w:shd w:val="clear" w:color="auto" w:fill="auto"/>
          </w:tcPr>
          <w:p w14:paraId="6BE4CFDA" w14:textId="22DAA159" w:rsidR="00EC29CC" w:rsidRPr="008B4943" w:rsidRDefault="00EC29C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4</w:t>
            </w:r>
            <w:r w:rsidRPr="008B4943">
              <w:rPr>
                <w:cs/>
              </w:rPr>
              <w:t>1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4406DA80" w14:textId="43D78665" w:rsidR="00EC29CC" w:rsidRPr="008B4943" w:rsidRDefault="00EC29C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22</w:t>
            </w:r>
          </w:p>
        </w:tc>
        <w:tc>
          <w:tcPr>
            <w:tcW w:w="672" w:type="pct"/>
            <w:shd w:val="clear" w:color="auto" w:fill="auto"/>
          </w:tcPr>
          <w:p w14:paraId="55F94786" w14:textId="260638CD" w:rsidR="00EC29CC" w:rsidRPr="008B4943" w:rsidRDefault="00EC29C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71" w:type="pct"/>
            <w:shd w:val="clear" w:color="auto" w:fill="auto"/>
          </w:tcPr>
          <w:p w14:paraId="5739D684" w14:textId="2BF4EB46" w:rsidR="00EC29CC" w:rsidRPr="008B4943" w:rsidRDefault="00EC29C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</w:tr>
      <w:tr w:rsidR="00EC29CC" w:rsidRPr="008B4943" w14:paraId="6E36B6CC" w14:textId="77777777" w:rsidTr="00F26E0E">
        <w:tc>
          <w:tcPr>
            <w:tcW w:w="2312" w:type="pct"/>
            <w:shd w:val="clear" w:color="auto" w:fill="auto"/>
          </w:tcPr>
          <w:p w14:paraId="6EB4F3FF" w14:textId="77777777" w:rsidR="00EC29CC" w:rsidRPr="008B4943" w:rsidRDefault="00EC29C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8B4943">
              <w:rPr>
                <w:cs/>
              </w:rPr>
              <w:t>ค่าขนส่งน้ำมันทางท่อ</w:t>
            </w:r>
          </w:p>
        </w:tc>
        <w:tc>
          <w:tcPr>
            <w:tcW w:w="668" w:type="pct"/>
            <w:shd w:val="clear" w:color="auto" w:fill="auto"/>
          </w:tcPr>
          <w:p w14:paraId="2F01699C" w14:textId="2AF89C1C" w:rsidR="00EC29CC" w:rsidRPr="008B4943" w:rsidRDefault="00EC29C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167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643D55C5" w14:textId="22E6CDF7" w:rsidR="00EC29CC" w:rsidRPr="008B4943" w:rsidRDefault="00EC29C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227</w:t>
            </w:r>
          </w:p>
        </w:tc>
        <w:tc>
          <w:tcPr>
            <w:tcW w:w="672" w:type="pct"/>
            <w:shd w:val="clear" w:color="auto" w:fill="auto"/>
          </w:tcPr>
          <w:p w14:paraId="20104714" w14:textId="1E7380B1" w:rsidR="00EC29CC" w:rsidRPr="008B4943" w:rsidRDefault="00EC29C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1</w:t>
            </w:r>
            <w:r w:rsidRPr="008B4943">
              <w:t>67</w:t>
            </w:r>
          </w:p>
        </w:tc>
        <w:tc>
          <w:tcPr>
            <w:tcW w:w="671" w:type="pct"/>
            <w:shd w:val="clear" w:color="auto" w:fill="auto"/>
          </w:tcPr>
          <w:p w14:paraId="2B837BF2" w14:textId="7DE6C139" w:rsidR="00EC29CC" w:rsidRPr="008B4943" w:rsidRDefault="00EC29C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t>227</w:t>
            </w:r>
          </w:p>
        </w:tc>
      </w:tr>
    </w:tbl>
    <w:p w14:paraId="10430A0B" w14:textId="77777777" w:rsidR="00001306" w:rsidRPr="008B4943" w:rsidRDefault="00001306" w:rsidP="008B49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BAA5C4F" w14:textId="77777777" w:rsidR="00407984" w:rsidRPr="008B4943" w:rsidRDefault="0040798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8B4943">
        <w:rPr>
          <w:cs/>
        </w:rPr>
        <w:br w:type="page"/>
      </w:r>
    </w:p>
    <w:p w14:paraId="169F9C21" w14:textId="032D1A25" w:rsidR="007964F3" w:rsidRPr="008B4943" w:rsidRDefault="007964F3" w:rsidP="008B49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lastRenderedPageBreak/>
        <w:tab/>
        <w:t xml:space="preserve">ยอดคงเหลือกับบุคคลหรือกิจการที่เกี่ยวข้องกัน ณ วันที่ </w:t>
      </w:r>
      <w:r w:rsidR="00A679BA" w:rsidRPr="008B4943">
        <w:rPr>
          <w:rFonts w:ascii="Angsana New" w:hAnsi="Angsana New"/>
          <w:sz w:val="30"/>
          <w:szCs w:val="30"/>
        </w:rPr>
        <w:t>30</w:t>
      </w:r>
      <w:r w:rsidR="00001306" w:rsidRPr="008B4943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8B4943">
        <w:rPr>
          <w:rFonts w:ascii="Angsana New" w:hAnsi="Angsana New"/>
          <w:sz w:val="30"/>
          <w:szCs w:val="30"/>
          <w:cs/>
        </w:rPr>
        <w:t xml:space="preserve"> </w:t>
      </w:r>
      <w:r w:rsidR="00A679BA" w:rsidRPr="008B4943">
        <w:rPr>
          <w:rFonts w:ascii="Angsana New" w:hAnsi="Angsana New"/>
          <w:sz w:val="30"/>
          <w:szCs w:val="30"/>
        </w:rPr>
        <w:t>2563</w:t>
      </w:r>
      <w:r w:rsidRPr="008B4943">
        <w:rPr>
          <w:rFonts w:ascii="Angsana New" w:hAnsi="Angsana New"/>
          <w:sz w:val="30"/>
          <w:szCs w:val="30"/>
          <w:cs/>
        </w:rPr>
        <w:t xml:space="preserve"> และ </w:t>
      </w:r>
      <w:r w:rsidR="00A679BA" w:rsidRPr="008B4943">
        <w:rPr>
          <w:rFonts w:ascii="Angsana New" w:hAnsi="Angsana New"/>
          <w:sz w:val="30"/>
          <w:szCs w:val="30"/>
        </w:rPr>
        <w:t>3</w:t>
      </w:r>
      <w:r w:rsidR="00DA349A" w:rsidRPr="008B4943">
        <w:rPr>
          <w:rFonts w:ascii="Angsana New" w:hAnsi="Angsana New"/>
          <w:sz w:val="30"/>
          <w:szCs w:val="30"/>
        </w:rPr>
        <w:t>1</w:t>
      </w:r>
      <w:r w:rsidRPr="008B494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679BA" w:rsidRPr="008B4943">
        <w:rPr>
          <w:rFonts w:ascii="Angsana New" w:hAnsi="Angsana New"/>
          <w:sz w:val="30"/>
          <w:szCs w:val="30"/>
        </w:rPr>
        <w:t>2562</w:t>
      </w:r>
      <w:r w:rsidRPr="008B494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DBE8638" w14:textId="77777777" w:rsidR="00A35EC5" w:rsidRPr="008B4943" w:rsidRDefault="00A35EC5" w:rsidP="008B49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1"/>
        <w:gridCol w:w="1204"/>
        <w:gridCol w:w="1205"/>
        <w:gridCol w:w="1205"/>
        <w:gridCol w:w="1205"/>
      </w:tblGrid>
      <w:tr w:rsidR="00C00B0A" w:rsidRPr="008B4943" w14:paraId="177A0EA9" w14:textId="77777777" w:rsidTr="001A7F95">
        <w:trPr>
          <w:tblHeader/>
        </w:trPr>
        <w:tc>
          <w:tcPr>
            <w:tcW w:w="2332" w:type="pct"/>
          </w:tcPr>
          <w:p w14:paraId="79A90249" w14:textId="77777777" w:rsidR="00C00B0A" w:rsidRPr="008B4943" w:rsidRDefault="00C00B0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34" w:type="pct"/>
            <w:gridSpan w:val="2"/>
            <w:vAlign w:val="bottom"/>
          </w:tcPr>
          <w:p w14:paraId="63C99D28" w14:textId="77777777" w:rsidR="00C00B0A" w:rsidRPr="008B4943" w:rsidRDefault="00C00B0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4" w:type="pct"/>
            <w:gridSpan w:val="2"/>
            <w:vAlign w:val="bottom"/>
          </w:tcPr>
          <w:p w14:paraId="489F0470" w14:textId="77777777" w:rsidR="00C00B0A" w:rsidRPr="008B4943" w:rsidRDefault="00C00B0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1306" w:rsidRPr="008B4943" w14:paraId="6CC4127C" w14:textId="77777777" w:rsidTr="001A7F95">
        <w:trPr>
          <w:tblHeader/>
        </w:trPr>
        <w:tc>
          <w:tcPr>
            <w:tcW w:w="2332" w:type="pct"/>
          </w:tcPr>
          <w:p w14:paraId="33468A85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343CD8EC" w14:textId="590CDD1C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30</w:t>
            </w:r>
            <w:r w:rsidR="00001306" w:rsidRPr="008B494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1D5AAFF3" w14:textId="315F6BFE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3</w:t>
            </w:r>
            <w:r w:rsidR="00001306" w:rsidRPr="008B49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001306" w:rsidRPr="008B494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67" w:type="pct"/>
            <w:shd w:val="clear" w:color="auto" w:fill="auto"/>
          </w:tcPr>
          <w:p w14:paraId="3B1CCB6E" w14:textId="47824C28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30</w:t>
            </w:r>
            <w:r w:rsidR="00001306" w:rsidRPr="008B494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AB4FFBE" w14:textId="54879603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3</w:t>
            </w:r>
            <w:r w:rsidR="00001306" w:rsidRPr="008B49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001306" w:rsidRPr="008B494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01306" w:rsidRPr="008B4943" w14:paraId="75AD1B48" w14:textId="77777777" w:rsidTr="001A7F95">
        <w:trPr>
          <w:tblHeader/>
        </w:trPr>
        <w:tc>
          <w:tcPr>
            <w:tcW w:w="2332" w:type="pct"/>
          </w:tcPr>
          <w:p w14:paraId="4091384B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1E29795A" w14:textId="15C2FFF7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38213EF2" w14:textId="2DFB6EC7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67" w:type="pct"/>
            <w:shd w:val="clear" w:color="auto" w:fill="auto"/>
          </w:tcPr>
          <w:p w14:paraId="6E78AE2A" w14:textId="17B4B253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26BE82D0" w14:textId="0351CDAE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01306" w:rsidRPr="008B4943" w14:paraId="5C4DEEE1" w14:textId="77777777" w:rsidTr="000A3F68">
        <w:trPr>
          <w:tblHeader/>
        </w:trPr>
        <w:tc>
          <w:tcPr>
            <w:tcW w:w="2332" w:type="pct"/>
          </w:tcPr>
          <w:p w14:paraId="0CFCA26E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8" w:type="pct"/>
            <w:gridSpan w:val="4"/>
            <w:shd w:val="clear" w:color="auto" w:fill="auto"/>
          </w:tcPr>
          <w:p w14:paraId="52F00072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1306" w:rsidRPr="008B4943" w14:paraId="2177DEB7" w14:textId="77777777" w:rsidTr="000A3F68">
        <w:trPr>
          <w:tblHeader/>
        </w:trPr>
        <w:tc>
          <w:tcPr>
            <w:tcW w:w="2332" w:type="pct"/>
          </w:tcPr>
          <w:p w14:paraId="34D202EF" w14:textId="77777777" w:rsidR="00001306" w:rsidRPr="008B4943" w:rsidRDefault="00001306" w:rsidP="008B494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8B4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67" w:type="pct"/>
          </w:tcPr>
          <w:p w14:paraId="77C75274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34B31EDB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56B394FE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4267C185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1306" w:rsidRPr="008B4943" w14:paraId="6F885BDE" w14:textId="77777777" w:rsidTr="000A3F68">
        <w:trPr>
          <w:tblHeader/>
        </w:trPr>
        <w:tc>
          <w:tcPr>
            <w:tcW w:w="2332" w:type="pct"/>
          </w:tcPr>
          <w:p w14:paraId="0EA7CC54" w14:textId="77777777" w:rsidR="00001306" w:rsidRPr="008B4943" w:rsidRDefault="00001306" w:rsidP="008B494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67" w:type="pct"/>
          </w:tcPr>
          <w:p w14:paraId="56566EAF" w14:textId="188A05E5" w:rsidR="00001306" w:rsidRPr="008B4943" w:rsidRDefault="00D02BF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667" w:type="pct"/>
          </w:tcPr>
          <w:p w14:paraId="4CE103F1" w14:textId="77777777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667" w:type="pct"/>
          </w:tcPr>
          <w:p w14:paraId="6F61229E" w14:textId="46CF44CE" w:rsidR="00001306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1</w:t>
            </w:r>
            <w:r w:rsidRPr="008B4943">
              <w:t>,</w:t>
            </w:r>
            <w:r w:rsidR="00A679BA" w:rsidRPr="008B4943">
              <w:t>037</w:t>
            </w:r>
          </w:p>
        </w:tc>
        <w:tc>
          <w:tcPr>
            <w:tcW w:w="667" w:type="pct"/>
          </w:tcPr>
          <w:p w14:paraId="7C7A0114" w14:textId="53EF5BFF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2</w:t>
            </w:r>
            <w:r w:rsidR="00001306" w:rsidRPr="008B4943">
              <w:t>,</w:t>
            </w:r>
            <w:r w:rsidRPr="008B4943">
              <w:t>0</w:t>
            </w:r>
            <w:r w:rsidR="00001306" w:rsidRPr="008B4943">
              <w:t>1</w:t>
            </w:r>
            <w:r w:rsidRPr="008B4943">
              <w:t>9</w:t>
            </w:r>
          </w:p>
        </w:tc>
      </w:tr>
      <w:tr w:rsidR="00001306" w:rsidRPr="008B4943" w14:paraId="588B7CC9" w14:textId="77777777" w:rsidTr="000A3F68">
        <w:trPr>
          <w:tblHeader/>
        </w:trPr>
        <w:tc>
          <w:tcPr>
            <w:tcW w:w="2332" w:type="pct"/>
          </w:tcPr>
          <w:p w14:paraId="5D393A60" w14:textId="71F1D05D" w:rsidR="00001306" w:rsidRPr="008B4943" w:rsidRDefault="00001306" w:rsidP="008B494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บริษัทร่วมทางอ้อม</w:t>
            </w:r>
          </w:p>
        </w:tc>
        <w:tc>
          <w:tcPr>
            <w:tcW w:w="667" w:type="pct"/>
          </w:tcPr>
          <w:p w14:paraId="77814FE9" w14:textId="28D93F2D" w:rsidR="00001306" w:rsidRPr="008B4943" w:rsidRDefault="00C81716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67" w:type="pct"/>
          </w:tcPr>
          <w:p w14:paraId="36E39216" w14:textId="5CDA499E" w:rsidR="00001306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2</w:t>
            </w:r>
          </w:p>
        </w:tc>
        <w:tc>
          <w:tcPr>
            <w:tcW w:w="667" w:type="pct"/>
          </w:tcPr>
          <w:p w14:paraId="536813F5" w14:textId="777E1AE0" w:rsidR="00001306" w:rsidRPr="008B4943" w:rsidRDefault="00E1035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67" w:type="pct"/>
          </w:tcPr>
          <w:p w14:paraId="5AD28029" w14:textId="6A066DD2" w:rsidR="00001306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t>2</w:t>
            </w:r>
          </w:p>
        </w:tc>
      </w:tr>
      <w:tr w:rsidR="00001306" w:rsidRPr="008B4943" w14:paraId="534DB488" w14:textId="77777777" w:rsidTr="000A3F68">
        <w:trPr>
          <w:tblHeader/>
        </w:trPr>
        <w:tc>
          <w:tcPr>
            <w:tcW w:w="2332" w:type="pct"/>
          </w:tcPr>
          <w:p w14:paraId="7A3F0754" w14:textId="5CFDD8A3" w:rsidR="00001306" w:rsidRPr="008B4943" w:rsidRDefault="00001306" w:rsidP="008B4943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</w:p>
        </w:tc>
        <w:tc>
          <w:tcPr>
            <w:tcW w:w="667" w:type="pct"/>
          </w:tcPr>
          <w:p w14:paraId="5F091953" w14:textId="7E53A419" w:rsidR="00001306" w:rsidRPr="008B4943" w:rsidRDefault="0081311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7B1D7012" w14:textId="62A4D713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2</w:t>
            </w:r>
          </w:p>
        </w:tc>
        <w:tc>
          <w:tcPr>
            <w:tcW w:w="667" w:type="pct"/>
            <w:shd w:val="clear" w:color="auto" w:fill="auto"/>
          </w:tcPr>
          <w:p w14:paraId="33616A76" w14:textId="16D272D6" w:rsidR="00001306" w:rsidRPr="008B4943" w:rsidRDefault="005A7A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037</w:t>
            </w:r>
          </w:p>
        </w:tc>
        <w:tc>
          <w:tcPr>
            <w:tcW w:w="667" w:type="pct"/>
            <w:shd w:val="clear" w:color="auto" w:fill="auto"/>
          </w:tcPr>
          <w:p w14:paraId="3B3DF786" w14:textId="76CE4B15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2</w:t>
            </w:r>
            <w:r w:rsidR="00001306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02</w:t>
            </w:r>
            <w:r w:rsidR="00001306" w:rsidRPr="008B4943">
              <w:rPr>
                <w:b/>
                <w:bCs/>
              </w:rPr>
              <w:t>1</w:t>
            </w:r>
          </w:p>
        </w:tc>
      </w:tr>
      <w:tr w:rsidR="00001306" w:rsidRPr="008B4943" w14:paraId="07C9107F" w14:textId="77777777" w:rsidTr="000A3F68">
        <w:trPr>
          <w:tblHeader/>
        </w:trPr>
        <w:tc>
          <w:tcPr>
            <w:tcW w:w="2332" w:type="pct"/>
          </w:tcPr>
          <w:p w14:paraId="41B2261B" w14:textId="294E75FB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40" w:lineRule="auto"/>
              <w:ind w:left="144" w:hanging="144"/>
              <w:rPr>
                <w:rFonts w:asciiTheme="majorBidi" w:hAnsiTheme="majorBidi" w:cstheme="majorBidi"/>
                <w:i/>
                <w:iCs/>
                <w:rtl/>
                <w:cs/>
              </w:rPr>
            </w:pPr>
            <w:r w:rsidRPr="008B494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8B4943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 </w:t>
            </w:r>
            <w:r w:rsidR="000A3F68" w:rsidRPr="008B4943">
              <w:rPr>
                <w:rFonts w:asciiTheme="majorBidi" w:hAnsiTheme="majorBidi" w:cstheme="majorBidi"/>
                <w:cs/>
              </w:rPr>
              <w:t xml:space="preserve">              </w:t>
            </w:r>
            <w:r w:rsidRPr="008B4943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  <w:i/>
                <w:iCs/>
              </w:rPr>
              <w:t>2562</w:t>
            </w:r>
            <w:r w:rsidRPr="008B4943">
              <w:rPr>
                <w:rFonts w:asciiTheme="majorBidi" w:hAnsiTheme="majorBidi"/>
                <w:i/>
                <w:iCs/>
                <w:cs/>
              </w:rPr>
              <w:t xml:space="preserve">: </w:t>
            </w:r>
            <w:r w:rsidRPr="008B4943">
              <w:rPr>
                <w:rFonts w:asciiTheme="majorBidi" w:hAnsiTheme="majorBidi" w:cstheme="majorBidi"/>
                <w:i/>
                <w:iCs/>
                <w:cs/>
              </w:rPr>
              <w:t>ค่าเผื่อหนี้สงสัยจะสูญ)</w:t>
            </w:r>
          </w:p>
        </w:tc>
        <w:tc>
          <w:tcPr>
            <w:tcW w:w="667" w:type="pct"/>
          </w:tcPr>
          <w:p w14:paraId="2B897979" w14:textId="00EEA8CC" w:rsidR="00001306" w:rsidRPr="008B4943" w:rsidRDefault="00001306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  <w:p w14:paraId="6A6CB4EB" w14:textId="4B01413F" w:rsidR="00001306" w:rsidRPr="008B4943" w:rsidRDefault="00D02BF0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3698F5C4" w14:textId="77777777" w:rsidR="00001306" w:rsidRPr="008B4943" w:rsidRDefault="00001306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  <w:p w14:paraId="676596C7" w14:textId="11F672A6" w:rsidR="00001306" w:rsidRPr="008B4943" w:rsidRDefault="00001306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61F1DFDD" w14:textId="77777777" w:rsidR="00001306" w:rsidRPr="008B4943" w:rsidRDefault="00001306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  <w:p w14:paraId="3F56305A" w14:textId="2003D5CC" w:rsidR="00001306" w:rsidRPr="008B4943" w:rsidRDefault="005A7A5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591CF27F" w14:textId="77777777" w:rsidR="00001306" w:rsidRPr="008B4943" w:rsidRDefault="00001306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  <w:p w14:paraId="6889C14A" w14:textId="1860EAD0" w:rsidR="00001306" w:rsidRPr="008B4943" w:rsidRDefault="00001306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</w:tr>
      <w:tr w:rsidR="00001306" w:rsidRPr="008B4943" w14:paraId="20B87507" w14:textId="77777777" w:rsidTr="000A3F68">
        <w:trPr>
          <w:tblHeader/>
        </w:trPr>
        <w:tc>
          <w:tcPr>
            <w:tcW w:w="2332" w:type="pct"/>
          </w:tcPr>
          <w:p w14:paraId="478A9F18" w14:textId="77777777" w:rsidR="00001306" w:rsidRPr="008B4943" w:rsidRDefault="00001306" w:rsidP="008B4943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67" w:type="pct"/>
          </w:tcPr>
          <w:p w14:paraId="2C063615" w14:textId="6D3AE408" w:rsidR="00001306" w:rsidRPr="008B4943" w:rsidRDefault="00C81716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05559FB8" w14:textId="325CC750" w:rsidR="00001306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2</w:t>
            </w:r>
          </w:p>
        </w:tc>
        <w:tc>
          <w:tcPr>
            <w:tcW w:w="667" w:type="pct"/>
            <w:shd w:val="clear" w:color="auto" w:fill="auto"/>
          </w:tcPr>
          <w:p w14:paraId="40DD1263" w14:textId="5E30E486" w:rsidR="00001306" w:rsidRPr="008B4943" w:rsidRDefault="005A7A5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037</w:t>
            </w:r>
          </w:p>
        </w:tc>
        <w:tc>
          <w:tcPr>
            <w:tcW w:w="667" w:type="pct"/>
            <w:shd w:val="clear" w:color="auto" w:fill="auto"/>
          </w:tcPr>
          <w:p w14:paraId="7C1730CF" w14:textId="03C3073D" w:rsidR="00001306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2</w:t>
            </w:r>
            <w:r w:rsidR="00001306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02</w:t>
            </w:r>
            <w:r w:rsidR="00001306" w:rsidRPr="008B4943">
              <w:rPr>
                <w:b/>
                <w:bCs/>
              </w:rPr>
              <w:t>1</w:t>
            </w:r>
          </w:p>
        </w:tc>
      </w:tr>
    </w:tbl>
    <w:p w14:paraId="6281F332" w14:textId="77777777" w:rsidR="00A35EC5" w:rsidRPr="008B4943" w:rsidRDefault="00A35EC5" w:rsidP="008B4943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B94658" w:rsidRPr="008B4943" w14:paraId="4A159715" w14:textId="77777777" w:rsidTr="00C50BD2">
        <w:trPr>
          <w:tblHeader/>
        </w:trPr>
        <w:tc>
          <w:tcPr>
            <w:tcW w:w="2294" w:type="pct"/>
          </w:tcPr>
          <w:p w14:paraId="4D1B57D2" w14:textId="77777777" w:rsidR="00B94658" w:rsidRPr="008B4943" w:rsidRDefault="00B9465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2"/>
            <w:vAlign w:val="bottom"/>
          </w:tcPr>
          <w:p w14:paraId="30718384" w14:textId="11DF179E" w:rsidR="00B94658" w:rsidRPr="008B4943" w:rsidRDefault="00B9465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shd w:val="clear" w:color="auto" w:fill="auto"/>
            <w:vAlign w:val="bottom"/>
          </w:tcPr>
          <w:p w14:paraId="5FEE0A7F" w14:textId="73CCF933" w:rsidR="00B94658" w:rsidRPr="008B4943" w:rsidRDefault="00B9465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658" w:rsidRPr="008B4943" w14:paraId="2D0C17D2" w14:textId="77777777" w:rsidTr="00C50BD2">
        <w:trPr>
          <w:tblHeader/>
        </w:trPr>
        <w:tc>
          <w:tcPr>
            <w:tcW w:w="2294" w:type="pct"/>
          </w:tcPr>
          <w:p w14:paraId="1691FE5C" w14:textId="77777777" w:rsidR="00B94658" w:rsidRPr="008B4943" w:rsidRDefault="00B9465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79D7CE5C" w14:textId="1C087DE5" w:rsidR="00B94658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67148F70" w14:textId="01193B89" w:rsidR="00B94658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36" w:type="pct"/>
            <w:shd w:val="clear" w:color="auto" w:fill="auto"/>
          </w:tcPr>
          <w:p w14:paraId="1ACFAACF" w14:textId="6914EFDE" w:rsidR="00B94658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2BD888FD" w14:textId="1AC9B37D" w:rsidR="00B94658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94658" w:rsidRPr="008B4943" w14:paraId="294C78B1" w14:textId="77777777" w:rsidTr="00C50BD2">
        <w:trPr>
          <w:tblHeader/>
        </w:trPr>
        <w:tc>
          <w:tcPr>
            <w:tcW w:w="2294" w:type="pct"/>
          </w:tcPr>
          <w:p w14:paraId="43FA98D3" w14:textId="77777777" w:rsidR="00B94658" w:rsidRPr="008B4943" w:rsidRDefault="00B9465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6" w:type="pct"/>
            <w:gridSpan w:val="4"/>
          </w:tcPr>
          <w:p w14:paraId="4405B062" w14:textId="2F09C90E" w:rsidR="00B94658" w:rsidRPr="008B4943" w:rsidRDefault="00B9465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94658" w:rsidRPr="008B4943" w14:paraId="467212F8" w14:textId="77777777" w:rsidTr="00C50BD2">
        <w:trPr>
          <w:tblHeader/>
        </w:trPr>
        <w:tc>
          <w:tcPr>
            <w:tcW w:w="2294" w:type="pct"/>
          </w:tcPr>
          <w:p w14:paraId="627D0B19" w14:textId="21609563" w:rsidR="00B94658" w:rsidRPr="008B4943" w:rsidRDefault="00B9465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35" w:hanging="13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="000A3F68" w:rsidRPr="008B4943">
              <w:rPr>
                <w:rFonts w:ascii="Angsana New" w:hAnsi="Angsana New"/>
                <w:sz w:val="30"/>
                <w:szCs w:val="30"/>
                <w:cs/>
              </w:rPr>
              <w:t xml:space="preserve">                    </w:t>
            </w:r>
            <w:r w:rsidRPr="008B49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E3BB0" w:rsidRPr="008B4943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679BA" w:rsidRPr="008B4943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หนี้สูญและหนี้สงสัยจะสูญ)</w:t>
            </w:r>
            <w:r w:rsidR="00BE3BB0"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BE3BB0" w:rsidRPr="008B4943">
              <w:rPr>
                <w:rFonts w:ascii="Angsana New" w:hAnsi="Angsana New"/>
                <w:sz w:val="30"/>
                <w:szCs w:val="30"/>
                <w:cs/>
              </w:rPr>
              <w:t xml:space="preserve">สำหรับ  </w:t>
            </w:r>
          </w:p>
        </w:tc>
        <w:tc>
          <w:tcPr>
            <w:tcW w:w="687" w:type="pct"/>
          </w:tcPr>
          <w:p w14:paraId="5EA297D1" w14:textId="77777777" w:rsidR="00B94658" w:rsidRPr="008B4943" w:rsidRDefault="00B9465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21FAFD2" w14:textId="7F8CFBBE" w:rsidR="001A7F95" w:rsidRPr="008B4943" w:rsidRDefault="001A7F95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44A90127" w14:textId="77777777" w:rsidR="00B94658" w:rsidRPr="008B4943" w:rsidRDefault="00B9465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7062428F" w14:textId="77777777" w:rsidR="00B94658" w:rsidRPr="008B4943" w:rsidRDefault="00B9465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29E045F" w14:textId="79E57D8B" w:rsidR="0056442D" w:rsidRPr="008B4943" w:rsidRDefault="0056442D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231A63C4" w14:textId="77777777" w:rsidR="00B94658" w:rsidRPr="008B4943" w:rsidRDefault="00B9465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4658" w:rsidRPr="008B4943" w14:paraId="24BF1E28" w14:textId="77777777" w:rsidTr="00C50BD2">
        <w:trPr>
          <w:tblHeader/>
        </w:trPr>
        <w:tc>
          <w:tcPr>
            <w:tcW w:w="2294" w:type="pct"/>
          </w:tcPr>
          <w:p w14:paraId="26AA976C" w14:textId="5BA85D99" w:rsidR="00B94658" w:rsidRPr="008B4943" w:rsidRDefault="00B94658" w:rsidP="008B4943">
            <w:pPr>
              <w:pStyle w:val="block"/>
              <w:spacing w:after="0" w:line="240" w:lineRule="auto"/>
              <w:ind w:left="234" w:hanging="90"/>
              <w:jc w:val="thaiDistribute"/>
              <w:rPr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งวดสามเดือนสิ้นสุดวันที่ </w:t>
            </w:r>
            <w:r w:rsidR="00A679BA" w:rsidRPr="008B4943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001306" w:rsidRPr="008B494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87" w:type="pct"/>
          </w:tcPr>
          <w:p w14:paraId="797FC919" w14:textId="2D701082" w:rsidR="00B94658" w:rsidRPr="008B4943" w:rsidRDefault="00D02BF0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3652AD22" w14:textId="532C1416" w:rsidR="00B94658" w:rsidRPr="008B4943" w:rsidRDefault="00D02BF0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1CC8BE4E" w14:textId="699C39B8" w:rsidR="00B94658" w:rsidRPr="008B4943" w:rsidRDefault="005A7A5A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5C397EB7" w14:textId="271F1166" w:rsidR="00B94658" w:rsidRPr="008B4943" w:rsidRDefault="005A7A5A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805A8" w:rsidRPr="008B4943" w14:paraId="4A61D768" w14:textId="77777777" w:rsidTr="00C50BD2">
        <w:trPr>
          <w:tblHeader/>
        </w:trPr>
        <w:tc>
          <w:tcPr>
            <w:tcW w:w="2294" w:type="pct"/>
          </w:tcPr>
          <w:p w14:paraId="2BA6114C" w14:textId="6F5D7B70" w:rsidR="008805A8" w:rsidRPr="008B4943" w:rsidRDefault="008805A8" w:rsidP="008B4943">
            <w:pPr>
              <w:pStyle w:val="block"/>
              <w:spacing w:after="0" w:line="240" w:lineRule="auto"/>
              <w:ind w:left="234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งวดหกเดือนสิ้นสุดวันที่ </w:t>
            </w:r>
            <w:r w:rsidR="00A679BA" w:rsidRPr="008B4943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8B494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87" w:type="pct"/>
          </w:tcPr>
          <w:p w14:paraId="1CF249B5" w14:textId="310D7765" w:rsidR="008805A8" w:rsidRPr="008B4943" w:rsidRDefault="00D02BF0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160267F8" w14:textId="14B8F08A" w:rsidR="008805A8" w:rsidRPr="008B4943" w:rsidRDefault="00D02BF0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755B45F2" w14:textId="0EF76470" w:rsidR="008805A8" w:rsidRPr="008B4943" w:rsidRDefault="005A7A5A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49973F3D" w14:textId="085D3F72" w:rsidR="008805A8" w:rsidRPr="008B4943" w:rsidRDefault="005A7A5A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212BC426" w14:textId="77777777" w:rsidR="00D3123E" w:rsidRPr="008B4943" w:rsidRDefault="00D3123E" w:rsidP="008B4943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B94658" w:rsidRPr="008B4943" w14:paraId="2C3DBA54" w14:textId="77777777" w:rsidTr="00C50BD2">
        <w:trPr>
          <w:tblHeader/>
        </w:trPr>
        <w:tc>
          <w:tcPr>
            <w:tcW w:w="2294" w:type="pct"/>
          </w:tcPr>
          <w:p w14:paraId="3B747813" w14:textId="77777777" w:rsidR="00B94658" w:rsidRPr="008B4943" w:rsidRDefault="00B94658" w:rsidP="008B494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3" w:type="pct"/>
            <w:gridSpan w:val="2"/>
          </w:tcPr>
          <w:p w14:paraId="778F89FA" w14:textId="0628E728" w:rsidR="00B94658" w:rsidRPr="008B4943" w:rsidRDefault="00B9465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shd w:val="clear" w:color="auto" w:fill="auto"/>
          </w:tcPr>
          <w:p w14:paraId="075D9585" w14:textId="6A388C85" w:rsidR="00B94658" w:rsidRPr="008B4943" w:rsidRDefault="00B9465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1306" w:rsidRPr="008B4943" w14:paraId="4F6E2CB1" w14:textId="77777777" w:rsidTr="00C50BD2">
        <w:trPr>
          <w:tblHeader/>
        </w:trPr>
        <w:tc>
          <w:tcPr>
            <w:tcW w:w="2294" w:type="pct"/>
          </w:tcPr>
          <w:p w14:paraId="5721E608" w14:textId="77777777" w:rsidR="00001306" w:rsidRPr="008B4943" w:rsidRDefault="00001306" w:rsidP="008B494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</w:tcPr>
          <w:p w14:paraId="4A829F9E" w14:textId="150B6F72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30</w:t>
            </w:r>
            <w:r w:rsidR="00001306" w:rsidRPr="008B494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86" w:type="pct"/>
            <w:shd w:val="clear" w:color="auto" w:fill="auto"/>
          </w:tcPr>
          <w:p w14:paraId="10323AA8" w14:textId="0DF4C0F4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3</w:t>
            </w:r>
            <w:r w:rsidR="00001306" w:rsidRPr="008B49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001306" w:rsidRPr="008B494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6" w:type="pct"/>
            <w:shd w:val="clear" w:color="auto" w:fill="auto"/>
          </w:tcPr>
          <w:p w14:paraId="7200F2BB" w14:textId="2BF0A539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30</w:t>
            </w:r>
            <w:r w:rsidR="00001306" w:rsidRPr="008B494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97" w:type="pct"/>
            <w:shd w:val="clear" w:color="auto" w:fill="auto"/>
          </w:tcPr>
          <w:p w14:paraId="296CD683" w14:textId="7426F5DC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3</w:t>
            </w:r>
            <w:r w:rsidR="00001306" w:rsidRPr="008B49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001306" w:rsidRPr="008B494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01306" w:rsidRPr="008B4943" w14:paraId="3E9E69BB" w14:textId="77777777" w:rsidTr="00C50BD2">
        <w:trPr>
          <w:tblHeader/>
        </w:trPr>
        <w:tc>
          <w:tcPr>
            <w:tcW w:w="2294" w:type="pct"/>
          </w:tcPr>
          <w:p w14:paraId="50B5589E" w14:textId="77777777" w:rsidR="00001306" w:rsidRPr="008B4943" w:rsidRDefault="00001306" w:rsidP="008B494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</w:tcPr>
          <w:p w14:paraId="581588D4" w14:textId="3802A5F5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86" w:type="pct"/>
            <w:shd w:val="clear" w:color="auto" w:fill="auto"/>
          </w:tcPr>
          <w:p w14:paraId="4D2F0847" w14:textId="5E9302BD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36" w:type="pct"/>
            <w:shd w:val="clear" w:color="auto" w:fill="auto"/>
          </w:tcPr>
          <w:p w14:paraId="205D6EC7" w14:textId="5D1932F5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97" w:type="pct"/>
            <w:shd w:val="clear" w:color="auto" w:fill="auto"/>
          </w:tcPr>
          <w:p w14:paraId="3B6F79BF" w14:textId="580A2499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01306" w:rsidRPr="008B4943" w14:paraId="261FE2A5" w14:textId="77777777" w:rsidTr="00C50BD2">
        <w:trPr>
          <w:tblHeader/>
        </w:trPr>
        <w:tc>
          <w:tcPr>
            <w:tcW w:w="2294" w:type="pct"/>
          </w:tcPr>
          <w:p w14:paraId="5E4B0080" w14:textId="77777777" w:rsidR="00001306" w:rsidRPr="008B4943" w:rsidRDefault="00001306" w:rsidP="008B494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6" w:type="pct"/>
            <w:gridSpan w:val="4"/>
          </w:tcPr>
          <w:p w14:paraId="5C6EEA50" w14:textId="6F20DB75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1306" w:rsidRPr="008B4943" w14:paraId="300E6DE2" w14:textId="77777777" w:rsidTr="00C50BD2">
        <w:trPr>
          <w:tblHeader/>
        </w:trPr>
        <w:tc>
          <w:tcPr>
            <w:tcW w:w="2294" w:type="pct"/>
          </w:tcPr>
          <w:p w14:paraId="414C5BA7" w14:textId="77777777" w:rsidR="00001306" w:rsidRPr="008B4943" w:rsidRDefault="00001306" w:rsidP="008B4943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  <w:r w:rsidRPr="008B4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687" w:type="pct"/>
          </w:tcPr>
          <w:p w14:paraId="2964DA9B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1D2323FC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8282C72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683E1091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306" w:rsidRPr="008B4943" w14:paraId="109BEC72" w14:textId="77777777" w:rsidTr="00C50BD2">
        <w:trPr>
          <w:tblHeader/>
        </w:trPr>
        <w:tc>
          <w:tcPr>
            <w:tcW w:w="2294" w:type="pct"/>
          </w:tcPr>
          <w:p w14:paraId="349A3D76" w14:textId="77777777" w:rsidR="00001306" w:rsidRPr="008B4943" w:rsidRDefault="00001306" w:rsidP="008B4943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87" w:type="pct"/>
          </w:tcPr>
          <w:p w14:paraId="1C34A0DA" w14:textId="6FAB58B1" w:rsidR="00001306" w:rsidRPr="008B4943" w:rsidRDefault="00D80F0E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A0B7B87" w14:textId="77F29626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158EA397" w14:textId="0FCD9391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697" w:type="pct"/>
            <w:shd w:val="clear" w:color="auto" w:fill="auto"/>
          </w:tcPr>
          <w:p w14:paraId="1C269E84" w14:textId="65EC97C0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001306" w:rsidRPr="008B4943" w14:paraId="53369D9F" w14:textId="77777777" w:rsidTr="00D401A1">
        <w:trPr>
          <w:tblHeader/>
        </w:trPr>
        <w:tc>
          <w:tcPr>
            <w:tcW w:w="2294" w:type="pct"/>
          </w:tcPr>
          <w:p w14:paraId="404AE920" w14:textId="77777777" w:rsidR="00001306" w:rsidRPr="008B4943" w:rsidRDefault="00001306" w:rsidP="008B494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687" w:type="pct"/>
          </w:tcPr>
          <w:p w14:paraId="14DE4EE3" w14:textId="7D264B7D" w:rsidR="00001306" w:rsidRPr="008B4943" w:rsidRDefault="00A679BA" w:rsidP="008B4943">
            <w:pPr>
              <w:pStyle w:val="BodyText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686" w:type="pct"/>
            <w:shd w:val="clear" w:color="auto" w:fill="auto"/>
          </w:tcPr>
          <w:p w14:paraId="2F852146" w14:textId="6DE0AA73" w:rsidR="00001306" w:rsidRPr="008B4943" w:rsidRDefault="00A679BA" w:rsidP="008B4943">
            <w:pPr>
              <w:pStyle w:val="BodyText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636" w:type="pct"/>
            <w:shd w:val="clear" w:color="auto" w:fill="auto"/>
          </w:tcPr>
          <w:p w14:paraId="215A46DC" w14:textId="129436ED" w:rsidR="00001306" w:rsidRPr="008B4943" w:rsidRDefault="00E1035A" w:rsidP="008B4943">
            <w:pPr>
              <w:pStyle w:val="BodyText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1F5D23E4" w14:textId="3243DD8F" w:rsidR="00001306" w:rsidRPr="008B4943" w:rsidRDefault="00001306" w:rsidP="008B4943">
            <w:pPr>
              <w:pStyle w:val="BodyText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1306" w:rsidRPr="008B4943" w14:paraId="3CFC4E02" w14:textId="77777777" w:rsidTr="00D401A1">
        <w:trPr>
          <w:tblHeader/>
        </w:trPr>
        <w:tc>
          <w:tcPr>
            <w:tcW w:w="2294" w:type="pct"/>
            <w:vAlign w:val="center"/>
          </w:tcPr>
          <w:p w14:paraId="7149B4A6" w14:textId="159268C2" w:rsidR="00001306" w:rsidRPr="008B4943" w:rsidRDefault="00001306" w:rsidP="008B4943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687" w:type="pct"/>
          </w:tcPr>
          <w:p w14:paraId="33A446FB" w14:textId="2955E55A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686" w:type="pct"/>
            <w:shd w:val="clear" w:color="auto" w:fill="auto"/>
          </w:tcPr>
          <w:p w14:paraId="4043DCA2" w14:textId="68EBCDF8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636" w:type="pct"/>
            <w:shd w:val="clear" w:color="auto" w:fill="auto"/>
          </w:tcPr>
          <w:p w14:paraId="0673F757" w14:textId="5558B6D4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697" w:type="pct"/>
            <w:shd w:val="clear" w:color="auto" w:fill="auto"/>
          </w:tcPr>
          <w:p w14:paraId="29E478D5" w14:textId="7715A31C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</w:tr>
      <w:tr w:rsidR="00001306" w:rsidRPr="008B4943" w14:paraId="294B1223" w14:textId="77777777" w:rsidTr="00C50BD2">
        <w:trPr>
          <w:trHeight w:val="541"/>
          <w:tblHeader/>
        </w:trPr>
        <w:tc>
          <w:tcPr>
            <w:tcW w:w="2294" w:type="pct"/>
            <w:vAlign w:val="center"/>
          </w:tcPr>
          <w:p w14:paraId="5C4F94CD" w14:textId="77777777" w:rsidR="00A27A60" w:rsidRPr="008B4943" w:rsidRDefault="00001306" w:rsidP="008B4943">
            <w:pPr>
              <w:pStyle w:val="block"/>
              <w:spacing w:after="0" w:line="240" w:lineRule="auto"/>
              <w:ind w:left="150" w:hanging="1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49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8B4943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 xml:space="preserve"> </w:t>
            </w:r>
            <w:r w:rsidRPr="008B49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ค่าเผื่อผลขาดทุนจากการด้อยค่า </w:t>
            </w:r>
            <w:r w:rsidR="00A27A60" w:rsidRPr="008B49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6A2491FB" w14:textId="11D893B2" w:rsidR="00001306" w:rsidRPr="008B4943" w:rsidRDefault="00A27A60" w:rsidP="008B4943">
            <w:pPr>
              <w:pStyle w:val="block"/>
              <w:spacing w:after="0" w:line="240" w:lineRule="auto"/>
              <w:ind w:left="150" w:hanging="1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8B49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  <w:r w:rsidR="00001306" w:rsidRPr="008B49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679BA" w:rsidRPr="008B49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2562</w:t>
            </w:r>
            <w:r w:rsidR="00001306" w:rsidRPr="008B4943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 xml:space="preserve">: </w:t>
            </w:r>
            <w:r w:rsidR="00001306" w:rsidRPr="008B49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ค่าเผื่อหนี้สงสัยจะสูญ)</w:t>
            </w:r>
          </w:p>
        </w:tc>
        <w:tc>
          <w:tcPr>
            <w:tcW w:w="687" w:type="pct"/>
          </w:tcPr>
          <w:p w14:paraId="6793C400" w14:textId="77777777" w:rsidR="00001306" w:rsidRPr="008B4943" w:rsidRDefault="00001306" w:rsidP="008B49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30E5AF8" w14:textId="63DC7A23" w:rsidR="00001306" w:rsidRPr="008B4943" w:rsidRDefault="00D80F0E" w:rsidP="008B49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58C49E41" w14:textId="77777777" w:rsidR="00001306" w:rsidRPr="008B4943" w:rsidRDefault="00001306" w:rsidP="008B49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9F80C5E" w14:textId="77777777" w:rsidR="00001306" w:rsidRPr="008B4943" w:rsidRDefault="00001306" w:rsidP="008B49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7FE32A76" w14:textId="77777777" w:rsidR="00001306" w:rsidRPr="008B4943" w:rsidRDefault="00001306" w:rsidP="008B49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963F97D" w14:textId="5EE162D0" w:rsidR="00001306" w:rsidRPr="008B4943" w:rsidRDefault="00860683" w:rsidP="008B49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B4943">
              <w:rPr>
                <w:rFonts w:ascii="Angsana New" w:hAnsi="Angsana New"/>
                <w:sz w:val="30"/>
                <w:szCs w:val="30"/>
              </w:rPr>
              <w:t>1</w:t>
            </w:r>
            <w:r w:rsidR="00A679BA" w:rsidRPr="008B4943">
              <w:rPr>
                <w:rFonts w:ascii="Angsana New" w:hAnsi="Angsana New"/>
                <w:sz w:val="30"/>
                <w:szCs w:val="30"/>
              </w:rPr>
              <w:t>0</w:t>
            </w:r>
            <w:r w:rsidRPr="008B494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97" w:type="pct"/>
            <w:shd w:val="clear" w:color="auto" w:fill="auto"/>
          </w:tcPr>
          <w:p w14:paraId="6B6723A6" w14:textId="77777777" w:rsidR="00001306" w:rsidRPr="008B4943" w:rsidRDefault="00001306" w:rsidP="008B49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ECF7F14" w14:textId="77777777" w:rsidR="00001306" w:rsidRPr="008B4943" w:rsidRDefault="00001306" w:rsidP="008B49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1306" w:rsidRPr="008B4943" w14:paraId="414346F1" w14:textId="77777777" w:rsidTr="00C50BD2">
        <w:trPr>
          <w:tblHeader/>
        </w:trPr>
        <w:tc>
          <w:tcPr>
            <w:tcW w:w="2294" w:type="pct"/>
            <w:vAlign w:val="center"/>
          </w:tcPr>
          <w:p w14:paraId="40038389" w14:textId="77777777" w:rsidR="00001306" w:rsidRPr="008B4943" w:rsidRDefault="00001306" w:rsidP="008B4943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30"/>
                <w:szCs w:val="30"/>
                <w:lang w:bidi="th-TH"/>
              </w:rPr>
            </w:pPr>
            <w:r w:rsidRPr="008B4943">
              <w:rPr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87" w:type="pct"/>
          </w:tcPr>
          <w:p w14:paraId="61D9E8CC" w14:textId="5D4F15CA" w:rsidR="00001306" w:rsidRPr="008B4943" w:rsidRDefault="00A679BA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686" w:type="pct"/>
            <w:shd w:val="clear" w:color="auto" w:fill="auto"/>
          </w:tcPr>
          <w:p w14:paraId="7FC4C5A1" w14:textId="66C1B95F" w:rsidR="00001306" w:rsidRPr="008B4943" w:rsidRDefault="00A679BA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636" w:type="pct"/>
            <w:shd w:val="clear" w:color="auto" w:fill="auto"/>
          </w:tcPr>
          <w:p w14:paraId="3ADEA46E" w14:textId="594D73E5" w:rsidR="00001306" w:rsidRPr="008B4943" w:rsidRDefault="00A679BA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697" w:type="pct"/>
            <w:shd w:val="clear" w:color="auto" w:fill="auto"/>
          </w:tcPr>
          <w:p w14:paraId="0A56DC04" w14:textId="440A296C" w:rsidR="00001306" w:rsidRPr="008B4943" w:rsidRDefault="00A679BA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</w:tr>
      <w:tr w:rsidR="00001306" w:rsidRPr="008B4943" w14:paraId="4FC459C3" w14:textId="77777777" w:rsidTr="00C50BD2">
        <w:trPr>
          <w:tblHeader/>
        </w:trPr>
        <w:tc>
          <w:tcPr>
            <w:tcW w:w="2294" w:type="pct"/>
          </w:tcPr>
          <w:p w14:paraId="67C82B76" w14:textId="77777777" w:rsidR="00001306" w:rsidRPr="008B4943" w:rsidRDefault="00001306" w:rsidP="008B4943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73" w:type="pct"/>
            <w:gridSpan w:val="2"/>
          </w:tcPr>
          <w:p w14:paraId="05383A5E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2"/>
            <w:shd w:val="clear" w:color="auto" w:fill="auto"/>
          </w:tcPr>
          <w:p w14:paraId="5923DC39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54B7EFC2" w14:textId="77777777" w:rsidR="00407984" w:rsidRPr="008B4943" w:rsidRDefault="00407984" w:rsidP="008B4943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001306" w:rsidRPr="008B4943" w14:paraId="090FF792" w14:textId="77777777" w:rsidTr="00C50BD2">
        <w:trPr>
          <w:tblHeader/>
        </w:trPr>
        <w:tc>
          <w:tcPr>
            <w:tcW w:w="2294" w:type="pct"/>
          </w:tcPr>
          <w:p w14:paraId="1F092257" w14:textId="77777777" w:rsidR="00001306" w:rsidRPr="008B4943" w:rsidRDefault="00001306" w:rsidP="008B4943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73" w:type="pct"/>
            <w:gridSpan w:val="2"/>
          </w:tcPr>
          <w:p w14:paraId="407DE9A3" w14:textId="36A38851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shd w:val="clear" w:color="auto" w:fill="auto"/>
          </w:tcPr>
          <w:p w14:paraId="6DD11498" w14:textId="3AB163FE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1306" w:rsidRPr="008B4943" w14:paraId="68F5005C" w14:textId="77777777" w:rsidTr="00C50BD2">
        <w:trPr>
          <w:tblHeader/>
        </w:trPr>
        <w:tc>
          <w:tcPr>
            <w:tcW w:w="2294" w:type="pct"/>
          </w:tcPr>
          <w:p w14:paraId="7EE91EBA" w14:textId="77777777" w:rsidR="00001306" w:rsidRPr="008B4943" w:rsidRDefault="00001306" w:rsidP="008B4943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87" w:type="pct"/>
          </w:tcPr>
          <w:p w14:paraId="504CC1E0" w14:textId="48E32D0C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2BB69567" w14:textId="204C0897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36" w:type="pct"/>
            <w:shd w:val="clear" w:color="auto" w:fill="auto"/>
          </w:tcPr>
          <w:p w14:paraId="168E60E5" w14:textId="2F70C778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6F27E7D0" w14:textId="01D9915B" w:rsidR="00001306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01306" w:rsidRPr="008B4943" w14:paraId="040FA510" w14:textId="77777777" w:rsidTr="00C50BD2">
        <w:trPr>
          <w:tblHeader/>
        </w:trPr>
        <w:tc>
          <w:tcPr>
            <w:tcW w:w="2294" w:type="pct"/>
          </w:tcPr>
          <w:p w14:paraId="4DED1CA2" w14:textId="77777777" w:rsidR="00001306" w:rsidRPr="008B4943" w:rsidRDefault="00001306" w:rsidP="008B4943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6" w:type="pct"/>
            <w:gridSpan w:val="4"/>
          </w:tcPr>
          <w:p w14:paraId="5A121DD7" w14:textId="0AC16813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3F68" w:rsidRPr="008B4943" w14:paraId="4908BFF4" w14:textId="77777777" w:rsidTr="00C50BD2">
        <w:trPr>
          <w:tblHeader/>
        </w:trPr>
        <w:tc>
          <w:tcPr>
            <w:tcW w:w="2294" w:type="pct"/>
          </w:tcPr>
          <w:p w14:paraId="0C4C5D01" w14:textId="16C6F095" w:rsidR="000A3F68" w:rsidRPr="008B4943" w:rsidRDefault="000A3F68" w:rsidP="008B4943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ขาดทุนจากการด้อยค่า                       </w:t>
            </w:r>
            <w:r w:rsidRPr="008B4943"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  <w:t xml:space="preserve"> </w:t>
            </w:r>
          </w:p>
          <w:p w14:paraId="032CEE8C" w14:textId="217B77BF" w:rsidR="000A3F68" w:rsidRPr="008B4943" w:rsidRDefault="000A3F68" w:rsidP="008B4943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rtl/>
                <w:cs/>
              </w:rPr>
              <w:tab/>
            </w:r>
            <w:r w:rsidR="00D02BF0" w:rsidRPr="008B494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679BA" w:rsidRPr="008B494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="00D02BF0" w:rsidRPr="008B494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: หนี้สูญและหนี้สงสัยจะสูญ)</w:t>
            </w:r>
            <w:r w:rsidR="00BE3BB0" w:rsidRPr="008B494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BE3BB0"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</w:t>
            </w:r>
          </w:p>
        </w:tc>
        <w:tc>
          <w:tcPr>
            <w:tcW w:w="687" w:type="pct"/>
          </w:tcPr>
          <w:p w14:paraId="6DC82169" w14:textId="77777777" w:rsidR="000A3F68" w:rsidRPr="008B4943" w:rsidRDefault="000A3F6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31B6ADF6" w14:textId="77777777" w:rsidR="000A3F68" w:rsidRPr="008B4943" w:rsidRDefault="000A3F6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483C87AA" w14:textId="77777777" w:rsidR="000A3F68" w:rsidRPr="008B4943" w:rsidRDefault="000A3F6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7" w:type="pct"/>
            <w:shd w:val="clear" w:color="auto" w:fill="auto"/>
          </w:tcPr>
          <w:p w14:paraId="552D61AB" w14:textId="77777777" w:rsidR="000A3F68" w:rsidRPr="008B4943" w:rsidRDefault="000A3F6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1306" w:rsidRPr="008B4943" w14:paraId="2D292902" w14:textId="77777777" w:rsidTr="00C50BD2">
        <w:trPr>
          <w:tblHeader/>
        </w:trPr>
        <w:tc>
          <w:tcPr>
            <w:tcW w:w="2294" w:type="pct"/>
          </w:tcPr>
          <w:p w14:paraId="6FB8BD84" w14:textId="069233CC" w:rsidR="00001306" w:rsidRPr="008B4943" w:rsidRDefault="00001306" w:rsidP="008B4943">
            <w:pPr>
              <w:pStyle w:val="block"/>
              <w:spacing w:after="0" w:line="240" w:lineRule="auto"/>
              <w:ind w:left="144" w:firstLine="15"/>
              <w:jc w:val="thaiDistribute"/>
              <w:rPr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งวดสามเดือนสิ้นสุดวันที่ </w:t>
            </w:r>
            <w:r w:rsidR="00A679BA" w:rsidRPr="008B4943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8B494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87" w:type="pct"/>
          </w:tcPr>
          <w:p w14:paraId="1D4B74E7" w14:textId="5F101994" w:rsidR="00001306" w:rsidRPr="008B4943" w:rsidRDefault="007830A8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72D096CF" w14:textId="4ADD5014" w:rsidR="00001306" w:rsidRPr="008B4943" w:rsidRDefault="007830A8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47367BAF" w14:textId="1133F5A4" w:rsidR="00001306" w:rsidRPr="008B4943" w:rsidRDefault="006302AC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97" w:type="pct"/>
            <w:shd w:val="clear" w:color="auto" w:fill="auto"/>
          </w:tcPr>
          <w:p w14:paraId="1033C56A" w14:textId="1A870ED6" w:rsidR="00001306" w:rsidRPr="008B4943" w:rsidRDefault="005A7A5A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805A8" w:rsidRPr="008B4943" w14:paraId="2D4AE524" w14:textId="77777777" w:rsidTr="00C50BD2">
        <w:trPr>
          <w:tblHeader/>
        </w:trPr>
        <w:tc>
          <w:tcPr>
            <w:tcW w:w="2294" w:type="pct"/>
          </w:tcPr>
          <w:p w14:paraId="4525C083" w14:textId="0E254A2A" w:rsidR="008805A8" w:rsidRPr="008B4943" w:rsidRDefault="008805A8" w:rsidP="008B4943">
            <w:pPr>
              <w:pStyle w:val="block"/>
              <w:spacing w:after="0" w:line="240" w:lineRule="auto"/>
              <w:ind w:left="144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งวดหกเดือนสิ้นสุดวันที่ </w:t>
            </w:r>
            <w:r w:rsidR="00A679BA" w:rsidRPr="008B4943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8B494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87" w:type="pct"/>
          </w:tcPr>
          <w:p w14:paraId="54574312" w14:textId="3705F8C0" w:rsidR="008805A8" w:rsidRPr="008B4943" w:rsidRDefault="007830A8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32B4EF71" w14:textId="1AEC09BA" w:rsidR="008805A8" w:rsidRPr="008B4943" w:rsidRDefault="007830A8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62529D16" w14:textId="631EFCFA" w:rsidR="008805A8" w:rsidRPr="008B4943" w:rsidRDefault="006302AC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97" w:type="pct"/>
            <w:shd w:val="clear" w:color="auto" w:fill="auto"/>
          </w:tcPr>
          <w:p w14:paraId="1661496F" w14:textId="59BF7EBA" w:rsidR="008805A8" w:rsidRPr="008B4943" w:rsidRDefault="005A7A5A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3E7B7F77" w14:textId="77777777" w:rsidR="007964F3" w:rsidRPr="008B4943" w:rsidRDefault="007964F3" w:rsidP="008B4943">
      <w:pPr>
        <w:autoSpaceDE w:val="0"/>
        <w:autoSpaceDN w:val="0"/>
        <w:spacing w:line="240" w:lineRule="auto"/>
      </w:pPr>
    </w:p>
    <w:p w14:paraId="36B80759" w14:textId="77777777" w:rsidR="00D3123E" w:rsidRPr="008B4943" w:rsidRDefault="00D3123E" w:rsidP="008B4943">
      <w:r w:rsidRPr="008B4943">
        <w:rPr>
          <w:cs/>
        </w:rPr>
        <w:br w:type="page"/>
      </w:r>
    </w:p>
    <w:tbl>
      <w:tblPr>
        <w:tblpPr w:leftFromText="180" w:rightFromText="180" w:vertAnchor="text" w:tblpY="1"/>
        <w:tblOverlap w:val="never"/>
        <w:tblW w:w="9722" w:type="dxa"/>
        <w:tblLayout w:type="fixed"/>
        <w:tblLook w:val="0000" w:firstRow="0" w:lastRow="0" w:firstColumn="0" w:lastColumn="0" w:noHBand="0" w:noVBand="0"/>
      </w:tblPr>
      <w:tblGrid>
        <w:gridCol w:w="2430"/>
        <w:gridCol w:w="912"/>
        <w:gridCol w:w="914"/>
        <w:gridCol w:w="914"/>
        <w:gridCol w:w="902"/>
        <w:gridCol w:w="10"/>
        <w:gridCol w:w="912"/>
        <w:gridCol w:w="912"/>
        <w:gridCol w:w="914"/>
        <w:gridCol w:w="902"/>
      </w:tblGrid>
      <w:tr w:rsidR="00950522" w:rsidRPr="008B4943" w14:paraId="250AA65D" w14:textId="77777777" w:rsidTr="00950522">
        <w:trPr>
          <w:trHeight w:val="80"/>
          <w:tblHeader/>
        </w:trPr>
        <w:tc>
          <w:tcPr>
            <w:tcW w:w="1250" w:type="pct"/>
            <w:vAlign w:val="bottom"/>
          </w:tcPr>
          <w:p w14:paraId="551ABEDE" w14:textId="77777777" w:rsidR="00950522" w:rsidRPr="008B4943" w:rsidRDefault="00950522" w:rsidP="008B4943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3" w:type="pct"/>
            <w:gridSpan w:val="4"/>
            <w:vAlign w:val="bottom"/>
          </w:tcPr>
          <w:p w14:paraId="7E1921B7" w14:textId="77777777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494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77" w:type="pct"/>
            <w:gridSpan w:val="5"/>
            <w:vAlign w:val="bottom"/>
          </w:tcPr>
          <w:p w14:paraId="252F5CDF" w14:textId="77777777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494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522" w:rsidRPr="008B4943" w14:paraId="516027CF" w14:textId="77777777" w:rsidTr="00950522">
        <w:trPr>
          <w:trHeight w:val="934"/>
          <w:tblHeader/>
        </w:trPr>
        <w:tc>
          <w:tcPr>
            <w:tcW w:w="1250" w:type="pct"/>
            <w:vAlign w:val="bottom"/>
          </w:tcPr>
          <w:p w14:paraId="249CFEFA" w14:textId="77777777" w:rsidR="00950522" w:rsidRPr="008B4943" w:rsidRDefault="00950522" w:rsidP="008B4943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9" w:type="pct"/>
            <w:vAlign w:val="bottom"/>
          </w:tcPr>
          <w:p w14:paraId="35EE7159" w14:textId="558FA44D" w:rsidR="00950522" w:rsidRPr="008B4943" w:rsidRDefault="000D61B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sz w:val="28"/>
                <w:szCs w:val="28"/>
                <w:cs/>
              </w:rPr>
            </w:pPr>
            <w:r w:rsidRPr="008B4943">
              <w:rPr>
                <w:sz w:val="28"/>
                <w:szCs w:val="28"/>
                <w:cs/>
              </w:rPr>
              <w:t xml:space="preserve">ณ วันที่     </w:t>
            </w:r>
            <w:r w:rsidR="00950522" w:rsidRPr="008B4943">
              <w:rPr>
                <w:sz w:val="28"/>
                <w:szCs w:val="28"/>
              </w:rPr>
              <w:t>1</w:t>
            </w:r>
            <w:r w:rsidR="00950522" w:rsidRPr="008B4943">
              <w:rPr>
                <w:sz w:val="28"/>
                <w:szCs w:val="28"/>
                <w:cs/>
              </w:rPr>
              <w:t xml:space="preserve"> มกราคม </w:t>
            </w:r>
            <w:r w:rsidR="00A679BA" w:rsidRPr="008B4943">
              <w:rPr>
                <w:sz w:val="28"/>
                <w:szCs w:val="28"/>
              </w:rPr>
              <w:t>2563</w:t>
            </w:r>
            <w:r w:rsidR="00950522" w:rsidRPr="008B4943">
              <w:rPr>
                <w:sz w:val="28"/>
                <w:szCs w:val="28"/>
                <w:cs/>
              </w:rPr>
              <w:t xml:space="preserve"> – ปรับปรุงใหม่</w:t>
            </w:r>
          </w:p>
        </w:tc>
        <w:tc>
          <w:tcPr>
            <w:tcW w:w="470" w:type="pct"/>
            <w:vAlign w:val="bottom"/>
          </w:tcPr>
          <w:p w14:paraId="177F2379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8B4943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70" w:type="pct"/>
            <w:vAlign w:val="bottom"/>
          </w:tcPr>
          <w:p w14:paraId="03809F05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ผลกระทบ</w:t>
            </w:r>
          </w:p>
          <w:p w14:paraId="78612FEC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8B4943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469" w:type="pct"/>
            <w:gridSpan w:val="2"/>
            <w:vAlign w:val="bottom"/>
          </w:tcPr>
          <w:p w14:paraId="437857E9" w14:textId="36DD262B" w:rsidR="00950522" w:rsidRPr="008B4943" w:rsidRDefault="000D61B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 xml:space="preserve">ณ วันที่                       </w:t>
            </w:r>
            <w:r w:rsidR="00A679BA" w:rsidRPr="008B4943">
              <w:rPr>
                <w:sz w:val="28"/>
                <w:szCs w:val="28"/>
              </w:rPr>
              <w:t>30</w:t>
            </w:r>
            <w:r w:rsidRPr="008B4943">
              <w:rPr>
                <w:sz w:val="28"/>
                <w:szCs w:val="28"/>
                <w:cs/>
              </w:rPr>
              <w:t xml:space="preserve"> </w:t>
            </w:r>
            <w:r w:rsidR="00950522" w:rsidRPr="008B4943">
              <w:rPr>
                <w:sz w:val="28"/>
                <w:szCs w:val="28"/>
                <w:cs/>
              </w:rPr>
              <w:t>มิถุนายน</w:t>
            </w:r>
          </w:p>
          <w:p w14:paraId="7AD16420" w14:textId="2847F038" w:rsidR="0095052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8B4943">
              <w:rPr>
                <w:sz w:val="28"/>
                <w:szCs w:val="28"/>
              </w:rPr>
              <w:t>2563</w:t>
            </w:r>
          </w:p>
        </w:tc>
        <w:tc>
          <w:tcPr>
            <w:tcW w:w="469" w:type="pct"/>
            <w:vAlign w:val="bottom"/>
          </w:tcPr>
          <w:p w14:paraId="4DFB21B3" w14:textId="61CE163C" w:rsidR="00950522" w:rsidRPr="008B4943" w:rsidRDefault="000D61B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sz w:val="28"/>
                <w:szCs w:val="28"/>
                <w:cs/>
              </w:rPr>
            </w:pPr>
            <w:r w:rsidRPr="008B4943">
              <w:rPr>
                <w:sz w:val="28"/>
                <w:szCs w:val="28"/>
                <w:cs/>
              </w:rPr>
              <w:t xml:space="preserve">ณ วันที่     </w:t>
            </w:r>
            <w:r w:rsidRPr="008B4943">
              <w:rPr>
                <w:sz w:val="28"/>
                <w:szCs w:val="28"/>
              </w:rPr>
              <w:t>1</w:t>
            </w:r>
            <w:r w:rsidRPr="008B4943">
              <w:rPr>
                <w:sz w:val="28"/>
                <w:szCs w:val="28"/>
                <w:cs/>
              </w:rPr>
              <w:t xml:space="preserve"> มกราคม </w:t>
            </w:r>
            <w:r w:rsidR="00A679BA" w:rsidRPr="008B4943">
              <w:rPr>
                <w:sz w:val="28"/>
                <w:szCs w:val="28"/>
              </w:rPr>
              <w:t>2563</w:t>
            </w:r>
            <w:r w:rsidRPr="008B4943">
              <w:rPr>
                <w:sz w:val="28"/>
                <w:szCs w:val="28"/>
                <w:cs/>
              </w:rPr>
              <w:t xml:space="preserve"> – ปรับปรุงใหม่</w:t>
            </w:r>
          </w:p>
        </w:tc>
        <w:tc>
          <w:tcPr>
            <w:tcW w:w="469" w:type="pct"/>
            <w:vAlign w:val="bottom"/>
          </w:tcPr>
          <w:p w14:paraId="3648B675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8B4943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70" w:type="pct"/>
            <w:vAlign w:val="bottom"/>
          </w:tcPr>
          <w:p w14:paraId="1E8C6599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ผลกระทบ</w:t>
            </w:r>
          </w:p>
          <w:p w14:paraId="0B224FD0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8B4943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464" w:type="pct"/>
            <w:vAlign w:val="bottom"/>
          </w:tcPr>
          <w:p w14:paraId="6C1F9689" w14:textId="77777777" w:rsidR="000D61BE" w:rsidRPr="008B4943" w:rsidRDefault="000D61B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 xml:space="preserve">ณ วันที่     </w:t>
            </w:r>
          </w:p>
          <w:p w14:paraId="3E5C9F00" w14:textId="7E24F5DE" w:rsidR="0095052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</w:rPr>
              <w:t>30</w:t>
            </w:r>
            <w:r w:rsidR="000D61BE" w:rsidRPr="008B4943">
              <w:rPr>
                <w:sz w:val="28"/>
                <w:szCs w:val="28"/>
                <w:cs/>
              </w:rPr>
              <w:t xml:space="preserve"> </w:t>
            </w:r>
            <w:r w:rsidR="00950522" w:rsidRPr="008B4943">
              <w:rPr>
                <w:sz w:val="28"/>
                <w:szCs w:val="28"/>
                <w:cs/>
              </w:rPr>
              <w:t>มิถุนายน</w:t>
            </w:r>
          </w:p>
          <w:p w14:paraId="024CA4EF" w14:textId="0F1C3113" w:rsidR="0095052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8B4943">
              <w:rPr>
                <w:sz w:val="28"/>
                <w:szCs w:val="28"/>
              </w:rPr>
              <w:t>2563</w:t>
            </w:r>
          </w:p>
        </w:tc>
      </w:tr>
      <w:tr w:rsidR="00950522" w:rsidRPr="008B4943" w14:paraId="3C312253" w14:textId="77777777" w:rsidTr="00950522">
        <w:trPr>
          <w:trHeight w:val="80"/>
          <w:tblHeader/>
        </w:trPr>
        <w:tc>
          <w:tcPr>
            <w:tcW w:w="1250" w:type="pct"/>
            <w:vAlign w:val="bottom"/>
          </w:tcPr>
          <w:p w14:paraId="70E418E0" w14:textId="726A6222" w:rsidR="00950522" w:rsidRPr="008B4943" w:rsidRDefault="006302AC" w:rsidP="008B4943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B4943">
              <w:rPr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เงินให้กู้ยืม</w:t>
            </w:r>
          </w:p>
        </w:tc>
        <w:tc>
          <w:tcPr>
            <w:tcW w:w="1878" w:type="pct"/>
            <w:gridSpan w:val="5"/>
            <w:vAlign w:val="bottom"/>
          </w:tcPr>
          <w:p w14:paraId="799B30B3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8B4943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72" w:type="pct"/>
            <w:gridSpan w:val="4"/>
            <w:vAlign w:val="bottom"/>
          </w:tcPr>
          <w:p w14:paraId="51A82F73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8B4943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50522" w:rsidRPr="008B4943" w14:paraId="695498FE" w14:textId="77777777" w:rsidTr="00950522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43FE91EF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8B4943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69" w:type="pct"/>
          </w:tcPr>
          <w:p w14:paraId="1831581E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70" w:type="pct"/>
          </w:tcPr>
          <w:p w14:paraId="380E25A8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70" w:type="pct"/>
          </w:tcPr>
          <w:p w14:paraId="11C75EB3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69" w:type="pct"/>
            <w:gridSpan w:val="2"/>
          </w:tcPr>
          <w:p w14:paraId="2888A324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69" w:type="pct"/>
          </w:tcPr>
          <w:p w14:paraId="1CE752B4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69" w:type="pct"/>
          </w:tcPr>
          <w:p w14:paraId="715C86D3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70" w:type="pct"/>
          </w:tcPr>
          <w:p w14:paraId="05AD38C7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64" w:type="pct"/>
          </w:tcPr>
          <w:p w14:paraId="6167E1F7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</w:tr>
      <w:tr w:rsidR="00950522" w:rsidRPr="008B4943" w14:paraId="5D557F67" w14:textId="77777777" w:rsidTr="00950522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6D7E476D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8B4943">
              <w:rPr>
                <w:sz w:val="28"/>
                <w:szCs w:val="28"/>
                <w:cs/>
              </w:rPr>
              <w:t>บริษัท บางจาก รีเทล จำกัด</w:t>
            </w:r>
          </w:p>
        </w:tc>
        <w:tc>
          <w:tcPr>
            <w:tcW w:w="469" w:type="pct"/>
          </w:tcPr>
          <w:p w14:paraId="208703CE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70" w:type="pct"/>
          </w:tcPr>
          <w:p w14:paraId="76A9BC31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70" w:type="pct"/>
          </w:tcPr>
          <w:p w14:paraId="68A59324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69" w:type="pct"/>
            <w:gridSpan w:val="2"/>
          </w:tcPr>
          <w:p w14:paraId="330AC949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69" w:type="pct"/>
          </w:tcPr>
          <w:p w14:paraId="3FD8BD00" w14:textId="77139849" w:rsidR="0095052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</w:rPr>
              <w:t>6</w:t>
            </w:r>
            <w:r w:rsidR="00950522" w:rsidRPr="008B4943">
              <w:rPr>
                <w:sz w:val="28"/>
                <w:szCs w:val="28"/>
                <w:cs/>
              </w:rPr>
              <w:t>1</w:t>
            </w:r>
            <w:r w:rsidRPr="008B4943">
              <w:rPr>
                <w:sz w:val="28"/>
                <w:szCs w:val="28"/>
              </w:rPr>
              <w:t>0</w:t>
            </w:r>
          </w:p>
        </w:tc>
        <w:tc>
          <w:tcPr>
            <w:tcW w:w="469" w:type="pct"/>
          </w:tcPr>
          <w:p w14:paraId="78D78DC7" w14:textId="4520B6EF" w:rsidR="0095052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</w:rPr>
              <w:t>35</w:t>
            </w:r>
          </w:p>
        </w:tc>
        <w:tc>
          <w:tcPr>
            <w:tcW w:w="470" w:type="pct"/>
          </w:tcPr>
          <w:p w14:paraId="0066F0E6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64" w:type="pct"/>
          </w:tcPr>
          <w:p w14:paraId="083466B9" w14:textId="3C550D1D" w:rsidR="0095052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</w:rPr>
              <w:t>645</w:t>
            </w:r>
          </w:p>
        </w:tc>
      </w:tr>
      <w:tr w:rsidR="00950522" w:rsidRPr="008B4943" w14:paraId="6C8D83EA" w14:textId="77777777" w:rsidTr="00950522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3405837A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8B4943">
              <w:rPr>
                <w:sz w:val="28"/>
                <w:szCs w:val="28"/>
              </w:rPr>
              <w:t>BCP Innovation Pte</w:t>
            </w:r>
            <w:r w:rsidRPr="008B4943">
              <w:rPr>
                <w:sz w:val="28"/>
                <w:szCs w:val="28"/>
                <w:cs/>
              </w:rPr>
              <w:t xml:space="preserve">. </w:t>
            </w:r>
            <w:r w:rsidRPr="008B4943">
              <w:rPr>
                <w:sz w:val="28"/>
                <w:szCs w:val="28"/>
              </w:rPr>
              <w:t>Ltd</w:t>
            </w:r>
            <w:r w:rsidRPr="008B4943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469" w:type="pct"/>
          </w:tcPr>
          <w:p w14:paraId="5291AD8B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70" w:type="pct"/>
          </w:tcPr>
          <w:p w14:paraId="39BB9F9D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70" w:type="pct"/>
          </w:tcPr>
          <w:p w14:paraId="6DE71603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69" w:type="pct"/>
            <w:gridSpan w:val="2"/>
          </w:tcPr>
          <w:p w14:paraId="554451F9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69" w:type="pct"/>
          </w:tcPr>
          <w:p w14:paraId="3909920D" w14:textId="2139CAF1" w:rsidR="0095052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</w:rPr>
              <w:t>878</w:t>
            </w:r>
          </w:p>
        </w:tc>
        <w:tc>
          <w:tcPr>
            <w:tcW w:w="469" w:type="pct"/>
          </w:tcPr>
          <w:p w14:paraId="3F34D956" w14:textId="2719C2ED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1</w:t>
            </w:r>
            <w:r w:rsidR="00A679BA" w:rsidRPr="008B4943">
              <w:rPr>
                <w:sz w:val="28"/>
                <w:szCs w:val="28"/>
              </w:rPr>
              <w:t>29</w:t>
            </w:r>
          </w:p>
        </w:tc>
        <w:tc>
          <w:tcPr>
            <w:tcW w:w="470" w:type="pct"/>
          </w:tcPr>
          <w:p w14:paraId="69827F32" w14:textId="0EAC90E5" w:rsidR="0095052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  <w:cs/>
              </w:rPr>
            </w:pPr>
            <w:r w:rsidRPr="008B4943">
              <w:rPr>
                <w:sz w:val="28"/>
                <w:szCs w:val="28"/>
              </w:rPr>
              <w:t>22</w:t>
            </w:r>
          </w:p>
        </w:tc>
        <w:tc>
          <w:tcPr>
            <w:tcW w:w="464" w:type="pct"/>
          </w:tcPr>
          <w:p w14:paraId="4E56A1E4" w14:textId="5CBC2279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1</w:t>
            </w:r>
            <w:r w:rsidRPr="008B4943">
              <w:rPr>
                <w:sz w:val="28"/>
                <w:szCs w:val="28"/>
              </w:rPr>
              <w:t>,</w:t>
            </w:r>
            <w:r w:rsidR="00A679BA" w:rsidRPr="008B4943">
              <w:rPr>
                <w:sz w:val="28"/>
                <w:szCs w:val="28"/>
              </w:rPr>
              <w:t>029</w:t>
            </w:r>
          </w:p>
        </w:tc>
      </w:tr>
      <w:tr w:rsidR="00950522" w:rsidRPr="008B4943" w14:paraId="07521908" w14:textId="77777777" w:rsidTr="00950522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0C0A8AEB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8B4943">
              <w:rPr>
                <w:b/>
                <w:b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469" w:type="pct"/>
          </w:tcPr>
          <w:p w14:paraId="0B8003DC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4920C206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08C03560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  <w:gridSpan w:val="2"/>
          </w:tcPr>
          <w:p w14:paraId="50CC6B81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</w:tcPr>
          <w:p w14:paraId="4D452694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</w:tcPr>
          <w:p w14:paraId="70E5D920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3CC786E7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4" w:type="pct"/>
          </w:tcPr>
          <w:p w14:paraId="4D8F2382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950522" w:rsidRPr="008B4943" w14:paraId="23A8E0B8" w14:textId="77777777" w:rsidTr="00950522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73970379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8B4943">
              <w:rPr>
                <w:sz w:val="28"/>
                <w:szCs w:val="28"/>
              </w:rPr>
              <w:t>Nido Petroleum Pty</w:t>
            </w:r>
            <w:r w:rsidRPr="008B4943">
              <w:rPr>
                <w:sz w:val="28"/>
                <w:szCs w:val="28"/>
                <w:cs/>
              </w:rPr>
              <w:t>.</w:t>
            </w:r>
            <w:r w:rsidRPr="008B4943">
              <w:rPr>
                <w:sz w:val="28"/>
                <w:szCs w:val="28"/>
              </w:rPr>
              <w:t xml:space="preserve"> Ltd</w:t>
            </w:r>
            <w:r w:rsidRPr="008B4943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469" w:type="pct"/>
          </w:tcPr>
          <w:p w14:paraId="036D224F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70" w:type="pct"/>
          </w:tcPr>
          <w:p w14:paraId="0CC9F32A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70" w:type="pct"/>
          </w:tcPr>
          <w:p w14:paraId="3A824A28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69" w:type="pct"/>
            <w:gridSpan w:val="2"/>
          </w:tcPr>
          <w:p w14:paraId="3363A757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69" w:type="pct"/>
          </w:tcPr>
          <w:p w14:paraId="11178109" w14:textId="57CB4801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1</w:t>
            </w:r>
            <w:r w:rsidRPr="008B4943">
              <w:rPr>
                <w:sz w:val="28"/>
                <w:szCs w:val="28"/>
              </w:rPr>
              <w:t>,1</w:t>
            </w:r>
            <w:r w:rsidR="00A679BA" w:rsidRPr="008B4943">
              <w:rPr>
                <w:sz w:val="28"/>
                <w:szCs w:val="28"/>
              </w:rPr>
              <w:t>99</w:t>
            </w:r>
          </w:p>
        </w:tc>
        <w:tc>
          <w:tcPr>
            <w:tcW w:w="469" w:type="pct"/>
          </w:tcPr>
          <w:p w14:paraId="4DBDF43C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70" w:type="pct"/>
          </w:tcPr>
          <w:p w14:paraId="0B4F83F5" w14:textId="21D860C6" w:rsidR="0095052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</w:rPr>
              <w:t>30</w:t>
            </w:r>
          </w:p>
        </w:tc>
        <w:tc>
          <w:tcPr>
            <w:tcW w:w="464" w:type="pct"/>
          </w:tcPr>
          <w:p w14:paraId="0485FF89" w14:textId="1BAA555C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</w:rPr>
              <w:t>1,</w:t>
            </w:r>
            <w:r w:rsidR="00A679BA" w:rsidRPr="008B4943">
              <w:rPr>
                <w:sz w:val="28"/>
                <w:szCs w:val="28"/>
              </w:rPr>
              <w:t>229</w:t>
            </w:r>
          </w:p>
        </w:tc>
      </w:tr>
      <w:tr w:rsidR="00950522" w:rsidRPr="008B4943" w14:paraId="53E2B8E1" w14:textId="77777777" w:rsidTr="00950522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20C1C44B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</w:rPr>
              <w:t>BCPR Pte</w:t>
            </w:r>
            <w:r w:rsidRPr="008B4943">
              <w:rPr>
                <w:sz w:val="28"/>
                <w:szCs w:val="28"/>
                <w:cs/>
              </w:rPr>
              <w:t xml:space="preserve">. </w:t>
            </w:r>
            <w:r w:rsidRPr="008B4943">
              <w:rPr>
                <w:sz w:val="28"/>
                <w:szCs w:val="28"/>
              </w:rPr>
              <w:t>Ltd</w:t>
            </w:r>
            <w:r w:rsidRPr="008B4943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469" w:type="pct"/>
          </w:tcPr>
          <w:p w14:paraId="449435BB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70" w:type="pct"/>
          </w:tcPr>
          <w:p w14:paraId="04DE2187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70" w:type="pct"/>
          </w:tcPr>
          <w:p w14:paraId="58B8DC4F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69" w:type="pct"/>
            <w:gridSpan w:val="2"/>
          </w:tcPr>
          <w:p w14:paraId="46E8993E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69" w:type="pct"/>
          </w:tcPr>
          <w:p w14:paraId="644BB17E" w14:textId="3926FEDF" w:rsidR="0095052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</w:rPr>
              <w:t>3</w:t>
            </w:r>
            <w:r w:rsidR="00950522" w:rsidRPr="008B4943">
              <w:rPr>
                <w:sz w:val="28"/>
                <w:szCs w:val="28"/>
              </w:rPr>
              <w:t>,1</w:t>
            </w:r>
            <w:r w:rsidRPr="008B4943">
              <w:rPr>
                <w:sz w:val="28"/>
                <w:szCs w:val="28"/>
              </w:rPr>
              <w:t>04</w:t>
            </w:r>
          </w:p>
        </w:tc>
        <w:tc>
          <w:tcPr>
            <w:tcW w:w="469" w:type="pct"/>
          </w:tcPr>
          <w:p w14:paraId="46E52409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70" w:type="pct"/>
          </w:tcPr>
          <w:p w14:paraId="5FA4515F" w14:textId="5A62F0D4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(</w:t>
            </w:r>
            <w:r w:rsidRPr="008B4943">
              <w:rPr>
                <w:sz w:val="28"/>
                <w:szCs w:val="28"/>
              </w:rPr>
              <w:t>1</w:t>
            </w:r>
            <w:r w:rsidR="00A679BA" w:rsidRPr="008B4943">
              <w:rPr>
                <w:sz w:val="28"/>
                <w:szCs w:val="28"/>
              </w:rPr>
              <w:t>6</w:t>
            </w:r>
            <w:r w:rsidRPr="008B4943">
              <w:rPr>
                <w:sz w:val="28"/>
                <w:szCs w:val="28"/>
              </w:rPr>
              <w:t>1</w:t>
            </w:r>
            <w:r w:rsidRPr="008B4943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64" w:type="pct"/>
          </w:tcPr>
          <w:p w14:paraId="3DD29D20" w14:textId="4B2EFEA0" w:rsidR="0095052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</w:rPr>
              <w:t>2</w:t>
            </w:r>
            <w:r w:rsidR="00950522" w:rsidRPr="008B4943">
              <w:rPr>
                <w:sz w:val="28"/>
                <w:szCs w:val="28"/>
              </w:rPr>
              <w:t>,</w:t>
            </w:r>
            <w:r w:rsidRPr="008B4943">
              <w:rPr>
                <w:sz w:val="28"/>
                <w:szCs w:val="28"/>
              </w:rPr>
              <w:t>943</w:t>
            </w:r>
          </w:p>
        </w:tc>
      </w:tr>
      <w:tr w:rsidR="00950522" w:rsidRPr="008B4943" w14:paraId="5BD5E2A7" w14:textId="77777777" w:rsidTr="00950522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3BDB6AED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8B4943">
              <w:rPr>
                <w:b/>
                <w:bCs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469" w:type="pct"/>
          </w:tcPr>
          <w:p w14:paraId="6BA1E21B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3C6C281C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1C4B8F38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  <w:gridSpan w:val="2"/>
          </w:tcPr>
          <w:p w14:paraId="19C2110B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</w:tcPr>
          <w:p w14:paraId="4514813A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</w:tcPr>
          <w:p w14:paraId="3EAE6AAF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443F8288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4" w:type="pct"/>
          </w:tcPr>
          <w:p w14:paraId="537F75C5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950522" w:rsidRPr="008B4943" w14:paraId="44619BBC" w14:textId="77777777" w:rsidTr="00950522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37650393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</w:rPr>
              <w:t>Impact Energy Asia Development Ltd</w:t>
            </w:r>
            <w:r w:rsidRPr="008B4943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469" w:type="pct"/>
          </w:tcPr>
          <w:p w14:paraId="3946EF40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715543B6" w14:textId="2DA97BDD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</w:rPr>
              <w:t>1</w:t>
            </w:r>
            <w:r w:rsidR="00A679BA" w:rsidRPr="008B4943">
              <w:rPr>
                <w:sz w:val="28"/>
                <w:szCs w:val="28"/>
              </w:rPr>
              <w:t>52</w:t>
            </w:r>
          </w:p>
        </w:tc>
        <w:tc>
          <w:tcPr>
            <w:tcW w:w="470" w:type="pct"/>
          </w:tcPr>
          <w:p w14:paraId="6F1398AC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  <w:p w14:paraId="5DD4EC8D" w14:textId="3254A7DA" w:rsidR="0095052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</w:rPr>
              <w:t>4</w:t>
            </w:r>
            <w:r w:rsidR="00950522" w:rsidRPr="008B4943">
              <w:rPr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14:paraId="4C83D6FB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  <w:p w14:paraId="78DB3B63" w14:textId="4E665AFE" w:rsidR="0095052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</w:rPr>
              <w:t>3</w:t>
            </w:r>
          </w:p>
        </w:tc>
        <w:tc>
          <w:tcPr>
            <w:tcW w:w="469" w:type="pct"/>
            <w:gridSpan w:val="2"/>
          </w:tcPr>
          <w:p w14:paraId="0D824DDD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  <w:p w14:paraId="5AF1C55D" w14:textId="2B0DA1DE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</w:rPr>
              <w:t>1</w:t>
            </w:r>
            <w:r w:rsidR="00A679BA" w:rsidRPr="008B4943">
              <w:rPr>
                <w:sz w:val="28"/>
                <w:szCs w:val="28"/>
              </w:rPr>
              <w:t>96</w:t>
            </w:r>
          </w:p>
        </w:tc>
        <w:tc>
          <w:tcPr>
            <w:tcW w:w="469" w:type="pct"/>
          </w:tcPr>
          <w:p w14:paraId="082D75D4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  <w:p w14:paraId="530DEEDA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69" w:type="pct"/>
          </w:tcPr>
          <w:p w14:paraId="5890FACF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</w:p>
          <w:p w14:paraId="4CF2BA54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70" w:type="pct"/>
          </w:tcPr>
          <w:p w14:paraId="16E30E45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  <w:p w14:paraId="1FA73A2B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64" w:type="pct"/>
          </w:tcPr>
          <w:p w14:paraId="6D6F59F0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  <w:p w14:paraId="63DA2F9E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</w:tr>
      <w:tr w:rsidR="00950522" w:rsidRPr="008B4943" w14:paraId="6FFFA9D6" w14:textId="77777777" w:rsidTr="00950522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6FA0653E" w14:textId="77777777" w:rsidR="00950522" w:rsidRPr="008B4943" w:rsidRDefault="00950522" w:rsidP="008B4943">
            <w:pPr>
              <w:rPr>
                <w:b/>
                <w:bCs/>
                <w:sz w:val="28"/>
                <w:szCs w:val="28"/>
                <w:cs/>
              </w:rPr>
            </w:pPr>
            <w:r w:rsidRPr="008B4943">
              <w:rPr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469" w:type="pct"/>
          </w:tcPr>
          <w:p w14:paraId="7758F594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2AD22AEC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5BC578D3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  <w:gridSpan w:val="2"/>
          </w:tcPr>
          <w:p w14:paraId="41B90F5E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</w:tcPr>
          <w:p w14:paraId="738F6562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</w:tcPr>
          <w:p w14:paraId="5F315171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020E4B2C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4" w:type="pct"/>
          </w:tcPr>
          <w:p w14:paraId="796698C5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950522" w:rsidRPr="008B4943" w14:paraId="6164400F" w14:textId="77777777" w:rsidTr="00950522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3E2379A4" w14:textId="77777777" w:rsidR="00950522" w:rsidRPr="008B4943" w:rsidRDefault="00950522" w:rsidP="008B4943">
            <w:pPr>
              <w:rPr>
                <w:b/>
                <w:bCs/>
                <w:sz w:val="28"/>
                <w:szCs w:val="28"/>
                <w:cs/>
              </w:rPr>
            </w:pPr>
            <w:r w:rsidRPr="008B4943">
              <w:rPr>
                <w:sz w:val="28"/>
                <w:szCs w:val="28"/>
              </w:rPr>
              <w:t>Lithium Americas Corp</w:t>
            </w:r>
            <w:r w:rsidRPr="008B4943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469" w:type="pct"/>
          </w:tcPr>
          <w:p w14:paraId="71FE6F01" w14:textId="1E218FF5" w:rsidR="00950522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</w:rPr>
              <w:t>884</w:t>
            </w:r>
          </w:p>
        </w:tc>
        <w:tc>
          <w:tcPr>
            <w:tcW w:w="470" w:type="pct"/>
          </w:tcPr>
          <w:p w14:paraId="48F55ED1" w14:textId="6E230124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1</w:t>
            </w:r>
            <w:r w:rsidR="00A679BA" w:rsidRPr="008B4943">
              <w:rPr>
                <w:sz w:val="28"/>
                <w:szCs w:val="28"/>
              </w:rPr>
              <w:t>33</w:t>
            </w:r>
          </w:p>
        </w:tc>
        <w:tc>
          <w:tcPr>
            <w:tcW w:w="470" w:type="pct"/>
          </w:tcPr>
          <w:p w14:paraId="08434FAC" w14:textId="72A99E9E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1</w:t>
            </w:r>
            <w:r w:rsidR="00A679BA" w:rsidRPr="008B4943">
              <w:rPr>
                <w:sz w:val="28"/>
                <w:szCs w:val="28"/>
              </w:rPr>
              <w:t>8</w:t>
            </w:r>
          </w:p>
        </w:tc>
        <w:tc>
          <w:tcPr>
            <w:tcW w:w="469" w:type="pct"/>
            <w:gridSpan w:val="2"/>
          </w:tcPr>
          <w:p w14:paraId="19542180" w14:textId="02FE4CF8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1</w:t>
            </w:r>
            <w:r w:rsidRPr="008B4943">
              <w:rPr>
                <w:sz w:val="28"/>
                <w:szCs w:val="28"/>
              </w:rPr>
              <w:t>,</w:t>
            </w:r>
            <w:r w:rsidR="00A679BA" w:rsidRPr="008B4943">
              <w:rPr>
                <w:sz w:val="28"/>
                <w:szCs w:val="28"/>
              </w:rPr>
              <w:t>035</w:t>
            </w:r>
          </w:p>
        </w:tc>
        <w:tc>
          <w:tcPr>
            <w:tcW w:w="469" w:type="pct"/>
          </w:tcPr>
          <w:p w14:paraId="4B95DED3" w14:textId="77777777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69" w:type="pct"/>
          </w:tcPr>
          <w:p w14:paraId="4F922EC0" w14:textId="77777777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70" w:type="pct"/>
          </w:tcPr>
          <w:p w14:paraId="36185D62" w14:textId="77777777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64" w:type="pct"/>
          </w:tcPr>
          <w:p w14:paraId="5FC34613" w14:textId="77777777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</w:tr>
      <w:tr w:rsidR="00950522" w:rsidRPr="008B4943" w14:paraId="1499E7A5" w14:textId="77777777" w:rsidTr="00950522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5DFA74A3" w14:textId="77777777" w:rsidR="00950522" w:rsidRPr="008B4943" w:rsidRDefault="00950522" w:rsidP="008B4943">
            <w:pPr>
              <w:rPr>
                <w:b/>
                <w:bCs/>
                <w:sz w:val="28"/>
                <w:szCs w:val="28"/>
                <w:cs/>
              </w:rPr>
            </w:pPr>
            <w:r w:rsidRPr="008B4943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9" w:type="pct"/>
          </w:tcPr>
          <w:p w14:paraId="6C596E59" w14:textId="2D161BC3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8B4943">
              <w:rPr>
                <w:b/>
                <w:bCs/>
                <w:sz w:val="28"/>
                <w:szCs w:val="28"/>
              </w:rPr>
              <w:t>1,</w:t>
            </w:r>
            <w:r w:rsidR="00A679BA" w:rsidRPr="008B4943">
              <w:rPr>
                <w:b/>
                <w:bCs/>
                <w:sz w:val="28"/>
                <w:szCs w:val="28"/>
              </w:rPr>
              <w:t>036</w:t>
            </w:r>
          </w:p>
        </w:tc>
        <w:tc>
          <w:tcPr>
            <w:tcW w:w="470" w:type="pct"/>
          </w:tcPr>
          <w:p w14:paraId="3DEB4411" w14:textId="30DC4052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b/>
                <w:bCs/>
                <w:sz w:val="28"/>
                <w:szCs w:val="28"/>
              </w:rPr>
              <w:t>1</w:t>
            </w:r>
            <w:r w:rsidR="00A679BA" w:rsidRPr="008B4943">
              <w:rPr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470" w:type="pct"/>
          </w:tcPr>
          <w:p w14:paraId="059F2435" w14:textId="52F5D923" w:rsidR="0095052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b/>
                <w:bCs/>
                <w:sz w:val="28"/>
                <w:szCs w:val="28"/>
              </w:rPr>
              <w:t>2</w:t>
            </w:r>
            <w:r w:rsidR="00950522" w:rsidRPr="008B494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9" w:type="pct"/>
            <w:gridSpan w:val="2"/>
          </w:tcPr>
          <w:p w14:paraId="453CCB89" w14:textId="294840D6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b/>
                <w:bCs/>
                <w:sz w:val="28"/>
                <w:szCs w:val="28"/>
              </w:rPr>
              <w:t>1,</w:t>
            </w:r>
            <w:r w:rsidR="00A679BA" w:rsidRPr="008B4943">
              <w:rPr>
                <w:b/>
                <w:bCs/>
                <w:sz w:val="28"/>
                <w:szCs w:val="28"/>
              </w:rPr>
              <w:t>23</w:t>
            </w:r>
            <w:r w:rsidRPr="008B494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9" w:type="pct"/>
          </w:tcPr>
          <w:p w14:paraId="48592F25" w14:textId="4F4F62CE" w:rsidR="0095052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b/>
                <w:bCs/>
                <w:sz w:val="28"/>
                <w:szCs w:val="28"/>
              </w:rPr>
              <w:t>5</w:t>
            </w:r>
            <w:r w:rsidR="00950522" w:rsidRPr="008B4943">
              <w:rPr>
                <w:b/>
                <w:bCs/>
                <w:sz w:val="28"/>
                <w:szCs w:val="28"/>
              </w:rPr>
              <w:t>,</w:t>
            </w:r>
            <w:r w:rsidRPr="008B4943">
              <w:rPr>
                <w:b/>
                <w:bCs/>
                <w:sz w:val="28"/>
                <w:szCs w:val="28"/>
              </w:rPr>
              <w:t>79</w:t>
            </w:r>
            <w:r w:rsidR="00950522" w:rsidRPr="008B494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9" w:type="pct"/>
          </w:tcPr>
          <w:p w14:paraId="20727942" w14:textId="52A34BAA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b/>
                <w:bCs/>
                <w:sz w:val="28"/>
                <w:szCs w:val="28"/>
              </w:rPr>
              <w:t>1</w:t>
            </w:r>
            <w:r w:rsidR="00A679BA" w:rsidRPr="008B4943">
              <w:rPr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470" w:type="pct"/>
          </w:tcPr>
          <w:p w14:paraId="62A29225" w14:textId="11049453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b/>
                <w:bCs/>
                <w:sz w:val="28"/>
                <w:szCs w:val="28"/>
                <w:cs/>
              </w:rPr>
              <w:t>(</w:t>
            </w:r>
            <w:r w:rsidR="00C01692" w:rsidRPr="008B4943">
              <w:rPr>
                <w:b/>
                <w:bCs/>
                <w:sz w:val="28"/>
                <w:szCs w:val="28"/>
              </w:rPr>
              <w:t>1</w:t>
            </w:r>
            <w:r w:rsidR="00A679BA" w:rsidRPr="008B4943">
              <w:rPr>
                <w:b/>
                <w:bCs/>
                <w:sz w:val="28"/>
                <w:szCs w:val="28"/>
              </w:rPr>
              <w:t>09</w:t>
            </w:r>
            <w:r w:rsidRPr="008B4943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64" w:type="pct"/>
          </w:tcPr>
          <w:p w14:paraId="11CD85FD" w14:textId="0C6227D6" w:rsidR="0095052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b/>
                <w:bCs/>
                <w:sz w:val="28"/>
                <w:szCs w:val="28"/>
              </w:rPr>
              <w:t>5</w:t>
            </w:r>
            <w:r w:rsidR="00950522" w:rsidRPr="008B4943">
              <w:rPr>
                <w:b/>
                <w:bCs/>
                <w:sz w:val="28"/>
                <w:szCs w:val="28"/>
              </w:rPr>
              <w:t>,</w:t>
            </w:r>
            <w:r w:rsidRPr="008B4943">
              <w:rPr>
                <w:b/>
                <w:bCs/>
                <w:sz w:val="28"/>
                <w:szCs w:val="28"/>
              </w:rPr>
              <w:t>846</w:t>
            </w:r>
          </w:p>
        </w:tc>
      </w:tr>
      <w:tr w:rsidR="00950522" w:rsidRPr="008B4943" w14:paraId="430C4F82" w14:textId="77777777" w:rsidTr="00950522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6F586946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หัก ส่วนที่ถึงกำหนดชำระ    ภายใน</w:t>
            </w:r>
            <w:r w:rsidRPr="008B4943">
              <w:rPr>
                <w:sz w:val="28"/>
                <w:szCs w:val="28"/>
              </w:rPr>
              <w:t xml:space="preserve"> 1 </w:t>
            </w:r>
            <w:r w:rsidRPr="008B4943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469" w:type="pct"/>
          </w:tcPr>
          <w:p w14:paraId="2DCB9572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7631095B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70" w:type="pct"/>
          </w:tcPr>
          <w:p w14:paraId="5240EB2F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1F8B3F1F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  <w:gridSpan w:val="2"/>
          </w:tcPr>
          <w:p w14:paraId="3C0141F5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  <w:p w14:paraId="174C289A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69" w:type="pct"/>
          </w:tcPr>
          <w:p w14:paraId="5FBE5231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  <w:p w14:paraId="23640F20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69" w:type="pct"/>
          </w:tcPr>
          <w:p w14:paraId="50A4F2A0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62FCC036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4" w:type="pct"/>
          </w:tcPr>
          <w:p w14:paraId="1566BA87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210E7788" w14:textId="62AEDC90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(</w:t>
            </w:r>
            <w:r w:rsidR="00A679BA" w:rsidRPr="008B4943">
              <w:rPr>
                <w:sz w:val="28"/>
                <w:szCs w:val="28"/>
              </w:rPr>
              <w:t>55</w:t>
            </w:r>
            <w:r w:rsidRPr="008B4943">
              <w:rPr>
                <w:sz w:val="28"/>
                <w:szCs w:val="28"/>
              </w:rPr>
              <w:t>1</w:t>
            </w:r>
            <w:r w:rsidRPr="008B4943">
              <w:rPr>
                <w:sz w:val="28"/>
                <w:szCs w:val="28"/>
                <w:cs/>
              </w:rPr>
              <w:t>)</w:t>
            </w:r>
          </w:p>
        </w:tc>
      </w:tr>
      <w:tr w:rsidR="00950522" w:rsidRPr="008B4943" w14:paraId="22EFEF34" w14:textId="77777777" w:rsidTr="00950522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4A53036B" w14:textId="2F3FE3E4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B4943">
              <w:rPr>
                <w:i/>
                <w:iCs/>
                <w:sz w:val="28"/>
                <w:szCs w:val="28"/>
                <w:cs/>
              </w:rPr>
              <w:t>หัก</w:t>
            </w:r>
            <w:r w:rsidRPr="008B4943">
              <w:rPr>
                <w:sz w:val="28"/>
                <w:szCs w:val="28"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ค่าเผื่อผลขาดทุนจากการด้อยค่า </w:t>
            </w:r>
            <w:r w:rsidRPr="008B4943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2562</w:t>
            </w:r>
            <w:r w:rsidRPr="008B4943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: </w:t>
            </w:r>
            <w:r w:rsidRPr="008B49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469" w:type="pct"/>
          </w:tcPr>
          <w:p w14:paraId="6DB70DDD" w14:textId="77777777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229BCA01" w14:textId="77777777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4DA13F6F" w14:textId="57A864EB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(</w:t>
            </w:r>
            <w:r w:rsidRPr="008B4943">
              <w:rPr>
                <w:sz w:val="28"/>
                <w:szCs w:val="28"/>
              </w:rPr>
              <w:t>1</w:t>
            </w:r>
            <w:r w:rsidR="00A679BA" w:rsidRPr="008B4943">
              <w:rPr>
                <w:sz w:val="28"/>
                <w:szCs w:val="28"/>
              </w:rPr>
              <w:t>0</w:t>
            </w:r>
            <w:r w:rsidRPr="008B4943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70" w:type="pct"/>
          </w:tcPr>
          <w:p w14:paraId="3E0B7292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8371E6F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5976888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0" w:type="pct"/>
          </w:tcPr>
          <w:p w14:paraId="2C920BF0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79E0CA8E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3FC797A8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  <w:gridSpan w:val="2"/>
          </w:tcPr>
          <w:p w14:paraId="6711DB6D" w14:textId="77777777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  <w:p w14:paraId="331BC4CF" w14:textId="77777777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  <w:p w14:paraId="4B59F55E" w14:textId="269E6150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(</w:t>
            </w:r>
            <w:r w:rsidRPr="008B4943">
              <w:rPr>
                <w:sz w:val="28"/>
                <w:szCs w:val="28"/>
              </w:rPr>
              <w:t>1</w:t>
            </w:r>
            <w:r w:rsidR="00A679BA" w:rsidRPr="008B4943">
              <w:rPr>
                <w:sz w:val="28"/>
                <w:szCs w:val="28"/>
              </w:rPr>
              <w:t>3</w:t>
            </w:r>
            <w:r w:rsidRPr="008B4943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5526EB84" w14:textId="77777777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  <w:p w14:paraId="51261506" w14:textId="77777777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  <w:p w14:paraId="3D015A80" w14:textId="688964FB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8B4943">
              <w:rPr>
                <w:sz w:val="28"/>
                <w:szCs w:val="28"/>
                <w:cs/>
              </w:rPr>
              <w:t>(</w:t>
            </w:r>
            <w:r w:rsidR="00A679BA" w:rsidRPr="008B4943">
              <w:rPr>
                <w:sz w:val="28"/>
                <w:szCs w:val="28"/>
              </w:rPr>
              <w:t>585</w:t>
            </w:r>
            <w:r w:rsidRPr="008B4943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77F9B9BD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42576E50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2F2FC735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0" w:type="pct"/>
          </w:tcPr>
          <w:p w14:paraId="56FA156B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314898E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5EDE4B3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</w:tcPr>
          <w:p w14:paraId="226B983F" w14:textId="77777777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14BC6DF9" w14:textId="77777777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1BD3AF11" w14:textId="132C27FB" w:rsidR="00950522" w:rsidRPr="008B4943" w:rsidRDefault="0095052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8B4943">
              <w:rPr>
                <w:sz w:val="28"/>
                <w:szCs w:val="28"/>
                <w:cs/>
              </w:rPr>
              <w:t>(</w:t>
            </w:r>
            <w:r w:rsidR="00A679BA" w:rsidRPr="008B4943">
              <w:rPr>
                <w:sz w:val="28"/>
                <w:szCs w:val="28"/>
              </w:rPr>
              <w:t>2</w:t>
            </w:r>
            <w:r w:rsidRPr="008B4943">
              <w:rPr>
                <w:sz w:val="28"/>
                <w:szCs w:val="28"/>
              </w:rPr>
              <w:t>,</w:t>
            </w:r>
            <w:r w:rsidR="00A679BA" w:rsidRPr="008B4943">
              <w:rPr>
                <w:sz w:val="28"/>
                <w:szCs w:val="28"/>
              </w:rPr>
              <w:t>446</w:t>
            </w:r>
            <w:r w:rsidRPr="008B4943">
              <w:rPr>
                <w:sz w:val="28"/>
                <w:szCs w:val="28"/>
                <w:cs/>
              </w:rPr>
              <w:t>)</w:t>
            </w:r>
          </w:p>
        </w:tc>
      </w:tr>
      <w:tr w:rsidR="00950522" w:rsidRPr="008B4943" w14:paraId="492AD0EB" w14:textId="77777777" w:rsidTr="00407984">
        <w:tblPrEx>
          <w:tblLook w:val="04A0" w:firstRow="1" w:lastRow="0" w:firstColumn="1" w:lastColumn="0" w:noHBand="0" w:noVBand="1"/>
        </w:tblPrEx>
        <w:trPr>
          <w:trHeight w:val="120"/>
        </w:trPr>
        <w:tc>
          <w:tcPr>
            <w:tcW w:w="1250" w:type="pct"/>
          </w:tcPr>
          <w:p w14:paraId="69B85110" w14:textId="76F3BE0C" w:rsidR="00950522" w:rsidRPr="008B4943" w:rsidRDefault="00773D4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sz w:val="28"/>
                <w:szCs w:val="28"/>
                <w:cs/>
              </w:rPr>
            </w:pPr>
            <w:r w:rsidRPr="008B4943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69" w:type="pct"/>
          </w:tcPr>
          <w:p w14:paraId="3DA72E1E" w14:textId="619F7D51" w:rsidR="00950522" w:rsidRPr="008B4943" w:rsidRDefault="00950522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b/>
                <w:bCs/>
                <w:sz w:val="28"/>
                <w:szCs w:val="28"/>
              </w:rPr>
              <w:t>1,</w:t>
            </w:r>
            <w:r w:rsidR="00A679BA" w:rsidRPr="008B4943">
              <w:rPr>
                <w:b/>
                <w:bCs/>
                <w:sz w:val="28"/>
                <w:szCs w:val="28"/>
              </w:rPr>
              <w:t>026</w:t>
            </w:r>
          </w:p>
        </w:tc>
        <w:tc>
          <w:tcPr>
            <w:tcW w:w="470" w:type="pct"/>
          </w:tcPr>
          <w:p w14:paraId="28C830F7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027259D0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  <w:gridSpan w:val="2"/>
          </w:tcPr>
          <w:p w14:paraId="39D7A95A" w14:textId="197E2E52" w:rsidR="00950522" w:rsidRPr="008B4943" w:rsidRDefault="00950522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8B4943">
              <w:rPr>
                <w:b/>
                <w:bCs/>
                <w:sz w:val="28"/>
                <w:szCs w:val="28"/>
              </w:rPr>
              <w:t>1,</w:t>
            </w:r>
            <w:r w:rsidR="00A679BA" w:rsidRPr="008B4943">
              <w:rPr>
                <w:b/>
                <w:bCs/>
                <w:sz w:val="28"/>
                <w:szCs w:val="28"/>
              </w:rPr>
              <w:t>2</w:t>
            </w:r>
            <w:r w:rsidRPr="008B4943">
              <w:rPr>
                <w:b/>
                <w:bCs/>
                <w:sz w:val="28"/>
                <w:szCs w:val="28"/>
              </w:rPr>
              <w:t>1</w:t>
            </w:r>
            <w:r w:rsidR="00A679BA" w:rsidRPr="008B4943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69" w:type="pct"/>
          </w:tcPr>
          <w:p w14:paraId="16EDF8AB" w14:textId="569352D1" w:rsidR="00950522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  <w:cs/>
              </w:rPr>
            </w:pPr>
            <w:r w:rsidRPr="008B4943">
              <w:rPr>
                <w:b/>
                <w:bCs/>
                <w:sz w:val="28"/>
                <w:szCs w:val="28"/>
              </w:rPr>
              <w:t>5</w:t>
            </w:r>
            <w:r w:rsidR="00950522" w:rsidRPr="008B4943">
              <w:rPr>
                <w:b/>
                <w:bCs/>
                <w:sz w:val="28"/>
                <w:szCs w:val="28"/>
              </w:rPr>
              <w:t>,</w:t>
            </w:r>
            <w:r w:rsidRPr="008B4943">
              <w:rPr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469" w:type="pct"/>
          </w:tcPr>
          <w:p w14:paraId="60A52603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1384116D" w14:textId="77777777" w:rsidR="00950522" w:rsidRPr="008B4943" w:rsidRDefault="0095052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4" w:type="pct"/>
          </w:tcPr>
          <w:p w14:paraId="46FF3F43" w14:textId="12C71CAC" w:rsidR="00950522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8B4943">
              <w:rPr>
                <w:b/>
                <w:bCs/>
                <w:sz w:val="28"/>
                <w:szCs w:val="28"/>
              </w:rPr>
              <w:t>2</w:t>
            </w:r>
            <w:r w:rsidR="00950522" w:rsidRPr="008B4943">
              <w:rPr>
                <w:b/>
                <w:bCs/>
                <w:sz w:val="28"/>
                <w:szCs w:val="28"/>
              </w:rPr>
              <w:t>,</w:t>
            </w:r>
            <w:r w:rsidRPr="008B4943">
              <w:rPr>
                <w:b/>
                <w:bCs/>
                <w:sz w:val="28"/>
                <w:szCs w:val="28"/>
              </w:rPr>
              <w:t>849</w:t>
            </w:r>
          </w:p>
        </w:tc>
      </w:tr>
    </w:tbl>
    <w:p w14:paraId="0A9DB093" w14:textId="77777777" w:rsidR="00950522" w:rsidRPr="008B4943" w:rsidRDefault="00950522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5E8BABC7" w14:textId="62FBF97F" w:rsidR="00950522" w:rsidRPr="008B4943" w:rsidRDefault="00950522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rPr>
          <w:cs/>
        </w:rPr>
      </w:pPr>
      <w:r w:rsidRPr="008B4943">
        <w:rPr>
          <w:cs/>
        </w:rPr>
        <w:t xml:space="preserve">เงินให้กู้ยืมแก่กิจการที่เกี่ยวข้องกันมีอัตราดอกเบี้ยระหว่างร้อยละ </w:t>
      </w:r>
      <w:r w:rsidR="00A679BA" w:rsidRPr="008B4943">
        <w:t>0</w:t>
      </w:r>
      <w:r w:rsidRPr="008B4943">
        <w:rPr>
          <w:cs/>
        </w:rPr>
        <w:t>.</w:t>
      </w:r>
      <w:r w:rsidR="00A679BA" w:rsidRPr="008B4943">
        <w:t>5</w:t>
      </w:r>
      <w:r w:rsidRPr="008B4943">
        <w:rPr>
          <w:cs/>
        </w:rPr>
        <w:t xml:space="preserve"> ต่อปี ถึง ร้อยละ </w:t>
      </w:r>
      <w:r w:rsidR="00A679BA" w:rsidRPr="008B4943">
        <w:t>8</w:t>
      </w:r>
      <w:r w:rsidRPr="008B4943">
        <w:rPr>
          <w:cs/>
        </w:rPr>
        <w:t>.</w:t>
      </w:r>
      <w:r w:rsidR="00A679BA" w:rsidRPr="008B4943">
        <w:t>0</w:t>
      </w:r>
      <w:r w:rsidRPr="008B4943">
        <w:rPr>
          <w:cs/>
        </w:rPr>
        <w:t xml:space="preserve"> ต่อปี 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12"/>
        <w:gridCol w:w="1241"/>
        <w:gridCol w:w="1243"/>
        <w:gridCol w:w="1241"/>
        <w:gridCol w:w="1243"/>
      </w:tblGrid>
      <w:tr w:rsidR="00C50BD2" w:rsidRPr="008B4943" w14:paraId="4DCA42B0" w14:textId="77777777" w:rsidTr="00F26E0E">
        <w:trPr>
          <w:tblHeader/>
        </w:trPr>
        <w:tc>
          <w:tcPr>
            <w:tcW w:w="2294" w:type="pct"/>
          </w:tcPr>
          <w:p w14:paraId="71A2451D" w14:textId="77777777" w:rsidR="00C50BD2" w:rsidRPr="008B4943" w:rsidRDefault="00C50BD2" w:rsidP="008B4943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53" w:type="pct"/>
            <w:gridSpan w:val="2"/>
          </w:tcPr>
          <w:p w14:paraId="79425DAC" w14:textId="77777777" w:rsidR="00C50BD2" w:rsidRPr="008B4943" w:rsidRDefault="00C50BD2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3" w:type="pct"/>
            <w:gridSpan w:val="2"/>
            <w:shd w:val="clear" w:color="auto" w:fill="auto"/>
          </w:tcPr>
          <w:p w14:paraId="02107E4F" w14:textId="77777777" w:rsidR="00C50BD2" w:rsidRPr="008B4943" w:rsidRDefault="00C50BD2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BD2" w:rsidRPr="008B4943" w14:paraId="7FAC0128" w14:textId="77777777" w:rsidTr="00F26E0E">
        <w:trPr>
          <w:tblHeader/>
        </w:trPr>
        <w:tc>
          <w:tcPr>
            <w:tcW w:w="2294" w:type="pct"/>
          </w:tcPr>
          <w:p w14:paraId="636D374C" w14:textId="77777777" w:rsidR="00C50BD2" w:rsidRPr="008B4943" w:rsidRDefault="00C50BD2" w:rsidP="008B4943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76" w:type="pct"/>
          </w:tcPr>
          <w:p w14:paraId="6FEF5BE3" w14:textId="01E46BBD" w:rsidR="00C50BD2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4CA50847" w14:textId="01F83B21" w:rsidR="00C50BD2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6" w:type="pct"/>
            <w:shd w:val="clear" w:color="auto" w:fill="auto"/>
          </w:tcPr>
          <w:p w14:paraId="723B6C86" w14:textId="63472D3B" w:rsidR="00C50BD2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6CBF3D9F" w14:textId="3F596E92" w:rsidR="00C50BD2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50BD2" w:rsidRPr="008B4943" w14:paraId="6CB9F98A" w14:textId="77777777" w:rsidTr="00F26E0E">
        <w:trPr>
          <w:tblHeader/>
        </w:trPr>
        <w:tc>
          <w:tcPr>
            <w:tcW w:w="2294" w:type="pct"/>
          </w:tcPr>
          <w:p w14:paraId="04B55A3D" w14:textId="77777777" w:rsidR="00C50BD2" w:rsidRPr="008B4943" w:rsidRDefault="00C50BD2" w:rsidP="008B4943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6" w:type="pct"/>
            <w:gridSpan w:val="4"/>
          </w:tcPr>
          <w:p w14:paraId="3C538FA1" w14:textId="77777777" w:rsidR="00C50BD2" w:rsidRPr="008B4943" w:rsidRDefault="00C50BD2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0BD2" w:rsidRPr="008B4943" w14:paraId="7C4AA5FE" w14:textId="77777777" w:rsidTr="00F26E0E">
        <w:trPr>
          <w:tblHeader/>
        </w:trPr>
        <w:tc>
          <w:tcPr>
            <w:tcW w:w="2294" w:type="pct"/>
          </w:tcPr>
          <w:p w14:paraId="2420A395" w14:textId="77777777" w:rsidR="00E740F9" w:rsidRPr="008B4943" w:rsidRDefault="00C50BD2" w:rsidP="008B4943">
            <w:pPr>
              <w:pStyle w:val="block"/>
              <w:spacing w:after="0" w:line="240" w:lineRule="auto"/>
              <w:ind w:left="230" w:hanging="15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ขาดทุนจากการด้อยค่า</w:t>
            </w:r>
            <w:r w:rsidR="00813113"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A679BA" w:rsidRPr="008B494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: หนี้สูญและ</w:t>
            </w:r>
          </w:p>
          <w:p w14:paraId="35A70C1C" w14:textId="0C1BDE02" w:rsidR="00C50BD2" w:rsidRPr="008B4943" w:rsidRDefault="00C50BD2" w:rsidP="008B4943">
            <w:pPr>
              <w:pStyle w:val="block"/>
              <w:spacing w:after="0" w:line="240" w:lineRule="auto"/>
              <w:ind w:left="2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หนี้สงสัยจะสูญ)</w:t>
            </w:r>
            <w:r w:rsidR="00E740F9" w:rsidRPr="008B49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740F9"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ของเงินให้กู้ยืมสำหรับ</w:t>
            </w:r>
          </w:p>
        </w:tc>
        <w:tc>
          <w:tcPr>
            <w:tcW w:w="676" w:type="pct"/>
          </w:tcPr>
          <w:p w14:paraId="64885414" w14:textId="77777777" w:rsidR="00C50BD2" w:rsidRPr="008B4943" w:rsidRDefault="00C50BD2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5D0E6F29" w14:textId="77777777" w:rsidR="00C50BD2" w:rsidRPr="008B4943" w:rsidRDefault="00C50BD2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0DCB6751" w14:textId="77777777" w:rsidR="00C50BD2" w:rsidRPr="008B4943" w:rsidRDefault="00C50BD2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4F4745B9" w14:textId="77777777" w:rsidR="00C50BD2" w:rsidRPr="008B4943" w:rsidRDefault="00C50BD2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0BD2" w:rsidRPr="008B4943" w14:paraId="3EBE516F" w14:textId="77777777" w:rsidTr="00F26E0E">
        <w:trPr>
          <w:tblHeader/>
        </w:trPr>
        <w:tc>
          <w:tcPr>
            <w:tcW w:w="2294" w:type="pct"/>
          </w:tcPr>
          <w:p w14:paraId="56CEEEAB" w14:textId="3A567E46" w:rsidR="00C50BD2" w:rsidRPr="008B4943" w:rsidRDefault="00C50BD2" w:rsidP="008B4943">
            <w:pPr>
              <w:pStyle w:val="block"/>
              <w:spacing w:after="0" w:line="240" w:lineRule="auto"/>
              <w:ind w:left="230" w:firstLine="15"/>
              <w:jc w:val="thaiDistribute"/>
              <w:rPr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งวด</w:t>
            </w:r>
            <w:r w:rsidR="00F30701"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สาม</w:t>
            </w: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A679BA" w:rsidRPr="008B4943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01306"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676" w:type="pct"/>
          </w:tcPr>
          <w:p w14:paraId="5BA6F774" w14:textId="6878C588" w:rsidR="00C50BD2" w:rsidRPr="008B4943" w:rsidRDefault="00647AC9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2F6FF51C" w14:textId="7ED4E98A" w:rsidR="00C50BD2" w:rsidRPr="008B4943" w:rsidRDefault="00813113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751AF016" w14:textId="22F9ABE1" w:rsidR="00C50BD2" w:rsidRPr="008B4943" w:rsidRDefault="00292C5E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25796FAF" w14:textId="4A369484" w:rsidR="00C50BD2" w:rsidRPr="008B4943" w:rsidRDefault="009C6B98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30701" w:rsidRPr="008B4943" w14:paraId="22F0A410" w14:textId="77777777" w:rsidTr="00F26E0E">
        <w:trPr>
          <w:tblHeader/>
        </w:trPr>
        <w:tc>
          <w:tcPr>
            <w:tcW w:w="2294" w:type="pct"/>
          </w:tcPr>
          <w:p w14:paraId="5386CF73" w14:textId="12038D6B" w:rsidR="00F30701" w:rsidRPr="008B4943" w:rsidRDefault="00F30701" w:rsidP="008B4943">
            <w:pPr>
              <w:pStyle w:val="block"/>
              <w:spacing w:after="0" w:line="240" w:lineRule="auto"/>
              <w:ind w:left="23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งวดหกเดือนสิ้นสุดวันที่ </w:t>
            </w:r>
            <w:r w:rsidR="00A679BA" w:rsidRPr="008B4943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676" w:type="pct"/>
          </w:tcPr>
          <w:p w14:paraId="75D145B1" w14:textId="5C183273" w:rsidR="00F30701" w:rsidRPr="008B4943" w:rsidRDefault="00A679BA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77" w:type="pct"/>
            <w:shd w:val="clear" w:color="auto" w:fill="auto"/>
          </w:tcPr>
          <w:p w14:paraId="786B8C1C" w14:textId="4752315D" w:rsidR="00F30701" w:rsidRPr="008B4943" w:rsidRDefault="00813113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50EB1544" w14:textId="37AAD61C" w:rsidR="00F30701" w:rsidRPr="008B4943" w:rsidRDefault="00126D7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</w:pPr>
            <w:r w:rsidRPr="008B4943">
              <w:t>1,</w:t>
            </w:r>
            <w:r w:rsidR="00C37A15" w:rsidRPr="008B4943">
              <w:t>907</w:t>
            </w:r>
          </w:p>
        </w:tc>
        <w:tc>
          <w:tcPr>
            <w:tcW w:w="677" w:type="pct"/>
            <w:shd w:val="clear" w:color="auto" w:fill="auto"/>
          </w:tcPr>
          <w:p w14:paraId="659BBEB9" w14:textId="6F372777" w:rsidR="00F30701" w:rsidRPr="008B4943" w:rsidRDefault="009C6B98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047E0569" w14:textId="77777777" w:rsidR="00C50BD2" w:rsidRPr="008B4943" w:rsidRDefault="00C50BD2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tbl>
      <w:tblPr>
        <w:tblW w:w="9198" w:type="dxa"/>
        <w:tblInd w:w="36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7"/>
        <w:gridCol w:w="1242"/>
        <w:gridCol w:w="1242"/>
        <w:gridCol w:w="1242"/>
        <w:gridCol w:w="1245"/>
      </w:tblGrid>
      <w:tr w:rsidR="00A27A60" w:rsidRPr="008B4943" w14:paraId="396117FC" w14:textId="77777777" w:rsidTr="00F26E0E">
        <w:trPr>
          <w:tblHeader/>
        </w:trPr>
        <w:tc>
          <w:tcPr>
            <w:tcW w:w="2298" w:type="pct"/>
            <w:tcBorders>
              <w:top w:val="nil"/>
              <w:bottom w:val="nil"/>
            </w:tcBorders>
          </w:tcPr>
          <w:p w14:paraId="320CE1D4" w14:textId="77777777" w:rsidR="00A27A60" w:rsidRPr="008B4943" w:rsidRDefault="00A27A6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1350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6615A1F" w14:textId="090BF5AD" w:rsidR="00A27A60" w:rsidRPr="008B4943" w:rsidRDefault="00A27A6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840282" w14:textId="2ADCB2DC" w:rsidR="00A27A60" w:rsidRPr="008B4943" w:rsidRDefault="00A27A6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27A60" w:rsidRPr="008B4943" w14:paraId="2C82AD06" w14:textId="77777777" w:rsidTr="00F26E0E">
        <w:trPr>
          <w:tblHeader/>
        </w:trPr>
        <w:tc>
          <w:tcPr>
            <w:tcW w:w="2298" w:type="pct"/>
            <w:tcBorders>
              <w:top w:val="nil"/>
              <w:bottom w:val="nil"/>
            </w:tcBorders>
          </w:tcPr>
          <w:p w14:paraId="0EFFA152" w14:textId="77777777" w:rsidR="00A27A60" w:rsidRPr="008B4943" w:rsidRDefault="00A27A6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FDC7697" w14:textId="2F32AA8F" w:rsidR="00A27A6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t>30</w:t>
            </w:r>
            <w:r w:rsidR="00A27A60" w:rsidRPr="008B4943">
              <w:rPr>
                <w:cs/>
              </w:rPr>
              <w:t xml:space="preserve"> มิถุนายน</w:t>
            </w: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7BE7AB6" w14:textId="1BD5B5EE" w:rsidR="00A27A6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t>3</w:t>
            </w:r>
            <w:r w:rsidR="00A27A60" w:rsidRPr="008B4943">
              <w:t>1</w:t>
            </w:r>
            <w:r w:rsidR="00A27A60" w:rsidRPr="008B4943">
              <w:rPr>
                <w:cs/>
              </w:rPr>
              <w:t xml:space="preserve"> ธันวาคม</w:t>
            </w: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1767BB2" w14:textId="554ACBE7" w:rsidR="00A27A6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18"/>
              <w:jc w:val="center"/>
            </w:pPr>
            <w:r w:rsidRPr="008B4943">
              <w:t>30</w:t>
            </w:r>
            <w:r w:rsidR="00A27A60" w:rsidRPr="008B4943">
              <w:rPr>
                <w:cs/>
              </w:rPr>
              <w:t xml:space="preserve"> มิถุนายน</w:t>
            </w:r>
          </w:p>
        </w:tc>
        <w:tc>
          <w:tcPr>
            <w:tcW w:w="6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97444DC" w14:textId="6F86E231" w:rsidR="00A27A6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t>3</w:t>
            </w:r>
            <w:r w:rsidR="00A27A60" w:rsidRPr="008B4943">
              <w:t>1</w:t>
            </w:r>
            <w:r w:rsidR="00A27A60" w:rsidRPr="008B4943">
              <w:rPr>
                <w:cs/>
              </w:rPr>
              <w:t xml:space="preserve"> ธันวาคม</w:t>
            </w:r>
          </w:p>
        </w:tc>
      </w:tr>
      <w:tr w:rsidR="00A27A60" w:rsidRPr="008B4943" w14:paraId="3905A349" w14:textId="77777777" w:rsidTr="00F26E0E">
        <w:trPr>
          <w:tblHeader/>
        </w:trPr>
        <w:tc>
          <w:tcPr>
            <w:tcW w:w="2298" w:type="pct"/>
            <w:tcBorders>
              <w:top w:val="nil"/>
              <w:bottom w:val="nil"/>
            </w:tcBorders>
          </w:tcPr>
          <w:p w14:paraId="5CE1E175" w14:textId="77777777" w:rsidR="00A27A60" w:rsidRPr="008B4943" w:rsidRDefault="00A27A6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0932735" w14:textId="660DD8E6" w:rsidR="00A27A6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2563</w:t>
            </w: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8541711" w14:textId="041BC8AF" w:rsidR="00A27A6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2562</w:t>
            </w: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D058F7D" w14:textId="34997CBB" w:rsidR="00A27A6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2563</w:t>
            </w:r>
          </w:p>
        </w:tc>
        <w:tc>
          <w:tcPr>
            <w:tcW w:w="6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5E7D9B" w14:textId="29F84A71" w:rsidR="00A27A6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2562</w:t>
            </w:r>
          </w:p>
        </w:tc>
      </w:tr>
      <w:tr w:rsidR="00A27A60" w:rsidRPr="008B4943" w14:paraId="3A1BD48D" w14:textId="77777777" w:rsidTr="00F26E0E">
        <w:trPr>
          <w:tblHeader/>
        </w:trPr>
        <w:tc>
          <w:tcPr>
            <w:tcW w:w="2298" w:type="pct"/>
            <w:tcBorders>
              <w:top w:val="nil"/>
              <w:bottom w:val="nil"/>
            </w:tcBorders>
          </w:tcPr>
          <w:p w14:paraId="28560AA7" w14:textId="77777777" w:rsidR="00A27A60" w:rsidRPr="008B4943" w:rsidRDefault="00A27A6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2702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E36810" w14:textId="77777777" w:rsidR="00A27A60" w:rsidRPr="008B4943" w:rsidRDefault="00A27A6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8B4943">
              <w:rPr>
                <w:i/>
                <w:iCs/>
                <w:cs/>
              </w:rPr>
              <w:t>(ล้านบาท)</w:t>
            </w:r>
          </w:p>
        </w:tc>
      </w:tr>
      <w:tr w:rsidR="00A27A60" w:rsidRPr="008B4943" w14:paraId="47428E37" w14:textId="77777777" w:rsidTr="00F26E0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58B5FB8A" w14:textId="77777777" w:rsidR="00A27A60" w:rsidRPr="008B4943" w:rsidRDefault="00A27A6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8B4943">
              <w:rPr>
                <w:b/>
                <w:bCs/>
                <w:i/>
                <w:iCs/>
                <w:cs/>
              </w:rPr>
              <w:t>สินทรัพย์ไม่หมุนเวียนอื่น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587FC090" w14:textId="77777777" w:rsidR="00A27A60" w:rsidRPr="008B4943" w:rsidRDefault="00A27A6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75" w:type="pct"/>
            <w:shd w:val="clear" w:color="auto" w:fill="auto"/>
          </w:tcPr>
          <w:p w14:paraId="380B2F93" w14:textId="77777777" w:rsidR="00A27A60" w:rsidRPr="008B4943" w:rsidRDefault="00A27A6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75" w:type="pct"/>
            <w:shd w:val="clear" w:color="auto" w:fill="auto"/>
          </w:tcPr>
          <w:p w14:paraId="202CFD63" w14:textId="77777777" w:rsidR="00A27A60" w:rsidRPr="008B4943" w:rsidRDefault="00A27A6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77" w:type="pct"/>
            <w:shd w:val="clear" w:color="auto" w:fill="auto"/>
          </w:tcPr>
          <w:p w14:paraId="7901706A" w14:textId="77777777" w:rsidR="00A27A60" w:rsidRPr="008B4943" w:rsidRDefault="00A27A6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A27A60" w:rsidRPr="008B4943" w14:paraId="689E75A8" w14:textId="77777777" w:rsidTr="00F26E0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5F56A99F" w14:textId="77777777" w:rsidR="00A27A60" w:rsidRPr="008B4943" w:rsidRDefault="00A27A6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i/>
                <w:iCs/>
                <w:cs/>
              </w:rPr>
            </w:pPr>
            <w:r w:rsidRPr="008B4943">
              <w:rPr>
                <w:cs/>
              </w:rPr>
              <w:t>บริษัทย่อยทางอ้อม</w:t>
            </w:r>
          </w:p>
        </w:tc>
        <w:tc>
          <w:tcPr>
            <w:tcW w:w="675" w:type="pct"/>
            <w:shd w:val="clear" w:color="auto" w:fill="auto"/>
          </w:tcPr>
          <w:p w14:paraId="1AB62A35" w14:textId="60BC64D6" w:rsidR="00A27A60" w:rsidRPr="008B4943" w:rsidRDefault="00A27A6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597DE6E1" w14:textId="57A73E76" w:rsidR="00A27A60" w:rsidRPr="008B4943" w:rsidRDefault="00A27A6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4E0F2559" w14:textId="3D9E05E9" w:rsidR="00A27A60" w:rsidRPr="008B4943" w:rsidRDefault="00C37A1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40</w:t>
            </w:r>
            <w:r w:rsidR="006D028C" w:rsidRPr="008B4943">
              <w:t>0</w:t>
            </w:r>
          </w:p>
        </w:tc>
        <w:tc>
          <w:tcPr>
            <w:tcW w:w="677" w:type="pct"/>
            <w:shd w:val="clear" w:color="auto" w:fill="auto"/>
          </w:tcPr>
          <w:p w14:paraId="3618987B" w14:textId="060B842F" w:rsidR="00A27A6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323</w:t>
            </w:r>
          </w:p>
        </w:tc>
      </w:tr>
      <w:tr w:rsidR="00A27A60" w:rsidRPr="008B4943" w14:paraId="02979F04" w14:textId="77777777" w:rsidTr="00F26E0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2214991B" w14:textId="77777777" w:rsidR="00A27A60" w:rsidRPr="008B4943" w:rsidRDefault="00A27A6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72"/>
              <w:rPr>
                <w:cs/>
              </w:rPr>
            </w:pPr>
            <w:r w:rsidRPr="008B4943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75" w:type="pct"/>
            <w:shd w:val="clear" w:color="auto" w:fill="auto"/>
          </w:tcPr>
          <w:p w14:paraId="0B4269F1" w14:textId="0171111A" w:rsidR="00A27A60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5</w:t>
            </w:r>
          </w:p>
        </w:tc>
        <w:tc>
          <w:tcPr>
            <w:tcW w:w="675" w:type="pct"/>
            <w:shd w:val="clear" w:color="auto" w:fill="auto"/>
          </w:tcPr>
          <w:p w14:paraId="0DE700D2" w14:textId="55D8FCFD" w:rsidR="00A27A60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7</w:t>
            </w:r>
          </w:p>
        </w:tc>
        <w:tc>
          <w:tcPr>
            <w:tcW w:w="675" w:type="pct"/>
            <w:shd w:val="clear" w:color="auto" w:fill="auto"/>
          </w:tcPr>
          <w:p w14:paraId="72172997" w14:textId="333FC7B5" w:rsidR="00A27A60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5</w:t>
            </w:r>
          </w:p>
        </w:tc>
        <w:tc>
          <w:tcPr>
            <w:tcW w:w="677" w:type="pct"/>
            <w:shd w:val="clear" w:color="auto" w:fill="auto"/>
          </w:tcPr>
          <w:p w14:paraId="7DA3739F" w14:textId="2371E4DD" w:rsidR="00A27A60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7</w:t>
            </w:r>
          </w:p>
        </w:tc>
      </w:tr>
      <w:tr w:rsidR="00A27A60" w:rsidRPr="008B4943" w14:paraId="666E27C8" w14:textId="77777777" w:rsidTr="00F26E0E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98" w:type="pct"/>
            <w:shd w:val="clear" w:color="auto" w:fill="auto"/>
          </w:tcPr>
          <w:p w14:paraId="1903F531" w14:textId="76E04576" w:rsidR="00A27A60" w:rsidRPr="008B4943" w:rsidRDefault="006D364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rPr>
                <w:cs/>
              </w:rPr>
            </w:pPr>
            <w:r w:rsidRPr="008B4943">
              <w:rPr>
                <w:b/>
                <w:bCs/>
                <w:cs/>
              </w:rPr>
              <w:t xml:space="preserve"> รวม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7E21FFC" w14:textId="324A1C27" w:rsidR="00A27A6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5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8F1CF74" w14:textId="4FB44E92" w:rsidR="00A27A6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FB064DC" w14:textId="639BD120" w:rsidR="00A27A60" w:rsidRPr="008B4943" w:rsidRDefault="00C37A1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40</w:t>
            </w:r>
            <w:r w:rsidR="006D028C" w:rsidRPr="008B4943">
              <w:rPr>
                <w:b/>
                <w:bCs/>
              </w:rPr>
              <w:t>5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2D1A5651" w14:textId="3262A9A1" w:rsidR="00A27A6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330</w:t>
            </w:r>
          </w:p>
        </w:tc>
      </w:tr>
      <w:tr w:rsidR="00416818" w:rsidRPr="008B4943" w14:paraId="5E7DA36A" w14:textId="77777777" w:rsidTr="00F26E0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8" w:type="pct"/>
            <w:shd w:val="clear" w:color="auto" w:fill="auto"/>
            <w:vAlign w:val="center"/>
          </w:tcPr>
          <w:p w14:paraId="55C73ED7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8B4943">
              <w:rPr>
                <w:rFonts w:asciiTheme="majorBidi" w:hAnsiTheme="majorBidi" w:cstheme="majorBidi"/>
                <w:rtl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cs/>
              </w:rPr>
              <w:t xml:space="preserve">ค่าเผื่อผลขาดทุนจากการด้อยค่า  </w:t>
            </w:r>
          </w:p>
          <w:p w14:paraId="5CA4FC71" w14:textId="57C292EC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8B4943">
              <w:rPr>
                <w:rFonts w:asciiTheme="majorBidi" w:hAnsiTheme="majorBidi" w:cstheme="majorBidi"/>
                <w:i/>
                <w:iCs/>
                <w:cs/>
              </w:rPr>
              <w:tab/>
              <w:t>(</w:t>
            </w:r>
            <w:r w:rsidRPr="008B4943">
              <w:rPr>
                <w:rFonts w:asciiTheme="majorBidi" w:hAnsiTheme="majorBidi" w:cstheme="majorBidi"/>
                <w:i/>
                <w:iCs/>
              </w:rPr>
              <w:t>2562</w:t>
            </w:r>
            <w:r w:rsidRPr="008B4943">
              <w:rPr>
                <w:rFonts w:asciiTheme="majorBidi" w:hAnsiTheme="majorBidi"/>
                <w:i/>
                <w:iCs/>
                <w:cs/>
              </w:rPr>
              <w:t xml:space="preserve">: </w:t>
            </w:r>
            <w:r w:rsidRPr="008B4943">
              <w:rPr>
                <w:rFonts w:asciiTheme="majorBidi" w:hAnsiTheme="majorBidi" w:cstheme="majorBidi"/>
                <w:i/>
                <w:iCs/>
                <w:cs/>
              </w:rPr>
              <w:t>ค่าเผื่อหนี้สงสัยจะสูญ)</w:t>
            </w:r>
          </w:p>
        </w:tc>
        <w:tc>
          <w:tcPr>
            <w:tcW w:w="675" w:type="pct"/>
            <w:shd w:val="clear" w:color="auto" w:fill="auto"/>
          </w:tcPr>
          <w:p w14:paraId="5E8B5940" w14:textId="61F3F459" w:rsidR="00416818" w:rsidRPr="008B4943" w:rsidRDefault="00416818" w:rsidP="008B49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07561DA" w14:textId="71EC44A4" w:rsidR="00416818" w:rsidRPr="008B4943" w:rsidRDefault="002A67A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4B2C45BE" w14:textId="6922CE19" w:rsidR="00416818" w:rsidRPr="008B4943" w:rsidRDefault="00416818" w:rsidP="008B49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237CA20" w14:textId="1012489C" w:rsidR="00416818" w:rsidRPr="008B4943" w:rsidRDefault="002A67A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49D0D550" w14:textId="5BA931EF" w:rsidR="00416818" w:rsidRPr="008B4943" w:rsidRDefault="00416818" w:rsidP="008B49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15216F9" w14:textId="27FB9CC8" w:rsidR="00416818" w:rsidRPr="008B4943" w:rsidRDefault="002A67A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(</w:t>
            </w:r>
            <w:r w:rsidR="00C37A15" w:rsidRPr="008B4943">
              <w:t>315</w:t>
            </w:r>
            <w:r w:rsidRPr="008B4943">
              <w:rPr>
                <w:cs/>
              </w:rPr>
              <w:t>)</w:t>
            </w:r>
          </w:p>
        </w:tc>
        <w:tc>
          <w:tcPr>
            <w:tcW w:w="677" w:type="pct"/>
            <w:shd w:val="clear" w:color="auto" w:fill="auto"/>
          </w:tcPr>
          <w:p w14:paraId="2FB2F048" w14:textId="266D76EA" w:rsidR="00416818" w:rsidRPr="008B4943" w:rsidRDefault="00416818" w:rsidP="008B49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5483749" w14:textId="2671DD72" w:rsidR="00416818" w:rsidRPr="008B4943" w:rsidRDefault="002A67A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</w:tr>
      <w:tr w:rsidR="00416818" w:rsidRPr="008B4943" w14:paraId="238A0843" w14:textId="77777777" w:rsidTr="00F26E0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8" w:type="pct"/>
            <w:shd w:val="clear" w:color="auto" w:fill="auto"/>
            <w:vAlign w:val="center"/>
          </w:tcPr>
          <w:p w14:paraId="14F306AE" w14:textId="120BC1EF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8B4943">
              <w:rPr>
                <w:b/>
                <w:bCs/>
                <w:cs/>
              </w:rPr>
              <w:t>สุทธิ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A540DA3" w14:textId="022B7CF4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rPr>
                <w:b/>
                <w:bCs/>
              </w:rPr>
              <w:t>5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159C0A8C" w14:textId="1FBC5532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rPr>
                <w:b/>
                <w:bCs/>
              </w:rPr>
              <w:t>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1E4D58A8" w14:textId="52274653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rPr>
                <w:b/>
                <w:bCs/>
              </w:rPr>
              <w:t>90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184ED690" w14:textId="710C56CB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rPr>
                <w:b/>
                <w:bCs/>
              </w:rPr>
              <w:t>330</w:t>
            </w:r>
          </w:p>
        </w:tc>
      </w:tr>
    </w:tbl>
    <w:p w14:paraId="676B56AE" w14:textId="1BE944FA" w:rsidR="00416818" w:rsidRPr="008B4943" w:rsidRDefault="00416818" w:rsidP="008B4943"/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416818" w:rsidRPr="008B4943" w14:paraId="0307A48A" w14:textId="77777777" w:rsidTr="00F26E0E">
        <w:trPr>
          <w:tblHeader/>
        </w:trPr>
        <w:tc>
          <w:tcPr>
            <w:tcW w:w="2294" w:type="pct"/>
          </w:tcPr>
          <w:p w14:paraId="503197F6" w14:textId="77777777" w:rsidR="00416818" w:rsidRPr="008B4943" w:rsidRDefault="00416818" w:rsidP="008B4943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73" w:type="pct"/>
            <w:gridSpan w:val="2"/>
          </w:tcPr>
          <w:p w14:paraId="199F943B" w14:textId="77777777" w:rsidR="00416818" w:rsidRPr="008B4943" w:rsidRDefault="0041681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shd w:val="clear" w:color="auto" w:fill="auto"/>
          </w:tcPr>
          <w:p w14:paraId="1A066970" w14:textId="77777777" w:rsidR="00416818" w:rsidRPr="008B4943" w:rsidRDefault="0041681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6818" w:rsidRPr="008B4943" w14:paraId="747FDA8B" w14:textId="77777777" w:rsidTr="00F26E0E">
        <w:trPr>
          <w:tblHeader/>
        </w:trPr>
        <w:tc>
          <w:tcPr>
            <w:tcW w:w="2294" w:type="pct"/>
          </w:tcPr>
          <w:p w14:paraId="573FF41C" w14:textId="77777777" w:rsidR="00416818" w:rsidRPr="008B4943" w:rsidRDefault="00416818" w:rsidP="008B4943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87" w:type="pct"/>
          </w:tcPr>
          <w:p w14:paraId="4B84B5EF" w14:textId="77777777" w:rsidR="00416818" w:rsidRPr="008B4943" w:rsidRDefault="0041681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D44618C" w14:textId="77777777" w:rsidR="00416818" w:rsidRPr="008B4943" w:rsidRDefault="0041681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36" w:type="pct"/>
            <w:shd w:val="clear" w:color="auto" w:fill="auto"/>
          </w:tcPr>
          <w:p w14:paraId="035F1BE5" w14:textId="77777777" w:rsidR="00416818" w:rsidRPr="008B4943" w:rsidRDefault="0041681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72BDC01C" w14:textId="77777777" w:rsidR="00416818" w:rsidRPr="008B4943" w:rsidRDefault="0041681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16818" w:rsidRPr="008B4943" w14:paraId="2CA5A0C2" w14:textId="77777777" w:rsidTr="00F26E0E">
        <w:trPr>
          <w:tblHeader/>
        </w:trPr>
        <w:tc>
          <w:tcPr>
            <w:tcW w:w="2294" w:type="pct"/>
          </w:tcPr>
          <w:p w14:paraId="67F007BF" w14:textId="77777777" w:rsidR="00416818" w:rsidRPr="008B4943" w:rsidRDefault="00416818" w:rsidP="008B4943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6" w:type="pct"/>
            <w:gridSpan w:val="4"/>
          </w:tcPr>
          <w:p w14:paraId="7E6610F6" w14:textId="77777777" w:rsidR="00416818" w:rsidRPr="008B4943" w:rsidRDefault="0041681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6818" w:rsidRPr="008B4943" w14:paraId="2BA1D667" w14:textId="77777777" w:rsidTr="00F26E0E">
        <w:trPr>
          <w:tblHeader/>
        </w:trPr>
        <w:tc>
          <w:tcPr>
            <w:tcW w:w="2294" w:type="pct"/>
          </w:tcPr>
          <w:p w14:paraId="691501D3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</w:pPr>
            <w:r w:rsidRPr="008B4943">
              <w:rPr>
                <w:cs/>
              </w:rPr>
              <w:t xml:space="preserve">ขาดทุนจากการด้อยค่า                       </w:t>
            </w:r>
            <w:r w:rsidRPr="008B4943">
              <w:rPr>
                <w:rtl/>
                <w:cs/>
              </w:rPr>
              <w:t xml:space="preserve"> </w:t>
            </w:r>
          </w:p>
          <w:p w14:paraId="65F3E334" w14:textId="77777777" w:rsidR="00416818" w:rsidRPr="008B4943" w:rsidRDefault="00416818" w:rsidP="008B4943">
            <w:pPr>
              <w:pStyle w:val="block"/>
              <w:spacing w:after="0" w:line="240" w:lineRule="auto"/>
              <w:ind w:left="253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rtl/>
                <w:cs/>
              </w:rPr>
              <w:tab/>
            </w: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B494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: หนี้สูญและหนี้สงสัยจะสูญ) </w:t>
            </w: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</w:t>
            </w:r>
          </w:p>
        </w:tc>
        <w:tc>
          <w:tcPr>
            <w:tcW w:w="687" w:type="pct"/>
          </w:tcPr>
          <w:p w14:paraId="58601CC7" w14:textId="77777777" w:rsidR="00416818" w:rsidRPr="008B4943" w:rsidRDefault="0041681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7A3CE4CB" w14:textId="77777777" w:rsidR="00416818" w:rsidRPr="008B4943" w:rsidRDefault="0041681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0D222C2C" w14:textId="77777777" w:rsidR="00416818" w:rsidRPr="008B4943" w:rsidRDefault="0041681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7" w:type="pct"/>
            <w:shd w:val="clear" w:color="auto" w:fill="auto"/>
          </w:tcPr>
          <w:p w14:paraId="7305412A" w14:textId="77777777" w:rsidR="00416818" w:rsidRPr="008B4943" w:rsidRDefault="0041681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6818" w:rsidRPr="008B4943" w14:paraId="01ACDCC4" w14:textId="77777777" w:rsidTr="00F26E0E">
        <w:trPr>
          <w:tblHeader/>
        </w:trPr>
        <w:tc>
          <w:tcPr>
            <w:tcW w:w="2294" w:type="pct"/>
          </w:tcPr>
          <w:p w14:paraId="7AAB07DA" w14:textId="77777777" w:rsidR="00416818" w:rsidRPr="008B4943" w:rsidRDefault="00416818" w:rsidP="008B4943">
            <w:pPr>
              <w:pStyle w:val="block"/>
              <w:spacing w:after="0" w:line="240" w:lineRule="auto"/>
              <w:ind w:left="23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งวดสามเดือนสิ้นสุดวันที่ </w:t>
            </w:r>
            <w:r w:rsidRPr="008B4943"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687" w:type="pct"/>
          </w:tcPr>
          <w:p w14:paraId="0E593F9E" w14:textId="77777777" w:rsidR="00416818" w:rsidRPr="008B4943" w:rsidRDefault="00416818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10EA48F9" w14:textId="77777777" w:rsidR="00416818" w:rsidRPr="008B4943" w:rsidRDefault="00416818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06FE3142" w14:textId="657AD810" w:rsidR="00416818" w:rsidRPr="008B4943" w:rsidRDefault="00C37A15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60B45850" w14:textId="77777777" w:rsidR="00416818" w:rsidRPr="008B4943" w:rsidRDefault="00416818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16818" w:rsidRPr="008B4943" w14:paraId="3654F7A1" w14:textId="77777777" w:rsidTr="00F26E0E">
        <w:trPr>
          <w:tblHeader/>
        </w:trPr>
        <w:tc>
          <w:tcPr>
            <w:tcW w:w="2294" w:type="pct"/>
          </w:tcPr>
          <w:p w14:paraId="5F9E0DAA" w14:textId="77777777" w:rsidR="00416818" w:rsidRPr="008B4943" w:rsidRDefault="00416818" w:rsidP="008B4943">
            <w:pPr>
              <w:pStyle w:val="block"/>
              <w:spacing w:after="0" w:line="240" w:lineRule="auto"/>
              <w:ind w:left="23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งวดหกเดือนสิ้นสุดวันที่ </w:t>
            </w:r>
            <w:r w:rsidRPr="008B4943"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687" w:type="pct"/>
          </w:tcPr>
          <w:p w14:paraId="4D7F1105" w14:textId="77777777" w:rsidR="00416818" w:rsidRPr="008B4943" w:rsidRDefault="00416818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1EBCCAA1" w14:textId="77777777" w:rsidR="00416818" w:rsidRPr="008B4943" w:rsidRDefault="00416818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4BB645D9" w14:textId="0F512CBE" w:rsidR="00416818" w:rsidRPr="008B4943" w:rsidRDefault="00C37A15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697" w:type="pct"/>
            <w:shd w:val="clear" w:color="auto" w:fill="auto"/>
          </w:tcPr>
          <w:p w14:paraId="2AA27AFD" w14:textId="77777777" w:rsidR="00416818" w:rsidRPr="008B4943" w:rsidRDefault="00416818" w:rsidP="008B49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5F07F6A5" w14:textId="4F8E1140" w:rsidR="00416818" w:rsidRPr="008B4943" w:rsidRDefault="00416818" w:rsidP="008B4943"/>
    <w:p w14:paraId="1838A104" w14:textId="77777777" w:rsidR="00416818" w:rsidRPr="008B4943" w:rsidRDefault="00416818" w:rsidP="008B4943"/>
    <w:tbl>
      <w:tblPr>
        <w:tblW w:w="919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7"/>
        <w:gridCol w:w="1242"/>
        <w:gridCol w:w="1242"/>
        <w:gridCol w:w="1242"/>
        <w:gridCol w:w="1245"/>
      </w:tblGrid>
      <w:tr w:rsidR="00416818" w:rsidRPr="008B4943" w14:paraId="5C0C1DD5" w14:textId="77777777" w:rsidTr="00F26E0E">
        <w:trPr>
          <w:tblHeader/>
        </w:trPr>
        <w:tc>
          <w:tcPr>
            <w:tcW w:w="2298" w:type="pct"/>
            <w:tcBorders>
              <w:top w:val="nil"/>
              <w:bottom w:val="nil"/>
            </w:tcBorders>
          </w:tcPr>
          <w:p w14:paraId="2826872B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1350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691C50C3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7E53485D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16818" w:rsidRPr="008B4943" w14:paraId="45EF28CC" w14:textId="77777777" w:rsidTr="00F26E0E">
        <w:trPr>
          <w:tblHeader/>
        </w:trPr>
        <w:tc>
          <w:tcPr>
            <w:tcW w:w="2298" w:type="pct"/>
            <w:tcBorders>
              <w:top w:val="nil"/>
              <w:bottom w:val="nil"/>
            </w:tcBorders>
          </w:tcPr>
          <w:p w14:paraId="57E14C92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434EDC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t>30</w:t>
            </w:r>
            <w:r w:rsidRPr="008B4943">
              <w:rPr>
                <w:cs/>
              </w:rPr>
              <w:t xml:space="preserve"> มิถุนายน</w:t>
            </w: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26353540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t>31</w:t>
            </w:r>
            <w:r w:rsidRPr="008B4943">
              <w:rPr>
                <w:cs/>
              </w:rPr>
              <w:t xml:space="preserve"> ธันวาคม</w:t>
            </w: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2489E4E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18"/>
              <w:jc w:val="center"/>
            </w:pPr>
            <w:r w:rsidRPr="008B4943">
              <w:t>30</w:t>
            </w:r>
            <w:r w:rsidRPr="008B4943">
              <w:rPr>
                <w:cs/>
              </w:rPr>
              <w:t xml:space="preserve"> มิถุนายน</w:t>
            </w:r>
          </w:p>
        </w:tc>
        <w:tc>
          <w:tcPr>
            <w:tcW w:w="6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6EE102C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t>31</w:t>
            </w:r>
            <w:r w:rsidRPr="008B4943">
              <w:rPr>
                <w:cs/>
              </w:rPr>
              <w:t xml:space="preserve"> ธันวาคม</w:t>
            </w:r>
          </w:p>
        </w:tc>
      </w:tr>
      <w:tr w:rsidR="00416818" w:rsidRPr="008B4943" w14:paraId="65A92EB2" w14:textId="77777777" w:rsidTr="00F26E0E">
        <w:trPr>
          <w:tblHeader/>
        </w:trPr>
        <w:tc>
          <w:tcPr>
            <w:tcW w:w="2298" w:type="pct"/>
            <w:tcBorders>
              <w:top w:val="nil"/>
              <w:bottom w:val="nil"/>
            </w:tcBorders>
          </w:tcPr>
          <w:p w14:paraId="02FCF886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3DD6DB10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2563</w:t>
            </w: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69EB8FF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2562</w:t>
            </w: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22C0AB8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2563</w:t>
            </w:r>
          </w:p>
        </w:tc>
        <w:tc>
          <w:tcPr>
            <w:tcW w:w="6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2EA406E4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2562</w:t>
            </w:r>
          </w:p>
        </w:tc>
      </w:tr>
      <w:tr w:rsidR="00416818" w:rsidRPr="008B4943" w14:paraId="1A353632" w14:textId="77777777" w:rsidTr="00F26E0E">
        <w:trPr>
          <w:tblHeader/>
        </w:trPr>
        <w:tc>
          <w:tcPr>
            <w:tcW w:w="2298" w:type="pct"/>
            <w:tcBorders>
              <w:top w:val="nil"/>
              <w:bottom w:val="nil"/>
            </w:tcBorders>
          </w:tcPr>
          <w:p w14:paraId="267142A6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2702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</w:tcPr>
          <w:p w14:paraId="6216A7EE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8B4943">
              <w:rPr>
                <w:i/>
                <w:iCs/>
                <w:cs/>
              </w:rPr>
              <w:t>(ล้านบาท)</w:t>
            </w:r>
          </w:p>
        </w:tc>
      </w:tr>
      <w:tr w:rsidR="00416818" w:rsidRPr="008B4943" w14:paraId="7B9A4F60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8" w:type="pct"/>
            <w:shd w:val="clear" w:color="auto" w:fill="auto"/>
          </w:tcPr>
          <w:p w14:paraId="78637529" w14:textId="1406E8C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8B4943">
              <w:rPr>
                <w:b/>
                <w:bCs/>
                <w:i/>
                <w:iCs/>
                <w:cs/>
              </w:rPr>
              <w:t xml:space="preserve">เจ้าหนี้การค้า </w:t>
            </w:r>
          </w:p>
        </w:tc>
        <w:tc>
          <w:tcPr>
            <w:tcW w:w="675" w:type="pct"/>
            <w:shd w:val="clear" w:color="auto" w:fill="auto"/>
          </w:tcPr>
          <w:p w14:paraId="1A92905F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3B94456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757F5714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77" w:type="pct"/>
            <w:shd w:val="clear" w:color="auto" w:fill="auto"/>
          </w:tcPr>
          <w:p w14:paraId="313C912E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16818" w:rsidRPr="008B4943" w14:paraId="14DF6176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69E40285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8B4943">
              <w:rPr>
                <w:cs/>
              </w:rPr>
              <w:t>บริษัทย่อยและบริษัทย่อยทางอ้อม</w:t>
            </w:r>
          </w:p>
        </w:tc>
        <w:tc>
          <w:tcPr>
            <w:tcW w:w="675" w:type="pct"/>
            <w:shd w:val="clear" w:color="auto" w:fill="auto"/>
          </w:tcPr>
          <w:p w14:paraId="6B4190D7" w14:textId="677E34EA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4D5E70DB" w14:textId="58E68315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3B1C5900" w14:textId="1D9C266F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8B4943">
              <w:t>1,122</w:t>
            </w:r>
          </w:p>
        </w:tc>
        <w:tc>
          <w:tcPr>
            <w:tcW w:w="677" w:type="pct"/>
            <w:shd w:val="clear" w:color="auto" w:fill="auto"/>
          </w:tcPr>
          <w:p w14:paraId="498F2DDD" w14:textId="728C636D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8B4943">
              <w:t>870</w:t>
            </w:r>
          </w:p>
        </w:tc>
      </w:tr>
      <w:tr w:rsidR="00416818" w:rsidRPr="008B4943" w14:paraId="1CD7960B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58AAAE1A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8B4943">
              <w:rPr>
                <w:cs/>
              </w:rPr>
              <w:t>บริษัทร่วมทางอ้อม</w:t>
            </w:r>
          </w:p>
        </w:tc>
        <w:tc>
          <w:tcPr>
            <w:tcW w:w="675" w:type="pct"/>
            <w:shd w:val="clear" w:color="auto" w:fill="auto"/>
          </w:tcPr>
          <w:p w14:paraId="26E60B2A" w14:textId="4644A73B" w:rsidR="00416818" w:rsidRPr="008B4943" w:rsidRDefault="0041681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96</w:t>
            </w:r>
          </w:p>
        </w:tc>
        <w:tc>
          <w:tcPr>
            <w:tcW w:w="675" w:type="pct"/>
            <w:shd w:val="clear" w:color="auto" w:fill="auto"/>
          </w:tcPr>
          <w:p w14:paraId="62471D6D" w14:textId="1CB04F47" w:rsidR="00416818" w:rsidRPr="008B4943" w:rsidRDefault="0041681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149</w:t>
            </w:r>
          </w:p>
        </w:tc>
        <w:tc>
          <w:tcPr>
            <w:tcW w:w="675" w:type="pct"/>
            <w:shd w:val="clear" w:color="auto" w:fill="auto"/>
          </w:tcPr>
          <w:p w14:paraId="5D40D043" w14:textId="0F86D957" w:rsidR="00416818" w:rsidRPr="008B4943" w:rsidRDefault="0041681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96</w:t>
            </w:r>
          </w:p>
        </w:tc>
        <w:tc>
          <w:tcPr>
            <w:tcW w:w="677" w:type="pct"/>
            <w:shd w:val="clear" w:color="auto" w:fill="auto"/>
          </w:tcPr>
          <w:p w14:paraId="1A82893C" w14:textId="6B480467" w:rsidR="00416818" w:rsidRPr="008B4943" w:rsidRDefault="0041681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149</w:t>
            </w:r>
          </w:p>
        </w:tc>
      </w:tr>
      <w:tr w:rsidR="00416818" w:rsidRPr="008B4943" w14:paraId="21B59672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15A3F645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8B4943">
              <w:rPr>
                <w:b/>
                <w:bCs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4E2B797A" w14:textId="0CF3F939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96</w:t>
            </w:r>
          </w:p>
        </w:tc>
        <w:tc>
          <w:tcPr>
            <w:tcW w:w="675" w:type="pct"/>
            <w:shd w:val="clear" w:color="auto" w:fill="auto"/>
          </w:tcPr>
          <w:p w14:paraId="74E010F0" w14:textId="2A7CC295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149</w:t>
            </w:r>
          </w:p>
        </w:tc>
        <w:tc>
          <w:tcPr>
            <w:tcW w:w="675" w:type="pct"/>
            <w:shd w:val="clear" w:color="auto" w:fill="auto"/>
          </w:tcPr>
          <w:p w14:paraId="52F6BC4D" w14:textId="3A38C3D6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1,218</w:t>
            </w:r>
          </w:p>
        </w:tc>
        <w:tc>
          <w:tcPr>
            <w:tcW w:w="677" w:type="pct"/>
            <w:shd w:val="clear" w:color="auto" w:fill="auto"/>
          </w:tcPr>
          <w:p w14:paraId="5EA2AC37" w14:textId="3F21847B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1,019</w:t>
            </w:r>
          </w:p>
        </w:tc>
      </w:tr>
      <w:tr w:rsidR="00416818" w:rsidRPr="008B4943" w14:paraId="769F1CE6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4E594C6F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52D620EE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7BBA25CC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2F48ED0F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1BBB2C4C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16818" w:rsidRPr="008B4943" w14:paraId="78FD694A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512493B9" w14:textId="17F50375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8B4943">
              <w:rPr>
                <w:b/>
                <w:bCs/>
                <w:i/>
                <w:iCs/>
                <w:cs/>
              </w:rPr>
              <w:t xml:space="preserve">เจ้าหนี้อื่น </w:t>
            </w:r>
          </w:p>
        </w:tc>
        <w:tc>
          <w:tcPr>
            <w:tcW w:w="675" w:type="pct"/>
            <w:shd w:val="clear" w:color="auto" w:fill="auto"/>
          </w:tcPr>
          <w:p w14:paraId="0343F6E7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6163B576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49355CE4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1F396C53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16818" w:rsidRPr="008B4943" w14:paraId="3D8BAE32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2CBD447B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8B4943">
              <w:rPr>
                <w:cs/>
              </w:rPr>
              <w:t>บริษัทย่อยและบริษัทย่อยทางอ้อม</w:t>
            </w:r>
          </w:p>
        </w:tc>
        <w:tc>
          <w:tcPr>
            <w:tcW w:w="675" w:type="pct"/>
            <w:shd w:val="clear" w:color="auto" w:fill="auto"/>
          </w:tcPr>
          <w:p w14:paraId="73F8DB40" w14:textId="0354A09B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2D002BC6" w14:textId="7F326E3B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7A9C18C7" w14:textId="356F5891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23</w:t>
            </w:r>
          </w:p>
        </w:tc>
        <w:tc>
          <w:tcPr>
            <w:tcW w:w="677" w:type="pct"/>
            <w:shd w:val="clear" w:color="auto" w:fill="auto"/>
          </w:tcPr>
          <w:p w14:paraId="516F7FEE" w14:textId="41A946A5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18</w:t>
            </w:r>
          </w:p>
        </w:tc>
      </w:tr>
      <w:tr w:rsidR="00416818" w:rsidRPr="008B4943" w14:paraId="28DAFCFA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32A67ABF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cs/>
              </w:rPr>
            </w:pPr>
            <w:r w:rsidRPr="008B4943">
              <w:rPr>
                <w:cs/>
              </w:rPr>
              <w:t>การร่วมค้า</w:t>
            </w:r>
          </w:p>
        </w:tc>
        <w:tc>
          <w:tcPr>
            <w:tcW w:w="675" w:type="pct"/>
            <w:shd w:val="clear" w:color="auto" w:fill="auto"/>
          </w:tcPr>
          <w:p w14:paraId="37BFCF46" w14:textId="67B5FE0C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10</w:t>
            </w:r>
          </w:p>
        </w:tc>
        <w:tc>
          <w:tcPr>
            <w:tcW w:w="675" w:type="pct"/>
            <w:shd w:val="clear" w:color="auto" w:fill="auto"/>
          </w:tcPr>
          <w:p w14:paraId="547F7AC2" w14:textId="0E45CB0D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2</w:t>
            </w:r>
          </w:p>
        </w:tc>
        <w:tc>
          <w:tcPr>
            <w:tcW w:w="675" w:type="pct"/>
            <w:shd w:val="clear" w:color="auto" w:fill="auto"/>
          </w:tcPr>
          <w:p w14:paraId="39954582" w14:textId="692A4A0D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8B4943">
              <w:t>10</w:t>
            </w:r>
          </w:p>
        </w:tc>
        <w:tc>
          <w:tcPr>
            <w:tcW w:w="677" w:type="pct"/>
            <w:shd w:val="clear" w:color="auto" w:fill="auto"/>
          </w:tcPr>
          <w:p w14:paraId="2E986EAF" w14:textId="4F81E6FF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8B4943">
              <w:t>2</w:t>
            </w:r>
          </w:p>
        </w:tc>
      </w:tr>
      <w:tr w:rsidR="00416818" w:rsidRPr="008B4943" w14:paraId="30C6CA29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7427CEA5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8B4943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75" w:type="pct"/>
            <w:shd w:val="clear" w:color="auto" w:fill="auto"/>
          </w:tcPr>
          <w:p w14:paraId="362F8940" w14:textId="11DB2CEE" w:rsidR="00416818" w:rsidRPr="008B4943" w:rsidRDefault="0041681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22</w:t>
            </w:r>
          </w:p>
        </w:tc>
        <w:tc>
          <w:tcPr>
            <w:tcW w:w="675" w:type="pct"/>
            <w:shd w:val="clear" w:color="auto" w:fill="auto"/>
          </w:tcPr>
          <w:p w14:paraId="58B13916" w14:textId="235EB5AD" w:rsidR="00416818" w:rsidRPr="008B4943" w:rsidRDefault="0041681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49</w:t>
            </w:r>
          </w:p>
        </w:tc>
        <w:tc>
          <w:tcPr>
            <w:tcW w:w="675" w:type="pct"/>
            <w:shd w:val="clear" w:color="auto" w:fill="auto"/>
          </w:tcPr>
          <w:p w14:paraId="21E7DCDB" w14:textId="38BC0FE3" w:rsidR="00416818" w:rsidRPr="008B4943" w:rsidRDefault="0041681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22</w:t>
            </w:r>
          </w:p>
        </w:tc>
        <w:tc>
          <w:tcPr>
            <w:tcW w:w="677" w:type="pct"/>
            <w:shd w:val="clear" w:color="auto" w:fill="auto"/>
          </w:tcPr>
          <w:p w14:paraId="57108B8F" w14:textId="73737591" w:rsidR="00416818" w:rsidRPr="008B4943" w:rsidRDefault="0041681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49</w:t>
            </w:r>
          </w:p>
        </w:tc>
      </w:tr>
      <w:tr w:rsidR="00416818" w:rsidRPr="008B4943" w14:paraId="525858EC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55465F3C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8B4943">
              <w:rPr>
                <w:b/>
                <w:bCs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07C0608F" w14:textId="6552208F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32</w:t>
            </w:r>
          </w:p>
        </w:tc>
        <w:tc>
          <w:tcPr>
            <w:tcW w:w="675" w:type="pct"/>
            <w:shd w:val="clear" w:color="auto" w:fill="auto"/>
          </w:tcPr>
          <w:p w14:paraId="7A4506AB" w14:textId="4C315AA4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51</w:t>
            </w:r>
          </w:p>
        </w:tc>
        <w:tc>
          <w:tcPr>
            <w:tcW w:w="675" w:type="pct"/>
            <w:shd w:val="clear" w:color="auto" w:fill="auto"/>
          </w:tcPr>
          <w:p w14:paraId="451DBB37" w14:textId="2F080106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55</w:t>
            </w:r>
          </w:p>
        </w:tc>
        <w:tc>
          <w:tcPr>
            <w:tcW w:w="677" w:type="pct"/>
            <w:shd w:val="clear" w:color="auto" w:fill="auto"/>
          </w:tcPr>
          <w:p w14:paraId="20A418CE" w14:textId="4AD4EAE7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69</w:t>
            </w:r>
          </w:p>
        </w:tc>
      </w:tr>
      <w:tr w:rsidR="00416818" w:rsidRPr="008B4943" w14:paraId="0F3767EC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22583785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2D569E5E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6F0646B3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5ED336F7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67F077F9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16818" w:rsidRPr="008B4943" w14:paraId="2EDBF213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5B9A81C1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hanging="20"/>
              <w:rPr>
                <w:b/>
                <w:bCs/>
                <w:i/>
                <w:iCs/>
                <w:cs/>
              </w:rPr>
            </w:pPr>
            <w:r w:rsidRPr="008B4943">
              <w:rPr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5170ABB8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6A788D2E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2DCD07A9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2DABB217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16818" w:rsidRPr="008B4943" w14:paraId="3421D486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46E294F3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hanging="24"/>
              <w:rPr>
                <w:i/>
                <w:iCs/>
                <w:cs/>
              </w:rPr>
            </w:pPr>
            <w:r w:rsidRPr="008B4943">
              <w:rPr>
                <w:cs/>
              </w:rPr>
              <w:t>บริษัทย่อย</w:t>
            </w:r>
          </w:p>
        </w:tc>
        <w:tc>
          <w:tcPr>
            <w:tcW w:w="675" w:type="pct"/>
            <w:shd w:val="clear" w:color="auto" w:fill="auto"/>
          </w:tcPr>
          <w:p w14:paraId="7D790424" w14:textId="31F4F175" w:rsidR="00416818" w:rsidRPr="008B4943" w:rsidRDefault="0041681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26A0DF6D" w14:textId="0E687684" w:rsidR="00416818" w:rsidRPr="008B4943" w:rsidRDefault="0041681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04A8264D" w14:textId="200416DD" w:rsidR="00416818" w:rsidRPr="008B4943" w:rsidRDefault="0041681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8B4943">
              <w:t>3</w:t>
            </w:r>
          </w:p>
        </w:tc>
        <w:tc>
          <w:tcPr>
            <w:tcW w:w="677" w:type="pct"/>
            <w:shd w:val="clear" w:color="auto" w:fill="auto"/>
          </w:tcPr>
          <w:p w14:paraId="41D2194F" w14:textId="06264893" w:rsidR="00416818" w:rsidRPr="008B4943" w:rsidRDefault="0041681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8B4943">
              <w:t>6</w:t>
            </w:r>
          </w:p>
        </w:tc>
      </w:tr>
      <w:tr w:rsidR="00416818" w:rsidRPr="008B4943" w14:paraId="7487919C" w14:textId="77777777" w:rsidTr="007242A8">
        <w:tc>
          <w:tcPr>
            <w:tcW w:w="2298" w:type="pct"/>
            <w:tcBorders>
              <w:top w:val="nil"/>
              <w:bottom w:val="nil"/>
            </w:tcBorders>
            <w:shd w:val="clear" w:color="auto" w:fill="auto"/>
          </w:tcPr>
          <w:p w14:paraId="10E2F6F1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hanging="20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6E28425B" w14:textId="5135E561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19868FDA" w14:textId="5897571B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5A495C29" w14:textId="59E93645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3</w:t>
            </w:r>
          </w:p>
        </w:tc>
        <w:tc>
          <w:tcPr>
            <w:tcW w:w="677" w:type="pct"/>
            <w:tcBorders>
              <w:top w:val="nil"/>
              <w:bottom w:val="nil"/>
            </w:tcBorders>
            <w:shd w:val="clear" w:color="auto" w:fill="auto"/>
          </w:tcPr>
          <w:p w14:paraId="4B61730D" w14:textId="6DE0C06F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6</w:t>
            </w:r>
          </w:p>
        </w:tc>
      </w:tr>
      <w:tr w:rsidR="00416818" w:rsidRPr="008B4943" w14:paraId="00287DE4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0F755C72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66" w:hanging="20"/>
            </w:pPr>
          </w:p>
        </w:tc>
        <w:tc>
          <w:tcPr>
            <w:tcW w:w="675" w:type="pct"/>
            <w:shd w:val="clear" w:color="auto" w:fill="auto"/>
          </w:tcPr>
          <w:p w14:paraId="2468344B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</w:pPr>
          </w:p>
        </w:tc>
        <w:tc>
          <w:tcPr>
            <w:tcW w:w="675" w:type="pct"/>
            <w:shd w:val="clear" w:color="auto" w:fill="auto"/>
          </w:tcPr>
          <w:p w14:paraId="4CAAE189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</w:pPr>
          </w:p>
        </w:tc>
        <w:tc>
          <w:tcPr>
            <w:tcW w:w="675" w:type="pct"/>
            <w:shd w:val="clear" w:color="auto" w:fill="auto"/>
          </w:tcPr>
          <w:p w14:paraId="529B18C3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</w:pPr>
          </w:p>
        </w:tc>
        <w:tc>
          <w:tcPr>
            <w:tcW w:w="677" w:type="pct"/>
            <w:shd w:val="clear" w:color="auto" w:fill="auto"/>
          </w:tcPr>
          <w:p w14:paraId="2311E26F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</w:pPr>
          </w:p>
        </w:tc>
      </w:tr>
      <w:tr w:rsidR="00416818" w:rsidRPr="008B4943" w14:paraId="6C149766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78012837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hanging="20"/>
              <w:rPr>
                <w:b/>
                <w:bCs/>
                <w:i/>
                <w:iCs/>
                <w:cs/>
              </w:rPr>
            </w:pPr>
            <w:r w:rsidRPr="008B4943">
              <w:rPr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5F70BB3E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2CC1DB5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6B9C569C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67B37ECE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16818" w:rsidRPr="008B4943" w14:paraId="38ACFA51" w14:textId="77777777" w:rsidTr="00407984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98" w:type="pct"/>
            <w:shd w:val="clear" w:color="auto" w:fill="auto"/>
          </w:tcPr>
          <w:p w14:paraId="6D0119D7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hanging="24"/>
              <w:rPr>
                <w:i/>
                <w:iCs/>
                <w:cs/>
              </w:rPr>
            </w:pPr>
            <w:r w:rsidRPr="008B4943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75" w:type="pct"/>
            <w:shd w:val="clear" w:color="auto" w:fill="auto"/>
          </w:tcPr>
          <w:p w14:paraId="5E493BA0" w14:textId="7E7BF507" w:rsidR="00416818" w:rsidRPr="008B4943" w:rsidRDefault="0041681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1</w:t>
            </w:r>
          </w:p>
        </w:tc>
        <w:tc>
          <w:tcPr>
            <w:tcW w:w="675" w:type="pct"/>
            <w:shd w:val="clear" w:color="auto" w:fill="auto"/>
          </w:tcPr>
          <w:p w14:paraId="3A813FF8" w14:textId="59FAAC3E" w:rsidR="00416818" w:rsidRPr="008B4943" w:rsidRDefault="0041681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2</w:t>
            </w:r>
          </w:p>
        </w:tc>
        <w:tc>
          <w:tcPr>
            <w:tcW w:w="675" w:type="pct"/>
            <w:shd w:val="clear" w:color="auto" w:fill="auto"/>
          </w:tcPr>
          <w:p w14:paraId="0B7FD494" w14:textId="5A90EECD" w:rsidR="00416818" w:rsidRPr="008B4943" w:rsidRDefault="0041681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1</w:t>
            </w:r>
          </w:p>
        </w:tc>
        <w:tc>
          <w:tcPr>
            <w:tcW w:w="677" w:type="pct"/>
            <w:shd w:val="clear" w:color="auto" w:fill="auto"/>
          </w:tcPr>
          <w:p w14:paraId="420AF02E" w14:textId="47FCEDEE" w:rsidR="00416818" w:rsidRPr="008B4943" w:rsidRDefault="0041681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8B4943">
              <w:t>2</w:t>
            </w:r>
          </w:p>
        </w:tc>
      </w:tr>
      <w:tr w:rsidR="00416818" w:rsidRPr="008B4943" w14:paraId="7D83BC43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5F0BB497" w14:textId="77777777" w:rsidR="00416818" w:rsidRPr="008B4943" w:rsidRDefault="0041681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hanging="24"/>
              <w:rPr>
                <w:cs/>
              </w:rPr>
            </w:pPr>
            <w:r w:rsidRPr="008B4943">
              <w:rPr>
                <w:b/>
                <w:bCs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5F1BE36A" w14:textId="47DD52E7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1</w:t>
            </w:r>
          </w:p>
        </w:tc>
        <w:tc>
          <w:tcPr>
            <w:tcW w:w="675" w:type="pct"/>
            <w:shd w:val="clear" w:color="auto" w:fill="auto"/>
          </w:tcPr>
          <w:p w14:paraId="4BF03C30" w14:textId="41895F80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2</w:t>
            </w:r>
          </w:p>
        </w:tc>
        <w:tc>
          <w:tcPr>
            <w:tcW w:w="675" w:type="pct"/>
            <w:shd w:val="clear" w:color="auto" w:fill="auto"/>
          </w:tcPr>
          <w:p w14:paraId="5A41DFBE" w14:textId="0E1947C0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14:paraId="2C3161DA" w14:textId="7567773E" w:rsidR="00416818" w:rsidRPr="008B4943" w:rsidRDefault="0041681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2</w:t>
            </w:r>
          </w:p>
        </w:tc>
      </w:tr>
    </w:tbl>
    <w:p w14:paraId="648AD028" w14:textId="29E4F19C" w:rsidR="00CF6FDA" w:rsidRPr="008B4943" w:rsidRDefault="00CF6FDA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</w:p>
    <w:p w14:paraId="1F5F1894" w14:textId="77777777" w:rsidR="00416818" w:rsidRPr="008B4943" w:rsidRDefault="0041681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8B4943">
        <w:rPr>
          <w:b/>
          <w:bCs/>
          <w:cs/>
        </w:rPr>
        <w:br w:type="page"/>
      </w:r>
    </w:p>
    <w:p w14:paraId="4075A1F9" w14:textId="74ACAC68" w:rsidR="00870CCC" w:rsidRPr="008B4943" w:rsidRDefault="004762B0" w:rsidP="008B4943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B4943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t>สินค้าคงเหลือ</w:t>
      </w:r>
    </w:p>
    <w:p w14:paraId="7BD394B6" w14:textId="77777777" w:rsidR="008D1B42" w:rsidRPr="008B4943" w:rsidRDefault="008D1B42" w:rsidP="008B4943">
      <w:pPr>
        <w:pStyle w:val="index"/>
        <w:tabs>
          <w:tab w:val="clear" w:pos="1134"/>
          <w:tab w:val="decimal" w:pos="540"/>
        </w:tabs>
        <w:spacing w:after="0" w:line="350" w:lineRule="exact"/>
        <w:ind w:left="540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37"/>
        <w:gridCol w:w="1238"/>
        <w:gridCol w:w="1237"/>
        <w:gridCol w:w="1238"/>
      </w:tblGrid>
      <w:tr w:rsidR="00036AC0" w:rsidRPr="008B4943" w14:paraId="00AE87E4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7EFD005A" w14:textId="77777777" w:rsidR="00036AC0" w:rsidRPr="008B4943" w:rsidRDefault="00036AC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4B036ED0" w14:textId="77777777" w:rsidR="00036AC0" w:rsidRPr="008B4943" w:rsidRDefault="00036AC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DBEED9D" w14:textId="77777777" w:rsidR="00036AC0" w:rsidRPr="008B4943" w:rsidRDefault="00036AC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01306" w:rsidRPr="008B4943" w14:paraId="32073B07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429FDFDD" w14:textId="77777777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  <w:shd w:val="clear" w:color="auto" w:fill="auto"/>
          </w:tcPr>
          <w:p w14:paraId="0A5BF74F" w14:textId="23E56D5F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30</w:t>
            </w:r>
            <w:r w:rsidR="00001306" w:rsidRPr="008B4943">
              <w:rPr>
                <w:cs/>
              </w:rPr>
              <w:t xml:space="preserve"> มิถุนายน</w:t>
            </w:r>
          </w:p>
        </w:tc>
        <w:tc>
          <w:tcPr>
            <w:tcW w:w="1238" w:type="dxa"/>
            <w:shd w:val="clear" w:color="auto" w:fill="auto"/>
          </w:tcPr>
          <w:p w14:paraId="052B3E5C" w14:textId="7901235D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3</w:t>
            </w:r>
            <w:r w:rsidR="00001306" w:rsidRPr="008B4943">
              <w:t>1</w:t>
            </w:r>
            <w:r w:rsidR="00001306" w:rsidRPr="008B4943">
              <w:rPr>
                <w:cs/>
              </w:rPr>
              <w:t xml:space="preserve"> ธันวาคม</w:t>
            </w:r>
          </w:p>
        </w:tc>
        <w:tc>
          <w:tcPr>
            <w:tcW w:w="1237" w:type="dxa"/>
            <w:shd w:val="clear" w:color="auto" w:fill="auto"/>
          </w:tcPr>
          <w:p w14:paraId="67040CC9" w14:textId="5BF38B53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30</w:t>
            </w:r>
            <w:r w:rsidR="00001306" w:rsidRPr="008B4943">
              <w:rPr>
                <w:cs/>
              </w:rPr>
              <w:t xml:space="preserve"> มิถุนายน</w:t>
            </w:r>
          </w:p>
        </w:tc>
        <w:tc>
          <w:tcPr>
            <w:tcW w:w="1238" w:type="dxa"/>
            <w:shd w:val="clear" w:color="auto" w:fill="auto"/>
          </w:tcPr>
          <w:p w14:paraId="216B7228" w14:textId="367BF4AA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3</w:t>
            </w:r>
            <w:r w:rsidR="00001306" w:rsidRPr="008B4943">
              <w:t>1</w:t>
            </w:r>
            <w:r w:rsidR="00001306" w:rsidRPr="008B4943">
              <w:rPr>
                <w:cs/>
              </w:rPr>
              <w:t xml:space="preserve"> ธันวาคม</w:t>
            </w:r>
          </w:p>
        </w:tc>
      </w:tr>
      <w:tr w:rsidR="00001306" w:rsidRPr="008B4943" w14:paraId="05DF2464" w14:textId="77777777" w:rsidTr="003C47DD">
        <w:trPr>
          <w:tblHeader/>
        </w:trPr>
        <w:tc>
          <w:tcPr>
            <w:tcW w:w="4338" w:type="dxa"/>
          </w:tcPr>
          <w:p w14:paraId="5A7054DB" w14:textId="77777777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37" w:type="dxa"/>
          </w:tcPr>
          <w:p w14:paraId="2274432E" w14:textId="4B61A6A8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t>2563</w:t>
            </w:r>
          </w:p>
        </w:tc>
        <w:tc>
          <w:tcPr>
            <w:tcW w:w="1238" w:type="dxa"/>
          </w:tcPr>
          <w:p w14:paraId="61420B95" w14:textId="411B3E27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t>2562</w:t>
            </w:r>
          </w:p>
        </w:tc>
        <w:tc>
          <w:tcPr>
            <w:tcW w:w="1237" w:type="dxa"/>
          </w:tcPr>
          <w:p w14:paraId="3DC34518" w14:textId="3633A1F7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2563</w:t>
            </w:r>
          </w:p>
        </w:tc>
        <w:tc>
          <w:tcPr>
            <w:tcW w:w="1238" w:type="dxa"/>
          </w:tcPr>
          <w:p w14:paraId="073E8E20" w14:textId="2E8B63AD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t>2562</w:t>
            </w:r>
          </w:p>
        </w:tc>
      </w:tr>
      <w:tr w:rsidR="00001306" w:rsidRPr="008B4943" w14:paraId="7942DE78" w14:textId="77777777" w:rsidTr="003C47DD">
        <w:trPr>
          <w:tblHeader/>
        </w:trPr>
        <w:tc>
          <w:tcPr>
            <w:tcW w:w="4338" w:type="dxa"/>
          </w:tcPr>
          <w:p w14:paraId="5C83BDBC" w14:textId="77777777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4950" w:type="dxa"/>
            <w:gridSpan w:val="4"/>
          </w:tcPr>
          <w:p w14:paraId="4512B1FC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1306" w:rsidRPr="008B4943" w14:paraId="1FF8DABA" w14:textId="77777777" w:rsidTr="003C47DD">
        <w:tc>
          <w:tcPr>
            <w:tcW w:w="4338" w:type="dxa"/>
          </w:tcPr>
          <w:p w14:paraId="155D9E34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น้ำมันดิบและวัตถุดิบอื่น</w:t>
            </w:r>
          </w:p>
        </w:tc>
        <w:tc>
          <w:tcPr>
            <w:tcW w:w="1237" w:type="dxa"/>
          </w:tcPr>
          <w:p w14:paraId="438AE710" w14:textId="4E1651DC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4</w:t>
            </w:r>
            <w:r w:rsidR="00647AC9" w:rsidRPr="008B4943">
              <w:t>,</w:t>
            </w:r>
            <w:r w:rsidRPr="008B4943">
              <w:t>874</w:t>
            </w:r>
          </w:p>
        </w:tc>
        <w:tc>
          <w:tcPr>
            <w:tcW w:w="1238" w:type="dxa"/>
          </w:tcPr>
          <w:p w14:paraId="42CF372A" w14:textId="11026201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7</w:t>
            </w:r>
            <w:r w:rsidR="00001306" w:rsidRPr="008B4943">
              <w:t>,</w:t>
            </w:r>
            <w:r w:rsidRPr="008B4943">
              <w:t>936</w:t>
            </w:r>
          </w:p>
        </w:tc>
        <w:tc>
          <w:tcPr>
            <w:tcW w:w="1237" w:type="dxa"/>
          </w:tcPr>
          <w:p w14:paraId="228424BF" w14:textId="1453DDA2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3</w:t>
            </w:r>
            <w:r w:rsidR="00E1035A" w:rsidRPr="008B4943">
              <w:t>,</w:t>
            </w:r>
            <w:r w:rsidRPr="008B4943">
              <w:t>88</w:t>
            </w:r>
            <w:r w:rsidR="00E1035A" w:rsidRPr="008B4943">
              <w:t>1</w:t>
            </w:r>
          </w:p>
        </w:tc>
        <w:tc>
          <w:tcPr>
            <w:tcW w:w="1238" w:type="dxa"/>
          </w:tcPr>
          <w:p w14:paraId="428268BC" w14:textId="37215B75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7</w:t>
            </w:r>
            <w:r w:rsidR="00001306" w:rsidRPr="008B4943">
              <w:t>,</w:t>
            </w:r>
            <w:r w:rsidRPr="008B4943">
              <w:t>374</w:t>
            </w:r>
          </w:p>
        </w:tc>
      </w:tr>
      <w:tr w:rsidR="00001306" w:rsidRPr="008B4943" w14:paraId="3468B39D" w14:textId="77777777" w:rsidTr="003C47DD">
        <w:tc>
          <w:tcPr>
            <w:tcW w:w="4338" w:type="dxa"/>
          </w:tcPr>
          <w:p w14:paraId="28EBD0A9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237" w:type="dxa"/>
          </w:tcPr>
          <w:p w14:paraId="79B0BAFC" w14:textId="2C019695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5</w:t>
            </w:r>
            <w:r w:rsidR="00647AC9" w:rsidRPr="008B4943">
              <w:t>,</w:t>
            </w:r>
            <w:r w:rsidRPr="008B4943">
              <w:t>636</w:t>
            </w:r>
          </w:p>
        </w:tc>
        <w:tc>
          <w:tcPr>
            <w:tcW w:w="1238" w:type="dxa"/>
          </w:tcPr>
          <w:p w14:paraId="0C023C5A" w14:textId="442C245E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6</w:t>
            </w:r>
            <w:r w:rsidR="00001306" w:rsidRPr="008B4943">
              <w:t>,</w:t>
            </w:r>
            <w:r w:rsidRPr="008B4943">
              <w:t>743</w:t>
            </w:r>
          </w:p>
        </w:tc>
        <w:tc>
          <w:tcPr>
            <w:tcW w:w="1237" w:type="dxa"/>
          </w:tcPr>
          <w:p w14:paraId="4CD20443" w14:textId="225D6B22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4</w:t>
            </w:r>
            <w:r w:rsidR="00E1035A" w:rsidRPr="008B4943">
              <w:t>,</w:t>
            </w:r>
            <w:r w:rsidRPr="008B4943">
              <w:t>622</w:t>
            </w:r>
          </w:p>
        </w:tc>
        <w:tc>
          <w:tcPr>
            <w:tcW w:w="1238" w:type="dxa"/>
          </w:tcPr>
          <w:p w14:paraId="2FFA67B1" w14:textId="10E540B0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5</w:t>
            </w:r>
            <w:r w:rsidR="00001306" w:rsidRPr="008B4943">
              <w:t>,</w:t>
            </w:r>
            <w:r w:rsidRPr="008B4943">
              <w:t>926</w:t>
            </w:r>
          </w:p>
        </w:tc>
      </w:tr>
      <w:tr w:rsidR="00001306" w:rsidRPr="008B4943" w14:paraId="315C6E43" w14:textId="77777777" w:rsidTr="003C47DD">
        <w:tc>
          <w:tcPr>
            <w:tcW w:w="4338" w:type="dxa"/>
          </w:tcPr>
          <w:p w14:paraId="2FBF5E5C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237" w:type="dxa"/>
          </w:tcPr>
          <w:p w14:paraId="5B93BE78" w14:textId="6A8DD8BE" w:rsidR="00001306" w:rsidRPr="008B4943" w:rsidRDefault="00647AC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1,</w:t>
            </w:r>
            <w:r w:rsidR="00A679BA" w:rsidRPr="008B4943">
              <w:t>096</w:t>
            </w:r>
          </w:p>
        </w:tc>
        <w:tc>
          <w:tcPr>
            <w:tcW w:w="1238" w:type="dxa"/>
          </w:tcPr>
          <w:p w14:paraId="4DFEF3A2" w14:textId="1DB39068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1,11</w:t>
            </w:r>
            <w:r w:rsidR="00A679BA" w:rsidRPr="008B4943">
              <w:t>4</w:t>
            </w:r>
          </w:p>
        </w:tc>
        <w:tc>
          <w:tcPr>
            <w:tcW w:w="1237" w:type="dxa"/>
          </w:tcPr>
          <w:p w14:paraId="48D57939" w14:textId="293B4388" w:rsidR="00001306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1,</w:t>
            </w:r>
            <w:r w:rsidR="00A679BA" w:rsidRPr="008B4943">
              <w:t>054</w:t>
            </w:r>
          </w:p>
        </w:tc>
        <w:tc>
          <w:tcPr>
            <w:tcW w:w="1238" w:type="dxa"/>
          </w:tcPr>
          <w:p w14:paraId="409864B6" w14:textId="7E9952B5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1,</w:t>
            </w:r>
            <w:r w:rsidR="00A679BA" w:rsidRPr="008B4943">
              <w:t>032</w:t>
            </w:r>
          </w:p>
        </w:tc>
      </w:tr>
      <w:tr w:rsidR="00001306" w:rsidRPr="008B4943" w14:paraId="0C315F70" w14:textId="77777777" w:rsidTr="003C47DD">
        <w:tc>
          <w:tcPr>
            <w:tcW w:w="4338" w:type="dxa"/>
          </w:tcPr>
          <w:p w14:paraId="41FED981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สินค้าอุปโภค - บริโภค</w:t>
            </w:r>
          </w:p>
        </w:tc>
        <w:tc>
          <w:tcPr>
            <w:tcW w:w="1237" w:type="dxa"/>
          </w:tcPr>
          <w:p w14:paraId="68EB098B" w14:textId="6CE59040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47</w:t>
            </w:r>
          </w:p>
        </w:tc>
        <w:tc>
          <w:tcPr>
            <w:tcW w:w="1238" w:type="dxa"/>
          </w:tcPr>
          <w:p w14:paraId="1BDA17FA" w14:textId="389B9B44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73</w:t>
            </w:r>
          </w:p>
        </w:tc>
        <w:tc>
          <w:tcPr>
            <w:tcW w:w="1237" w:type="dxa"/>
          </w:tcPr>
          <w:p w14:paraId="18D69CAD" w14:textId="1B29AE45" w:rsidR="00001306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238" w:type="dxa"/>
          </w:tcPr>
          <w:p w14:paraId="7C455DEE" w14:textId="593B4CAD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</w:tr>
      <w:tr w:rsidR="00001306" w:rsidRPr="008B4943" w14:paraId="127CCCCB" w14:textId="77777777" w:rsidTr="003C47DD">
        <w:tc>
          <w:tcPr>
            <w:tcW w:w="4338" w:type="dxa"/>
          </w:tcPr>
          <w:p w14:paraId="5D26F56C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37" w:type="dxa"/>
          </w:tcPr>
          <w:p w14:paraId="3AA210BE" w14:textId="654240CE" w:rsidR="00001306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B4943">
              <w:t>63</w:t>
            </w:r>
          </w:p>
        </w:tc>
        <w:tc>
          <w:tcPr>
            <w:tcW w:w="1238" w:type="dxa"/>
          </w:tcPr>
          <w:p w14:paraId="76692110" w14:textId="0C097417" w:rsidR="00001306" w:rsidRPr="008B4943" w:rsidRDefault="00001306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B4943">
              <w:t>1</w:t>
            </w:r>
            <w:r w:rsidR="00A679BA" w:rsidRPr="008B4943">
              <w:t>45</w:t>
            </w:r>
          </w:p>
        </w:tc>
        <w:tc>
          <w:tcPr>
            <w:tcW w:w="1237" w:type="dxa"/>
          </w:tcPr>
          <w:p w14:paraId="3A264D10" w14:textId="33614A8F" w:rsidR="00001306" w:rsidRPr="008B4943" w:rsidRDefault="00E1035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238" w:type="dxa"/>
          </w:tcPr>
          <w:p w14:paraId="6A67282A" w14:textId="52F95EF0" w:rsidR="00001306" w:rsidRPr="008B4943" w:rsidRDefault="00001306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</w:tr>
      <w:tr w:rsidR="00001306" w:rsidRPr="008B4943" w14:paraId="7FEAC105" w14:textId="77777777" w:rsidTr="003C47DD">
        <w:tc>
          <w:tcPr>
            <w:tcW w:w="4338" w:type="dxa"/>
          </w:tcPr>
          <w:p w14:paraId="58C9530C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E83E241" w14:textId="5786906F" w:rsidR="00001306" w:rsidRPr="008B4943" w:rsidRDefault="00647AC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11,</w:t>
            </w:r>
            <w:r w:rsidR="00A679BA" w:rsidRPr="008B4943">
              <w:t>7</w:t>
            </w:r>
            <w:r w:rsidRPr="008B4943">
              <w:t>1</w:t>
            </w:r>
            <w:r w:rsidR="00A679BA" w:rsidRPr="008B4943">
              <w:t>6</w:t>
            </w:r>
          </w:p>
        </w:tc>
        <w:tc>
          <w:tcPr>
            <w:tcW w:w="1238" w:type="dxa"/>
          </w:tcPr>
          <w:p w14:paraId="648BAADB" w14:textId="316FE32A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</w:t>
            </w:r>
            <w:r w:rsidR="00A679BA" w:rsidRPr="008B4943">
              <w:t>6</w:t>
            </w:r>
            <w:r w:rsidRPr="008B4943">
              <w:t>,</w:t>
            </w:r>
            <w:r w:rsidR="00A679BA" w:rsidRPr="008B4943">
              <w:t>0</w:t>
            </w:r>
            <w:r w:rsidRPr="008B4943">
              <w:t>11</w:t>
            </w:r>
          </w:p>
        </w:tc>
        <w:tc>
          <w:tcPr>
            <w:tcW w:w="1237" w:type="dxa"/>
          </w:tcPr>
          <w:p w14:paraId="5D268C31" w14:textId="3916F18E" w:rsidR="00001306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9</w:t>
            </w:r>
            <w:r w:rsidR="00E1035A" w:rsidRPr="008B4943">
              <w:t>,</w:t>
            </w:r>
            <w:r w:rsidRPr="008B4943">
              <w:t>557</w:t>
            </w:r>
          </w:p>
        </w:tc>
        <w:tc>
          <w:tcPr>
            <w:tcW w:w="1238" w:type="dxa"/>
          </w:tcPr>
          <w:p w14:paraId="2ADD1E93" w14:textId="7FD1CC92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</w:t>
            </w:r>
            <w:r w:rsidR="00A679BA" w:rsidRPr="008B4943">
              <w:t>4</w:t>
            </w:r>
            <w:r w:rsidRPr="008B4943">
              <w:t>,</w:t>
            </w:r>
            <w:r w:rsidR="00A679BA" w:rsidRPr="008B4943">
              <w:t>332</w:t>
            </w:r>
          </w:p>
        </w:tc>
      </w:tr>
      <w:tr w:rsidR="00001306" w:rsidRPr="008B4943" w14:paraId="790BB80D" w14:textId="77777777" w:rsidTr="003C47DD">
        <w:tc>
          <w:tcPr>
            <w:tcW w:w="4338" w:type="dxa"/>
          </w:tcPr>
          <w:p w14:paraId="6BFBD1ED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B494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37" w:type="dxa"/>
          </w:tcPr>
          <w:p w14:paraId="36B16DB4" w14:textId="48329FEC" w:rsidR="00001306" w:rsidRPr="008B4943" w:rsidRDefault="00647AC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7</w:t>
            </w:r>
            <w:r w:rsidRPr="008B4943">
              <w:t>1</w:t>
            </w:r>
            <w:r w:rsidRPr="008B4943">
              <w:rPr>
                <w:cs/>
              </w:rPr>
              <w:t>)</w:t>
            </w:r>
          </w:p>
        </w:tc>
        <w:tc>
          <w:tcPr>
            <w:tcW w:w="1238" w:type="dxa"/>
          </w:tcPr>
          <w:p w14:paraId="4FCA6EED" w14:textId="554E7B6D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7</w:t>
            </w:r>
            <w:r w:rsidRPr="008B4943">
              <w:t>1</w:t>
            </w:r>
            <w:r w:rsidRPr="008B4943">
              <w:rPr>
                <w:cs/>
              </w:rPr>
              <w:t>)</w:t>
            </w:r>
          </w:p>
        </w:tc>
        <w:tc>
          <w:tcPr>
            <w:tcW w:w="1237" w:type="dxa"/>
          </w:tcPr>
          <w:p w14:paraId="240E6074" w14:textId="7A10E101" w:rsidR="00001306" w:rsidRPr="008B4943" w:rsidRDefault="00E1035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7</w:t>
            </w:r>
            <w:r w:rsidRPr="008B4943">
              <w:t>1</w:t>
            </w:r>
            <w:r w:rsidRPr="008B4943">
              <w:rPr>
                <w:cs/>
              </w:rPr>
              <w:t>)</w:t>
            </w:r>
          </w:p>
        </w:tc>
        <w:tc>
          <w:tcPr>
            <w:tcW w:w="1238" w:type="dxa"/>
          </w:tcPr>
          <w:p w14:paraId="5696FA43" w14:textId="0C3082C7" w:rsidR="00001306" w:rsidRPr="008B4943" w:rsidRDefault="0000130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7</w:t>
            </w:r>
            <w:r w:rsidRPr="008B4943">
              <w:t>1</w:t>
            </w:r>
            <w:r w:rsidRPr="008B4943">
              <w:rPr>
                <w:cs/>
              </w:rPr>
              <w:t>)</w:t>
            </w:r>
          </w:p>
        </w:tc>
      </w:tr>
      <w:tr w:rsidR="00001306" w:rsidRPr="008B4943" w14:paraId="5B8DADD6" w14:textId="77777777" w:rsidTr="003C47DD">
        <w:trPr>
          <w:trHeight w:val="58"/>
        </w:trPr>
        <w:tc>
          <w:tcPr>
            <w:tcW w:w="4338" w:type="dxa"/>
          </w:tcPr>
          <w:p w14:paraId="51A0B126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37" w:type="dxa"/>
          </w:tcPr>
          <w:p w14:paraId="1CB8E456" w14:textId="3B09D822" w:rsidR="00001306" w:rsidRPr="008B4943" w:rsidRDefault="00647AC9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(</w:t>
            </w:r>
            <w:r w:rsidR="00A679BA" w:rsidRPr="008B4943">
              <w:t>58</w:t>
            </w:r>
            <w:r w:rsidRPr="008B4943">
              <w:rPr>
                <w:cs/>
              </w:rPr>
              <w:t>)</w:t>
            </w:r>
          </w:p>
        </w:tc>
        <w:tc>
          <w:tcPr>
            <w:tcW w:w="1238" w:type="dxa"/>
          </w:tcPr>
          <w:p w14:paraId="7C1C6F6F" w14:textId="61BCE8EC" w:rsidR="00001306" w:rsidRPr="008B4943" w:rsidRDefault="00001306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5</w:t>
            </w:r>
            <w:r w:rsidRPr="008B4943">
              <w:rPr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69EBFE5E" w14:textId="5F1CC97A" w:rsidR="00001306" w:rsidRPr="008B4943" w:rsidRDefault="00E1035A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58</w:t>
            </w:r>
            <w:r w:rsidRPr="008B4943">
              <w:rPr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D8A3E88" w14:textId="5DF21B99" w:rsidR="00001306" w:rsidRPr="008B4943" w:rsidRDefault="00001306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</w:tr>
      <w:tr w:rsidR="00001306" w:rsidRPr="008B4943" w14:paraId="5D6AAF64" w14:textId="77777777" w:rsidTr="003C47DD">
        <w:trPr>
          <w:trHeight w:val="58"/>
        </w:trPr>
        <w:tc>
          <w:tcPr>
            <w:tcW w:w="4338" w:type="dxa"/>
          </w:tcPr>
          <w:p w14:paraId="6552E10D" w14:textId="77777777" w:rsidR="00001306" w:rsidRPr="008B4943" w:rsidRDefault="0000130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</w:tcPr>
          <w:p w14:paraId="3790A8A8" w14:textId="78E8E783" w:rsidR="00001306" w:rsidRPr="008B4943" w:rsidRDefault="00647AC9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11,</w:t>
            </w:r>
            <w:r w:rsidR="00A679BA" w:rsidRPr="008B4943">
              <w:rPr>
                <w:b/>
                <w:bCs/>
              </w:rPr>
              <w:t>487</w:t>
            </w:r>
          </w:p>
        </w:tc>
        <w:tc>
          <w:tcPr>
            <w:tcW w:w="1238" w:type="dxa"/>
          </w:tcPr>
          <w:p w14:paraId="43A31550" w14:textId="07EC9E27" w:rsidR="00001306" w:rsidRPr="008B4943" w:rsidRDefault="00001306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5</w:t>
            </w:r>
            <w:r w:rsidRPr="008B4943">
              <w:rPr>
                <w:b/>
                <w:bCs/>
              </w:rPr>
              <w:t>,</w:t>
            </w:r>
            <w:r w:rsidR="00A679BA" w:rsidRPr="008B4943">
              <w:rPr>
                <w:b/>
                <w:bCs/>
              </w:rPr>
              <w:t>835</w:t>
            </w:r>
          </w:p>
        </w:tc>
        <w:tc>
          <w:tcPr>
            <w:tcW w:w="1237" w:type="dxa"/>
          </w:tcPr>
          <w:p w14:paraId="6275878F" w14:textId="1A5EF181" w:rsidR="00001306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9</w:t>
            </w:r>
            <w:r w:rsidR="00E1035A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328</w:t>
            </w:r>
          </w:p>
        </w:tc>
        <w:tc>
          <w:tcPr>
            <w:tcW w:w="1238" w:type="dxa"/>
          </w:tcPr>
          <w:p w14:paraId="51DE6F8F" w14:textId="785A52B6" w:rsidR="00001306" w:rsidRPr="008B4943" w:rsidRDefault="00001306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4</w:t>
            </w:r>
            <w:r w:rsidRPr="008B4943">
              <w:rPr>
                <w:b/>
                <w:bCs/>
              </w:rPr>
              <w:t>,1</w:t>
            </w:r>
            <w:r w:rsidR="00A679BA" w:rsidRPr="008B4943">
              <w:rPr>
                <w:b/>
                <w:bCs/>
              </w:rPr>
              <w:t>6</w:t>
            </w:r>
            <w:r w:rsidRPr="008B4943">
              <w:rPr>
                <w:b/>
                <w:bCs/>
              </w:rPr>
              <w:t>1</w:t>
            </w:r>
          </w:p>
        </w:tc>
      </w:tr>
    </w:tbl>
    <w:p w14:paraId="5EC97A0C" w14:textId="77777777" w:rsidR="00CF6FDA" w:rsidRPr="008B4943" w:rsidRDefault="00CF6FDA" w:rsidP="008B49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9A8394F" w14:textId="116357B7" w:rsidR="007D7027" w:rsidRPr="008B4943" w:rsidRDefault="004762B0" w:rsidP="008B49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t xml:space="preserve">สินค้าคงเหลือ ณ </w:t>
      </w:r>
      <w:r w:rsidR="00EA319F" w:rsidRPr="008B4943">
        <w:rPr>
          <w:rFonts w:ascii="Angsana New" w:hAnsi="Angsana New"/>
          <w:sz w:val="30"/>
          <w:szCs w:val="30"/>
          <w:cs/>
        </w:rPr>
        <w:t xml:space="preserve">วันที่ </w:t>
      </w:r>
      <w:r w:rsidR="00A679BA" w:rsidRPr="008B4943">
        <w:rPr>
          <w:rFonts w:ascii="Angsana New" w:hAnsi="Angsana New"/>
          <w:sz w:val="30"/>
          <w:szCs w:val="30"/>
        </w:rPr>
        <w:t>30</w:t>
      </w:r>
      <w:r w:rsidR="00001306" w:rsidRPr="008B4943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B011A9" w:rsidRPr="008B4943">
        <w:rPr>
          <w:rFonts w:ascii="Angsana New" w:hAnsi="Angsana New"/>
          <w:sz w:val="30"/>
          <w:szCs w:val="30"/>
          <w:cs/>
        </w:rPr>
        <w:t xml:space="preserve"> </w:t>
      </w:r>
      <w:r w:rsidR="00A679BA" w:rsidRPr="008B4943">
        <w:rPr>
          <w:rFonts w:ascii="Angsana New" w:hAnsi="Angsana New"/>
          <w:sz w:val="30"/>
          <w:szCs w:val="30"/>
        </w:rPr>
        <w:t>2563</w:t>
      </w:r>
      <w:r w:rsidR="00B011A9" w:rsidRPr="008B4943">
        <w:rPr>
          <w:rFonts w:ascii="Angsana New" w:hAnsi="Angsana New"/>
          <w:sz w:val="30"/>
          <w:szCs w:val="30"/>
          <w:cs/>
        </w:rPr>
        <w:t xml:space="preserve"> </w:t>
      </w:r>
      <w:r w:rsidR="00534880" w:rsidRPr="008B4943">
        <w:rPr>
          <w:rFonts w:ascii="Angsana New" w:hAnsi="Angsana New"/>
          <w:sz w:val="30"/>
          <w:szCs w:val="30"/>
          <w:cs/>
        </w:rPr>
        <w:t xml:space="preserve">และ </w:t>
      </w:r>
      <w:r w:rsidR="00A679BA" w:rsidRPr="008B4943">
        <w:rPr>
          <w:rFonts w:ascii="Angsana New" w:hAnsi="Angsana New"/>
          <w:sz w:val="30"/>
          <w:szCs w:val="30"/>
        </w:rPr>
        <w:t>3</w:t>
      </w:r>
      <w:r w:rsidR="00DA349A" w:rsidRPr="008B4943">
        <w:rPr>
          <w:rFonts w:ascii="Angsana New" w:hAnsi="Angsana New"/>
          <w:sz w:val="30"/>
          <w:szCs w:val="30"/>
        </w:rPr>
        <w:t>1</w:t>
      </w:r>
      <w:r w:rsidRPr="008B494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679BA" w:rsidRPr="008B4943">
        <w:rPr>
          <w:rFonts w:ascii="Angsana New" w:hAnsi="Angsana New"/>
          <w:sz w:val="30"/>
          <w:szCs w:val="30"/>
        </w:rPr>
        <w:t>2562</w:t>
      </w:r>
      <w:r w:rsidR="000A28C1" w:rsidRPr="008B4943">
        <w:rPr>
          <w:rFonts w:ascii="Angsana New" w:hAnsi="Angsana New"/>
          <w:sz w:val="30"/>
          <w:szCs w:val="30"/>
          <w:cs/>
        </w:rPr>
        <w:t xml:space="preserve"> </w:t>
      </w:r>
      <w:r w:rsidRPr="008B4943">
        <w:rPr>
          <w:rFonts w:ascii="Angsana New" w:hAnsi="Angsana New"/>
          <w:sz w:val="30"/>
          <w:szCs w:val="30"/>
          <w:cs/>
        </w:rPr>
        <w:t xml:space="preserve">ของบริษัทได้รวมสำรองน้ำมันตามกฎหมายไว้แล้วจำนวน </w:t>
      </w:r>
      <w:r w:rsidR="00A679BA" w:rsidRPr="008B4943">
        <w:rPr>
          <w:rFonts w:ascii="Angsana New" w:hAnsi="Angsana New"/>
          <w:sz w:val="30"/>
          <w:szCs w:val="30"/>
        </w:rPr>
        <w:t>278</w:t>
      </w:r>
      <w:r w:rsidR="00EF1DB5" w:rsidRPr="008B4943">
        <w:rPr>
          <w:rFonts w:ascii="Angsana New" w:hAnsi="Angsana New"/>
          <w:sz w:val="30"/>
          <w:szCs w:val="30"/>
          <w:cs/>
        </w:rPr>
        <w:t xml:space="preserve"> </w:t>
      </w:r>
      <w:r w:rsidR="004C70C2" w:rsidRPr="008B4943">
        <w:rPr>
          <w:rFonts w:ascii="Angsana New" w:hAnsi="Angsana New"/>
          <w:sz w:val="30"/>
          <w:szCs w:val="30"/>
          <w:cs/>
        </w:rPr>
        <w:t>ล้าน</w:t>
      </w:r>
      <w:r w:rsidR="006C520D" w:rsidRPr="008B4943">
        <w:rPr>
          <w:rFonts w:ascii="Angsana New" w:hAnsi="Angsana New"/>
          <w:sz w:val="30"/>
          <w:szCs w:val="30"/>
          <w:cs/>
        </w:rPr>
        <w:t>ลิตร คิดเป็นมูลค่า</w:t>
      </w:r>
      <w:r w:rsidR="00F30701" w:rsidRPr="008B4943">
        <w:rPr>
          <w:rFonts w:ascii="Angsana New" w:hAnsi="Angsana New"/>
          <w:sz w:val="30"/>
          <w:szCs w:val="30"/>
          <w:cs/>
        </w:rPr>
        <w:t xml:space="preserve"> </w:t>
      </w:r>
      <w:r w:rsidR="00A679BA" w:rsidRPr="008B4943">
        <w:rPr>
          <w:rFonts w:ascii="Angsana New" w:hAnsi="Angsana New"/>
          <w:sz w:val="30"/>
          <w:szCs w:val="30"/>
        </w:rPr>
        <w:t>2</w:t>
      </w:r>
      <w:r w:rsidR="00EF1DB5" w:rsidRPr="008B4943">
        <w:rPr>
          <w:rFonts w:ascii="Angsana New" w:hAnsi="Angsana New"/>
          <w:sz w:val="30"/>
          <w:szCs w:val="30"/>
        </w:rPr>
        <w:t>,</w:t>
      </w:r>
      <w:r w:rsidR="00A679BA" w:rsidRPr="008B4943">
        <w:rPr>
          <w:rFonts w:ascii="Angsana New" w:hAnsi="Angsana New"/>
          <w:sz w:val="30"/>
          <w:szCs w:val="30"/>
        </w:rPr>
        <w:t>5</w:t>
      </w:r>
      <w:r w:rsidR="00EF1DB5" w:rsidRPr="008B4943">
        <w:rPr>
          <w:rFonts w:ascii="Angsana New" w:hAnsi="Angsana New"/>
          <w:sz w:val="30"/>
          <w:szCs w:val="30"/>
        </w:rPr>
        <w:t>1</w:t>
      </w:r>
      <w:r w:rsidR="00A679BA" w:rsidRPr="008B4943">
        <w:rPr>
          <w:rFonts w:ascii="Angsana New" w:hAnsi="Angsana New"/>
          <w:sz w:val="30"/>
          <w:szCs w:val="30"/>
        </w:rPr>
        <w:t>5</w:t>
      </w:r>
      <w:r w:rsidR="00534880" w:rsidRPr="008B4943">
        <w:rPr>
          <w:rFonts w:ascii="Angsana New" w:hAnsi="Angsana New"/>
          <w:sz w:val="30"/>
          <w:szCs w:val="30"/>
          <w:cs/>
        </w:rPr>
        <w:t xml:space="preserve"> </w:t>
      </w:r>
      <w:r w:rsidRPr="008B4943">
        <w:rPr>
          <w:rFonts w:ascii="Angsana New" w:hAnsi="Angsana New"/>
          <w:sz w:val="30"/>
          <w:szCs w:val="30"/>
          <w:cs/>
        </w:rPr>
        <w:t xml:space="preserve">ล้านบาท และจำนวน </w:t>
      </w:r>
      <w:r w:rsidR="00A679BA" w:rsidRPr="008B4943">
        <w:rPr>
          <w:rFonts w:ascii="Angsana New" w:hAnsi="Angsana New"/>
          <w:sz w:val="30"/>
          <w:szCs w:val="30"/>
        </w:rPr>
        <w:t>4</w:t>
      </w:r>
      <w:r w:rsidR="00EF1DB5" w:rsidRPr="008B4943">
        <w:rPr>
          <w:rFonts w:ascii="Angsana New" w:hAnsi="Angsana New"/>
          <w:sz w:val="30"/>
          <w:szCs w:val="30"/>
        </w:rPr>
        <w:t>1</w:t>
      </w:r>
      <w:r w:rsidR="00A679BA" w:rsidRPr="008B4943">
        <w:rPr>
          <w:rFonts w:ascii="Angsana New" w:hAnsi="Angsana New"/>
          <w:sz w:val="30"/>
          <w:szCs w:val="30"/>
        </w:rPr>
        <w:t>3</w:t>
      </w:r>
      <w:r w:rsidR="00862309" w:rsidRPr="008B4943">
        <w:rPr>
          <w:rFonts w:ascii="Angsana New" w:hAnsi="Angsana New"/>
          <w:sz w:val="30"/>
          <w:szCs w:val="30"/>
          <w:cs/>
        </w:rPr>
        <w:t xml:space="preserve"> </w:t>
      </w:r>
      <w:r w:rsidRPr="008B4943">
        <w:rPr>
          <w:rFonts w:ascii="Angsana New" w:hAnsi="Angsana New"/>
          <w:sz w:val="30"/>
          <w:szCs w:val="30"/>
          <w:cs/>
        </w:rPr>
        <w:t xml:space="preserve">ล้านลิตร คิดเป็นมูลค่า </w:t>
      </w:r>
      <w:r w:rsidR="00A679BA" w:rsidRPr="008B4943">
        <w:rPr>
          <w:rFonts w:ascii="Angsana New" w:hAnsi="Angsana New"/>
          <w:sz w:val="30"/>
          <w:szCs w:val="30"/>
        </w:rPr>
        <w:t>5</w:t>
      </w:r>
      <w:r w:rsidR="00EF1DB5" w:rsidRPr="008B4943">
        <w:rPr>
          <w:rFonts w:ascii="Angsana New" w:hAnsi="Angsana New"/>
          <w:sz w:val="30"/>
          <w:szCs w:val="30"/>
        </w:rPr>
        <w:t>,</w:t>
      </w:r>
      <w:r w:rsidR="00A679BA" w:rsidRPr="008B4943">
        <w:rPr>
          <w:rFonts w:ascii="Angsana New" w:hAnsi="Angsana New"/>
          <w:sz w:val="30"/>
          <w:szCs w:val="30"/>
        </w:rPr>
        <w:t>668</w:t>
      </w:r>
      <w:r w:rsidR="00862309" w:rsidRPr="008B4943">
        <w:rPr>
          <w:rFonts w:ascii="Angsana New" w:hAnsi="Angsana New"/>
          <w:sz w:val="30"/>
          <w:szCs w:val="30"/>
          <w:cs/>
        </w:rPr>
        <w:t xml:space="preserve"> </w:t>
      </w:r>
      <w:r w:rsidRPr="008B4943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4BD88B52" w14:textId="77777777" w:rsidR="006302AC" w:rsidRPr="008B4943" w:rsidRDefault="006302AC" w:rsidP="008B49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5AB4E17" w14:textId="77777777" w:rsidR="00870CCC" w:rsidRPr="008B4943" w:rsidRDefault="004762B0" w:rsidP="008B4943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B4943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8E55C8"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778EF34D" w14:textId="5D71560A" w:rsidR="00F30701" w:rsidRPr="008B4943" w:rsidRDefault="00F30701" w:rsidP="008B4943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2"/>
        <w:gridCol w:w="1261"/>
        <w:gridCol w:w="1259"/>
        <w:gridCol w:w="1258"/>
      </w:tblGrid>
      <w:tr w:rsidR="00F30701" w:rsidRPr="008B4943" w14:paraId="504E3423" w14:textId="77777777" w:rsidTr="00F26E0E">
        <w:trPr>
          <w:trHeight w:val="403"/>
        </w:trPr>
        <w:tc>
          <w:tcPr>
            <w:tcW w:w="2942" w:type="pct"/>
          </w:tcPr>
          <w:p w14:paraId="4218CDCE" w14:textId="77777777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687" w:type="pct"/>
          </w:tcPr>
          <w:p w14:paraId="4C9C22FD" w14:textId="77777777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71" w:type="pct"/>
            <w:gridSpan w:val="2"/>
          </w:tcPr>
          <w:p w14:paraId="1CF724DF" w14:textId="77777777" w:rsidR="00F30701" w:rsidRPr="008B4943" w:rsidRDefault="00F30701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F30701" w:rsidRPr="008B4943" w14:paraId="69943EAB" w14:textId="77777777" w:rsidTr="00F26E0E">
        <w:trPr>
          <w:trHeight w:val="424"/>
        </w:trPr>
        <w:tc>
          <w:tcPr>
            <w:tcW w:w="2942" w:type="pct"/>
          </w:tcPr>
          <w:p w14:paraId="6332F43C" w14:textId="537107FF" w:rsidR="00F30701" w:rsidRPr="008B4943" w:rsidRDefault="00F30701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45" w:firstLine="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A679BA" w:rsidRPr="008B4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B4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87" w:type="pct"/>
          </w:tcPr>
          <w:p w14:paraId="34D0939D" w14:textId="77777777" w:rsidR="00F30701" w:rsidRPr="008B4943" w:rsidRDefault="00F30701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  <w:shd w:val="clear" w:color="auto" w:fill="auto"/>
          </w:tcPr>
          <w:p w14:paraId="40BBC481" w14:textId="2F0F8397" w:rsidR="00F30701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85" w:type="pct"/>
            <w:shd w:val="clear" w:color="auto" w:fill="auto"/>
          </w:tcPr>
          <w:p w14:paraId="7E6E53DD" w14:textId="5B6E14FA" w:rsidR="00F30701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30701" w:rsidRPr="008B4943" w14:paraId="454F85E9" w14:textId="77777777" w:rsidTr="00F26E0E">
        <w:trPr>
          <w:trHeight w:val="424"/>
        </w:trPr>
        <w:tc>
          <w:tcPr>
            <w:tcW w:w="2942" w:type="pct"/>
          </w:tcPr>
          <w:p w14:paraId="773509D9" w14:textId="77777777" w:rsidR="00F30701" w:rsidRPr="008B4943" w:rsidRDefault="00F30701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48C7C0F8" w14:textId="77777777" w:rsidR="00F30701" w:rsidRPr="008B4943" w:rsidRDefault="00F30701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1" w:type="pct"/>
            <w:gridSpan w:val="2"/>
            <w:shd w:val="clear" w:color="auto" w:fill="auto"/>
          </w:tcPr>
          <w:p w14:paraId="3242BCBE" w14:textId="77777777" w:rsidR="00F30701" w:rsidRPr="008B4943" w:rsidRDefault="00F30701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30701" w:rsidRPr="008B4943" w14:paraId="6AF02BA0" w14:textId="77777777" w:rsidTr="00F26E0E">
        <w:trPr>
          <w:trHeight w:val="403"/>
        </w:trPr>
        <w:tc>
          <w:tcPr>
            <w:tcW w:w="2942" w:type="pct"/>
          </w:tcPr>
          <w:p w14:paraId="16D12106" w14:textId="77777777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45" w:hanging="130"/>
              <w:jc w:val="thaiDistribute"/>
            </w:pPr>
            <w:r w:rsidRPr="008B4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B4943">
              <w:rPr>
                <w:rFonts w:asciiTheme="majorBidi" w:hAnsiTheme="majorBidi" w:cstheme="majorBidi"/>
              </w:rPr>
              <w:t>1</w:t>
            </w:r>
            <w:r w:rsidRPr="008B4943">
              <w:rPr>
                <w:rFonts w:asciiTheme="majorBidi" w:hAnsiTheme="majorBidi"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8B4943">
              <w:rPr>
                <w:rFonts w:asciiTheme="majorBidi" w:hAnsiTheme="majorBidi"/>
                <w:cs/>
              </w:rPr>
              <w:t xml:space="preserve">- </w:t>
            </w:r>
            <w:r w:rsidRPr="008B4943">
              <w:rPr>
                <w:rFonts w:asciiTheme="majorBidi" w:hAnsiTheme="majorBidi" w:cstheme="majorBidi"/>
                <w:cs/>
              </w:rPr>
              <w:t>ตามที่รายงานไว้เดิม</w:t>
            </w:r>
          </w:p>
        </w:tc>
        <w:tc>
          <w:tcPr>
            <w:tcW w:w="687" w:type="pct"/>
          </w:tcPr>
          <w:p w14:paraId="6FECB3CD" w14:textId="77777777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</w:tcPr>
          <w:p w14:paraId="66BAAA65" w14:textId="71D1CE3F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</w:t>
            </w:r>
            <w:r w:rsidR="00A679BA" w:rsidRPr="008B4943">
              <w:t>3</w:t>
            </w:r>
            <w:r w:rsidRPr="008B4943">
              <w:rPr>
                <w:cs/>
              </w:rPr>
              <w:t>,</w:t>
            </w:r>
            <w:r w:rsidR="00A679BA" w:rsidRPr="008B4943">
              <w:t>536</w:t>
            </w:r>
          </w:p>
        </w:tc>
        <w:tc>
          <w:tcPr>
            <w:tcW w:w="685" w:type="pct"/>
          </w:tcPr>
          <w:p w14:paraId="2227C653" w14:textId="539E4E2E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</w:t>
            </w:r>
            <w:r w:rsidR="00A679BA" w:rsidRPr="008B4943">
              <w:t>3</w:t>
            </w:r>
            <w:r w:rsidRPr="008B4943">
              <w:t>,1</w:t>
            </w:r>
            <w:r w:rsidR="00A679BA" w:rsidRPr="008B4943">
              <w:t>79</w:t>
            </w:r>
          </w:p>
        </w:tc>
      </w:tr>
      <w:tr w:rsidR="00F30701" w:rsidRPr="008B4943" w14:paraId="2CE583CB" w14:textId="77777777" w:rsidTr="00F26E0E">
        <w:trPr>
          <w:trHeight w:val="403"/>
        </w:trPr>
        <w:tc>
          <w:tcPr>
            <w:tcW w:w="2942" w:type="pct"/>
          </w:tcPr>
          <w:p w14:paraId="1AC69249" w14:textId="77777777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45" w:hanging="130"/>
              <w:jc w:val="thaiDistribute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687" w:type="pct"/>
          </w:tcPr>
          <w:p w14:paraId="4EE6C96B" w14:textId="5466ACBF" w:rsidR="00F30701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i/>
                <w:iCs/>
                <w:cs/>
              </w:rPr>
            </w:pPr>
            <w:r w:rsidRPr="008B4943">
              <w:rPr>
                <w:i/>
                <w:iCs/>
              </w:rPr>
              <w:t>3</w:t>
            </w:r>
          </w:p>
        </w:tc>
        <w:tc>
          <w:tcPr>
            <w:tcW w:w="686" w:type="pct"/>
          </w:tcPr>
          <w:p w14:paraId="06C9F1FB" w14:textId="07425D69" w:rsidR="00F30701" w:rsidRPr="008B4943" w:rsidRDefault="00F30701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B4943">
              <w:t>1</w:t>
            </w:r>
            <w:r w:rsidR="00A679BA" w:rsidRPr="008B4943">
              <w:t>23</w:t>
            </w:r>
          </w:p>
        </w:tc>
        <w:tc>
          <w:tcPr>
            <w:tcW w:w="685" w:type="pct"/>
          </w:tcPr>
          <w:p w14:paraId="0C54D113" w14:textId="77777777" w:rsidR="00F30701" w:rsidRPr="008B4943" w:rsidRDefault="00F30701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</w:tr>
      <w:tr w:rsidR="00F30701" w:rsidRPr="008B4943" w14:paraId="6364E3CD" w14:textId="77777777" w:rsidTr="00F26E0E">
        <w:trPr>
          <w:trHeight w:val="403"/>
        </w:trPr>
        <w:tc>
          <w:tcPr>
            <w:tcW w:w="2942" w:type="pct"/>
          </w:tcPr>
          <w:p w14:paraId="7BFDDDEE" w14:textId="77777777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45" w:hanging="130"/>
              <w:jc w:val="thaiDistribute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B4943">
              <w:rPr>
                <w:rFonts w:asciiTheme="majorBidi" w:hAnsiTheme="majorBidi" w:cstheme="majorBidi"/>
              </w:rPr>
              <w:t>1</w:t>
            </w:r>
            <w:r w:rsidRPr="008B4943">
              <w:rPr>
                <w:rFonts w:asciiTheme="majorBidi" w:hAnsiTheme="majorBidi" w:cstheme="majorBidi"/>
                <w:cs/>
              </w:rPr>
              <w:t xml:space="preserve"> มกราคม - ปรับปรุงใหม่</w:t>
            </w:r>
          </w:p>
        </w:tc>
        <w:tc>
          <w:tcPr>
            <w:tcW w:w="687" w:type="pct"/>
          </w:tcPr>
          <w:p w14:paraId="5537F5D6" w14:textId="77777777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</w:tcPr>
          <w:p w14:paraId="5EDEEEAD" w14:textId="19FE4467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B4943">
              <w:t>1</w:t>
            </w:r>
            <w:r w:rsidR="00A679BA" w:rsidRPr="008B4943">
              <w:t>3</w:t>
            </w:r>
            <w:r w:rsidRPr="008B4943">
              <w:rPr>
                <w:cs/>
              </w:rPr>
              <w:t>,</w:t>
            </w:r>
            <w:r w:rsidR="00A679BA" w:rsidRPr="008B4943">
              <w:t>659</w:t>
            </w:r>
          </w:p>
        </w:tc>
        <w:tc>
          <w:tcPr>
            <w:tcW w:w="685" w:type="pct"/>
          </w:tcPr>
          <w:p w14:paraId="29775E2E" w14:textId="01E87739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</w:t>
            </w:r>
            <w:r w:rsidR="00A679BA" w:rsidRPr="008B4943">
              <w:t>3</w:t>
            </w:r>
            <w:r w:rsidRPr="008B4943">
              <w:t>,1</w:t>
            </w:r>
            <w:r w:rsidR="00A679BA" w:rsidRPr="008B4943">
              <w:t>79</w:t>
            </w:r>
          </w:p>
        </w:tc>
      </w:tr>
      <w:tr w:rsidR="00F30701" w:rsidRPr="008B4943" w14:paraId="4A727A8D" w14:textId="77777777" w:rsidTr="00F26E0E">
        <w:trPr>
          <w:trHeight w:val="403"/>
        </w:trPr>
        <w:tc>
          <w:tcPr>
            <w:tcW w:w="2942" w:type="pct"/>
          </w:tcPr>
          <w:p w14:paraId="30840830" w14:textId="77777777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45" w:hanging="130"/>
              <w:jc w:val="thaiDistribute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ลงทุนเพิ่ม</w:t>
            </w:r>
          </w:p>
        </w:tc>
        <w:tc>
          <w:tcPr>
            <w:tcW w:w="687" w:type="pct"/>
          </w:tcPr>
          <w:p w14:paraId="543AF5AC" w14:textId="77777777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</w:tcPr>
          <w:p w14:paraId="74EFB853" w14:textId="353FA55A" w:rsidR="00F30701" w:rsidRPr="008B4943" w:rsidRDefault="00DE21D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685" w:type="pct"/>
          </w:tcPr>
          <w:p w14:paraId="2B7F371F" w14:textId="1C9FE719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</w:t>
            </w:r>
            <w:r w:rsidR="00A679BA" w:rsidRPr="008B4943">
              <w:t>27</w:t>
            </w:r>
          </w:p>
        </w:tc>
      </w:tr>
      <w:tr w:rsidR="00F30701" w:rsidRPr="008B4943" w14:paraId="25196842" w14:textId="77777777" w:rsidTr="00F26E0E">
        <w:trPr>
          <w:trHeight w:val="403"/>
        </w:trPr>
        <w:tc>
          <w:tcPr>
            <w:tcW w:w="2942" w:type="pct"/>
          </w:tcPr>
          <w:p w14:paraId="24D44858" w14:textId="77777777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45" w:hanging="130"/>
              <w:jc w:val="thaiDistribute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การให้กู้ในอัตราต่ำกว่าตลาด</w:t>
            </w:r>
          </w:p>
        </w:tc>
        <w:tc>
          <w:tcPr>
            <w:tcW w:w="687" w:type="pct"/>
          </w:tcPr>
          <w:p w14:paraId="7EE818A1" w14:textId="77777777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6" w:type="pct"/>
          </w:tcPr>
          <w:p w14:paraId="2905CF54" w14:textId="6DE93A2F" w:rsidR="00F30701" w:rsidRPr="008B4943" w:rsidRDefault="00EF1DB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11</w:t>
            </w:r>
          </w:p>
        </w:tc>
        <w:tc>
          <w:tcPr>
            <w:tcW w:w="685" w:type="pct"/>
          </w:tcPr>
          <w:p w14:paraId="5EEF8049" w14:textId="77777777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</w:tr>
      <w:tr w:rsidR="00F30701" w:rsidRPr="008B4943" w14:paraId="064BA3DA" w14:textId="77777777" w:rsidTr="00F26E0E">
        <w:trPr>
          <w:trHeight w:val="403"/>
        </w:trPr>
        <w:tc>
          <w:tcPr>
            <w:tcW w:w="2942" w:type="pct"/>
          </w:tcPr>
          <w:p w14:paraId="5AC1697E" w14:textId="77777777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45" w:hanging="130"/>
              <w:jc w:val="thaiDistribute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ขาดทุนจากการด้อยค่า</w:t>
            </w:r>
          </w:p>
        </w:tc>
        <w:tc>
          <w:tcPr>
            <w:tcW w:w="687" w:type="pct"/>
          </w:tcPr>
          <w:p w14:paraId="48F8E57C" w14:textId="77777777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6" w:type="pct"/>
          </w:tcPr>
          <w:p w14:paraId="0F88904E" w14:textId="2C59A05A" w:rsidR="00F30701" w:rsidRPr="008B4943" w:rsidRDefault="00DE21DD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EF1DB5" w:rsidRPr="008B4943">
              <w:t>1,</w:t>
            </w:r>
            <w:r w:rsidR="00A679BA" w:rsidRPr="008B4943">
              <w:t>835</w:t>
            </w:r>
            <w:r w:rsidRPr="008B4943">
              <w:rPr>
                <w:cs/>
              </w:rPr>
              <w:t>)</w:t>
            </w:r>
          </w:p>
        </w:tc>
        <w:tc>
          <w:tcPr>
            <w:tcW w:w="685" w:type="pct"/>
          </w:tcPr>
          <w:p w14:paraId="0514B40A" w14:textId="77777777" w:rsidR="00F30701" w:rsidRPr="008B4943" w:rsidRDefault="00F30701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</w:tr>
      <w:tr w:rsidR="00F30701" w:rsidRPr="008B4943" w14:paraId="193FD806" w14:textId="77777777" w:rsidTr="00F26E0E">
        <w:trPr>
          <w:trHeight w:val="403"/>
        </w:trPr>
        <w:tc>
          <w:tcPr>
            <w:tcW w:w="2942" w:type="pct"/>
          </w:tcPr>
          <w:p w14:paraId="1ED988DC" w14:textId="40430580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45" w:hanging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30</w:t>
            </w: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 </w:t>
            </w:r>
          </w:p>
        </w:tc>
        <w:tc>
          <w:tcPr>
            <w:tcW w:w="687" w:type="pct"/>
          </w:tcPr>
          <w:p w14:paraId="1A642F46" w14:textId="77777777" w:rsidR="00F30701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6" w:type="pct"/>
          </w:tcPr>
          <w:p w14:paraId="1076519F" w14:textId="3890C77B" w:rsidR="00F30701" w:rsidRPr="008B4943" w:rsidRDefault="00DE21DD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11,</w:t>
            </w:r>
            <w:r w:rsidR="00A679BA" w:rsidRPr="008B4943">
              <w:rPr>
                <w:b/>
                <w:bCs/>
              </w:rPr>
              <w:t>835</w:t>
            </w:r>
          </w:p>
        </w:tc>
        <w:tc>
          <w:tcPr>
            <w:tcW w:w="685" w:type="pct"/>
          </w:tcPr>
          <w:p w14:paraId="2625F54A" w14:textId="61BE0A75" w:rsidR="00F30701" w:rsidRPr="008B4943" w:rsidRDefault="00F30701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3</w:t>
            </w:r>
            <w:r w:rsidRPr="008B4943">
              <w:rPr>
                <w:b/>
                <w:bCs/>
              </w:rPr>
              <w:t>,</w:t>
            </w:r>
            <w:r w:rsidR="00A679BA" w:rsidRPr="008B4943">
              <w:rPr>
                <w:b/>
                <w:bCs/>
              </w:rPr>
              <w:t>306</w:t>
            </w:r>
          </w:p>
        </w:tc>
      </w:tr>
    </w:tbl>
    <w:p w14:paraId="5497D4B8" w14:textId="199155A2" w:rsidR="007A118A" w:rsidRPr="008B4943" w:rsidRDefault="007A118A" w:rsidP="008B4943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sz w:val="30"/>
          <w:szCs w:val="30"/>
          <w:cs/>
        </w:rPr>
        <w:sectPr w:rsidR="007A118A" w:rsidRPr="008B4943" w:rsidSect="001178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350" w:header="720" w:footer="720" w:gutter="0"/>
          <w:pgNumType w:start="16"/>
          <w:cols w:space="708"/>
          <w:docGrid w:linePitch="408"/>
        </w:sectPr>
      </w:pPr>
    </w:p>
    <w:p w14:paraId="5FC885A9" w14:textId="4FDAD156" w:rsidR="00CD48DF" w:rsidRPr="008B4943" w:rsidRDefault="004762B0" w:rsidP="008B4943">
      <w:pPr>
        <w:pStyle w:val="BodyText2"/>
        <w:spacing w:line="240" w:lineRule="atLeast"/>
        <w:ind w:left="0" w:firstLine="0"/>
        <w:jc w:val="left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</w:t>
      </w:r>
      <w:r w:rsidR="00941FE5" w:rsidRPr="008B49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679BA" w:rsidRPr="008B4943">
        <w:rPr>
          <w:rFonts w:ascii="Angsana New" w:hAnsi="Angsana New"/>
          <w:sz w:val="30"/>
          <w:szCs w:val="30"/>
        </w:rPr>
        <w:t>30</w:t>
      </w:r>
      <w:r w:rsidR="003E20B4" w:rsidRPr="008B4943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B8432C" w:rsidRPr="008B4943">
        <w:rPr>
          <w:rFonts w:ascii="Angsana New" w:hAnsi="Angsana New"/>
          <w:sz w:val="30"/>
          <w:szCs w:val="30"/>
          <w:cs/>
        </w:rPr>
        <w:t xml:space="preserve"> </w:t>
      </w:r>
      <w:r w:rsidR="00A679BA" w:rsidRPr="008B4943">
        <w:rPr>
          <w:rFonts w:ascii="Angsana New" w:hAnsi="Angsana New"/>
          <w:sz w:val="30"/>
          <w:szCs w:val="30"/>
        </w:rPr>
        <w:t>2563</w:t>
      </w:r>
      <w:r w:rsidR="00FF6346" w:rsidRPr="008B4943">
        <w:rPr>
          <w:rFonts w:ascii="Angsana New" w:hAnsi="Angsana New"/>
          <w:sz w:val="30"/>
          <w:szCs w:val="30"/>
          <w:cs/>
        </w:rPr>
        <w:t xml:space="preserve"> และ </w:t>
      </w:r>
      <w:r w:rsidR="00A679BA" w:rsidRPr="008B4943">
        <w:rPr>
          <w:rFonts w:ascii="Angsana New" w:hAnsi="Angsana New"/>
          <w:sz w:val="30"/>
          <w:szCs w:val="30"/>
        </w:rPr>
        <w:t>3</w:t>
      </w:r>
      <w:r w:rsidR="00DA349A" w:rsidRPr="008B4943">
        <w:rPr>
          <w:rFonts w:ascii="Angsana New" w:hAnsi="Angsana New"/>
          <w:sz w:val="30"/>
          <w:szCs w:val="30"/>
        </w:rPr>
        <w:t>1</w:t>
      </w:r>
      <w:r w:rsidR="00FF6346" w:rsidRPr="008B494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679BA" w:rsidRPr="008B4943">
        <w:rPr>
          <w:rFonts w:ascii="Angsana New" w:hAnsi="Angsana New"/>
          <w:sz w:val="30"/>
          <w:szCs w:val="30"/>
        </w:rPr>
        <w:t>2562</w:t>
      </w:r>
      <w:r w:rsidR="00B8432C" w:rsidRPr="008B4943">
        <w:rPr>
          <w:rFonts w:ascii="Angsana New" w:hAnsi="Angsana New"/>
          <w:sz w:val="30"/>
          <w:szCs w:val="30"/>
          <w:cs/>
        </w:rPr>
        <w:t xml:space="preserve"> </w:t>
      </w:r>
      <w:r w:rsidRPr="008B4943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</w:t>
      </w:r>
      <w:r w:rsidR="00FF6346" w:rsidRPr="008B4943">
        <w:rPr>
          <w:rFonts w:ascii="Angsana New" w:hAnsi="Angsana New"/>
          <w:sz w:val="30"/>
          <w:szCs w:val="30"/>
          <w:cs/>
        </w:rPr>
        <w:t>งวด</w:t>
      </w:r>
      <w:r w:rsidR="003E20B4" w:rsidRPr="008B4943">
        <w:rPr>
          <w:rFonts w:ascii="Angsana New" w:hAnsi="Angsana New"/>
          <w:sz w:val="30"/>
          <w:szCs w:val="30"/>
          <w:cs/>
        </w:rPr>
        <w:t>หก</w:t>
      </w:r>
      <w:r w:rsidR="00FF6346" w:rsidRPr="008B4943">
        <w:rPr>
          <w:rFonts w:ascii="Angsana New" w:hAnsi="Angsana New"/>
          <w:sz w:val="30"/>
          <w:szCs w:val="30"/>
          <w:cs/>
        </w:rPr>
        <w:t>เดือนส</w:t>
      </w:r>
      <w:r w:rsidR="00941FE5" w:rsidRPr="008B4943">
        <w:rPr>
          <w:rFonts w:ascii="Angsana New" w:hAnsi="Angsana New"/>
          <w:sz w:val="30"/>
          <w:szCs w:val="30"/>
          <w:cs/>
        </w:rPr>
        <w:t xml:space="preserve">ิ้นสุดวันที่ </w:t>
      </w:r>
      <w:r w:rsidR="00A679BA" w:rsidRPr="008B4943">
        <w:rPr>
          <w:rFonts w:ascii="Angsana New" w:hAnsi="Angsana New"/>
          <w:sz w:val="30"/>
          <w:szCs w:val="30"/>
        </w:rPr>
        <w:t>30</w:t>
      </w:r>
      <w:r w:rsidR="003E20B4" w:rsidRPr="008B4943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B90217" w:rsidRPr="008B4943">
        <w:rPr>
          <w:rFonts w:ascii="Angsana New" w:hAnsi="Angsana New"/>
          <w:sz w:val="30"/>
          <w:szCs w:val="30"/>
          <w:cs/>
        </w:rPr>
        <w:t xml:space="preserve"> </w:t>
      </w:r>
      <w:r w:rsidRPr="008B4943">
        <w:rPr>
          <w:rFonts w:ascii="Angsana New" w:hAnsi="Angsana New"/>
          <w:sz w:val="30"/>
          <w:szCs w:val="30"/>
          <w:cs/>
        </w:rPr>
        <w:t>มีดังนี้</w:t>
      </w:r>
    </w:p>
    <w:p w14:paraId="2ABC9709" w14:textId="77777777" w:rsidR="00EA319F" w:rsidRPr="008B4943" w:rsidRDefault="00EA319F" w:rsidP="008B4943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10"/>
          <w:szCs w:val="10"/>
        </w:rPr>
      </w:pPr>
    </w:p>
    <w:tbl>
      <w:tblPr>
        <w:tblW w:w="1468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08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A025D1" w:rsidRPr="008B4943" w14:paraId="0D9A45E4" w14:textId="77777777" w:rsidTr="00616FDE">
        <w:trPr>
          <w:cantSplit/>
          <w:tblHeader/>
        </w:trPr>
        <w:tc>
          <w:tcPr>
            <w:tcW w:w="2808" w:type="dxa"/>
          </w:tcPr>
          <w:p w14:paraId="1FFB0AAA" w14:textId="77777777" w:rsidR="00A025D1" w:rsidRPr="008B4943" w:rsidRDefault="00A025D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1880" w:type="dxa"/>
            <w:gridSpan w:val="12"/>
          </w:tcPr>
          <w:p w14:paraId="7CD4DFCA" w14:textId="77777777" w:rsidR="00A025D1" w:rsidRPr="008B4943" w:rsidRDefault="00A025D1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9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A025D1" w:rsidRPr="008B4943" w14:paraId="0830045A" w14:textId="77777777" w:rsidTr="00616FDE">
        <w:trPr>
          <w:cantSplit/>
          <w:tblHeader/>
        </w:trPr>
        <w:tc>
          <w:tcPr>
            <w:tcW w:w="2808" w:type="dxa"/>
          </w:tcPr>
          <w:p w14:paraId="7277F8E4" w14:textId="77777777" w:rsidR="00A025D1" w:rsidRPr="008B4943" w:rsidRDefault="00A025D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F944473" w14:textId="77777777" w:rsidR="00A025D1" w:rsidRPr="008B4943" w:rsidRDefault="00A025D1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14:paraId="7612F945" w14:textId="77777777" w:rsidR="00A025D1" w:rsidRPr="008B4943" w:rsidRDefault="00A025D1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0F1B1E5" w14:textId="77777777" w:rsidR="00A025D1" w:rsidRPr="008B4943" w:rsidRDefault="00A025D1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63427256" w14:textId="77777777" w:rsidR="00A025D1" w:rsidRPr="008B4943" w:rsidRDefault="00A025D1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07292669" w14:textId="77777777" w:rsidR="00A025D1" w:rsidRPr="008B4943" w:rsidRDefault="00A025D1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0B34377" w14:textId="77777777" w:rsidR="00A025D1" w:rsidRPr="008B4943" w:rsidRDefault="00A025D1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4943">
              <w:rPr>
                <w:rFonts w:ascii="Angsana New" w:hAnsi="Angsana New"/>
                <w:sz w:val="26"/>
                <w:szCs w:val="26"/>
                <w:cs/>
              </w:rPr>
              <w:t>เงินปันผลสำหรับ</w:t>
            </w:r>
          </w:p>
        </w:tc>
      </w:tr>
      <w:tr w:rsidR="00A025D1" w:rsidRPr="008B4943" w14:paraId="33472078" w14:textId="77777777" w:rsidTr="00616FDE">
        <w:trPr>
          <w:cantSplit/>
          <w:tblHeader/>
        </w:trPr>
        <w:tc>
          <w:tcPr>
            <w:tcW w:w="2808" w:type="dxa"/>
          </w:tcPr>
          <w:p w14:paraId="35239530" w14:textId="77777777" w:rsidR="00A025D1" w:rsidRPr="008B4943" w:rsidRDefault="00A025D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311F1786" w14:textId="77777777" w:rsidR="00A025D1" w:rsidRPr="008B4943" w:rsidRDefault="00A025D1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1980" w:type="dxa"/>
            <w:gridSpan w:val="2"/>
          </w:tcPr>
          <w:p w14:paraId="10D6354B" w14:textId="77777777" w:rsidR="00A025D1" w:rsidRPr="008B4943" w:rsidRDefault="00A025D1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980" w:type="dxa"/>
            <w:gridSpan w:val="2"/>
          </w:tcPr>
          <w:p w14:paraId="04C727E9" w14:textId="77777777" w:rsidR="00A025D1" w:rsidRPr="008B4943" w:rsidRDefault="00A025D1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6752C8D2" w14:textId="77777777" w:rsidR="00A025D1" w:rsidRPr="008B4943" w:rsidRDefault="00A025D1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80" w:type="dxa"/>
            <w:gridSpan w:val="2"/>
          </w:tcPr>
          <w:p w14:paraId="6DEEFC73" w14:textId="77777777" w:rsidR="00A025D1" w:rsidRPr="008B4943" w:rsidRDefault="00A025D1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 สุทธิ</w:t>
            </w:r>
          </w:p>
        </w:tc>
        <w:tc>
          <w:tcPr>
            <w:tcW w:w="1980" w:type="dxa"/>
            <w:gridSpan w:val="2"/>
          </w:tcPr>
          <w:p w14:paraId="0457B1A8" w14:textId="73E51A4D" w:rsidR="00A025D1" w:rsidRPr="008B4943" w:rsidRDefault="00A025D1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งวด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>หก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3E20B4" w:rsidRPr="008B4943" w14:paraId="70136893" w14:textId="77777777" w:rsidTr="00616FDE">
        <w:trPr>
          <w:cantSplit/>
          <w:tblHeader/>
        </w:trPr>
        <w:tc>
          <w:tcPr>
            <w:tcW w:w="2808" w:type="dxa"/>
          </w:tcPr>
          <w:p w14:paraId="4AB57C67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F7248F8" w14:textId="75C34014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90" w:type="dxa"/>
          </w:tcPr>
          <w:p w14:paraId="4E662BDB" w14:textId="0761FC80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8B4943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40AD61A0" w14:textId="2C920D8D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90" w:type="dxa"/>
          </w:tcPr>
          <w:p w14:paraId="568714A2" w14:textId="50A2BBF8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8B4943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172F7F11" w14:textId="0564CD35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90" w:type="dxa"/>
          </w:tcPr>
          <w:p w14:paraId="142A7E74" w14:textId="20356224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8B4943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3D41E25C" w14:textId="1ACF3402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90" w:type="dxa"/>
          </w:tcPr>
          <w:p w14:paraId="2395C26F" w14:textId="262AA2CA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8B4943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4350DC17" w14:textId="2F76E9D7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90" w:type="dxa"/>
          </w:tcPr>
          <w:p w14:paraId="101827F0" w14:textId="26BB8BD6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8B4943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09C0E3E7" w14:textId="0D089B2A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90" w:type="dxa"/>
          </w:tcPr>
          <w:p w14:paraId="47F3D3DC" w14:textId="7D250047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</w:tr>
      <w:tr w:rsidR="003E20B4" w:rsidRPr="008B4943" w14:paraId="0BD5BECE" w14:textId="77777777" w:rsidTr="00616FDE">
        <w:trPr>
          <w:cantSplit/>
          <w:tblHeader/>
        </w:trPr>
        <w:tc>
          <w:tcPr>
            <w:tcW w:w="2808" w:type="dxa"/>
          </w:tcPr>
          <w:p w14:paraId="339FBE72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259FCC0" w14:textId="1B102E19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2142035B" w14:textId="64EB4508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7C8776F9" w14:textId="738A0272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73EC2225" w14:textId="03DABF99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44E6D0AA" w14:textId="49A08E7D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65DFE0E6" w14:textId="70ACBB3F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58C3BAE9" w14:textId="4691C7CC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67E650F0" w14:textId="6C2E05F9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09BBEE4B" w14:textId="1900837E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09B16454" w14:textId="65C579AB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75629D04" w14:textId="2B345A7E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632E8CA0" w14:textId="61F1A91D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3E20B4" w:rsidRPr="008B4943" w14:paraId="065BEB6A" w14:textId="77777777" w:rsidTr="00616FDE">
        <w:trPr>
          <w:cantSplit/>
          <w:tblHeader/>
        </w:trPr>
        <w:tc>
          <w:tcPr>
            <w:tcW w:w="2808" w:type="dxa"/>
          </w:tcPr>
          <w:p w14:paraId="22058ECC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4A43F729" w14:textId="77777777" w:rsidR="003E20B4" w:rsidRPr="008B4943" w:rsidRDefault="003E20B4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4943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9900" w:type="dxa"/>
            <w:gridSpan w:val="10"/>
          </w:tcPr>
          <w:p w14:paraId="2C6DAB93" w14:textId="77777777" w:rsidR="003E20B4" w:rsidRPr="008B4943" w:rsidRDefault="003E20B4" w:rsidP="008B4943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8B4943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E20B4" w:rsidRPr="008B4943" w14:paraId="6A21EF08" w14:textId="77777777" w:rsidTr="00616FDE">
        <w:trPr>
          <w:cantSplit/>
        </w:trPr>
        <w:tc>
          <w:tcPr>
            <w:tcW w:w="2808" w:type="dxa"/>
          </w:tcPr>
          <w:p w14:paraId="0F630027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8B4943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40985F3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5C649471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99F92BD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423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19CD0E6A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423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6AAEC35C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374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4D898BDE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374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30C7AF9F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456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7A936C8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418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31A7968F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0547C831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DD7A3EB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44B836FA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E20B4" w:rsidRPr="008B4943" w14:paraId="08309B64" w14:textId="77777777" w:rsidTr="00616FDE">
        <w:trPr>
          <w:cantSplit/>
        </w:trPr>
        <w:tc>
          <w:tcPr>
            <w:tcW w:w="2808" w:type="dxa"/>
          </w:tcPr>
          <w:p w14:paraId="32DBFA6C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บริษัท บางจากกรีนเนท จำกัด</w:t>
            </w:r>
          </w:p>
        </w:tc>
        <w:tc>
          <w:tcPr>
            <w:tcW w:w="990" w:type="dxa"/>
            <w:vAlign w:val="bottom"/>
          </w:tcPr>
          <w:p w14:paraId="3C22C605" w14:textId="1D1694AE" w:rsidR="003E20B4" w:rsidRPr="008B4943" w:rsidRDefault="00A679BA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 w:rsidR="00563879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1D137DEB" w14:textId="79A42765" w:rsidR="003E20B4" w:rsidRPr="008B4943" w:rsidRDefault="00A679BA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FD25A85" w14:textId="6966AE16" w:rsidR="003E20B4" w:rsidRPr="008B4943" w:rsidRDefault="00DE21D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13E751FF" w14:textId="509C97FA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2C416786" w14:textId="4CD30E97" w:rsidR="003E20B4" w:rsidRPr="008B4943" w:rsidRDefault="00DE21D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42D48E2" w14:textId="1E913EE1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851F1B3" w14:textId="3DB8E6AA" w:rsidR="003E20B4" w:rsidRPr="008B4943" w:rsidRDefault="00DE21D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AB23393" w14:textId="7413A788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171562F" w14:textId="54AA6D96" w:rsidR="003E20B4" w:rsidRPr="008B4943" w:rsidRDefault="00DE21D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404235D" w14:textId="552FFF33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DCD7BE7" w14:textId="001B8D35" w:rsidR="003E20B4" w:rsidRPr="008B4943" w:rsidRDefault="0038754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1</w:t>
            </w:r>
            <w:r w:rsidR="00A679BA" w:rsidRPr="008B4943">
              <w:rPr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0F1733F3" w14:textId="22A9B5E0" w:rsidR="003E20B4" w:rsidRPr="008B4943" w:rsidRDefault="00F3070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1</w:t>
            </w:r>
            <w:r w:rsidR="00A679BA" w:rsidRPr="008B4943">
              <w:rPr>
                <w:sz w:val="26"/>
                <w:szCs w:val="26"/>
              </w:rPr>
              <w:t>5</w:t>
            </w:r>
          </w:p>
        </w:tc>
      </w:tr>
      <w:tr w:rsidR="003E20B4" w:rsidRPr="008B4943" w14:paraId="77E78539" w14:textId="77777777" w:rsidTr="00616FDE">
        <w:trPr>
          <w:cantSplit/>
        </w:trPr>
        <w:tc>
          <w:tcPr>
            <w:tcW w:w="2808" w:type="dxa"/>
          </w:tcPr>
          <w:p w14:paraId="4BC601F3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บริษัท บีซีพีจี จำกัด (มหาชน)</w:t>
            </w:r>
          </w:p>
        </w:tc>
        <w:tc>
          <w:tcPr>
            <w:tcW w:w="990" w:type="dxa"/>
            <w:vAlign w:val="bottom"/>
          </w:tcPr>
          <w:p w14:paraId="0645B114" w14:textId="7A4E1617" w:rsidR="003E20B4" w:rsidRPr="008B4943" w:rsidRDefault="00A679BA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70</w:t>
            </w:r>
            <w:r w:rsidR="00563879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04</w:t>
            </w:r>
          </w:p>
        </w:tc>
        <w:tc>
          <w:tcPr>
            <w:tcW w:w="990" w:type="dxa"/>
            <w:vAlign w:val="bottom"/>
          </w:tcPr>
          <w:p w14:paraId="3AA71206" w14:textId="44BAD12C" w:rsidR="003E20B4" w:rsidRPr="008B4943" w:rsidRDefault="00A679BA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70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04</w:t>
            </w:r>
          </w:p>
        </w:tc>
        <w:tc>
          <w:tcPr>
            <w:tcW w:w="990" w:type="dxa"/>
            <w:vAlign w:val="bottom"/>
          </w:tcPr>
          <w:p w14:paraId="366B4E24" w14:textId="7E3C0933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9</w:t>
            </w:r>
            <w:r w:rsidR="00DE21DD" w:rsidRPr="008B4943">
              <w:rPr>
                <w:sz w:val="26"/>
                <w:szCs w:val="26"/>
              </w:rPr>
              <w:t>,</w:t>
            </w:r>
            <w:r w:rsidRPr="008B4943">
              <w:rPr>
                <w:sz w:val="26"/>
                <w:szCs w:val="26"/>
              </w:rPr>
              <w:t>995</w:t>
            </w:r>
          </w:p>
        </w:tc>
        <w:tc>
          <w:tcPr>
            <w:tcW w:w="990" w:type="dxa"/>
            <w:vAlign w:val="bottom"/>
          </w:tcPr>
          <w:p w14:paraId="4DA18C60" w14:textId="347B1085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9</w:t>
            </w:r>
            <w:r w:rsidR="003E20B4" w:rsidRPr="008B4943">
              <w:rPr>
                <w:sz w:val="26"/>
                <w:szCs w:val="26"/>
              </w:rPr>
              <w:t>,</w:t>
            </w:r>
            <w:r w:rsidRPr="008B4943">
              <w:rPr>
                <w:sz w:val="26"/>
                <w:szCs w:val="26"/>
              </w:rPr>
              <w:t>994</w:t>
            </w:r>
          </w:p>
        </w:tc>
        <w:tc>
          <w:tcPr>
            <w:tcW w:w="990" w:type="dxa"/>
            <w:vAlign w:val="bottom"/>
          </w:tcPr>
          <w:p w14:paraId="49931BC9" w14:textId="0B1E6448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7</w:t>
            </w:r>
            <w:r w:rsidR="00DE21DD" w:rsidRPr="008B4943">
              <w:rPr>
                <w:sz w:val="26"/>
                <w:szCs w:val="26"/>
              </w:rPr>
              <w:t>,</w:t>
            </w:r>
            <w:r w:rsidRPr="008B4943">
              <w:rPr>
                <w:sz w:val="26"/>
                <w:szCs w:val="26"/>
              </w:rPr>
              <w:t>000</w:t>
            </w:r>
          </w:p>
        </w:tc>
        <w:tc>
          <w:tcPr>
            <w:tcW w:w="990" w:type="dxa"/>
            <w:vAlign w:val="bottom"/>
          </w:tcPr>
          <w:p w14:paraId="2B9DD0DA" w14:textId="0269225F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7</w:t>
            </w:r>
            <w:r w:rsidR="003E20B4" w:rsidRPr="008B4943">
              <w:rPr>
                <w:sz w:val="26"/>
                <w:szCs w:val="26"/>
              </w:rPr>
              <w:t>,</w:t>
            </w:r>
            <w:r w:rsidRPr="008B4943">
              <w:rPr>
                <w:sz w:val="26"/>
                <w:szCs w:val="26"/>
              </w:rPr>
              <w:t>000</w:t>
            </w:r>
          </w:p>
        </w:tc>
        <w:tc>
          <w:tcPr>
            <w:tcW w:w="990" w:type="dxa"/>
          </w:tcPr>
          <w:p w14:paraId="60620513" w14:textId="31A47F28" w:rsidR="003E20B4" w:rsidRPr="008B4943" w:rsidRDefault="00DE21D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B69877D" w14:textId="310EF9BA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A7F9B3C" w14:textId="72891A52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7</w:t>
            </w:r>
            <w:r w:rsidR="00DE21DD" w:rsidRPr="008B4943">
              <w:rPr>
                <w:sz w:val="26"/>
                <w:szCs w:val="26"/>
              </w:rPr>
              <w:t>,</w:t>
            </w:r>
            <w:r w:rsidRPr="008B4943">
              <w:rPr>
                <w:sz w:val="26"/>
                <w:szCs w:val="26"/>
              </w:rPr>
              <w:t>000</w:t>
            </w:r>
          </w:p>
        </w:tc>
        <w:tc>
          <w:tcPr>
            <w:tcW w:w="990" w:type="dxa"/>
            <w:vAlign w:val="bottom"/>
          </w:tcPr>
          <w:p w14:paraId="5C72F196" w14:textId="0BCE2D95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7</w:t>
            </w:r>
            <w:r w:rsidR="003E20B4" w:rsidRPr="008B4943">
              <w:rPr>
                <w:sz w:val="26"/>
                <w:szCs w:val="26"/>
              </w:rPr>
              <w:t>,</w:t>
            </w:r>
            <w:r w:rsidRPr="008B4943">
              <w:rPr>
                <w:sz w:val="26"/>
                <w:szCs w:val="26"/>
              </w:rPr>
              <w:t>000</w:t>
            </w:r>
          </w:p>
        </w:tc>
        <w:tc>
          <w:tcPr>
            <w:tcW w:w="990" w:type="dxa"/>
          </w:tcPr>
          <w:p w14:paraId="40AAE873" w14:textId="19D14B7F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224</w:t>
            </w:r>
          </w:p>
        </w:tc>
        <w:tc>
          <w:tcPr>
            <w:tcW w:w="990" w:type="dxa"/>
          </w:tcPr>
          <w:p w14:paraId="77A45F43" w14:textId="5BCBBB22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448</w:t>
            </w:r>
          </w:p>
        </w:tc>
      </w:tr>
      <w:tr w:rsidR="00563879" w:rsidRPr="008B4943" w14:paraId="02577E32" w14:textId="77777777" w:rsidTr="00616FDE">
        <w:trPr>
          <w:cantSplit/>
        </w:trPr>
        <w:tc>
          <w:tcPr>
            <w:tcW w:w="2808" w:type="dxa"/>
          </w:tcPr>
          <w:p w14:paraId="07EECD87" w14:textId="77777777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บริษัท บางจาก รีเทล จำกัด</w:t>
            </w:r>
          </w:p>
        </w:tc>
        <w:tc>
          <w:tcPr>
            <w:tcW w:w="990" w:type="dxa"/>
            <w:vAlign w:val="bottom"/>
          </w:tcPr>
          <w:p w14:paraId="6F4F6438" w14:textId="629787A5" w:rsidR="00563879" w:rsidRPr="008B4943" w:rsidRDefault="00563879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53C4B0AD" w14:textId="5778B435" w:rsidR="00563879" w:rsidRPr="008B4943" w:rsidRDefault="00563879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3BBAD243" w14:textId="71D4437E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  <w:vAlign w:val="bottom"/>
          </w:tcPr>
          <w:p w14:paraId="09212005" w14:textId="1EA30739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  <w:vAlign w:val="bottom"/>
          </w:tcPr>
          <w:p w14:paraId="56D624D3" w14:textId="3228D52B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  <w:vAlign w:val="bottom"/>
          </w:tcPr>
          <w:p w14:paraId="704F97A7" w14:textId="2147A164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</w:tcPr>
          <w:p w14:paraId="3879DC2D" w14:textId="18960E52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6008397" w14:textId="268F2F03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CC4F825" w14:textId="63A25E50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  <w:vAlign w:val="bottom"/>
          </w:tcPr>
          <w:p w14:paraId="3B707770" w14:textId="27A94B15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</w:tcPr>
          <w:p w14:paraId="64A2CEEA" w14:textId="27D4C0DF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4E8CEEF" w14:textId="3761C351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</w:tr>
      <w:tr w:rsidR="00563879" w:rsidRPr="008B4943" w14:paraId="78393A33" w14:textId="77777777" w:rsidTr="00616FDE">
        <w:trPr>
          <w:cantSplit/>
        </w:trPr>
        <w:tc>
          <w:tcPr>
            <w:tcW w:w="2808" w:type="dxa"/>
          </w:tcPr>
          <w:p w14:paraId="7190EFB2" w14:textId="77777777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BCP Energy International Pte</w:t>
            </w:r>
            <w:r w:rsidRPr="008B4943">
              <w:rPr>
                <w:sz w:val="26"/>
                <w:szCs w:val="26"/>
                <w:cs/>
              </w:rPr>
              <w:t xml:space="preserve">. </w:t>
            </w:r>
            <w:r w:rsidRPr="008B4943">
              <w:rPr>
                <w:sz w:val="26"/>
                <w:szCs w:val="26"/>
              </w:rPr>
              <w:t>Ltd</w:t>
            </w:r>
            <w:r w:rsidRPr="008B4943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990" w:type="dxa"/>
            <w:vAlign w:val="bottom"/>
          </w:tcPr>
          <w:p w14:paraId="60486DF6" w14:textId="5848C2C8" w:rsidR="00563879" w:rsidRPr="008B4943" w:rsidRDefault="00563879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55AF4F4E" w14:textId="1A3DCFF3" w:rsidR="00563879" w:rsidRPr="008B4943" w:rsidRDefault="00563879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4182547A" w14:textId="577D10F5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3</w:t>
            </w:r>
            <w:r w:rsidR="00563879" w:rsidRPr="008B4943">
              <w:rPr>
                <w:sz w:val="26"/>
                <w:szCs w:val="26"/>
              </w:rPr>
              <w:t>,</w:t>
            </w:r>
            <w:r w:rsidRPr="008B4943">
              <w:rPr>
                <w:sz w:val="26"/>
                <w:szCs w:val="26"/>
              </w:rPr>
              <w:t>673</w:t>
            </w:r>
          </w:p>
        </w:tc>
        <w:tc>
          <w:tcPr>
            <w:tcW w:w="990" w:type="dxa"/>
            <w:vAlign w:val="bottom"/>
          </w:tcPr>
          <w:p w14:paraId="3FEFB0CD" w14:textId="4C67FD76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3</w:t>
            </w:r>
            <w:r w:rsidR="00563879" w:rsidRPr="008B4943">
              <w:rPr>
                <w:sz w:val="26"/>
                <w:szCs w:val="26"/>
              </w:rPr>
              <w:t>,</w:t>
            </w:r>
            <w:r w:rsidRPr="008B4943">
              <w:rPr>
                <w:sz w:val="26"/>
                <w:szCs w:val="26"/>
              </w:rPr>
              <w:t>673</w:t>
            </w:r>
          </w:p>
        </w:tc>
        <w:tc>
          <w:tcPr>
            <w:tcW w:w="990" w:type="dxa"/>
            <w:vAlign w:val="bottom"/>
          </w:tcPr>
          <w:p w14:paraId="695E7233" w14:textId="042E7ACF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3</w:t>
            </w:r>
            <w:r w:rsidR="00563879" w:rsidRPr="008B4943">
              <w:rPr>
                <w:sz w:val="26"/>
                <w:szCs w:val="26"/>
              </w:rPr>
              <w:t>,</w:t>
            </w:r>
            <w:r w:rsidRPr="008B4943">
              <w:rPr>
                <w:sz w:val="26"/>
                <w:szCs w:val="26"/>
              </w:rPr>
              <w:t>673</w:t>
            </w:r>
          </w:p>
        </w:tc>
        <w:tc>
          <w:tcPr>
            <w:tcW w:w="990" w:type="dxa"/>
            <w:vAlign w:val="bottom"/>
          </w:tcPr>
          <w:p w14:paraId="6750048A" w14:textId="15CBA1D1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3</w:t>
            </w:r>
            <w:r w:rsidR="00563879" w:rsidRPr="008B4943">
              <w:rPr>
                <w:sz w:val="26"/>
                <w:szCs w:val="26"/>
              </w:rPr>
              <w:t>,</w:t>
            </w:r>
            <w:r w:rsidRPr="008B4943">
              <w:rPr>
                <w:sz w:val="26"/>
                <w:szCs w:val="26"/>
              </w:rPr>
              <w:t>673</w:t>
            </w:r>
          </w:p>
        </w:tc>
        <w:tc>
          <w:tcPr>
            <w:tcW w:w="990" w:type="dxa"/>
            <w:vAlign w:val="bottom"/>
          </w:tcPr>
          <w:p w14:paraId="03CAFF33" w14:textId="14F276F4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(</w:t>
            </w:r>
            <w:r w:rsidR="00A679BA" w:rsidRPr="008B4943">
              <w:rPr>
                <w:sz w:val="26"/>
                <w:szCs w:val="26"/>
              </w:rPr>
              <w:t>3</w:t>
            </w:r>
            <w:r w:rsidRPr="008B4943">
              <w:rPr>
                <w:sz w:val="26"/>
                <w:szCs w:val="26"/>
              </w:rPr>
              <w:t>,</w:t>
            </w:r>
            <w:r w:rsidR="00A679BA" w:rsidRPr="008B4943">
              <w:rPr>
                <w:sz w:val="26"/>
                <w:szCs w:val="26"/>
              </w:rPr>
              <w:t>673</w:t>
            </w:r>
            <w:r w:rsidRPr="008B494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DACEB92" w14:textId="73EBEACF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(</w:t>
            </w:r>
            <w:r w:rsidR="00A679BA" w:rsidRPr="008B4943">
              <w:rPr>
                <w:sz w:val="26"/>
                <w:szCs w:val="26"/>
              </w:rPr>
              <w:t>2</w:t>
            </w:r>
            <w:r w:rsidRPr="008B4943">
              <w:rPr>
                <w:sz w:val="26"/>
                <w:szCs w:val="26"/>
              </w:rPr>
              <w:t>,</w:t>
            </w:r>
            <w:r w:rsidR="00A679BA" w:rsidRPr="008B4943">
              <w:rPr>
                <w:sz w:val="26"/>
                <w:szCs w:val="26"/>
              </w:rPr>
              <w:t>203</w:t>
            </w:r>
            <w:r w:rsidRPr="008B494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</w:tcPr>
          <w:p w14:paraId="0DD601AE" w14:textId="7D433ACB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60B282E" w14:textId="460ECC09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1,</w:t>
            </w:r>
            <w:r w:rsidR="00A679BA" w:rsidRPr="008B4943">
              <w:rPr>
                <w:sz w:val="26"/>
                <w:szCs w:val="26"/>
              </w:rPr>
              <w:t>470</w:t>
            </w:r>
          </w:p>
        </w:tc>
        <w:tc>
          <w:tcPr>
            <w:tcW w:w="990" w:type="dxa"/>
          </w:tcPr>
          <w:p w14:paraId="551160D9" w14:textId="70763085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6BD5381" w14:textId="3C8EC175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</w:tr>
      <w:tr w:rsidR="00563879" w:rsidRPr="008B4943" w14:paraId="2DD2E2BC" w14:textId="77777777" w:rsidTr="00616FDE">
        <w:trPr>
          <w:cantSplit/>
        </w:trPr>
        <w:tc>
          <w:tcPr>
            <w:tcW w:w="2808" w:type="dxa"/>
          </w:tcPr>
          <w:p w14:paraId="467ABB86" w14:textId="77777777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BCP Innovation Pte</w:t>
            </w:r>
            <w:r w:rsidRPr="008B4943">
              <w:rPr>
                <w:sz w:val="26"/>
                <w:szCs w:val="26"/>
                <w:cs/>
              </w:rPr>
              <w:t xml:space="preserve">. </w:t>
            </w:r>
            <w:r w:rsidRPr="008B4943">
              <w:rPr>
                <w:sz w:val="26"/>
                <w:szCs w:val="26"/>
              </w:rPr>
              <w:t>Ltd</w:t>
            </w:r>
            <w:r w:rsidRPr="008B4943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990" w:type="dxa"/>
            <w:vAlign w:val="bottom"/>
          </w:tcPr>
          <w:p w14:paraId="6D78ED67" w14:textId="1F4DD08B" w:rsidR="00563879" w:rsidRPr="008B4943" w:rsidRDefault="00563879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53386D92" w14:textId="00852197" w:rsidR="00563879" w:rsidRPr="008B4943" w:rsidRDefault="00563879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36D05C45" w14:textId="03E996F9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1,</w:t>
            </w:r>
            <w:r w:rsidR="00A679BA" w:rsidRPr="008B4943">
              <w:rPr>
                <w:sz w:val="26"/>
                <w:szCs w:val="26"/>
              </w:rPr>
              <w:t>790</w:t>
            </w:r>
          </w:p>
        </w:tc>
        <w:tc>
          <w:tcPr>
            <w:tcW w:w="990" w:type="dxa"/>
            <w:vAlign w:val="bottom"/>
          </w:tcPr>
          <w:p w14:paraId="7270A1EC" w14:textId="594D0B6C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1,</w:t>
            </w:r>
            <w:r w:rsidR="00A679BA" w:rsidRPr="008B4943">
              <w:rPr>
                <w:sz w:val="26"/>
                <w:szCs w:val="26"/>
              </w:rPr>
              <w:t>790</w:t>
            </w:r>
          </w:p>
        </w:tc>
        <w:tc>
          <w:tcPr>
            <w:tcW w:w="990" w:type="dxa"/>
            <w:vAlign w:val="bottom"/>
          </w:tcPr>
          <w:p w14:paraId="6600D949" w14:textId="78285BB1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1,</w:t>
            </w:r>
            <w:r w:rsidR="00A679BA" w:rsidRPr="008B4943">
              <w:rPr>
                <w:sz w:val="26"/>
                <w:szCs w:val="26"/>
              </w:rPr>
              <w:t>790</w:t>
            </w:r>
          </w:p>
        </w:tc>
        <w:tc>
          <w:tcPr>
            <w:tcW w:w="990" w:type="dxa"/>
            <w:vAlign w:val="bottom"/>
          </w:tcPr>
          <w:p w14:paraId="499CBDC7" w14:textId="5A6CF394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1,</w:t>
            </w:r>
            <w:r w:rsidR="00A679BA" w:rsidRPr="008B4943">
              <w:rPr>
                <w:sz w:val="26"/>
                <w:szCs w:val="26"/>
              </w:rPr>
              <w:t>790</w:t>
            </w:r>
          </w:p>
        </w:tc>
        <w:tc>
          <w:tcPr>
            <w:tcW w:w="990" w:type="dxa"/>
          </w:tcPr>
          <w:p w14:paraId="1D296997" w14:textId="638E4B28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8C487B7" w14:textId="710DD170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6976AB9" w14:textId="69D5D411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1,</w:t>
            </w:r>
            <w:r w:rsidR="00A679BA" w:rsidRPr="008B4943">
              <w:rPr>
                <w:sz w:val="26"/>
                <w:szCs w:val="26"/>
              </w:rPr>
              <w:t>790</w:t>
            </w:r>
          </w:p>
        </w:tc>
        <w:tc>
          <w:tcPr>
            <w:tcW w:w="990" w:type="dxa"/>
          </w:tcPr>
          <w:p w14:paraId="79E5FC9E" w14:textId="6019149C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1,</w:t>
            </w:r>
            <w:r w:rsidR="00A679BA" w:rsidRPr="008B4943">
              <w:rPr>
                <w:sz w:val="26"/>
                <w:szCs w:val="26"/>
              </w:rPr>
              <w:t>790</w:t>
            </w:r>
          </w:p>
        </w:tc>
        <w:tc>
          <w:tcPr>
            <w:tcW w:w="990" w:type="dxa"/>
          </w:tcPr>
          <w:p w14:paraId="07192932" w14:textId="15E4FE78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B4E16F0" w14:textId="4BA086D6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</w:tr>
      <w:tr w:rsidR="00563879" w:rsidRPr="008B4943" w14:paraId="00457240" w14:textId="77777777" w:rsidTr="00616FDE">
        <w:trPr>
          <w:cantSplit/>
        </w:trPr>
        <w:tc>
          <w:tcPr>
            <w:tcW w:w="2808" w:type="dxa"/>
          </w:tcPr>
          <w:p w14:paraId="0E510F5B" w14:textId="77777777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BCP Trading Pte</w:t>
            </w:r>
            <w:r w:rsidRPr="008B4943">
              <w:rPr>
                <w:sz w:val="26"/>
                <w:szCs w:val="26"/>
                <w:cs/>
              </w:rPr>
              <w:t xml:space="preserve">. </w:t>
            </w:r>
            <w:r w:rsidRPr="008B4943">
              <w:rPr>
                <w:sz w:val="26"/>
                <w:szCs w:val="26"/>
              </w:rPr>
              <w:t>Ltd</w:t>
            </w:r>
            <w:r w:rsidRPr="008B4943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990" w:type="dxa"/>
            <w:vAlign w:val="bottom"/>
          </w:tcPr>
          <w:p w14:paraId="56C6CD5B" w14:textId="4CD1D496" w:rsidR="00563879" w:rsidRPr="008B4943" w:rsidRDefault="00563879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23C0F7D9" w14:textId="022D763A" w:rsidR="00563879" w:rsidRPr="008B4943" w:rsidRDefault="00563879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3CF106DD" w14:textId="2330674B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  <w:vAlign w:val="bottom"/>
          </w:tcPr>
          <w:p w14:paraId="05A12D9F" w14:textId="3A0A5167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  <w:vAlign w:val="bottom"/>
          </w:tcPr>
          <w:p w14:paraId="135FDE5E" w14:textId="42739DAE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  <w:vAlign w:val="bottom"/>
          </w:tcPr>
          <w:p w14:paraId="5FE27910" w14:textId="697D88FD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</w:tcPr>
          <w:p w14:paraId="0E4B4E81" w14:textId="1F7FE4DE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A0F6FB8" w14:textId="3A28AD46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D3DE346" w14:textId="01333784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  <w:vAlign w:val="bottom"/>
          </w:tcPr>
          <w:p w14:paraId="0A44D0F8" w14:textId="13CBF6D1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</w:tcPr>
          <w:p w14:paraId="0D117A16" w14:textId="38844D61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285561C" w14:textId="686197B5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</w:tr>
      <w:tr w:rsidR="00563879" w:rsidRPr="008B4943" w14:paraId="6D2F7629" w14:textId="77777777" w:rsidTr="00616FDE">
        <w:trPr>
          <w:cantSplit/>
        </w:trPr>
        <w:tc>
          <w:tcPr>
            <w:tcW w:w="2808" w:type="dxa"/>
          </w:tcPr>
          <w:p w14:paraId="033CC151" w14:textId="77777777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บริษัท บีบีจีไอ จำกัด (มหาชน)</w:t>
            </w:r>
          </w:p>
        </w:tc>
        <w:tc>
          <w:tcPr>
            <w:tcW w:w="990" w:type="dxa"/>
            <w:vAlign w:val="bottom"/>
          </w:tcPr>
          <w:p w14:paraId="4CD0FF84" w14:textId="5D6FD2CB" w:rsidR="00563879" w:rsidRPr="008B4943" w:rsidRDefault="00A679BA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 w:rsidR="00563879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8E750EC" w14:textId="1819BF73" w:rsidR="00563879" w:rsidRPr="008B4943" w:rsidRDefault="00A679BA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 w:rsidR="00563879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2D182974" w14:textId="2C90288B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</w:t>
            </w:r>
            <w:r w:rsidR="00563879" w:rsidRPr="008B4943">
              <w:rPr>
                <w:sz w:val="26"/>
                <w:szCs w:val="26"/>
              </w:rPr>
              <w:t>,</w:t>
            </w:r>
            <w:r w:rsidRPr="008B4943">
              <w:rPr>
                <w:sz w:val="26"/>
                <w:szCs w:val="26"/>
              </w:rPr>
              <w:t>532</w:t>
            </w:r>
          </w:p>
        </w:tc>
        <w:tc>
          <w:tcPr>
            <w:tcW w:w="990" w:type="dxa"/>
            <w:vAlign w:val="bottom"/>
          </w:tcPr>
          <w:p w14:paraId="12FB1811" w14:textId="38198BE7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</w:t>
            </w:r>
            <w:r w:rsidR="00563879" w:rsidRPr="008B4943">
              <w:rPr>
                <w:sz w:val="26"/>
                <w:szCs w:val="26"/>
              </w:rPr>
              <w:t>,</w:t>
            </w:r>
            <w:r w:rsidRPr="008B4943">
              <w:rPr>
                <w:sz w:val="26"/>
                <w:szCs w:val="26"/>
              </w:rPr>
              <w:t>532</w:t>
            </w:r>
          </w:p>
        </w:tc>
        <w:tc>
          <w:tcPr>
            <w:tcW w:w="990" w:type="dxa"/>
            <w:vAlign w:val="bottom"/>
          </w:tcPr>
          <w:p w14:paraId="45D6FE3F" w14:textId="31EDF326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1,</w:t>
            </w:r>
            <w:r w:rsidR="00A679BA" w:rsidRPr="008B4943">
              <w:rPr>
                <w:sz w:val="26"/>
                <w:szCs w:val="26"/>
              </w:rPr>
              <w:t>700</w:t>
            </w:r>
          </w:p>
        </w:tc>
        <w:tc>
          <w:tcPr>
            <w:tcW w:w="990" w:type="dxa"/>
            <w:vAlign w:val="bottom"/>
          </w:tcPr>
          <w:p w14:paraId="63E487F5" w14:textId="7432880C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1,</w:t>
            </w:r>
            <w:r w:rsidR="00A679BA" w:rsidRPr="008B4943">
              <w:rPr>
                <w:sz w:val="26"/>
                <w:szCs w:val="26"/>
              </w:rPr>
              <w:t>700</w:t>
            </w:r>
          </w:p>
        </w:tc>
        <w:tc>
          <w:tcPr>
            <w:tcW w:w="990" w:type="dxa"/>
          </w:tcPr>
          <w:p w14:paraId="5140B05F" w14:textId="7B161CC7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9BB1BB5" w14:textId="458C2C5F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A22B782" w14:textId="06DCA75E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1,</w:t>
            </w:r>
            <w:r w:rsidR="00A679BA" w:rsidRPr="008B4943">
              <w:rPr>
                <w:sz w:val="26"/>
                <w:szCs w:val="26"/>
              </w:rPr>
              <w:t>700</w:t>
            </w:r>
          </w:p>
        </w:tc>
        <w:tc>
          <w:tcPr>
            <w:tcW w:w="990" w:type="dxa"/>
            <w:vAlign w:val="bottom"/>
          </w:tcPr>
          <w:p w14:paraId="00E6DE62" w14:textId="44120385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1,</w:t>
            </w:r>
            <w:r w:rsidR="00A679BA" w:rsidRPr="008B4943">
              <w:rPr>
                <w:sz w:val="26"/>
                <w:szCs w:val="26"/>
              </w:rPr>
              <w:t>700</w:t>
            </w:r>
          </w:p>
        </w:tc>
        <w:tc>
          <w:tcPr>
            <w:tcW w:w="990" w:type="dxa"/>
          </w:tcPr>
          <w:p w14:paraId="33EDF526" w14:textId="774D45D1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AE27857" w14:textId="0305DE0A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</w:tr>
      <w:tr w:rsidR="00563879" w:rsidRPr="008B4943" w14:paraId="3C1E3B05" w14:textId="77777777" w:rsidTr="00616FDE">
        <w:trPr>
          <w:cantSplit/>
        </w:trPr>
        <w:tc>
          <w:tcPr>
            <w:tcW w:w="2808" w:type="dxa"/>
          </w:tcPr>
          <w:p w14:paraId="50D4EF3D" w14:textId="77777777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บริษัท บีซีพีอาร์ จำกัด</w:t>
            </w:r>
          </w:p>
        </w:tc>
        <w:tc>
          <w:tcPr>
            <w:tcW w:w="990" w:type="dxa"/>
            <w:vAlign w:val="bottom"/>
          </w:tcPr>
          <w:p w14:paraId="13EAEA2E" w14:textId="4103420A" w:rsidR="00563879" w:rsidRPr="008B4943" w:rsidRDefault="00563879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36269338" w14:textId="1997D1A3" w:rsidR="00563879" w:rsidRPr="008B4943" w:rsidRDefault="00563879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0EAA124" w14:textId="68492B76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66</w:t>
            </w:r>
            <w:r w:rsidR="00563879" w:rsidRPr="008B4943"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443494BB" w14:textId="19021E16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66</w:t>
            </w:r>
            <w:r w:rsidR="00563879" w:rsidRPr="008B4943"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303A9BAF" w14:textId="5F0E5F8D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66</w:t>
            </w:r>
            <w:r w:rsidR="00563879" w:rsidRPr="008B4943"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53734E08" w14:textId="1929EDDC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66</w:t>
            </w:r>
            <w:r w:rsidR="00563879" w:rsidRPr="008B4943"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0985715C" w14:textId="6F457F8E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(</w:t>
            </w:r>
            <w:r w:rsidR="00A679BA" w:rsidRPr="008B4943">
              <w:rPr>
                <w:sz w:val="26"/>
                <w:szCs w:val="26"/>
              </w:rPr>
              <w:t>23</w:t>
            </w:r>
            <w:r w:rsidR="00407984" w:rsidRPr="008B4943">
              <w:rPr>
                <w:sz w:val="26"/>
                <w:szCs w:val="26"/>
              </w:rPr>
              <w:t>1</w:t>
            </w:r>
            <w:r w:rsidRPr="008B494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</w:tcPr>
          <w:p w14:paraId="5F5A91D7" w14:textId="2D8F1F77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099C085" w14:textId="16AD736F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430</w:t>
            </w:r>
          </w:p>
        </w:tc>
        <w:tc>
          <w:tcPr>
            <w:tcW w:w="990" w:type="dxa"/>
            <w:vAlign w:val="bottom"/>
          </w:tcPr>
          <w:p w14:paraId="157B78DF" w14:textId="3A31B200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66</w:t>
            </w:r>
            <w:r w:rsidR="00563879" w:rsidRPr="008B4943"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CD8D296" w14:textId="11FF0152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5139A95" w14:textId="1323CC99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</w:tr>
      <w:tr w:rsidR="00563879" w:rsidRPr="008B4943" w14:paraId="5C4F32EB" w14:textId="77777777" w:rsidTr="00616FDE">
        <w:trPr>
          <w:cantSplit/>
        </w:trPr>
        <w:tc>
          <w:tcPr>
            <w:tcW w:w="2808" w:type="dxa"/>
          </w:tcPr>
          <w:p w14:paraId="6ECAF014" w14:textId="77777777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บริษัท บีซีวี ไบโอเบส จำกัด</w:t>
            </w:r>
          </w:p>
        </w:tc>
        <w:tc>
          <w:tcPr>
            <w:tcW w:w="990" w:type="dxa"/>
            <w:vAlign w:val="bottom"/>
          </w:tcPr>
          <w:p w14:paraId="7A69111E" w14:textId="1C9E2D75" w:rsidR="00563879" w:rsidRPr="008B4943" w:rsidRDefault="00563879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2BC2B4CB" w14:textId="6DC3D0FB" w:rsidR="00563879" w:rsidRPr="008B4943" w:rsidRDefault="00563879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679EA430" w14:textId="6D4395EB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4C0DBA7A" w14:textId="7CA87F51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45B7A985" w14:textId="35E07C4D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31EF2CEF" w14:textId="1EA6EED0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F9B8997" w14:textId="734386A1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CFA4B9C" w14:textId="66B6E1BC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9336CC6" w14:textId="62826A87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04E0BE40" w14:textId="19BD60A4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CEF5A51" w14:textId="37264902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568B0B0" w14:textId="5F6CCE71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</w:tr>
      <w:tr w:rsidR="00563879" w:rsidRPr="008B4943" w14:paraId="5F630512" w14:textId="77777777" w:rsidTr="00616FDE">
        <w:trPr>
          <w:cantSplit/>
        </w:trPr>
        <w:tc>
          <w:tcPr>
            <w:tcW w:w="2808" w:type="dxa"/>
          </w:tcPr>
          <w:p w14:paraId="6561392F" w14:textId="77777777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บริษัท บีซีวี เอ็นเนอร์ยี่ จำกัด</w:t>
            </w:r>
          </w:p>
        </w:tc>
        <w:tc>
          <w:tcPr>
            <w:tcW w:w="990" w:type="dxa"/>
            <w:vAlign w:val="bottom"/>
          </w:tcPr>
          <w:p w14:paraId="5DDBBBC8" w14:textId="77A2F2F1" w:rsidR="00563879" w:rsidRPr="008B4943" w:rsidRDefault="00563879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51BFBD39" w14:textId="47DD378C" w:rsidR="00563879" w:rsidRPr="008B4943" w:rsidRDefault="00563879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43CB1E2E" w14:textId="4490A80D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6251A8D2" w14:textId="1B580AA2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71C65F85" w14:textId="652E3144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624B6C59" w14:textId="7E167FFC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02887611" w14:textId="54D825D2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8261496" w14:textId="10FECA68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7F090FD" w14:textId="6118EF95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62F72A3A" w14:textId="28D5B76D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F1BD7B3" w14:textId="240B1039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A2EC5B2" w14:textId="6C38B31E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</w:tr>
      <w:tr w:rsidR="00563879" w:rsidRPr="008B4943" w14:paraId="0B5A84D7" w14:textId="77777777" w:rsidTr="00616FDE">
        <w:trPr>
          <w:cantSplit/>
        </w:trPr>
        <w:tc>
          <w:tcPr>
            <w:tcW w:w="2808" w:type="dxa"/>
          </w:tcPr>
          <w:p w14:paraId="74C66159" w14:textId="77777777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บริษัท บีซีวี อินโนเวชั่น จำกัด</w:t>
            </w:r>
          </w:p>
        </w:tc>
        <w:tc>
          <w:tcPr>
            <w:tcW w:w="990" w:type="dxa"/>
            <w:vAlign w:val="bottom"/>
          </w:tcPr>
          <w:p w14:paraId="79917D0D" w14:textId="3F997F5C" w:rsidR="00563879" w:rsidRPr="008B4943" w:rsidRDefault="00563879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5D776750" w14:textId="45D37A06" w:rsidR="00563879" w:rsidRPr="008B4943" w:rsidRDefault="00563879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48C35130" w14:textId="765DF352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080E7236" w14:textId="4C99FB13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2D4037F1" w14:textId="5AB4FC42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13AEE67B" w14:textId="2D074413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7CCAC90" w14:textId="6DECA8C4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204ECC6" w14:textId="19A7BAD8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1FC4750" w14:textId="33C4CBA7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5648AAAB" w14:textId="77913D6B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CC83D76" w14:textId="637513C3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8EA9B73" w14:textId="563C7F95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</w:tr>
      <w:tr w:rsidR="00563879" w:rsidRPr="008B4943" w14:paraId="567AB5F2" w14:textId="77777777" w:rsidTr="00616FDE">
        <w:trPr>
          <w:cantSplit/>
        </w:trPr>
        <w:tc>
          <w:tcPr>
            <w:tcW w:w="2808" w:type="dxa"/>
          </w:tcPr>
          <w:p w14:paraId="1D7A2036" w14:textId="6827D6BB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บริษัท บีซีวี พาร์ทเนอร์ชิพ จำกัด</w:t>
            </w:r>
          </w:p>
        </w:tc>
        <w:tc>
          <w:tcPr>
            <w:tcW w:w="990" w:type="dxa"/>
            <w:vAlign w:val="bottom"/>
          </w:tcPr>
          <w:p w14:paraId="71327D39" w14:textId="2343FFF7" w:rsidR="00563879" w:rsidRPr="008B4943" w:rsidRDefault="00563879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38FAEA18" w14:textId="079D791E" w:rsidR="00563879" w:rsidRPr="008B4943" w:rsidRDefault="00563879" w:rsidP="008B494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A679BA"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CF37443" w14:textId="0101A816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72BFE423" w14:textId="2B905318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469FFC97" w14:textId="0F917545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02A9F9A9" w14:textId="48976261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4DDB82D7" w14:textId="56C41D79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9373FA8" w14:textId="52B7B9BF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79200CC" w14:textId="6571D3DB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17357A30" w14:textId="63A46664" w:rsidR="00563879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799D4260" w14:textId="232C0331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1084CE5" w14:textId="69F7505E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</w:tr>
      <w:tr w:rsidR="00563879" w:rsidRPr="008B4943" w14:paraId="308850A3" w14:textId="77777777" w:rsidTr="00616FDE">
        <w:trPr>
          <w:cantSplit/>
        </w:trPr>
        <w:tc>
          <w:tcPr>
            <w:tcW w:w="2808" w:type="dxa"/>
          </w:tcPr>
          <w:p w14:paraId="4E08FF7B" w14:textId="1FCFBFE2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Bangchak Ventures Pte</w:t>
            </w:r>
            <w:r w:rsidRPr="008B4943">
              <w:rPr>
                <w:sz w:val="26"/>
                <w:szCs w:val="26"/>
                <w:cs/>
              </w:rPr>
              <w:t xml:space="preserve">. </w:t>
            </w:r>
            <w:r w:rsidRPr="008B4943">
              <w:rPr>
                <w:sz w:val="26"/>
                <w:szCs w:val="26"/>
              </w:rPr>
              <w:t>Ltd</w:t>
            </w:r>
            <w:r w:rsidRPr="008B4943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990" w:type="dxa"/>
            <w:vAlign w:val="bottom"/>
          </w:tcPr>
          <w:p w14:paraId="4A3DFA6F" w14:textId="23E6DD5F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1</w:t>
            </w:r>
            <w:r w:rsidR="00A679BA" w:rsidRPr="008B4943">
              <w:rPr>
                <w:sz w:val="26"/>
                <w:szCs w:val="26"/>
              </w:rPr>
              <w:t>00</w:t>
            </w:r>
            <w:r w:rsidRPr="008B4943">
              <w:rPr>
                <w:sz w:val="26"/>
                <w:szCs w:val="26"/>
                <w:cs/>
              </w:rPr>
              <w:t>.</w:t>
            </w:r>
            <w:r w:rsidR="00A679BA" w:rsidRPr="008B4943">
              <w:rPr>
                <w:sz w:val="26"/>
                <w:szCs w:val="26"/>
              </w:rPr>
              <w:t>00</w:t>
            </w:r>
          </w:p>
        </w:tc>
        <w:tc>
          <w:tcPr>
            <w:tcW w:w="990" w:type="dxa"/>
            <w:vAlign w:val="bottom"/>
          </w:tcPr>
          <w:p w14:paraId="46BD4B9E" w14:textId="36F4F976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1</w:t>
            </w:r>
            <w:r w:rsidR="00A679BA" w:rsidRPr="008B4943">
              <w:rPr>
                <w:sz w:val="26"/>
                <w:szCs w:val="26"/>
              </w:rPr>
              <w:t>00</w:t>
            </w:r>
            <w:r w:rsidRPr="008B4943">
              <w:rPr>
                <w:sz w:val="26"/>
                <w:szCs w:val="26"/>
                <w:cs/>
              </w:rPr>
              <w:t>.</w:t>
            </w:r>
            <w:r w:rsidR="00A679BA" w:rsidRPr="008B4943">
              <w:rPr>
                <w:sz w:val="26"/>
                <w:szCs w:val="26"/>
              </w:rPr>
              <w:t>00</w:t>
            </w:r>
          </w:p>
        </w:tc>
        <w:tc>
          <w:tcPr>
            <w:tcW w:w="990" w:type="dxa"/>
            <w:vAlign w:val="bottom"/>
          </w:tcPr>
          <w:p w14:paraId="670AB753" w14:textId="428FB8DA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127DD92" w14:textId="6440AC83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16BEB88" w14:textId="7D36290E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4376A70" w14:textId="1475CB8A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CFB4712" w14:textId="5268CB10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EE24519" w14:textId="65FA7E5E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9819577" w14:textId="2816E17D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B4FD7B7" w14:textId="7BC89BC9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1134705" w14:textId="56ED02D0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B9865DB" w14:textId="61490ED2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</w:tr>
      <w:tr w:rsidR="00563879" w:rsidRPr="008B4943" w14:paraId="610DD8E6" w14:textId="77777777" w:rsidTr="00616FDE">
        <w:trPr>
          <w:cantSplit/>
        </w:trPr>
        <w:tc>
          <w:tcPr>
            <w:tcW w:w="2808" w:type="dxa"/>
          </w:tcPr>
          <w:p w14:paraId="2AA6DB76" w14:textId="235FFDDF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Nido Petroleum Pty</w:t>
            </w:r>
            <w:r w:rsidRPr="008B4943">
              <w:rPr>
                <w:sz w:val="26"/>
                <w:szCs w:val="26"/>
                <w:cs/>
              </w:rPr>
              <w:t xml:space="preserve">. </w:t>
            </w:r>
            <w:r w:rsidRPr="008B4943">
              <w:rPr>
                <w:sz w:val="26"/>
                <w:szCs w:val="26"/>
              </w:rPr>
              <w:t>Ltd</w:t>
            </w:r>
            <w:r w:rsidRPr="008B4943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990" w:type="dxa"/>
            <w:vAlign w:val="bottom"/>
          </w:tcPr>
          <w:p w14:paraId="5E3E0FEA" w14:textId="57360C5D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F559E1" w14:textId="1AEB7D63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85C65C" w14:textId="5EAFCD0D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17850C" w14:textId="6E9ED720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57FE18" w14:textId="3F7C82C1" w:rsidR="00563879" w:rsidRPr="008B4943" w:rsidRDefault="00563879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1</w:t>
            </w:r>
            <w:r w:rsidR="00A679BA" w:rsidRPr="008B4943">
              <w:rPr>
                <w:sz w:val="26"/>
                <w:szCs w:val="26"/>
              </w:rPr>
              <w:t>34</w:t>
            </w:r>
          </w:p>
        </w:tc>
        <w:tc>
          <w:tcPr>
            <w:tcW w:w="990" w:type="dxa"/>
            <w:vAlign w:val="bottom"/>
          </w:tcPr>
          <w:p w14:paraId="5EBBA54D" w14:textId="64DE88C1" w:rsidR="00563879" w:rsidRPr="008B4943" w:rsidRDefault="00563879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FC158DB" w14:textId="71632DC6" w:rsidR="00563879" w:rsidRPr="008B4943" w:rsidRDefault="00563879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(</w:t>
            </w:r>
            <w:r w:rsidRPr="008B4943">
              <w:rPr>
                <w:sz w:val="26"/>
                <w:szCs w:val="26"/>
              </w:rPr>
              <w:t>1</w:t>
            </w:r>
            <w:r w:rsidR="00A679BA" w:rsidRPr="008B4943">
              <w:rPr>
                <w:sz w:val="26"/>
                <w:szCs w:val="26"/>
              </w:rPr>
              <w:t>34</w:t>
            </w:r>
            <w:r w:rsidRPr="008B494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</w:tcPr>
          <w:p w14:paraId="177ABA41" w14:textId="6D5DC6F3" w:rsidR="00563879" w:rsidRPr="008B4943" w:rsidRDefault="00563879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A480A48" w14:textId="2A94CAD4" w:rsidR="00563879" w:rsidRPr="008B4943" w:rsidRDefault="00563879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8BF4E9D" w14:textId="7AC5F6DE" w:rsidR="00563879" w:rsidRPr="008B4943" w:rsidRDefault="00563879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E37AA6F" w14:textId="148BB24C" w:rsidR="00563879" w:rsidRPr="008B4943" w:rsidRDefault="00563879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8925684" w14:textId="4ACA7637" w:rsidR="00563879" w:rsidRPr="008B4943" w:rsidRDefault="00563879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</w:tr>
      <w:tr w:rsidR="00563879" w:rsidRPr="008B4943" w14:paraId="6B90DB32" w14:textId="77777777" w:rsidTr="00616FDE">
        <w:trPr>
          <w:cantSplit/>
        </w:trPr>
        <w:tc>
          <w:tcPr>
            <w:tcW w:w="2808" w:type="dxa"/>
          </w:tcPr>
          <w:p w14:paraId="6B46CC50" w14:textId="77777777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6191453" w14:textId="77777777" w:rsidR="00563879" w:rsidRPr="008B4943" w:rsidRDefault="00563879" w:rsidP="008B4943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B2D5FFC" w14:textId="77777777" w:rsidR="00563879" w:rsidRPr="008B4943" w:rsidRDefault="00563879" w:rsidP="008B4943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6C82A59" w14:textId="77777777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0D966F" w14:textId="77777777" w:rsidR="00563879" w:rsidRPr="008B4943" w:rsidRDefault="0056387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511523" w14:textId="6D9771CD" w:rsidR="00563879" w:rsidRPr="008B4943" w:rsidRDefault="00563879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8B4943">
              <w:rPr>
                <w:b/>
                <w:bCs/>
                <w:sz w:val="26"/>
                <w:szCs w:val="26"/>
              </w:rPr>
              <w:t>1</w:t>
            </w:r>
            <w:r w:rsidR="00A679BA" w:rsidRPr="008B4943">
              <w:rPr>
                <w:b/>
                <w:bCs/>
                <w:sz w:val="26"/>
                <w:szCs w:val="26"/>
              </w:rPr>
              <w:t>5</w:t>
            </w:r>
            <w:r w:rsidRPr="008B4943">
              <w:rPr>
                <w:b/>
                <w:bCs/>
                <w:sz w:val="26"/>
                <w:szCs w:val="26"/>
              </w:rPr>
              <w:t>,</w:t>
            </w:r>
            <w:r w:rsidR="00A679BA" w:rsidRPr="008B4943">
              <w:rPr>
                <w:b/>
                <w:bCs/>
                <w:sz w:val="26"/>
                <w:szCs w:val="26"/>
              </w:rPr>
              <w:t>873</w:t>
            </w:r>
          </w:p>
        </w:tc>
        <w:tc>
          <w:tcPr>
            <w:tcW w:w="990" w:type="dxa"/>
            <w:vAlign w:val="bottom"/>
          </w:tcPr>
          <w:p w14:paraId="0DA4C073" w14:textId="565C9B62" w:rsidR="00563879" w:rsidRPr="008B4943" w:rsidRDefault="00563879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8B4943">
              <w:rPr>
                <w:b/>
                <w:bCs/>
                <w:sz w:val="26"/>
                <w:szCs w:val="26"/>
              </w:rPr>
              <w:t>1</w:t>
            </w:r>
            <w:r w:rsidR="00A679BA" w:rsidRPr="008B4943">
              <w:rPr>
                <w:b/>
                <w:bCs/>
                <w:sz w:val="26"/>
                <w:szCs w:val="26"/>
              </w:rPr>
              <w:t>5</w:t>
            </w:r>
            <w:r w:rsidRPr="008B4943">
              <w:rPr>
                <w:b/>
                <w:bCs/>
                <w:sz w:val="26"/>
                <w:szCs w:val="26"/>
              </w:rPr>
              <w:t>,</w:t>
            </w:r>
            <w:r w:rsidR="00A679BA" w:rsidRPr="008B4943">
              <w:rPr>
                <w:b/>
                <w:bCs/>
                <w:sz w:val="26"/>
                <w:szCs w:val="26"/>
              </w:rPr>
              <w:t>739</w:t>
            </w:r>
          </w:p>
        </w:tc>
        <w:tc>
          <w:tcPr>
            <w:tcW w:w="990" w:type="dxa"/>
            <w:vAlign w:val="bottom"/>
          </w:tcPr>
          <w:p w14:paraId="0477C25D" w14:textId="45D86338" w:rsidR="00563879" w:rsidRPr="008B4943" w:rsidRDefault="00563879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8B4943">
              <w:rPr>
                <w:b/>
                <w:bCs/>
                <w:sz w:val="26"/>
                <w:szCs w:val="26"/>
                <w:cs/>
              </w:rPr>
              <w:t>(</w:t>
            </w:r>
            <w:r w:rsidR="00A679BA" w:rsidRPr="008B4943">
              <w:rPr>
                <w:b/>
                <w:bCs/>
                <w:sz w:val="26"/>
                <w:szCs w:val="26"/>
              </w:rPr>
              <w:t>4</w:t>
            </w:r>
            <w:r w:rsidRPr="008B4943">
              <w:rPr>
                <w:b/>
                <w:bCs/>
                <w:sz w:val="26"/>
                <w:szCs w:val="26"/>
              </w:rPr>
              <w:t>,</w:t>
            </w:r>
            <w:r w:rsidR="00A679BA" w:rsidRPr="008B4943">
              <w:rPr>
                <w:b/>
                <w:bCs/>
                <w:sz w:val="26"/>
                <w:szCs w:val="26"/>
              </w:rPr>
              <w:t>038</w:t>
            </w:r>
            <w:r w:rsidRPr="008B4943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1682150" w14:textId="0FB10A18" w:rsidR="00563879" w:rsidRPr="008B4943" w:rsidRDefault="00563879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8B4943">
              <w:rPr>
                <w:b/>
                <w:bCs/>
                <w:sz w:val="26"/>
                <w:szCs w:val="26"/>
                <w:cs/>
              </w:rPr>
              <w:t>(</w:t>
            </w:r>
            <w:r w:rsidR="00A679BA" w:rsidRPr="008B4943">
              <w:rPr>
                <w:b/>
                <w:bCs/>
                <w:sz w:val="26"/>
                <w:szCs w:val="26"/>
              </w:rPr>
              <w:t>2</w:t>
            </w:r>
            <w:r w:rsidRPr="008B4943">
              <w:rPr>
                <w:b/>
                <w:bCs/>
                <w:sz w:val="26"/>
                <w:szCs w:val="26"/>
              </w:rPr>
              <w:t>,</w:t>
            </w:r>
            <w:r w:rsidR="00A679BA" w:rsidRPr="008B4943">
              <w:rPr>
                <w:b/>
                <w:bCs/>
                <w:sz w:val="26"/>
                <w:szCs w:val="26"/>
              </w:rPr>
              <w:t>203</w:t>
            </w:r>
            <w:r w:rsidRPr="008B4943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2D29E08" w14:textId="7384C555" w:rsidR="00563879" w:rsidRPr="008B4943" w:rsidRDefault="00563879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8B4943">
              <w:rPr>
                <w:b/>
                <w:bCs/>
                <w:sz w:val="26"/>
                <w:szCs w:val="26"/>
              </w:rPr>
              <w:t>11,</w:t>
            </w:r>
            <w:r w:rsidR="00A679BA" w:rsidRPr="008B4943">
              <w:rPr>
                <w:b/>
                <w:bCs/>
                <w:sz w:val="26"/>
                <w:szCs w:val="26"/>
              </w:rPr>
              <w:t>835</w:t>
            </w:r>
          </w:p>
        </w:tc>
        <w:tc>
          <w:tcPr>
            <w:tcW w:w="990" w:type="dxa"/>
            <w:vAlign w:val="bottom"/>
          </w:tcPr>
          <w:p w14:paraId="35055394" w14:textId="02F60964" w:rsidR="00563879" w:rsidRPr="008B4943" w:rsidRDefault="00563879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8B4943">
              <w:rPr>
                <w:b/>
                <w:bCs/>
                <w:sz w:val="26"/>
                <w:szCs w:val="26"/>
              </w:rPr>
              <w:t>1</w:t>
            </w:r>
            <w:r w:rsidR="00A679BA" w:rsidRPr="008B4943">
              <w:rPr>
                <w:b/>
                <w:bCs/>
                <w:sz w:val="26"/>
                <w:szCs w:val="26"/>
              </w:rPr>
              <w:t>3</w:t>
            </w:r>
            <w:r w:rsidRPr="008B4943">
              <w:rPr>
                <w:b/>
                <w:bCs/>
                <w:sz w:val="26"/>
                <w:szCs w:val="26"/>
              </w:rPr>
              <w:t>,</w:t>
            </w:r>
            <w:r w:rsidR="00A679BA" w:rsidRPr="008B4943">
              <w:rPr>
                <w:b/>
                <w:bCs/>
                <w:sz w:val="26"/>
                <w:szCs w:val="26"/>
              </w:rPr>
              <w:t>536</w:t>
            </w:r>
          </w:p>
        </w:tc>
        <w:tc>
          <w:tcPr>
            <w:tcW w:w="990" w:type="dxa"/>
          </w:tcPr>
          <w:p w14:paraId="28641C5D" w14:textId="5CCFD644" w:rsidR="00563879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8B4943">
              <w:rPr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990" w:type="dxa"/>
          </w:tcPr>
          <w:p w14:paraId="23A0D179" w14:textId="3D686722" w:rsidR="00563879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8B4943">
              <w:rPr>
                <w:b/>
                <w:bCs/>
                <w:sz w:val="26"/>
                <w:szCs w:val="26"/>
              </w:rPr>
              <w:t>463</w:t>
            </w:r>
          </w:p>
        </w:tc>
      </w:tr>
    </w:tbl>
    <w:p w14:paraId="43C1DE01" w14:textId="2D4C0A98" w:rsidR="004341D1" w:rsidRPr="008B4943" w:rsidRDefault="004341D1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8"/>
          <w:szCs w:val="28"/>
          <w:cs/>
        </w:rPr>
        <w:sectPr w:rsidR="004341D1" w:rsidRPr="008B4943" w:rsidSect="0011785A">
          <w:headerReference w:type="default" r:id="rId14"/>
          <w:footerReference w:type="default" r:id="rId15"/>
          <w:pgSz w:w="16840" w:h="11907" w:orient="landscape" w:code="9"/>
          <w:pgMar w:top="691" w:right="1152" w:bottom="630" w:left="1152" w:header="720" w:footer="720" w:gutter="0"/>
          <w:cols w:space="708"/>
          <w:docGrid w:linePitch="360"/>
        </w:sectPr>
      </w:pPr>
    </w:p>
    <w:p w14:paraId="14BD5850" w14:textId="2A171CF5" w:rsidR="00015452" w:rsidRPr="008B4943" w:rsidRDefault="00015452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180"/>
        <w:jc w:val="thaiDistribute"/>
        <w:rPr>
          <w:i/>
          <w:iCs/>
          <w:cs/>
        </w:rPr>
      </w:pPr>
      <w:bookmarkStart w:id="2" w:name="OLE_LINK11"/>
      <w:bookmarkStart w:id="3" w:name="OLE_LINK12"/>
      <w:r w:rsidRPr="008B4943">
        <w:rPr>
          <w:i/>
          <w:iCs/>
          <w:cs/>
          <w:lang w:val="en-GB"/>
        </w:rPr>
        <w:lastRenderedPageBreak/>
        <w:t>การด้อยค่าของสินทรัพย์เพื่อการสำรวจและผลิตปิโตรเลียม</w:t>
      </w:r>
      <w:r w:rsidR="00340CB8" w:rsidRPr="008B4943">
        <w:rPr>
          <w:i/>
          <w:iCs/>
          <w:cs/>
          <w:lang w:val="en-GB"/>
        </w:rPr>
        <w:t xml:space="preserve"> </w:t>
      </w:r>
      <w:r w:rsidRPr="008B4943">
        <w:rPr>
          <w:i/>
          <w:iCs/>
          <w:cs/>
          <w:lang w:val="en-GB"/>
        </w:rPr>
        <w:t>เงินลงทุนในบริษัทย่อย</w:t>
      </w:r>
      <w:r w:rsidR="00211C2F" w:rsidRPr="008B4943">
        <w:rPr>
          <w:i/>
          <w:iCs/>
          <w:cs/>
          <w:lang w:val="en-GB"/>
        </w:rPr>
        <w:t xml:space="preserve"> และ</w:t>
      </w:r>
      <w:r w:rsidR="00211C2F" w:rsidRPr="008B4943">
        <w:rPr>
          <w:i/>
          <w:iCs/>
          <w:cs/>
        </w:rPr>
        <w:t>เงินลงทุนในบริษัทร่วมทางอ้อม</w:t>
      </w:r>
    </w:p>
    <w:p w14:paraId="3EF1BEA4" w14:textId="6DE37BB9" w:rsidR="00015452" w:rsidRPr="008B4943" w:rsidRDefault="00015452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180"/>
        <w:jc w:val="thaiDistribute"/>
      </w:pPr>
    </w:p>
    <w:p w14:paraId="6E40F9E7" w14:textId="2E8AC158" w:rsidR="00EE118E" w:rsidRPr="008B4943" w:rsidRDefault="00EE118E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180"/>
        <w:jc w:val="thaiDistribute"/>
      </w:pPr>
      <w:r w:rsidRPr="008B4943">
        <w:rPr>
          <w:cs/>
        </w:rPr>
        <w:t xml:space="preserve">มูลค่าที่คาดว่าจะได้รับคืนเงินลงทุนของบริษัท บีซีพีอาร์ จำกัดใน </w:t>
      </w:r>
      <w:r w:rsidRPr="008B4943">
        <w:t xml:space="preserve">OKEA ASA </w:t>
      </w:r>
      <w:r w:rsidRPr="008B4943">
        <w:rPr>
          <w:cs/>
        </w:rPr>
        <w:t>คำนวณจากประมาณการกระแสเงินสดที่จะได้รับในอนาคตคิดลดเป็นมูลค่าปัจจุบัน ข้อสมมติที่สำคัญในการคำนวณ ได้แก่ ราคาน้ำมัน ปริมาณน้ำมันสำรอง อัตรากำลังการผลิต อัตราคิดลด และรายจ่ายฝ่ายทุน โดยข้อสมมติที่สำคัญดังกล่าวจัดทำโดยผู้บริหาร โดยประมาณการราคาน้ำมันอ้างอิงจากราคาน้ำมันในตลาดโลก รวมทั้งพิจารณาถึงเหตุการณ์ที่เกิดขึ้นในอดีตของอุตสาหกรรม ปริมาณน้ำมันสำรองและอัตรากำลังการผลิตใช้ข้อมูลการผลิตที่อิงจากปริมาณสำรองที่พิสูจน์แล้ว (</w:t>
      </w:r>
      <w:r w:rsidRPr="008B4943">
        <w:t>Proved reserve</w:t>
      </w:r>
      <w:r w:rsidRPr="008B4943">
        <w:rPr>
          <w:cs/>
        </w:rPr>
        <w:t>) และปริมาณน้ำมันสำรองที่คาดว่าจะพบ (</w:t>
      </w:r>
      <w:r w:rsidRPr="008B4943">
        <w:t>Probable reserve</w:t>
      </w:r>
      <w:r w:rsidRPr="008B4943">
        <w:rPr>
          <w:cs/>
        </w:rPr>
        <w:t xml:space="preserve">) รวมถึงอุปสงค์และอุปทานของน้ำมันในตลาดโลก อัตราคิดลดเป็นอัตราต้นทุนถัวเฉลี่ยถ่วงน้ำหนักของเงินทุนของกลุ่มบริษัท </w:t>
      </w:r>
      <w:r w:rsidR="005A40C7" w:rsidRPr="008B4943">
        <w:br/>
      </w:r>
      <w:r w:rsidRPr="008B4943">
        <w:rPr>
          <w:cs/>
        </w:rPr>
        <w:t xml:space="preserve">โดยรายจ่ายฝ่ายทุนใช้ประมาณการของผู้บริหารโครงการและแผนธุรกิจระยะยาว </w:t>
      </w:r>
    </w:p>
    <w:p w14:paraId="4DC013F2" w14:textId="77777777" w:rsidR="00EE118E" w:rsidRPr="008B4943" w:rsidRDefault="00EE118E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180"/>
        <w:jc w:val="thaiDistribute"/>
      </w:pPr>
    </w:p>
    <w:p w14:paraId="0AC184A0" w14:textId="55B69C56" w:rsidR="00277B13" w:rsidRPr="008B4943" w:rsidRDefault="00277B13" w:rsidP="008B4943">
      <w:pPr>
        <w:ind w:left="540" w:right="180"/>
        <w:jc w:val="thaiDistribute"/>
        <w:rPr>
          <w:strike/>
          <w:vertAlign w:val="subscript"/>
        </w:rPr>
      </w:pPr>
      <w:r w:rsidRPr="008B4943">
        <w:rPr>
          <w:cs/>
        </w:rPr>
        <w:t>การทดสอบการด้อยค่าและข้อสมมติที่สำคัญได้ถูกจัดทำโดยผู้บริหารของบริษัท และพบว่าเงินลงทุนของ</w:t>
      </w:r>
      <w:r w:rsidR="00743D37" w:rsidRPr="008B4943">
        <w:rPr>
          <w:cs/>
        </w:rPr>
        <w:t xml:space="preserve">       </w:t>
      </w:r>
      <w:r w:rsidRPr="008B4943">
        <w:rPr>
          <w:cs/>
        </w:rPr>
        <w:t>กลุ่มบีซีพีอาร์ มีมูลค่าที่คาดว่าจะได้รับคืนต่ำกว่ามูลค่าตามบัญชี บริษัทจึงรับรู้ขาดทุนจากการด้อยค่าของเงินลงทุนในกลุ่มบีซีพีอาร์ในงบการเงินเฉพาะกิจการ</w:t>
      </w:r>
      <w:r w:rsidR="00407984" w:rsidRPr="008B4943">
        <w:rPr>
          <w:cs/>
        </w:rPr>
        <w:t xml:space="preserve">สำหรับงวดหกเดือนสิ้นสุดวันที่ </w:t>
      </w:r>
      <w:r w:rsidR="00A679BA" w:rsidRPr="008B4943">
        <w:t>30</w:t>
      </w:r>
      <w:r w:rsidR="00407984" w:rsidRPr="008B4943">
        <w:rPr>
          <w:cs/>
        </w:rPr>
        <w:t xml:space="preserve"> มิถุนายน </w:t>
      </w:r>
      <w:r w:rsidR="00A679BA" w:rsidRPr="008B4943">
        <w:t>2563</w:t>
      </w:r>
      <w:r w:rsidRPr="008B4943">
        <w:rPr>
          <w:cs/>
        </w:rPr>
        <w:t xml:space="preserve"> เป็นจำนวน </w:t>
      </w:r>
      <w:r w:rsidR="00A679BA" w:rsidRPr="008B4943">
        <w:t>23</w:t>
      </w:r>
      <w:r w:rsidR="00407984" w:rsidRPr="008B4943">
        <w:t>1</w:t>
      </w:r>
      <w:r w:rsidRPr="008B4943">
        <w:rPr>
          <w:cs/>
        </w:rPr>
        <w:t xml:space="preserve"> ล้านบาท</w:t>
      </w:r>
    </w:p>
    <w:p w14:paraId="4BEEBFC0" w14:textId="77777777" w:rsidR="00EE118E" w:rsidRPr="008B4943" w:rsidRDefault="00EE118E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180"/>
        <w:jc w:val="thaiDistribute"/>
        <w:rPr>
          <w:cs/>
        </w:rPr>
      </w:pPr>
    </w:p>
    <w:p w14:paraId="4B0E5647" w14:textId="5E7117A6" w:rsidR="00EE118E" w:rsidRPr="008B4943" w:rsidRDefault="00EE118E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180"/>
        <w:jc w:val="thaiDistribute"/>
      </w:pPr>
      <w:r w:rsidRPr="008B4943">
        <w:rPr>
          <w:cs/>
        </w:rPr>
        <w:t>การวิเคราะห์ความอ่อนไหว (</w:t>
      </w:r>
      <w:r w:rsidRPr="008B4943">
        <w:t>Sensitivity Analysis</w:t>
      </w:r>
      <w:r w:rsidRPr="008B4943">
        <w:rPr>
          <w:cs/>
        </w:rPr>
        <w:t xml:space="preserve">) ในการเปลี่ยนแปลงข้อสมมติฐานที่สำคัญได้ใช้หลักการคำนวณโดยเป็นการเปลี่ยนตัวแปรดังกล่าวเพื่อทำการทดสอบเท่านั้น โดยการประมาณการเปลี่ยนแปลงสมมติฐานสำหรับราคาน้ำมันในอนาคตเพิ่มขึ้นอัตราร้อยละ </w:t>
      </w:r>
      <w:r w:rsidR="00A679BA" w:rsidRPr="008B4943">
        <w:t>2</w:t>
      </w:r>
      <w:r w:rsidR="00407984" w:rsidRPr="008B4943">
        <w:t>1</w:t>
      </w:r>
      <w:r w:rsidRPr="008B4943">
        <w:rPr>
          <w:cs/>
        </w:rPr>
        <w:t xml:space="preserve"> จะส่งผลให้กลับรายการค่าเผื่อผลขาดทุนจากการด้อยค่าที่บันทึกเพิ่มเติมในระหว่าง</w:t>
      </w:r>
      <w:r w:rsidR="00407984" w:rsidRPr="008B4943">
        <w:rPr>
          <w:cs/>
        </w:rPr>
        <w:t>งวด</w:t>
      </w:r>
    </w:p>
    <w:p w14:paraId="1C03D2A6" w14:textId="77777777" w:rsidR="00EE118E" w:rsidRPr="008B4943" w:rsidRDefault="00EE118E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180"/>
        <w:jc w:val="thaiDistribute"/>
      </w:pPr>
    </w:p>
    <w:p w14:paraId="15C31309" w14:textId="541F508B" w:rsidR="00F2298D" w:rsidRPr="008B4943" w:rsidRDefault="00F2298D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180"/>
        <w:jc w:val="thaiDistribute"/>
        <w:rPr>
          <w:lang w:val="en-GB"/>
        </w:rPr>
      </w:pPr>
      <w:r w:rsidRPr="008B4943">
        <w:rPr>
          <w:cs/>
          <w:lang w:val="en-GB"/>
        </w:rPr>
        <w:t>เงิน</w:t>
      </w:r>
      <w:r w:rsidRPr="008B4943">
        <w:rPr>
          <w:shd w:val="clear" w:color="auto" w:fill="FFFFFF" w:themeFill="background1"/>
          <w:cs/>
          <w:lang w:val="en-GB"/>
        </w:rPr>
        <w:t xml:space="preserve">ลงทุนของ </w:t>
      </w:r>
      <w:r w:rsidRPr="008B4943">
        <w:rPr>
          <w:shd w:val="clear" w:color="auto" w:fill="FFFFFF" w:themeFill="background1"/>
          <w:lang w:val="en-GB"/>
        </w:rPr>
        <w:t>BCP Energy International Pte</w:t>
      </w:r>
      <w:r w:rsidRPr="008B4943">
        <w:rPr>
          <w:shd w:val="clear" w:color="auto" w:fill="FFFFFF" w:themeFill="background1"/>
          <w:cs/>
          <w:lang w:val="en-GB"/>
        </w:rPr>
        <w:t xml:space="preserve">. </w:t>
      </w:r>
      <w:r w:rsidRPr="008B4943">
        <w:rPr>
          <w:shd w:val="clear" w:color="auto" w:fill="FFFFFF" w:themeFill="background1"/>
          <w:lang w:val="en-GB"/>
        </w:rPr>
        <w:t>Ltd</w:t>
      </w:r>
      <w:r w:rsidRPr="008B4943">
        <w:rPr>
          <w:shd w:val="clear" w:color="auto" w:fill="FFFFFF" w:themeFill="background1"/>
          <w:cs/>
          <w:lang w:val="en-GB"/>
        </w:rPr>
        <w:t>. (“</w:t>
      </w:r>
      <w:r w:rsidRPr="008B4943">
        <w:rPr>
          <w:shd w:val="clear" w:color="auto" w:fill="FFFFFF" w:themeFill="background1"/>
          <w:lang w:val="en-GB"/>
        </w:rPr>
        <w:t>BCPE</w:t>
      </w:r>
      <w:r w:rsidRPr="008B4943">
        <w:rPr>
          <w:shd w:val="clear" w:color="auto" w:fill="FFFFFF" w:themeFill="background1"/>
          <w:cs/>
          <w:lang w:val="en-GB"/>
        </w:rPr>
        <w:t xml:space="preserve">”) ใน </w:t>
      </w:r>
      <w:r w:rsidRPr="008B4943">
        <w:rPr>
          <w:shd w:val="clear" w:color="auto" w:fill="FFFFFF" w:themeFill="background1"/>
          <w:lang w:val="en-GB"/>
        </w:rPr>
        <w:t>Nido Petroleum Pty</w:t>
      </w:r>
      <w:r w:rsidRPr="008B4943">
        <w:rPr>
          <w:shd w:val="clear" w:color="auto" w:fill="FFFFFF" w:themeFill="background1"/>
          <w:cs/>
          <w:lang w:val="en-GB"/>
        </w:rPr>
        <w:t xml:space="preserve">. </w:t>
      </w:r>
      <w:r w:rsidRPr="008B4943">
        <w:rPr>
          <w:shd w:val="clear" w:color="auto" w:fill="FFFFFF" w:themeFill="background1"/>
          <w:lang w:val="en-GB"/>
        </w:rPr>
        <w:t>Ltd</w:t>
      </w:r>
      <w:r w:rsidRPr="008B4943">
        <w:rPr>
          <w:shd w:val="clear" w:color="auto" w:fill="FFFFFF" w:themeFill="background1"/>
          <w:cs/>
          <w:lang w:val="en-GB"/>
        </w:rPr>
        <w:t xml:space="preserve">. มีมูลค่าที่คาดว่าจะได้รับคืนต่ำกว่ามูลค่าตามบัญชีของเงินลงทุน จากผลกระทบของการเปลี่ยนแปลงแผนการดำเนินงานของบริษัท กลุ่มบริษัทจึงรับรู้ขาดทุนจากการด้อยค่าของสินทรัพย์เพื่อการสำรวจและผลิตปิโตรเลียมในงบการเงินรวมเป็นจำนวนเงิน </w:t>
      </w:r>
      <w:r w:rsidR="008C0C07" w:rsidRPr="008B4943">
        <w:rPr>
          <w:shd w:val="clear" w:color="auto" w:fill="FFFFFF" w:themeFill="background1"/>
          <w:lang w:val="en-GB"/>
        </w:rPr>
        <w:t>1,</w:t>
      </w:r>
      <w:r w:rsidR="00A679BA" w:rsidRPr="008B4943">
        <w:rPr>
          <w:shd w:val="clear" w:color="auto" w:fill="FFFFFF" w:themeFill="background1"/>
        </w:rPr>
        <w:t>366</w:t>
      </w:r>
      <w:r w:rsidR="008C0C07" w:rsidRPr="008B4943">
        <w:rPr>
          <w:shd w:val="clear" w:color="auto" w:fill="FFFFFF" w:themeFill="background1"/>
          <w:cs/>
          <w:lang w:val="en-GB"/>
        </w:rPr>
        <w:t xml:space="preserve"> </w:t>
      </w:r>
      <w:r w:rsidRPr="008B4943">
        <w:rPr>
          <w:shd w:val="clear" w:color="auto" w:fill="FFFFFF" w:themeFill="background1"/>
          <w:cs/>
          <w:lang w:val="en-GB"/>
        </w:rPr>
        <w:t xml:space="preserve">ล้านบาทและรับรู้ขาดทุนจากการด้อยค่าเงินลงทุนในบริษัท </w:t>
      </w:r>
      <w:r w:rsidRPr="008B4943">
        <w:rPr>
          <w:shd w:val="clear" w:color="auto" w:fill="FFFFFF" w:themeFill="background1"/>
          <w:lang w:val="en-GB"/>
        </w:rPr>
        <w:t xml:space="preserve">BCPE </w:t>
      </w:r>
      <w:r w:rsidRPr="008B4943">
        <w:rPr>
          <w:shd w:val="clear" w:color="auto" w:fill="FFFFFF" w:themeFill="background1"/>
          <w:cs/>
          <w:lang w:val="en-GB"/>
        </w:rPr>
        <w:t xml:space="preserve">และเงินลงทุนใน </w:t>
      </w:r>
      <w:r w:rsidRPr="008B4943">
        <w:rPr>
          <w:shd w:val="clear" w:color="auto" w:fill="FFFFFF" w:themeFill="background1"/>
          <w:lang w:val="en-GB"/>
        </w:rPr>
        <w:t>Nido Petroleum Pty</w:t>
      </w:r>
      <w:r w:rsidRPr="008B4943">
        <w:rPr>
          <w:shd w:val="clear" w:color="auto" w:fill="FFFFFF" w:themeFill="background1"/>
          <w:cs/>
          <w:lang w:val="en-GB"/>
        </w:rPr>
        <w:t xml:space="preserve">. </w:t>
      </w:r>
      <w:r w:rsidRPr="008B4943">
        <w:rPr>
          <w:shd w:val="clear" w:color="auto" w:fill="FFFFFF" w:themeFill="background1"/>
          <w:lang w:val="en-GB"/>
        </w:rPr>
        <w:t>Ltd</w:t>
      </w:r>
      <w:r w:rsidRPr="008B4943">
        <w:rPr>
          <w:shd w:val="clear" w:color="auto" w:fill="FFFFFF" w:themeFill="background1"/>
          <w:cs/>
          <w:lang w:val="en-GB"/>
        </w:rPr>
        <w:t>. ในงบการเงินเฉพาะกิจการ</w:t>
      </w:r>
      <w:r w:rsidR="00407984" w:rsidRPr="008B4943">
        <w:rPr>
          <w:cs/>
        </w:rPr>
        <w:t xml:space="preserve">สำหรับงวดหกเดือนสิ้นสุดวันที่ </w:t>
      </w:r>
      <w:r w:rsidR="00A679BA" w:rsidRPr="008B4943">
        <w:t>30</w:t>
      </w:r>
      <w:r w:rsidR="00407984" w:rsidRPr="008B4943">
        <w:rPr>
          <w:cs/>
        </w:rPr>
        <w:t xml:space="preserve"> มิถุนายน </w:t>
      </w:r>
      <w:r w:rsidR="00A679BA" w:rsidRPr="008B4943">
        <w:t>2563</w:t>
      </w:r>
      <w:r w:rsidRPr="008B4943">
        <w:rPr>
          <w:shd w:val="clear" w:color="auto" w:fill="FFFFFF" w:themeFill="background1"/>
          <w:cs/>
          <w:lang w:val="en-GB"/>
        </w:rPr>
        <w:t xml:space="preserve"> เป็นจำนวนเงิน</w:t>
      </w:r>
      <w:r w:rsidR="00115E82" w:rsidRPr="008B4943">
        <w:rPr>
          <w:shd w:val="clear" w:color="auto" w:fill="FFFFFF" w:themeFill="background1"/>
          <w:cs/>
          <w:lang w:val="en-GB"/>
        </w:rPr>
        <w:t xml:space="preserve"> </w:t>
      </w:r>
      <w:r w:rsidR="008C0C07" w:rsidRPr="008B4943">
        <w:rPr>
          <w:shd w:val="clear" w:color="auto" w:fill="FFFFFF" w:themeFill="background1"/>
          <w:lang w:val="en-GB"/>
        </w:rPr>
        <w:t>1,</w:t>
      </w:r>
      <w:r w:rsidR="00A679BA" w:rsidRPr="008B4943">
        <w:rPr>
          <w:shd w:val="clear" w:color="auto" w:fill="FFFFFF" w:themeFill="background1"/>
        </w:rPr>
        <w:t>470</w:t>
      </w:r>
      <w:r w:rsidR="008C0C07" w:rsidRPr="008B4943">
        <w:rPr>
          <w:shd w:val="clear" w:color="auto" w:fill="FFFFFF" w:themeFill="background1"/>
          <w:cs/>
          <w:lang w:val="en-GB"/>
        </w:rPr>
        <w:t xml:space="preserve"> </w:t>
      </w:r>
      <w:r w:rsidRPr="008B4943">
        <w:rPr>
          <w:shd w:val="clear" w:color="auto" w:fill="FFFFFF" w:themeFill="background1"/>
          <w:cs/>
          <w:lang w:val="en-GB"/>
        </w:rPr>
        <w:t xml:space="preserve">ล้านบาท และ </w:t>
      </w:r>
      <w:r w:rsidR="008C0C07" w:rsidRPr="008B4943">
        <w:rPr>
          <w:shd w:val="clear" w:color="auto" w:fill="FFFFFF" w:themeFill="background1"/>
          <w:lang w:val="en-GB"/>
        </w:rPr>
        <w:t>1</w:t>
      </w:r>
      <w:r w:rsidR="00A679BA" w:rsidRPr="008B4943">
        <w:rPr>
          <w:shd w:val="clear" w:color="auto" w:fill="FFFFFF" w:themeFill="background1"/>
        </w:rPr>
        <w:t>34</w:t>
      </w:r>
      <w:r w:rsidR="008C0C07" w:rsidRPr="008B4943">
        <w:rPr>
          <w:shd w:val="clear" w:color="auto" w:fill="FFFFFF" w:themeFill="background1"/>
          <w:cs/>
          <w:lang w:val="en-GB"/>
        </w:rPr>
        <w:t xml:space="preserve"> </w:t>
      </w:r>
      <w:r w:rsidRPr="008B4943">
        <w:rPr>
          <w:shd w:val="clear" w:color="auto" w:fill="FFFFFF" w:themeFill="background1"/>
          <w:cs/>
          <w:lang w:val="en-GB"/>
        </w:rPr>
        <w:t>ล้านบาท ตามลำดับ</w:t>
      </w:r>
      <w:r w:rsidRPr="008B4943">
        <w:rPr>
          <w:cs/>
          <w:lang w:val="en-GB"/>
        </w:rPr>
        <w:t xml:space="preserve"> </w:t>
      </w:r>
    </w:p>
    <w:p w14:paraId="77BDFF0E" w14:textId="77777777" w:rsidR="00F2298D" w:rsidRPr="008B4943" w:rsidRDefault="00F2298D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180"/>
        <w:jc w:val="thaiDistribute"/>
        <w:rPr>
          <w:lang w:val="en-GB"/>
        </w:rPr>
      </w:pPr>
    </w:p>
    <w:p w14:paraId="6DF0FB69" w14:textId="77777777" w:rsidR="00EE118E" w:rsidRPr="008B4943" w:rsidRDefault="00EE118E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 w:rsidRPr="008B4943">
        <w:rPr>
          <w:b/>
          <w:bCs/>
          <w:cs/>
        </w:rPr>
        <w:br w:type="page"/>
      </w:r>
    </w:p>
    <w:p w14:paraId="59ECEED9" w14:textId="0CB74579" w:rsidR="00F421FF" w:rsidRPr="008B4943" w:rsidRDefault="004762B0" w:rsidP="008B4943">
      <w:pPr>
        <w:pStyle w:val="index"/>
        <w:numPr>
          <w:ilvl w:val="0"/>
          <w:numId w:val="3"/>
        </w:numPr>
        <w:spacing w:after="0" w:line="240" w:lineRule="auto"/>
        <w:ind w:hanging="54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t>และการร่วมค้า</w:t>
      </w:r>
    </w:p>
    <w:p w14:paraId="4F20E226" w14:textId="77777777" w:rsidR="003E20B4" w:rsidRPr="008B4943" w:rsidRDefault="003E20B4" w:rsidP="008B4943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="Angsana New" w:hAnsi="Angsana New"/>
          <w:sz w:val="24"/>
          <w:szCs w:val="24"/>
          <w:cs/>
          <w:lang w:bidi="th-TH"/>
        </w:rPr>
      </w:pP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4"/>
        <w:gridCol w:w="902"/>
        <w:gridCol w:w="1147"/>
        <w:gridCol w:w="1147"/>
        <w:gridCol w:w="1147"/>
        <w:gridCol w:w="1147"/>
      </w:tblGrid>
      <w:tr w:rsidR="003E20B4" w:rsidRPr="008B4943" w14:paraId="08DF8383" w14:textId="77777777" w:rsidTr="00FA001B">
        <w:trPr>
          <w:trHeight w:val="245"/>
          <w:tblHeader/>
        </w:trPr>
        <w:tc>
          <w:tcPr>
            <w:tcW w:w="2452" w:type="pct"/>
            <w:gridSpan w:val="2"/>
          </w:tcPr>
          <w:p w14:paraId="3B90B2D5" w14:textId="77777777" w:rsidR="003E20B4" w:rsidRPr="008B4943" w:rsidRDefault="003E20B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1274" w:type="pct"/>
            <w:gridSpan w:val="2"/>
          </w:tcPr>
          <w:p w14:paraId="392965DA" w14:textId="77777777" w:rsidR="003E20B4" w:rsidRPr="008B4943" w:rsidRDefault="003E20B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4" w:type="pct"/>
            <w:gridSpan w:val="2"/>
          </w:tcPr>
          <w:p w14:paraId="0435392F" w14:textId="77777777" w:rsidR="003E20B4" w:rsidRPr="008B4943" w:rsidRDefault="003E20B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E20B4" w:rsidRPr="008B4943" w14:paraId="4CFC39D8" w14:textId="77777777" w:rsidTr="00FA001B">
        <w:trPr>
          <w:trHeight w:val="272"/>
          <w:tblHeader/>
        </w:trPr>
        <w:tc>
          <w:tcPr>
            <w:tcW w:w="1951" w:type="pct"/>
          </w:tcPr>
          <w:p w14:paraId="01C4FE5A" w14:textId="68E99CE3" w:rsidR="003E20B4" w:rsidRPr="008B4943" w:rsidRDefault="003E20B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A679BA"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01" w:type="pct"/>
          </w:tcPr>
          <w:p w14:paraId="7D5E7A4A" w14:textId="77777777" w:rsidR="003E20B4" w:rsidRPr="008B4943" w:rsidRDefault="003E20B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7" w:type="pct"/>
          </w:tcPr>
          <w:p w14:paraId="2C86608C" w14:textId="0509F743" w:rsidR="003E20B4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637" w:type="pct"/>
          </w:tcPr>
          <w:p w14:paraId="3A32A869" w14:textId="6DA4A4D5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  <w:r w:rsidRPr="008B4943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637" w:type="pct"/>
          </w:tcPr>
          <w:p w14:paraId="44739DE9" w14:textId="25280372" w:rsidR="003E20B4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637" w:type="pct"/>
          </w:tcPr>
          <w:p w14:paraId="227DBE5A" w14:textId="581AB3EA" w:rsidR="003E20B4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E20B4" w:rsidRPr="008B4943" w14:paraId="34518CB4" w14:textId="77777777" w:rsidTr="00FA001B">
        <w:trPr>
          <w:tblHeader/>
        </w:trPr>
        <w:tc>
          <w:tcPr>
            <w:tcW w:w="1951" w:type="pct"/>
          </w:tcPr>
          <w:p w14:paraId="0343E153" w14:textId="77777777" w:rsidR="003E20B4" w:rsidRPr="008B4943" w:rsidRDefault="003E20B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</w:tcPr>
          <w:p w14:paraId="5E27D610" w14:textId="77777777" w:rsidR="003E20B4" w:rsidRPr="008B4943" w:rsidRDefault="003E20B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8" w:type="pct"/>
            <w:gridSpan w:val="4"/>
          </w:tcPr>
          <w:p w14:paraId="394C0466" w14:textId="77777777" w:rsidR="003E20B4" w:rsidRPr="008B4943" w:rsidRDefault="003E20B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20B4" w:rsidRPr="008B4943" w14:paraId="7FA7A57B" w14:textId="77777777" w:rsidTr="00FA001B">
        <w:tc>
          <w:tcPr>
            <w:tcW w:w="1951" w:type="pct"/>
          </w:tcPr>
          <w:p w14:paraId="378FB274" w14:textId="77777777" w:rsidR="003E20B4" w:rsidRPr="008B4943" w:rsidRDefault="003E20B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501" w:type="pct"/>
          </w:tcPr>
          <w:p w14:paraId="1EBDD68C" w14:textId="77777777" w:rsidR="003E20B4" w:rsidRPr="008B4943" w:rsidRDefault="003E20B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3DC7A7E" w14:textId="77777777" w:rsidR="003E20B4" w:rsidRPr="008B4943" w:rsidRDefault="003E20B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C543878" w14:textId="77777777" w:rsidR="003E20B4" w:rsidRPr="008B4943" w:rsidRDefault="003E20B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60747CE" w14:textId="77777777" w:rsidR="003E20B4" w:rsidRPr="008B4943" w:rsidRDefault="003E20B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05A9F8D" w14:textId="77777777" w:rsidR="003E20B4" w:rsidRPr="008B4943" w:rsidRDefault="003E20B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20B4" w:rsidRPr="008B4943" w14:paraId="1310ABC2" w14:textId="77777777" w:rsidTr="00FA001B">
        <w:trPr>
          <w:trHeight w:val="317"/>
        </w:trPr>
        <w:tc>
          <w:tcPr>
            <w:tcW w:w="1951" w:type="pct"/>
          </w:tcPr>
          <w:p w14:paraId="5D8467E7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B4943">
              <w:rPr>
                <w:rFonts w:asciiTheme="majorBidi" w:hAnsiTheme="majorBidi" w:cstheme="majorBidi"/>
              </w:rPr>
              <w:t xml:space="preserve">1 </w:t>
            </w:r>
            <w:r w:rsidRPr="008B4943">
              <w:rPr>
                <w:rFonts w:asciiTheme="majorBidi" w:hAnsiTheme="majorBidi" w:cstheme="majorBidi"/>
                <w:cs/>
              </w:rPr>
              <w:t>มกราคม</w:t>
            </w:r>
            <w:r w:rsidRPr="008B4943">
              <w:rPr>
                <w:rFonts w:asciiTheme="majorBidi" w:hAnsiTheme="majorBidi"/>
                <w:cs/>
              </w:rPr>
              <w:t xml:space="preserve"> - </w:t>
            </w:r>
            <w:r w:rsidRPr="008B4943">
              <w:rPr>
                <w:rFonts w:asciiTheme="majorBidi" w:hAnsiTheme="majorBidi" w:cstheme="majorBidi"/>
                <w:cs/>
              </w:rPr>
              <w:t>ตามที่รายงานไว้เดิม</w:t>
            </w:r>
          </w:p>
        </w:tc>
        <w:tc>
          <w:tcPr>
            <w:tcW w:w="501" w:type="pct"/>
          </w:tcPr>
          <w:p w14:paraId="3B92EB73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0E5F6F26" w14:textId="57DBB1A9" w:rsidR="003E20B4" w:rsidRPr="008B4943" w:rsidRDefault="00FC3C0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7</w:t>
            </w:r>
            <w:r w:rsidRPr="008B4943">
              <w:rPr>
                <w:rFonts w:asciiTheme="majorBidi" w:hAnsiTheme="majorBidi" w:cstheme="majorBidi"/>
              </w:rPr>
              <w:t>,</w:t>
            </w:r>
            <w:r w:rsidR="00A679BA" w:rsidRPr="008B4943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637" w:type="pct"/>
          </w:tcPr>
          <w:p w14:paraId="7E37CC82" w14:textId="2CAD585F" w:rsidR="003E20B4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7</w:t>
            </w:r>
            <w:r w:rsidRPr="008B4943">
              <w:rPr>
                <w:rFonts w:asciiTheme="majorBidi" w:hAnsiTheme="majorBidi" w:cstheme="majorBidi"/>
              </w:rPr>
              <w:t>,</w:t>
            </w:r>
            <w:r w:rsidR="00A679BA" w:rsidRPr="008B4943">
              <w:rPr>
                <w:rFonts w:asciiTheme="majorBidi" w:hAnsiTheme="majorBidi" w:cstheme="majorBidi"/>
              </w:rPr>
              <w:t>902</w:t>
            </w:r>
          </w:p>
        </w:tc>
        <w:tc>
          <w:tcPr>
            <w:tcW w:w="637" w:type="pct"/>
          </w:tcPr>
          <w:p w14:paraId="3DAD90E9" w14:textId="2D097ED1" w:rsidR="003E20B4" w:rsidRPr="008B4943" w:rsidRDefault="00EF1DB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37" w:type="pct"/>
          </w:tcPr>
          <w:p w14:paraId="469D13E2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E20B4" w:rsidRPr="008B4943" w14:paraId="5904E994" w14:textId="77777777" w:rsidTr="00FA001B">
        <w:tc>
          <w:tcPr>
            <w:tcW w:w="1951" w:type="pct"/>
          </w:tcPr>
          <w:p w14:paraId="0199DF1D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ผลกระทบจากการเปลี่ยนแปลง</w:t>
            </w:r>
            <w:r w:rsidRPr="008B4943">
              <w:rPr>
                <w:rFonts w:asciiTheme="majorBidi" w:hAnsiTheme="majorBidi" w:cstheme="majorBidi"/>
              </w:rPr>
              <w:br/>
            </w:r>
            <w:r w:rsidRPr="008B4943">
              <w:rPr>
                <w:rFonts w:asciiTheme="majorBidi" w:hAnsiTheme="majorBidi" w:cstheme="majorBidi"/>
                <w:cs/>
              </w:rPr>
              <w:t xml:space="preserve">   นโยบายการบัญชี</w:t>
            </w:r>
          </w:p>
        </w:tc>
        <w:tc>
          <w:tcPr>
            <w:tcW w:w="501" w:type="pct"/>
          </w:tcPr>
          <w:p w14:paraId="07110067" w14:textId="77777777" w:rsidR="003E20B4" w:rsidRPr="008B4943" w:rsidRDefault="003E20B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24930FC" w14:textId="08D91A21" w:rsidR="003E20B4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7" w:type="pct"/>
            <w:vAlign w:val="bottom"/>
          </w:tcPr>
          <w:p w14:paraId="3CE8F00D" w14:textId="4C4BA337" w:rsidR="003E20B4" w:rsidRPr="008B4943" w:rsidRDefault="00FC3C05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</w:rPr>
              <w:t>39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37" w:type="pct"/>
            <w:vAlign w:val="bottom"/>
          </w:tcPr>
          <w:p w14:paraId="4F4E0344" w14:textId="6C964376" w:rsidR="003E20B4" w:rsidRPr="008B4943" w:rsidRDefault="008C0C07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37" w:type="pct"/>
            <w:vAlign w:val="bottom"/>
          </w:tcPr>
          <w:p w14:paraId="7EE03672" w14:textId="69C96214" w:rsidR="003E20B4" w:rsidRPr="008B4943" w:rsidRDefault="00EF1DB5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37" w:type="pct"/>
            <w:vAlign w:val="bottom"/>
          </w:tcPr>
          <w:p w14:paraId="7A959F15" w14:textId="77777777" w:rsidR="003E20B4" w:rsidRPr="008B4943" w:rsidRDefault="003E20B4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</w:tr>
      <w:tr w:rsidR="003E20B4" w:rsidRPr="008B4943" w14:paraId="1C628344" w14:textId="77777777" w:rsidTr="00FA001B">
        <w:tc>
          <w:tcPr>
            <w:tcW w:w="1951" w:type="pct"/>
          </w:tcPr>
          <w:p w14:paraId="2C81C3D5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B4943">
              <w:rPr>
                <w:rFonts w:asciiTheme="majorBidi" w:hAnsiTheme="majorBidi" w:cstheme="majorBidi"/>
              </w:rPr>
              <w:t xml:space="preserve">1 </w:t>
            </w:r>
            <w:r w:rsidRPr="008B4943">
              <w:rPr>
                <w:rFonts w:asciiTheme="majorBidi" w:hAnsiTheme="majorBidi" w:cstheme="majorBidi"/>
                <w:cs/>
              </w:rPr>
              <w:t>มกราคม - ปรับปรุงใหม่</w:t>
            </w:r>
          </w:p>
        </w:tc>
        <w:tc>
          <w:tcPr>
            <w:tcW w:w="501" w:type="pct"/>
          </w:tcPr>
          <w:p w14:paraId="09429FE5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5BFCBBAD" w14:textId="53A501C7" w:rsidR="003E20B4" w:rsidRPr="008B4943" w:rsidRDefault="00FC3C0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117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7</w:t>
            </w:r>
            <w:r w:rsidRPr="008B4943">
              <w:rPr>
                <w:rFonts w:asciiTheme="majorBidi" w:hAnsiTheme="majorBidi" w:cstheme="majorBidi"/>
              </w:rPr>
              <w:t>,</w:t>
            </w:r>
            <w:r w:rsidR="00A679BA" w:rsidRPr="008B4943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637" w:type="pct"/>
          </w:tcPr>
          <w:p w14:paraId="09B8D17D" w14:textId="2B5F1160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7</w:t>
            </w:r>
            <w:r w:rsidRPr="008B4943">
              <w:rPr>
                <w:rFonts w:asciiTheme="majorBidi" w:hAnsiTheme="majorBidi" w:cstheme="majorBidi"/>
              </w:rPr>
              <w:t>,</w:t>
            </w:r>
            <w:r w:rsidR="00A679BA" w:rsidRPr="008B4943">
              <w:rPr>
                <w:rFonts w:asciiTheme="majorBidi" w:hAnsiTheme="majorBidi" w:cstheme="majorBidi"/>
              </w:rPr>
              <w:t>902</w:t>
            </w:r>
          </w:p>
        </w:tc>
        <w:tc>
          <w:tcPr>
            <w:tcW w:w="637" w:type="pct"/>
          </w:tcPr>
          <w:p w14:paraId="124962A2" w14:textId="4E2448BD" w:rsidR="003E20B4" w:rsidRPr="008B4943" w:rsidRDefault="00EF1DB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37" w:type="pct"/>
          </w:tcPr>
          <w:p w14:paraId="24599980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E20B4" w:rsidRPr="008B4943" w14:paraId="2DCB9D0C" w14:textId="77777777" w:rsidTr="00FA001B">
        <w:tc>
          <w:tcPr>
            <w:tcW w:w="1951" w:type="pct"/>
          </w:tcPr>
          <w:p w14:paraId="0A529149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501" w:type="pct"/>
          </w:tcPr>
          <w:p w14:paraId="1C9C5F3C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35FE3FBD" w14:textId="252DAE79" w:rsidR="003E20B4" w:rsidRPr="008B4943" w:rsidRDefault="006F6B7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117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37" w:type="pct"/>
          </w:tcPr>
          <w:p w14:paraId="75DFFF50" w14:textId="0CF54F64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637" w:type="pct"/>
          </w:tcPr>
          <w:p w14:paraId="2D528F1C" w14:textId="4E784291" w:rsidR="003E20B4" w:rsidRPr="008B4943" w:rsidRDefault="00EF1DB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37" w:type="pct"/>
          </w:tcPr>
          <w:p w14:paraId="5348E024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</w:tr>
      <w:tr w:rsidR="003E20B4" w:rsidRPr="008B4943" w14:paraId="257F8AF5" w14:textId="77777777" w:rsidTr="00FA001B">
        <w:tc>
          <w:tcPr>
            <w:tcW w:w="1951" w:type="pct"/>
          </w:tcPr>
          <w:p w14:paraId="77549246" w14:textId="753BAD85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ส่วนแบ่งกำไร</w:t>
            </w:r>
            <w:r w:rsidR="00FC3C05" w:rsidRPr="008B4943">
              <w:rPr>
                <w:rFonts w:asciiTheme="majorBidi" w:hAnsiTheme="majorBidi" w:cstheme="majorBidi"/>
                <w:cs/>
              </w:rPr>
              <w:t xml:space="preserve"> (ขาดทุน) สุทธิจากเงินลงทุนใน</w:t>
            </w:r>
            <w:r w:rsidRPr="008B4943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501" w:type="pct"/>
          </w:tcPr>
          <w:p w14:paraId="027C7B20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752E51CD" w14:textId="77777777" w:rsidR="006F6B78" w:rsidRPr="008B4943" w:rsidRDefault="006F6B7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25AC9155" w14:textId="3A0CC9AC" w:rsidR="003E20B4" w:rsidRPr="008B4943" w:rsidRDefault="006F6B7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</w:rPr>
              <w:t>929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37" w:type="pct"/>
          </w:tcPr>
          <w:p w14:paraId="3315CB9D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685A1180" w14:textId="2E9566B2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297</w:t>
            </w:r>
          </w:p>
        </w:tc>
        <w:tc>
          <w:tcPr>
            <w:tcW w:w="637" w:type="pct"/>
          </w:tcPr>
          <w:p w14:paraId="744A1299" w14:textId="77777777" w:rsidR="00EF1DB5" w:rsidRPr="008B4943" w:rsidRDefault="00EF1DB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</w:p>
          <w:p w14:paraId="54A10BB9" w14:textId="134FB7C7" w:rsidR="003E20B4" w:rsidRPr="008B4943" w:rsidRDefault="00EF1DB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37" w:type="pct"/>
          </w:tcPr>
          <w:p w14:paraId="414B9B30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</w:p>
          <w:p w14:paraId="0C8D5842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E20B4" w:rsidRPr="008B4943" w14:paraId="1E0AA84C" w14:textId="77777777" w:rsidTr="00FA001B">
        <w:tc>
          <w:tcPr>
            <w:tcW w:w="1951" w:type="pct"/>
          </w:tcPr>
          <w:p w14:paraId="2902AE93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ส่วนแบ่งกำไร (ขาดทุน) เบ็ดเสร็จอื่น</w:t>
            </w:r>
            <w:r w:rsidRPr="008B4943">
              <w:rPr>
                <w:rFonts w:asciiTheme="majorBidi" w:hAnsiTheme="majorBidi" w:cstheme="majorBidi"/>
                <w:cs/>
              </w:rPr>
              <w:br/>
              <w:t>จากเงินลงทุนในบริษัทร่วม</w:t>
            </w:r>
          </w:p>
        </w:tc>
        <w:tc>
          <w:tcPr>
            <w:tcW w:w="501" w:type="pct"/>
          </w:tcPr>
          <w:p w14:paraId="66F00183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35DA34B9" w14:textId="77777777" w:rsidR="006F6B78" w:rsidRPr="008B4943" w:rsidRDefault="006F6B7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0AFD9E44" w14:textId="4E9C3A50" w:rsidR="003E20B4" w:rsidRPr="008B4943" w:rsidRDefault="006F6B7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</w:rPr>
              <w:t>69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37" w:type="pct"/>
          </w:tcPr>
          <w:p w14:paraId="618EADEF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183D414F" w14:textId="6788CCCB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0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37" w:type="pct"/>
          </w:tcPr>
          <w:p w14:paraId="3C4A3E82" w14:textId="77777777" w:rsidR="00EF1DB5" w:rsidRPr="008B4943" w:rsidRDefault="00EF1DB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</w:p>
          <w:p w14:paraId="59DC0082" w14:textId="10D45193" w:rsidR="003E20B4" w:rsidRPr="008B4943" w:rsidRDefault="00EF1DB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37" w:type="pct"/>
          </w:tcPr>
          <w:p w14:paraId="680C53CA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</w:p>
          <w:p w14:paraId="3BF76C83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E20B4" w:rsidRPr="008B4943" w14:paraId="3A0DB8F7" w14:textId="77777777" w:rsidTr="00FA001B">
        <w:tc>
          <w:tcPr>
            <w:tcW w:w="1951" w:type="pct"/>
          </w:tcPr>
          <w:p w14:paraId="19E722C2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501" w:type="pct"/>
          </w:tcPr>
          <w:p w14:paraId="532D3A54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092377CB" w14:textId="45D85CD0" w:rsidR="003E20B4" w:rsidRPr="008B4943" w:rsidRDefault="006F6B7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2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37" w:type="pct"/>
          </w:tcPr>
          <w:p w14:paraId="30B760F7" w14:textId="378D0F56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</w:rPr>
              <w:t>7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37" w:type="pct"/>
          </w:tcPr>
          <w:p w14:paraId="060FC2BE" w14:textId="676ABF6F" w:rsidR="003E20B4" w:rsidRPr="008B4943" w:rsidRDefault="00EF1DB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37" w:type="pct"/>
          </w:tcPr>
          <w:p w14:paraId="25AEB2CA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</w:tr>
      <w:tr w:rsidR="003E20B4" w:rsidRPr="008B4943" w14:paraId="57ED858C" w14:textId="77777777" w:rsidTr="00FA001B">
        <w:tc>
          <w:tcPr>
            <w:tcW w:w="1951" w:type="pct"/>
          </w:tcPr>
          <w:p w14:paraId="3B7D9D71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501" w:type="pct"/>
          </w:tcPr>
          <w:p w14:paraId="5D0DDD5A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77F1B5B6" w14:textId="667062E2" w:rsidR="006F6B78" w:rsidRPr="008B4943" w:rsidRDefault="006F6B78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="001F760A" w:rsidRPr="008B4943">
              <w:rPr>
                <w:rFonts w:asciiTheme="majorBidi" w:hAnsiTheme="majorBidi" w:cstheme="majorBidi"/>
              </w:rPr>
              <w:t>1,1</w:t>
            </w:r>
            <w:r w:rsidR="00A679BA" w:rsidRPr="008B4943">
              <w:rPr>
                <w:rFonts w:asciiTheme="majorBidi" w:hAnsiTheme="majorBidi" w:cstheme="majorBidi"/>
              </w:rPr>
              <w:t>50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37" w:type="pct"/>
          </w:tcPr>
          <w:p w14:paraId="0ED4F62A" w14:textId="35B48A32" w:rsidR="003E20B4" w:rsidRPr="008B4943" w:rsidRDefault="003E20B4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</w:rPr>
              <w:t>246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37" w:type="pct"/>
          </w:tcPr>
          <w:p w14:paraId="1AF4643B" w14:textId="0485DFDB" w:rsidR="003E20B4" w:rsidRPr="008B4943" w:rsidRDefault="00CF72CA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37" w:type="pct"/>
          </w:tcPr>
          <w:p w14:paraId="2CB5DD0A" w14:textId="77777777" w:rsidR="003E20B4" w:rsidRPr="008B4943" w:rsidRDefault="003E20B4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E20B4" w:rsidRPr="008B4943" w14:paraId="556F1C03" w14:textId="77777777" w:rsidTr="00FA001B">
        <w:tc>
          <w:tcPr>
            <w:tcW w:w="1951" w:type="pct"/>
          </w:tcPr>
          <w:p w14:paraId="4E293F8C" w14:textId="70040F8C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30</w:t>
            </w: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501" w:type="pct"/>
          </w:tcPr>
          <w:p w14:paraId="1F77C916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" w:type="pct"/>
            <w:vAlign w:val="bottom"/>
          </w:tcPr>
          <w:p w14:paraId="516A01B2" w14:textId="0BB0172D" w:rsidR="003E20B4" w:rsidRPr="008B4943" w:rsidRDefault="00BF02E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1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5</w:t>
            </w:r>
            <w:r w:rsidRPr="008B4943">
              <w:rPr>
                <w:rFonts w:asciiTheme="majorBidi" w:hAnsiTheme="majorBidi" w:cstheme="majorBidi"/>
                <w:b/>
                <w:bCs/>
              </w:rPr>
              <w:t>,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728</w:t>
            </w:r>
          </w:p>
        </w:tc>
        <w:tc>
          <w:tcPr>
            <w:tcW w:w="637" w:type="pct"/>
            <w:vAlign w:val="bottom"/>
          </w:tcPr>
          <w:p w14:paraId="6ACFE60C" w14:textId="29DB1C5D" w:rsidR="003E20B4" w:rsidRPr="008B4943" w:rsidRDefault="003E20B4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1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8</w:t>
            </w:r>
            <w:r w:rsidRPr="008B4943">
              <w:rPr>
                <w:rFonts w:asciiTheme="majorBidi" w:hAnsiTheme="majorBidi" w:cstheme="majorBidi"/>
                <w:b/>
                <w:bCs/>
              </w:rPr>
              <w:t>,1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62</w:t>
            </w:r>
          </w:p>
        </w:tc>
        <w:tc>
          <w:tcPr>
            <w:tcW w:w="637" w:type="pct"/>
            <w:vAlign w:val="bottom"/>
          </w:tcPr>
          <w:p w14:paraId="44B95923" w14:textId="52D2E386" w:rsidR="003E20B4" w:rsidRPr="008B4943" w:rsidRDefault="00EF1DB5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637" w:type="pct"/>
            <w:vAlign w:val="bottom"/>
          </w:tcPr>
          <w:p w14:paraId="159D7A72" w14:textId="77777777" w:rsidR="003E20B4" w:rsidRPr="008B4943" w:rsidRDefault="003E20B4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</w:tr>
      <w:tr w:rsidR="00EE118E" w:rsidRPr="008B4943" w14:paraId="731F356C" w14:textId="77777777" w:rsidTr="00FA001B">
        <w:tc>
          <w:tcPr>
            <w:tcW w:w="1951" w:type="pct"/>
          </w:tcPr>
          <w:p w14:paraId="4A3E6C03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01" w:type="pct"/>
          </w:tcPr>
          <w:p w14:paraId="57C290DF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5E3C966C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55639E26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69B70DBD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2E97081E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3E20B4" w:rsidRPr="008B4943" w14:paraId="491E2225" w14:textId="77777777" w:rsidTr="00FA001B">
        <w:tc>
          <w:tcPr>
            <w:tcW w:w="1951" w:type="pct"/>
          </w:tcPr>
          <w:p w14:paraId="0B12F995" w14:textId="77777777" w:rsidR="003E20B4" w:rsidRPr="008B4943" w:rsidRDefault="003E20B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01" w:type="pct"/>
          </w:tcPr>
          <w:p w14:paraId="71FD7868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24011F3A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5A17A7D8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588EF703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7FA71D5B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3E20B4" w:rsidRPr="008B4943" w14:paraId="704E4B48" w14:textId="77777777" w:rsidTr="00FA001B">
        <w:tc>
          <w:tcPr>
            <w:tcW w:w="1951" w:type="pct"/>
          </w:tcPr>
          <w:p w14:paraId="2410C979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B4943">
              <w:rPr>
                <w:rFonts w:asciiTheme="majorBidi" w:hAnsiTheme="majorBidi" w:cstheme="majorBidi"/>
              </w:rPr>
              <w:t xml:space="preserve">1 </w:t>
            </w:r>
            <w:r w:rsidRPr="008B4943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501" w:type="pct"/>
          </w:tcPr>
          <w:p w14:paraId="330DED3E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38532589" w14:textId="21D2DCCB" w:rsidR="003E20B4" w:rsidRPr="008B4943" w:rsidRDefault="006763F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11</w:t>
            </w:r>
            <w:r w:rsidR="00A679BA" w:rsidRPr="008B494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637" w:type="pct"/>
          </w:tcPr>
          <w:p w14:paraId="68D3D395" w14:textId="78FEB161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637" w:type="pct"/>
          </w:tcPr>
          <w:p w14:paraId="2168DAAA" w14:textId="427A2C45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637" w:type="pct"/>
          </w:tcPr>
          <w:p w14:paraId="4E9975F0" w14:textId="19FCAAC9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73</w:t>
            </w:r>
          </w:p>
        </w:tc>
      </w:tr>
      <w:tr w:rsidR="00EF1DB5" w:rsidRPr="008B4943" w14:paraId="1371C752" w14:textId="77777777" w:rsidTr="00FA001B">
        <w:tc>
          <w:tcPr>
            <w:tcW w:w="1951" w:type="pct"/>
          </w:tcPr>
          <w:p w14:paraId="06AAF3DC" w14:textId="77777777" w:rsidR="00EF1DB5" w:rsidRPr="008B4943" w:rsidRDefault="00EF1DB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ส่วนแบ่งกำไรสุทธิจากเงินลงทุน</w:t>
            </w:r>
          </w:p>
          <w:p w14:paraId="6759E535" w14:textId="77777777" w:rsidR="00EF1DB5" w:rsidRPr="008B4943" w:rsidRDefault="00EF1DB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62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      ในการร่วมค้า</w:t>
            </w:r>
          </w:p>
        </w:tc>
        <w:tc>
          <w:tcPr>
            <w:tcW w:w="501" w:type="pct"/>
          </w:tcPr>
          <w:p w14:paraId="7EBB1B7C" w14:textId="77777777" w:rsidR="00EF1DB5" w:rsidRPr="008B4943" w:rsidRDefault="00EF1DB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09F3B905" w14:textId="77777777" w:rsidR="00EF1DB5" w:rsidRPr="008B4943" w:rsidRDefault="00EF1DB5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6DE983FA" w14:textId="2C33776D" w:rsidR="00EF1DB5" w:rsidRPr="008B4943" w:rsidRDefault="006763F7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637" w:type="pct"/>
          </w:tcPr>
          <w:p w14:paraId="71202D25" w14:textId="77777777" w:rsidR="00EF1DB5" w:rsidRPr="008B4943" w:rsidRDefault="00EF1DB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68F38FBC" w14:textId="1F443534" w:rsidR="00EF1DB5" w:rsidRPr="008B4943" w:rsidRDefault="00EF1DB5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37" w:type="pct"/>
          </w:tcPr>
          <w:p w14:paraId="3E03EEFB" w14:textId="77777777" w:rsidR="00EF1DB5" w:rsidRPr="008B4943" w:rsidRDefault="00EF1DB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  <w:tab w:val="decimal" w:pos="796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7C8B38C4" w14:textId="37F3F6A7" w:rsidR="00EF1DB5" w:rsidRPr="008B4943" w:rsidRDefault="00EF1DB5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37" w:type="pct"/>
          </w:tcPr>
          <w:p w14:paraId="388227A2" w14:textId="77777777" w:rsidR="00EF1DB5" w:rsidRPr="008B4943" w:rsidRDefault="00EF1DB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  <w:tab w:val="decimal" w:pos="796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1CD78764" w14:textId="74374086" w:rsidR="00EF1DB5" w:rsidRPr="008B4943" w:rsidRDefault="00EF1DB5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E20B4" w:rsidRPr="008B4943" w14:paraId="6723E076" w14:textId="77777777" w:rsidTr="00FA001B">
        <w:tc>
          <w:tcPr>
            <w:tcW w:w="1951" w:type="pct"/>
          </w:tcPr>
          <w:p w14:paraId="0EF84CEA" w14:textId="43E08701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30</w:t>
            </w: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501" w:type="pct"/>
          </w:tcPr>
          <w:p w14:paraId="66AB625B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" w:type="pct"/>
            <w:vAlign w:val="bottom"/>
          </w:tcPr>
          <w:p w14:paraId="57E9237C" w14:textId="46511839" w:rsidR="003E20B4" w:rsidRPr="008B4943" w:rsidRDefault="006763F7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1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26</w:t>
            </w:r>
          </w:p>
        </w:tc>
        <w:tc>
          <w:tcPr>
            <w:tcW w:w="637" w:type="pct"/>
            <w:vAlign w:val="bottom"/>
          </w:tcPr>
          <w:p w14:paraId="26033180" w14:textId="21C8DDD6" w:rsidR="003E20B4" w:rsidRPr="008B4943" w:rsidRDefault="003E20B4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1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09</w:t>
            </w:r>
          </w:p>
        </w:tc>
        <w:tc>
          <w:tcPr>
            <w:tcW w:w="637" w:type="pct"/>
            <w:vAlign w:val="bottom"/>
          </w:tcPr>
          <w:p w14:paraId="638ED317" w14:textId="706AB9BF" w:rsidR="003E20B4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  <w:tc>
          <w:tcPr>
            <w:tcW w:w="637" w:type="pct"/>
            <w:vAlign w:val="bottom"/>
          </w:tcPr>
          <w:p w14:paraId="79450027" w14:textId="3B22C347" w:rsidR="003E20B4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</w:tr>
      <w:tr w:rsidR="003E20B4" w:rsidRPr="008B4943" w14:paraId="6BD7F232" w14:textId="77777777" w:rsidTr="00FA001B">
        <w:tc>
          <w:tcPr>
            <w:tcW w:w="1951" w:type="pct"/>
          </w:tcPr>
          <w:p w14:paraId="6666F84A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1" w:type="pct"/>
          </w:tcPr>
          <w:p w14:paraId="17501E87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" w:type="pct"/>
          </w:tcPr>
          <w:p w14:paraId="77AFED3E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" w:type="pct"/>
          </w:tcPr>
          <w:p w14:paraId="332D5950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" w:type="pct"/>
          </w:tcPr>
          <w:p w14:paraId="6DC81A37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" w:type="pct"/>
          </w:tcPr>
          <w:p w14:paraId="30A2AD1D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E118E" w:rsidRPr="008B4943" w14:paraId="61A988D4" w14:textId="77777777" w:rsidTr="00FA001B">
        <w:tc>
          <w:tcPr>
            <w:tcW w:w="1951" w:type="pct"/>
          </w:tcPr>
          <w:p w14:paraId="6DECBC98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</w:rPr>
            </w:pPr>
          </w:p>
          <w:p w14:paraId="1C1BF868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</w:rPr>
            </w:pPr>
          </w:p>
          <w:p w14:paraId="6E6C1DF1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</w:rPr>
            </w:pPr>
          </w:p>
          <w:p w14:paraId="6C421B60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</w:rPr>
            </w:pPr>
          </w:p>
          <w:p w14:paraId="77E41713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</w:rPr>
            </w:pPr>
          </w:p>
          <w:p w14:paraId="7A396034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</w:rPr>
            </w:pPr>
          </w:p>
          <w:p w14:paraId="7D2A7A13" w14:textId="421356F2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1" w:type="pct"/>
          </w:tcPr>
          <w:p w14:paraId="619A148D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" w:type="pct"/>
          </w:tcPr>
          <w:p w14:paraId="6F13438E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" w:type="pct"/>
          </w:tcPr>
          <w:p w14:paraId="511392B9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" w:type="pct"/>
          </w:tcPr>
          <w:p w14:paraId="76F0B206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" w:type="pct"/>
          </w:tcPr>
          <w:p w14:paraId="0AEA82D3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E20B4" w:rsidRPr="008B4943" w14:paraId="7A654C01" w14:textId="77777777" w:rsidTr="00FA001B">
        <w:tc>
          <w:tcPr>
            <w:tcW w:w="1951" w:type="pct"/>
          </w:tcPr>
          <w:p w14:paraId="56735F00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รวม</w:t>
            </w:r>
          </w:p>
        </w:tc>
        <w:tc>
          <w:tcPr>
            <w:tcW w:w="501" w:type="pct"/>
          </w:tcPr>
          <w:p w14:paraId="23106023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4644F016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5DBB5FDF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7859CCB8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48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280F9F76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6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3E20B4" w:rsidRPr="008B4943" w14:paraId="41C0182A" w14:textId="77777777" w:rsidTr="00FA001B">
        <w:tc>
          <w:tcPr>
            <w:tcW w:w="1951" w:type="pct"/>
          </w:tcPr>
          <w:p w14:paraId="1B21AFE9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B4943">
              <w:rPr>
                <w:rFonts w:asciiTheme="majorBidi" w:hAnsiTheme="majorBidi" w:cstheme="majorBidi"/>
              </w:rPr>
              <w:t xml:space="preserve">1 </w:t>
            </w:r>
            <w:r w:rsidRPr="008B4943">
              <w:rPr>
                <w:rFonts w:asciiTheme="majorBidi" w:hAnsiTheme="majorBidi" w:cstheme="majorBidi"/>
                <w:cs/>
              </w:rPr>
              <w:t>มกราคม - ตามที่รายงานไว้เดิม</w:t>
            </w:r>
          </w:p>
        </w:tc>
        <w:tc>
          <w:tcPr>
            <w:tcW w:w="501" w:type="pct"/>
          </w:tcPr>
          <w:p w14:paraId="766646B2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4CB31EB0" w14:textId="57130DE2" w:rsidR="003E20B4" w:rsidRPr="008B4943" w:rsidRDefault="003C72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8</w:t>
            </w:r>
            <w:r w:rsidR="004F4A53" w:rsidRPr="008B4943">
              <w:rPr>
                <w:rFonts w:asciiTheme="majorBidi" w:hAnsiTheme="majorBidi" w:cstheme="majorBidi"/>
              </w:rPr>
              <w:t>,</w:t>
            </w:r>
            <w:r w:rsidR="00A679BA" w:rsidRPr="008B4943">
              <w:rPr>
                <w:rFonts w:asciiTheme="majorBidi" w:hAnsiTheme="majorBidi" w:cstheme="majorBidi"/>
              </w:rPr>
              <w:t>037</w:t>
            </w:r>
          </w:p>
        </w:tc>
        <w:tc>
          <w:tcPr>
            <w:tcW w:w="637" w:type="pct"/>
          </w:tcPr>
          <w:p w14:paraId="0EAD21E1" w14:textId="348CD509" w:rsidR="003E20B4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7</w:t>
            </w:r>
            <w:r w:rsidRPr="008B4943">
              <w:rPr>
                <w:rFonts w:asciiTheme="majorBidi" w:hAnsiTheme="majorBidi" w:cstheme="majorBidi"/>
              </w:rPr>
              <w:t>,</w:t>
            </w:r>
            <w:r w:rsidR="00A679BA" w:rsidRPr="008B4943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637" w:type="pct"/>
          </w:tcPr>
          <w:p w14:paraId="22F96359" w14:textId="39D73CC8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637" w:type="pct"/>
          </w:tcPr>
          <w:p w14:paraId="5465000F" w14:textId="69C6D40C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73</w:t>
            </w:r>
          </w:p>
        </w:tc>
      </w:tr>
      <w:tr w:rsidR="003E20B4" w:rsidRPr="008B4943" w14:paraId="7112B0EE" w14:textId="77777777" w:rsidTr="00FA001B">
        <w:tc>
          <w:tcPr>
            <w:tcW w:w="1951" w:type="pct"/>
          </w:tcPr>
          <w:p w14:paraId="016BDF80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ผลกระทบจากการเปลี่ยนแปลง</w:t>
            </w:r>
            <w:r w:rsidRPr="008B4943">
              <w:rPr>
                <w:rFonts w:asciiTheme="majorBidi" w:hAnsiTheme="majorBidi" w:cstheme="majorBidi"/>
              </w:rPr>
              <w:br/>
            </w:r>
            <w:r w:rsidRPr="008B4943">
              <w:rPr>
                <w:rFonts w:asciiTheme="majorBidi" w:hAnsiTheme="majorBidi" w:cstheme="majorBidi"/>
                <w:cs/>
              </w:rPr>
              <w:t xml:space="preserve">   นโยบายการบัญชี</w:t>
            </w:r>
          </w:p>
        </w:tc>
        <w:tc>
          <w:tcPr>
            <w:tcW w:w="501" w:type="pct"/>
          </w:tcPr>
          <w:p w14:paraId="2269D59E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  <w:p w14:paraId="5134D701" w14:textId="055F55BF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rPr>
                <w:rFonts w:asciiTheme="majorBidi" w:hAnsiTheme="majorBidi" w:cstheme="majorBidi"/>
                <w:i/>
                <w:iCs/>
              </w:rPr>
            </w:pPr>
            <w:r w:rsidRPr="008B4943">
              <w:rPr>
                <w:rFonts w:asciiTheme="majorBidi" w:hAnsiTheme="majorBidi" w:cstheme="majorBidi"/>
                <w:i/>
                <w:iCs/>
              </w:rPr>
              <w:t>3</w:t>
            </w:r>
          </w:p>
        </w:tc>
        <w:tc>
          <w:tcPr>
            <w:tcW w:w="637" w:type="pct"/>
          </w:tcPr>
          <w:p w14:paraId="28741B7B" w14:textId="21391C3F" w:rsidR="003E20B4" w:rsidRPr="008B4943" w:rsidRDefault="003E20B4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0CCD0708" w14:textId="2E752C51" w:rsidR="003E20B4" w:rsidRPr="008B4943" w:rsidRDefault="003C722F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</w:rPr>
              <w:t>39</w:t>
            </w:r>
            <w:r w:rsidRPr="008B494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637" w:type="pct"/>
          </w:tcPr>
          <w:p w14:paraId="1F6158EB" w14:textId="77777777" w:rsidR="003E20B4" w:rsidRPr="008B4943" w:rsidRDefault="003E20B4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22B9968D" w14:textId="6F49068F" w:rsidR="003E20B4" w:rsidRPr="008B4943" w:rsidRDefault="008C0C07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37" w:type="pct"/>
          </w:tcPr>
          <w:p w14:paraId="397D0A68" w14:textId="3CEE08A5" w:rsidR="003E20B4" w:rsidRPr="008B4943" w:rsidRDefault="003E20B4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3254F58A" w14:textId="47E3D06D" w:rsidR="003E20B4" w:rsidRPr="008B4943" w:rsidRDefault="003C722F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37" w:type="pct"/>
          </w:tcPr>
          <w:p w14:paraId="353B3CE3" w14:textId="77777777" w:rsidR="003E20B4" w:rsidRPr="008B4943" w:rsidRDefault="003E20B4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762B2AB7" w14:textId="3C9B9F4A" w:rsidR="003E20B4" w:rsidRPr="008B4943" w:rsidRDefault="003E20B4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E20B4" w:rsidRPr="008B4943" w14:paraId="2862BE8B" w14:textId="77777777" w:rsidTr="00FA001B">
        <w:tc>
          <w:tcPr>
            <w:tcW w:w="1951" w:type="pct"/>
          </w:tcPr>
          <w:p w14:paraId="751A8BD3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B4943">
              <w:rPr>
                <w:rFonts w:asciiTheme="majorBidi" w:hAnsiTheme="majorBidi" w:cstheme="majorBidi"/>
              </w:rPr>
              <w:t xml:space="preserve">1 </w:t>
            </w:r>
            <w:r w:rsidRPr="008B4943">
              <w:rPr>
                <w:rFonts w:asciiTheme="majorBidi" w:hAnsiTheme="majorBidi" w:cstheme="majorBidi"/>
                <w:cs/>
              </w:rPr>
              <w:t>มกราคม - ปรับปรุงใหม่</w:t>
            </w:r>
          </w:p>
        </w:tc>
        <w:tc>
          <w:tcPr>
            <w:tcW w:w="501" w:type="pct"/>
          </w:tcPr>
          <w:p w14:paraId="1673171D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584A77F2" w14:textId="273CEF63" w:rsidR="003E20B4" w:rsidRPr="008B4943" w:rsidRDefault="004F4A5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7</w:t>
            </w:r>
            <w:r w:rsidRPr="008B4943">
              <w:rPr>
                <w:rFonts w:asciiTheme="majorBidi" w:hAnsiTheme="majorBidi" w:cstheme="majorBidi"/>
                <w:cs/>
              </w:rPr>
              <w:t>,</w:t>
            </w:r>
            <w:r w:rsidR="00A679BA" w:rsidRPr="008B4943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637" w:type="pct"/>
          </w:tcPr>
          <w:p w14:paraId="3BE85289" w14:textId="500DDFA6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7</w:t>
            </w:r>
            <w:r w:rsidRPr="008B4943">
              <w:rPr>
                <w:rFonts w:asciiTheme="majorBidi" w:hAnsiTheme="majorBidi" w:cstheme="majorBidi"/>
              </w:rPr>
              <w:t>,</w:t>
            </w:r>
            <w:r w:rsidR="00A679BA" w:rsidRPr="008B4943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637" w:type="pct"/>
          </w:tcPr>
          <w:p w14:paraId="5AB32085" w14:textId="2EF24AE7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637" w:type="pct"/>
          </w:tcPr>
          <w:p w14:paraId="24F3647C" w14:textId="76BA1E22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73</w:t>
            </w:r>
          </w:p>
        </w:tc>
      </w:tr>
      <w:tr w:rsidR="003E20B4" w:rsidRPr="008B4943" w14:paraId="75C4C0B9" w14:textId="77777777" w:rsidTr="00FA001B">
        <w:tc>
          <w:tcPr>
            <w:tcW w:w="1951" w:type="pct"/>
          </w:tcPr>
          <w:p w14:paraId="6F3497A3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501" w:type="pct"/>
          </w:tcPr>
          <w:p w14:paraId="4FAA2A72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4E2B3659" w14:textId="62B00A20" w:rsidR="003E20B4" w:rsidRPr="008B4943" w:rsidRDefault="004F4A5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37" w:type="pct"/>
          </w:tcPr>
          <w:p w14:paraId="6AD0D37D" w14:textId="188DD647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637" w:type="pct"/>
          </w:tcPr>
          <w:p w14:paraId="684E5679" w14:textId="2317B020" w:rsidR="003E20B4" w:rsidRPr="008B4943" w:rsidRDefault="003C72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37" w:type="pct"/>
          </w:tcPr>
          <w:p w14:paraId="205847BC" w14:textId="2F540F23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</w:tr>
      <w:tr w:rsidR="003E20B4" w:rsidRPr="008B4943" w14:paraId="78264C3F" w14:textId="77777777" w:rsidTr="00FA001B">
        <w:tc>
          <w:tcPr>
            <w:tcW w:w="1951" w:type="pct"/>
          </w:tcPr>
          <w:p w14:paraId="182279B6" w14:textId="7772E62B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ส่วนแบ่งกำไร</w:t>
            </w:r>
            <w:r w:rsidR="00FC3C05" w:rsidRPr="008B4943">
              <w:rPr>
                <w:rFonts w:asciiTheme="majorBidi" w:hAnsiTheme="majorBidi" w:cstheme="majorBidi"/>
                <w:cs/>
              </w:rPr>
              <w:t xml:space="preserve"> (ขาดทุน) สุทธิจากเงินลงทุนใน</w:t>
            </w:r>
            <w:r w:rsidRPr="008B4943">
              <w:rPr>
                <w:rFonts w:asciiTheme="majorBidi" w:hAnsiTheme="majorBidi" w:cstheme="majorBidi"/>
                <w:cs/>
              </w:rPr>
              <w:t>บริษัทร่วมและการร่วมค้า</w:t>
            </w:r>
          </w:p>
        </w:tc>
        <w:tc>
          <w:tcPr>
            <w:tcW w:w="501" w:type="pct"/>
          </w:tcPr>
          <w:p w14:paraId="7DA4025F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3AC60E95" w14:textId="77777777" w:rsidR="004F4A53" w:rsidRPr="008B4943" w:rsidRDefault="004F4A5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 xml:space="preserve">   </w:t>
            </w:r>
          </w:p>
          <w:p w14:paraId="36B64D81" w14:textId="0E931BF5" w:rsidR="003C722F" w:rsidRPr="008B4943" w:rsidRDefault="004F4A5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</w:rPr>
              <w:t>9</w:t>
            </w: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3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37" w:type="pct"/>
          </w:tcPr>
          <w:p w14:paraId="0B78A931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39942DFD" w14:textId="7BC0F263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3</w:t>
            </w:r>
            <w:r w:rsidR="003E20B4" w:rsidRPr="008B4943">
              <w:rPr>
                <w:rFonts w:asciiTheme="majorBidi" w:hAnsiTheme="majorBidi" w:cstheme="majorBidi"/>
              </w:rPr>
              <w:t>1</w:t>
            </w:r>
            <w:r w:rsidRPr="008B494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637" w:type="pct"/>
          </w:tcPr>
          <w:p w14:paraId="7E7620E0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3250AC9B" w14:textId="345B644A" w:rsidR="003C722F" w:rsidRPr="008B4943" w:rsidRDefault="003C72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37" w:type="pct"/>
          </w:tcPr>
          <w:p w14:paraId="0701B329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34428CF4" w14:textId="6742EC1B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E20B4" w:rsidRPr="008B4943" w14:paraId="74635C49" w14:textId="77777777" w:rsidTr="00FA001B">
        <w:tc>
          <w:tcPr>
            <w:tcW w:w="1951" w:type="pct"/>
          </w:tcPr>
          <w:p w14:paraId="70480465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ส่วนแบ่งกำไร (ขาดทุน) เบ็ดเสร็จอื่น</w:t>
            </w:r>
            <w:r w:rsidRPr="008B4943">
              <w:rPr>
                <w:rFonts w:asciiTheme="majorBidi" w:hAnsiTheme="majorBidi" w:cstheme="majorBidi"/>
                <w:cs/>
              </w:rPr>
              <w:br/>
              <w:t>จากเงินลงทุนในบริษัทร่วม</w:t>
            </w:r>
          </w:p>
        </w:tc>
        <w:tc>
          <w:tcPr>
            <w:tcW w:w="501" w:type="pct"/>
          </w:tcPr>
          <w:p w14:paraId="15DD8C1B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3B86D008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1F79674B" w14:textId="030FF76E" w:rsidR="003C722F" w:rsidRPr="008B4943" w:rsidRDefault="004F4A5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</w:rPr>
              <w:t>69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37" w:type="pct"/>
          </w:tcPr>
          <w:p w14:paraId="5CFF1405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31EB8D77" w14:textId="0BA541F1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0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37" w:type="pct"/>
          </w:tcPr>
          <w:p w14:paraId="5829E34D" w14:textId="58F6BB46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4D5CA1AE" w14:textId="3D38B8EC" w:rsidR="003C722F" w:rsidRPr="008B4943" w:rsidRDefault="003C72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37" w:type="pct"/>
          </w:tcPr>
          <w:p w14:paraId="05E262E1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7DEFD24A" w14:textId="58F812ED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</w:tr>
      <w:tr w:rsidR="003E20B4" w:rsidRPr="008B4943" w14:paraId="219CB632" w14:textId="77777777" w:rsidTr="00FA001B">
        <w:tc>
          <w:tcPr>
            <w:tcW w:w="1951" w:type="pct"/>
          </w:tcPr>
          <w:p w14:paraId="22D86305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501" w:type="pct"/>
          </w:tcPr>
          <w:p w14:paraId="625B6C17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684E8DD0" w14:textId="0078672B" w:rsidR="003E20B4" w:rsidRPr="008B4943" w:rsidRDefault="004F4A5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2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37" w:type="pct"/>
          </w:tcPr>
          <w:p w14:paraId="28A34E23" w14:textId="20E2F27A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</w:rPr>
              <w:t>7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37" w:type="pct"/>
          </w:tcPr>
          <w:p w14:paraId="1BF96BEF" w14:textId="6682F2A2" w:rsidR="003E20B4" w:rsidRPr="008B4943" w:rsidRDefault="003C72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37" w:type="pct"/>
          </w:tcPr>
          <w:p w14:paraId="4AAE73C9" w14:textId="17C8F20D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</w:tr>
      <w:tr w:rsidR="003E20B4" w:rsidRPr="008B4943" w14:paraId="521AAB5F" w14:textId="77777777" w:rsidTr="00FA001B">
        <w:tc>
          <w:tcPr>
            <w:tcW w:w="1951" w:type="pct"/>
          </w:tcPr>
          <w:p w14:paraId="14065D48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501" w:type="pct"/>
          </w:tcPr>
          <w:p w14:paraId="533540B6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3D0070BE" w14:textId="60F4240C" w:rsidR="003E20B4" w:rsidRPr="008B4943" w:rsidRDefault="004F4A53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="001F760A" w:rsidRPr="008B4943">
              <w:rPr>
                <w:rFonts w:asciiTheme="majorBidi" w:hAnsiTheme="majorBidi" w:cstheme="majorBidi"/>
              </w:rPr>
              <w:t>1,1</w:t>
            </w:r>
            <w:r w:rsidR="00A679BA" w:rsidRPr="008B4943">
              <w:rPr>
                <w:rFonts w:asciiTheme="majorBidi" w:hAnsiTheme="majorBidi" w:cstheme="majorBidi"/>
              </w:rPr>
              <w:t>50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37" w:type="pct"/>
          </w:tcPr>
          <w:p w14:paraId="54F1EEB5" w14:textId="36B41622" w:rsidR="003E20B4" w:rsidRPr="008B4943" w:rsidRDefault="003E20B4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</w:rPr>
              <w:t>246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37" w:type="pct"/>
          </w:tcPr>
          <w:p w14:paraId="605F6CBE" w14:textId="4ABFA59B" w:rsidR="003E20B4" w:rsidRPr="008B4943" w:rsidRDefault="003C722F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37" w:type="pct"/>
          </w:tcPr>
          <w:p w14:paraId="47DBB0CE" w14:textId="3443A621" w:rsidR="003E20B4" w:rsidRPr="008B4943" w:rsidRDefault="003E20B4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E20B4" w:rsidRPr="008B4943" w14:paraId="69E77791" w14:textId="77777777" w:rsidTr="00FA001B">
        <w:tc>
          <w:tcPr>
            <w:tcW w:w="1951" w:type="pct"/>
          </w:tcPr>
          <w:p w14:paraId="642D41DD" w14:textId="59880315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hanging="130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30</w:t>
            </w: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501" w:type="pct"/>
          </w:tcPr>
          <w:p w14:paraId="374499C5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" w:type="pct"/>
          </w:tcPr>
          <w:p w14:paraId="5DCBF647" w14:textId="56CA44F4" w:rsidR="003E20B4" w:rsidRPr="008B4943" w:rsidRDefault="00BF02E2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1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5</w:t>
            </w:r>
            <w:r w:rsidRPr="008B4943">
              <w:rPr>
                <w:rFonts w:asciiTheme="majorBidi" w:hAnsiTheme="majorBidi" w:cstheme="majorBidi"/>
                <w:b/>
                <w:bCs/>
              </w:rPr>
              <w:t>,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854</w:t>
            </w:r>
          </w:p>
        </w:tc>
        <w:tc>
          <w:tcPr>
            <w:tcW w:w="637" w:type="pct"/>
          </w:tcPr>
          <w:p w14:paraId="74B3E838" w14:textId="06DAC5F9" w:rsidR="003E20B4" w:rsidRPr="008B4943" w:rsidRDefault="003E20B4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1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8</w:t>
            </w:r>
            <w:r w:rsidRPr="008B4943">
              <w:rPr>
                <w:rFonts w:asciiTheme="majorBidi" w:hAnsiTheme="majorBidi" w:cstheme="majorBidi"/>
                <w:b/>
                <w:bCs/>
              </w:rPr>
              <w:t>,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27</w:t>
            </w:r>
            <w:r w:rsidRPr="008B4943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637" w:type="pct"/>
          </w:tcPr>
          <w:p w14:paraId="34E091CC" w14:textId="07B80FAF" w:rsidR="003E20B4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  <w:tc>
          <w:tcPr>
            <w:tcW w:w="637" w:type="pct"/>
          </w:tcPr>
          <w:p w14:paraId="264616DA" w14:textId="6561A896" w:rsidR="003E20B4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</w:tr>
    </w:tbl>
    <w:p w14:paraId="19D99CE8" w14:textId="77777777" w:rsidR="00D80869" w:rsidRPr="008B4943" w:rsidRDefault="00D80869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pacing w:val="-6"/>
          <w:cs/>
        </w:rPr>
        <w:sectPr w:rsidR="00D80869" w:rsidRPr="008B4943" w:rsidSect="0011785A">
          <w:headerReference w:type="default" r:id="rId16"/>
          <w:footerReference w:type="default" r:id="rId17"/>
          <w:pgSz w:w="11907" w:h="16840" w:code="9"/>
          <w:pgMar w:top="691" w:right="1017" w:bottom="576" w:left="1350" w:header="720" w:footer="720" w:gutter="0"/>
          <w:cols w:space="708"/>
          <w:docGrid w:linePitch="360"/>
        </w:sectPr>
      </w:pPr>
    </w:p>
    <w:p w14:paraId="6E7C6511" w14:textId="495FCC5E" w:rsidR="00DA6662" w:rsidRPr="008B4943" w:rsidRDefault="00D42518" w:rsidP="008B4943">
      <w:pPr>
        <w:pStyle w:val="BodyText2"/>
        <w:spacing w:line="240" w:lineRule="atLeast"/>
        <w:ind w:left="-90" w:firstLine="0"/>
        <w:jc w:val="left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เงินลงทุนในบริษัทร่วมและการร่วมค้า</w:t>
      </w:r>
      <w:r w:rsidRPr="008B4943">
        <w:rPr>
          <w:rFonts w:ascii="Angsana New" w:hAnsi="Angsana New"/>
          <w:sz w:val="30"/>
          <w:szCs w:val="30"/>
          <w:rtl/>
          <w:cs/>
        </w:rPr>
        <w:t xml:space="preserve"> </w:t>
      </w:r>
      <w:r w:rsidR="004F429F" w:rsidRPr="008B4943">
        <w:rPr>
          <w:rFonts w:ascii="Angsana New" w:hAnsi="Angsana New"/>
          <w:sz w:val="30"/>
          <w:szCs w:val="30"/>
          <w:cs/>
        </w:rPr>
        <w:t>ณ</w:t>
      </w:r>
      <w:r w:rsidR="004F429F" w:rsidRPr="008B4943">
        <w:rPr>
          <w:rFonts w:ascii="Angsana New" w:hAnsi="Angsana New"/>
          <w:sz w:val="30"/>
          <w:szCs w:val="30"/>
          <w:rtl/>
          <w:cs/>
        </w:rPr>
        <w:t xml:space="preserve"> </w:t>
      </w:r>
      <w:r w:rsidR="004F429F" w:rsidRPr="008B4943">
        <w:rPr>
          <w:rFonts w:ascii="Angsana New" w:hAnsi="Angsana New"/>
          <w:sz w:val="30"/>
          <w:szCs w:val="30"/>
          <w:cs/>
        </w:rPr>
        <w:t>วันที่</w:t>
      </w:r>
      <w:r w:rsidR="009207F6" w:rsidRPr="008B4943">
        <w:rPr>
          <w:rFonts w:ascii="Angsana New" w:hAnsi="Angsana New"/>
          <w:sz w:val="30"/>
          <w:szCs w:val="30"/>
          <w:cs/>
        </w:rPr>
        <w:t xml:space="preserve"> </w:t>
      </w:r>
      <w:r w:rsidR="00A679BA" w:rsidRPr="008B4943">
        <w:rPr>
          <w:rFonts w:ascii="Angsana New" w:hAnsi="Angsana New"/>
          <w:sz w:val="30"/>
          <w:szCs w:val="30"/>
          <w:lang w:bidi="ar-SA"/>
        </w:rPr>
        <w:t>3</w:t>
      </w:r>
      <w:r w:rsidR="00A679BA" w:rsidRPr="008B4943">
        <w:rPr>
          <w:rFonts w:ascii="Angsana New" w:hAnsi="Angsana New" w:cs="Times New Roman"/>
          <w:sz w:val="30"/>
          <w:szCs w:val="30"/>
          <w:lang w:bidi="ar-SA"/>
        </w:rPr>
        <w:t>0</w:t>
      </w:r>
      <w:r w:rsidR="00DF35D2" w:rsidRPr="008B4943">
        <w:rPr>
          <w:rFonts w:ascii="Angsana New" w:hAnsi="Angsana New"/>
          <w:sz w:val="30"/>
          <w:szCs w:val="30"/>
          <w:cs/>
        </w:rPr>
        <w:t xml:space="preserve"> </w:t>
      </w:r>
      <w:r w:rsidR="003E20B4" w:rsidRPr="008B4943">
        <w:rPr>
          <w:rFonts w:ascii="Angsana New" w:hAnsi="Angsana New"/>
          <w:sz w:val="30"/>
          <w:szCs w:val="30"/>
          <w:cs/>
        </w:rPr>
        <w:t>มิถุนายน</w:t>
      </w:r>
      <w:r w:rsidR="004F429F" w:rsidRPr="008B4943">
        <w:rPr>
          <w:rFonts w:ascii="Angsana New" w:hAnsi="Angsana New"/>
          <w:sz w:val="30"/>
          <w:szCs w:val="30"/>
          <w:cs/>
        </w:rPr>
        <w:t xml:space="preserve"> </w:t>
      </w:r>
      <w:r w:rsidR="00A679BA" w:rsidRPr="008B4943">
        <w:rPr>
          <w:rFonts w:ascii="Angsana New" w:hAnsi="Angsana New"/>
          <w:sz w:val="30"/>
          <w:szCs w:val="30"/>
        </w:rPr>
        <w:t>2563</w:t>
      </w:r>
      <w:r w:rsidR="004F429F" w:rsidRPr="008B4943">
        <w:rPr>
          <w:rFonts w:ascii="Angsana New" w:hAnsi="Angsana New"/>
          <w:sz w:val="30"/>
          <w:szCs w:val="30"/>
          <w:cs/>
        </w:rPr>
        <w:t xml:space="preserve"> และ </w:t>
      </w:r>
      <w:r w:rsidR="00A679BA" w:rsidRPr="008B4943">
        <w:rPr>
          <w:rFonts w:ascii="Angsana New" w:hAnsi="Angsana New"/>
          <w:sz w:val="30"/>
          <w:szCs w:val="30"/>
        </w:rPr>
        <w:t>3</w:t>
      </w:r>
      <w:r w:rsidR="00DA349A" w:rsidRPr="008B4943">
        <w:rPr>
          <w:rFonts w:ascii="Angsana New" w:hAnsi="Angsana New"/>
          <w:sz w:val="30"/>
          <w:szCs w:val="30"/>
        </w:rPr>
        <w:t>1</w:t>
      </w:r>
      <w:r w:rsidR="004F429F" w:rsidRPr="008B494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679BA" w:rsidRPr="008B4943">
        <w:rPr>
          <w:rFonts w:ascii="Angsana New" w:hAnsi="Angsana New"/>
          <w:sz w:val="30"/>
          <w:szCs w:val="30"/>
        </w:rPr>
        <w:t>2562</w:t>
      </w:r>
      <w:r w:rsidR="00A64B6A" w:rsidRPr="008B4943">
        <w:rPr>
          <w:rFonts w:ascii="Angsana New" w:hAnsi="Angsana New"/>
          <w:sz w:val="30"/>
          <w:szCs w:val="30"/>
          <w:cs/>
        </w:rPr>
        <w:t xml:space="preserve"> </w:t>
      </w:r>
      <w:r w:rsidR="00EE118E" w:rsidRPr="008B4943">
        <w:rPr>
          <w:rFonts w:ascii="Angsana New" w:hAnsi="Angsana New"/>
          <w:sz w:val="30"/>
          <w:szCs w:val="30"/>
          <w:cs/>
        </w:rPr>
        <w:t xml:space="preserve">และเงินปันผลรับจากเงินลงทุนสำหรับงวดหกเดือนสิ้นสุดวันที่ </w:t>
      </w:r>
      <w:r w:rsidR="00A679BA" w:rsidRPr="008B4943">
        <w:rPr>
          <w:rFonts w:ascii="Angsana New" w:hAnsi="Angsana New"/>
          <w:sz w:val="30"/>
          <w:szCs w:val="30"/>
        </w:rPr>
        <w:t>30</w:t>
      </w:r>
      <w:r w:rsidR="00EE118E" w:rsidRPr="008B4943">
        <w:rPr>
          <w:rFonts w:ascii="Angsana New" w:hAnsi="Angsana New"/>
          <w:sz w:val="30"/>
          <w:szCs w:val="30"/>
          <w:cs/>
        </w:rPr>
        <w:t xml:space="preserve"> มิถุนายน มีดังนี้</w:t>
      </w:r>
    </w:p>
    <w:tbl>
      <w:tblPr>
        <w:tblW w:w="154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60"/>
        <w:gridCol w:w="827"/>
        <w:gridCol w:w="775"/>
        <w:gridCol w:w="906"/>
        <w:gridCol w:w="906"/>
        <w:gridCol w:w="907"/>
        <w:gridCol w:w="906"/>
        <w:gridCol w:w="907"/>
        <w:gridCol w:w="963"/>
        <w:gridCol w:w="906"/>
        <w:gridCol w:w="907"/>
        <w:gridCol w:w="906"/>
        <w:gridCol w:w="971"/>
        <w:gridCol w:w="906"/>
        <w:gridCol w:w="907"/>
      </w:tblGrid>
      <w:tr w:rsidR="00DA6662" w:rsidRPr="008B4943" w14:paraId="776897CF" w14:textId="77777777" w:rsidTr="00DE21DD">
        <w:trPr>
          <w:cantSplit/>
        </w:trPr>
        <w:tc>
          <w:tcPr>
            <w:tcW w:w="2860" w:type="dxa"/>
          </w:tcPr>
          <w:p w14:paraId="5370D90A" w14:textId="77777777" w:rsidR="00DA6662" w:rsidRPr="008B4943" w:rsidRDefault="00DA666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1602" w:type="dxa"/>
            <w:gridSpan w:val="2"/>
          </w:tcPr>
          <w:p w14:paraId="2B4347E0" w14:textId="77777777" w:rsidR="00DA6662" w:rsidRPr="008B4943" w:rsidRDefault="00DA6662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998" w:type="dxa"/>
            <w:gridSpan w:val="12"/>
          </w:tcPr>
          <w:p w14:paraId="4F291DC9" w14:textId="77777777" w:rsidR="00DA6662" w:rsidRPr="008B4943" w:rsidRDefault="00DA6662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B494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งบการเงินรวม </w:t>
            </w:r>
          </w:p>
        </w:tc>
      </w:tr>
      <w:tr w:rsidR="00DE21DD" w:rsidRPr="008B4943" w14:paraId="2D33AE05" w14:textId="77777777" w:rsidTr="00DE21DD">
        <w:trPr>
          <w:cantSplit/>
        </w:trPr>
        <w:tc>
          <w:tcPr>
            <w:tcW w:w="2860" w:type="dxa"/>
          </w:tcPr>
          <w:p w14:paraId="646CA7C3" w14:textId="77777777" w:rsidR="00DE21DD" w:rsidRPr="008B4943" w:rsidRDefault="00DE21D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1602" w:type="dxa"/>
            <w:gridSpan w:val="2"/>
          </w:tcPr>
          <w:p w14:paraId="376CD4AF" w14:textId="77777777" w:rsidR="00DE21DD" w:rsidRPr="008B4943" w:rsidRDefault="00DE21DD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3"/>
                <w:szCs w:val="23"/>
                <w:cs/>
                <w:lang w:bidi="th-TH"/>
              </w:rPr>
            </w:pPr>
          </w:p>
        </w:tc>
        <w:tc>
          <w:tcPr>
            <w:tcW w:w="1812" w:type="dxa"/>
            <w:gridSpan w:val="2"/>
          </w:tcPr>
          <w:p w14:paraId="6528062E" w14:textId="77777777" w:rsidR="00DE21DD" w:rsidRPr="008B4943" w:rsidRDefault="00DE21DD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13" w:type="dxa"/>
            <w:gridSpan w:val="2"/>
          </w:tcPr>
          <w:p w14:paraId="4B81ECED" w14:textId="77777777" w:rsidR="00DE21DD" w:rsidRPr="008B4943" w:rsidRDefault="00DE21DD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70" w:type="dxa"/>
            <w:gridSpan w:val="2"/>
          </w:tcPr>
          <w:p w14:paraId="526B0E3F" w14:textId="77777777" w:rsidR="00DE21DD" w:rsidRPr="008B4943" w:rsidRDefault="00DE21DD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13" w:type="dxa"/>
            <w:gridSpan w:val="2"/>
          </w:tcPr>
          <w:p w14:paraId="700E7208" w14:textId="77777777" w:rsidR="00DE21DD" w:rsidRPr="008B4943" w:rsidRDefault="00DE21DD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77" w:type="dxa"/>
            <w:gridSpan w:val="2"/>
          </w:tcPr>
          <w:p w14:paraId="7539935D" w14:textId="77777777" w:rsidR="00DE21DD" w:rsidRPr="008B4943" w:rsidRDefault="00DE21DD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813" w:type="dxa"/>
            <w:gridSpan w:val="2"/>
            <w:vAlign w:val="bottom"/>
          </w:tcPr>
          <w:p w14:paraId="3CD75DBB" w14:textId="4452FBE0" w:rsidR="00DE21DD" w:rsidRPr="008B4943" w:rsidRDefault="00DE21DD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cs/>
                <w:lang w:bidi="th-TH"/>
              </w:rPr>
              <w:t>เงินปันผลสำหรับ</w:t>
            </w:r>
          </w:p>
        </w:tc>
      </w:tr>
      <w:tr w:rsidR="00DE21DD" w:rsidRPr="008B4943" w14:paraId="2A439DCC" w14:textId="77777777" w:rsidTr="00DE21DD">
        <w:trPr>
          <w:cantSplit/>
        </w:trPr>
        <w:tc>
          <w:tcPr>
            <w:tcW w:w="2860" w:type="dxa"/>
          </w:tcPr>
          <w:p w14:paraId="0294E0B5" w14:textId="77777777" w:rsidR="00DE21DD" w:rsidRPr="008B4943" w:rsidRDefault="00DE21D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1602" w:type="dxa"/>
            <w:gridSpan w:val="2"/>
          </w:tcPr>
          <w:p w14:paraId="247D20A6" w14:textId="77777777" w:rsidR="00DE21DD" w:rsidRPr="008B4943" w:rsidRDefault="00DE21DD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3"/>
                <w:szCs w:val="23"/>
                <w:rtl/>
                <w:cs/>
              </w:rPr>
            </w:pPr>
            <w:r w:rsidRPr="008B4943">
              <w:rPr>
                <w:sz w:val="23"/>
                <w:szCs w:val="23"/>
                <w:cs/>
                <w:lang w:bidi="th-TH"/>
              </w:rPr>
              <w:t>สัดส่วนความเป็นเ</w:t>
            </w:r>
            <w:r w:rsidRPr="008B4943">
              <w:rPr>
                <w:sz w:val="23"/>
                <w:szCs w:val="23"/>
                <w:cs/>
                <w:lang w:val="en-US" w:bidi="th-TH"/>
              </w:rPr>
              <w:t>จ้าของ</w:t>
            </w:r>
          </w:p>
        </w:tc>
        <w:tc>
          <w:tcPr>
            <w:tcW w:w="1812" w:type="dxa"/>
            <w:gridSpan w:val="2"/>
          </w:tcPr>
          <w:p w14:paraId="6F5A502E" w14:textId="77777777" w:rsidR="00DE21DD" w:rsidRPr="008B4943" w:rsidRDefault="00DE21DD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813" w:type="dxa"/>
            <w:gridSpan w:val="2"/>
          </w:tcPr>
          <w:p w14:paraId="76C2D750" w14:textId="77777777" w:rsidR="00DE21DD" w:rsidRPr="008B4943" w:rsidRDefault="00DE21DD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870" w:type="dxa"/>
            <w:gridSpan w:val="2"/>
          </w:tcPr>
          <w:p w14:paraId="2BCB19C4" w14:textId="77777777" w:rsidR="00DE21DD" w:rsidRPr="008B4943" w:rsidRDefault="00DE21DD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13" w:type="dxa"/>
            <w:gridSpan w:val="2"/>
          </w:tcPr>
          <w:p w14:paraId="29A837DD" w14:textId="77777777" w:rsidR="00DE21DD" w:rsidRPr="008B4943" w:rsidRDefault="00DE21DD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877" w:type="dxa"/>
            <w:gridSpan w:val="2"/>
          </w:tcPr>
          <w:p w14:paraId="3573F3F3" w14:textId="77777777" w:rsidR="00DE21DD" w:rsidRPr="008B4943" w:rsidRDefault="00DE21DD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ส่วนได้เสีย - สุทธิ</w:t>
            </w:r>
          </w:p>
        </w:tc>
        <w:tc>
          <w:tcPr>
            <w:tcW w:w="1813" w:type="dxa"/>
            <w:gridSpan w:val="2"/>
          </w:tcPr>
          <w:p w14:paraId="3C6282E0" w14:textId="0C91DE6C" w:rsidR="00DE21DD" w:rsidRPr="008B4943" w:rsidRDefault="00DE21DD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cs/>
                <w:lang w:bidi="th-TH"/>
              </w:rPr>
              <w:t>งวดหกเดือนสิ้นสุดวันที่</w:t>
            </w:r>
          </w:p>
        </w:tc>
      </w:tr>
      <w:tr w:rsidR="003E20B4" w:rsidRPr="008B4943" w14:paraId="5664DA83" w14:textId="77777777" w:rsidTr="00DE21DD">
        <w:trPr>
          <w:cantSplit/>
        </w:trPr>
        <w:tc>
          <w:tcPr>
            <w:tcW w:w="2860" w:type="dxa"/>
          </w:tcPr>
          <w:p w14:paraId="7F096D74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827" w:type="dxa"/>
          </w:tcPr>
          <w:p w14:paraId="27B8ECE2" w14:textId="7E6B0D84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775" w:type="dxa"/>
          </w:tcPr>
          <w:p w14:paraId="7C6469BF" w14:textId="20CA542B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E20B4" w:rsidRPr="008B4943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3E20B4"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3339C7D0" w14:textId="5220A3F7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06" w:type="dxa"/>
          </w:tcPr>
          <w:p w14:paraId="4AB3411E" w14:textId="4EFB6A32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E20B4" w:rsidRPr="008B4943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3E20B4"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7" w:type="dxa"/>
          </w:tcPr>
          <w:p w14:paraId="59D5EB79" w14:textId="1688D9BF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06" w:type="dxa"/>
          </w:tcPr>
          <w:p w14:paraId="7EB7570C" w14:textId="1A7ECC13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E20B4" w:rsidRPr="008B4943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3E20B4"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7" w:type="dxa"/>
          </w:tcPr>
          <w:p w14:paraId="5A935C3F" w14:textId="3B96DFDF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63" w:type="dxa"/>
          </w:tcPr>
          <w:p w14:paraId="6246C483" w14:textId="391A422D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E20B4" w:rsidRPr="008B4943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3E20B4"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4FEDB772" w14:textId="6693C336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07" w:type="dxa"/>
          </w:tcPr>
          <w:p w14:paraId="6DA372CB" w14:textId="1225D286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E20B4" w:rsidRPr="008B4943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3E20B4"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3277C28B" w14:textId="2C2D3A29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71" w:type="dxa"/>
          </w:tcPr>
          <w:p w14:paraId="376F1E72" w14:textId="602932BB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E20B4" w:rsidRPr="008B4943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3E20B4"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3CEFCDFC" w14:textId="183AFA76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07" w:type="dxa"/>
          </w:tcPr>
          <w:p w14:paraId="56BE1CD4" w14:textId="0E39A986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</w:tr>
      <w:tr w:rsidR="003E20B4" w:rsidRPr="008B4943" w14:paraId="121CA961" w14:textId="77777777" w:rsidTr="00DE21DD">
        <w:trPr>
          <w:cantSplit/>
        </w:trPr>
        <w:tc>
          <w:tcPr>
            <w:tcW w:w="2860" w:type="dxa"/>
          </w:tcPr>
          <w:p w14:paraId="616CA585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827" w:type="dxa"/>
          </w:tcPr>
          <w:p w14:paraId="2016BDBA" w14:textId="65497281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775" w:type="dxa"/>
          </w:tcPr>
          <w:p w14:paraId="23795D51" w14:textId="0AA0A1A5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06" w:type="dxa"/>
          </w:tcPr>
          <w:p w14:paraId="01FDB09D" w14:textId="12C24959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6" w:type="dxa"/>
          </w:tcPr>
          <w:p w14:paraId="7C6D35BF" w14:textId="75FC639D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07" w:type="dxa"/>
          </w:tcPr>
          <w:p w14:paraId="04B3E1DE" w14:textId="370AAE54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6" w:type="dxa"/>
          </w:tcPr>
          <w:p w14:paraId="03ECC769" w14:textId="22166DAB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07" w:type="dxa"/>
          </w:tcPr>
          <w:p w14:paraId="2DAABEBE" w14:textId="5136900F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63" w:type="dxa"/>
          </w:tcPr>
          <w:p w14:paraId="0A645053" w14:textId="2A120650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06" w:type="dxa"/>
          </w:tcPr>
          <w:p w14:paraId="456A36B3" w14:textId="7365A566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7" w:type="dxa"/>
          </w:tcPr>
          <w:p w14:paraId="16C153DC" w14:textId="64E76959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06" w:type="dxa"/>
          </w:tcPr>
          <w:p w14:paraId="11BAE8CE" w14:textId="407FE410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71" w:type="dxa"/>
          </w:tcPr>
          <w:p w14:paraId="4A81DE0F" w14:textId="5BF63FCD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06" w:type="dxa"/>
          </w:tcPr>
          <w:p w14:paraId="7330BA44" w14:textId="732B72F7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7" w:type="dxa"/>
          </w:tcPr>
          <w:p w14:paraId="2F66B439" w14:textId="75343117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</w:tr>
      <w:tr w:rsidR="003E20B4" w:rsidRPr="008B4943" w14:paraId="70719C5A" w14:textId="77777777" w:rsidTr="00DE21DD">
        <w:trPr>
          <w:cantSplit/>
        </w:trPr>
        <w:tc>
          <w:tcPr>
            <w:tcW w:w="2860" w:type="dxa"/>
          </w:tcPr>
          <w:p w14:paraId="761FCA33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1602" w:type="dxa"/>
            <w:gridSpan w:val="2"/>
          </w:tcPr>
          <w:p w14:paraId="3C9CF4F9" w14:textId="77777777" w:rsidR="003E20B4" w:rsidRPr="008B4943" w:rsidRDefault="003E20B4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bidi="th-TH"/>
              </w:rPr>
            </w:pPr>
            <w:r w:rsidRPr="008B4943"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  <w:t>(ร้อยละ)</w:t>
            </w:r>
          </w:p>
        </w:tc>
        <w:tc>
          <w:tcPr>
            <w:tcW w:w="10998" w:type="dxa"/>
            <w:gridSpan w:val="12"/>
          </w:tcPr>
          <w:p w14:paraId="6C6EC467" w14:textId="77777777" w:rsidR="003E20B4" w:rsidRPr="008B4943" w:rsidRDefault="003E20B4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i/>
                <w:iCs/>
                <w:sz w:val="23"/>
                <w:szCs w:val="23"/>
                <w:cs/>
                <w:lang w:val="en-US" w:bidi="th-TH"/>
              </w:rPr>
              <w:t>(ล้านบาท)</w:t>
            </w:r>
          </w:p>
        </w:tc>
      </w:tr>
      <w:tr w:rsidR="003E20B4" w:rsidRPr="008B4943" w14:paraId="3F212D11" w14:textId="77777777" w:rsidTr="00DE21DD">
        <w:trPr>
          <w:cantSplit/>
        </w:trPr>
        <w:tc>
          <w:tcPr>
            <w:tcW w:w="2860" w:type="dxa"/>
          </w:tcPr>
          <w:p w14:paraId="51880921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8B4943">
              <w:rPr>
                <w:b/>
                <w:bCs/>
                <w:i/>
                <w:iCs/>
                <w:sz w:val="23"/>
                <w:szCs w:val="23"/>
                <w:cs/>
              </w:rPr>
              <w:t>บริษัทร่วมทางอ้อม</w:t>
            </w:r>
          </w:p>
        </w:tc>
        <w:tc>
          <w:tcPr>
            <w:tcW w:w="827" w:type="dxa"/>
            <w:vAlign w:val="bottom"/>
          </w:tcPr>
          <w:p w14:paraId="6AD30822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775" w:type="dxa"/>
            <w:vAlign w:val="bottom"/>
          </w:tcPr>
          <w:p w14:paraId="3CEBF5B1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433D4C29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219F97F7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029594C2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3F788887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0E1A89C6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2B243C89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283311D0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4A3F1B53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720812EB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3ACAC46C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0FDE313D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5A13A802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</w:tr>
      <w:tr w:rsidR="000E3172" w:rsidRPr="008B4943" w14:paraId="715B796A" w14:textId="77777777" w:rsidTr="00DE21DD">
        <w:trPr>
          <w:cantSplit/>
        </w:trPr>
        <w:tc>
          <w:tcPr>
            <w:tcW w:w="2860" w:type="dxa"/>
          </w:tcPr>
          <w:p w14:paraId="76CAC4EE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บริษัท อุบลไบโอ เอทานอล จำกัด</w:t>
            </w:r>
          </w:p>
          <w:p w14:paraId="5BF1E3E8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 xml:space="preserve">   (มหาชน)</w:t>
            </w:r>
          </w:p>
        </w:tc>
        <w:tc>
          <w:tcPr>
            <w:tcW w:w="827" w:type="dxa"/>
            <w:vAlign w:val="bottom"/>
          </w:tcPr>
          <w:p w14:paraId="69C12873" w14:textId="4717DC9C" w:rsidR="000E3172" w:rsidRPr="008B4943" w:rsidRDefault="00A679BA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2</w:t>
            </w:r>
            <w:r w:rsidR="000E3172" w:rsidRPr="008B4943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1.</w:t>
            </w: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28</w:t>
            </w:r>
          </w:p>
        </w:tc>
        <w:tc>
          <w:tcPr>
            <w:tcW w:w="775" w:type="dxa"/>
            <w:vAlign w:val="bottom"/>
          </w:tcPr>
          <w:p w14:paraId="3239B692" w14:textId="6D1B4998" w:rsidR="000E3172" w:rsidRPr="008B4943" w:rsidRDefault="00A679BA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2</w:t>
            </w:r>
            <w:r w:rsidR="000E3172" w:rsidRPr="008B4943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1.</w:t>
            </w: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28</w:t>
            </w:r>
          </w:p>
        </w:tc>
        <w:tc>
          <w:tcPr>
            <w:tcW w:w="906" w:type="dxa"/>
            <w:vAlign w:val="bottom"/>
          </w:tcPr>
          <w:p w14:paraId="6B1DBD01" w14:textId="28EC9B3D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2</w:t>
            </w:r>
            <w:r w:rsidR="000E3172" w:rsidRPr="008B4943">
              <w:rPr>
                <w:sz w:val="23"/>
                <w:szCs w:val="23"/>
                <w:cs/>
              </w:rPr>
              <w:t>,</w:t>
            </w:r>
            <w:r w:rsidRPr="008B4943">
              <w:rPr>
                <w:sz w:val="23"/>
                <w:szCs w:val="23"/>
              </w:rPr>
              <w:t>740</w:t>
            </w:r>
          </w:p>
        </w:tc>
        <w:tc>
          <w:tcPr>
            <w:tcW w:w="906" w:type="dxa"/>
            <w:vAlign w:val="bottom"/>
          </w:tcPr>
          <w:p w14:paraId="6EE8B184" w14:textId="276C3348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2</w:t>
            </w:r>
            <w:r w:rsidR="000E3172" w:rsidRPr="008B4943">
              <w:rPr>
                <w:sz w:val="23"/>
                <w:szCs w:val="23"/>
                <w:cs/>
              </w:rPr>
              <w:t>,</w:t>
            </w:r>
            <w:r w:rsidRPr="008B4943">
              <w:rPr>
                <w:sz w:val="23"/>
                <w:szCs w:val="23"/>
              </w:rPr>
              <w:t>740</w:t>
            </w:r>
          </w:p>
        </w:tc>
        <w:tc>
          <w:tcPr>
            <w:tcW w:w="907" w:type="dxa"/>
            <w:vAlign w:val="bottom"/>
          </w:tcPr>
          <w:p w14:paraId="6FEF135B" w14:textId="1EA89C25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763</w:t>
            </w:r>
          </w:p>
        </w:tc>
        <w:tc>
          <w:tcPr>
            <w:tcW w:w="906" w:type="dxa"/>
            <w:vAlign w:val="bottom"/>
          </w:tcPr>
          <w:p w14:paraId="41C67462" w14:textId="19E8F025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763</w:t>
            </w:r>
          </w:p>
        </w:tc>
        <w:tc>
          <w:tcPr>
            <w:tcW w:w="907" w:type="dxa"/>
            <w:vAlign w:val="bottom"/>
          </w:tcPr>
          <w:p w14:paraId="756BA3D9" w14:textId="09208937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8</w:t>
            </w:r>
            <w:r w:rsidR="000E3172" w:rsidRPr="008B4943">
              <w:rPr>
                <w:sz w:val="23"/>
                <w:szCs w:val="23"/>
              </w:rPr>
              <w:t>1</w:t>
            </w:r>
            <w:r w:rsidRPr="008B4943">
              <w:rPr>
                <w:sz w:val="23"/>
                <w:szCs w:val="23"/>
              </w:rPr>
              <w:t>4</w:t>
            </w:r>
          </w:p>
        </w:tc>
        <w:tc>
          <w:tcPr>
            <w:tcW w:w="963" w:type="dxa"/>
            <w:vAlign w:val="bottom"/>
          </w:tcPr>
          <w:p w14:paraId="3D79AA47" w14:textId="6543C9AB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799</w:t>
            </w:r>
          </w:p>
        </w:tc>
        <w:tc>
          <w:tcPr>
            <w:tcW w:w="906" w:type="dxa"/>
            <w:vAlign w:val="bottom"/>
          </w:tcPr>
          <w:p w14:paraId="7F8635BD" w14:textId="3093A708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AC88C98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5AC683A6" w14:textId="73A95E40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8</w:t>
            </w:r>
            <w:r w:rsidR="000E3172" w:rsidRPr="008B4943">
              <w:rPr>
                <w:sz w:val="23"/>
                <w:szCs w:val="23"/>
              </w:rPr>
              <w:t>1</w:t>
            </w:r>
            <w:r w:rsidRPr="008B4943">
              <w:rPr>
                <w:sz w:val="23"/>
                <w:szCs w:val="23"/>
              </w:rPr>
              <w:t>4</w:t>
            </w:r>
          </w:p>
        </w:tc>
        <w:tc>
          <w:tcPr>
            <w:tcW w:w="971" w:type="dxa"/>
            <w:vAlign w:val="bottom"/>
          </w:tcPr>
          <w:p w14:paraId="0CB56EBE" w14:textId="58E0C246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799</w:t>
            </w:r>
          </w:p>
        </w:tc>
        <w:tc>
          <w:tcPr>
            <w:tcW w:w="906" w:type="dxa"/>
            <w:vAlign w:val="bottom"/>
          </w:tcPr>
          <w:p w14:paraId="27663708" w14:textId="01D24A72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759F6BD" w14:textId="4CDBDEFE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</w:tr>
      <w:tr w:rsidR="000E3172" w:rsidRPr="008B4943" w14:paraId="424A23CC" w14:textId="77777777" w:rsidTr="00DE21DD">
        <w:trPr>
          <w:cantSplit/>
        </w:trPr>
        <w:tc>
          <w:tcPr>
            <w:tcW w:w="2860" w:type="dxa"/>
          </w:tcPr>
          <w:p w14:paraId="5D4DBFA8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</w:rPr>
              <w:t>PetroWind Energy Inc</w:t>
            </w:r>
            <w:r w:rsidRPr="008B4943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827" w:type="dxa"/>
            <w:vAlign w:val="bottom"/>
          </w:tcPr>
          <w:p w14:paraId="0ABE7C75" w14:textId="141404F6" w:rsidR="000E3172" w:rsidRPr="008B4943" w:rsidRDefault="00A679BA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="000E3172" w:rsidRPr="008B4943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5" w:type="dxa"/>
            <w:vAlign w:val="bottom"/>
          </w:tcPr>
          <w:p w14:paraId="48B9419C" w14:textId="023DE279" w:rsidR="000E3172" w:rsidRPr="008B4943" w:rsidRDefault="00A679BA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="000E3172" w:rsidRPr="008B4943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6" w:type="dxa"/>
            <w:vAlign w:val="bottom"/>
          </w:tcPr>
          <w:p w14:paraId="0616E4DA" w14:textId="62AEED63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895</w:t>
            </w:r>
          </w:p>
        </w:tc>
        <w:tc>
          <w:tcPr>
            <w:tcW w:w="906" w:type="dxa"/>
            <w:vAlign w:val="bottom"/>
          </w:tcPr>
          <w:p w14:paraId="3756373E" w14:textId="063CF937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895</w:t>
            </w:r>
          </w:p>
        </w:tc>
        <w:tc>
          <w:tcPr>
            <w:tcW w:w="907" w:type="dxa"/>
            <w:vAlign w:val="bottom"/>
          </w:tcPr>
          <w:p w14:paraId="01921A45" w14:textId="3E28E8B2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922</w:t>
            </w:r>
          </w:p>
        </w:tc>
        <w:tc>
          <w:tcPr>
            <w:tcW w:w="906" w:type="dxa"/>
            <w:vAlign w:val="bottom"/>
          </w:tcPr>
          <w:p w14:paraId="5D068D40" w14:textId="6C7322D0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922</w:t>
            </w:r>
          </w:p>
        </w:tc>
        <w:tc>
          <w:tcPr>
            <w:tcW w:w="907" w:type="dxa"/>
            <w:vAlign w:val="bottom"/>
          </w:tcPr>
          <w:p w14:paraId="5F65B554" w14:textId="1BAF6C5C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1,1</w:t>
            </w:r>
            <w:r w:rsidR="00A679BA" w:rsidRPr="008B4943">
              <w:rPr>
                <w:sz w:val="23"/>
                <w:szCs w:val="23"/>
              </w:rPr>
              <w:t>60</w:t>
            </w:r>
          </w:p>
        </w:tc>
        <w:tc>
          <w:tcPr>
            <w:tcW w:w="963" w:type="dxa"/>
            <w:vAlign w:val="bottom"/>
          </w:tcPr>
          <w:p w14:paraId="5BEA3E17" w14:textId="2777EF98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1,1</w:t>
            </w:r>
            <w:r w:rsidR="00A679BA" w:rsidRPr="008B4943">
              <w:rPr>
                <w:sz w:val="23"/>
                <w:szCs w:val="23"/>
              </w:rPr>
              <w:t>26</w:t>
            </w:r>
          </w:p>
        </w:tc>
        <w:tc>
          <w:tcPr>
            <w:tcW w:w="906" w:type="dxa"/>
            <w:vAlign w:val="bottom"/>
          </w:tcPr>
          <w:p w14:paraId="445CEBBF" w14:textId="5BC0E7FD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BCCCDBD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3AFD8CD9" w14:textId="3851A2D6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1,1</w:t>
            </w:r>
            <w:r w:rsidR="00A679BA" w:rsidRPr="008B4943">
              <w:rPr>
                <w:sz w:val="23"/>
                <w:szCs w:val="23"/>
              </w:rPr>
              <w:t>60</w:t>
            </w:r>
          </w:p>
        </w:tc>
        <w:tc>
          <w:tcPr>
            <w:tcW w:w="971" w:type="dxa"/>
            <w:vAlign w:val="bottom"/>
          </w:tcPr>
          <w:p w14:paraId="2C113BB9" w14:textId="4D54DDE2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1,1</w:t>
            </w:r>
            <w:r w:rsidR="00A679BA" w:rsidRPr="008B4943">
              <w:rPr>
                <w:sz w:val="23"/>
                <w:szCs w:val="23"/>
              </w:rPr>
              <w:t>26</w:t>
            </w:r>
          </w:p>
        </w:tc>
        <w:tc>
          <w:tcPr>
            <w:tcW w:w="906" w:type="dxa"/>
            <w:vAlign w:val="bottom"/>
          </w:tcPr>
          <w:p w14:paraId="2C2CE859" w14:textId="4BDEF9C8" w:rsidR="000E3172" w:rsidRPr="008B4943" w:rsidRDefault="009C06F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3"/>
                <w:szCs w:val="23"/>
              </w:rPr>
            </w:pPr>
            <w:r w:rsidRPr="008B4943">
              <w:rPr>
                <w:color w:val="000000" w:themeColor="text1"/>
                <w:sz w:val="23"/>
                <w:szCs w:val="23"/>
              </w:rPr>
              <w:t>1</w:t>
            </w:r>
            <w:r w:rsidR="00A679BA" w:rsidRPr="008B4943"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1DA6464" w14:textId="10C077B1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7</w:t>
            </w:r>
          </w:p>
        </w:tc>
      </w:tr>
      <w:tr w:rsidR="000E3172" w:rsidRPr="008B4943" w14:paraId="4DC7F19B" w14:textId="77777777" w:rsidTr="00DE21DD">
        <w:trPr>
          <w:cantSplit/>
        </w:trPr>
        <w:tc>
          <w:tcPr>
            <w:tcW w:w="2860" w:type="dxa"/>
          </w:tcPr>
          <w:p w14:paraId="314C3049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Star Energy Group Holdings Pte</w:t>
            </w:r>
            <w:r w:rsidRPr="008B4943">
              <w:rPr>
                <w:sz w:val="23"/>
                <w:szCs w:val="23"/>
                <w:cs/>
              </w:rPr>
              <w:t xml:space="preserve">. </w:t>
            </w:r>
            <w:r w:rsidRPr="008B4943">
              <w:rPr>
                <w:sz w:val="23"/>
                <w:szCs w:val="23"/>
              </w:rPr>
              <w:t>Ltd</w:t>
            </w:r>
            <w:r w:rsidRPr="008B4943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827" w:type="dxa"/>
            <w:vAlign w:val="bottom"/>
          </w:tcPr>
          <w:p w14:paraId="52E53EEE" w14:textId="0CA7BB2A" w:rsidR="000E3172" w:rsidRPr="008B4943" w:rsidRDefault="00A679BA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  <w:r w:rsidR="000E3172" w:rsidRPr="008B4943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775" w:type="dxa"/>
            <w:vAlign w:val="bottom"/>
          </w:tcPr>
          <w:p w14:paraId="3FAC0535" w14:textId="35F9F943" w:rsidR="000E3172" w:rsidRPr="008B4943" w:rsidRDefault="00A679BA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  <w:r w:rsidR="000E3172" w:rsidRPr="008B4943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906" w:type="dxa"/>
            <w:vAlign w:val="bottom"/>
          </w:tcPr>
          <w:p w14:paraId="45508670" w14:textId="0BDB502E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28</w:t>
            </w:r>
            <w:r w:rsidR="000E3172" w:rsidRPr="008B4943">
              <w:rPr>
                <w:sz w:val="23"/>
                <w:szCs w:val="23"/>
              </w:rPr>
              <w:t>,1</w:t>
            </w:r>
            <w:r w:rsidRPr="008B4943">
              <w:rPr>
                <w:sz w:val="23"/>
                <w:szCs w:val="23"/>
              </w:rPr>
              <w:t>69</w:t>
            </w:r>
          </w:p>
        </w:tc>
        <w:tc>
          <w:tcPr>
            <w:tcW w:w="906" w:type="dxa"/>
            <w:vAlign w:val="bottom"/>
          </w:tcPr>
          <w:p w14:paraId="3D425BC4" w14:textId="42EFEC04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28</w:t>
            </w:r>
            <w:r w:rsidR="000E3172" w:rsidRPr="008B4943">
              <w:rPr>
                <w:sz w:val="23"/>
                <w:szCs w:val="23"/>
              </w:rPr>
              <w:t>,1</w:t>
            </w:r>
            <w:r w:rsidRPr="008B4943">
              <w:rPr>
                <w:sz w:val="23"/>
                <w:szCs w:val="23"/>
              </w:rPr>
              <w:t>69</w:t>
            </w:r>
          </w:p>
        </w:tc>
        <w:tc>
          <w:tcPr>
            <w:tcW w:w="907" w:type="dxa"/>
            <w:vAlign w:val="bottom"/>
          </w:tcPr>
          <w:p w14:paraId="35C74951" w14:textId="302DB2FE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11,</w:t>
            </w:r>
            <w:r w:rsidR="00A679BA" w:rsidRPr="008B4943">
              <w:rPr>
                <w:sz w:val="23"/>
                <w:szCs w:val="23"/>
              </w:rPr>
              <w:t>889</w:t>
            </w:r>
          </w:p>
        </w:tc>
        <w:tc>
          <w:tcPr>
            <w:tcW w:w="906" w:type="dxa"/>
            <w:vAlign w:val="bottom"/>
          </w:tcPr>
          <w:p w14:paraId="39547D78" w14:textId="64CE654C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11,</w:t>
            </w:r>
            <w:r w:rsidR="00A679BA" w:rsidRPr="008B4943">
              <w:rPr>
                <w:sz w:val="23"/>
                <w:szCs w:val="23"/>
              </w:rPr>
              <w:t>889</w:t>
            </w:r>
          </w:p>
        </w:tc>
        <w:tc>
          <w:tcPr>
            <w:tcW w:w="907" w:type="dxa"/>
            <w:vAlign w:val="bottom"/>
          </w:tcPr>
          <w:p w14:paraId="795E44A6" w14:textId="71E851C9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</w:rPr>
              <w:t>11,</w:t>
            </w:r>
            <w:r w:rsidR="00A679BA" w:rsidRPr="008B4943">
              <w:rPr>
                <w:sz w:val="23"/>
                <w:szCs w:val="23"/>
              </w:rPr>
              <w:t>589</w:t>
            </w:r>
          </w:p>
        </w:tc>
        <w:tc>
          <w:tcPr>
            <w:tcW w:w="963" w:type="dxa"/>
            <w:vAlign w:val="bottom"/>
          </w:tcPr>
          <w:p w14:paraId="307C8F43" w14:textId="410D09C9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</w:rPr>
              <w:t>1</w:t>
            </w:r>
            <w:r w:rsidR="00A679BA" w:rsidRPr="008B4943">
              <w:rPr>
                <w:sz w:val="23"/>
                <w:szCs w:val="23"/>
              </w:rPr>
              <w:t>2</w:t>
            </w:r>
            <w:r w:rsidRPr="008B4943">
              <w:rPr>
                <w:sz w:val="23"/>
                <w:szCs w:val="23"/>
              </w:rPr>
              <w:t>,</w:t>
            </w:r>
            <w:r w:rsidR="00A679BA" w:rsidRPr="008B4943">
              <w:rPr>
                <w:sz w:val="23"/>
                <w:szCs w:val="23"/>
              </w:rPr>
              <w:t>497</w:t>
            </w:r>
          </w:p>
        </w:tc>
        <w:tc>
          <w:tcPr>
            <w:tcW w:w="906" w:type="dxa"/>
            <w:vAlign w:val="bottom"/>
          </w:tcPr>
          <w:p w14:paraId="3590DA07" w14:textId="5DE0A868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11090C79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3302DD7" w14:textId="41FCCF4E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</w:rPr>
              <w:t>11,</w:t>
            </w:r>
            <w:r w:rsidR="00A679BA" w:rsidRPr="008B4943">
              <w:rPr>
                <w:sz w:val="23"/>
                <w:szCs w:val="23"/>
              </w:rPr>
              <w:t>589</w:t>
            </w:r>
          </w:p>
        </w:tc>
        <w:tc>
          <w:tcPr>
            <w:tcW w:w="971" w:type="dxa"/>
            <w:vAlign w:val="bottom"/>
          </w:tcPr>
          <w:p w14:paraId="0A5B4735" w14:textId="7BD9C3E1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</w:rPr>
              <w:t>1</w:t>
            </w:r>
            <w:r w:rsidR="00A679BA" w:rsidRPr="008B4943">
              <w:rPr>
                <w:sz w:val="23"/>
                <w:szCs w:val="23"/>
              </w:rPr>
              <w:t>2</w:t>
            </w:r>
            <w:r w:rsidRPr="008B4943">
              <w:rPr>
                <w:sz w:val="23"/>
                <w:szCs w:val="23"/>
              </w:rPr>
              <w:t>,</w:t>
            </w:r>
            <w:r w:rsidR="00A679BA" w:rsidRPr="008B4943">
              <w:rPr>
                <w:sz w:val="23"/>
                <w:szCs w:val="23"/>
              </w:rPr>
              <w:t>497</w:t>
            </w:r>
          </w:p>
        </w:tc>
        <w:tc>
          <w:tcPr>
            <w:tcW w:w="906" w:type="dxa"/>
            <w:vAlign w:val="bottom"/>
          </w:tcPr>
          <w:p w14:paraId="6AC77546" w14:textId="5EA1549C" w:rsidR="000E3172" w:rsidRPr="008B4943" w:rsidRDefault="009C06F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3"/>
                <w:szCs w:val="23"/>
              </w:rPr>
            </w:pPr>
            <w:r w:rsidRPr="008B4943">
              <w:rPr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0EAE10A" w14:textId="2A06A159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</w:tr>
      <w:tr w:rsidR="000E3172" w:rsidRPr="008B4943" w14:paraId="0E735347" w14:textId="77777777" w:rsidTr="00DE21DD">
        <w:trPr>
          <w:cantSplit/>
        </w:trPr>
        <w:tc>
          <w:tcPr>
            <w:tcW w:w="2860" w:type="dxa"/>
          </w:tcPr>
          <w:p w14:paraId="0A8CB143" w14:textId="1B8F4774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OKEA ASA</w:t>
            </w:r>
          </w:p>
        </w:tc>
        <w:tc>
          <w:tcPr>
            <w:tcW w:w="827" w:type="dxa"/>
            <w:vAlign w:val="bottom"/>
          </w:tcPr>
          <w:p w14:paraId="52791022" w14:textId="73B55E79" w:rsidR="000E3172" w:rsidRPr="008B4943" w:rsidRDefault="00A679BA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46</w:t>
            </w:r>
            <w:r w:rsidR="000E3172" w:rsidRPr="008B4943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32</w:t>
            </w:r>
          </w:p>
        </w:tc>
        <w:tc>
          <w:tcPr>
            <w:tcW w:w="775" w:type="dxa"/>
            <w:vAlign w:val="bottom"/>
          </w:tcPr>
          <w:p w14:paraId="096CDC6B" w14:textId="743895B6" w:rsidR="000E3172" w:rsidRPr="008B4943" w:rsidRDefault="00A679BA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46</w:t>
            </w:r>
            <w:r w:rsidR="000E3172" w:rsidRPr="008B4943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52</w:t>
            </w:r>
          </w:p>
        </w:tc>
        <w:tc>
          <w:tcPr>
            <w:tcW w:w="906" w:type="dxa"/>
            <w:vAlign w:val="bottom"/>
          </w:tcPr>
          <w:p w14:paraId="3050B636" w14:textId="36C31911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38</w:t>
            </w:r>
          </w:p>
        </w:tc>
        <w:tc>
          <w:tcPr>
            <w:tcW w:w="906" w:type="dxa"/>
            <w:vAlign w:val="bottom"/>
          </w:tcPr>
          <w:p w14:paraId="236AF815" w14:textId="69D18A16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38</w:t>
            </w:r>
          </w:p>
        </w:tc>
        <w:tc>
          <w:tcPr>
            <w:tcW w:w="907" w:type="dxa"/>
            <w:vAlign w:val="bottom"/>
          </w:tcPr>
          <w:p w14:paraId="59BBF586" w14:textId="17CC5B91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3</w:t>
            </w:r>
            <w:r w:rsidR="000E3172" w:rsidRPr="008B4943">
              <w:rPr>
                <w:sz w:val="23"/>
                <w:szCs w:val="23"/>
              </w:rPr>
              <w:t>,</w:t>
            </w:r>
            <w:r w:rsidRPr="008B4943">
              <w:rPr>
                <w:sz w:val="23"/>
                <w:szCs w:val="23"/>
              </w:rPr>
              <w:t>844</w:t>
            </w:r>
          </w:p>
        </w:tc>
        <w:tc>
          <w:tcPr>
            <w:tcW w:w="906" w:type="dxa"/>
            <w:vAlign w:val="bottom"/>
          </w:tcPr>
          <w:p w14:paraId="1AC702DA" w14:textId="06BED084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3</w:t>
            </w:r>
            <w:r w:rsidR="000E3172" w:rsidRPr="008B4943">
              <w:rPr>
                <w:sz w:val="23"/>
                <w:szCs w:val="23"/>
              </w:rPr>
              <w:t>,</w:t>
            </w:r>
            <w:r w:rsidRPr="008B4943">
              <w:rPr>
                <w:sz w:val="23"/>
                <w:szCs w:val="23"/>
              </w:rPr>
              <w:t>844</w:t>
            </w:r>
          </w:p>
        </w:tc>
        <w:tc>
          <w:tcPr>
            <w:tcW w:w="907" w:type="dxa"/>
            <w:vAlign w:val="bottom"/>
          </w:tcPr>
          <w:p w14:paraId="5FC5319F" w14:textId="25CB9842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2</w:t>
            </w:r>
            <w:r w:rsidR="000E3172" w:rsidRPr="008B4943">
              <w:rPr>
                <w:sz w:val="23"/>
                <w:szCs w:val="23"/>
              </w:rPr>
              <w:t>,1</w:t>
            </w:r>
            <w:r w:rsidRPr="008B4943">
              <w:rPr>
                <w:sz w:val="23"/>
                <w:szCs w:val="23"/>
              </w:rPr>
              <w:t>65</w:t>
            </w:r>
          </w:p>
        </w:tc>
        <w:tc>
          <w:tcPr>
            <w:tcW w:w="963" w:type="dxa"/>
            <w:vAlign w:val="bottom"/>
          </w:tcPr>
          <w:p w14:paraId="2B0D8518" w14:textId="7E9027BD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</w:rPr>
              <w:t>3</w:t>
            </w:r>
            <w:r w:rsidR="000E3172" w:rsidRPr="008B4943">
              <w:rPr>
                <w:sz w:val="23"/>
                <w:szCs w:val="23"/>
              </w:rPr>
              <w:t>,</w:t>
            </w:r>
            <w:r w:rsidRPr="008B4943">
              <w:rPr>
                <w:sz w:val="23"/>
                <w:szCs w:val="23"/>
              </w:rPr>
              <w:t>505</w:t>
            </w:r>
          </w:p>
        </w:tc>
        <w:tc>
          <w:tcPr>
            <w:tcW w:w="906" w:type="dxa"/>
            <w:vAlign w:val="bottom"/>
          </w:tcPr>
          <w:p w14:paraId="40B7A583" w14:textId="5F96EC5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60556A7B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7E2CCFF" w14:textId="3344EA7E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</w:rPr>
              <w:t>2</w:t>
            </w:r>
            <w:r w:rsidR="000E3172" w:rsidRPr="008B4943">
              <w:rPr>
                <w:sz w:val="23"/>
                <w:szCs w:val="23"/>
              </w:rPr>
              <w:t>,1</w:t>
            </w:r>
            <w:r w:rsidRPr="008B4943">
              <w:rPr>
                <w:sz w:val="23"/>
                <w:szCs w:val="23"/>
              </w:rPr>
              <w:t>65</w:t>
            </w:r>
          </w:p>
        </w:tc>
        <w:tc>
          <w:tcPr>
            <w:tcW w:w="971" w:type="dxa"/>
            <w:vAlign w:val="bottom"/>
          </w:tcPr>
          <w:p w14:paraId="62DF2415" w14:textId="00AF751A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</w:rPr>
              <w:t>3</w:t>
            </w:r>
            <w:r w:rsidR="000E3172" w:rsidRPr="008B4943">
              <w:rPr>
                <w:sz w:val="23"/>
                <w:szCs w:val="23"/>
              </w:rPr>
              <w:t>,</w:t>
            </w:r>
            <w:r w:rsidRPr="008B4943">
              <w:rPr>
                <w:sz w:val="23"/>
                <w:szCs w:val="23"/>
              </w:rPr>
              <w:t>505</w:t>
            </w:r>
          </w:p>
        </w:tc>
        <w:tc>
          <w:tcPr>
            <w:tcW w:w="906" w:type="dxa"/>
            <w:vAlign w:val="bottom"/>
          </w:tcPr>
          <w:p w14:paraId="2578247B" w14:textId="0B182603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D1C36E9" w14:textId="5B689C76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</w:tr>
      <w:tr w:rsidR="000E3172" w:rsidRPr="008B4943" w14:paraId="0611DF8E" w14:textId="77777777" w:rsidTr="00DE21DD">
        <w:trPr>
          <w:cantSplit/>
        </w:trPr>
        <w:tc>
          <w:tcPr>
            <w:tcW w:w="2860" w:type="dxa"/>
          </w:tcPr>
          <w:p w14:paraId="794E7AF8" w14:textId="7FD02E89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Impact Energy Asia Development Ltd</w:t>
            </w:r>
            <w:r w:rsidRPr="008B4943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827" w:type="dxa"/>
            <w:vAlign w:val="bottom"/>
          </w:tcPr>
          <w:p w14:paraId="52D0746E" w14:textId="6019ABDB" w:rsidR="000E3172" w:rsidRPr="008B4943" w:rsidRDefault="00A679BA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45</w:t>
            </w:r>
            <w:r w:rsidR="000E3172" w:rsidRPr="008B4943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5" w:type="dxa"/>
            <w:vAlign w:val="bottom"/>
          </w:tcPr>
          <w:p w14:paraId="220F6F03" w14:textId="63683987" w:rsidR="000E3172" w:rsidRPr="008B4943" w:rsidRDefault="00A679BA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45</w:t>
            </w:r>
            <w:r w:rsidR="000E3172" w:rsidRPr="008B4943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6" w:type="dxa"/>
            <w:vAlign w:val="bottom"/>
          </w:tcPr>
          <w:p w14:paraId="452291C4" w14:textId="5F9DC83F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5A3EF793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CACA768" w14:textId="55354031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69F14ED" w14:textId="77777777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FF2A143" w14:textId="37CD1488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63" w:type="dxa"/>
            <w:vAlign w:val="bottom"/>
          </w:tcPr>
          <w:p w14:paraId="7A216705" w14:textId="1831C21F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6E7A294B" w14:textId="0B3803C6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F8F1376" w14:textId="77777777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EEA8165" w14:textId="7CA0CFE4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71" w:type="dxa"/>
            <w:vAlign w:val="bottom"/>
          </w:tcPr>
          <w:p w14:paraId="5572A5E7" w14:textId="72C7E4FA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A53812F" w14:textId="38770114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08FC1FD" w14:textId="57473F7F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</w:tr>
      <w:tr w:rsidR="000E3172" w:rsidRPr="008B4943" w14:paraId="30B51395" w14:textId="77777777" w:rsidTr="00DE21DD">
        <w:trPr>
          <w:cantSplit/>
        </w:trPr>
        <w:tc>
          <w:tcPr>
            <w:tcW w:w="2860" w:type="dxa"/>
          </w:tcPr>
          <w:p w14:paraId="76B9F97D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</w:p>
        </w:tc>
        <w:tc>
          <w:tcPr>
            <w:tcW w:w="827" w:type="dxa"/>
            <w:vAlign w:val="bottom"/>
          </w:tcPr>
          <w:p w14:paraId="57A5255F" w14:textId="77777777" w:rsidR="000E3172" w:rsidRPr="008B4943" w:rsidRDefault="000E3172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5" w:type="dxa"/>
            <w:vAlign w:val="bottom"/>
          </w:tcPr>
          <w:p w14:paraId="75979C2E" w14:textId="77777777" w:rsidR="000E3172" w:rsidRPr="008B4943" w:rsidRDefault="000E3172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544F756A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07584225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5FEE48BA" w14:textId="23DDC904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</w:rPr>
              <w:t>1</w:t>
            </w:r>
            <w:r w:rsidR="00A679BA" w:rsidRPr="008B4943">
              <w:rPr>
                <w:b/>
                <w:bCs/>
                <w:sz w:val="23"/>
                <w:szCs w:val="23"/>
              </w:rPr>
              <w:t>7</w:t>
            </w:r>
            <w:r w:rsidRPr="008B4943">
              <w:rPr>
                <w:b/>
                <w:bCs/>
                <w:sz w:val="23"/>
                <w:szCs w:val="23"/>
              </w:rPr>
              <w:t>,</w:t>
            </w:r>
            <w:r w:rsidR="00A679BA" w:rsidRPr="008B4943">
              <w:rPr>
                <w:b/>
                <w:bCs/>
                <w:sz w:val="23"/>
                <w:szCs w:val="23"/>
              </w:rPr>
              <w:t>4</w:t>
            </w:r>
            <w:r w:rsidRPr="008B4943">
              <w:rPr>
                <w:b/>
                <w:bCs/>
                <w:sz w:val="23"/>
                <w:szCs w:val="23"/>
              </w:rPr>
              <w:t>1</w:t>
            </w:r>
            <w:r w:rsidR="00A679BA" w:rsidRPr="008B4943">
              <w:rPr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906" w:type="dxa"/>
            <w:vAlign w:val="bottom"/>
          </w:tcPr>
          <w:p w14:paraId="5368E5C1" w14:textId="45B82A6D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</w:rPr>
              <w:t>1</w:t>
            </w:r>
            <w:r w:rsidR="00A679BA" w:rsidRPr="008B4943">
              <w:rPr>
                <w:b/>
                <w:bCs/>
                <w:sz w:val="23"/>
                <w:szCs w:val="23"/>
              </w:rPr>
              <w:t>7</w:t>
            </w:r>
            <w:r w:rsidRPr="008B4943">
              <w:rPr>
                <w:b/>
                <w:bCs/>
                <w:sz w:val="23"/>
                <w:szCs w:val="23"/>
              </w:rPr>
              <w:t>,</w:t>
            </w:r>
            <w:r w:rsidR="00A679BA" w:rsidRPr="008B4943">
              <w:rPr>
                <w:b/>
                <w:bCs/>
                <w:sz w:val="23"/>
                <w:szCs w:val="23"/>
              </w:rPr>
              <w:t>4</w:t>
            </w:r>
            <w:r w:rsidRPr="008B4943">
              <w:rPr>
                <w:b/>
                <w:bCs/>
                <w:sz w:val="23"/>
                <w:szCs w:val="23"/>
              </w:rPr>
              <w:t>1</w:t>
            </w:r>
            <w:r w:rsidR="00A679BA" w:rsidRPr="008B4943">
              <w:rPr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907" w:type="dxa"/>
            <w:vAlign w:val="bottom"/>
          </w:tcPr>
          <w:p w14:paraId="7A430350" w14:textId="54A8A338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</w:rPr>
              <w:t>1</w:t>
            </w:r>
            <w:r w:rsidR="00A679BA" w:rsidRPr="008B4943">
              <w:rPr>
                <w:b/>
                <w:bCs/>
                <w:sz w:val="23"/>
                <w:szCs w:val="23"/>
              </w:rPr>
              <w:t>5</w:t>
            </w:r>
            <w:r w:rsidRPr="008B4943">
              <w:rPr>
                <w:b/>
                <w:bCs/>
                <w:sz w:val="23"/>
                <w:szCs w:val="23"/>
              </w:rPr>
              <w:t>,</w:t>
            </w:r>
            <w:r w:rsidR="00A679BA" w:rsidRPr="008B4943">
              <w:rPr>
                <w:b/>
                <w:bCs/>
                <w:sz w:val="23"/>
                <w:szCs w:val="23"/>
              </w:rPr>
              <w:t>728</w:t>
            </w:r>
          </w:p>
        </w:tc>
        <w:tc>
          <w:tcPr>
            <w:tcW w:w="963" w:type="dxa"/>
            <w:vAlign w:val="bottom"/>
          </w:tcPr>
          <w:p w14:paraId="77E30AF8" w14:textId="6A55C485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</w:rPr>
              <w:t>1</w:t>
            </w:r>
            <w:r w:rsidR="00A679BA" w:rsidRPr="008B4943">
              <w:rPr>
                <w:b/>
                <w:bCs/>
                <w:sz w:val="23"/>
                <w:szCs w:val="23"/>
              </w:rPr>
              <w:t>7</w:t>
            </w:r>
            <w:r w:rsidRPr="008B4943">
              <w:rPr>
                <w:b/>
                <w:bCs/>
                <w:sz w:val="23"/>
                <w:szCs w:val="23"/>
              </w:rPr>
              <w:t>,</w:t>
            </w:r>
            <w:r w:rsidR="00A679BA" w:rsidRPr="008B4943">
              <w:rPr>
                <w:b/>
                <w:bCs/>
                <w:sz w:val="23"/>
                <w:szCs w:val="23"/>
              </w:rPr>
              <w:t>927</w:t>
            </w:r>
          </w:p>
        </w:tc>
        <w:tc>
          <w:tcPr>
            <w:tcW w:w="906" w:type="dxa"/>
            <w:vAlign w:val="bottom"/>
          </w:tcPr>
          <w:p w14:paraId="5C28D67C" w14:textId="3B3AF48E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25B93FC5" w14:textId="77777777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ED0318C" w14:textId="31E8F947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</w:rPr>
              <w:t>1</w:t>
            </w:r>
            <w:r w:rsidR="00A679BA" w:rsidRPr="008B4943">
              <w:rPr>
                <w:b/>
                <w:bCs/>
                <w:sz w:val="23"/>
                <w:szCs w:val="23"/>
              </w:rPr>
              <w:t>5</w:t>
            </w:r>
            <w:r w:rsidRPr="008B4943">
              <w:rPr>
                <w:b/>
                <w:bCs/>
                <w:sz w:val="23"/>
                <w:szCs w:val="23"/>
              </w:rPr>
              <w:t>,</w:t>
            </w:r>
            <w:r w:rsidR="00A679BA" w:rsidRPr="008B4943">
              <w:rPr>
                <w:b/>
                <w:bCs/>
                <w:sz w:val="23"/>
                <w:szCs w:val="23"/>
              </w:rPr>
              <w:t>728</w:t>
            </w:r>
          </w:p>
        </w:tc>
        <w:tc>
          <w:tcPr>
            <w:tcW w:w="971" w:type="dxa"/>
            <w:vAlign w:val="bottom"/>
          </w:tcPr>
          <w:p w14:paraId="24099E8E" w14:textId="61BE7949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</w:rPr>
              <w:t>1</w:t>
            </w:r>
            <w:r w:rsidR="00A679BA" w:rsidRPr="008B4943">
              <w:rPr>
                <w:b/>
                <w:bCs/>
                <w:sz w:val="23"/>
                <w:szCs w:val="23"/>
              </w:rPr>
              <w:t>7</w:t>
            </w:r>
            <w:r w:rsidRPr="008B4943">
              <w:rPr>
                <w:b/>
                <w:bCs/>
                <w:sz w:val="23"/>
                <w:szCs w:val="23"/>
              </w:rPr>
              <w:t>,</w:t>
            </w:r>
            <w:r w:rsidR="00A679BA" w:rsidRPr="008B4943">
              <w:rPr>
                <w:b/>
                <w:bCs/>
                <w:sz w:val="23"/>
                <w:szCs w:val="23"/>
              </w:rPr>
              <w:t>927</w:t>
            </w:r>
          </w:p>
        </w:tc>
        <w:tc>
          <w:tcPr>
            <w:tcW w:w="906" w:type="dxa"/>
            <w:vAlign w:val="bottom"/>
          </w:tcPr>
          <w:p w14:paraId="20146722" w14:textId="158C351E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</w:rPr>
              <w:t>1</w:t>
            </w:r>
            <w:r w:rsidR="00A679BA" w:rsidRPr="008B4943">
              <w:rPr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9C54A02" w14:textId="27F722DA" w:rsidR="000E3172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8B4943">
              <w:rPr>
                <w:b/>
                <w:bCs/>
                <w:sz w:val="23"/>
                <w:szCs w:val="23"/>
              </w:rPr>
              <w:t>7</w:t>
            </w:r>
          </w:p>
        </w:tc>
      </w:tr>
      <w:tr w:rsidR="00CA2237" w:rsidRPr="008B4943" w14:paraId="574D9211" w14:textId="77777777" w:rsidTr="00DE21DD">
        <w:trPr>
          <w:cantSplit/>
        </w:trPr>
        <w:tc>
          <w:tcPr>
            <w:tcW w:w="2860" w:type="dxa"/>
          </w:tcPr>
          <w:p w14:paraId="2DBD0157" w14:textId="77777777" w:rsidR="00CA2237" w:rsidRPr="008B4943" w:rsidRDefault="00CA223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8B4943">
              <w:rPr>
                <w:b/>
                <w:bCs/>
                <w:i/>
                <w:i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827" w:type="dxa"/>
            <w:vAlign w:val="bottom"/>
          </w:tcPr>
          <w:p w14:paraId="46E921A6" w14:textId="77777777" w:rsidR="00CA2237" w:rsidRPr="008B4943" w:rsidRDefault="00CA2237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5" w:type="dxa"/>
            <w:vAlign w:val="bottom"/>
          </w:tcPr>
          <w:p w14:paraId="78BCBC3C" w14:textId="77777777" w:rsidR="00CA2237" w:rsidRPr="008B4943" w:rsidRDefault="00CA2237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7B8E4F51" w14:textId="77777777" w:rsidR="00CA2237" w:rsidRPr="008B4943" w:rsidRDefault="00CA223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1D85CAA4" w14:textId="77777777" w:rsidR="00CA2237" w:rsidRPr="008B4943" w:rsidRDefault="00CA223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30BBC4EE" w14:textId="77777777" w:rsidR="00CA2237" w:rsidRPr="008B4943" w:rsidRDefault="00CA223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2E7E9FA6" w14:textId="77777777" w:rsidR="00CA2237" w:rsidRPr="008B4943" w:rsidRDefault="00CA223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4ABF7E31" w14:textId="77777777" w:rsidR="00CA2237" w:rsidRPr="008B4943" w:rsidRDefault="00CA223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63" w:type="dxa"/>
            <w:vAlign w:val="bottom"/>
          </w:tcPr>
          <w:p w14:paraId="2F59044E" w14:textId="77777777" w:rsidR="00CA2237" w:rsidRPr="008B4943" w:rsidRDefault="00CA223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0506EA66" w14:textId="77777777" w:rsidR="00CA2237" w:rsidRPr="008B4943" w:rsidRDefault="00CA223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755AF829" w14:textId="77777777" w:rsidR="00CA2237" w:rsidRPr="008B4943" w:rsidRDefault="00CA223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3DEF2412" w14:textId="77777777" w:rsidR="00CA2237" w:rsidRPr="008B4943" w:rsidRDefault="00CA223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71" w:type="dxa"/>
            <w:vAlign w:val="bottom"/>
          </w:tcPr>
          <w:p w14:paraId="1A47A507" w14:textId="77777777" w:rsidR="00CA2237" w:rsidRPr="008B4943" w:rsidRDefault="00CA223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4992B2E4" w14:textId="77777777" w:rsidR="00CA2237" w:rsidRPr="008B4943" w:rsidRDefault="00CA223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BE5BB42" w14:textId="77777777" w:rsidR="00CA2237" w:rsidRPr="008B4943" w:rsidRDefault="00CA223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</w:tr>
      <w:tr w:rsidR="000E3172" w:rsidRPr="008B4943" w14:paraId="4CD7BA1A" w14:textId="77777777" w:rsidTr="00DE21DD">
        <w:trPr>
          <w:cantSplit/>
        </w:trPr>
        <w:tc>
          <w:tcPr>
            <w:tcW w:w="2860" w:type="dxa"/>
          </w:tcPr>
          <w:p w14:paraId="55E96DC4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  <w:cs/>
              </w:rPr>
              <w:t>บริษัท บงกช มารีน เซอร์วิส จำกัด</w:t>
            </w:r>
          </w:p>
        </w:tc>
        <w:tc>
          <w:tcPr>
            <w:tcW w:w="827" w:type="dxa"/>
            <w:vAlign w:val="bottom"/>
          </w:tcPr>
          <w:p w14:paraId="7724DF00" w14:textId="5DFBDBC6" w:rsidR="000E3172" w:rsidRPr="008B4943" w:rsidRDefault="00A679BA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30</w:t>
            </w:r>
            <w:r w:rsidR="000E3172" w:rsidRPr="008B4943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5" w:type="dxa"/>
            <w:vAlign w:val="bottom"/>
          </w:tcPr>
          <w:p w14:paraId="5C8C0B4B" w14:textId="051D7EB5" w:rsidR="000E3172" w:rsidRPr="008B4943" w:rsidRDefault="00A679BA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30</w:t>
            </w:r>
            <w:r w:rsidR="000E3172" w:rsidRPr="008B4943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6" w:type="dxa"/>
            <w:vAlign w:val="bottom"/>
          </w:tcPr>
          <w:p w14:paraId="039A25AD" w14:textId="2E665A19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</w:rPr>
              <w:t>240</w:t>
            </w:r>
          </w:p>
        </w:tc>
        <w:tc>
          <w:tcPr>
            <w:tcW w:w="906" w:type="dxa"/>
            <w:vAlign w:val="bottom"/>
          </w:tcPr>
          <w:p w14:paraId="4BA400C4" w14:textId="099F080B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</w:rPr>
              <w:t>240</w:t>
            </w:r>
          </w:p>
        </w:tc>
        <w:tc>
          <w:tcPr>
            <w:tcW w:w="907" w:type="dxa"/>
            <w:vAlign w:val="bottom"/>
          </w:tcPr>
          <w:p w14:paraId="6DBE2B67" w14:textId="6BD2F7F8" w:rsidR="000E3172" w:rsidRPr="008B4943" w:rsidDel="00FF482C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72</w:t>
            </w:r>
          </w:p>
        </w:tc>
        <w:tc>
          <w:tcPr>
            <w:tcW w:w="906" w:type="dxa"/>
            <w:vAlign w:val="bottom"/>
          </w:tcPr>
          <w:p w14:paraId="33940435" w14:textId="1FF9CCE1" w:rsidR="000E3172" w:rsidRPr="008B4943" w:rsidDel="00FF482C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72</w:t>
            </w:r>
          </w:p>
        </w:tc>
        <w:tc>
          <w:tcPr>
            <w:tcW w:w="907" w:type="dxa"/>
            <w:vAlign w:val="bottom"/>
          </w:tcPr>
          <w:p w14:paraId="50722D69" w14:textId="1A3F0638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</w:rPr>
              <w:t>1</w:t>
            </w:r>
            <w:r w:rsidR="00A679BA" w:rsidRPr="008B4943">
              <w:rPr>
                <w:sz w:val="23"/>
                <w:szCs w:val="23"/>
              </w:rPr>
              <w:t>25</w:t>
            </w:r>
          </w:p>
        </w:tc>
        <w:tc>
          <w:tcPr>
            <w:tcW w:w="963" w:type="dxa"/>
            <w:vAlign w:val="bottom"/>
          </w:tcPr>
          <w:p w14:paraId="4744EBE9" w14:textId="7E173EB9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  <w:cs/>
              </w:rPr>
              <w:t>1</w:t>
            </w:r>
            <w:r w:rsidR="00A679BA" w:rsidRPr="008B4943">
              <w:rPr>
                <w:sz w:val="23"/>
                <w:szCs w:val="23"/>
              </w:rPr>
              <w:t>09</w:t>
            </w:r>
          </w:p>
        </w:tc>
        <w:tc>
          <w:tcPr>
            <w:tcW w:w="906" w:type="dxa"/>
            <w:vAlign w:val="bottom"/>
          </w:tcPr>
          <w:p w14:paraId="3A1B3086" w14:textId="65A54584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0214737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57B5EE35" w14:textId="327F4010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</w:rPr>
              <w:t>1</w:t>
            </w:r>
            <w:r w:rsidR="00A679BA" w:rsidRPr="008B4943">
              <w:rPr>
                <w:sz w:val="23"/>
                <w:szCs w:val="23"/>
              </w:rPr>
              <w:t>25</w:t>
            </w:r>
          </w:p>
        </w:tc>
        <w:tc>
          <w:tcPr>
            <w:tcW w:w="971" w:type="dxa"/>
            <w:vAlign w:val="bottom"/>
          </w:tcPr>
          <w:p w14:paraId="7980504D" w14:textId="6DA5E4DC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  <w:cs/>
              </w:rPr>
              <w:t>1</w:t>
            </w:r>
            <w:r w:rsidR="00A679BA" w:rsidRPr="008B4943">
              <w:rPr>
                <w:sz w:val="23"/>
                <w:szCs w:val="23"/>
              </w:rPr>
              <w:t>09</w:t>
            </w:r>
          </w:p>
        </w:tc>
        <w:tc>
          <w:tcPr>
            <w:tcW w:w="906" w:type="dxa"/>
            <w:vAlign w:val="bottom"/>
          </w:tcPr>
          <w:p w14:paraId="4A958D23" w14:textId="5B3E3B23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6545898" w14:textId="635BC2CD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</w:tr>
      <w:tr w:rsidR="000E3172" w:rsidRPr="008B4943" w14:paraId="0E748B1B" w14:textId="77777777" w:rsidTr="00DE21DD">
        <w:trPr>
          <w:cantSplit/>
        </w:trPr>
        <w:tc>
          <w:tcPr>
            <w:tcW w:w="2860" w:type="dxa"/>
          </w:tcPr>
          <w:p w14:paraId="0B0B4D18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827" w:type="dxa"/>
            <w:vAlign w:val="bottom"/>
          </w:tcPr>
          <w:p w14:paraId="4B99366F" w14:textId="193D9776" w:rsidR="000E3172" w:rsidRPr="008B4943" w:rsidRDefault="00A679BA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="000E3172" w:rsidRPr="008B4943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5" w:type="dxa"/>
            <w:vAlign w:val="bottom"/>
          </w:tcPr>
          <w:p w14:paraId="4FCA1A50" w14:textId="7F78DAAF" w:rsidR="000E3172" w:rsidRPr="008B4943" w:rsidRDefault="00A679BA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="000E3172" w:rsidRPr="008B4943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6" w:type="dxa"/>
            <w:vAlign w:val="bottom"/>
          </w:tcPr>
          <w:p w14:paraId="17604EAC" w14:textId="500586F9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3</w:t>
            </w:r>
          </w:p>
        </w:tc>
        <w:tc>
          <w:tcPr>
            <w:tcW w:w="906" w:type="dxa"/>
            <w:vAlign w:val="bottom"/>
          </w:tcPr>
          <w:p w14:paraId="64B6EDA1" w14:textId="4F19E111" w:rsidR="000E317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3</w:t>
            </w:r>
          </w:p>
        </w:tc>
        <w:tc>
          <w:tcPr>
            <w:tcW w:w="907" w:type="dxa"/>
            <w:vAlign w:val="bottom"/>
          </w:tcPr>
          <w:p w14:paraId="58C72ED3" w14:textId="26867065" w:rsidR="000E3172" w:rsidRPr="008B4943" w:rsidDel="00FF482C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</w:rPr>
              <w:t>1</w:t>
            </w:r>
          </w:p>
        </w:tc>
        <w:tc>
          <w:tcPr>
            <w:tcW w:w="906" w:type="dxa"/>
            <w:vAlign w:val="bottom"/>
          </w:tcPr>
          <w:p w14:paraId="6C5C3FB9" w14:textId="5C4694AC" w:rsidR="000E3172" w:rsidRPr="008B4943" w:rsidDel="00FF482C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1</w:t>
            </w:r>
          </w:p>
        </w:tc>
        <w:tc>
          <w:tcPr>
            <w:tcW w:w="907" w:type="dxa"/>
            <w:vAlign w:val="bottom"/>
          </w:tcPr>
          <w:p w14:paraId="2A058BB4" w14:textId="0CEB2CC2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1</w:t>
            </w:r>
          </w:p>
        </w:tc>
        <w:tc>
          <w:tcPr>
            <w:tcW w:w="963" w:type="dxa"/>
            <w:vAlign w:val="bottom"/>
          </w:tcPr>
          <w:p w14:paraId="31CD36A8" w14:textId="67B9E25D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1</w:t>
            </w:r>
          </w:p>
        </w:tc>
        <w:tc>
          <w:tcPr>
            <w:tcW w:w="906" w:type="dxa"/>
            <w:vAlign w:val="bottom"/>
          </w:tcPr>
          <w:p w14:paraId="28B6A2B3" w14:textId="004D979D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018C7470" w14:textId="77777777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45BA423" w14:textId="73FFFE1B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1</w:t>
            </w:r>
          </w:p>
        </w:tc>
        <w:tc>
          <w:tcPr>
            <w:tcW w:w="971" w:type="dxa"/>
            <w:vAlign w:val="bottom"/>
          </w:tcPr>
          <w:p w14:paraId="4AB49614" w14:textId="58EFC7AE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8B4943">
              <w:rPr>
                <w:sz w:val="23"/>
                <w:szCs w:val="23"/>
                <w:cs/>
              </w:rPr>
              <w:t>1</w:t>
            </w:r>
          </w:p>
        </w:tc>
        <w:tc>
          <w:tcPr>
            <w:tcW w:w="906" w:type="dxa"/>
            <w:vAlign w:val="bottom"/>
          </w:tcPr>
          <w:p w14:paraId="0CEE478E" w14:textId="0CD40BE8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2C3BD559" w14:textId="524D203E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8B4943">
              <w:rPr>
                <w:sz w:val="23"/>
                <w:szCs w:val="23"/>
                <w:cs/>
              </w:rPr>
              <w:t>-</w:t>
            </w:r>
          </w:p>
        </w:tc>
      </w:tr>
      <w:tr w:rsidR="000E3172" w:rsidRPr="008B4943" w14:paraId="4F8ABCB6" w14:textId="77777777" w:rsidTr="00DE21DD">
        <w:trPr>
          <w:cantSplit/>
        </w:trPr>
        <w:tc>
          <w:tcPr>
            <w:tcW w:w="2860" w:type="dxa"/>
          </w:tcPr>
          <w:p w14:paraId="28094122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</w:p>
        </w:tc>
        <w:tc>
          <w:tcPr>
            <w:tcW w:w="827" w:type="dxa"/>
            <w:vAlign w:val="bottom"/>
          </w:tcPr>
          <w:p w14:paraId="06148348" w14:textId="77777777" w:rsidR="000E3172" w:rsidRPr="008B4943" w:rsidRDefault="000E3172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5" w:type="dxa"/>
            <w:vAlign w:val="bottom"/>
          </w:tcPr>
          <w:p w14:paraId="5BFD1109" w14:textId="77777777" w:rsidR="000E3172" w:rsidRPr="008B4943" w:rsidRDefault="000E3172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168362BC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496F7F51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55742908" w14:textId="1C401BBF" w:rsidR="000E3172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</w:rPr>
              <w:t>73</w:t>
            </w:r>
          </w:p>
        </w:tc>
        <w:tc>
          <w:tcPr>
            <w:tcW w:w="906" w:type="dxa"/>
            <w:vAlign w:val="bottom"/>
          </w:tcPr>
          <w:p w14:paraId="6456F33E" w14:textId="446FB823" w:rsidR="000E3172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</w:rPr>
              <w:t>73</w:t>
            </w:r>
          </w:p>
        </w:tc>
        <w:tc>
          <w:tcPr>
            <w:tcW w:w="907" w:type="dxa"/>
            <w:vAlign w:val="bottom"/>
          </w:tcPr>
          <w:p w14:paraId="76BE7B78" w14:textId="60348545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</w:rPr>
              <w:t>1</w:t>
            </w:r>
            <w:r w:rsidR="00A679BA" w:rsidRPr="008B4943">
              <w:rPr>
                <w:b/>
                <w:bCs/>
                <w:sz w:val="23"/>
                <w:szCs w:val="23"/>
              </w:rPr>
              <w:t>26</w:t>
            </w:r>
          </w:p>
        </w:tc>
        <w:tc>
          <w:tcPr>
            <w:tcW w:w="963" w:type="dxa"/>
            <w:vAlign w:val="bottom"/>
          </w:tcPr>
          <w:p w14:paraId="0493A4A8" w14:textId="3D9BFB26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  <w:cs/>
              </w:rPr>
              <w:t>11</w:t>
            </w:r>
            <w:r w:rsidR="00A679BA" w:rsidRPr="008B4943">
              <w:rPr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906" w:type="dxa"/>
            <w:vAlign w:val="bottom"/>
          </w:tcPr>
          <w:p w14:paraId="2F207076" w14:textId="164E44C3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0A8737E3" w14:textId="77777777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077AADA" w14:textId="71374FC6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</w:rPr>
              <w:t>1</w:t>
            </w:r>
            <w:r w:rsidR="00A679BA" w:rsidRPr="008B4943">
              <w:rPr>
                <w:b/>
                <w:bCs/>
                <w:sz w:val="23"/>
                <w:szCs w:val="23"/>
              </w:rPr>
              <w:t>26</w:t>
            </w:r>
          </w:p>
        </w:tc>
        <w:tc>
          <w:tcPr>
            <w:tcW w:w="971" w:type="dxa"/>
            <w:vAlign w:val="bottom"/>
          </w:tcPr>
          <w:p w14:paraId="09E22732" w14:textId="7EBB3891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  <w:cs/>
              </w:rPr>
              <w:t>11</w:t>
            </w:r>
            <w:r w:rsidR="00A679BA" w:rsidRPr="008B4943">
              <w:rPr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906" w:type="dxa"/>
            <w:vAlign w:val="bottom"/>
          </w:tcPr>
          <w:p w14:paraId="44064CE8" w14:textId="50F26372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8B4943"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0C137E9" w14:textId="73DAC855" w:rsidR="000E3172" w:rsidRPr="008B4943" w:rsidRDefault="000E31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8B4943">
              <w:rPr>
                <w:b/>
                <w:bCs/>
                <w:sz w:val="23"/>
                <w:szCs w:val="23"/>
                <w:cs/>
              </w:rPr>
              <w:t>-</w:t>
            </w:r>
          </w:p>
        </w:tc>
      </w:tr>
      <w:tr w:rsidR="000E3172" w:rsidRPr="008B4943" w14:paraId="2B5A9AE5" w14:textId="77777777" w:rsidTr="00DE21DD">
        <w:trPr>
          <w:cantSplit/>
        </w:trPr>
        <w:tc>
          <w:tcPr>
            <w:tcW w:w="2860" w:type="dxa"/>
            <w:vAlign w:val="bottom"/>
          </w:tcPr>
          <w:p w14:paraId="18766E82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827" w:type="dxa"/>
            <w:vAlign w:val="bottom"/>
          </w:tcPr>
          <w:p w14:paraId="127A2348" w14:textId="77777777" w:rsidR="000E3172" w:rsidRPr="008B4943" w:rsidRDefault="000E3172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5" w:type="dxa"/>
            <w:vAlign w:val="bottom"/>
          </w:tcPr>
          <w:p w14:paraId="72A84184" w14:textId="77777777" w:rsidR="000E3172" w:rsidRPr="008B4943" w:rsidRDefault="000E3172" w:rsidP="008B494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3BE66648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10EE9F6B" w14:textId="77777777" w:rsidR="000E3172" w:rsidRPr="008B4943" w:rsidRDefault="000E31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2D667562" w14:textId="393D95EE" w:rsidR="000E3172" w:rsidRPr="008B4943" w:rsidRDefault="000E3172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8B4943">
              <w:rPr>
                <w:b/>
                <w:bCs/>
                <w:sz w:val="23"/>
                <w:szCs w:val="23"/>
              </w:rPr>
              <w:t>1</w:t>
            </w:r>
            <w:r w:rsidR="00A679BA" w:rsidRPr="008B4943">
              <w:rPr>
                <w:b/>
                <w:bCs/>
                <w:sz w:val="23"/>
                <w:szCs w:val="23"/>
              </w:rPr>
              <w:t>7</w:t>
            </w:r>
            <w:r w:rsidRPr="008B4943">
              <w:rPr>
                <w:b/>
                <w:bCs/>
                <w:sz w:val="23"/>
                <w:szCs w:val="23"/>
              </w:rPr>
              <w:t>,</w:t>
            </w:r>
            <w:r w:rsidR="00A679BA" w:rsidRPr="008B4943">
              <w:rPr>
                <w:b/>
                <w:bCs/>
                <w:sz w:val="23"/>
                <w:szCs w:val="23"/>
              </w:rPr>
              <w:t>49</w:t>
            </w:r>
            <w:r w:rsidRPr="008B4943">
              <w:rPr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906" w:type="dxa"/>
            <w:vAlign w:val="bottom"/>
          </w:tcPr>
          <w:p w14:paraId="4EB1FC34" w14:textId="3F2D54DD" w:rsidR="000E3172" w:rsidRPr="008B4943" w:rsidRDefault="000E3172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8B4943">
              <w:rPr>
                <w:b/>
                <w:bCs/>
                <w:sz w:val="23"/>
                <w:szCs w:val="23"/>
              </w:rPr>
              <w:t>1</w:t>
            </w:r>
            <w:r w:rsidR="00A679BA" w:rsidRPr="008B4943">
              <w:rPr>
                <w:b/>
                <w:bCs/>
                <w:sz w:val="23"/>
                <w:szCs w:val="23"/>
              </w:rPr>
              <w:t>7</w:t>
            </w:r>
            <w:r w:rsidRPr="008B4943">
              <w:rPr>
                <w:b/>
                <w:bCs/>
                <w:sz w:val="23"/>
                <w:szCs w:val="23"/>
              </w:rPr>
              <w:t>,</w:t>
            </w:r>
            <w:r w:rsidR="00A679BA" w:rsidRPr="008B4943">
              <w:rPr>
                <w:b/>
                <w:bCs/>
                <w:sz w:val="23"/>
                <w:szCs w:val="23"/>
              </w:rPr>
              <w:t>49</w:t>
            </w:r>
            <w:r w:rsidRPr="008B4943">
              <w:rPr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907" w:type="dxa"/>
            <w:vAlign w:val="bottom"/>
          </w:tcPr>
          <w:p w14:paraId="1D253B4C" w14:textId="643B96B2" w:rsidR="000E3172" w:rsidRPr="008B4943" w:rsidRDefault="000E3172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  <w:cs/>
              </w:rPr>
              <w:t>1</w:t>
            </w:r>
            <w:r w:rsidR="00A679BA" w:rsidRPr="008B4943">
              <w:rPr>
                <w:b/>
                <w:bCs/>
                <w:sz w:val="23"/>
                <w:szCs w:val="23"/>
              </w:rPr>
              <w:t>5</w:t>
            </w:r>
            <w:r w:rsidRPr="008B4943">
              <w:rPr>
                <w:b/>
                <w:bCs/>
                <w:sz w:val="23"/>
                <w:szCs w:val="23"/>
              </w:rPr>
              <w:t>,</w:t>
            </w:r>
            <w:r w:rsidR="00A679BA" w:rsidRPr="008B4943">
              <w:rPr>
                <w:b/>
                <w:bCs/>
                <w:sz w:val="23"/>
                <w:szCs w:val="23"/>
              </w:rPr>
              <w:t>854</w:t>
            </w:r>
          </w:p>
        </w:tc>
        <w:tc>
          <w:tcPr>
            <w:tcW w:w="963" w:type="dxa"/>
            <w:vAlign w:val="bottom"/>
          </w:tcPr>
          <w:p w14:paraId="3860955F" w14:textId="1E9700BC" w:rsidR="000E3172" w:rsidRPr="008B4943" w:rsidRDefault="000E3172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</w:rPr>
              <w:t>1</w:t>
            </w:r>
            <w:r w:rsidR="00A679BA" w:rsidRPr="008B4943">
              <w:rPr>
                <w:b/>
                <w:bCs/>
                <w:sz w:val="23"/>
                <w:szCs w:val="23"/>
              </w:rPr>
              <w:t>8</w:t>
            </w:r>
            <w:r w:rsidRPr="008B4943">
              <w:rPr>
                <w:b/>
                <w:bCs/>
                <w:sz w:val="23"/>
                <w:szCs w:val="23"/>
              </w:rPr>
              <w:t>,</w:t>
            </w:r>
            <w:r w:rsidR="00A679BA" w:rsidRPr="008B4943">
              <w:rPr>
                <w:b/>
                <w:bCs/>
                <w:sz w:val="23"/>
                <w:szCs w:val="23"/>
              </w:rPr>
              <w:t>037</w:t>
            </w:r>
          </w:p>
        </w:tc>
        <w:tc>
          <w:tcPr>
            <w:tcW w:w="906" w:type="dxa"/>
            <w:vAlign w:val="bottom"/>
          </w:tcPr>
          <w:p w14:paraId="6C4F3147" w14:textId="0EA2B6B2" w:rsidR="000E3172" w:rsidRPr="008B4943" w:rsidRDefault="000E3172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52273D8" w14:textId="77777777" w:rsidR="000E3172" w:rsidRPr="008B4943" w:rsidRDefault="000E3172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5C2F379" w14:textId="2139C7A7" w:rsidR="000E3172" w:rsidRPr="008B4943" w:rsidRDefault="000E3172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  <w:cs/>
              </w:rPr>
              <w:t>1</w:t>
            </w:r>
            <w:r w:rsidR="00A679BA" w:rsidRPr="008B4943">
              <w:rPr>
                <w:b/>
                <w:bCs/>
                <w:sz w:val="23"/>
                <w:szCs w:val="23"/>
              </w:rPr>
              <w:t>5</w:t>
            </w:r>
            <w:r w:rsidRPr="008B4943">
              <w:rPr>
                <w:b/>
                <w:bCs/>
                <w:sz w:val="23"/>
                <w:szCs w:val="23"/>
              </w:rPr>
              <w:t>,</w:t>
            </w:r>
            <w:r w:rsidR="00A679BA" w:rsidRPr="008B4943">
              <w:rPr>
                <w:b/>
                <w:bCs/>
                <w:sz w:val="23"/>
                <w:szCs w:val="23"/>
              </w:rPr>
              <w:t>854</w:t>
            </w:r>
          </w:p>
        </w:tc>
        <w:tc>
          <w:tcPr>
            <w:tcW w:w="971" w:type="dxa"/>
            <w:vAlign w:val="bottom"/>
          </w:tcPr>
          <w:p w14:paraId="23031FCE" w14:textId="09FCFCFC" w:rsidR="000E3172" w:rsidRPr="008B4943" w:rsidRDefault="000E3172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</w:rPr>
              <w:t>1</w:t>
            </w:r>
            <w:r w:rsidR="00A679BA" w:rsidRPr="008B4943">
              <w:rPr>
                <w:b/>
                <w:bCs/>
                <w:sz w:val="23"/>
                <w:szCs w:val="23"/>
              </w:rPr>
              <w:t>8</w:t>
            </w:r>
            <w:r w:rsidRPr="008B4943">
              <w:rPr>
                <w:b/>
                <w:bCs/>
                <w:sz w:val="23"/>
                <w:szCs w:val="23"/>
              </w:rPr>
              <w:t>,</w:t>
            </w:r>
            <w:r w:rsidR="00A679BA" w:rsidRPr="008B4943">
              <w:rPr>
                <w:b/>
                <w:bCs/>
                <w:sz w:val="23"/>
                <w:szCs w:val="23"/>
              </w:rPr>
              <w:t>037</w:t>
            </w:r>
          </w:p>
        </w:tc>
        <w:tc>
          <w:tcPr>
            <w:tcW w:w="906" w:type="dxa"/>
            <w:vAlign w:val="bottom"/>
          </w:tcPr>
          <w:p w14:paraId="49E7FA2D" w14:textId="79AEBE8A" w:rsidR="000E3172" w:rsidRPr="008B4943" w:rsidRDefault="000E3172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</w:rPr>
              <w:t>1</w:t>
            </w:r>
            <w:r w:rsidR="00A679BA" w:rsidRPr="008B4943">
              <w:rPr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907" w:type="dxa"/>
            <w:vAlign w:val="bottom"/>
          </w:tcPr>
          <w:p w14:paraId="6375701B" w14:textId="1AD0B360" w:rsidR="000E3172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8B4943">
              <w:rPr>
                <w:b/>
                <w:bCs/>
                <w:sz w:val="23"/>
                <w:szCs w:val="23"/>
              </w:rPr>
              <w:t>7</w:t>
            </w:r>
          </w:p>
        </w:tc>
      </w:tr>
    </w:tbl>
    <w:p w14:paraId="1C3A5D7C" w14:textId="1B9E1026" w:rsidR="00CE754A" w:rsidRPr="008B4943" w:rsidRDefault="00723A3B" w:rsidP="008B4943">
      <w:pPr>
        <w:pStyle w:val="BodyText2"/>
        <w:spacing w:line="240" w:lineRule="atLeast"/>
        <w:ind w:left="0"/>
        <w:jc w:val="thaiDistribute"/>
        <w:rPr>
          <w:rFonts w:ascii="Angsana New" w:hAnsi="Angsana New"/>
          <w:sz w:val="30"/>
          <w:szCs w:val="30"/>
          <w:cs/>
        </w:rPr>
        <w:sectPr w:rsidR="00CE754A" w:rsidRPr="008B4943" w:rsidSect="008C0C07">
          <w:headerReference w:type="default" r:id="rId18"/>
          <w:footerReference w:type="default" r:id="rId19"/>
          <w:pgSz w:w="16840" w:h="11907" w:orient="landscape" w:code="9"/>
          <w:pgMar w:top="691" w:right="1105" w:bottom="634" w:left="1138" w:header="720" w:footer="720" w:gutter="0"/>
          <w:cols w:space="708"/>
          <w:docGrid w:linePitch="360"/>
        </w:sectPr>
      </w:pPr>
      <w:r w:rsidRPr="008B4943">
        <w:rPr>
          <w:cs/>
        </w:rPr>
        <w:br/>
      </w:r>
      <w:r w:rsidR="00B94EE9" w:rsidRPr="008B4943">
        <w:rPr>
          <w:rFonts w:ascii="Angsana New" w:hAnsi="Angsana New"/>
          <w:sz w:val="30"/>
          <w:szCs w:val="30"/>
          <w:cs/>
        </w:rPr>
        <w:t>กลุ่มบริษัทไม่มี</w:t>
      </w:r>
      <w:r w:rsidR="004B22A4" w:rsidRPr="008B4943">
        <w:rPr>
          <w:rFonts w:ascii="Angsana New" w:hAnsi="Angsana New"/>
          <w:sz w:val="30"/>
          <w:szCs w:val="30"/>
          <w:cs/>
        </w:rPr>
        <w:t xml:space="preserve">เงินลงทุนในบริษัทร่วมทางอ้อมและการร่วมค้าซึ่งจดทะเบียนในตลาดหลักทรัพย์ ดังนั้นจึงไม่มีราคาที่เปิดเผยต่อสาธารณชน  ยกเว้นบริษัท </w:t>
      </w:r>
      <w:r w:rsidR="004B22A4" w:rsidRPr="008B4943">
        <w:rPr>
          <w:rFonts w:ascii="Angsana New" w:hAnsi="Angsana New"/>
          <w:sz w:val="30"/>
          <w:szCs w:val="30"/>
        </w:rPr>
        <w:t xml:space="preserve">OKEA ASA </w:t>
      </w:r>
      <w:r w:rsidR="004B22A4" w:rsidRPr="008B4943">
        <w:rPr>
          <w:rFonts w:ascii="Angsana New" w:hAnsi="Angsana New"/>
          <w:sz w:val="30"/>
          <w:szCs w:val="30"/>
          <w:cs/>
        </w:rPr>
        <w:t xml:space="preserve">ซึ่งจดทะเบียนในตลาดหลักทรัพย์แห่งประเทศนอร์เวย์ ณ วันที่ </w:t>
      </w:r>
      <w:r w:rsidR="00A679BA" w:rsidRPr="008B4943">
        <w:rPr>
          <w:rFonts w:ascii="Angsana New" w:hAnsi="Angsana New"/>
          <w:sz w:val="30"/>
          <w:szCs w:val="30"/>
        </w:rPr>
        <w:t>30</w:t>
      </w:r>
      <w:r w:rsidR="003E20B4" w:rsidRPr="008B4943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4B22A4" w:rsidRPr="008B4943">
        <w:rPr>
          <w:rFonts w:ascii="Angsana New" w:hAnsi="Angsana New"/>
          <w:sz w:val="30"/>
          <w:szCs w:val="30"/>
          <w:cs/>
        </w:rPr>
        <w:t xml:space="preserve"> </w:t>
      </w:r>
      <w:r w:rsidR="00A679BA" w:rsidRPr="008B4943">
        <w:rPr>
          <w:rFonts w:ascii="Angsana New" w:hAnsi="Angsana New"/>
          <w:sz w:val="30"/>
          <w:szCs w:val="30"/>
        </w:rPr>
        <w:t>2563</w:t>
      </w:r>
      <w:r w:rsidR="004B22A4" w:rsidRPr="008B4943">
        <w:rPr>
          <w:rFonts w:ascii="Angsana New" w:hAnsi="Angsana New"/>
          <w:sz w:val="30"/>
          <w:szCs w:val="30"/>
          <w:cs/>
        </w:rPr>
        <w:t xml:space="preserve"> มีมูลค่ายุติธรรม </w:t>
      </w:r>
      <w:r w:rsidR="00A679BA" w:rsidRPr="008B4943">
        <w:rPr>
          <w:rFonts w:ascii="Angsana New" w:hAnsi="Angsana New"/>
          <w:sz w:val="30"/>
          <w:szCs w:val="30"/>
        </w:rPr>
        <w:t>455</w:t>
      </w:r>
      <w:r w:rsidR="004B22A4" w:rsidRPr="008B4943">
        <w:rPr>
          <w:rFonts w:ascii="Angsana New" w:hAnsi="Angsana New"/>
          <w:sz w:val="30"/>
          <w:szCs w:val="30"/>
          <w:cs/>
        </w:rPr>
        <w:t xml:space="preserve"> ล้านโครนนอร์เวย์ หรือเทียบเท่า </w:t>
      </w:r>
      <w:r w:rsidR="00676A73" w:rsidRPr="008B4943">
        <w:rPr>
          <w:rFonts w:ascii="Angsana New" w:hAnsi="Angsana New"/>
          <w:sz w:val="30"/>
          <w:szCs w:val="30"/>
        </w:rPr>
        <w:t>1,</w:t>
      </w:r>
      <w:r w:rsidR="00A679BA" w:rsidRPr="008B4943">
        <w:rPr>
          <w:rFonts w:ascii="Angsana New" w:hAnsi="Angsana New"/>
          <w:sz w:val="30"/>
          <w:szCs w:val="30"/>
        </w:rPr>
        <w:t>46</w:t>
      </w:r>
      <w:r w:rsidR="00676A73" w:rsidRPr="008B4943">
        <w:rPr>
          <w:rFonts w:ascii="Angsana New" w:hAnsi="Angsana New"/>
          <w:sz w:val="30"/>
          <w:szCs w:val="30"/>
        </w:rPr>
        <w:t>1</w:t>
      </w:r>
      <w:r w:rsidR="004B22A4" w:rsidRPr="008B4943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B22A4" w:rsidRPr="008B4943">
        <w:rPr>
          <w:rFonts w:ascii="Angsana New" w:hAnsi="Angsana New"/>
          <w:i/>
          <w:iCs/>
          <w:sz w:val="30"/>
          <w:szCs w:val="30"/>
          <w:cs/>
        </w:rPr>
        <w:t>(</w:t>
      </w:r>
      <w:r w:rsidR="00A679BA" w:rsidRPr="008B4943">
        <w:rPr>
          <w:rFonts w:ascii="Angsana New" w:hAnsi="Angsana New"/>
          <w:i/>
          <w:iCs/>
          <w:sz w:val="30"/>
          <w:szCs w:val="30"/>
        </w:rPr>
        <w:t>3</w:t>
      </w:r>
      <w:r w:rsidR="00DA349A" w:rsidRPr="008B4943">
        <w:rPr>
          <w:rFonts w:ascii="Angsana New" w:hAnsi="Angsana New"/>
          <w:i/>
          <w:iCs/>
          <w:sz w:val="30"/>
          <w:szCs w:val="30"/>
        </w:rPr>
        <w:t>1</w:t>
      </w:r>
      <w:r w:rsidR="004B22A4" w:rsidRPr="008B4943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A679BA" w:rsidRPr="008B4943">
        <w:rPr>
          <w:rFonts w:ascii="Angsana New" w:hAnsi="Angsana New"/>
          <w:i/>
          <w:iCs/>
          <w:sz w:val="30"/>
          <w:szCs w:val="30"/>
        </w:rPr>
        <w:t>2562</w:t>
      </w:r>
      <w:r w:rsidR="004B22A4" w:rsidRPr="008B494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679BA" w:rsidRPr="008B4943">
        <w:rPr>
          <w:rFonts w:ascii="Angsana New" w:hAnsi="Angsana New"/>
          <w:i/>
          <w:iCs/>
          <w:sz w:val="30"/>
          <w:szCs w:val="30"/>
        </w:rPr>
        <w:t>83</w:t>
      </w:r>
      <w:r w:rsidR="00DA349A" w:rsidRPr="008B4943">
        <w:rPr>
          <w:rFonts w:ascii="Angsana New" w:hAnsi="Angsana New"/>
          <w:i/>
          <w:iCs/>
          <w:sz w:val="30"/>
          <w:szCs w:val="30"/>
        </w:rPr>
        <w:t>1</w:t>
      </w:r>
      <w:r w:rsidR="004B22A4" w:rsidRPr="008B4943">
        <w:rPr>
          <w:rFonts w:ascii="Angsana New" w:hAnsi="Angsana New"/>
          <w:i/>
          <w:iCs/>
          <w:sz w:val="30"/>
          <w:szCs w:val="30"/>
          <w:cs/>
        </w:rPr>
        <w:t xml:space="preserve"> ล้า</w:t>
      </w:r>
      <w:r w:rsidR="008C0C07" w:rsidRPr="008B4943">
        <w:rPr>
          <w:rFonts w:ascii="Angsana New" w:hAnsi="Angsana New"/>
          <w:i/>
          <w:iCs/>
          <w:sz w:val="30"/>
          <w:szCs w:val="30"/>
          <w:cs/>
        </w:rPr>
        <w:t>น</w:t>
      </w:r>
      <w:r w:rsidR="004B22A4" w:rsidRPr="008B4943">
        <w:rPr>
          <w:rFonts w:ascii="Angsana New" w:hAnsi="Angsana New"/>
          <w:i/>
          <w:iCs/>
          <w:sz w:val="30"/>
          <w:szCs w:val="30"/>
          <w:cs/>
        </w:rPr>
        <w:t xml:space="preserve">โครนนอร์เวย์ </w:t>
      </w:r>
      <w:r w:rsidR="008C0C07" w:rsidRPr="008B4943">
        <w:rPr>
          <w:rFonts w:ascii="Angsana New" w:hAnsi="Angsana New"/>
          <w:i/>
          <w:iCs/>
          <w:sz w:val="30"/>
          <w:szCs w:val="30"/>
          <w:cs/>
        </w:rPr>
        <w:t xml:space="preserve">          </w:t>
      </w:r>
      <w:r w:rsidR="004B22A4" w:rsidRPr="008B4943">
        <w:rPr>
          <w:rFonts w:ascii="Angsana New" w:hAnsi="Angsana New"/>
          <w:i/>
          <w:iCs/>
          <w:sz w:val="30"/>
          <w:szCs w:val="30"/>
          <w:cs/>
        </w:rPr>
        <w:t xml:space="preserve">หรือเทียบเท่า </w:t>
      </w:r>
      <w:r w:rsidR="00A679BA" w:rsidRPr="008B4943">
        <w:rPr>
          <w:rFonts w:ascii="Angsana New" w:hAnsi="Angsana New"/>
          <w:i/>
          <w:iCs/>
          <w:sz w:val="30"/>
          <w:szCs w:val="30"/>
        </w:rPr>
        <w:t>2</w:t>
      </w:r>
      <w:r w:rsidR="004B22A4" w:rsidRPr="008B4943">
        <w:rPr>
          <w:rFonts w:ascii="Angsana New" w:hAnsi="Angsana New"/>
          <w:i/>
          <w:iCs/>
          <w:sz w:val="30"/>
          <w:szCs w:val="30"/>
        </w:rPr>
        <w:t>,</w:t>
      </w:r>
      <w:r w:rsidR="00A679BA" w:rsidRPr="008B4943">
        <w:rPr>
          <w:rFonts w:ascii="Angsana New" w:hAnsi="Angsana New"/>
          <w:i/>
          <w:iCs/>
          <w:sz w:val="30"/>
          <w:szCs w:val="30"/>
        </w:rPr>
        <w:t>8</w:t>
      </w:r>
      <w:r w:rsidR="00DA349A" w:rsidRPr="008B4943">
        <w:rPr>
          <w:rFonts w:ascii="Angsana New" w:hAnsi="Angsana New"/>
          <w:i/>
          <w:iCs/>
          <w:sz w:val="30"/>
          <w:szCs w:val="30"/>
        </w:rPr>
        <w:t>1</w:t>
      </w:r>
      <w:r w:rsidR="00A679BA" w:rsidRPr="008B4943">
        <w:rPr>
          <w:rFonts w:ascii="Angsana New" w:hAnsi="Angsana New"/>
          <w:i/>
          <w:iCs/>
          <w:sz w:val="30"/>
          <w:szCs w:val="30"/>
        </w:rPr>
        <w:t>3</w:t>
      </w:r>
      <w:r w:rsidR="004B22A4" w:rsidRPr="008B4943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tbl>
      <w:tblPr>
        <w:tblW w:w="1477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149"/>
        <w:gridCol w:w="1162"/>
        <w:gridCol w:w="1163"/>
        <w:gridCol w:w="1163"/>
        <w:gridCol w:w="1163"/>
        <w:gridCol w:w="1163"/>
        <w:gridCol w:w="1163"/>
        <w:gridCol w:w="1163"/>
        <w:gridCol w:w="1163"/>
        <w:gridCol w:w="1163"/>
        <w:gridCol w:w="1163"/>
      </w:tblGrid>
      <w:tr w:rsidR="006467A3" w:rsidRPr="008B4943" w14:paraId="1AFBB67F" w14:textId="77777777" w:rsidTr="001E690E">
        <w:trPr>
          <w:cantSplit/>
        </w:trPr>
        <w:tc>
          <w:tcPr>
            <w:tcW w:w="3149" w:type="dxa"/>
          </w:tcPr>
          <w:p w14:paraId="1BC3BE23" w14:textId="77777777" w:rsidR="006467A3" w:rsidRPr="008B4943" w:rsidRDefault="006467A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325" w:type="dxa"/>
            <w:gridSpan w:val="2"/>
          </w:tcPr>
          <w:p w14:paraId="3F61FBDD" w14:textId="77777777" w:rsidR="006467A3" w:rsidRPr="008B4943" w:rsidRDefault="006467A3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326" w:type="dxa"/>
            <w:gridSpan w:val="2"/>
          </w:tcPr>
          <w:p w14:paraId="2D081B23" w14:textId="77777777" w:rsidR="006467A3" w:rsidRPr="008B4943" w:rsidRDefault="006467A3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978" w:type="dxa"/>
            <w:gridSpan w:val="6"/>
          </w:tcPr>
          <w:p w14:paraId="2B05DCFE" w14:textId="77777777" w:rsidR="006467A3" w:rsidRPr="008B4943" w:rsidRDefault="006467A3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207F6" w:rsidRPr="008B4943" w14:paraId="495FBBF0" w14:textId="77777777" w:rsidTr="001E690E">
        <w:trPr>
          <w:cantSplit/>
        </w:trPr>
        <w:tc>
          <w:tcPr>
            <w:tcW w:w="3149" w:type="dxa"/>
          </w:tcPr>
          <w:p w14:paraId="4594DEC8" w14:textId="77777777" w:rsidR="009207F6" w:rsidRPr="008B4943" w:rsidRDefault="009207F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325" w:type="dxa"/>
            <w:gridSpan w:val="2"/>
          </w:tcPr>
          <w:p w14:paraId="7B3384C8" w14:textId="77777777" w:rsidR="009207F6" w:rsidRPr="008B4943" w:rsidRDefault="009207F6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  <w:rtl/>
                <w:cs/>
              </w:rPr>
            </w:pPr>
            <w:r w:rsidRPr="008B4943">
              <w:rPr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8B4943">
              <w:rPr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2326" w:type="dxa"/>
            <w:gridSpan w:val="2"/>
          </w:tcPr>
          <w:p w14:paraId="0279DC9A" w14:textId="77777777" w:rsidR="009207F6" w:rsidRPr="008B4943" w:rsidRDefault="009207F6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326" w:type="dxa"/>
            <w:gridSpan w:val="2"/>
          </w:tcPr>
          <w:p w14:paraId="1810C1CF" w14:textId="77777777" w:rsidR="009207F6" w:rsidRPr="008B4943" w:rsidRDefault="009207F6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26" w:type="dxa"/>
            <w:gridSpan w:val="2"/>
          </w:tcPr>
          <w:p w14:paraId="55E7EF14" w14:textId="77777777" w:rsidR="009207F6" w:rsidRPr="008B4943" w:rsidRDefault="009207F6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326" w:type="dxa"/>
            <w:gridSpan w:val="2"/>
          </w:tcPr>
          <w:p w14:paraId="3DCBAAAE" w14:textId="77777777" w:rsidR="009207F6" w:rsidRPr="008B4943" w:rsidRDefault="009207F6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</w:tr>
      <w:tr w:rsidR="003E20B4" w:rsidRPr="008B4943" w14:paraId="0348F99A" w14:textId="77777777" w:rsidTr="001E690E">
        <w:trPr>
          <w:cantSplit/>
        </w:trPr>
        <w:tc>
          <w:tcPr>
            <w:tcW w:w="3149" w:type="dxa"/>
          </w:tcPr>
          <w:p w14:paraId="78B9C126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162" w:type="dxa"/>
          </w:tcPr>
          <w:p w14:paraId="0933BC47" w14:textId="7D0AD8B0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163" w:type="dxa"/>
          </w:tcPr>
          <w:p w14:paraId="20CAB1CF" w14:textId="3AA28FEF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8B4943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63" w:type="dxa"/>
          </w:tcPr>
          <w:p w14:paraId="1B1406A7" w14:textId="25068C92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163" w:type="dxa"/>
          </w:tcPr>
          <w:p w14:paraId="6A4FEDD6" w14:textId="123C0F06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8B4943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63" w:type="dxa"/>
          </w:tcPr>
          <w:p w14:paraId="17641B4A" w14:textId="7932EF8E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163" w:type="dxa"/>
          </w:tcPr>
          <w:p w14:paraId="7677929D" w14:textId="2AC326A0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8B4943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63" w:type="dxa"/>
          </w:tcPr>
          <w:p w14:paraId="64407BBB" w14:textId="2032395F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163" w:type="dxa"/>
          </w:tcPr>
          <w:p w14:paraId="18D7A7F4" w14:textId="339CDFCE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8B4943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63" w:type="dxa"/>
          </w:tcPr>
          <w:p w14:paraId="2452E826" w14:textId="5A743BFB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163" w:type="dxa"/>
          </w:tcPr>
          <w:p w14:paraId="1BA0CF9A" w14:textId="7AB21EF9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8B4943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3E20B4" w:rsidRPr="008B4943" w14:paraId="589E7DEC" w14:textId="77777777" w:rsidTr="001E690E">
        <w:trPr>
          <w:cantSplit/>
        </w:trPr>
        <w:tc>
          <w:tcPr>
            <w:tcW w:w="3149" w:type="dxa"/>
          </w:tcPr>
          <w:p w14:paraId="219C3455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162" w:type="dxa"/>
          </w:tcPr>
          <w:p w14:paraId="00905AE1" w14:textId="4C2DEEE7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63" w:type="dxa"/>
          </w:tcPr>
          <w:p w14:paraId="3CFB247C" w14:textId="50624DF6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163" w:type="dxa"/>
          </w:tcPr>
          <w:p w14:paraId="09B36C1D" w14:textId="0010B609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63" w:type="dxa"/>
          </w:tcPr>
          <w:p w14:paraId="434742EA" w14:textId="300A8FC6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163" w:type="dxa"/>
          </w:tcPr>
          <w:p w14:paraId="1FDEF58F" w14:textId="7991E4C7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63" w:type="dxa"/>
          </w:tcPr>
          <w:p w14:paraId="477F2DAA" w14:textId="16A0CB95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163" w:type="dxa"/>
          </w:tcPr>
          <w:p w14:paraId="7507ADDE" w14:textId="17FD85E2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63" w:type="dxa"/>
          </w:tcPr>
          <w:p w14:paraId="42A6190E" w14:textId="201461FA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163" w:type="dxa"/>
          </w:tcPr>
          <w:p w14:paraId="791C0E37" w14:textId="099D9B1D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63" w:type="dxa"/>
          </w:tcPr>
          <w:p w14:paraId="445A55E8" w14:textId="036E2833" w:rsidR="003E20B4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3E20B4" w:rsidRPr="008B4943" w14:paraId="30321A1B" w14:textId="77777777" w:rsidTr="001E690E">
        <w:trPr>
          <w:cantSplit/>
        </w:trPr>
        <w:tc>
          <w:tcPr>
            <w:tcW w:w="3149" w:type="dxa"/>
          </w:tcPr>
          <w:p w14:paraId="53519C00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325" w:type="dxa"/>
            <w:gridSpan w:val="2"/>
          </w:tcPr>
          <w:p w14:paraId="7CDAA0F6" w14:textId="77777777" w:rsidR="003E20B4" w:rsidRPr="008B4943" w:rsidRDefault="003E20B4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9304" w:type="dxa"/>
            <w:gridSpan w:val="8"/>
          </w:tcPr>
          <w:p w14:paraId="6A5DEBF6" w14:textId="77777777" w:rsidR="003E20B4" w:rsidRPr="008B4943" w:rsidRDefault="003E20B4" w:rsidP="008B494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3E20B4" w:rsidRPr="008B4943" w14:paraId="4B765AA8" w14:textId="77777777" w:rsidTr="001E690E">
        <w:trPr>
          <w:cantSplit/>
        </w:trPr>
        <w:tc>
          <w:tcPr>
            <w:tcW w:w="3149" w:type="dxa"/>
          </w:tcPr>
          <w:p w14:paraId="0D203A34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8B4943">
              <w:rPr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62" w:type="dxa"/>
            <w:vAlign w:val="bottom"/>
          </w:tcPr>
          <w:p w14:paraId="28659FCE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3" w:type="dxa"/>
            <w:vAlign w:val="bottom"/>
          </w:tcPr>
          <w:p w14:paraId="5DB05D2D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3" w:type="dxa"/>
            <w:vAlign w:val="bottom"/>
          </w:tcPr>
          <w:p w14:paraId="51F38228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5D50736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58824B74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19957AC2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1693213F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256F2D47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63" w:type="dxa"/>
          </w:tcPr>
          <w:p w14:paraId="3528C9E5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</w:tcPr>
          <w:p w14:paraId="78D62C81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3E20B4" w:rsidRPr="008B4943" w14:paraId="63B24314" w14:textId="77777777" w:rsidTr="001E690E">
        <w:trPr>
          <w:cantSplit/>
        </w:trPr>
        <w:tc>
          <w:tcPr>
            <w:tcW w:w="3149" w:type="dxa"/>
          </w:tcPr>
          <w:p w14:paraId="1680BA5F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บริษัท บงกช มารีน เซอร์วิส จำกัด</w:t>
            </w:r>
          </w:p>
        </w:tc>
        <w:tc>
          <w:tcPr>
            <w:tcW w:w="1162" w:type="dxa"/>
            <w:vAlign w:val="bottom"/>
          </w:tcPr>
          <w:p w14:paraId="637A9218" w14:textId="54D14D7A" w:rsidR="003E20B4" w:rsidRPr="008B4943" w:rsidRDefault="00A679BA" w:rsidP="008B494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760428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163" w:type="dxa"/>
            <w:vAlign w:val="bottom"/>
          </w:tcPr>
          <w:p w14:paraId="70439CC6" w14:textId="5156DDB8" w:rsidR="003E20B4" w:rsidRPr="008B4943" w:rsidRDefault="00A679BA" w:rsidP="008B494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163" w:type="dxa"/>
            <w:vAlign w:val="bottom"/>
          </w:tcPr>
          <w:p w14:paraId="6CE25402" w14:textId="5A8B48A0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240</w:t>
            </w:r>
          </w:p>
        </w:tc>
        <w:tc>
          <w:tcPr>
            <w:tcW w:w="1163" w:type="dxa"/>
            <w:vAlign w:val="bottom"/>
          </w:tcPr>
          <w:p w14:paraId="41BDC923" w14:textId="124B45B3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</w:rPr>
              <w:t>240</w:t>
            </w:r>
          </w:p>
        </w:tc>
        <w:tc>
          <w:tcPr>
            <w:tcW w:w="1163" w:type="dxa"/>
            <w:vAlign w:val="bottom"/>
          </w:tcPr>
          <w:p w14:paraId="28DA19A9" w14:textId="29FC2311" w:rsidR="003E20B4" w:rsidRPr="008B4943" w:rsidDel="00FF482C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72</w:t>
            </w:r>
          </w:p>
        </w:tc>
        <w:tc>
          <w:tcPr>
            <w:tcW w:w="1163" w:type="dxa"/>
            <w:vAlign w:val="bottom"/>
          </w:tcPr>
          <w:p w14:paraId="521728FB" w14:textId="6D8D4E31" w:rsidR="003E20B4" w:rsidRPr="008B4943" w:rsidDel="00FF482C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72</w:t>
            </w:r>
          </w:p>
        </w:tc>
        <w:tc>
          <w:tcPr>
            <w:tcW w:w="1163" w:type="dxa"/>
            <w:vAlign w:val="bottom"/>
          </w:tcPr>
          <w:p w14:paraId="5D8C150D" w14:textId="60E4BDD7" w:rsidR="003E20B4" w:rsidRPr="008B4943" w:rsidRDefault="0076042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621074D4" w14:textId="5EDB03C3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2C5ED271" w14:textId="7A8E41A2" w:rsidR="003E20B4" w:rsidRPr="008B4943" w:rsidDel="00FF482C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72</w:t>
            </w:r>
          </w:p>
        </w:tc>
        <w:tc>
          <w:tcPr>
            <w:tcW w:w="1163" w:type="dxa"/>
            <w:vAlign w:val="bottom"/>
          </w:tcPr>
          <w:p w14:paraId="4CBC0255" w14:textId="3DF468DE" w:rsidR="003E20B4" w:rsidRPr="008B4943" w:rsidDel="00FF482C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72</w:t>
            </w:r>
          </w:p>
        </w:tc>
      </w:tr>
      <w:tr w:rsidR="003E20B4" w:rsidRPr="008B4943" w14:paraId="5400D398" w14:textId="77777777" w:rsidTr="001E690E">
        <w:trPr>
          <w:cantSplit/>
        </w:trPr>
        <w:tc>
          <w:tcPr>
            <w:tcW w:w="3149" w:type="dxa"/>
          </w:tcPr>
          <w:p w14:paraId="48C44C0D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1162" w:type="dxa"/>
            <w:vAlign w:val="bottom"/>
          </w:tcPr>
          <w:p w14:paraId="2DA67D3E" w14:textId="1232F0D8" w:rsidR="003E20B4" w:rsidRPr="008B4943" w:rsidRDefault="00A679BA" w:rsidP="008B494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  <w:r w:rsidR="00760428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163" w:type="dxa"/>
            <w:vAlign w:val="bottom"/>
          </w:tcPr>
          <w:p w14:paraId="671F8A4A" w14:textId="10C3FF1A" w:rsidR="003E20B4" w:rsidRPr="008B4943" w:rsidRDefault="00A679BA" w:rsidP="008B494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  <w:r w:rsidR="003E20B4" w:rsidRPr="008B494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B4943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163" w:type="dxa"/>
            <w:vAlign w:val="bottom"/>
          </w:tcPr>
          <w:p w14:paraId="40091FC2" w14:textId="0B6DE0ED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3</w:t>
            </w:r>
          </w:p>
        </w:tc>
        <w:tc>
          <w:tcPr>
            <w:tcW w:w="1163" w:type="dxa"/>
            <w:vAlign w:val="bottom"/>
          </w:tcPr>
          <w:p w14:paraId="39143E60" w14:textId="5ABDBC5A" w:rsidR="003E20B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3</w:t>
            </w:r>
          </w:p>
        </w:tc>
        <w:tc>
          <w:tcPr>
            <w:tcW w:w="1163" w:type="dxa"/>
            <w:vAlign w:val="bottom"/>
          </w:tcPr>
          <w:p w14:paraId="58A9CE1A" w14:textId="40ABBAD2" w:rsidR="003E20B4" w:rsidRPr="008B4943" w:rsidDel="00FF482C" w:rsidRDefault="0076042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1</w:t>
            </w:r>
          </w:p>
        </w:tc>
        <w:tc>
          <w:tcPr>
            <w:tcW w:w="1163" w:type="dxa"/>
            <w:vAlign w:val="bottom"/>
          </w:tcPr>
          <w:p w14:paraId="0554A480" w14:textId="16B06B3A" w:rsidR="003E20B4" w:rsidRPr="008B4943" w:rsidDel="00FF482C" w:rsidRDefault="003E20B4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1</w:t>
            </w:r>
          </w:p>
        </w:tc>
        <w:tc>
          <w:tcPr>
            <w:tcW w:w="1163" w:type="dxa"/>
            <w:vAlign w:val="bottom"/>
          </w:tcPr>
          <w:p w14:paraId="1B3768F1" w14:textId="1F4B1D7D" w:rsidR="003E20B4" w:rsidRPr="008B4943" w:rsidRDefault="0076042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37C19FFF" w14:textId="132C2D6E" w:rsidR="003E20B4" w:rsidRPr="008B4943" w:rsidRDefault="003E20B4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1A23C731" w14:textId="4C69D4DC" w:rsidR="003E20B4" w:rsidRPr="008B4943" w:rsidDel="00FF482C" w:rsidRDefault="0076042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</w:rPr>
              <w:t>1</w:t>
            </w:r>
          </w:p>
        </w:tc>
        <w:tc>
          <w:tcPr>
            <w:tcW w:w="1163" w:type="dxa"/>
            <w:vAlign w:val="bottom"/>
          </w:tcPr>
          <w:p w14:paraId="699D5633" w14:textId="1B6ED0F8" w:rsidR="003E20B4" w:rsidRPr="008B4943" w:rsidDel="00FF482C" w:rsidRDefault="003E20B4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1</w:t>
            </w:r>
          </w:p>
        </w:tc>
      </w:tr>
      <w:tr w:rsidR="003E20B4" w:rsidRPr="008B4943" w14:paraId="333E3B11" w14:textId="77777777" w:rsidTr="001E690E">
        <w:trPr>
          <w:cantSplit/>
        </w:trPr>
        <w:tc>
          <w:tcPr>
            <w:tcW w:w="3149" w:type="dxa"/>
            <w:vAlign w:val="bottom"/>
          </w:tcPr>
          <w:p w14:paraId="3EC24BBB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sz w:val="26"/>
                <w:szCs w:val="26"/>
              </w:rPr>
            </w:pPr>
            <w:r w:rsidRPr="008B4943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2" w:type="dxa"/>
            <w:vAlign w:val="bottom"/>
          </w:tcPr>
          <w:p w14:paraId="3EE012C9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3" w:type="dxa"/>
            <w:vAlign w:val="bottom"/>
          </w:tcPr>
          <w:p w14:paraId="353D784B" w14:textId="77777777" w:rsidR="003E20B4" w:rsidRPr="008B4943" w:rsidRDefault="003E20B4" w:rsidP="008B494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3" w:type="dxa"/>
            <w:vAlign w:val="bottom"/>
          </w:tcPr>
          <w:p w14:paraId="123CB5D5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3E186506" w14:textId="77777777" w:rsidR="003E20B4" w:rsidRPr="008B4943" w:rsidRDefault="003E20B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48E87D4F" w14:textId="7ED7540A" w:rsidR="003E20B4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8B4943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163" w:type="dxa"/>
            <w:vAlign w:val="bottom"/>
          </w:tcPr>
          <w:p w14:paraId="1A1C0948" w14:textId="50C4ECE8" w:rsidR="003E20B4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8B4943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163" w:type="dxa"/>
            <w:vAlign w:val="bottom"/>
          </w:tcPr>
          <w:p w14:paraId="409CD0DE" w14:textId="0390251D" w:rsidR="003E20B4" w:rsidRPr="008B4943" w:rsidRDefault="0076042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8B4943">
              <w:rPr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5B05B9F3" w14:textId="20D7836B" w:rsidR="003E20B4" w:rsidRPr="008B4943" w:rsidRDefault="003E20B4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8B4943">
              <w:rPr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05BB8F4D" w14:textId="6FADB1C8" w:rsidR="003E20B4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8B4943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163" w:type="dxa"/>
            <w:vAlign w:val="bottom"/>
          </w:tcPr>
          <w:p w14:paraId="07751F4B" w14:textId="53454A80" w:rsidR="003E20B4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8B4943">
              <w:rPr>
                <w:b/>
                <w:bCs/>
                <w:sz w:val="26"/>
                <w:szCs w:val="26"/>
              </w:rPr>
              <w:t>73</w:t>
            </w:r>
          </w:p>
        </w:tc>
      </w:tr>
    </w:tbl>
    <w:p w14:paraId="756CC534" w14:textId="77777777" w:rsidR="00D42518" w:rsidRPr="008B4943" w:rsidRDefault="00D42518" w:rsidP="008B4943">
      <w:pPr>
        <w:pStyle w:val="block"/>
        <w:spacing w:after="0" w:line="240" w:lineRule="atLeast"/>
        <w:ind w:left="0" w:right="-512"/>
        <w:rPr>
          <w:rFonts w:ascii="Angsana New" w:hAnsi="Angsana New"/>
          <w:sz w:val="30"/>
          <w:szCs w:val="30"/>
          <w:lang w:bidi="th-TH"/>
        </w:rPr>
      </w:pPr>
    </w:p>
    <w:p w14:paraId="142951FD" w14:textId="0657CE1D" w:rsidR="00723A3B" w:rsidRPr="008B4943" w:rsidRDefault="00723A3B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8B4943">
        <w:rPr>
          <w:cs/>
        </w:rPr>
        <w:t>บริษัทไม่มีเงินปันผลรับสำหรับงวด</w:t>
      </w:r>
      <w:r w:rsidR="00EE118E" w:rsidRPr="008B4943">
        <w:rPr>
          <w:cs/>
        </w:rPr>
        <w:t>หก</w:t>
      </w:r>
      <w:r w:rsidRPr="008B4943">
        <w:rPr>
          <w:cs/>
        </w:rPr>
        <w:t xml:space="preserve">เดือนสิ้นสุดวันที่ </w:t>
      </w:r>
      <w:r w:rsidR="00A679BA" w:rsidRPr="008B4943">
        <w:t>30</w:t>
      </w:r>
      <w:r w:rsidR="003E20B4" w:rsidRPr="008B4943">
        <w:rPr>
          <w:cs/>
        </w:rPr>
        <w:t xml:space="preserve"> มิถุนายน</w:t>
      </w:r>
      <w:r w:rsidRPr="008B4943">
        <w:rPr>
          <w:cs/>
        </w:rPr>
        <w:t xml:space="preserve"> </w:t>
      </w:r>
      <w:r w:rsidR="00A679BA" w:rsidRPr="008B4943">
        <w:t>2563</w:t>
      </w:r>
      <w:r w:rsidRPr="008B4943">
        <w:rPr>
          <w:cs/>
        </w:rPr>
        <w:t xml:space="preserve"> และ </w:t>
      </w:r>
      <w:r w:rsidR="00A679BA" w:rsidRPr="008B4943">
        <w:t>2562</w:t>
      </w:r>
      <w:r w:rsidRPr="008B4943">
        <w:rPr>
          <w:cs/>
        </w:rPr>
        <w:t xml:space="preserve"> </w:t>
      </w:r>
    </w:p>
    <w:p w14:paraId="7F7E7A28" w14:textId="77777777" w:rsidR="003355D7" w:rsidRPr="008B4943" w:rsidRDefault="003355D7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322149C4" w14:textId="77777777" w:rsidR="00870318" w:rsidRPr="008B4943" w:rsidRDefault="00E7127C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8B4943">
        <w:rPr>
          <w:cs/>
        </w:rPr>
        <w:t>บริษัท</w:t>
      </w:r>
      <w:r w:rsidR="00D42518" w:rsidRPr="008B4943">
        <w:rPr>
          <w:cs/>
        </w:rPr>
        <w:t>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217BA25" w14:textId="67F9CAC1" w:rsidR="00785632" w:rsidRPr="008B4943" w:rsidRDefault="00785632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74E42FBE" w14:textId="5B578239" w:rsidR="00BB46DE" w:rsidRPr="008B4943" w:rsidRDefault="00BB46DE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472BBE51" w14:textId="010DCA90" w:rsidR="00BB46DE" w:rsidRPr="008B4943" w:rsidRDefault="00BB46DE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0920B794" w14:textId="430F8951" w:rsidR="00BB46DE" w:rsidRPr="008B4943" w:rsidRDefault="00BB46DE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4613ADCF" w14:textId="745F02EF" w:rsidR="00BB46DE" w:rsidRPr="008B4943" w:rsidRDefault="00BB46DE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7C00754B" w14:textId="7145AA3A" w:rsidR="00BB46DE" w:rsidRPr="008B4943" w:rsidRDefault="00BB46DE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18A05CDF" w14:textId="1D8CA115" w:rsidR="00BB46DE" w:rsidRPr="008B4943" w:rsidRDefault="00BB46DE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266B94EF" w14:textId="77777777" w:rsidR="00BF321E" w:rsidRPr="008B4943" w:rsidRDefault="00BF321E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8B4943">
        <w:rPr>
          <w:b/>
          <w:bCs/>
          <w:cs/>
        </w:rPr>
        <w:br w:type="page"/>
      </w:r>
    </w:p>
    <w:p w14:paraId="1AAE212E" w14:textId="77777777" w:rsidR="00BF321E" w:rsidRPr="008B4943" w:rsidRDefault="00BF321E" w:rsidP="008B4943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  <w:sectPr w:rsidR="00BF321E" w:rsidRPr="008B4943" w:rsidSect="0011785A"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p w14:paraId="113BAA9D" w14:textId="3C28ECDF" w:rsidR="006B7CAD" w:rsidRPr="008B4943" w:rsidRDefault="00BB46DE" w:rsidP="008B4943">
      <w:pPr>
        <w:pStyle w:val="index"/>
        <w:numPr>
          <w:ilvl w:val="0"/>
          <w:numId w:val="3"/>
        </w:numPr>
        <w:tabs>
          <w:tab w:val="decimal" w:pos="540"/>
        </w:tabs>
        <w:spacing w:after="4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B4943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6C3B3D7B" w14:textId="7AA840C1" w:rsidR="00BB46DE" w:rsidRPr="008B4943" w:rsidRDefault="00BB46DE" w:rsidP="008B4943">
      <w:pPr>
        <w:pStyle w:val="index"/>
        <w:tabs>
          <w:tab w:val="clear" w:pos="1134"/>
          <w:tab w:val="decimal" w:pos="540"/>
        </w:tabs>
        <w:spacing w:after="40" w:line="240" w:lineRule="auto"/>
        <w:ind w:left="0" w:firstLine="540"/>
        <w:outlineLvl w:val="0"/>
        <w:rPr>
          <w:rFonts w:ascii="Angsana New" w:hAnsi="Angsana New"/>
          <w:sz w:val="30"/>
          <w:szCs w:val="30"/>
          <w:lang w:bidi="th-TH"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รายการเคลื่อนไหวของที่ดิน อาคารและอุปกรณ์ระหว่างงวด</w:t>
      </w:r>
      <w:r w:rsidR="003E20B4" w:rsidRPr="008B4943">
        <w:rPr>
          <w:rFonts w:ascii="Angsana New" w:hAnsi="Angsana New"/>
          <w:sz w:val="30"/>
          <w:szCs w:val="30"/>
          <w:cs/>
          <w:lang w:bidi="th-TH"/>
        </w:rPr>
        <w:t>หก</w:t>
      </w:r>
      <w:r w:rsidRPr="008B4943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A679BA" w:rsidRPr="008B4943">
        <w:rPr>
          <w:rFonts w:ascii="Angsana New" w:hAnsi="Angsana New"/>
          <w:sz w:val="30"/>
          <w:szCs w:val="30"/>
          <w:lang w:val="en-US" w:bidi="th-TH"/>
        </w:rPr>
        <w:t>30</w:t>
      </w:r>
      <w:r w:rsidR="003E20B4" w:rsidRPr="008B4943">
        <w:rPr>
          <w:rFonts w:ascii="Angsana New" w:hAnsi="Angsana New"/>
          <w:sz w:val="30"/>
          <w:szCs w:val="30"/>
          <w:cs/>
          <w:lang w:bidi="th-TH"/>
        </w:rPr>
        <w:t xml:space="preserve"> มิถุนายน</w:t>
      </w:r>
      <w:r w:rsidRPr="008B494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A679BA" w:rsidRPr="008B4943">
        <w:rPr>
          <w:rFonts w:ascii="Angsana New" w:hAnsi="Angsana New"/>
          <w:sz w:val="30"/>
          <w:szCs w:val="30"/>
          <w:lang w:val="en-US" w:bidi="th-TH"/>
        </w:rPr>
        <w:t>2563</w:t>
      </w:r>
      <w:r w:rsidRPr="008B4943">
        <w:rPr>
          <w:rFonts w:ascii="Angsana New" w:hAnsi="Angsana New"/>
          <w:sz w:val="30"/>
          <w:szCs w:val="30"/>
          <w:cs/>
          <w:lang w:bidi="th-TH"/>
        </w:rPr>
        <w:t xml:space="preserve"> มีดังนี้</w:t>
      </w:r>
    </w:p>
    <w:tbl>
      <w:tblPr>
        <w:tblW w:w="14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79"/>
        <w:gridCol w:w="861"/>
        <w:gridCol w:w="1260"/>
        <w:gridCol w:w="1260"/>
        <w:gridCol w:w="1350"/>
        <w:gridCol w:w="1350"/>
        <w:gridCol w:w="1350"/>
        <w:gridCol w:w="1170"/>
        <w:gridCol w:w="1170"/>
        <w:gridCol w:w="1188"/>
      </w:tblGrid>
      <w:tr w:rsidR="00DA349A" w:rsidRPr="008B4943" w14:paraId="44B6560C" w14:textId="77777777" w:rsidTr="00DA349A">
        <w:trPr>
          <w:tblHeader/>
        </w:trPr>
        <w:tc>
          <w:tcPr>
            <w:tcW w:w="3279" w:type="dxa"/>
          </w:tcPr>
          <w:p w14:paraId="37B282AF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861" w:type="dxa"/>
          </w:tcPr>
          <w:p w14:paraId="2DC35736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0098" w:type="dxa"/>
            <w:gridSpan w:val="8"/>
            <w:vAlign w:val="bottom"/>
          </w:tcPr>
          <w:p w14:paraId="564C35BC" w14:textId="0C7CE0A8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8B4943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</w:tr>
      <w:tr w:rsidR="00DA349A" w:rsidRPr="008B4943" w14:paraId="263B3A32" w14:textId="77777777" w:rsidTr="00DA349A">
        <w:trPr>
          <w:tblHeader/>
        </w:trPr>
        <w:tc>
          <w:tcPr>
            <w:tcW w:w="3279" w:type="dxa"/>
          </w:tcPr>
          <w:p w14:paraId="220FE1A7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861" w:type="dxa"/>
          </w:tcPr>
          <w:p w14:paraId="7F9CC371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</w:rPr>
            </w:pPr>
          </w:p>
          <w:p w14:paraId="4F7FB453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</w:rPr>
            </w:pPr>
          </w:p>
          <w:p w14:paraId="116D237C" w14:textId="3C02B8FE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  <w:r w:rsidRPr="008B4943">
              <w:rPr>
                <w:rFonts w:eastAsia="Calibri"/>
                <w:i/>
                <w:iCs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6508E98" w14:textId="29E35629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8B4943">
              <w:rPr>
                <w:rFonts w:eastAsia="Calibri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6B7B4FA2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74AAE1B3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เครื่องจักร</w:t>
            </w:r>
            <w:r w:rsidRPr="008B4943">
              <w:rPr>
                <w:rFonts w:eastAsia="Calibri"/>
              </w:rPr>
              <w:br/>
            </w:r>
            <w:r w:rsidRPr="008B4943">
              <w:rPr>
                <w:rFonts w:eastAsia="Calibri"/>
                <w:cs/>
              </w:rPr>
              <w:t>อุปกรณ์หอกลั่นและคลังน้ำมัน</w:t>
            </w:r>
          </w:p>
        </w:tc>
        <w:tc>
          <w:tcPr>
            <w:tcW w:w="1350" w:type="dxa"/>
            <w:vAlign w:val="bottom"/>
          </w:tcPr>
          <w:p w14:paraId="5AA186F0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อุปกรณ์</w:t>
            </w:r>
          </w:p>
          <w:p w14:paraId="01C28939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ผลิตไฟฟ้า</w:t>
            </w:r>
          </w:p>
        </w:tc>
        <w:tc>
          <w:tcPr>
            <w:tcW w:w="1350" w:type="dxa"/>
            <w:vAlign w:val="bottom"/>
          </w:tcPr>
          <w:p w14:paraId="1F16EFA1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170" w:type="dxa"/>
            <w:vAlign w:val="bottom"/>
          </w:tcPr>
          <w:p w14:paraId="4DF3B580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8B4943">
              <w:rPr>
                <w:rFonts w:eastAsia="Calibri"/>
                <w:cs/>
              </w:rPr>
              <w:t xml:space="preserve">สินทรัพย์อื่น </w:t>
            </w:r>
          </w:p>
        </w:tc>
        <w:tc>
          <w:tcPr>
            <w:tcW w:w="1170" w:type="dxa"/>
            <w:vAlign w:val="bottom"/>
          </w:tcPr>
          <w:p w14:paraId="1986E152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งานระหว่างก่อสร้าง</w:t>
            </w:r>
          </w:p>
        </w:tc>
        <w:tc>
          <w:tcPr>
            <w:tcW w:w="1188" w:type="dxa"/>
            <w:vAlign w:val="bottom"/>
          </w:tcPr>
          <w:p w14:paraId="667EB6E4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รวม</w:t>
            </w:r>
          </w:p>
        </w:tc>
      </w:tr>
      <w:tr w:rsidR="00DA349A" w:rsidRPr="008B4943" w14:paraId="6AF5E09B" w14:textId="77777777" w:rsidTr="00DA349A">
        <w:trPr>
          <w:trHeight w:val="68"/>
        </w:trPr>
        <w:tc>
          <w:tcPr>
            <w:tcW w:w="3279" w:type="dxa"/>
          </w:tcPr>
          <w:p w14:paraId="4934632F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861" w:type="dxa"/>
          </w:tcPr>
          <w:p w14:paraId="66782C71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10098" w:type="dxa"/>
            <w:gridSpan w:val="8"/>
          </w:tcPr>
          <w:p w14:paraId="79CDE5CD" w14:textId="6D440B73" w:rsidR="00DA349A" w:rsidRPr="008B4943" w:rsidRDefault="00DA349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eastAsia="Calibri"/>
                <w:i/>
                <w:iCs/>
                <w:cs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18E" w:rsidRPr="008B4943" w14:paraId="6EE3FDDC" w14:textId="77777777" w:rsidTr="00DA349A">
        <w:tc>
          <w:tcPr>
            <w:tcW w:w="3279" w:type="dxa"/>
          </w:tcPr>
          <w:p w14:paraId="315106F0" w14:textId="49631166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B4943">
              <w:rPr>
                <w:rFonts w:asciiTheme="majorBidi" w:hAnsiTheme="majorBidi" w:cstheme="majorBidi"/>
              </w:rPr>
              <w:t>1</w:t>
            </w:r>
            <w:r w:rsidRPr="008B4943">
              <w:rPr>
                <w:rFonts w:asciiTheme="majorBidi" w:hAnsiTheme="majorBidi"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FC3C05" w:rsidRPr="008B4943">
              <w:rPr>
                <w:rFonts w:asciiTheme="majorBidi" w:hAnsiTheme="majorBidi"/>
                <w:cs/>
              </w:rPr>
              <w:t>-</w:t>
            </w:r>
            <w:r w:rsidRPr="008B4943">
              <w:rPr>
                <w:rFonts w:asciiTheme="majorBidi" w:hAnsiTheme="majorBidi"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cs/>
              </w:rPr>
              <w:t>ตามที่รายงาน</w:t>
            </w:r>
          </w:p>
          <w:p w14:paraId="75B69351" w14:textId="7A693632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</w:pPr>
            <w:r w:rsidRPr="008B4943">
              <w:rPr>
                <w:rFonts w:asciiTheme="majorBidi" w:hAnsiTheme="majorBidi" w:cstheme="majorBidi"/>
                <w:cs/>
              </w:rPr>
              <w:t>ไว้เดิม</w:t>
            </w:r>
          </w:p>
        </w:tc>
        <w:tc>
          <w:tcPr>
            <w:tcW w:w="861" w:type="dxa"/>
          </w:tcPr>
          <w:p w14:paraId="08905FB4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60" w:type="dxa"/>
          </w:tcPr>
          <w:p w14:paraId="16867F00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783E71C0" w14:textId="7720CFD3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4</w:t>
            </w:r>
            <w:r w:rsidR="00EE118E" w:rsidRPr="008B4943">
              <w:t>,1</w:t>
            </w:r>
            <w:r w:rsidRPr="008B4943">
              <w:t>27</w:t>
            </w:r>
          </w:p>
        </w:tc>
        <w:tc>
          <w:tcPr>
            <w:tcW w:w="1260" w:type="dxa"/>
          </w:tcPr>
          <w:p w14:paraId="10EF525D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0E9EBF2D" w14:textId="58ABB9FE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2</w:t>
            </w:r>
            <w:r w:rsidR="00EE118E" w:rsidRPr="008B4943">
              <w:t>,</w:t>
            </w:r>
            <w:r w:rsidRPr="008B4943">
              <w:t>758</w:t>
            </w:r>
          </w:p>
        </w:tc>
        <w:tc>
          <w:tcPr>
            <w:tcW w:w="1350" w:type="dxa"/>
          </w:tcPr>
          <w:p w14:paraId="0FD7E6FE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7B18CE87" w14:textId="0D772F0C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2</w:t>
            </w:r>
            <w:r w:rsidR="00EE118E" w:rsidRPr="008B4943">
              <w:t>1,</w:t>
            </w:r>
            <w:r w:rsidRPr="008B4943">
              <w:t>229</w:t>
            </w:r>
          </w:p>
        </w:tc>
        <w:tc>
          <w:tcPr>
            <w:tcW w:w="1350" w:type="dxa"/>
          </w:tcPr>
          <w:p w14:paraId="746829B9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01B7FF31" w14:textId="389D4163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9</w:t>
            </w:r>
            <w:r w:rsidR="00EE118E" w:rsidRPr="008B4943">
              <w:t>,</w:t>
            </w:r>
            <w:r w:rsidRPr="008B4943">
              <w:t>422</w:t>
            </w:r>
          </w:p>
        </w:tc>
        <w:tc>
          <w:tcPr>
            <w:tcW w:w="1350" w:type="dxa"/>
          </w:tcPr>
          <w:p w14:paraId="63ECFC09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0AC5AEE1" w14:textId="1BA66CA4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3</w:t>
            </w:r>
            <w:r w:rsidR="00EE118E" w:rsidRPr="008B4943">
              <w:t>,</w:t>
            </w:r>
            <w:r w:rsidRPr="008B4943">
              <w:t>869</w:t>
            </w:r>
          </w:p>
        </w:tc>
        <w:tc>
          <w:tcPr>
            <w:tcW w:w="1170" w:type="dxa"/>
          </w:tcPr>
          <w:p w14:paraId="7C30EC96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5CD2AA6E" w14:textId="681353A7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4</w:t>
            </w:r>
            <w:r w:rsidR="00EE118E" w:rsidRPr="008B4943">
              <w:t>1</w:t>
            </w:r>
            <w:r w:rsidRPr="008B4943">
              <w:t>6</w:t>
            </w:r>
          </w:p>
        </w:tc>
        <w:tc>
          <w:tcPr>
            <w:tcW w:w="1170" w:type="dxa"/>
          </w:tcPr>
          <w:p w14:paraId="70D7704E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18E133BE" w14:textId="781D6C84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1</w:t>
            </w:r>
            <w:r w:rsidR="00A679BA" w:rsidRPr="008B4943">
              <w:t>0</w:t>
            </w:r>
            <w:r w:rsidRPr="008B4943">
              <w:t>,</w:t>
            </w:r>
            <w:r w:rsidR="00A679BA" w:rsidRPr="008B4943">
              <w:t>763</w:t>
            </w:r>
          </w:p>
        </w:tc>
        <w:tc>
          <w:tcPr>
            <w:tcW w:w="1188" w:type="dxa"/>
          </w:tcPr>
          <w:p w14:paraId="54105FE1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128AB8E6" w14:textId="1546978A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52</w:t>
            </w:r>
            <w:r w:rsidR="00EE118E" w:rsidRPr="008B4943">
              <w:t>,</w:t>
            </w:r>
            <w:r w:rsidRPr="008B4943">
              <w:t>584</w:t>
            </w:r>
          </w:p>
        </w:tc>
      </w:tr>
      <w:tr w:rsidR="00EE118E" w:rsidRPr="008B4943" w14:paraId="492BA2AF" w14:textId="77777777" w:rsidTr="00DA349A">
        <w:trPr>
          <w:trHeight w:val="542"/>
        </w:trPr>
        <w:tc>
          <w:tcPr>
            <w:tcW w:w="3279" w:type="dxa"/>
          </w:tcPr>
          <w:p w14:paraId="2D08670C" w14:textId="2CA84C5E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861" w:type="dxa"/>
          </w:tcPr>
          <w:p w14:paraId="357A42C3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  <w:p w14:paraId="2F122AEA" w14:textId="77C458EF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</w:rPr>
            </w:pPr>
            <w:r w:rsidRPr="008B4943">
              <w:rPr>
                <w:i/>
                <w:iCs/>
              </w:rPr>
              <w:t>3</w:t>
            </w:r>
          </w:p>
        </w:tc>
        <w:tc>
          <w:tcPr>
            <w:tcW w:w="1260" w:type="dxa"/>
          </w:tcPr>
          <w:p w14:paraId="5D8B582F" w14:textId="77777777" w:rsidR="00EE118E" w:rsidRPr="008B4943" w:rsidRDefault="00EE118E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3665FFD1" w14:textId="2A5AAED2" w:rsidR="00EE118E" w:rsidRPr="008B4943" w:rsidRDefault="00EE118E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56</w:t>
            </w:r>
            <w:r w:rsidRPr="008B4943">
              <w:rPr>
                <w:cs/>
              </w:rPr>
              <w:t>)</w:t>
            </w:r>
          </w:p>
        </w:tc>
        <w:tc>
          <w:tcPr>
            <w:tcW w:w="1260" w:type="dxa"/>
          </w:tcPr>
          <w:p w14:paraId="63538421" w14:textId="77777777" w:rsidR="00EE118E" w:rsidRPr="008B4943" w:rsidRDefault="00EE118E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0213C135" w14:textId="6B7F1285" w:rsidR="00EE118E" w:rsidRPr="008B4943" w:rsidRDefault="00EE118E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205</w:t>
            </w:r>
            <w:r w:rsidRPr="008B4943">
              <w:rPr>
                <w:cs/>
              </w:rPr>
              <w:t>)</w:t>
            </w:r>
          </w:p>
        </w:tc>
        <w:tc>
          <w:tcPr>
            <w:tcW w:w="1350" w:type="dxa"/>
          </w:tcPr>
          <w:p w14:paraId="39836EE2" w14:textId="77777777" w:rsidR="00EE118E" w:rsidRPr="008B4943" w:rsidRDefault="00EE118E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4AE7BE48" w14:textId="78CA609B" w:rsidR="00EE118E" w:rsidRPr="008B4943" w:rsidRDefault="00EE118E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22</w:t>
            </w:r>
            <w:r w:rsidRPr="008B4943">
              <w:rPr>
                <w:cs/>
              </w:rPr>
              <w:t>)</w:t>
            </w:r>
          </w:p>
        </w:tc>
        <w:tc>
          <w:tcPr>
            <w:tcW w:w="1350" w:type="dxa"/>
          </w:tcPr>
          <w:p w14:paraId="29764DDC" w14:textId="77777777" w:rsidR="00EE118E" w:rsidRPr="008B4943" w:rsidRDefault="00EE118E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377BBA8F" w14:textId="3A95ADEB" w:rsidR="00EE118E" w:rsidRPr="008B4943" w:rsidRDefault="00EE118E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350" w:type="dxa"/>
          </w:tcPr>
          <w:p w14:paraId="1B3DD54F" w14:textId="77777777" w:rsidR="00EE118E" w:rsidRPr="008B4943" w:rsidRDefault="00EE118E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20B0C7BC" w14:textId="2E2CEF5F" w:rsidR="00EE118E" w:rsidRPr="008B4943" w:rsidRDefault="00EE118E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170" w:type="dxa"/>
          </w:tcPr>
          <w:p w14:paraId="0CE7E7C8" w14:textId="77777777" w:rsidR="00EE118E" w:rsidRPr="008B4943" w:rsidRDefault="00EE118E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38EB2B39" w14:textId="60B70AA0" w:rsidR="00EE118E" w:rsidRPr="008B4943" w:rsidRDefault="00EE118E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5</w:t>
            </w:r>
            <w:r w:rsidRPr="008B4943">
              <w:rPr>
                <w:cs/>
              </w:rPr>
              <w:t>)</w:t>
            </w:r>
          </w:p>
        </w:tc>
        <w:tc>
          <w:tcPr>
            <w:tcW w:w="1170" w:type="dxa"/>
          </w:tcPr>
          <w:p w14:paraId="7F9186D5" w14:textId="77777777" w:rsidR="00EE118E" w:rsidRPr="008B4943" w:rsidRDefault="00EE118E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30E5FED4" w14:textId="0CEE861A" w:rsidR="00EE118E" w:rsidRPr="008B4943" w:rsidRDefault="00EE118E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188" w:type="dxa"/>
          </w:tcPr>
          <w:p w14:paraId="359B5C80" w14:textId="77777777" w:rsidR="00EE118E" w:rsidRPr="008B4943" w:rsidRDefault="00EE118E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026DCBAF" w14:textId="28175B6C" w:rsidR="00EE118E" w:rsidRPr="008B4943" w:rsidRDefault="00EE118E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398</w:t>
            </w:r>
            <w:r w:rsidRPr="008B4943">
              <w:rPr>
                <w:cs/>
              </w:rPr>
              <w:t>)</w:t>
            </w:r>
          </w:p>
        </w:tc>
      </w:tr>
      <w:tr w:rsidR="00EE118E" w:rsidRPr="008B4943" w14:paraId="0E574490" w14:textId="77777777" w:rsidTr="00DA349A">
        <w:tc>
          <w:tcPr>
            <w:tcW w:w="3279" w:type="dxa"/>
          </w:tcPr>
          <w:p w14:paraId="4B1DFFB3" w14:textId="24E5EEE4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B4943">
              <w:rPr>
                <w:rFonts w:asciiTheme="majorBidi" w:hAnsiTheme="majorBidi" w:cstheme="majorBidi"/>
              </w:rPr>
              <w:t>1</w:t>
            </w:r>
            <w:r w:rsidRPr="008B4943">
              <w:rPr>
                <w:rFonts w:asciiTheme="majorBidi" w:hAnsiTheme="majorBidi"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8B4943">
              <w:rPr>
                <w:rFonts w:asciiTheme="majorBidi" w:hAnsiTheme="majorBidi"/>
                <w:cs/>
              </w:rPr>
              <w:t xml:space="preserve">- </w:t>
            </w:r>
            <w:r w:rsidRPr="008B4943">
              <w:rPr>
                <w:rFonts w:asciiTheme="majorBidi" w:hAnsiTheme="majorBidi" w:cstheme="majorBidi"/>
                <w:cs/>
              </w:rPr>
              <w:t>ปรับปรุงใหม่</w:t>
            </w:r>
          </w:p>
        </w:tc>
        <w:tc>
          <w:tcPr>
            <w:tcW w:w="861" w:type="dxa"/>
          </w:tcPr>
          <w:p w14:paraId="73C555C1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</w:p>
        </w:tc>
        <w:tc>
          <w:tcPr>
            <w:tcW w:w="1260" w:type="dxa"/>
          </w:tcPr>
          <w:p w14:paraId="58E7406E" w14:textId="5FE214CF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3</w:t>
            </w:r>
            <w:r w:rsidR="00EE118E" w:rsidRPr="008B4943">
              <w:t>,</w:t>
            </w:r>
            <w:r w:rsidRPr="008B4943">
              <w:t>97</w:t>
            </w:r>
            <w:r w:rsidR="00EE118E" w:rsidRPr="008B4943">
              <w:t>1</w:t>
            </w:r>
          </w:p>
        </w:tc>
        <w:tc>
          <w:tcPr>
            <w:tcW w:w="1260" w:type="dxa"/>
          </w:tcPr>
          <w:p w14:paraId="3A9FA3F6" w14:textId="4C80E9EC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2</w:t>
            </w:r>
            <w:r w:rsidR="00EE118E" w:rsidRPr="008B4943">
              <w:t>,</w:t>
            </w:r>
            <w:r w:rsidRPr="008B4943">
              <w:t>553</w:t>
            </w:r>
          </w:p>
        </w:tc>
        <w:tc>
          <w:tcPr>
            <w:tcW w:w="1350" w:type="dxa"/>
          </w:tcPr>
          <w:p w14:paraId="1961F2B4" w14:textId="7CC28BEC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2</w:t>
            </w:r>
            <w:r w:rsidR="00EE118E" w:rsidRPr="008B4943">
              <w:t>1,</w:t>
            </w:r>
            <w:r w:rsidRPr="008B4943">
              <w:t>207</w:t>
            </w:r>
          </w:p>
        </w:tc>
        <w:tc>
          <w:tcPr>
            <w:tcW w:w="1350" w:type="dxa"/>
          </w:tcPr>
          <w:p w14:paraId="5DA8B12A" w14:textId="1B245F62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9</w:t>
            </w:r>
            <w:r w:rsidR="00EE118E" w:rsidRPr="008B4943">
              <w:t>,</w:t>
            </w:r>
            <w:r w:rsidRPr="008B4943">
              <w:t>422</w:t>
            </w:r>
          </w:p>
        </w:tc>
        <w:tc>
          <w:tcPr>
            <w:tcW w:w="1350" w:type="dxa"/>
          </w:tcPr>
          <w:p w14:paraId="2BA186EE" w14:textId="12B938A9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3</w:t>
            </w:r>
            <w:r w:rsidR="00EE118E" w:rsidRPr="008B4943">
              <w:t>,</w:t>
            </w:r>
            <w:r w:rsidRPr="008B4943">
              <w:t>869</w:t>
            </w:r>
          </w:p>
        </w:tc>
        <w:tc>
          <w:tcPr>
            <w:tcW w:w="1170" w:type="dxa"/>
          </w:tcPr>
          <w:p w14:paraId="6EC216CC" w14:textId="72B5631A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8B4943">
              <w:t>40</w:t>
            </w:r>
            <w:r w:rsidR="00EE118E" w:rsidRPr="008B4943">
              <w:t>1</w:t>
            </w:r>
          </w:p>
        </w:tc>
        <w:tc>
          <w:tcPr>
            <w:tcW w:w="1170" w:type="dxa"/>
          </w:tcPr>
          <w:p w14:paraId="26F1951C" w14:textId="4A21BA1E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1</w:t>
            </w:r>
            <w:r w:rsidR="00A679BA" w:rsidRPr="008B4943">
              <w:t>0</w:t>
            </w:r>
            <w:r w:rsidRPr="008B4943">
              <w:t>,</w:t>
            </w:r>
            <w:r w:rsidR="00A679BA" w:rsidRPr="008B4943">
              <w:t>763</w:t>
            </w:r>
          </w:p>
        </w:tc>
        <w:tc>
          <w:tcPr>
            <w:tcW w:w="1188" w:type="dxa"/>
          </w:tcPr>
          <w:p w14:paraId="1CF21689" w14:textId="2A7C03CC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8B4943">
              <w:t>52</w:t>
            </w:r>
            <w:r w:rsidR="00EE118E" w:rsidRPr="008B4943">
              <w:t>,1</w:t>
            </w:r>
            <w:r w:rsidRPr="008B4943">
              <w:t>86</w:t>
            </w:r>
          </w:p>
        </w:tc>
      </w:tr>
      <w:tr w:rsidR="00DA349A" w:rsidRPr="008B4943" w14:paraId="534F09A4" w14:textId="77777777" w:rsidTr="00DA349A">
        <w:tc>
          <w:tcPr>
            <w:tcW w:w="3279" w:type="dxa"/>
          </w:tcPr>
          <w:p w14:paraId="3B8EC481" w14:textId="7DE82882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8B4943">
              <w:rPr>
                <w:cs/>
              </w:rPr>
              <w:t>ได้มาจากการซื้อธุรกิจ</w:t>
            </w:r>
          </w:p>
        </w:tc>
        <w:tc>
          <w:tcPr>
            <w:tcW w:w="861" w:type="dxa"/>
          </w:tcPr>
          <w:p w14:paraId="59A35277" w14:textId="05573B7A" w:rsidR="00DA34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</w:rPr>
            </w:pPr>
            <w:r w:rsidRPr="008B4943">
              <w:rPr>
                <w:i/>
                <w:iCs/>
              </w:rPr>
              <w:t>4</w:t>
            </w:r>
          </w:p>
        </w:tc>
        <w:tc>
          <w:tcPr>
            <w:tcW w:w="1260" w:type="dxa"/>
            <w:vAlign w:val="bottom"/>
          </w:tcPr>
          <w:p w14:paraId="6F154BC6" w14:textId="0D086AD9" w:rsidR="00DA349A" w:rsidRPr="008B4943" w:rsidRDefault="006B7CA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F08CCA3" w14:textId="0B7F98E7" w:rsidR="00DA349A" w:rsidRPr="008B4943" w:rsidRDefault="006B7CA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F9F5DA9" w14:textId="08DF77B9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FD8EB13" w14:textId="131E66A8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1</w:t>
            </w:r>
            <w:r w:rsidR="00A679BA" w:rsidRPr="008B4943">
              <w:t>3</w:t>
            </w:r>
          </w:p>
        </w:tc>
        <w:tc>
          <w:tcPr>
            <w:tcW w:w="1350" w:type="dxa"/>
            <w:vAlign w:val="bottom"/>
          </w:tcPr>
          <w:p w14:paraId="0FBEE0BE" w14:textId="3E6C9329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C08C47" w14:textId="2DAC768A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DD23C8E" w14:textId="661BE34C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056A1FB5" w14:textId="246BAD1E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1</w:t>
            </w:r>
            <w:r w:rsidR="00A679BA" w:rsidRPr="008B4943">
              <w:t>3</w:t>
            </w:r>
          </w:p>
        </w:tc>
      </w:tr>
      <w:tr w:rsidR="00DA349A" w:rsidRPr="008B4943" w14:paraId="72B0EA32" w14:textId="77777777" w:rsidTr="00DA349A">
        <w:tc>
          <w:tcPr>
            <w:tcW w:w="3279" w:type="dxa"/>
          </w:tcPr>
          <w:p w14:paraId="1A31BCD6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8B4943">
              <w:rPr>
                <w:cs/>
              </w:rPr>
              <w:t>เพิ่มขึ้น</w:t>
            </w:r>
          </w:p>
        </w:tc>
        <w:tc>
          <w:tcPr>
            <w:tcW w:w="861" w:type="dxa"/>
          </w:tcPr>
          <w:p w14:paraId="1A64375B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61292" w14:textId="10634D7D" w:rsidR="00DA34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20B0" w14:textId="28F205DB" w:rsidR="00DA34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9DBE1" w14:textId="57C11602" w:rsidR="00DA34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500D9" w14:textId="54E9DBC0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E4635" w14:textId="43D79D71" w:rsidR="00DA34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8</w:t>
            </w:r>
          </w:p>
        </w:tc>
        <w:tc>
          <w:tcPr>
            <w:tcW w:w="1170" w:type="dxa"/>
            <w:vAlign w:val="bottom"/>
          </w:tcPr>
          <w:p w14:paraId="04B83863" w14:textId="4EAFBF0A" w:rsidR="00DA34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8B4943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7D095" w14:textId="430C01D4" w:rsidR="00B90CE4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3</w:t>
            </w:r>
            <w:r w:rsidR="00B90CE4" w:rsidRPr="008B4943">
              <w:t>,</w:t>
            </w:r>
            <w:r w:rsidRPr="008B4943">
              <w:t>928</w:t>
            </w:r>
          </w:p>
        </w:tc>
        <w:tc>
          <w:tcPr>
            <w:tcW w:w="1188" w:type="dxa"/>
            <w:vAlign w:val="bottom"/>
          </w:tcPr>
          <w:p w14:paraId="05E9BAD3" w14:textId="15DD5628" w:rsidR="00DA34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3</w:t>
            </w:r>
            <w:r w:rsidR="00B90CE4" w:rsidRPr="008B4943">
              <w:t>,</w:t>
            </w:r>
            <w:r w:rsidRPr="008B4943">
              <w:t>999</w:t>
            </w:r>
          </w:p>
        </w:tc>
      </w:tr>
      <w:tr w:rsidR="00DA349A" w:rsidRPr="008B4943" w14:paraId="59F03EAA" w14:textId="77777777" w:rsidTr="00DA349A">
        <w:trPr>
          <w:trHeight w:val="272"/>
        </w:trPr>
        <w:tc>
          <w:tcPr>
            <w:tcW w:w="3279" w:type="dxa"/>
          </w:tcPr>
          <w:p w14:paraId="08156D30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8B4943">
              <w:rPr>
                <w:cs/>
              </w:rPr>
              <w:t>โอน</w:t>
            </w:r>
          </w:p>
        </w:tc>
        <w:tc>
          <w:tcPr>
            <w:tcW w:w="861" w:type="dxa"/>
          </w:tcPr>
          <w:p w14:paraId="605152D3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A8901" w14:textId="375F4320" w:rsidR="00DA349A" w:rsidRPr="008B4943" w:rsidRDefault="006B7CA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6B88A" w14:textId="01C2BA2B" w:rsidR="00DA34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46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2636C" w14:textId="53862343" w:rsidR="00DA34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2</w:t>
            </w:r>
            <w:r w:rsidR="00B90CE4" w:rsidRPr="008B4943">
              <w:t>1</w:t>
            </w:r>
            <w:r w:rsidRPr="008B4943"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CDF2E" w14:textId="4FAB7F25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1</w:t>
            </w:r>
            <w:r w:rsidR="00A679BA" w:rsidRPr="008B4943">
              <w:t>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AC359" w14:textId="1B0FC643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1</w:t>
            </w:r>
            <w:r w:rsidR="00A679BA" w:rsidRPr="008B4943">
              <w:t>99</w:t>
            </w:r>
          </w:p>
        </w:tc>
        <w:tc>
          <w:tcPr>
            <w:tcW w:w="1170" w:type="dxa"/>
            <w:vAlign w:val="bottom"/>
          </w:tcPr>
          <w:p w14:paraId="3AB50CCB" w14:textId="3F8936AB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Pr="008B4943">
              <w:rPr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88AF5" w14:textId="54044B99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525</w:t>
            </w:r>
            <w:r w:rsidRPr="008B4943">
              <w:rPr>
                <w:cs/>
              </w:rPr>
              <w:t>)</w:t>
            </w:r>
          </w:p>
        </w:tc>
        <w:tc>
          <w:tcPr>
            <w:tcW w:w="1188" w:type="dxa"/>
            <w:vAlign w:val="bottom"/>
          </w:tcPr>
          <w:p w14:paraId="18B7B039" w14:textId="5E30713C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5</w:t>
            </w:r>
            <w:r w:rsidR="00E00C34" w:rsidRPr="008B4943">
              <w:t>1</w:t>
            </w:r>
            <w:r w:rsidRPr="008B4943">
              <w:rPr>
                <w:cs/>
              </w:rPr>
              <w:t>)</w:t>
            </w:r>
          </w:p>
        </w:tc>
      </w:tr>
      <w:tr w:rsidR="00E00C34" w:rsidRPr="008B4943" w14:paraId="2234B18D" w14:textId="77777777" w:rsidTr="002D65CE">
        <w:trPr>
          <w:trHeight w:val="272"/>
        </w:trPr>
        <w:tc>
          <w:tcPr>
            <w:tcW w:w="3279" w:type="dxa"/>
          </w:tcPr>
          <w:p w14:paraId="48F1B9D0" w14:textId="0A1BE0FE" w:rsidR="00E00C34" w:rsidRPr="008B4943" w:rsidRDefault="00E00C3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8B4943">
              <w:rPr>
                <w:cs/>
              </w:rPr>
              <w:t>โอนไปสินทรัพย์ที่ถือไว้เพื่อขาย</w:t>
            </w:r>
          </w:p>
        </w:tc>
        <w:tc>
          <w:tcPr>
            <w:tcW w:w="861" w:type="dxa"/>
          </w:tcPr>
          <w:p w14:paraId="7C722DBC" w14:textId="77777777" w:rsidR="00E00C34" w:rsidRPr="008B4943" w:rsidRDefault="00E00C3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5188F2" w14:textId="2B7F3B07" w:rsidR="00E00C34" w:rsidRPr="008B4943" w:rsidRDefault="00E00C3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FF8B4D" w14:textId="71499FE1" w:rsidR="00E00C34" w:rsidRPr="008B4943" w:rsidRDefault="00E00C3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9</w:t>
            </w:r>
            <w:r w:rsidRPr="008B4943">
              <w:rPr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8FC537" w14:textId="1488014F" w:rsidR="00E00C34" w:rsidRPr="008B4943" w:rsidRDefault="00E00C3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8DAA51" w14:textId="01EB282B" w:rsidR="00E00C34" w:rsidRPr="008B4943" w:rsidRDefault="00E00C3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CBCF61" w14:textId="36011810" w:rsidR="00E00C34" w:rsidRPr="008B4943" w:rsidRDefault="00E00C3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5</w:t>
            </w:r>
            <w:r w:rsidRPr="008B4943">
              <w:rPr>
                <w:cs/>
              </w:rPr>
              <w:t>)</w:t>
            </w:r>
          </w:p>
        </w:tc>
        <w:tc>
          <w:tcPr>
            <w:tcW w:w="1170" w:type="dxa"/>
          </w:tcPr>
          <w:p w14:paraId="53DF6992" w14:textId="410BDEF0" w:rsidR="00E00C34" w:rsidRPr="008B4943" w:rsidRDefault="00E00C3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E1DBC2" w14:textId="30A2A941" w:rsidR="00E00C34" w:rsidRPr="008B4943" w:rsidRDefault="00E00C3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3FB87386" w14:textId="076FE507" w:rsidR="00E00C34" w:rsidRPr="008B4943" w:rsidRDefault="00E00C3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4</w:t>
            </w:r>
            <w:r w:rsidRPr="008B4943">
              <w:rPr>
                <w:cs/>
              </w:rPr>
              <w:t>)</w:t>
            </w:r>
          </w:p>
        </w:tc>
      </w:tr>
      <w:tr w:rsidR="00DA349A" w:rsidRPr="008B4943" w14:paraId="42B36389" w14:textId="77777777" w:rsidTr="00DA349A">
        <w:trPr>
          <w:trHeight w:val="272"/>
        </w:trPr>
        <w:tc>
          <w:tcPr>
            <w:tcW w:w="3279" w:type="dxa"/>
          </w:tcPr>
          <w:p w14:paraId="70A0F64B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8B4943">
              <w:rPr>
                <w:cs/>
              </w:rPr>
              <w:t>จำหน่าย</w:t>
            </w:r>
          </w:p>
        </w:tc>
        <w:tc>
          <w:tcPr>
            <w:tcW w:w="861" w:type="dxa"/>
          </w:tcPr>
          <w:p w14:paraId="107B4CBD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582B8" w14:textId="0E23F9D5" w:rsidR="00DA349A" w:rsidRPr="008B4943" w:rsidRDefault="006B7CA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4C733" w14:textId="67B0F868" w:rsidR="00DA349A" w:rsidRPr="008B4943" w:rsidRDefault="006B7CA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8</w:t>
            </w:r>
            <w:r w:rsidRPr="008B4943">
              <w:rPr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AE11F" w14:textId="23C90FFD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Pr="008B4943">
              <w:rPr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BB23D2" w14:textId="747807A8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5A2D05" w14:textId="477DDE3B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4</w:t>
            </w:r>
            <w:r w:rsidRPr="008B4943">
              <w:rPr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F7DEADC" w14:textId="1D9FB4EA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A7F628" w14:textId="520EC2BF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729B164C" w14:textId="1775E099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3</w:t>
            </w:r>
            <w:r w:rsidRPr="008B4943">
              <w:rPr>
                <w:cs/>
              </w:rPr>
              <w:t>)</w:t>
            </w:r>
          </w:p>
        </w:tc>
      </w:tr>
      <w:tr w:rsidR="00DA349A" w:rsidRPr="008B4943" w14:paraId="1986F957" w14:textId="77777777" w:rsidTr="00DA349A">
        <w:trPr>
          <w:trHeight w:val="272"/>
        </w:trPr>
        <w:tc>
          <w:tcPr>
            <w:tcW w:w="3279" w:type="dxa"/>
          </w:tcPr>
          <w:p w14:paraId="76FE5768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8B4943">
              <w:rPr>
                <w:cs/>
              </w:rPr>
              <w:t>ค่าเสื่อมราคาสำหรับงวด</w:t>
            </w:r>
          </w:p>
        </w:tc>
        <w:tc>
          <w:tcPr>
            <w:tcW w:w="861" w:type="dxa"/>
          </w:tcPr>
          <w:p w14:paraId="460AD6E1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C2C6A" w14:textId="47E1B09A" w:rsidR="00DA349A" w:rsidRPr="008B4943" w:rsidRDefault="006B7CA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0AD42" w14:textId="56FA7317" w:rsidR="00DA349A" w:rsidRPr="008B4943" w:rsidRDefault="006B7CA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9</w:t>
            </w:r>
            <w:r w:rsidRPr="008B4943">
              <w:t>1</w:t>
            </w:r>
            <w:r w:rsidRPr="008B4943">
              <w:rPr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39326" w14:textId="4AD498B2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Pr="008B4943">
              <w:t>1,</w:t>
            </w:r>
            <w:r w:rsidR="00A679BA" w:rsidRPr="008B4943">
              <w:t>38</w:t>
            </w:r>
            <w:r w:rsidRPr="008B4943">
              <w:t>1</w:t>
            </w:r>
            <w:r w:rsidRPr="008B4943">
              <w:rPr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0C7F0" w14:textId="334EB08B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264</w:t>
            </w:r>
            <w:r w:rsidRPr="008B4943">
              <w:rPr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2FF55" w14:textId="5A37D24F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297</w:t>
            </w:r>
            <w:r w:rsidRPr="008B4943">
              <w:rPr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7AA32C0" w14:textId="59D90680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23</w:t>
            </w:r>
            <w:r w:rsidRPr="008B4943">
              <w:rPr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9C58B" w14:textId="0766EB3B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3FCC3E83" w14:textId="6472C4E8" w:rsidR="00DA349A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2</w:t>
            </w:r>
            <w:r w:rsidRPr="008B4943">
              <w:t>,</w:t>
            </w:r>
            <w:r w:rsidR="00A679BA" w:rsidRPr="008B4943">
              <w:t>056</w:t>
            </w:r>
            <w:r w:rsidRPr="008B4943">
              <w:rPr>
                <w:cs/>
              </w:rPr>
              <w:t>)</w:t>
            </w:r>
          </w:p>
        </w:tc>
      </w:tr>
      <w:tr w:rsidR="006B7CAD" w:rsidRPr="008B4943" w14:paraId="410B327B" w14:textId="77777777" w:rsidTr="00DA349A">
        <w:trPr>
          <w:trHeight w:val="272"/>
        </w:trPr>
        <w:tc>
          <w:tcPr>
            <w:tcW w:w="3279" w:type="dxa"/>
          </w:tcPr>
          <w:p w14:paraId="21EB1009" w14:textId="0714C3EF" w:rsidR="006B7CAD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8B4943">
              <w:rPr>
                <w:cs/>
              </w:rPr>
              <w:t>ขาดทุนจากการด้อยค่า</w:t>
            </w:r>
          </w:p>
        </w:tc>
        <w:tc>
          <w:tcPr>
            <w:tcW w:w="861" w:type="dxa"/>
          </w:tcPr>
          <w:p w14:paraId="51D2DD92" w14:textId="77777777" w:rsidR="006B7CAD" w:rsidRPr="008B4943" w:rsidRDefault="006B7CA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AFBA3" w14:textId="101966A5" w:rsidR="006B7CAD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E46EA2" w14:textId="5867A2AC" w:rsidR="006B7CAD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97</w:t>
            </w:r>
            <w:r w:rsidRPr="008B4943">
              <w:rPr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753590" w14:textId="35BDF46D" w:rsidR="006B7CAD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94A0C3" w14:textId="557FD41A" w:rsidR="006B7CAD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855AC" w14:textId="71BA2118" w:rsidR="006B7CAD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38</w:t>
            </w:r>
            <w:r w:rsidRPr="008B4943">
              <w:rPr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82B72A4" w14:textId="067B8C33" w:rsidR="006B7CAD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9B82C" w14:textId="49D15F46" w:rsidR="006B7CAD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1C7B4B79" w14:textId="624ADFA6" w:rsidR="006B7CAD" w:rsidRPr="008B4943" w:rsidRDefault="00B90CE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35</w:t>
            </w:r>
            <w:r w:rsidRPr="008B4943">
              <w:rPr>
                <w:cs/>
              </w:rPr>
              <w:t>)</w:t>
            </w:r>
          </w:p>
        </w:tc>
      </w:tr>
      <w:tr w:rsidR="00DA349A" w:rsidRPr="008B4943" w14:paraId="1DE74424" w14:textId="77777777" w:rsidTr="00DA349A">
        <w:trPr>
          <w:trHeight w:val="227"/>
        </w:trPr>
        <w:tc>
          <w:tcPr>
            <w:tcW w:w="3279" w:type="dxa"/>
          </w:tcPr>
          <w:p w14:paraId="6A183899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8B4943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861" w:type="dxa"/>
          </w:tcPr>
          <w:p w14:paraId="4201F754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0360D" w14:textId="784A4871" w:rsidR="00DA349A" w:rsidRPr="008B4943" w:rsidRDefault="006B7CAD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1</w:t>
            </w:r>
            <w:r w:rsidR="00A679BA" w:rsidRPr="008B4943"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65CDA" w14:textId="6236B2FB" w:rsidR="00DA349A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04DFA7" w14:textId="0D249D13" w:rsidR="00DA349A" w:rsidRPr="008B4943" w:rsidRDefault="00B90CE4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4D5F3" w14:textId="1038159B" w:rsidR="00DA349A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36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907B4E" w14:textId="044B2378" w:rsidR="00DA349A" w:rsidRPr="008B4943" w:rsidRDefault="00B90CE4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5D749BC" w14:textId="186965C4" w:rsidR="00DA349A" w:rsidRPr="008B4943" w:rsidRDefault="00B90CE4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4964C" w14:textId="3BACEC08" w:rsidR="00DA349A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8</w:t>
            </w:r>
            <w:r w:rsidR="00B90CE4" w:rsidRPr="008B4943">
              <w:t>1</w:t>
            </w:r>
          </w:p>
        </w:tc>
        <w:tc>
          <w:tcPr>
            <w:tcW w:w="1188" w:type="dxa"/>
            <w:vAlign w:val="bottom"/>
          </w:tcPr>
          <w:p w14:paraId="4F76DC1E" w14:textId="52FC6B39" w:rsidR="00DA349A" w:rsidRPr="008B4943" w:rsidRDefault="00B90CE4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1</w:t>
            </w:r>
            <w:r w:rsidR="00A679BA" w:rsidRPr="008B4943">
              <w:t>33</w:t>
            </w:r>
          </w:p>
        </w:tc>
      </w:tr>
      <w:tr w:rsidR="00DA349A" w:rsidRPr="008B4943" w14:paraId="3986AB5A" w14:textId="77777777" w:rsidTr="00DA349A">
        <w:tc>
          <w:tcPr>
            <w:tcW w:w="3279" w:type="dxa"/>
          </w:tcPr>
          <w:p w14:paraId="4C2DD95E" w14:textId="6644EB85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 xml:space="preserve">ณ วันที่ </w:t>
            </w:r>
            <w:r w:rsidR="00A679BA" w:rsidRPr="008B4943">
              <w:rPr>
                <w:b/>
                <w:bCs/>
              </w:rPr>
              <w:t>30</w:t>
            </w:r>
            <w:r w:rsidR="003E20B4" w:rsidRPr="008B4943">
              <w:rPr>
                <w:b/>
                <w:bCs/>
                <w:cs/>
              </w:rPr>
              <w:t xml:space="preserve"> มิถุนายน </w:t>
            </w:r>
            <w:r w:rsidR="00A679BA" w:rsidRPr="008B4943">
              <w:rPr>
                <w:b/>
                <w:bCs/>
              </w:rPr>
              <w:t>2563</w:t>
            </w:r>
          </w:p>
        </w:tc>
        <w:tc>
          <w:tcPr>
            <w:tcW w:w="861" w:type="dxa"/>
          </w:tcPr>
          <w:p w14:paraId="3FE90C0C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1260" w:type="dxa"/>
          </w:tcPr>
          <w:p w14:paraId="15F8BF25" w14:textId="7778D2D0" w:rsidR="00DA349A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3</w:t>
            </w:r>
            <w:r w:rsidR="006B7CAD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993</w:t>
            </w:r>
          </w:p>
        </w:tc>
        <w:tc>
          <w:tcPr>
            <w:tcW w:w="1260" w:type="dxa"/>
          </w:tcPr>
          <w:p w14:paraId="02C9B9AC" w14:textId="1BB45417" w:rsidR="00DA349A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2</w:t>
            </w:r>
            <w:r w:rsidR="00B90CE4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438</w:t>
            </w:r>
          </w:p>
        </w:tc>
        <w:tc>
          <w:tcPr>
            <w:tcW w:w="1350" w:type="dxa"/>
          </w:tcPr>
          <w:p w14:paraId="0FE4BD0D" w14:textId="08140FF0" w:rsidR="00DA349A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20</w:t>
            </w:r>
            <w:r w:rsidR="00B90CE4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05</w:t>
            </w:r>
            <w:r w:rsidR="00B90CE4" w:rsidRPr="008B4943">
              <w:rPr>
                <w:b/>
                <w:bCs/>
              </w:rPr>
              <w:t>1</w:t>
            </w:r>
          </w:p>
        </w:tc>
        <w:tc>
          <w:tcPr>
            <w:tcW w:w="1350" w:type="dxa"/>
          </w:tcPr>
          <w:p w14:paraId="55354CBA" w14:textId="0E474466" w:rsidR="00DA349A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9</w:t>
            </w:r>
            <w:r w:rsidR="00B90CE4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220</w:t>
            </w:r>
          </w:p>
        </w:tc>
        <w:tc>
          <w:tcPr>
            <w:tcW w:w="1350" w:type="dxa"/>
          </w:tcPr>
          <w:p w14:paraId="78CD6477" w14:textId="3EFF4BCB" w:rsidR="00DA349A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3</w:t>
            </w:r>
            <w:r w:rsidR="00B90CE4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732</w:t>
            </w:r>
          </w:p>
        </w:tc>
        <w:tc>
          <w:tcPr>
            <w:tcW w:w="1170" w:type="dxa"/>
          </w:tcPr>
          <w:p w14:paraId="7A9434D2" w14:textId="66ABC4D2" w:rsidR="00DA349A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38</w:t>
            </w:r>
            <w:r w:rsidR="00B90CE4" w:rsidRPr="008B4943">
              <w:rPr>
                <w:b/>
                <w:bCs/>
              </w:rPr>
              <w:t>1</w:t>
            </w:r>
          </w:p>
        </w:tc>
        <w:tc>
          <w:tcPr>
            <w:tcW w:w="1170" w:type="dxa"/>
          </w:tcPr>
          <w:p w14:paraId="22BB456A" w14:textId="4CD5998C" w:rsidR="00DA349A" w:rsidRPr="008B4943" w:rsidRDefault="00B90CE4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4</w:t>
            </w:r>
            <w:r w:rsidRPr="008B4943">
              <w:rPr>
                <w:b/>
                <w:bCs/>
              </w:rPr>
              <w:t>,</w:t>
            </w:r>
            <w:r w:rsidR="00A679BA" w:rsidRPr="008B4943">
              <w:rPr>
                <w:b/>
                <w:bCs/>
              </w:rPr>
              <w:t>247</w:t>
            </w:r>
          </w:p>
        </w:tc>
        <w:tc>
          <w:tcPr>
            <w:tcW w:w="1188" w:type="dxa"/>
          </w:tcPr>
          <w:p w14:paraId="0562C75B" w14:textId="28F37911" w:rsidR="00DA349A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54</w:t>
            </w:r>
            <w:r w:rsidR="00B90CE4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062</w:t>
            </w:r>
          </w:p>
        </w:tc>
      </w:tr>
    </w:tbl>
    <w:p w14:paraId="46E66F00" w14:textId="62F8ABC9" w:rsidR="00BB46DE" w:rsidRPr="008B4943" w:rsidRDefault="00BB46DE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8B4943">
        <w:rPr>
          <w:cs/>
        </w:rPr>
        <w:lastRenderedPageBreak/>
        <w:t xml:space="preserve">ณ วันที่ </w:t>
      </w:r>
      <w:r w:rsidR="00A679BA" w:rsidRPr="008B4943">
        <w:t>30</w:t>
      </w:r>
      <w:r w:rsidR="003E20B4" w:rsidRPr="008B4943">
        <w:rPr>
          <w:cs/>
        </w:rPr>
        <w:t xml:space="preserve"> มิถุนายน</w:t>
      </w:r>
      <w:r w:rsidRPr="008B4943">
        <w:rPr>
          <w:cs/>
        </w:rPr>
        <w:t xml:space="preserve"> </w:t>
      </w:r>
      <w:r w:rsidR="00A679BA" w:rsidRPr="008B4943">
        <w:t>2563</w:t>
      </w:r>
      <w:r w:rsidRPr="008B4943">
        <w:rPr>
          <w:cs/>
        </w:rPr>
        <w:t xml:space="preserve"> บริษัทย่อยบางแห่งได้ทำสัญญาจำนองที่ดิน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</w:t>
      </w:r>
      <w:r w:rsidR="00545FD1" w:rsidRPr="008B4943">
        <w:rPr>
          <w:cs/>
        </w:rPr>
        <w:t xml:space="preserve">ล่านั้น มูลค่าตามบัญชีเป็นจำนวน </w:t>
      </w:r>
      <w:r w:rsidR="003F6860" w:rsidRPr="008B4943">
        <w:t>1</w:t>
      </w:r>
      <w:r w:rsidR="00A679BA" w:rsidRPr="008B4943">
        <w:t>2</w:t>
      </w:r>
      <w:r w:rsidR="003F6860" w:rsidRPr="008B4943">
        <w:t>,</w:t>
      </w:r>
      <w:r w:rsidR="00A679BA" w:rsidRPr="008B4943">
        <w:t>2</w:t>
      </w:r>
      <w:r w:rsidR="003F6860" w:rsidRPr="008B4943">
        <w:t>1</w:t>
      </w:r>
      <w:r w:rsidR="00A679BA" w:rsidRPr="008B4943">
        <w:t>3</w:t>
      </w:r>
      <w:r w:rsidRPr="008B4943">
        <w:rPr>
          <w:cs/>
        </w:rPr>
        <w:t xml:space="preserve"> ล้านบาท </w:t>
      </w:r>
      <w:r w:rsidRPr="008B4943">
        <w:rPr>
          <w:i/>
          <w:iCs/>
          <w:cs/>
        </w:rPr>
        <w:t>(</w:t>
      </w:r>
      <w:r w:rsidR="00A679BA" w:rsidRPr="008B4943">
        <w:rPr>
          <w:i/>
          <w:iCs/>
        </w:rPr>
        <w:t>3</w:t>
      </w:r>
      <w:r w:rsidR="00DA349A" w:rsidRPr="008B4943">
        <w:rPr>
          <w:i/>
          <w:iCs/>
        </w:rPr>
        <w:t>1</w:t>
      </w:r>
      <w:r w:rsidRPr="008B4943">
        <w:rPr>
          <w:i/>
          <w:iCs/>
          <w:cs/>
        </w:rPr>
        <w:t xml:space="preserve"> ธันวาคม </w:t>
      </w:r>
      <w:r w:rsidR="00A679BA" w:rsidRPr="008B4943">
        <w:rPr>
          <w:i/>
          <w:iCs/>
        </w:rPr>
        <w:t>2562</w:t>
      </w:r>
      <w:r w:rsidRPr="008B4943">
        <w:rPr>
          <w:i/>
          <w:iCs/>
          <w:cs/>
        </w:rPr>
        <w:t xml:space="preserve">: </w:t>
      </w:r>
      <w:r w:rsidR="00DA349A" w:rsidRPr="008B4943">
        <w:rPr>
          <w:i/>
          <w:iCs/>
          <w:cs/>
        </w:rPr>
        <w:t>1</w:t>
      </w:r>
      <w:r w:rsidR="00A679BA" w:rsidRPr="008B4943">
        <w:rPr>
          <w:i/>
          <w:iCs/>
        </w:rPr>
        <w:t>2</w:t>
      </w:r>
      <w:r w:rsidR="008C0C07" w:rsidRPr="008B4943">
        <w:rPr>
          <w:i/>
          <w:iCs/>
        </w:rPr>
        <w:t>,</w:t>
      </w:r>
      <w:r w:rsidR="00A679BA" w:rsidRPr="008B4943">
        <w:rPr>
          <w:i/>
          <w:iCs/>
        </w:rPr>
        <w:t>56</w:t>
      </w:r>
      <w:r w:rsidR="008C0C07" w:rsidRPr="008B4943">
        <w:rPr>
          <w:i/>
          <w:iCs/>
        </w:rPr>
        <w:t>1</w:t>
      </w:r>
      <w:r w:rsidRPr="008B4943">
        <w:rPr>
          <w:i/>
          <w:iCs/>
          <w:cs/>
        </w:rPr>
        <w:t xml:space="preserve"> ล้านบาท)</w:t>
      </w:r>
    </w:p>
    <w:p w14:paraId="029F56C9" w14:textId="40891F91" w:rsidR="00B9539F" w:rsidRPr="008B4943" w:rsidRDefault="00B9539F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</w:p>
    <w:p w14:paraId="3F537127" w14:textId="445797E8" w:rsidR="006F7220" w:rsidRPr="008B4943" w:rsidRDefault="00B924B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8B4943">
        <w:rPr>
          <w:rFonts w:asciiTheme="majorBidi" w:hAnsiTheme="majorBidi"/>
          <w:cs/>
        </w:rPr>
        <w:t>ณ วันที่ 30 มิถุนายน 2563 บริษัทย่อยแห่งหนึ่งไม่ต่ออายุสัญญาให้สิทธิดำเนินการร้านค้าและผู้ถือหุ้นของบริษัทย่อยมีมติขายส่วนปรับปรุงอาคาร และอุปกรณ์จำหน่ายในส่วนงานที่เกี่ยวข้องกับธุรกิจการค้าปลีก โดยมีการดำเนินการหาผู้ซื้อ และกำหนดราคาขายเป็นที่เรียบร้อยแล้ว คาดว่ารายการซื้อขาย</w:t>
      </w:r>
      <w:r w:rsidR="0020387B">
        <w:rPr>
          <w:rFonts w:asciiTheme="majorBidi" w:hAnsiTheme="majorBidi"/>
          <w:cs/>
        </w:rPr>
        <w:t xml:space="preserve">ดังกล่าวจะเสร็จสิ้นภายในไตรมาส </w:t>
      </w:r>
      <w:r w:rsidR="0020387B">
        <w:rPr>
          <w:rFonts w:asciiTheme="majorBidi" w:hAnsiTheme="majorBidi"/>
        </w:rPr>
        <w:t>3</w:t>
      </w:r>
      <w:r w:rsidR="0020387B">
        <w:rPr>
          <w:rFonts w:asciiTheme="majorBidi" w:hAnsiTheme="majorBidi"/>
          <w:cs/>
        </w:rPr>
        <w:t xml:space="preserve"> ของปี </w:t>
      </w:r>
      <w:r w:rsidR="0020387B">
        <w:rPr>
          <w:rFonts w:asciiTheme="majorBidi" w:hAnsiTheme="majorBidi"/>
        </w:rPr>
        <w:t>2563</w:t>
      </w:r>
      <w:r w:rsidRPr="008B4943">
        <w:rPr>
          <w:rFonts w:asciiTheme="majorBidi" w:hAnsiTheme="majorBidi"/>
          <w:cs/>
        </w:rPr>
        <w:t xml:space="preserve"> </w:t>
      </w:r>
      <w:r w:rsidR="00955CD4" w:rsidRPr="008B4943">
        <w:rPr>
          <w:rFonts w:asciiTheme="majorBidi" w:hAnsiTheme="majorBidi"/>
        </w:rPr>
        <w:br/>
      </w:r>
      <w:r w:rsidRPr="008B4943">
        <w:rPr>
          <w:rFonts w:asciiTheme="majorBidi" w:hAnsiTheme="majorBidi"/>
          <w:cs/>
        </w:rPr>
        <w:t>บริษัทย่อยได้รับรู้ขาดทุ</w:t>
      </w:r>
      <w:r w:rsidR="0020387B">
        <w:rPr>
          <w:rFonts w:asciiTheme="majorBidi" w:hAnsiTheme="majorBidi"/>
          <w:cs/>
        </w:rPr>
        <w:t xml:space="preserve">นจากการด้อยค่าทรัพย์สินจำนวน </w:t>
      </w:r>
      <w:r w:rsidR="0020387B">
        <w:rPr>
          <w:rFonts w:asciiTheme="majorBidi" w:hAnsiTheme="majorBidi"/>
        </w:rPr>
        <w:t>135</w:t>
      </w:r>
      <w:r w:rsidRPr="008B4943">
        <w:rPr>
          <w:rFonts w:asciiTheme="majorBidi" w:hAnsiTheme="majorBidi"/>
          <w:cs/>
        </w:rPr>
        <w:t xml:space="preserve"> ล้านบาท และจัดประเภททรัพย์สินดังกล่าวเป็นสินทรัพย์ไม่หมุนเวียนอื่นที่ถือไว้เพื่อขาย มูลค่าตามบัญชีจำนวน</w:t>
      </w:r>
      <w:r w:rsidR="00955CD4" w:rsidRPr="008B4943">
        <w:rPr>
          <w:rFonts w:asciiTheme="majorBidi" w:hAnsiTheme="majorBidi"/>
          <w:cs/>
        </w:rPr>
        <w:t xml:space="preserve"> </w:t>
      </w:r>
      <w:r w:rsidR="00955CD4" w:rsidRPr="008B4943">
        <w:rPr>
          <w:rFonts w:asciiTheme="majorBidi" w:hAnsiTheme="majorBidi"/>
        </w:rPr>
        <w:br/>
      </w:r>
      <w:r w:rsidR="0020387B">
        <w:rPr>
          <w:rFonts w:asciiTheme="majorBidi" w:hAnsiTheme="majorBidi"/>
        </w:rPr>
        <w:t>14</w:t>
      </w:r>
      <w:r w:rsidR="002F1A37" w:rsidRPr="008B4943">
        <w:rPr>
          <w:rFonts w:asciiTheme="majorBidi" w:hAnsiTheme="majorBidi"/>
          <w:cs/>
        </w:rPr>
        <w:t xml:space="preserve"> </w:t>
      </w:r>
      <w:r w:rsidRPr="008B4943">
        <w:rPr>
          <w:rFonts w:asciiTheme="majorBidi" w:hAnsiTheme="majorBidi"/>
          <w:cs/>
        </w:rPr>
        <w:t>ล้านบาท</w:t>
      </w:r>
    </w:p>
    <w:p w14:paraId="2399DAD9" w14:textId="77777777" w:rsidR="00B924B4" w:rsidRPr="008B4943" w:rsidRDefault="00B924B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</w:p>
    <w:tbl>
      <w:tblPr>
        <w:tblW w:w="14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08"/>
        <w:gridCol w:w="1428"/>
        <w:gridCol w:w="1429"/>
        <w:gridCol w:w="1429"/>
        <w:gridCol w:w="1429"/>
        <w:gridCol w:w="1428"/>
        <w:gridCol w:w="1429"/>
        <w:gridCol w:w="1429"/>
        <w:gridCol w:w="1429"/>
      </w:tblGrid>
      <w:tr w:rsidR="00BB46DE" w:rsidRPr="008B4943" w14:paraId="2734BFD3" w14:textId="77777777" w:rsidTr="006F547E">
        <w:trPr>
          <w:tblHeader/>
        </w:trPr>
        <w:tc>
          <w:tcPr>
            <w:tcW w:w="2808" w:type="dxa"/>
          </w:tcPr>
          <w:p w14:paraId="6EF450FA" w14:textId="77777777" w:rsidR="00BB46DE" w:rsidRPr="008B4943" w:rsidRDefault="00BB46D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1430" w:type="dxa"/>
            <w:gridSpan w:val="8"/>
            <w:vAlign w:val="bottom"/>
          </w:tcPr>
          <w:p w14:paraId="2DD388D3" w14:textId="77777777" w:rsidR="00BB46DE" w:rsidRPr="008B4943" w:rsidRDefault="00BB46D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8B4943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BB46DE" w:rsidRPr="008B4943" w14:paraId="5947C220" w14:textId="77777777" w:rsidTr="006F547E">
        <w:trPr>
          <w:tblHeader/>
        </w:trPr>
        <w:tc>
          <w:tcPr>
            <w:tcW w:w="2808" w:type="dxa"/>
          </w:tcPr>
          <w:p w14:paraId="2DAFCBD5" w14:textId="77777777" w:rsidR="00BB46DE" w:rsidRPr="008B4943" w:rsidRDefault="00BB46D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428" w:type="dxa"/>
            <w:vAlign w:val="bottom"/>
          </w:tcPr>
          <w:p w14:paraId="4C2B7D79" w14:textId="77777777" w:rsidR="00BB46DE" w:rsidRPr="008B4943" w:rsidRDefault="00BB46D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8B4943">
              <w:rPr>
                <w:rFonts w:eastAsia="Calibri"/>
                <w:cs/>
              </w:rPr>
              <w:t>ที่ดิน</w:t>
            </w:r>
          </w:p>
        </w:tc>
        <w:tc>
          <w:tcPr>
            <w:tcW w:w="1429" w:type="dxa"/>
            <w:vAlign w:val="bottom"/>
          </w:tcPr>
          <w:p w14:paraId="3B7975A8" w14:textId="77777777" w:rsidR="00BB46DE" w:rsidRPr="008B4943" w:rsidRDefault="00BB46D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อาคาร</w:t>
            </w:r>
          </w:p>
        </w:tc>
        <w:tc>
          <w:tcPr>
            <w:tcW w:w="1429" w:type="dxa"/>
            <w:vAlign w:val="bottom"/>
          </w:tcPr>
          <w:p w14:paraId="3DA37AAF" w14:textId="77777777" w:rsidR="00BB46DE" w:rsidRPr="008B4943" w:rsidRDefault="00BB46D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เครื่องจักร</w:t>
            </w:r>
            <w:r w:rsidRPr="008B4943">
              <w:rPr>
                <w:rFonts w:eastAsia="Calibri"/>
              </w:rPr>
              <w:br/>
            </w:r>
            <w:r w:rsidRPr="008B4943">
              <w:rPr>
                <w:rFonts w:eastAsia="Calibri"/>
                <w:cs/>
              </w:rPr>
              <w:t>อุปกรณ์หอกลั่นและคลังน้ำมัน</w:t>
            </w:r>
          </w:p>
        </w:tc>
        <w:tc>
          <w:tcPr>
            <w:tcW w:w="1429" w:type="dxa"/>
            <w:vAlign w:val="bottom"/>
          </w:tcPr>
          <w:p w14:paraId="43A65E72" w14:textId="77777777" w:rsidR="00BB46DE" w:rsidRPr="008B4943" w:rsidRDefault="00BB46D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อุปกรณ์</w:t>
            </w:r>
          </w:p>
          <w:p w14:paraId="60821135" w14:textId="77777777" w:rsidR="00BB46DE" w:rsidRPr="008B4943" w:rsidRDefault="00BB46D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ผลิตไฟฟ้า</w:t>
            </w:r>
          </w:p>
        </w:tc>
        <w:tc>
          <w:tcPr>
            <w:tcW w:w="1428" w:type="dxa"/>
            <w:vAlign w:val="bottom"/>
          </w:tcPr>
          <w:p w14:paraId="78DAF744" w14:textId="77777777" w:rsidR="00BB46DE" w:rsidRPr="008B4943" w:rsidRDefault="00BB46D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429" w:type="dxa"/>
            <w:vAlign w:val="bottom"/>
          </w:tcPr>
          <w:p w14:paraId="034CE3D1" w14:textId="77777777" w:rsidR="00BB46DE" w:rsidRPr="008B4943" w:rsidRDefault="00BB46D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8B4943">
              <w:rPr>
                <w:rFonts w:eastAsia="Calibri"/>
                <w:cs/>
              </w:rPr>
              <w:t xml:space="preserve">สินทรัพย์อื่น </w:t>
            </w:r>
          </w:p>
        </w:tc>
        <w:tc>
          <w:tcPr>
            <w:tcW w:w="1429" w:type="dxa"/>
            <w:vAlign w:val="bottom"/>
          </w:tcPr>
          <w:p w14:paraId="37CC82FF" w14:textId="77777777" w:rsidR="00BB46DE" w:rsidRPr="008B4943" w:rsidRDefault="00BB46D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งานระหว่างก่อสร้าง</w:t>
            </w:r>
          </w:p>
        </w:tc>
        <w:tc>
          <w:tcPr>
            <w:tcW w:w="1429" w:type="dxa"/>
            <w:vAlign w:val="bottom"/>
          </w:tcPr>
          <w:p w14:paraId="3BCA41B6" w14:textId="77777777" w:rsidR="00BB46DE" w:rsidRPr="008B4943" w:rsidRDefault="00BB46D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รวม</w:t>
            </w:r>
          </w:p>
        </w:tc>
      </w:tr>
      <w:tr w:rsidR="00BB46DE" w:rsidRPr="008B4943" w14:paraId="3DB3F260" w14:textId="77777777" w:rsidTr="006F547E">
        <w:tc>
          <w:tcPr>
            <w:tcW w:w="2808" w:type="dxa"/>
          </w:tcPr>
          <w:p w14:paraId="30EF2BC1" w14:textId="77777777" w:rsidR="00BB46DE" w:rsidRPr="008B4943" w:rsidRDefault="00BB46D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11430" w:type="dxa"/>
            <w:gridSpan w:val="8"/>
            <w:vAlign w:val="bottom"/>
          </w:tcPr>
          <w:p w14:paraId="626E54B1" w14:textId="16C300D1" w:rsidR="00BB46DE" w:rsidRPr="008B4943" w:rsidRDefault="00BB46DE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18E" w:rsidRPr="008B4943" w14:paraId="1305CC6D" w14:textId="77777777" w:rsidTr="006F547E">
        <w:tc>
          <w:tcPr>
            <w:tcW w:w="2808" w:type="dxa"/>
          </w:tcPr>
          <w:p w14:paraId="3B66322E" w14:textId="2923BCD0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8B4943">
              <w:rPr>
                <w:cs/>
              </w:rPr>
              <w:t xml:space="preserve">ณ วันที่ </w:t>
            </w:r>
            <w:r w:rsidRPr="008B4943">
              <w:t>1</w:t>
            </w:r>
            <w:r w:rsidRPr="008B4943">
              <w:rPr>
                <w:cs/>
              </w:rPr>
              <w:t xml:space="preserve"> มกราคม </w:t>
            </w:r>
            <w:r w:rsidR="00A679BA" w:rsidRPr="008B4943">
              <w:t>2563</w:t>
            </w:r>
          </w:p>
        </w:tc>
        <w:tc>
          <w:tcPr>
            <w:tcW w:w="1428" w:type="dxa"/>
            <w:vAlign w:val="bottom"/>
          </w:tcPr>
          <w:p w14:paraId="5A9FD85D" w14:textId="74C138F3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2</w:t>
            </w:r>
            <w:r w:rsidR="00EE118E" w:rsidRPr="008B4943">
              <w:t>,</w:t>
            </w:r>
            <w:r w:rsidRPr="008B4943">
              <w:t>363</w:t>
            </w:r>
          </w:p>
        </w:tc>
        <w:tc>
          <w:tcPr>
            <w:tcW w:w="1429" w:type="dxa"/>
            <w:vAlign w:val="bottom"/>
          </w:tcPr>
          <w:p w14:paraId="413C56D4" w14:textId="66A5ACDB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1</w:t>
            </w:r>
            <w:r w:rsidR="00A679BA" w:rsidRPr="008B4943">
              <w:t>33</w:t>
            </w:r>
          </w:p>
        </w:tc>
        <w:tc>
          <w:tcPr>
            <w:tcW w:w="1429" w:type="dxa"/>
            <w:vAlign w:val="bottom"/>
          </w:tcPr>
          <w:p w14:paraId="42DBE433" w14:textId="3C75D4D1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1</w:t>
            </w:r>
            <w:r w:rsidR="00A679BA" w:rsidRPr="008B4943">
              <w:t>7</w:t>
            </w:r>
            <w:r w:rsidRPr="008B4943">
              <w:t>,</w:t>
            </w:r>
            <w:r w:rsidR="00A679BA" w:rsidRPr="008B4943">
              <w:t>920</w:t>
            </w:r>
          </w:p>
        </w:tc>
        <w:tc>
          <w:tcPr>
            <w:tcW w:w="1429" w:type="dxa"/>
            <w:vAlign w:val="bottom"/>
          </w:tcPr>
          <w:p w14:paraId="08CE428F" w14:textId="6BECF9A7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63</w:t>
            </w:r>
          </w:p>
        </w:tc>
        <w:tc>
          <w:tcPr>
            <w:tcW w:w="1428" w:type="dxa"/>
            <w:vAlign w:val="bottom"/>
          </w:tcPr>
          <w:p w14:paraId="6BDC2D1B" w14:textId="3AFEC296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3</w:t>
            </w:r>
            <w:r w:rsidR="00EE118E" w:rsidRPr="008B4943">
              <w:t>,</w:t>
            </w:r>
            <w:r w:rsidRPr="008B4943">
              <w:t>584</w:t>
            </w:r>
          </w:p>
        </w:tc>
        <w:tc>
          <w:tcPr>
            <w:tcW w:w="1429" w:type="dxa"/>
            <w:vAlign w:val="bottom"/>
          </w:tcPr>
          <w:p w14:paraId="78BB57BF" w14:textId="7C47FDBA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377</w:t>
            </w:r>
          </w:p>
        </w:tc>
        <w:tc>
          <w:tcPr>
            <w:tcW w:w="1429" w:type="dxa"/>
            <w:vAlign w:val="bottom"/>
          </w:tcPr>
          <w:p w14:paraId="46222CCD" w14:textId="29F2CBA3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7</w:t>
            </w:r>
            <w:r w:rsidR="00EE118E" w:rsidRPr="008B4943">
              <w:t>,</w:t>
            </w:r>
            <w:r w:rsidRPr="008B4943">
              <w:t>890</w:t>
            </w:r>
          </w:p>
        </w:tc>
        <w:tc>
          <w:tcPr>
            <w:tcW w:w="1429" w:type="dxa"/>
            <w:vAlign w:val="bottom"/>
          </w:tcPr>
          <w:p w14:paraId="281D9C66" w14:textId="21627E44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32</w:t>
            </w:r>
            <w:r w:rsidR="00EE118E" w:rsidRPr="008B4943">
              <w:t>,</w:t>
            </w:r>
            <w:r w:rsidRPr="008B4943">
              <w:t>330</w:t>
            </w:r>
          </w:p>
        </w:tc>
      </w:tr>
      <w:tr w:rsidR="00EE118E" w:rsidRPr="008B4943" w14:paraId="2AC20C90" w14:textId="77777777" w:rsidTr="006F547E">
        <w:tc>
          <w:tcPr>
            <w:tcW w:w="2808" w:type="dxa"/>
          </w:tcPr>
          <w:p w14:paraId="60801D21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8B4943">
              <w:rPr>
                <w:cs/>
              </w:rPr>
              <w:t>เพิ่มขึ้น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A6949" w14:textId="02B5340B" w:rsidR="00EE118E" w:rsidRPr="008B4943" w:rsidRDefault="000D734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5D762" w14:textId="68A0FF95" w:rsidR="00EE118E" w:rsidRPr="008B4943" w:rsidRDefault="000D734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4977A" w14:textId="09F1A145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7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40B19" w14:textId="29C9174D" w:rsidR="00EE118E" w:rsidRPr="008B4943" w:rsidRDefault="000D734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A8783" w14:textId="26B5D3BB" w:rsidR="00EE118E" w:rsidRPr="008B4943" w:rsidRDefault="000D734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429" w:type="dxa"/>
            <w:vAlign w:val="bottom"/>
          </w:tcPr>
          <w:p w14:paraId="26BD86BB" w14:textId="13FFAF2F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4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67B1D" w14:textId="18EE5A29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2</w:t>
            </w:r>
            <w:r w:rsidR="000D7348" w:rsidRPr="008B4943">
              <w:t>,</w:t>
            </w:r>
            <w:r w:rsidRPr="008B4943">
              <w:t>923</w:t>
            </w:r>
          </w:p>
        </w:tc>
        <w:tc>
          <w:tcPr>
            <w:tcW w:w="1429" w:type="dxa"/>
            <w:vAlign w:val="bottom"/>
          </w:tcPr>
          <w:p w14:paraId="580DF6CD" w14:textId="7082E5B2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2</w:t>
            </w:r>
            <w:r w:rsidR="000D7348" w:rsidRPr="008B4943">
              <w:t>,</w:t>
            </w:r>
            <w:r w:rsidRPr="008B4943">
              <w:t>934</w:t>
            </w:r>
          </w:p>
        </w:tc>
      </w:tr>
      <w:tr w:rsidR="00EE118E" w:rsidRPr="008B4943" w14:paraId="159D8216" w14:textId="77777777" w:rsidTr="006F547E">
        <w:trPr>
          <w:trHeight w:val="272"/>
        </w:trPr>
        <w:tc>
          <w:tcPr>
            <w:tcW w:w="2808" w:type="dxa"/>
          </w:tcPr>
          <w:p w14:paraId="7168ADFA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8B4943">
              <w:rPr>
                <w:cs/>
              </w:rPr>
              <w:t>โอน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73C77" w14:textId="2B78EDCD" w:rsidR="00EE118E" w:rsidRPr="008B4943" w:rsidRDefault="000D734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0789C1" w14:textId="5C4BB0CF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4</w:t>
            </w:r>
            <w:r w:rsidR="000D7348" w:rsidRPr="008B4943">
              <w:t>1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3C99DE" w14:textId="48666F12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20</w:t>
            </w:r>
            <w:r w:rsidR="000D7348" w:rsidRPr="008B4943">
              <w:t>1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78A95" w14:textId="5CD9CD35" w:rsidR="00EE118E" w:rsidRPr="008B4943" w:rsidRDefault="000D734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C1AB2" w14:textId="3195E842" w:rsidR="00EE118E" w:rsidRPr="008B4943" w:rsidRDefault="000D734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t>1</w:t>
            </w:r>
            <w:r w:rsidR="00A679BA" w:rsidRPr="008B4943">
              <w:t>9</w:t>
            </w:r>
            <w:r w:rsidRPr="008B4943">
              <w:t>1</w:t>
            </w:r>
          </w:p>
        </w:tc>
        <w:tc>
          <w:tcPr>
            <w:tcW w:w="1429" w:type="dxa"/>
            <w:vAlign w:val="bottom"/>
          </w:tcPr>
          <w:p w14:paraId="4458EAB8" w14:textId="3E2CC5FE" w:rsidR="00EE118E" w:rsidRPr="008B4943" w:rsidRDefault="000D734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3161CC" w14:textId="6D2240F8" w:rsidR="00EE118E" w:rsidRPr="008B4943" w:rsidRDefault="000D734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442</w:t>
            </w:r>
            <w:r w:rsidRPr="008B4943">
              <w:rPr>
                <w:cs/>
              </w:rPr>
              <w:t>)</w:t>
            </w:r>
          </w:p>
        </w:tc>
        <w:tc>
          <w:tcPr>
            <w:tcW w:w="1429" w:type="dxa"/>
            <w:vAlign w:val="bottom"/>
          </w:tcPr>
          <w:p w14:paraId="5B81977D" w14:textId="01700308" w:rsidR="00EE118E" w:rsidRPr="008B4943" w:rsidRDefault="000D734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9</w:t>
            </w:r>
            <w:r w:rsidRPr="008B4943">
              <w:rPr>
                <w:cs/>
              </w:rPr>
              <w:t>)</w:t>
            </w:r>
          </w:p>
        </w:tc>
      </w:tr>
      <w:tr w:rsidR="000D7348" w:rsidRPr="008B4943" w14:paraId="7198EA42" w14:textId="77777777" w:rsidTr="006F547E">
        <w:trPr>
          <w:trHeight w:val="272"/>
        </w:trPr>
        <w:tc>
          <w:tcPr>
            <w:tcW w:w="2808" w:type="dxa"/>
          </w:tcPr>
          <w:p w14:paraId="3155869A" w14:textId="63391DFE" w:rsidR="000D7348" w:rsidRPr="008B4943" w:rsidRDefault="000D734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8B4943">
              <w:rPr>
                <w:cs/>
              </w:rPr>
              <w:t>จำหน่าย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98621" w14:textId="3EF01E6E" w:rsidR="000D7348" w:rsidRPr="008B4943" w:rsidRDefault="000D734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3B8512" w14:textId="37C808DA" w:rsidR="000D7348" w:rsidRPr="008B4943" w:rsidRDefault="000D734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CB84A" w14:textId="68138A91" w:rsidR="000D7348" w:rsidRPr="008B4943" w:rsidRDefault="00FC3C0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0D7348" w:rsidRPr="008B4943">
              <w:t>1</w:t>
            </w:r>
            <w:r w:rsidRPr="008B4943">
              <w:rPr>
                <w:cs/>
              </w:rPr>
              <w:t>)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6C3EE" w14:textId="260A75DB" w:rsidR="000D7348" w:rsidRPr="008B4943" w:rsidRDefault="000D734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F73B28" w14:textId="48BEC129" w:rsidR="000D7348" w:rsidRPr="008B4943" w:rsidRDefault="000D734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2</w:t>
            </w:r>
            <w:r w:rsidRPr="008B4943">
              <w:rPr>
                <w:cs/>
              </w:rPr>
              <w:t>)</w:t>
            </w:r>
          </w:p>
        </w:tc>
        <w:tc>
          <w:tcPr>
            <w:tcW w:w="1429" w:type="dxa"/>
            <w:vAlign w:val="bottom"/>
          </w:tcPr>
          <w:p w14:paraId="38A54220" w14:textId="3C621E26" w:rsidR="000D7348" w:rsidRPr="008B4943" w:rsidRDefault="000D734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6A23D" w14:textId="038D67FC" w:rsidR="000D7348" w:rsidRPr="008B4943" w:rsidRDefault="000D734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429" w:type="dxa"/>
            <w:vAlign w:val="bottom"/>
          </w:tcPr>
          <w:p w14:paraId="48EAC51E" w14:textId="68803B65" w:rsidR="000D7348" w:rsidRPr="008B4943" w:rsidRDefault="000D734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3</w:t>
            </w:r>
            <w:r w:rsidRPr="008B4943">
              <w:rPr>
                <w:cs/>
              </w:rPr>
              <w:t>)</w:t>
            </w:r>
          </w:p>
        </w:tc>
      </w:tr>
      <w:tr w:rsidR="00EE118E" w:rsidRPr="008B4943" w14:paraId="0311531D" w14:textId="77777777" w:rsidTr="006F547E">
        <w:trPr>
          <w:trHeight w:val="272"/>
        </w:trPr>
        <w:tc>
          <w:tcPr>
            <w:tcW w:w="2808" w:type="dxa"/>
          </w:tcPr>
          <w:p w14:paraId="60A28684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8B4943">
              <w:rPr>
                <w:cs/>
              </w:rPr>
              <w:t>ค่าเสื่อมราคาสำหรับงวด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F5449" w14:textId="7B47F29E" w:rsidR="00EE118E" w:rsidRPr="008B4943" w:rsidRDefault="000D734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168A9" w14:textId="0CE327E5" w:rsidR="00EE118E" w:rsidRPr="008B4943" w:rsidRDefault="000D734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9</w:t>
            </w:r>
            <w:r w:rsidRPr="008B4943">
              <w:rPr>
                <w:cs/>
              </w:rPr>
              <w:t>)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B8E3B4" w14:textId="208F7F81" w:rsidR="00EE118E" w:rsidRPr="008B4943" w:rsidRDefault="000D734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8B4943">
              <w:rPr>
                <w:cs/>
              </w:rPr>
              <w:t>(</w:t>
            </w:r>
            <w:r w:rsidRPr="008B4943">
              <w:t>1,</w:t>
            </w:r>
            <w:r w:rsidR="00A679BA" w:rsidRPr="008B4943">
              <w:t>228</w:t>
            </w:r>
            <w:r w:rsidRPr="008B4943">
              <w:rPr>
                <w:cs/>
              </w:rPr>
              <w:t>)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042EBC" w14:textId="5A1924C2" w:rsidR="00EE118E" w:rsidRPr="008B4943" w:rsidRDefault="000D734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3</w:t>
            </w:r>
            <w:r w:rsidRPr="008B4943">
              <w:rPr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19A92" w14:textId="120C6B1D" w:rsidR="00EE118E" w:rsidRPr="008B4943" w:rsidRDefault="000D734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256</w:t>
            </w:r>
            <w:r w:rsidRPr="008B4943">
              <w:rPr>
                <w:cs/>
              </w:rPr>
              <w:t>)</w:t>
            </w:r>
          </w:p>
        </w:tc>
        <w:tc>
          <w:tcPr>
            <w:tcW w:w="1429" w:type="dxa"/>
            <w:vAlign w:val="bottom"/>
          </w:tcPr>
          <w:p w14:paraId="07139654" w14:textId="2FBEAF1A" w:rsidR="00EE118E" w:rsidRPr="008B4943" w:rsidRDefault="000D734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7</w:t>
            </w:r>
            <w:r w:rsidRPr="008B4943">
              <w:rPr>
                <w:cs/>
              </w:rPr>
              <w:t>)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ACC57" w14:textId="1C808B2A" w:rsidR="00EE118E" w:rsidRPr="008B4943" w:rsidRDefault="000D734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429" w:type="dxa"/>
            <w:vAlign w:val="bottom"/>
          </w:tcPr>
          <w:p w14:paraId="22FDF0F3" w14:textId="3B8E475D" w:rsidR="00EE118E" w:rsidRPr="008B4943" w:rsidRDefault="000D7348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8B4943">
              <w:rPr>
                <w:cs/>
              </w:rPr>
              <w:t>(</w:t>
            </w:r>
            <w:r w:rsidRPr="008B4943">
              <w:t>1,</w:t>
            </w:r>
            <w:r w:rsidR="00A679BA" w:rsidRPr="008B4943">
              <w:t>5</w:t>
            </w:r>
            <w:r w:rsidRPr="008B4943">
              <w:t>1</w:t>
            </w:r>
            <w:r w:rsidR="00A679BA" w:rsidRPr="008B4943">
              <w:t>3</w:t>
            </w:r>
            <w:r w:rsidRPr="008B4943">
              <w:rPr>
                <w:cs/>
              </w:rPr>
              <w:t>)</w:t>
            </w:r>
          </w:p>
        </w:tc>
      </w:tr>
      <w:tr w:rsidR="00EE118E" w:rsidRPr="008B4943" w14:paraId="3E3E46DE" w14:textId="77777777" w:rsidTr="006F547E">
        <w:tc>
          <w:tcPr>
            <w:tcW w:w="2808" w:type="dxa"/>
          </w:tcPr>
          <w:p w14:paraId="4AAE3D8A" w14:textId="095F0D1A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 xml:space="preserve">ณ วันที่ </w:t>
            </w:r>
            <w:r w:rsidR="00A679BA" w:rsidRPr="008B4943">
              <w:rPr>
                <w:b/>
                <w:bCs/>
              </w:rPr>
              <w:t>30</w:t>
            </w:r>
            <w:r w:rsidRPr="008B4943">
              <w:rPr>
                <w:b/>
                <w:bCs/>
                <w:cs/>
              </w:rPr>
              <w:t xml:space="preserve"> มิถุนายน </w:t>
            </w:r>
            <w:r w:rsidR="00A679BA" w:rsidRPr="008B4943">
              <w:rPr>
                <w:b/>
                <w:bCs/>
              </w:rPr>
              <w:t>2563</w:t>
            </w:r>
          </w:p>
        </w:tc>
        <w:tc>
          <w:tcPr>
            <w:tcW w:w="1428" w:type="dxa"/>
            <w:vAlign w:val="bottom"/>
          </w:tcPr>
          <w:p w14:paraId="197BA999" w14:textId="72DD3FE4" w:rsidR="00EE118E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2</w:t>
            </w:r>
            <w:r w:rsidR="000D7348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363</w:t>
            </w:r>
          </w:p>
        </w:tc>
        <w:tc>
          <w:tcPr>
            <w:tcW w:w="1429" w:type="dxa"/>
            <w:vAlign w:val="bottom"/>
          </w:tcPr>
          <w:p w14:paraId="382605D5" w14:textId="018BC4A0" w:rsidR="00EE118E" w:rsidRPr="008B4943" w:rsidRDefault="000D734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65</w:t>
            </w:r>
          </w:p>
        </w:tc>
        <w:tc>
          <w:tcPr>
            <w:tcW w:w="1429" w:type="dxa"/>
            <w:vAlign w:val="bottom"/>
          </w:tcPr>
          <w:p w14:paraId="25BA9F83" w14:textId="0188A1A6" w:rsidR="00EE118E" w:rsidRPr="008B4943" w:rsidRDefault="000D734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6</w:t>
            </w:r>
            <w:r w:rsidRPr="008B4943">
              <w:rPr>
                <w:b/>
                <w:bCs/>
              </w:rPr>
              <w:t>,</w:t>
            </w:r>
            <w:r w:rsidR="00A679BA" w:rsidRPr="008B4943">
              <w:rPr>
                <w:b/>
                <w:bCs/>
              </w:rPr>
              <w:t>899</w:t>
            </w:r>
          </w:p>
        </w:tc>
        <w:tc>
          <w:tcPr>
            <w:tcW w:w="1429" w:type="dxa"/>
            <w:vAlign w:val="bottom"/>
          </w:tcPr>
          <w:p w14:paraId="038623FC" w14:textId="22241ADB" w:rsidR="00EE118E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60</w:t>
            </w:r>
          </w:p>
        </w:tc>
        <w:tc>
          <w:tcPr>
            <w:tcW w:w="1428" w:type="dxa"/>
            <w:vAlign w:val="bottom"/>
          </w:tcPr>
          <w:p w14:paraId="4C1F2149" w14:textId="3D3E7C8F" w:rsidR="00EE118E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3</w:t>
            </w:r>
            <w:r w:rsidR="000D7348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5</w:t>
            </w:r>
            <w:r w:rsidR="000D7348" w:rsidRPr="008B4943">
              <w:rPr>
                <w:b/>
                <w:bCs/>
              </w:rPr>
              <w:t>1</w:t>
            </w:r>
            <w:r w:rsidRPr="008B4943">
              <w:rPr>
                <w:b/>
                <w:bCs/>
              </w:rPr>
              <w:t>7</w:t>
            </w:r>
          </w:p>
        </w:tc>
        <w:tc>
          <w:tcPr>
            <w:tcW w:w="1429" w:type="dxa"/>
            <w:vAlign w:val="bottom"/>
          </w:tcPr>
          <w:p w14:paraId="614CC3D6" w14:textId="67D6EC3C" w:rsidR="00EE118E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364</w:t>
            </w:r>
          </w:p>
        </w:tc>
        <w:tc>
          <w:tcPr>
            <w:tcW w:w="1429" w:type="dxa"/>
            <w:vAlign w:val="bottom"/>
          </w:tcPr>
          <w:p w14:paraId="5901CC2C" w14:textId="1BE4F7A5" w:rsidR="00EE118E" w:rsidRPr="008B4943" w:rsidRDefault="000D734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0</w:t>
            </w:r>
            <w:r w:rsidRPr="008B4943">
              <w:rPr>
                <w:b/>
                <w:bCs/>
              </w:rPr>
              <w:t>,</w:t>
            </w:r>
            <w:r w:rsidR="00A679BA" w:rsidRPr="008B4943">
              <w:rPr>
                <w:b/>
                <w:bCs/>
              </w:rPr>
              <w:t>37</w:t>
            </w:r>
            <w:r w:rsidRPr="008B4943">
              <w:rPr>
                <w:b/>
                <w:bCs/>
              </w:rPr>
              <w:t>1</w:t>
            </w:r>
          </w:p>
        </w:tc>
        <w:tc>
          <w:tcPr>
            <w:tcW w:w="1429" w:type="dxa"/>
            <w:vAlign w:val="bottom"/>
          </w:tcPr>
          <w:p w14:paraId="35028F3F" w14:textId="3C53CB03" w:rsidR="00EE118E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33</w:t>
            </w:r>
            <w:r w:rsidR="000D7348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739</w:t>
            </w:r>
          </w:p>
        </w:tc>
      </w:tr>
    </w:tbl>
    <w:p w14:paraId="3A70EC6B" w14:textId="19238AE5" w:rsidR="00BB46DE" w:rsidRPr="008B4943" w:rsidRDefault="00BB46DE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039421E0" w14:textId="0AAB9E2C" w:rsidR="00BB46DE" w:rsidRPr="008B4943" w:rsidRDefault="00BB46DE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74DFBD85" w14:textId="77777777" w:rsidR="00BB46DE" w:rsidRPr="008B4943" w:rsidRDefault="00BB46DE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cs/>
        </w:rPr>
        <w:sectPr w:rsidR="00BB46DE" w:rsidRPr="008B4943" w:rsidSect="0011785A"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bookmarkEnd w:id="2"/>
    <w:bookmarkEnd w:id="3"/>
    <w:p w14:paraId="6E873E7C" w14:textId="77777777" w:rsidR="004B22A4" w:rsidRPr="008B4943" w:rsidRDefault="004B22A4" w:rsidP="008B49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สินทรัพย์สิทธิการใช้</w:t>
      </w:r>
    </w:p>
    <w:p w14:paraId="2F3A66D1" w14:textId="77777777" w:rsidR="004B22A4" w:rsidRPr="008B4943" w:rsidRDefault="004B22A4" w:rsidP="008B4943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01ABDFE2" w14:textId="43123F5E" w:rsidR="004B22A4" w:rsidRPr="008B4943" w:rsidRDefault="004B22A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8B4943">
        <w:rPr>
          <w:rFonts w:asciiTheme="majorBidi" w:hAnsiTheme="majorBidi" w:cstheme="majorBidi"/>
          <w:cs/>
        </w:rPr>
        <w:t>รายการเคลื่อนไหวของสินทรัพย์สิทธิการใช้</w:t>
      </w:r>
      <w:r w:rsidR="00D33059" w:rsidRPr="008B4943">
        <w:rPr>
          <w:cs/>
        </w:rPr>
        <w:t>ระหว่างงวด</w:t>
      </w:r>
      <w:r w:rsidR="00407E40" w:rsidRPr="008B4943">
        <w:rPr>
          <w:cs/>
        </w:rPr>
        <w:t>หก</w:t>
      </w:r>
      <w:r w:rsidR="00D33059" w:rsidRPr="008B4943">
        <w:rPr>
          <w:cs/>
        </w:rPr>
        <w:t xml:space="preserve">เดือนสิ้นสุดวันที่ </w:t>
      </w:r>
      <w:r w:rsidR="00A679BA" w:rsidRPr="008B4943">
        <w:t>30</w:t>
      </w:r>
      <w:r w:rsidR="00407E40" w:rsidRPr="008B4943">
        <w:rPr>
          <w:cs/>
        </w:rPr>
        <w:t xml:space="preserve"> มิถุนายน</w:t>
      </w:r>
      <w:r w:rsidR="00D33059" w:rsidRPr="008B4943">
        <w:rPr>
          <w:cs/>
        </w:rPr>
        <w:t xml:space="preserve"> </w:t>
      </w:r>
      <w:r w:rsidR="00A679BA" w:rsidRPr="008B4943">
        <w:t>2563</w:t>
      </w:r>
      <w:r w:rsidRPr="008B4943">
        <w:rPr>
          <w:rFonts w:asciiTheme="majorBidi" w:hAnsiTheme="majorBidi" w:cstheme="majorBidi"/>
          <w:cs/>
        </w:rPr>
        <w:t xml:space="preserve"> มีดังนี้</w:t>
      </w:r>
    </w:p>
    <w:p w14:paraId="2120A39C" w14:textId="7C316286" w:rsidR="00345D0B" w:rsidRPr="008B4943" w:rsidRDefault="00345D0B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990"/>
        <w:gridCol w:w="1620"/>
        <w:gridCol w:w="1530"/>
        <w:gridCol w:w="1620"/>
        <w:gridCol w:w="1620"/>
        <w:gridCol w:w="1620"/>
        <w:gridCol w:w="1530"/>
      </w:tblGrid>
      <w:tr w:rsidR="00DA349A" w:rsidRPr="008B4943" w14:paraId="522241C7" w14:textId="77777777" w:rsidTr="00DA349A">
        <w:trPr>
          <w:tblHeader/>
        </w:trPr>
        <w:tc>
          <w:tcPr>
            <w:tcW w:w="3780" w:type="dxa"/>
          </w:tcPr>
          <w:p w14:paraId="722EA9BE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90" w:type="dxa"/>
          </w:tcPr>
          <w:p w14:paraId="0F72D130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540" w:type="dxa"/>
            <w:gridSpan w:val="6"/>
            <w:vAlign w:val="bottom"/>
          </w:tcPr>
          <w:p w14:paraId="0332E25A" w14:textId="63AA184B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8B4943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</w:tr>
      <w:tr w:rsidR="00DA349A" w:rsidRPr="008B4943" w14:paraId="3F914459" w14:textId="77777777" w:rsidTr="00DA349A">
        <w:trPr>
          <w:tblHeader/>
        </w:trPr>
        <w:tc>
          <w:tcPr>
            <w:tcW w:w="3780" w:type="dxa"/>
          </w:tcPr>
          <w:p w14:paraId="5F3C8367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591C4240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07425A26" w14:textId="349CD056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90" w:type="dxa"/>
          </w:tcPr>
          <w:p w14:paraId="0DBBD9BA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5FF6C782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38F9F816" w14:textId="119F90EA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  <w:r w:rsidRPr="008B4943">
              <w:rPr>
                <w:rFonts w:eastAsia="Calibri"/>
                <w:i/>
                <w:iCs/>
                <w:cs/>
              </w:rPr>
              <w:t>หมายเหตุ</w:t>
            </w:r>
          </w:p>
        </w:tc>
        <w:tc>
          <w:tcPr>
            <w:tcW w:w="1620" w:type="dxa"/>
            <w:vAlign w:val="bottom"/>
          </w:tcPr>
          <w:p w14:paraId="178908AC" w14:textId="42CFCD0B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อาคารและ</w:t>
            </w:r>
          </w:p>
          <w:p w14:paraId="7F1E700B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ที่ดินพร้อม</w:t>
            </w:r>
          </w:p>
          <w:p w14:paraId="4DBD53BA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8B4943">
              <w:rPr>
                <w:rFonts w:eastAsia="Calibri"/>
                <w:cs/>
              </w:rPr>
              <w:t>สิ่งปลูกสร้าง</w:t>
            </w:r>
          </w:p>
        </w:tc>
        <w:tc>
          <w:tcPr>
            <w:tcW w:w="1530" w:type="dxa"/>
            <w:vAlign w:val="bottom"/>
          </w:tcPr>
          <w:p w14:paraId="7341D89D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620" w:type="dxa"/>
          </w:tcPr>
          <w:p w14:paraId="54741409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7926B293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C929525" w14:textId="7F9E5B6F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8B4943">
              <w:rPr>
                <w:rFonts w:eastAsia="Calibri"/>
                <w:cs/>
              </w:rPr>
              <w:t>คลังน้ำมัน</w:t>
            </w:r>
          </w:p>
        </w:tc>
        <w:tc>
          <w:tcPr>
            <w:tcW w:w="1620" w:type="dxa"/>
            <w:vAlign w:val="bottom"/>
          </w:tcPr>
          <w:p w14:paraId="401FFB44" w14:textId="192F7D5F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8B4943">
              <w:rPr>
                <w:rFonts w:eastAsia="Calibri"/>
                <w:cs/>
              </w:rPr>
              <w:t>เครื่องจักร</w:t>
            </w:r>
            <w:r w:rsidRPr="008B4943">
              <w:rPr>
                <w:rFonts w:eastAsia="Calibri"/>
              </w:rPr>
              <w:br/>
            </w:r>
            <w:r w:rsidRPr="008B4943">
              <w:rPr>
                <w:rFonts w:eastAsia="Calibri"/>
                <w:cs/>
              </w:rPr>
              <w:t>อุปกรณ์หอกลั่น</w:t>
            </w:r>
          </w:p>
        </w:tc>
        <w:tc>
          <w:tcPr>
            <w:tcW w:w="1620" w:type="dxa"/>
            <w:vAlign w:val="bottom"/>
          </w:tcPr>
          <w:p w14:paraId="25F73FD7" w14:textId="194521FF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ยานพาหนะและ</w:t>
            </w:r>
          </w:p>
          <w:p w14:paraId="1958D04F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1530" w:type="dxa"/>
            <w:vAlign w:val="bottom"/>
          </w:tcPr>
          <w:p w14:paraId="7F3C18D3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รวม</w:t>
            </w:r>
          </w:p>
        </w:tc>
      </w:tr>
      <w:tr w:rsidR="00DA349A" w:rsidRPr="008B4943" w14:paraId="4BBEA3CB" w14:textId="77777777" w:rsidTr="00DA349A">
        <w:tc>
          <w:tcPr>
            <w:tcW w:w="3780" w:type="dxa"/>
          </w:tcPr>
          <w:p w14:paraId="42F7E12D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990" w:type="dxa"/>
          </w:tcPr>
          <w:p w14:paraId="25B8C7FE" w14:textId="77777777" w:rsidR="00DA349A" w:rsidRPr="008B4943" w:rsidRDefault="00DA349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6"/>
            <w:vAlign w:val="bottom"/>
          </w:tcPr>
          <w:p w14:paraId="3A8642D4" w14:textId="68AF3CB5" w:rsidR="00DA349A" w:rsidRPr="008B4943" w:rsidRDefault="00DA349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18E" w:rsidRPr="008B4943" w14:paraId="51227D21" w14:textId="77777777" w:rsidTr="00DA349A">
        <w:tc>
          <w:tcPr>
            <w:tcW w:w="3780" w:type="dxa"/>
          </w:tcPr>
          <w:p w14:paraId="7F2A3E85" w14:textId="787B50EC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 xml:space="preserve">ณ วันที่ </w:t>
            </w:r>
            <w:r w:rsidRPr="008B4943">
              <w:t>1</w:t>
            </w:r>
            <w:r w:rsidRPr="008B4943">
              <w:rPr>
                <w:cs/>
              </w:rPr>
              <w:t xml:space="preserve"> มกราคม </w:t>
            </w:r>
            <w:r w:rsidR="00A679BA" w:rsidRPr="008B4943">
              <w:t>2563</w:t>
            </w:r>
            <w:r w:rsidR="00FC3C05" w:rsidRPr="008B4943">
              <w:rPr>
                <w:cs/>
              </w:rPr>
              <w:t xml:space="preserve"> -</w:t>
            </w:r>
            <w:r w:rsidRPr="008B4943">
              <w:rPr>
                <w:cs/>
              </w:rPr>
              <w:t xml:space="preserve"> ปรับปรุงใหม่</w:t>
            </w:r>
          </w:p>
        </w:tc>
        <w:tc>
          <w:tcPr>
            <w:tcW w:w="990" w:type="dxa"/>
          </w:tcPr>
          <w:p w14:paraId="0AFE25B9" w14:textId="615FD2F9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</w:rPr>
            </w:pPr>
            <w:r w:rsidRPr="008B4943">
              <w:rPr>
                <w:i/>
                <w:iCs/>
              </w:rPr>
              <w:t>3</w:t>
            </w:r>
          </w:p>
        </w:tc>
        <w:tc>
          <w:tcPr>
            <w:tcW w:w="1620" w:type="dxa"/>
            <w:vAlign w:val="bottom"/>
          </w:tcPr>
          <w:p w14:paraId="12AD7652" w14:textId="1C65682F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8</w:t>
            </w:r>
            <w:r w:rsidR="00EE118E" w:rsidRPr="008B4943">
              <w:t>,</w:t>
            </w:r>
            <w:r w:rsidRPr="008B4943">
              <w:t>33</w:t>
            </w:r>
            <w:r w:rsidR="00C3002C" w:rsidRPr="008B4943">
              <w:rPr>
                <w:rFonts w:hint="cs"/>
                <w:cs/>
              </w:rPr>
              <w:t>4</w:t>
            </w:r>
          </w:p>
        </w:tc>
        <w:tc>
          <w:tcPr>
            <w:tcW w:w="1530" w:type="dxa"/>
            <w:vAlign w:val="bottom"/>
          </w:tcPr>
          <w:p w14:paraId="23A0E0F6" w14:textId="39A00CE7" w:rsidR="00EE118E" w:rsidRPr="008B4943" w:rsidRDefault="00C3002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rFonts w:hint="cs"/>
                <w:cs/>
              </w:rPr>
              <w:t>10</w:t>
            </w:r>
          </w:p>
        </w:tc>
        <w:tc>
          <w:tcPr>
            <w:tcW w:w="1620" w:type="dxa"/>
          </w:tcPr>
          <w:p w14:paraId="772D823B" w14:textId="0993165C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1,1</w:t>
            </w:r>
            <w:r w:rsidR="00A679BA" w:rsidRPr="008B4943">
              <w:t>2</w:t>
            </w:r>
            <w:r w:rsidR="00C3002C" w:rsidRPr="008B4943">
              <w:rPr>
                <w:rFonts w:hint="cs"/>
                <w:cs/>
              </w:rPr>
              <w:t>5</w:t>
            </w:r>
          </w:p>
        </w:tc>
        <w:tc>
          <w:tcPr>
            <w:tcW w:w="1620" w:type="dxa"/>
            <w:vAlign w:val="bottom"/>
          </w:tcPr>
          <w:p w14:paraId="6DE3078B" w14:textId="4721FD70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22</w:t>
            </w:r>
          </w:p>
        </w:tc>
        <w:tc>
          <w:tcPr>
            <w:tcW w:w="1620" w:type="dxa"/>
            <w:vAlign w:val="bottom"/>
          </w:tcPr>
          <w:p w14:paraId="39A558F5" w14:textId="646D78AF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736</w:t>
            </w:r>
          </w:p>
        </w:tc>
        <w:tc>
          <w:tcPr>
            <w:tcW w:w="1530" w:type="dxa"/>
            <w:vAlign w:val="bottom"/>
          </w:tcPr>
          <w:p w14:paraId="1752736B" w14:textId="14F8D4D8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1</w:t>
            </w:r>
            <w:r w:rsidR="00A679BA" w:rsidRPr="008B4943">
              <w:t>0</w:t>
            </w:r>
            <w:r w:rsidRPr="008B4943">
              <w:t>,</w:t>
            </w:r>
            <w:r w:rsidR="00A679BA" w:rsidRPr="008B4943">
              <w:t>227</w:t>
            </w:r>
          </w:p>
        </w:tc>
      </w:tr>
      <w:tr w:rsidR="00EE118E" w:rsidRPr="008B4943" w14:paraId="27CDA35D" w14:textId="77777777" w:rsidTr="00DA349A">
        <w:tc>
          <w:tcPr>
            <w:tcW w:w="3780" w:type="dxa"/>
          </w:tcPr>
          <w:p w14:paraId="332729BD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6C8B399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90DD5" w14:textId="6734E334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5</w:t>
            </w:r>
            <w:r w:rsidR="003A2AFA" w:rsidRPr="008B4943">
              <w:t>1</w:t>
            </w:r>
            <w:r w:rsidR="003A2AFA" w:rsidRPr="008B4943">
              <w:rPr>
                <w:cs/>
              </w:rPr>
              <w:t>1</w:t>
            </w:r>
            <w:r w:rsidR="006B7CAD" w:rsidRPr="008B4943">
              <w:rPr>
                <w:cs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45382" w14:textId="79FDB4B0" w:rsidR="00EE118E" w:rsidRPr="008B4943" w:rsidRDefault="0049740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1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55A89A85" w14:textId="01097FE5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89</w:t>
            </w:r>
            <w:r w:rsidR="00C3002C" w:rsidRPr="008B4943">
              <w:rPr>
                <w:rFonts w:hint="cs"/>
                <w:cs/>
              </w:rPr>
              <w:t>1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485BC" w14:textId="728F77FF" w:rsidR="00EE118E" w:rsidRPr="008B4943" w:rsidRDefault="0049740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44A1" w14:textId="0D02ECC4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3</w:t>
            </w:r>
          </w:p>
        </w:tc>
        <w:tc>
          <w:tcPr>
            <w:tcW w:w="1530" w:type="dxa"/>
            <w:vAlign w:val="bottom"/>
          </w:tcPr>
          <w:p w14:paraId="6624AB54" w14:textId="7CFA904B" w:rsidR="00EE118E" w:rsidRPr="008B4943" w:rsidRDefault="0049740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1,</w:t>
            </w:r>
            <w:r w:rsidR="00A679BA" w:rsidRPr="008B4943">
              <w:t>40</w:t>
            </w:r>
            <w:r w:rsidR="00C3002C" w:rsidRPr="008B4943">
              <w:rPr>
                <w:rFonts w:hint="cs"/>
                <w:cs/>
              </w:rPr>
              <w:t>6</w:t>
            </w:r>
          </w:p>
        </w:tc>
      </w:tr>
      <w:tr w:rsidR="00EE118E" w:rsidRPr="008B4943" w14:paraId="16E35F58" w14:textId="77777777" w:rsidTr="00DA349A">
        <w:trPr>
          <w:trHeight w:val="272"/>
        </w:trPr>
        <w:tc>
          <w:tcPr>
            <w:tcW w:w="3780" w:type="dxa"/>
          </w:tcPr>
          <w:p w14:paraId="1700E534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8B4943">
              <w:rPr>
                <w:cs/>
              </w:rPr>
              <w:t>โอน</w:t>
            </w:r>
          </w:p>
        </w:tc>
        <w:tc>
          <w:tcPr>
            <w:tcW w:w="990" w:type="dxa"/>
          </w:tcPr>
          <w:p w14:paraId="25F9D909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5BB22" w14:textId="0E734CBE" w:rsidR="00EE118E" w:rsidRPr="008B4943" w:rsidRDefault="0049740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(</w:t>
            </w:r>
            <w:r w:rsidR="00C3002C" w:rsidRPr="008B4943">
              <w:rPr>
                <w:rFonts w:hint="cs"/>
                <w:cs/>
              </w:rPr>
              <w:t>7</w:t>
            </w:r>
            <w:r w:rsidRPr="008B4943">
              <w:rPr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C8C685" w14:textId="0D22CB08" w:rsidR="00EE118E" w:rsidRPr="008B4943" w:rsidRDefault="0049740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3D58CAD" w14:textId="0D3FAD48" w:rsidR="00EE118E" w:rsidRPr="008B4943" w:rsidRDefault="0049740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749483" w14:textId="4E6A4D17" w:rsidR="00EE118E" w:rsidRPr="008B4943" w:rsidRDefault="0049740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24845" w14:textId="08933AF4" w:rsidR="00EE118E" w:rsidRPr="008B4943" w:rsidRDefault="0049740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1</w:t>
            </w:r>
          </w:p>
        </w:tc>
        <w:tc>
          <w:tcPr>
            <w:tcW w:w="1530" w:type="dxa"/>
            <w:vAlign w:val="bottom"/>
          </w:tcPr>
          <w:p w14:paraId="704B615F" w14:textId="5113F8DE" w:rsidR="00EE118E" w:rsidRPr="008B4943" w:rsidRDefault="0049740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C3002C" w:rsidRPr="008B4943">
              <w:t>6</w:t>
            </w:r>
            <w:r w:rsidRPr="008B4943">
              <w:rPr>
                <w:cs/>
              </w:rPr>
              <w:t>)</w:t>
            </w:r>
          </w:p>
        </w:tc>
      </w:tr>
      <w:tr w:rsidR="00EE118E" w:rsidRPr="008B4943" w14:paraId="4F484927" w14:textId="77777777" w:rsidTr="00DA349A">
        <w:trPr>
          <w:trHeight w:val="272"/>
        </w:trPr>
        <w:tc>
          <w:tcPr>
            <w:tcW w:w="3780" w:type="dxa"/>
          </w:tcPr>
          <w:p w14:paraId="6067D056" w14:textId="5BCB82F4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ค่าตัดจำหน่ายสำหรับงวด</w:t>
            </w:r>
          </w:p>
        </w:tc>
        <w:tc>
          <w:tcPr>
            <w:tcW w:w="990" w:type="dxa"/>
          </w:tcPr>
          <w:p w14:paraId="336EE26C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056E7" w14:textId="58528F9A" w:rsidR="00EE118E" w:rsidRPr="008B4943" w:rsidRDefault="0049740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368</w:t>
            </w:r>
            <w:r w:rsidRPr="008B4943">
              <w:rPr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27F5C" w14:textId="61EBEC36" w:rsidR="00EE118E" w:rsidRPr="008B4943" w:rsidRDefault="0049740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Pr="008B4943">
              <w:rPr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3DCC309" w14:textId="55A260C2" w:rsidR="00EE118E" w:rsidRPr="008B4943" w:rsidRDefault="0049740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32</w:t>
            </w:r>
            <w:r w:rsidRPr="008B4943">
              <w:t>1</w:t>
            </w:r>
            <w:r w:rsidRPr="008B4943">
              <w:rPr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32F92" w14:textId="2030122A" w:rsidR="00EE118E" w:rsidRPr="008B4943" w:rsidRDefault="0049740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2</w:t>
            </w:r>
            <w:r w:rsidRPr="008B4943">
              <w:rPr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BDA23" w14:textId="4C4C53DA" w:rsidR="00EE118E" w:rsidRPr="008B4943" w:rsidRDefault="0049740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228</w:t>
            </w:r>
            <w:r w:rsidRPr="008B4943">
              <w:rPr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E7C3D4C" w14:textId="481CDA3C" w:rsidR="00EE118E" w:rsidRPr="008B4943" w:rsidRDefault="0049740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920</w:t>
            </w:r>
            <w:r w:rsidRPr="008B4943">
              <w:rPr>
                <w:cs/>
              </w:rPr>
              <w:t>)</w:t>
            </w:r>
          </w:p>
        </w:tc>
      </w:tr>
      <w:tr w:rsidR="00EE118E" w:rsidRPr="008B4943" w14:paraId="4544E6E9" w14:textId="77777777" w:rsidTr="00DA349A">
        <w:trPr>
          <w:trHeight w:val="272"/>
        </w:trPr>
        <w:tc>
          <w:tcPr>
            <w:tcW w:w="3780" w:type="dxa"/>
          </w:tcPr>
          <w:p w14:paraId="2BCD60C0" w14:textId="392FDEE4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990" w:type="dxa"/>
          </w:tcPr>
          <w:p w14:paraId="1CF30E95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057EEB" w14:textId="405B521D" w:rsidR="00EE118E" w:rsidRPr="008B4943" w:rsidRDefault="00DB5197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1</w:t>
            </w:r>
            <w:r w:rsidR="00A679BA" w:rsidRPr="008B4943">
              <w:t>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E2B6B1" w14:textId="7516863D" w:rsidR="00EE118E" w:rsidRPr="008B4943" w:rsidRDefault="0049740B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C9EBDF5" w14:textId="0FE7FC20" w:rsidR="00EE118E" w:rsidRPr="008B4943" w:rsidRDefault="0049740B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77C6A" w14:textId="4E3267E6" w:rsidR="00EE118E" w:rsidRPr="008B4943" w:rsidRDefault="0049740B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CEB30" w14:textId="613F860E" w:rsidR="00EE118E" w:rsidRPr="008B4943" w:rsidRDefault="0049740B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89773DE" w14:textId="1DE44D7B" w:rsidR="00EE118E" w:rsidRPr="008B4943" w:rsidRDefault="00DB5197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8B4943">
              <w:t>1</w:t>
            </w:r>
            <w:r w:rsidR="00A679BA" w:rsidRPr="008B4943">
              <w:t>0</w:t>
            </w:r>
          </w:p>
        </w:tc>
      </w:tr>
      <w:tr w:rsidR="00EE118E" w:rsidRPr="008B4943" w14:paraId="245EB967" w14:textId="77777777" w:rsidTr="00DA349A">
        <w:tc>
          <w:tcPr>
            <w:tcW w:w="3780" w:type="dxa"/>
          </w:tcPr>
          <w:p w14:paraId="7F5B5B9F" w14:textId="10BAD534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 xml:space="preserve">ณ วันที่ </w:t>
            </w:r>
            <w:r w:rsidR="00A679BA" w:rsidRPr="008B4943">
              <w:rPr>
                <w:b/>
                <w:bCs/>
              </w:rPr>
              <w:t>30</w:t>
            </w:r>
            <w:r w:rsidRPr="008B4943">
              <w:rPr>
                <w:b/>
                <w:bCs/>
                <w:cs/>
              </w:rPr>
              <w:t xml:space="preserve"> มิถุนายน </w:t>
            </w:r>
            <w:r w:rsidR="00A679BA" w:rsidRPr="008B4943">
              <w:rPr>
                <w:b/>
                <w:bCs/>
              </w:rPr>
              <w:t>2563</w:t>
            </w:r>
          </w:p>
        </w:tc>
        <w:tc>
          <w:tcPr>
            <w:tcW w:w="990" w:type="dxa"/>
          </w:tcPr>
          <w:p w14:paraId="4A35BC69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6ED6E0F0" w14:textId="781EF73C" w:rsidR="00EE118E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8</w:t>
            </w:r>
            <w:r w:rsidR="0049740B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480</w:t>
            </w:r>
          </w:p>
        </w:tc>
        <w:tc>
          <w:tcPr>
            <w:tcW w:w="1530" w:type="dxa"/>
            <w:vAlign w:val="bottom"/>
          </w:tcPr>
          <w:p w14:paraId="448052E5" w14:textId="4B3CE499" w:rsidR="00EE118E" w:rsidRPr="008B4943" w:rsidRDefault="00C3002C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rFonts w:hint="cs"/>
                <w:b/>
                <w:bCs/>
                <w:cs/>
              </w:rPr>
              <w:t>10</w:t>
            </w:r>
          </w:p>
        </w:tc>
        <w:tc>
          <w:tcPr>
            <w:tcW w:w="1620" w:type="dxa"/>
          </w:tcPr>
          <w:p w14:paraId="351E809D" w14:textId="6DFA573B" w:rsidR="00EE118E" w:rsidRPr="008B4943" w:rsidRDefault="0049740B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69</w:t>
            </w:r>
            <w:r w:rsidR="00C3002C" w:rsidRPr="008B4943">
              <w:rPr>
                <w:rFonts w:hint="cs"/>
                <w:b/>
                <w:bCs/>
                <w:cs/>
              </w:rPr>
              <w:t>5</w:t>
            </w:r>
          </w:p>
        </w:tc>
        <w:tc>
          <w:tcPr>
            <w:tcW w:w="1620" w:type="dxa"/>
            <w:vAlign w:val="bottom"/>
          </w:tcPr>
          <w:p w14:paraId="09F8F0D7" w14:textId="2763F50C" w:rsidR="00EE118E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20</w:t>
            </w:r>
          </w:p>
        </w:tc>
        <w:tc>
          <w:tcPr>
            <w:tcW w:w="1620" w:type="dxa"/>
            <w:vAlign w:val="bottom"/>
          </w:tcPr>
          <w:p w14:paraId="2E3C0CD2" w14:textId="61B4C9CB" w:rsidR="00EE118E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5</w:t>
            </w:r>
            <w:r w:rsidR="0049740B" w:rsidRPr="008B4943">
              <w:rPr>
                <w:b/>
                <w:bCs/>
              </w:rPr>
              <w:t>1</w:t>
            </w:r>
            <w:r w:rsidRPr="008B4943">
              <w:rPr>
                <w:b/>
                <w:bCs/>
              </w:rPr>
              <w:t>2</w:t>
            </w:r>
          </w:p>
        </w:tc>
        <w:tc>
          <w:tcPr>
            <w:tcW w:w="1530" w:type="dxa"/>
            <w:vAlign w:val="bottom"/>
          </w:tcPr>
          <w:p w14:paraId="50C4AE47" w14:textId="1E4219E7" w:rsidR="00EE118E" w:rsidRPr="008B4943" w:rsidRDefault="0049740B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0</w:t>
            </w:r>
            <w:r w:rsidRPr="008B4943">
              <w:rPr>
                <w:b/>
                <w:bCs/>
              </w:rPr>
              <w:t>,</w:t>
            </w:r>
            <w:r w:rsidR="00A679BA" w:rsidRPr="008B4943">
              <w:rPr>
                <w:b/>
                <w:bCs/>
              </w:rPr>
              <w:t>7</w:t>
            </w: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7</w:t>
            </w:r>
          </w:p>
        </w:tc>
      </w:tr>
    </w:tbl>
    <w:p w14:paraId="0D9D9A21" w14:textId="77777777" w:rsidR="00345D0B" w:rsidRPr="008B4943" w:rsidRDefault="00345D0B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526C0000" w14:textId="7203B4AB" w:rsidR="006B5486" w:rsidRPr="008B4943" w:rsidRDefault="006B548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en-GB"/>
        </w:rPr>
      </w:pPr>
      <w:r w:rsidRPr="008B4943">
        <w:rPr>
          <w:cs/>
        </w:rPr>
        <w:br w:type="page"/>
      </w: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800"/>
        <w:gridCol w:w="1710"/>
        <w:gridCol w:w="1710"/>
        <w:gridCol w:w="1710"/>
        <w:gridCol w:w="1620"/>
      </w:tblGrid>
      <w:tr w:rsidR="00DA349A" w:rsidRPr="008B4943" w14:paraId="38AD9C99" w14:textId="77777777" w:rsidTr="0068058A">
        <w:trPr>
          <w:tblHeader/>
        </w:trPr>
        <w:tc>
          <w:tcPr>
            <w:tcW w:w="4410" w:type="dxa"/>
          </w:tcPr>
          <w:p w14:paraId="53FE03A3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170" w:type="dxa"/>
          </w:tcPr>
          <w:p w14:paraId="037FD388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8550" w:type="dxa"/>
            <w:gridSpan w:val="5"/>
            <w:vAlign w:val="bottom"/>
          </w:tcPr>
          <w:p w14:paraId="52DE63F5" w14:textId="6280D532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8B4943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DA349A" w:rsidRPr="008B4943" w14:paraId="4627E369" w14:textId="77777777" w:rsidTr="0068058A">
        <w:trPr>
          <w:tblHeader/>
        </w:trPr>
        <w:tc>
          <w:tcPr>
            <w:tcW w:w="4410" w:type="dxa"/>
          </w:tcPr>
          <w:p w14:paraId="775D7750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57B7412E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2C4C6B23" w14:textId="64DA66C9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1170" w:type="dxa"/>
          </w:tcPr>
          <w:p w14:paraId="6C6F2E32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03E40A1B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6ACFF8F4" w14:textId="3CCB5E4C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  <w:r w:rsidRPr="008B4943">
              <w:rPr>
                <w:rFonts w:eastAsia="Calibri"/>
                <w:i/>
                <w:iCs/>
                <w:cs/>
              </w:rPr>
              <w:t>หมายเหตุ</w:t>
            </w:r>
          </w:p>
        </w:tc>
        <w:tc>
          <w:tcPr>
            <w:tcW w:w="1800" w:type="dxa"/>
            <w:vAlign w:val="bottom"/>
          </w:tcPr>
          <w:p w14:paraId="0AB6E700" w14:textId="59E2BF41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อาคารและ</w:t>
            </w:r>
          </w:p>
          <w:p w14:paraId="25C890D7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ที่ดินพร้อม</w:t>
            </w:r>
          </w:p>
          <w:p w14:paraId="1A695788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8B4943">
              <w:rPr>
                <w:rFonts w:eastAsia="Calibri"/>
                <w:cs/>
              </w:rPr>
              <w:t>สิ่งปลูกสร้าง</w:t>
            </w:r>
          </w:p>
        </w:tc>
        <w:tc>
          <w:tcPr>
            <w:tcW w:w="1710" w:type="dxa"/>
            <w:vAlign w:val="bottom"/>
          </w:tcPr>
          <w:p w14:paraId="564FC490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710" w:type="dxa"/>
            <w:vAlign w:val="bottom"/>
          </w:tcPr>
          <w:p w14:paraId="4D349F14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คลังน้ำมัน</w:t>
            </w:r>
          </w:p>
        </w:tc>
        <w:tc>
          <w:tcPr>
            <w:tcW w:w="1710" w:type="dxa"/>
            <w:vAlign w:val="bottom"/>
          </w:tcPr>
          <w:p w14:paraId="76C7A924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ยานพาหนะและ</w:t>
            </w:r>
          </w:p>
          <w:p w14:paraId="64B0B2FA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1620" w:type="dxa"/>
            <w:vAlign w:val="bottom"/>
          </w:tcPr>
          <w:p w14:paraId="69CF060C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8B4943">
              <w:rPr>
                <w:rFonts w:eastAsia="Calibri"/>
                <w:cs/>
              </w:rPr>
              <w:t>รวม</w:t>
            </w:r>
          </w:p>
        </w:tc>
      </w:tr>
      <w:tr w:rsidR="00DA349A" w:rsidRPr="008B4943" w14:paraId="3A48D1C3" w14:textId="77777777" w:rsidTr="0068058A">
        <w:tc>
          <w:tcPr>
            <w:tcW w:w="4410" w:type="dxa"/>
          </w:tcPr>
          <w:p w14:paraId="034BFFF3" w14:textId="77777777" w:rsidR="00DA349A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1170" w:type="dxa"/>
          </w:tcPr>
          <w:p w14:paraId="4213904A" w14:textId="77777777" w:rsidR="00DA349A" w:rsidRPr="008B4943" w:rsidRDefault="00DA349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0" w:type="dxa"/>
            <w:gridSpan w:val="5"/>
            <w:vAlign w:val="bottom"/>
          </w:tcPr>
          <w:p w14:paraId="15A6C7B9" w14:textId="478E8866" w:rsidR="00DA349A" w:rsidRPr="008B4943" w:rsidRDefault="00DA349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18E" w:rsidRPr="008B4943" w14:paraId="1447C06C" w14:textId="77777777" w:rsidTr="0068058A">
        <w:tc>
          <w:tcPr>
            <w:tcW w:w="4410" w:type="dxa"/>
          </w:tcPr>
          <w:p w14:paraId="16A3F03F" w14:textId="40FEE47D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 xml:space="preserve">ณ วันที่ </w:t>
            </w:r>
            <w:r w:rsidRPr="008B4943">
              <w:t>1</w:t>
            </w:r>
            <w:r w:rsidRPr="008B4943">
              <w:rPr>
                <w:cs/>
              </w:rPr>
              <w:t xml:space="preserve"> มกราคม </w:t>
            </w:r>
            <w:r w:rsidR="00A679BA" w:rsidRPr="008B4943">
              <w:t>2563</w:t>
            </w:r>
            <w:r w:rsidR="00C827A0" w:rsidRPr="008B4943">
              <w:rPr>
                <w:cs/>
              </w:rPr>
              <w:t xml:space="preserve"> -</w:t>
            </w:r>
            <w:r w:rsidRPr="008B4943">
              <w:rPr>
                <w:cs/>
              </w:rPr>
              <w:t xml:space="preserve"> ปรับปรุงใหม่</w:t>
            </w:r>
          </w:p>
        </w:tc>
        <w:tc>
          <w:tcPr>
            <w:tcW w:w="1170" w:type="dxa"/>
          </w:tcPr>
          <w:p w14:paraId="426073CD" w14:textId="18C6540E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</w:rPr>
            </w:pPr>
            <w:r w:rsidRPr="008B4943">
              <w:rPr>
                <w:i/>
                <w:iCs/>
              </w:rPr>
              <w:t>3</w:t>
            </w:r>
          </w:p>
        </w:tc>
        <w:tc>
          <w:tcPr>
            <w:tcW w:w="1800" w:type="dxa"/>
            <w:vAlign w:val="bottom"/>
          </w:tcPr>
          <w:p w14:paraId="2A446287" w14:textId="6DB771DC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7</w:t>
            </w:r>
            <w:r w:rsidR="00EE118E" w:rsidRPr="008B4943">
              <w:t>,</w:t>
            </w:r>
            <w:r w:rsidRPr="008B4943">
              <w:t>662</w:t>
            </w:r>
          </w:p>
        </w:tc>
        <w:tc>
          <w:tcPr>
            <w:tcW w:w="1710" w:type="dxa"/>
            <w:vAlign w:val="bottom"/>
          </w:tcPr>
          <w:p w14:paraId="1C848D04" w14:textId="399580DE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1</w:t>
            </w:r>
            <w:r w:rsidR="00A679BA" w:rsidRPr="008B4943">
              <w:t>0</w:t>
            </w:r>
          </w:p>
        </w:tc>
        <w:tc>
          <w:tcPr>
            <w:tcW w:w="1710" w:type="dxa"/>
            <w:vAlign w:val="bottom"/>
          </w:tcPr>
          <w:p w14:paraId="2422A03B" w14:textId="298CCECD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1,1</w:t>
            </w:r>
            <w:r w:rsidR="00A679BA" w:rsidRPr="008B4943">
              <w:t>25</w:t>
            </w:r>
          </w:p>
        </w:tc>
        <w:tc>
          <w:tcPr>
            <w:tcW w:w="1710" w:type="dxa"/>
            <w:vAlign w:val="bottom"/>
          </w:tcPr>
          <w:p w14:paraId="5F69BFBD" w14:textId="6A2A4816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708</w:t>
            </w:r>
          </w:p>
        </w:tc>
        <w:tc>
          <w:tcPr>
            <w:tcW w:w="1620" w:type="dxa"/>
            <w:vAlign w:val="bottom"/>
          </w:tcPr>
          <w:p w14:paraId="76ED9A5C" w14:textId="24D09D47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9</w:t>
            </w:r>
            <w:r w:rsidR="00EE118E" w:rsidRPr="008B4943">
              <w:t>,</w:t>
            </w:r>
            <w:r w:rsidRPr="008B4943">
              <w:t>505</w:t>
            </w:r>
          </w:p>
        </w:tc>
      </w:tr>
      <w:tr w:rsidR="00EE118E" w:rsidRPr="008B4943" w14:paraId="55BBCCA2" w14:textId="77777777" w:rsidTr="0068058A">
        <w:tc>
          <w:tcPr>
            <w:tcW w:w="4410" w:type="dxa"/>
          </w:tcPr>
          <w:p w14:paraId="1FADB299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387693A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9565F" w14:textId="4EDE1F6D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8B4943">
              <w:t>5</w:t>
            </w:r>
            <w:r w:rsidR="00590BE9" w:rsidRPr="008B4943">
              <w:t>1</w:t>
            </w:r>
            <w:r w:rsidR="00267146" w:rsidRPr="008B4943">
              <w:rPr>
                <w:cs/>
              </w:rPr>
              <w:t>1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35C98" w14:textId="57ECBA88" w:rsidR="00EE118E" w:rsidRPr="008B4943" w:rsidRDefault="00590BE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1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40423" w14:textId="7781BFEF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89</w:t>
            </w:r>
            <w:r w:rsidR="00590BE9" w:rsidRPr="008B4943">
              <w:t>1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FB983" w14:textId="67162C83" w:rsidR="00EE118E" w:rsidRPr="008B4943" w:rsidRDefault="00590BE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6FCA7BC" w14:textId="7CF891A4" w:rsidR="00EE118E" w:rsidRPr="008B4943" w:rsidRDefault="00590BE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t>1,</w:t>
            </w:r>
            <w:r w:rsidR="00A679BA" w:rsidRPr="008B4943">
              <w:t>403</w:t>
            </w:r>
          </w:p>
        </w:tc>
      </w:tr>
      <w:tr w:rsidR="00EE118E" w:rsidRPr="008B4943" w14:paraId="0C21E95E" w14:textId="77777777" w:rsidTr="0068058A">
        <w:trPr>
          <w:trHeight w:val="272"/>
        </w:trPr>
        <w:tc>
          <w:tcPr>
            <w:tcW w:w="4410" w:type="dxa"/>
          </w:tcPr>
          <w:p w14:paraId="20A64E14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8B4943">
              <w:rPr>
                <w:cs/>
              </w:rPr>
              <w:t>โอน</w:t>
            </w:r>
          </w:p>
        </w:tc>
        <w:tc>
          <w:tcPr>
            <w:tcW w:w="1170" w:type="dxa"/>
          </w:tcPr>
          <w:p w14:paraId="4364B3BB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0E05F9" w14:textId="4685F047" w:rsidR="00EE118E" w:rsidRPr="008B4943" w:rsidRDefault="00590BE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(</w:t>
            </w:r>
            <w:r w:rsidR="00A679BA" w:rsidRPr="008B4943">
              <w:t>7</w:t>
            </w:r>
            <w:r w:rsidRPr="008B4943">
              <w:rPr>
                <w:cs/>
              </w:rPr>
              <w:t xml:space="preserve">)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07D77B" w14:textId="3BF7DE43" w:rsidR="00EE118E" w:rsidRPr="008B4943" w:rsidRDefault="00590BE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E2621A" w14:textId="44A36C2D" w:rsidR="00EE118E" w:rsidRPr="008B4943" w:rsidRDefault="00590BE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DA3FCF" w14:textId="79E1256D" w:rsidR="00EE118E" w:rsidRPr="008B4943" w:rsidRDefault="00590BE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9CEC329" w14:textId="3E19AE1B" w:rsidR="00EE118E" w:rsidRPr="008B4943" w:rsidRDefault="00590BE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7</w:t>
            </w:r>
            <w:r w:rsidRPr="008B4943">
              <w:rPr>
                <w:cs/>
              </w:rPr>
              <w:t>)</w:t>
            </w:r>
          </w:p>
        </w:tc>
      </w:tr>
      <w:tr w:rsidR="00EE118E" w:rsidRPr="008B4943" w14:paraId="10CB73D7" w14:textId="77777777" w:rsidTr="0068058A">
        <w:trPr>
          <w:trHeight w:val="272"/>
        </w:trPr>
        <w:tc>
          <w:tcPr>
            <w:tcW w:w="4410" w:type="dxa"/>
          </w:tcPr>
          <w:p w14:paraId="0C027D2A" w14:textId="3521C2AE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ค่าตัดจำหน่ายสำหรับงวด</w:t>
            </w:r>
          </w:p>
        </w:tc>
        <w:tc>
          <w:tcPr>
            <w:tcW w:w="1170" w:type="dxa"/>
          </w:tcPr>
          <w:p w14:paraId="5843F7E3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868B5" w14:textId="6116751D" w:rsidR="00EE118E" w:rsidRPr="008B4943" w:rsidRDefault="00590BE9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34</w:t>
            </w:r>
            <w:r w:rsidR="00267146" w:rsidRPr="008B4943">
              <w:t>1</w:t>
            </w:r>
            <w:r w:rsidRPr="008B4943">
              <w:rPr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5C74A" w14:textId="6D2425BD" w:rsidR="00EE118E" w:rsidRPr="008B4943" w:rsidRDefault="00590BE9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Pr="008B4943">
              <w:rPr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5B2C10" w14:textId="495CDE9B" w:rsidR="00EE118E" w:rsidRPr="008B4943" w:rsidRDefault="00590BE9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(</w:t>
            </w:r>
            <w:r w:rsidR="00A679BA" w:rsidRPr="008B4943">
              <w:t>32</w:t>
            </w:r>
            <w:r w:rsidRPr="008B4943">
              <w:t>1</w:t>
            </w:r>
            <w:r w:rsidRPr="008B4943">
              <w:rPr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634E9" w14:textId="1778BF2C" w:rsidR="00EE118E" w:rsidRPr="008B4943" w:rsidRDefault="00590BE9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224</w:t>
            </w:r>
            <w:r w:rsidRPr="008B4943">
              <w:rPr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731892FA" w14:textId="29D01CF4" w:rsidR="00EE118E" w:rsidRPr="008B4943" w:rsidRDefault="00590BE9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(</w:t>
            </w:r>
            <w:r w:rsidR="00A679BA" w:rsidRPr="008B4943">
              <w:t>887</w:t>
            </w:r>
            <w:r w:rsidRPr="008B4943">
              <w:rPr>
                <w:cs/>
              </w:rPr>
              <w:t>)</w:t>
            </w:r>
          </w:p>
        </w:tc>
      </w:tr>
      <w:tr w:rsidR="00EE118E" w:rsidRPr="008B4943" w14:paraId="60C07A96" w14:textId="77777777" w:rsidTr="0068058A">
        <w:tc>
          <w:tcPr>
            <w:tcW w:w="4410" w:type="dxa"/>
          </w:tcPr>
          <w:p w14:paraId="6827ABB0" w14:textId="5E277B66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 xml:space="preserve">ณ วันที่ </w:t>
            </w:r>
            <w:r w:rsidR="00A679BA" w:rsidRPr="008B4943">
              <w:rPr>
                <w:b/>
                <w:bCs/>
              </w:rPr>
              <w:t>30</w:t>
            </w:r>
            <w:r w:rsidRPr="008B4943">
              <w:rPr>
                <w:b/>
                <w:bCs/>
                <w:cs/>
              </w:rPr>
              <w:t xml:space="preserve"> มิถุนายน </w:t>
            </w:r>
            <w:r w:rsidR="00A679BA" w:rsidRPr="008B4943">
              <w:rPr>
                <w:b/>
                <w:bCs/>
              </w:rPr>
              <w:t>2563</w:t>
            </w:r>
          </w:p>
        </w:tc>
        <w:tc>
          <w:tcPr>
            <w:tcW w:w="1170" w:type="dxa"/>
          </w:tcPr>
          <w:p w14:paraId="34E7AA35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800" w:type="dxa"/>
            <w:vAlign w:val="bottom"/>
          </w:tcPr>
          <w:p w14:paraId="54F25BB3" w14:textId="2A1275B5" w:rsidR="00EE118E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7</w:t>
            </w:r>
            <w:r w:rsidR="00590BE9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825</w:t>
            </w:r>
          </w:p>
        </w:tc>
        <w:tc>
          <w:tcPr>
            <w:tcW w:w="1710" w:type="dxa"/>
            <w:vAlign w:val="bottom"/>
          </w:tcPr>
          <w:p w14:paraId="70B4B6EB" w14:textId="7D5580EA" w:rsidR="00EE118E" w:rsidRPr="008B4943" w:rsidRDefault="00590BE9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0</w:t>
            </w:r>
          </w:p>
        </w:tc>
        <w:tc>
          <w:tcPr>
            <w:tcW w:w="1710" w:type="dxa"/>
            <w:vAlign w:val="bottom"/>
          </w:tcPr>
          <w:p w14:paraId="5FDA4DDB" w14:textId="56F76D3A" w:rsidR="00EE118E" w:rsidRPr="008B4943" w:rsidRDefault="00590BE9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695</w:t>
            </w:r>
          </w:p>
        </w:tc>
        <w:tc>
          <w:tcPr>
            <w:tcW w:w="1710" w:type="dxa"/>
            <w:vAlign w:val="bottom"/>
          </w:tcPr>
          <w:p w14:paraId="54E9A765" w14:textId="5B4A2D38" w:rsidR="00EE118E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484</w:t>
            </w:r>
          </w:p>
        </w:tc>
        <w:tc>
          <w:tcPr>
            <w:tcW w:w="1620" w:type="dxa"/>
            <w:vAlign w:val="bottom"/>
          </w:tcPr>
          <w:p w14:paraId="22C7A98E" w14:textId="527A510C" w:rsidR="00EE118E" w:rsidRPr="008B4943" w:rsidRDefault="00590BE9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0</w:t>
            </w:r>
            <w:r w:rsidRPr="008B4943">
              <w:rPr>
                <w:b/>
                <w:bCs/>
              </w:rPr>
              <w:t>,</w:t>
            </w:r>
            <w:r w:rsidR="00A679BA" w:rsidRPr="008B4943">
              <w:rPr>
                <w:b/>
                <w:bCs/>
              </w:rPr>
              <w:t>0</w:t>
            </w: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4</w:t>
            </w:r>
          </w:p>
        </w:tc>
      </w:tr>
    </w:tbl>
    <w:p w14:paraId="065FBC03" w14:textId="77777777" w:rsidR="00544AFF" w:rsidRPr="008B4943" w:rsidRDefault="00544AFF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8B4943">
        <w:rPr>
          <w:b/>
          <w:bCs/>
          <w:cs/>
        </w:rPr>
        <w:br w:type="page"/>
      </w:r>
    </w:p>
    <w:p w14:paraId="3976C098" w14:textId="77777777" w:rsidR="00CE0EA4" w:rsidRPr="008B4943" w:rsidRDefault="00CE0EA4" w:rsidP="008B4943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  <w:sectPr w:rsidR="00CE0EA4" w:rsidRPr="008B4943" w:rsidSect="0011785A">
          <w:headerReference w:type="default" r:id="rId20"/>
          <w:footerReference w:type="default" r:id="rId21"/>
          <w:pgSz w:w="16840" w:h="11907" w:orient="landscape" w:code="9"/>
          <w:pgMar w:top="1350" w:right="691" w:bottom="1152" w:left="1080" w:header="720" w:footer="720" w:gutter="0"/>
          <w:cols w:space="720"/>
          <w:docGrid w:linePitch="408"/>
        </w:sectPr>
      </w:pPr>
    </w:p>
    <w:p w14:paraId="7607545D" w14:textId="22AF4856" w:rsidR="00305736" w:rsidRPr="008B4943" w:rsidRDefault="00305736" w:rsidP="008B49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</w:p>
    <w:p w14:paraId="123C5977" w14:textId="2E82BA62" w:rsidR="00305736" w:rsidRPr="008B4943" w:rsidRDefault="00305736" w:rsidP="008B4943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24"/>
          <w:szCs w:val="24"/>
          <w:cs/>
          <w:lang w:bidi="th-TH"/>
        </w:rPr>
      </w:pPr>
    </w:p>
    <w:p w14:paraId="3040F071" w14:textId="1A5A4348" w:rsidR="00305736" w:rsidRPr="008B4943" w:rsidRDefault="00676A73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b/>
          <w:sz w:val="30"/>
          <w:szCs w:val="30"/>
          <w:cs/>
          <w:lang w:val="en-GB"/>
        </w:rPr>
        <w:t>รายการเคลื่อนไหวของ</w:t>
      </w:r>
      <w:r w:rsidR="00305736" w:rsidRPr="008B4943">
        <w:rPr>
          <w:rFonts w:ascii="Angsana New" w:hAnsi="Angsana New"/>
          <w:sz w:val="30"/>
          <w:szCs w:val="30"/>
          <w:cs/>
        </w:rPr>
        <w:t>สินทรัพย์ไม่มีตัวตนระหว่างงวด</w:t>
      </w:r>
      <w:r w:rsidR="00407E40" w:rsidRPr="008B4943">
        <w:rPr>
          <w:rFonts w:ascii="Angsana New" w:hAnsi="Angsana New"/>
          <w:sz w:val="30"/>
          <w:szCs w:val="30"/>
          <w:cs/>
        </w:rPr>
        <w:t>หก</w:t>
      </w:r>
      <w:r w:rsidR="00305736" w:rsidRPr="008B49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679BA" w:rsidRPr="008B4943">
        <w:rPr>
          <w:rFonts w:ascii="Angsana New" w:hAnsi="Angsana New"/>
          <w:sz w:val="30"/>
          <w:szCs w:val="30"/>
        </w:rPr>
        <w:t>30</w:t>
      </w:r>
      <w:r w:rsidR="00407E40" w:rsidRPr="008B4943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305736" w:rsidRPr="008B4943">
        <w:rPr>
          <w:rFonts w:ascii="Angsana New" w:hAnsi="Angsana New"/>
          <w:sz w:val="30"/>
          <w:szCs w:val="30"/>
          <w:cs/>
        </w:rPr>
        <w:t xml:space="preserve"> </w:t>
      </w:r>
      <w:r w:rsidR="00A679BA" w:rsidRPr="008B4943">
        <w:rPr>
          <w:rFonts w:ascii="Angsana New" w:hAnsi="Angsana New"/>
          <w:sz w:val="30"/>
          <w:szCs w:val="30"/>
        </w:rPr>
        <w:t>2563</w:t>
      </w:r>
      <w:r w:rsidR="00305736" w:rsidRPr="008B494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965D06F" w14:textId="77777777" w:rsidR="00CE0EA4" w:rsidRPr="008B4943" w:rsidRDefault="00CE0EA4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863"/>
        <w:gridCol w:w="1863"/>
        <w:gridCol w:w="1863"/>
        <w:gridCol w:w="1863"/>
        <w:gridCol w:w="1863"/>
        <w:gridCol w:w="1863"/>
      </w:tblGrid>
      <w:tr w:rsidR="00CE0EA4" w:rsidRPr="008B4943" w14:paraId="7B25879B" w14:textId="77777777" w:rsidTr="006F547E">
        <w:trPr>
          <w:tblHeader/>
        </w:trPr>
        <w:tc>
          <w:tcPr>
            <w:tcW w:w="3060" w:type="dxa"/>
          </w:tcPr>
          <w:p w14:paraId="46679DE9" w14:textId="77777777" w:rsidR="00CE0EA4" w:rsidRPr="008B4943" w:rsidRDefault="00CE0EA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11178" w:type="dxa"/>
            <w:gridSpan w:val="6"/>
            <w:vAlign w:val="bottom"/>
          </w:tcPr>
          <w:p w14:paraId="1021C8EB" w14:textId="77777777" w:rsidR="00CE0EA4" w:rsidRPr="008B4943" w:rsidRDefault="00CE0EA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</w:rPr>
            </w:pPr>
            <w:r w:rsidRPr="008B4943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E0EA4" w:rsidRPr="008B4943" w14:paraId="5E040106" w14:textId="77777777" w:rsidTr="006F547E">
        <w:trPr>
          <w:tblHeader/>
        </w:trPr>
        <w:tc>
          <w:tcPr>
            <w:tcW w:w="3060" w:type="dxa"/>
          </w:tcPr>
          <w:p w14:paraId="69D033E7" w14:textId="77777777" w:rsidR="00CE0EA4" w:rsidRPr="008B4943" w:rsidRDefault="00CE0EA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1863" w:type="dxa"/>
            <w:vAlign w:val="bottom"/>
          </w:tcPr>
          <w:p w14:paraId="736402A7" w14:textId="77777777" w:rsidR="00CE0EA4" w:rsidRPr="008B4943" w:rsidRDefault="00CE0EA4" w:rsidP="008B4943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ลิขสิทธิ์การใช้และต้นทุนพัฒนา</w:t>
            </w:r>
          </w:p>
          <w:p w14:paraId="5EC6A36C" w14:textId="77777777" w:rsidR="00CE0EA4" w:rsidRPr="008B4943" w:rsidRDefault="00CE0EA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โปรแกรมสำเร็จรูป</w:t>
            </w:r>
          </w:p>
        </w:tc>
        <w:tc>
          <w:tcPr>
            <w:tcW w:w="1863" w:type="dxa"/>
            <w:vAlign w:val="bottom"/>
          </w:tcPr>
          <w:p w14:paraId="05784FAA" w14:textId="77777777" w:rsidR="00CE0EA4" w:rsidRPr="008B4943" w:rsidRDefault="00CE0EA4" w:rsidP="008B4943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contextualSpacing/>
              <w:jc w:val="center"/>
              <w:rPr>
                <w:rFonts w:asciiTheme="majorBidi" w:eastAsia="Calibr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ค่าใช้จ่ายในการสำรวจและประเมินค่าแหล่งทรัพยากร</w:t>
            </w:r>
          </w:p>
        </w:tc>
        <w:tc>
          <w:tcPr>
            <w:tcW w:w="1863" w:type="dxa"/>
            <w:vAlign w:val="bottom"/>
          </w:tcPr>
          <w:p w14:paraId="7394CFAC" w14:textId="77777777" w:rsidR="00CE0EA4" w:rsidRPr="008B4943" w:rsidRDefault="00CE0EA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863" w:type="dxa"/>
            <w:vAlign w:val="bottom"/>
          </w:tcPr>
          <w:p w14:paraId="2EEFEC0D" w14:textId="52E09FF6" w:rsidR="00CE0EA4" w:rsidRPr="008B4943" w:rsidRDefault="00CE0EA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สัญญาซื้อขายไฟฟ้าแบบ </w:t>
            </w:r>
            <w:r w:rsidRPr="008B4943">
              <w:rPr>
                <w:rFonts w:asciiTheme="majorBidi" w:hAnsiTheme="majorBidi" w:cstheme="majorBidi"/>
              </w:rPr>
              <w:t>Feed</w:t>
            </w:r>
            <w:r w:rsidRPr="008B4943">
              <w:rPr>
                <w:rFonts w:asciiTheme="majorBidi" w:hAnsiTheme="majorBidi" w:cstheme="majorBidi"/>
                <w:cs/>
              </w:rPr>
              <w:t>-</w:t>
            </w:r>
            <w:r w:rsidRPr="008B4943">
              <w:rPr>
                <w:rFonts w:asciiTheme="majorBidi" w:hAnsiTheme="majorBidi" w:cstheme="majorBidi"/>
              </w:rPr>
              <w:t>in Tariff</w:t>
            </w:r>
          </w:p>
        </w:tc>
        <w:tc>
          <w:tcPr>
            <w:tcW w:w="1863" w:type="dxa"/>
            <w:vAlign w:val="bottom"/>
          </w:tcPr>
          <w:p w14:paraId="453F7E39" w14:textId="77777777" w:rsidR="00CE0EA4" w:rsidRPr="008B4943" w:rsidRDefault="00CE0EA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1863" w:type="dxa"/>
            <w:vAlign w:val="bottom"/>
          </w:tcPr>
          <w:p w14:paraId="2FDA1FD5" w14:textId="77777777" w:rsidR="00CE0EA4" w:rsidRPr="008B4943" w:rsidRDefault="00CE0EA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8B4943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CE0EA4" w:rsidRPr="008B4943" w14:paraId="7C37113A" w14:textId="77777777" w:rsidTr="006F547E">
        <w:trPr>
          <w:trHeight w:val="68"/>
        </w:trPr>
        <w:tc>
          <w:tcPr>
            <w:tcW w:w="3060" w:type="dxa"/>
          </w:tcPr>
          <w:p w14:paraId="5AA82A6E" w14:textId="77777777" w:rsidR="00CE0EA4" w:rsidRPr="008B4943" w:rsidRDefault="00CE0EA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178" w:type="dxa"/>
            <w:gridSpan w:val="6"/>
          </w:tcPr>
          <w:p w14:paraId="0070A358" w14:textId="77777777" w:rsidR="00CE0EA4" w:rsidRPr="008B4943" w:rsidRDefault="00CE0EA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18E" w:rsidRPr="008B4943" w14:paraId="5D5010E1" w14:textId="77777777" w:rsidTr="006F547E">
        <w:tc>
          <w:tcPr>
            <w:tcW w:w="3060" w:type="dxa"/>
          </w:tcPr>
          <w:p w14:paraId="679CC8FE" w14:textId="7077363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B4943">
              <w:rPr>
                <w:rFonts w:asciiTheme="majorBidi" w:hAnsiTheme="majorBidi" w:cstheme="majorBidi"/>
              </w:rPr>
              <w:t>1</w:t>
            </w:r>
            <w:r w:rsidRPr="008B4943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A679BA" w:rsidRPr="008B494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63" w:type="dxa"/>
          </w:tcPr>
          <w:p w14:paraId="04D7A573" w14:textId="6A481E4F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796</w:t>
            </w:r>
          </w:p>
        </w:tc>
        <w:tc>
          <w:tcPr>
            <w:tcW w:w="1863" w:type="dxa"/>
          </w:tcPr>
          <w:p w14:paraId="5FF2D2D7" w14:textId="547E5C30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1,</w:t>
            </w:r>
            <w:r w:rsidR="00A679BA" w:rsidRPr="008B4943">
              <w:rPr>
                <w:rFonts w:asciiTheme="majorBidi" w:hAnsiTheme="majorBidi" w:cstheme="majorBidi"/>
              </w:rPr>
              <w:t>3</w:t>
            </w: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63" w:type="dxa"/>
          </w:tcPr>
          <w:p w14:paraId="018F6670" w14:textId="79F83230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1863" w:type="dxa"/>
          </w:tcPr>
          <w:p w14:paraId="7559927A" w14:textId="3D400EB5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1,</w:t>
            </w:r>
            <w:r w:rsidR="00A679BA" w:rsidRPr="008B4943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1863" w:type="dxa"/>
          </w:tcPr>
          <w:p w14:paraId="08555094" w14:textId="40C7BA11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5</w:t>
            </w:r>
            <w:r w:rsidR="00EE118E" w:rsidRPr="008B4943">
              <w:rPr>
                <w:rFonts w:asciiTheme="majorBidi" w:hAnsiTheme="majorBidi" w:cstheme="majorBidi"/>
              </w:rPr>
              <w:t>,</w:t>
            </w:r>
            <w:r w:rsidRPr="008B4943">
              <w:rPr>
                <w:rFonts w:asciiTheme="majorBidi" w:hAnsiTheme="majorBidi" w:cstheme="majorBidi"/>
              </w:rPr>
              <w:t>042</w:t>
            </w:r>
          </w:p>
        </w:tc>
        <w:tc>
          <w:tcPr>
            <w:tcW w:w="1863" w:type="dxa"/>
          </w:tcPr>
          <w:p w14:paraId="4C00FF54" w14:textId="30B135CA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8</w:t>
            </w:r>
            <w:r w:rsidR="00EE118E" w:rsidRPr="008B4943">
              <w:rPr>
                <w:rFonts w:asciiTheme="majorBidi" w:hAnsiTheme="majorBidi" w:cstheme="majorBidi"/>
              </w:rPr>
              <w:t>,</w:t>
            </w:r>
            <w:r w:rsidRPr="008B4943">
              <w:rPr>
                <w:rFonts w:asciiTheme="majorBidi" w:hAnsiTheme="majorBidi" w:cstheme="majorBidi"/>
              </w:rPr>
              <w:t>494</w:t>
            </w:r>
          </w:p>
        </w:tc>
      </w:tr>
      <w:tr w:rsidR="00EE118E" w:rsidRPr="008B4943" w14:paraId="07D8F5A2" w14:textId="77777777" w:rsidTr="006F547E">
        <w:tc>
          <w:tcPr>
            <w:tcW w:w="3060" w:type="dxa"/>
          </w:tcPr>
          <w:p w14:paraId="63A47FFF" w14:textId="39EB8DF3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ได้มาจากการซื้อธุรกิจ </w:t>
            </w:r>
            <w:r w:rsidRPr="008B4943">
              <w:rPr>
                <w:rFonts w:asciiTheme="majorBidi" w:hAnsiTheme="majorBidi" w:cstheme="majorBidi"/>
                <w:i/>
                <w:iCs/>
                <w:cs/>
              </w:rPr>
              <w:t xml:space="preserve">(หมายเหตุ </w:t>
            </w:r>
            <w:r w:rsidR="00A679BA" w:rsidRPr="008B4943">
              <w:rPr>
                <w:rFonts w:asciiTheme="majorBidi" w:hAnsiTheme="majorBidi" w:cstheme="majorBidi"/>
                <w:i/>
                <w:iCs/>
              </w:rPr>
              <w:t>4</w:t>
            </w:r>
            <w:r w:rsidRPr="008B4943">
              <w:rPr>
                <w:rFonts w:asciiTheme="majorBidi" w:hAnsiTheme="majorBidi" w:cstheme="majorBidi"/>
                <w:i/>
                <w:iCs/>
                <w:cs/>
              </w:rPr>
              <w:t>)</w:t>
            </w:r>
          </w:p>
        </w:tc>
        <w:tc>
          <w:tcPr>
            <w:tcW w:w="1863" w:type="dxa"/>
            <w:vAlign w:val="bottom"/>
          </w:tcPr>
          <w:p w14:paraId="38CF47EF" w14:textId="08A57E05" w:rsidR="00EE118E" w:rsidRPr="008B4943" w:rsidRDefault="008B614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03075DB1" w14:textId="52A119F4" w:rsidR="00EE118E" w:rsidRPr="008B4943" w:rsidRDefault="00100E9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4CA1F5D0" w14:textId="6E4B0087" w:rsidR="00EE118E" w:rsidRPr="008B4943" w:rsidRDefault="00100E9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7C601456" w14:textId="149411F7" w:rsidR="00EE118E" w:rsidRPr="008B4943" w:rsidRDefault="00100E9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0CF92E0B" w14:textId="66A65F68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3</w:t>
            </w:r>
            <w:r w:rsidR="00100E91" w:rsidRPr="008B4943">
              <w:rPr>
                <w:rFonts w:asciiTheme="majorBidi" w:hAnsiTheme="majorBidi" w:cstheme="majorBidi"/>
              </w:rPr>
              <w:t>,</w:t>
            </w:r>
            <w:r w:rsidRPr="008B4943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1863" w:type="dxa"/>
            <w:vAlign w:val="bottom"/>
          </w:tcPr>
          <w:p w14:paraId="4E6806C8" w14:textId="7C76FB41" w:rsidR="00EE118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3</w:t>
            </w:r>
            <w:r w:rsidR="00AB67CB" w:rsidRPr="008B4943">
              <w:rPr>
                <w:rFonts w:asciiTheme="majorBidi" w:hAnsiTheme="majorBidi" w:cstheme="majorBidi"/>
              </w:rPr>
              <w:t>,</w:t>
            </w:r>
            <w:r w:rsidRPr="008B4943">
              <w:rPr>
                <w:rFonts w:asciiTheme="majorBidi" w:hAnsiTheme="majorBidi" w:cstheme="majorBidi"/>
              </w:rPr>
              <w:t>386</w:t>
            </w:r>
          </w:p>
        </w:tc>
      </w:tr>
      <w:tr w:rsidR="00EE118E" w:rsidRPr="008B4943" w14:paraId="367813B0" w14:textId="77777777" w:rsidTr="006F547E">
        <w:tc>
          <w:tcPr>
            <w:tcW w:w="3060" w:type="dxa"/>
          </w:tcPr>
          <w:p w14:paraId="29540C90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2B972" w14:textId="7CA193B4" w:rsidR="00EE118E" w:rsidRPr="008B4943" w:rsidRDefault="008B614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108AF" w14:textId="49101E24" w:rsidR="00EE118E" w:rsidRPr="008B4943" w:rsidRDefault="00100E9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6D2E0" w14:textId="4535E8EB" w:rsidR="00EE118E" w:rsidRPr="008B4943" w:rsidRDefault="00100E9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4C926" w14:textId="4B251A99" w:rsidR="00EE118E" w:rsidRPr="008B4943" w:rsidRDefault="00100E9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56E40" w14:textId="1436E577" w:rsidR="00EE118E" w:rsidRPr="008B4943" w:rsidRDefault="00100E9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088376FA" w14:textId="36A6D420" w:rsidR="00EE118E" w:rsidRPr="008B4943" w:rsidRDefault="00AB67C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2</w:t>
            </w:r>
          </w:p>
        </w:tc>
      </w:tr>
      <w:tr w:rsidR="00045B50" w:rsidRPr="008B4943" w14:paraId="795561CF" w14:textId="77777777" w:rsidTr="006F547E">
        <w:tc>
          <w:tcPr>
            <w:tcW w:w="3060" w:type="dxa"/>
          </w:tcPr>
          <w:p w14:paraId="2B7E263E" w14:textId="7CF422DC" w:rsidR="00045B50" w:rsidRPr="008B4943" w:rsidRDefault="00045B5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DE21B" w14:textId="3DAC80E6" w:rsidR="00045B50" w:rsidRPr="008B4943" w:rsidRDefault="00045B5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7E785" w14:textId="2C9F8308" w:rsidR="00045B50" w:rsidRPr="008B4943" w:rsidRDefault="00045B5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Pr="008B4943">
              <w:rPr>
                <w:rFonts w:asciiTheme="majorBidi" w:hAnsiTheme="majorBidi"/>
              </w:rPr>
              <w:t>60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9BE9F" w14:textId="6593A11F" w:rsidR="00045B50" w:rsidRPr="008B4943" w:rsidRDefault="00045B5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2A36B" w14:textId="7F302D03" w:rsidR="00045B50" w:rsidRPr="008B4943" w:rsidRDefault="00045B5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4088D" w14:textId="76ABC303" w:rsidR="00045B50" w:rsidRPr="008B4943" w:rsidRDefault="00045B5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2548EA68" w14:textId="0919290A" w:rsidR="00045B50" w:rsidRPr="008B4943" w:rsidRDefault="00045B5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Pr="008B4943">
              <w:rPr>
                <w:rFonts w:asciiTheme="majorBidi" w:hAnsiTheme="majorBidi" w:cstheme="majorBidi"/>
              </w:rPr>
              <w:t>60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</w:tr>
      <w:tr w:rsidR="00EE118E" w:rsidRPr="008B4943" w14:paraId="2F8C8313" w14:textId="77777777" w:rsidTr="006F547E">
        <w:trPr>
          <w:trHeight w:val="272"/>
        </w:trPr>
        <w:tc>
          <w:tcPr>
            <w:tcW w:w="3060" w:type="dxa"/>
          </w:tcPr>
          <w:p w14:paraId="566CEA0C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BAEF2" w14:textId="298A106A" w:rsidR="00EE118E" w:rsidRPr="008B4943" w:rsidRDefault="00100E9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="00A679BA" w:rsidRPr="008B4943">
              <w:rPr>
                <w:rFonts w:asciiTheme="majorBidi" w:hAnsiTheme="majorBidi"/>
              </w:rPr>
              <w:t>84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3328F" w14:textId="0B01F2DA" w:rsidR="00EE118E" w:rsidRPr="008B4943" w:rsidRDefault="00100E9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77E13" w14:textId="4CF67DE1" w:rsidR="00EE118E" w:rsidRPr="008B4943" w:rsidRDefault="00100E9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</w:rPr>
              <w:t>2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C8EEB" w14:textId="0EEEF6BE" w:rsidR="00EE118E" w:rsidRPr="008B4943" w:rsidRDefault="00100E9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2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3BC6B" w14:textId="3BBBA655" w:rsidR="00EE118E" w:rsidRPr="008B4943" w:rsidRDefault="00100E9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57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63" w:type="dxa"/>
            <w:vAlign w:val="bottom"/>
          </w:tcPr>
          <w:p w14:paraId="78A00FD6" w14:textId="6B73F2ED" w:rsidR="00EE118E" w:rsidRPr="008B4943" w:rsidRDefault="00AB67C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</w:rPr>
              <w:t>255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</w:tr>
      <w:tr w:rsidR="00EE118E" w:rsidRPr="008B4943" w14:paraId="6750216B" w14:textId="77777777" w:rsidTr="006F547E">
        <w:trPr>
          <w:trHeight w:val="272"/>
        </w:trPr>
        <w:tc>
          <w:tcPr>
            <w:tcW w:w="3060" w:type="dxa"/>
          </w:tcPr>
          <w:p w14:paraId="21545B33" w14:textId="4D4CCD5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ขาดทุนจากการด้อยค่า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B832D" w14:textId="7EAEAD2A" w:rsidR="00EE118E" w:rsidRPr="008B4943" w:rsidRDefault="00100E9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243268" w14:textId="0478BB50" w:rsidR="00EE118E" w:rsidRPr="008B4943" w:rsidRDefault="00100E9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Pr="008B4943">
              <w:rPr>
                <w:rFonts w:asciiTheme="majorBidi" w:hAnsiTheme="majorBidi" w:cstheme="majorBidi"/>
              </w:rPr>
              <w:t>1,</w:t>
            </w:r>
            <w:r w:rsidR="00A679BA" w:rsidRPr="008B4943">
              <w:rPr>
                <w:rFonts w:asciiTheme="majorBidi" w:hAnsiTheme="majorBidi" w:cstheme="majorBidi"/>
              </w:rPr>
              <w:t>3</w:t>
            </w:r>
            <w:r w:rsidR="00045B50" w:rsidRPr="008B4943">
              <w:rPr>
                <w:rFonts w:asciiTheme="majorBidi" w:hAnsiTheme="majorBidi" w:cstheme="majorBidi"/>
              </w:rPr>
              <w:t>18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EB08C" w14:textId="6FE9024E" w:rsidR="00EE118E" w:rsidRPr="008B4943" w:rsidRDefault="00100E9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B7D2DC" w14:textId="50A7D55B" w:rsidR="00EE118E" w:rsidRPr="008B4943" w:rsidRDefault="00100E9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12041" w14:textId="67E8D560" w:rsidR="00EE118E" w:rsidRPr="008B4943" w:rsidRDefault="00100E9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59DF51C0" w14:textId="44C31D72" w:rsidR="00EE118E" w:rsidRPr="008B4943" w:rsidRDefault="00AB67C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Pr="008B4943">
              <w:rPr>
                <w:rFonts w:asciiTheme="majorBidi" w:hAnsiTheme="majorBidi" w:cstheme="majorBidi"/>
              </w:rPr>
              <w:t>1,</w:t>
            </w:r>
            <w:r w:rsidR="00A679BA" w:rsidRPr="008B4943">
              <w:rPr>
                <w:rFonts w:asciiTheme="majorBidi" w:hAnsiTheme="majorBidi" w:cstheme="majorBidi"/>
              </w:rPr>
              <w:t>3</w:t>
            </w:r>
            <w:r w:rsidR="00045B50"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8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</w:tr>
      <w:tr w:rsidR="00EE118E" w:rsidRPr="008B4943" w14:paraId="3FFC87CD" w14:textId="77777777" w:rsidTr="006F547E">
        <w:trPr>
          <w:trHeight w:val="227"/>
        </w:trPr>
        <w:tc>
          <w:tcPr>
            <w:tcW w:w="3060" w:type="dxa"/>
          </w:tcPr>
          <w:p w14:paraId="3C8D2CF8" w14:textId="77777777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3015C" w14:textId="4331D18A" w:rsidR="00EE118E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57E30B" w14:textId="3BC1C3BC" w:rsidR="00EE118E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DCE73" w14:textId="262EBB64" w:rsidR="00EE118E" w:rsidRPr="008B4943" w:rsidRDefault="00100E91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D5E71F" w14:textId="306E867C" w:rsidR="00EE118E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07154" w14:textId="6672E18B" w:rsidR="00EE118E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863" w:type="dxa"/>
            <w:vAlign w:val="bottom"/>
          </w:tcPr>
          <w:p w14:paraId="7BD89C99" w14:textId="18FB4871" w:rsidR="00EE118E" w:rsidRPr="008B4943" w:rsidRDefault="00AB67CB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73</w:t>
            </w:r>
          </w:p>
        </w:tc>
      </w:tr>
      <w:tr w:rsidR="00EE118E" w:rsidRPr="008B4943" w14:paraId="0F825148" w14:textId="77777777" w:rsidTr="006F547E">
        <w:tc>
          <w:tcPr>
            <w:tcW w:w="3060" w:type="dxa"/>
          </w:tcPr>
          <w:p w14:paraId="55F2A4CE" w14:textId="4F9EE69E" w:rsidR="00EE118E" w:rsidRPr="008B4943" w:rsidRDefault="00EE118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30</w:t>
            </w:r>
            <w:r w:rsidRPr="008B4943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863" w:type="dxa"/>
          </w:tcPr>
          <w:p w14:paraId="58A94ACD" w14:textId="3624DA8A" w:rsidR="00EE118E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732</w:t>
            </w:r>
          </w:p>
        </w:tc>
        <w:tc>
          <w:tcPr>
            <w:tcW w:w="1863" w:type="dxa"/>
          </w:tcPr>
          <w:p w14:paraId="71A77DC0" w14:textId="3497937D" w:rsidR="00EE118E" w:rsidRPr="008B4943" w:rsidRDefault="008F0F00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1863" w:type="dxa"/>
          </w:tcPr>
          <w:p w14:paraId="41902271" w14:textId="4FA4479C" w:rsidR="00EE118E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  <w:tc>
          <w:tcPr>
            <w:tcW w:w="1863" w:type="dxa"/>
          </w:tcPr>
          <w:p w14:paraId="51860DE9" w14:textId="5051BE34" w:rsidR="00EE118E" w:rsidRPr="008B4943" w:rsidRDefault="00100E91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1,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308</w:t>
            </w:r>
          </w:p>
        </w:tc>
        <w:tc>
          <w:tcPr>
            <w:tcW w:w="1863" w:type="dxa"/>
          </w:tcPr>
          <w:p w14:paraId="1ED07AB7" w14:textId="76C068DD" w:rsidR="00EE118E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8</w:t>
            </w:r>
            <w:r w:rsidR="00100E91" w:rsidRPr="008B4943">
              <w:rPr>
                <w:rFonts w:asciiTheme="majorBidi" w:hAnsiTheme="majorBidi" w:cstheme="majorBidi"/>
                <w:b/>
                <w:bCs/>
              </w:rPr>
              <w:t>,</w:t>
            </w:r>
            <w:r w:rsidRPr="008B4943">
              <w:rPr>
                <w:rFonts w:asciiTheme="majorBidi" w:hAnsiTheme="majorBidi" w:cstheme="majorBidi"/>
                <w:b/>
                <w:bCs/>
              </w:rPr>
              <w:t>3</w:t>
            </w:r>
            <w:r w:rsidR="00100E91" w:rsidRPr="008B4943">
              <w:rPr>
                <w:rFonts w:asciiTheme="majorBidi" w:hAnsiTheme="majorBidi" w:cstheme="majorBidi"/>
                <w:b/>
                <w:bCs/>
              </w:rPr>
              <w:t>1</w:t>
            </w:r>
            <w:r w:rsidRPr="008B4943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863" w:type="dxa"/>
          </w:tcPr>
          <w:p w14:paraId="3F007481" w14:textId="2E18723C" w:rsidR="00EE118E" w:rsidRPr="008B4943" w:rsidRDefault="00AB67CB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1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0</w:t>
            </w:r>
            <w:r w:rsidRPr="008B4943">
              <w:rPr>
                <w:rFonts w:asciiTheme="majorBidi" w:hAnsiTheme="majorBidi" w:cstheme="majorBidi"/>
                <w:b/>
                <w:bCs/>
              </w:rPr>
              <w:t>,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432</w:t>
            </w:r>
          </w:p>
        </w:tc>
      </w:tr>
    </w:tbl>
    <w:p w14:paraId="610098E6" w14:textId="77777777" w:rsidR="00CE0EA4" w:rsidRPr="008B4943" w:rsidRDefault="00CE0EA4" w:rsidP="008B4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2B3EC7D9" w14:textId="2285A0AF" w:rsidR="00305736" w:rsidRPr="008B4943" w:rsidRDefault="00305736" w:rsidP="008B4943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24"/>
          <w:szCs w:val="24"/>
          <w:lang w:bidi="th-TH"/>
        </w:rPr>
      </w:pPr>
    </w:p>
    <w:p w14:paraId="4F37B905" w14:textId="77777777" w:rsidR="00CE0EA4" w:rsidRPr="008B4943" w:rsidRDefault="007C267D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  <w:sectPr w:rsidR="00CE0EA4" w:rsidRPr="008B4943" w:rsidSect="0011785A">
          <w:pgSz w:w="16840" w:h="11907" w:orient="landscape" w:code="9"/>
          <w:pgMar w:top="1350" w:right="691" w:bottom="1152" w:left="1080" w:header="720" w:footer="720" w:gutter="0"/>
          <w:cols w:space="720"/>
          <w:docGrid w:linePitch="408"/>
        </w:sectPr>
      </w:pPr>
      <w:r w:rsidRPr="008B4943">
        <w:rPr>
          <w:b/>
          <w:bCs/>
          <w:cs/>
        </w:rP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526A0D" w:rsidRPr="008B4943" w14:paraId="3538348F" w14:textId="77777777" w:rsidTr="006F547E">
        <w:trPr>
          <w:trHeight w:val="408"/>
          <w:tblHeader/>
        </w:trPr>
        <w:tc>
          <w:tcPr>
            <w:tcW w:w="3924" w:type="pct"/>
          </w:tcPr>
          <w:p w14:paraId="565885C8" w14:textId="77777777" w:rsidR="00526A0D" w:rsidRPr="008B4943" w:rsidRDefault="00526A0D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D112153" w14:textId="77777777" w:rsidR="00526A0D" w:rsidRPr="008B4943" w:rsidRDefault="00526A0D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A0D" w:rsidRPr="008B4943" w14:paraId="17C1FCAF" w14:textId="77777777" w:rsidTr="006F547E">
        <w:trPr>
          <w:trHeight w:val="408"/>
        </w:trPr>
        <w:tc>
          <w:tcPr>
            <w:tcW w:w="3924" w:type="pct"/>
          </w:tcPr>
          <w:p w14:paraId="48452FC2" w14:textId="77777777" w:rsidR="00526A0D" w:rsidRPr="008B4943" w:rsidRDefault="00526A0D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1460F34" w14:textId="77777777" w:rsidR="00526A0D" w:rsidRPr="008B4943" w:rsidRDefault="00526A0D" w:rsidP="008B4943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8B4943">
              <w:rPr>
                <w:cs/>
              </w:rPr>
              <w:t>ลิขสิทธิ์การใช้และต้นทุนพัฒนาโปรแกรมสำเร็จรูป</w:t>
            </w:r>
          </w:p>
        </w:tc>
      </w:tr>
      <w:tr w:rsidR="00526A0D" w:rsidRPr="008B4943" w14:paraId="1C05B10E" w14:textId="77777777" w:rsidTr="006F547E">
        <w:trPr>
          <w:trHeight w:val="408"/>
        </w:trPr>
        <w:tc>
          <w:tcPr>
            <w:tcW w:w="3924" w:type="pct"/>
          </w:tcPr>
          <w:p w14:paraId="0807814C" w14:textId="77777777" w:rsidR="00526A0D" w:rsidRPr="008B4943" w:rsidRDefault="00526A0D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2F7EB2C" w14:textId="77777777" w:rsidR="00526A0D" w:rsidRPr="008B4943" w:rsidRDefault="00526A0D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6A0D" w:rsidRPr="008B4943" w14:paraId="78F351BF" w14:textId="77777777" w:rsidTr="006F547E">
        <w:trPr>
          <w:trHeight w:val="408"/>
        </w:trPr>
        <w:tc>
          <w:tcPr>
            <w:tcW w:w="3924" w:type="pct"/>
          </w:tcPr>
          <w:p w14:paraId="21663729" w14:textId="6DBC9853" w:rsidR="00526A0D" w:rsidRPr="008B4943" w:rsidRDefault="00526A0D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A349A" w:rsidRPr="008B4943">
              <w:rPr>
                <w:rFonts w:ascii="Angsana New" w:hAnsi="Angsana New"/>
                <w:sz w:val="30"/>
                <w:szCs w:val="30"/>
              </w:rPr>
              <w:t>1</w:t>
            </w:r>
            <w:r w:rsidRPr="008B494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A679BA"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76" w:type="pct"/>
            <w:vAlign w:val="bottom"/>
          </w:tcPr>
          <w:p w14:paraId="695EE7E6" w14:textId="4B2E67D9" w:rsidR="00526A0D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8B4943">
              <w:t>399</w:t>
            </w:r>
          </w:p>
        </w:tc>
      </w:tr>
      <w:tr w:rsidR="00526A0D" w:rsidRPr="008B4943" w14:paraId="69537B3B" w14:textId="77777777" w:rsidTr="006F547E">
        <w:trPr>
          <w:trHeight w:val="408"/>
        </w:trPr>
        <w:tc>
          <w:tcPr>
            <w:tcW w:w="3924" w:type="pct"/>
          </w:tcPr>
          <w:p w14:paraId="2993FB82" w14:textId="77777777" w:rsidR="00526A0D" w:rsidRPr="008B4943" w:rsidRDefault="00526A0D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6" w:type="pct"/>
            <w:vAlign w:val="bottom"/>
          </w:tcPr>
          <w:p w14:paraId="2D246C17" w14:textId="169F60F5" w:rsidR="00526A0D" w:rsidRPr="008B4943" w:rsidRDefault="00CB5DE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8B4943">
              <w:t>9</w:t>
            </w:r>
          </w:p>
        </w:tc>
      </w:tr>
      <w:tr w:rsidR="00526A0D" w:rsidRPr="008B4943" w14:paraId="05D9C181" w14:textId="77777777" w:rsidTr="006F547E">
        <w:trPr>
          <w:trHeight w:val="408"/>
        </w:trPr>
        <w:tc>
          <w:tcPr>
            <w:tcW w:w="3924" w:type="pct"/>
          </w:tcPr>
          <w:p w14:paraId="42AB6E36" w14:textId="77777777" w:rsidR="00526A0D" w:rsidRPr="008B4943" w:rsidRDefault="00526A0D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76" w:type="pct"/>
            <w:vAlign w:val="bottom"/>
          </w:tcPr>
          <w:p w14:paraId="45AFD70C" w14:textId="5F94998F" w:rsidR="00526A0D" w:rsidRPr="008B4943" w:rsidRDefault="00590BE9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8B4943">
              <w:rPr>
                <w:cs/>
              </w:rPr>
              <w:t>(</w:t>
            </w:r>
            <w:r w:rsidR="00A679BA" w:rsidRPr="008B4943">
              <w:t>6</w:t>
            </w:r>
            <w:r w:rsidR="00CB5DE1" w:rsidRPr="008B4943">
              <w:t>4</w:t>
            </w:r>
            <w:r w:rsidRPr="008B4943">
              <w:rPr>
                <w:cs/>
              </w:rPr>
              <w:t>)</w:t>
            </w:r>
          </w:p>
        </w:tc>
      </w:tr>
      <w:tr w:rsidR="00526A0D" w:rsidRPr="008B4943" w14:paraId="40981A68" w14:textId="77777777" w:rsidTr="006F547E">
        <w:trPr>
          <w:trHeight w:val="423"/>
        </w:trPr>
        <w:tc>
          <w:tcPr>
            <w:tcW w:w="3924" w:type="pct"/>
          </w:tcPr>
          <w:p w14:paraId="0DE112AF" w14:textId="24FE4DD0" w:rsidR="00526A0D" w:rsidRPr="008B4943" w:rsidRDefault="00526A0D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679BA" w:rsidRPr="008B494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07E40"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679BA" w:rsidRPr="008B494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6" w:type="pct"/>
            <w:vAlign w:val="bottom"/>
          </w:tcPr>
          <w:p w14:paraId="0E968C7C" w14:textId="78BDD587" w:rsidR="00526A0D" w:rsidRPr="008B4943" w:rsidRDefault="00A679BA" w:rsidP="008B494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 w:rsidRPr="008B4943">
              <w:rPr>
                <w:b/>
                <w:bCs/>
              </w:rPr>
              <w:t>34</w:t>
            </w:r>
            <w:r w:rsidR="00CB5DE1" w:rsidRPr="008B4943">
              <w:rPr>
                <w:b/>
                <w:bCs/>
              </w:rPr>
              <w:t>4</w:t>
            </w:r>
          </w:p>
        </w:tc>
      </w:tr>
    </w:tbl>
    <w:p w14:paraId="58DA81D0" w14:textId="77777777" w:rsidR="00526A0D" w:rsidRPr="008B4943" w:rsidRDefault="00526A0D" w:rsidP="008B4943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23C9EF77" w14:textId="0428E703" w:rsidR="00870CCC" w:rsidRPr="008B4943" w:rsidRDefault="00040714" w:rsidP="008B4943">
      <w:pPr>
        <w:pStyle w:val="index"/>
        <w:numPr>
          <w:ilvl w:val="0"/>
          <w:numId w:val="3"/>
        </w:numPr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t>เงินกู้ยืมจากสถาบันการเงินและหุ้นกู้</w:t>
      </w:r>
    </w:p>
    <w:p w14:paraId="2CBE174E" w14:textId="77777777" w:rsidR="00407E40" w:rsidRPr="008B4943" w:rsidRDefault="00407E40" w:rsidP="008B4943">
      <w:pPr>
        <w:pStyle w:val="index"/>
        <w:tabs>
          <w:tab w:val="clear" w:pos="1134"/>
          <w:tab w:val="left" w:pos="540"/>
        </w:tabs>
        <w:spacing w:after="0" w:line="240" w:lineRule="auto"/>
        <w:ind w:left="540" w:right="-45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255"/>
        <w:gridCol w:w="1256"/>
        <w:gridCol w:w="1255"/>
        <w:gridCol w:w="1256"/>
      </w:tblGrid>
      <w:tr w:rsidR="00407E40" w:rsidRPr="008B4943" w14:paraId="5F5E4525" w14:textId="77777777" w:rsidTr="00407E40">
        <w:tc>
          <w:tcPr>
            <w:tcW w:w="4248" w:type="dxa"/>
          </w:tcPr>
          <w:p w14:paraId="1390DC30" w14:textId="77777777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1" w:type="dxa"/>
            <w:gridSpan w:val="2"/>
          </w:tcPr>
          <w:p w14:paraId="375BD08A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511" w:type="dxa"/>
            <w:gridSpan w:val="2"/>
          </w:tcPr>
          <w:p w14:paraId="585C1353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407E40" w:rsidRPr="008B4943" w14:paraId="34981A9A" w14:textId="77777777" w:rsidTr="00407E40">
        <w:tc>
          <w:tcPr>
            <w:tcW w:w="4248" w:type="dxa"/>
          </w:tcPr>
          <w:p w14:paraId="3E8F8F28" w14:textId="3F759170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B4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A679BA" w:rsidRPr="008B4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B4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55" w:type="dxa"/>
            <w:shd w:val="clear" w:color="auto" w:fill="auto"/>
          </w:tcPr>
          <w:p w14:paraId="2473CEE5" w14:textId="75C89466" w:rsidR="00407E4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8B4943">
              <w:rPr>
                <w:bCs/>
                <w:color w:val="000000"/>
              </w:rPr>
              <w:t>2563</w:t>
            </w:r>
          </w:p>
        </w:tc>
        <w:tc>
          <w:tcPr>
            <w:tcW w:w="1256" w:type="dxa"/>
            <w:shd w:val="clear" w:color="auto" w:fill="auto"/>
          </w:tcPr>
          <w:p w14:paraId="09D4E71C" w14:textId="21D9BB66" w:rsidR="00407E4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8B4943">
              <w:rPr>
                <w:bCs/>
                <w:color w:val="000000"/>
              </w:rPr>
              <w:t>25</w:t>
            </w:r>
            <w:r w:rsidRPr="008B4943">
              <w:rPr>
                <w:b/>
                <w:color w:val="000000"/>
              </w:rPr>
              <w:t>6</w:t>
            </w:r>
            <w:r w:rsidRPr="008B4943">
              <w:rPr>
                <w:bCs/>
                <w:color w:val="000000"/>
              </w:rPr>
              <w:t>2</w:t>
            </w:r>
          </w:p>
        </w:tc>
        <w:tc>
          <w:tcPr>
            <w:tcW w:w="1255" w:type="dxa"/>
            <w:shd w:val="clear" w:color="auto" w:fill="auto"/>
          </w:tcPr>
          <w:p w14:paraId="47B2CE53" w14:textId="77B8C3E8" w:rsidR="00407E4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8B4943">
              <w:rPr>
                <w:bCs/>
                <w:color w:val="000000"/>
              </w:rPr>
              <w:t>2563</w:t>
            </w:r>
          </w:p>
        </w:tc>
        <w:tc>
          <w:tcPr>
            <w:tcW w:w="1256" w:type="dxa"/>
            <w:shd w:val="clear" w:color="auto" w:fill="auto"/>
          </w:tcPr>
          <w:p w14:paraId="31A225FD" w14:textId="7585EDCA" w:rsidR="00407E4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8B4943">
              <w:rPr>
                <w:bCs/>
                <w:color w:val="000000"/>
              </w:rPr>
              <w:t>25</w:t>
            </w:r>
            <w:r w:rsidRPr="008B4943">
              <w:rPr>
                <w:b/>
                <w:color w:val="000000"/>
              </w:rPr>
              <w:t>6</w:t>
            </w:r>
            <w:r w:rsidRPr="008B4943">
              <w:rPr>
                <w:bCs/>
                <w:color w:val="000000"/>
              </w:rPr>
              <w:t>2</w:t>
            </w:r>
          </w:p>
        </w:tc>
      </w:tr>
      <w:tr w:rsidR="00407E40" w:rsidRPr="008B4943" w14:paraId="4192EC96" w14:textId="77777777" w:rsidTr="00407E40">
        <w:tc>
          <w:tcPr>
            <w:tcW w:w="4248" w:type="dxa"/>
          </w:tcPr>
          <w:p w14:paraId="4A41488E" w14:textId="77777777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2" w:type="dxa"/>
            <w:gridSpan w:val="4"/>
          </w:tcPr>
          <w:p w14:paraId="45895BC8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94"/>
              <w:jc w:val="center"/>
              <w:rPr>
                <w:i/>
                <w:iCs/>
              </w:rPr>
            </w:pPr>
            <w:r w:rsidRPr="008B4943">
              <w:rPr>
                <w:i/>
                <w:iCs/>
                <w:cs/>
              </w:rPr>
              <w:t>(ล้านบาท)</w:t>
            </w:r>
          </w:p>
        </w:tc>
      </w:tr>
      <w:tr w:rsidR="00407E40" w:rsidRPr="008B4943" w14:paraId="16023918" w14:textId="77777777" w:rsidTr="00407E40">
        <w:tc>
          <w:tcPr>
            <w:tcW w:w="4248" w:type="dxa"/>
          </w:tcPr>
          <w:p w14:paraId="3C8B03AB" w14:textId="77777777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เงินกู้ยืมจากสถาบันการเงินและหุ้นกู้</w:t>
            </w:r>
          </w:p>
        </w:tc>
        <w:tc>
          <w:tcPr>
            <w:tcW w:w="5022" w:type="dxa"/>
            <w:gridSpan w:val="4"/>
          </w:tcPr>
          <w:p w14:paraId="3C189468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94"/>
              <w:jc w:val="center"/>
              <w:rPr>
                <w:i/>
                <w:iCs/>
                <w:cs/>
              </w:rPr>
            </w:pPr>
          </w:p>
        </w:tc>
      </w:tr>
      <w:tr w:rsidR="00407E40" w:rsidRPr="008B4943" w14:paraId="411F6E32" w14:textId="77777777" w:rsidTr="00407E40">
        <w:trPr>
          <w:trHeight w:val="425"/>
        </w:trPr>
        <w:tc>
          <w:tcPr>
            <w:tcW w:w="4248" w:type="dxa"/>
          </w:tcPr>
          <w:p w14:paraId="6E5502FE" w14:textId="77777777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B49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B494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55" w:type="dxa"/>
          </w:tcPr>
          <w:p w14:paraId="4E60A9BB" w14:textId="26E59B64" w:rsidR="00407E4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t>48</w:t>
            </w:r>
            <w:r w:rsidR="00760428" w:rsidRPr="008B4943">
              <w:t>,</w:t>
            </w:r>
            <w:r w:rsidRPr="008B4943">
              <w:t>04</w:t>
            </w:r>
            <w:r w:rsidR="00760428" w:rsidRPr="008B4943">
              <w:t>1</w:t>
            </w:r>
          </w:p>
        </w:tc>
        <w:tc>
          <w:tcPr>
            <w:tcW w:w="1256" w:type="dxa"/>
          </w:tcPr>
          <w:p w14:paraId="6D5C54A8" w14:textId="488735D8" w:rsidR="00407E4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t>50</w:t>
            </w:r>
            <w:r w:rsidR="00407E40" w:rsidRPr="008B4943">
              <w:t>,</w:t>
            </w:r>
            <w:r w:rsidRPr="008B4943">
              <w:t>464</w:t>
            </w:r>
          </w:p>
        </w:tc>
        <w:tc>
          <w:tcPr>
            <w:tcW w:w="1255" w:type="dxa"/>
          </w:tcPr>
          <w:p w14:paraId="0A289630" w14:textId="71A1251E" w:rsidR="00407E4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t>23</w:t>
            </w:r>
            <w:r w:rsidR="00760428" w:rsidRPr="008B4943">
              <w:t>,</w:t>
            </w:r>
            <w:r w:rsidRPr="008B4943">
              <w:t>699</w:t>
            </w:r>
          </w:p>
        </w:tc>
        <w:tc>
          <w:tcPr>
            <w:tcW w:w="1256" w:type="dxa"/>
          </w:tcPr>
          <w:p w14:paraId="52166B4E" w14:textId="40CB4B9C" w:rsidR="00407E4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t>3</w:t>
            </w:r>
            <w:r w:rsidR="00407E40" w:rsidRPr="008B4943">
              <w:t>1,</w:t>
            </w:r>
            <w:r w:rsidRPr="008B4943">
              <w:t>3</w:t>
            </w:r>
            <w:r w:rsidR="00407E40" w:rsidRPr="008B4943">
              <w:t>1</w:t>
            </w:r>
            <w:r w:rsidRPr="008B4943">
              <w:t>4</w:t>
            </w:r>
          </w:p>
        </w:tc>
      </w:tr>
      <w:tr w:rsidR="00407E40" w:rsidRPr="008B4943" w14:paraId="442827FD" w14:textId="77777777" w:rsidTr="00407E40">
        <w:tc>
          <w:tcPr>
            <w:tcW w:w="4248" w:type="dxa"/>
          </w:tcPr>
          <w:p w14:paraId="6DD34C5A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8B4943">
              <w:rPr>
                <w:cs/>
              </w:rPr>
              <w:t>เพิ่มขึ้น</w:t>
            </w:r>
          </w:p>
        </w:tc>
        <w:tc>
          <w:tcPr>
            <w:tcW w:w="1255" w:type="dxa"/>
            <w:vAlign w:val="bottom"/>
          </w:tcPr>
          <w:p w14:paraId="5E2510E1" w14:textId="541A0765" w:rsidR="00407E40" w:rsidRPr="008B4943" w:rsidRDefault="00EB6D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t>1</w:t>
            </w:r>
            <w:r w:rsidR="00A679BA" w:rsidRPr="008B4943">
              <w:t>9</w:t>
            </w:r>
            <w:r w:rsidRPr="008B4943">
              <w:t>,</w:t>
            </w:r>
            <w:r w:rsidR="00A679BA" w:rsidRPr="008B4943">
              <w:t>775</w:t>
            </w:r>
          </w:p>
        </w:tc>
        <w:tc>
          <w:tcPr>
            <w:tcW w:w="1256" w:type="dxa"/>
            <w:vAlign w:val="bottom"/>
          </w:tcPr>
          <w:p w14:paraId="4F056F10" w14:textId="16F1BFB0" w:rsidR="00407E4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t>3</w:t>
            </w:r>
            <w:r w:rsidR="00407E40" w:rsidRPr="008B4943">
              <w:t>,</w:t>
            </w:r>
            <w:r w:rsidRPr="008B4943">
              <w:t>789</w:t>
            </w:r>
          </w:p>
        </w:tc>
        <w:tc>
          <w:tcPr>
            <w:tcW w:w="1255" w:type="dxa"/>
            <w:vAlign w:val="bottom"/>
          </w:tcPr>
          <w:p w14:paraId="1E82A529" w14:textId="2C4F6ADA" w:rsidR="00407E40" w:rsidRPr="008B4943" w:rsidRDefault="003955C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t>11,</w:t>
            </w:r>
            <w:r w:rsidR="00A679BA" w:rsidRPr="008B4943">
              <w:t>6</w:t>
            </w:r>
            <w:r w:rsidRPr="008B4943">
              <w:t>11</w:t>
            </w:r>
          </w:p>
        </w:tc>
        <w:tc>
          <w:tcPr>
            <w:tcW w:w="1256" w:type="dxa"/>
            <w:vAlign w:val="bottom"/>
          </w:tcPr>
          <w:p w14:paraId="1506E266" w14:textId="01B7CB03" w:rsidR="00407E4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t>2</w:t>
            </w:r>
            <w:r w:rsidR="00407E40" w:rsidRPr="008B4943">
              <w:t>,</w:t>
            </w:r>
            <w:r w:rsidRPr="008B4943">
              <w:t>550</w:t>
            </w:r>
          </w:p>
        </w:tc>
      </w:tr>
      <w:tr w:rsidR="00407E40" w:rsidRPr="008B4943" w14:paraId="00969F85" w14:textId="77777777" w:rsidTr="00407E40">
        <w:tc>
          <w:tcPr>
            <w:tcW w:w="4248" w:type="dxa"/>
          </w:tcPr>
          <w:p w14:paraId="5392F2F2" w14:textId="77777777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5" w:type="dxa"/>
            <w:vAlign w:val="bottom"/>
          </w:tcPr>
          <w:p w14:paraId="477F062E" w14:textId="6033CEF0" w:rsidR="00407E40" w:rsidRPr="008B4943" w:rsidRDefault="00EB6D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Pr="008B4943">
              <w:t>1,</w:t>
            </w:r>
            <w:r w:rsidR="00A679BA" w:rsidRPr="008B4943">
              <w:t>094</w:t>
            </w:r>
            <w:r w:rsidRPr="008B4943">
              <w:rPr>
                <w:cs/>
              </w:rPr>
              <w:t>)</w:t>
            </w:r>
          </w:p>
        </w:tc>
        <w:tc>
          <w:tcPr>
            <w:tcW w:w="1256" w:type="dxa"/>
            <w:vAlign w:val="bottom"/>
          </w:tcPr>
          <w:p w14:paraId="6F1CEB80" w14:textId="739735B5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(</w:t>
            </w:r>
            <w:r w:rsidR="00A679BA" w:rsidRPr="008B4943">
              <w:t>5</w:t>
            </w:r>
            <w:r w:rsidRPr="008B4943">
              <w:t>,</w:t>
            </w:r>
            <w:r w:rsidR="00A679BA" w:rsidRPr="008B4943">
              <w:t>34</w:t>
            </w:r>
            <w:r w:rsidRPr="008B4943">
              <w:t>1</w:t>
            </w:r>
            <w:r w:rsidRPr="008B4943">
              <w:rPr>
                <w:cs/>
              </w:rPr>
              <w:t>)</w:t>
            </w:r>
          </w:p>
        </w:tc>
        <w:tc>
          <w:tcPr>
            <w:tcW w:w="1255" w:type="dxa"/>
            <w:vAlign w:val="bottom"/>
          </w:tcPr>
          <w:p w14:paraId="438370B5" w14:textId="08BFD450" w:rsidR="00407E40" w:rsidRPr="008B4943" w:rsidRDefault="001429F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75</w:t>
            </w:r>
            <w:r w:rsidR="00D01F9C" w:rsidRPr="008B4943">
              <w:rPr>
                <w:cs/>
              </w:rPr>
              <w:t>)</w:t>
            </w:r>
          </w:p>
        </w:tc>
        <w:tc>
          <w:tcPr>
            <w:tcW w:w="1256" w:type="dxa"/>
            <w:vAlign w:val="bottom"/>
          </w:tcPr>
          <w:p w14:paraId="2487961D" w14:textId="4521BD69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4</w:t>
            </w:r>
            <w:r w:rsidRPr="008B4943">
              <w:t>,1</w:t>
            </w:r>
            <w:r w:rsidR="00A679BA" w:rsidRPr="008B4943">
              <w:t>75</w:t>
            </w:r>
            <w:r w:rsidRPr="008B4943">
              <w:rPr>
                <w:cs/>
              </w:rPr>
              <w:t>)</w:t>
            </w:r>
          </w:p>
        </w:tc>
      </w:tr>
      <w:tr w:rsidR="00407E40" w:rsidRPr="008B4943" w14:paraId="58BD75FE" w14:textId="77777777" w:rsidTr="00407E40">
        <w:tc>
          <w:tcPr>
            <w:tcW w:w="4248" w:type="dxa"/>
          </w:tcPr>
          <w:p w14:paraId="2D7261A6" w14:textId="1A5DF2B0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ต้นทุนการทำรายการ</w:t>
            </w:r>
            <w:r w:rsidR="00142A6E" w:rsidRPr="008B4943">
              <w:rPr>
                <w:rFonts w:ascii="Angsana New" w:hAnsi="Angsana New"/>
                <w:sz w:val="30"/>
                <w:szCs w:val="30"/>
                <w:cs/>
              </w:rPr>
              <w:t>-สุทธิจากการตัดจำหน่าย</w:t>
            </w:r>
          </w:p>
        </w:tc>
        <w:tc>
          <w:tcPr>
            <w:tcW w:w="1255" w:type="dxa"/>
            <w:vAlign w:val="bottom"/>
          </w:tcPr>
          <w:p w14:paraId="1818D6DB" w14:textId="3AB8549B" w:rsidR="00407E40" w:rsidRPr="008B4943" w:rsidRDefault="00EB6D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4</w:t>
            </w:r>
            <w:r w:rsidRPr="008B4943">
              <w:rPr>
                <w:cs/>
              </w:rPr>
              <w:t>)</w:t>
            </w:r>
          </w:p>
        </w:tc>
        <w:tc>
          <w:tcPr>
            <w:tcW w:w="1256" w:type="dxa"/>
            <w:vAlign w:val="bottom"/>
          </w:tcPr>
          <w:p w14:paraId="0BF73B5C" w14:textId="79698E13" w:rsidR="00407E40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t>3</w:t>
            </w:r>
          </w:p>
        </w:tc>
        <w:tc>
          <w:tcPr>
            <w:tcW w:w="1255" w:type="dxa"/>
            <w:vAlign w:val="bottom"/>
          </w:tcPr>
          <w:p w14:paraId="26ACDF33" w14:textId="3C5C7F2E" w:rsidR="00407E40" w:rsidRPr="008B4943" w:rsidRDefault="003955C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6</w:t>
            </w:r>
            <w:r w:rsidRPr="008B4943">
              <w:rPr>
                <w:cs/>
              </w:rPr>
              <w:t>)</w:t>
            </w:r>
          </w:p>
        </w:tc>
        <w:tc>
          <w:tcPr>
            <w:tcW w:w="1256" w:type="dxa"/>
            <w:vAlign w:val="bottom"/>
          </w:tcPr>
          <w:p w14:paraId="50FB6E26" w14:textId="2B9CD4E4" w:rsidR="00407E40" w:rsidRPr="008B4943" w:rsidRDefault="0089596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(</w:t>
            </w:r>
            <w:r w:rsidR="00A679BA" w:rsidRPr="008B4943">
              <w:t>8</w:t>
            </w:r>
            <w:r w:rsidRPr="008B4943">
              <w:rPr>
                <w:cs/>
              </w:rPr>
              <w:t>)</w:t>
            </w:r>
          </w:p>
        </w:tc>
      </w:tr>
      <w:tr w:rsidR="0089596B" w:rsidRPr="008B4943" w14:paraId="42623817" w14:textId="77777777" w:rsidTr="00407E40">
        <w:tc>
          <w:tcPr>
            <w:tcW w:w="4248" w:type="dxa"/>
          </w:tcPr>
          <w:p w14:paraId="77646CAF" w14:textId="3D5B19AE" w:rsidR="0089596B" w:rsidRPr="008B4943" w:rsidRDefault="0089596B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255" w:type="dxa"/>
            <w:vAlign w:val="bottom"/>
          </w:tcPr>
          <w:p w14:paraId="62AA667D" w14:textId="2F4B36D2" w:rsidR="0089596B" w:rsidRPr="008B4943" w:rsidRDefault="00EB6D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34</w:t>
            </w:r>
            <w:r w:rsidRPr="008B4943">
              <w:rPr>
                <w:cs/>
              </w:rPr>
              <w:t>)</w:t>
            </w:r>
          </w:p>
        </w:tc>
        <w:tc>
          <w:tcPr>
            <w:tcW w:w="1256" w:type="dxa"/>
            <w:vAlign w:val="bottom"/>
          </w:tcPr>
          <w:p w14:paraId="3E2ABF6C" w14:textId="1AF75B10" w:rsidR="0089596B" w:rsidRPr="008B4943" w:rsidRDefault="0089596B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45</w:t>
            </w:r>
            <w:r w:rsidRPr="008B4943">
              <w:t>1</w:t>
            </w:r>
            <w:r w:rsidRPr="008B4943">
              <w:rPr>
                <w:cs/>
              </w:rPr>
              <w:t>)</w:t>
            </w:r>
          </w:p>
        </w:tc>
        <w:tc>
          <w:tcPr>
            <w:tcW w:w="1255" w:type="dxa"/>
            <w:vAlign w:val="bottom"/>
          </w:tcPr>
          <w:p w14:paraId="08FE6F4D" w14:textId="5FC8CCDC" w:rsidR="0089596B" w:rsidRPr="008B4943" w:rsidRDefault="0089596B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25</w:t>
            </w:r>
            <w:r w:rsidRPr="008B4943">
              <w:rPr>
                <w:cs/>
              </w:rPr>
              <w:t>)</w:t>
            </w:r>
          </w:p>
        </w:tc>
        <w:tc>
          <w:tcPr>
            <w:tcW w:w="1256" w:type="dxa"/>
            <w:vAlign w:val="bottom"/>
          </w:tcPr>
          <w:p w14:paraId="24008104" w14:textId="67348A25" w:rsidR="0089596B" w:rsidRPr="008B4943" w:rsidRDefault="0089596B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247</w:t>
            </w:r>
            <w:r w:rsidRPr="008B4943">
              <w:rPr>
                <w:cs/>
              </w:rPr>
              <w:t>)</w:t>
            </w:r>
          </w:p>
        </w:tc>
      </w:tr>
      <w:tr w:rsidR="0089596B" w:rsidRPr="008B4943" w14:paraId="2937339D" w14:textId="77777777" w:rsidTr="00407E40">
        <w:tc>
          <w:tcPr>
            <w:tcW w:w="4248" w:type="dxa"/>
          </w:tcPr>
          <w:p w14:paraId="1680BA66" w14:textId="09E1D79D" w:rsidR="0089596B" w:rsidRPr="008B4943" w:rsidRDefault="0089596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8B4943">
              <w:rPr>
                <w:b/>
                <w:bCs/>
                <w:cs/>
              </w:rPr>
              <w:t>รวม</w:t>
            </w:r>
          </w:p>
        </w:tc>
        <w:tc>
          <w:tcPr>
            <w:tcW w:w="1255" w:type="dxa"/>
            <w:vAlign w:val="bottom"/>
          </w:tcPr>
          <w:p w14:paraId="637B9AE4" w14:textId="788CB149" w:rsidR="0089596B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66</w:t>
            </w:r>
            <w:r w:rsidR="00EB6D72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674</w:t>
            </w:r>
          </w:p>
        </w:tc>
        <w:tc>
          <w:tcPr>
            <w:tcW w:w="1256" w:type="dxa"/>
            <w:vAlign w:val="bottom"/>
          </w:tcPr>
          <w:p w14:paraId="17F213BE" w14:textId="28F2145D" w:rsidR="0089596B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b/>
                <w:bCs/>
              </w:rPr>
              <w:t>48</w:t>
            </w:r>
            <w:r w:rsidR="0089596B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464</w:t>
            </w:r>
          </w:p>
        </w:tc>
        <w:tc>
          <w:tcPr>
            <w:tcW w:w="1255" w:type="dxa"/>
            <w:vAlign w:val="bottom"/>
          </w:tcPr>
          <w:p w14:paraId="3CEC1D9D" w14:textId="109AA25A" w:rsidR="0089596B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b/>
                <w:bCs/>
              </w:rPr>
              <w:t>35</w:t>
            </w:r>
            <w:r w:rsidR="003955CA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004</w:t>
            </w:r>
          </w:p>
        </w:tc>
        <w:tc>
          <w:tcPr>
            <w:tcW w:w="1256" w:type="dxa"/>
            <w:vAlign w:val="bottom"/>
          </w:tcPr>
          <w:p w14:paraId="4938F5B6" w14:textId="2542B8ED" w:rsidR="0089596B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b/>
                <w:bCs/>
              </w:rPr>
              <w:t>29</w:t>
            </w:r>
            <w:r w:rsidR="0089596B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434</w:t>
            </w:r>
          </w:p>
        </w:tc>
      </w:tr>
      <w:tr w:rsidR="0089596B" w:rsidRPr="008B4943" w14:paraId="0F7436B6" w14:textId="77777777" w:rsidTr="00407E40">
        <w:tc>
          <w:tcPr>
            <w:tcW w:w="4248" w:type="dxa"/>
          </w:tcPr>
          <w:p w14:paraId="45C3E879" w14:textId="02E02A0C" w:rsidR="0089596B" w:rsidRPr="008B4943" w:rsidRDefault="0089596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8B4943">
              <w:rPr>
                <w:i/>
                <w:iCs/>
                <w:cs/>
              </w:rPr>
              <w:t>หัก</w:t>
            </w:r>
            <w:r w:rsidRPr="008B4943">
              <w:rPr>
                <w:cs/>
              </w:rPr>
              <w:t xml:space="preserve"> เงินกู้ยืมระยะยาวส่วนที่ถึงกำหนดชำระ     </w:t>
            </w:r>
            <w:r w:rsidRPr="008B4943">
              <w:rPr>
                <w:cs/>
              </w:rPr>
              <w:br/>
              <w:t xml:space="preserve">    ภายในหนึ่งปี</w:t>
            </w:r>
          </w:p>
        </w:tc>
        <w:tc>
          <w:tcPr>
            <w:tcW w:w="1255" w:type="dxa"/>
            <w:vAlign w:val="bottom"/>
          </w:tcPr>
          <w:p w14:paraId="07BA4D04" w14:textId="11D5D408" w:rsidR="0089596B" w:rsidRPr="008B4943" w:rsidRDefault="00EB6D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2</w:t>
            </w:r>
            <w:r w:rsidRPr="008B4943">
              <w:t>,</w:t>
            </w:r>
            <w:r w:rsidR="00A679BA" w:rsidRPr="008B4943">
              <w:t>375</w:t>
            </w:r>
            <w:r w:rsidRPr="008B4943">
              <w:rPr>
                <w:cs/>
              </w:rPr>
              <w:t>)</w:t>
            </w:r>
          </w:p>
        </w:tc>
        <w:tc>
          <w:tcPr>
            <w:tcW w:w="1256" w:type="dxa"/>
            <w:vAlign w:val="bottom"/>
          </w:tcPr>
          <w:p w14:paraId="11294AE1" w14:textId="62802A4B" w:rsidR="0089596B" w:rsidRPr="008B4943" w:rsidRDefault="0089596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cs/>
              </w:rPr>
              <w:t>(</w:t>
            </w:r>
            <w:r w:rsidR="00A679BA" w:rsidRPr="008B4943">
              <w:t>2</w:t>
            </w:r>
            <w:r w:rsidRPr="008B4943">
              <w:t>,</w:t>
            </w:r>
            <w:r w:rsidR="00A679BA" w:rsidRPr="008B4943">
              <w:t>25</w:t>
            </w:r>
            <w:r w:rsidRPr="008B4943">
              <w:rPr>
                <w:cs/>
              </w:rPr>
              <w:t>1)</w:t>
            </w:r>
          </w:p>
        </w:tc>
        <w:tc>
          <w:tcPr>
            <w:tcW w:w="1255" w:type="dxa"/>
            <w:vAlign w:val="bottom"/>
          </w:tcPr>
          <w:p w14:paraId="782A4498" w14:textId="090DB495" w:rsidR="0089596B" w:rsidRPr="008B4943" w:rsidRDefault="0089596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cs/>
              </w:rPr>
              <w:t>(</w:t>
            </w:r>
            <w:r w:rsidR="00A679BA" w:rsidRPr="008B4943">
              <w:t>400</w:t>
            </w:r>
            <w:r w:rsidRPr="008B4943">
              <w:rPr>
                <w:cs/>
              </w:rPr>
              <w:t>)</w:t>
            </w:r>
          </w:p>
        </w:tc>
        <w:tc>
          <w:tcPr>
            <w:tcW w:w="1256" w:type="dxa"/>
            <w:vAlign w:val="bottom"/>
          </w:tcPr>
          <w:p w14:paraId="08967787" w14:textId="31B5D227" w:rsidR="0089596B" w:rsidRPr="008B4943" w:rsidRDefault="0089596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rtl/>
                <w:cs/>
              </w:rPr>
            </w:pPr>
            <w:r w:rsidRPr="008B4943">
              <w:rPr>
                <w:cs/>
              </w:rPr>
              <w:t>(</w:t>
            </w:r>
            <w:r w:rsidR="00A679BA" w:rsidRPr="008B4943">
              <w:t>350</w:t>
            </w:r>
            <w:r w:rsidRPr="008B4943">
              <w:rPr>
                <w:cs/>
              </w:rPr>
              <w:t>)</w:t>
            </w:r>
          </w:p>
        </w:tc>
      </w:tr>
      <w:tr w:rsidR="0089596B" w:rsidRPr="008B4943" w14:paraId="3F9091B2" w14:textId="77777777" w:rsidTr="00407E40">
        <w:tc>
          <w:tcPr>
            <w:tcW w:w="4248" w:type="dxa"/>
          </w:tcPr>
          <w:p w14:paraId="78638E39" w14:textId="2E75E62C" w:rsidR="0089596B" w:rsidRPr="008B4943" w:rsidRDefault="0089596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252"/>
              <w:rPr>
                <w:cs/>
              </w:rPr>
            </w:pPr>
            <w:r w:rsidRPr="008B4943">
              <w:rPr>
                <w:i/>
                <w:iCs/>
                <w:cs/>
              </w:rPr>
              <w:t xml:space="preserve">      </w:t>
            </w:r>
            <w:r w:rsidRPr="008B4943">
              <w:rPr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14:paraId="1E54240F" w14:textId="189B35F2" w:rsidR="0089596B" w:rsidRPr="008B4943" w:rsidRDefault="00EB6D7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5</w:t>
            </w:r>
            <w:r w:rsidRPr="008B4943">
              <w:t>,</w:t>
            </w:r>
            <w:r w:rsidR="00A679BA" w:rsidRPr="008B4943">
              <w:t>500</w:t>
            </w:r>
            <w:r w:rsidRPr="008B4943">
              <w:rPr>
                <w:cs/>
              </w:rPr>
              <w:t>)</w:t>
            </w:r>
          </w:p>
        </w:tc>
        <w:tc>
          <w:tcPr>
            <w:tcW w:w="1256" w:type="dxa"/>
            <w:vAlign w:val="bottom"/>
          </w:tcPr>
          <w:p w14:paraId="1CF816F6" w14:textId="724E1FBD" w:rsidR="0089596B" w:rsidRPr="008B4943" w:rsidRDefault="0089596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255" w:type="dxa"/>
            <w:vAlign w:val="bottom"/>
          </w:tcPr>
          <w:p w14:paraId="7495A817" w14:textId="59199C7C" w:rsidR="0089596B" w:rsidRPr="008B4943" w:rsidRDefault="0089596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5</w:t>
            </w:r>
            <w:r w:rsidRPr="008B4943">
              <w:t>,</w:t>
            </w:r>
            <w:r w:rsidR="00A679BA" w:rsidRPr="008B4943">
              <w:t>500</w:t>
            </w:r>
            <w:r w:rsidRPr="008B4943">
              <w:rPr>
                <w:cs/>
              </w:rPr>
              <w:t>)</w:t>
            </w:r>
          </w:p>
        </w:tc>
        <w:tc>
          <w:tcPr>
            <w:tcW w:w="1256" w:type="dxa"/>
            <w:vAlign w:val="bottom"/>
          </w:tcPr>
          <w:p w14:paraId="2C5E7A8F" w14:textId="4746B29F" w:rsidR="0089596B" w:rsidRPr="008B4943" w:rsidRDefault="0089596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</w:tr>
      <w:tr w:rsidR="0089596B" w:rsidRPr="008B4943" w14:paraId="4F171C71" w14:textId="77777777" w:rsidTr="0089596B">
        <w:tc>
          <w:tcPr>
            <w:tcW w:w="4248" w:type="dxa"/>
          </w:tcPr>
          <w:p w14:paraId="28323A06" w14:textId="60EACB47" w:rsidR="0089596B" w:rsidRPr="008B4943" w:rsidRDefault="0089596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342"/>
              <w:rPr>
                <w:i/>
                <w:iCs/>
                <w:cs/>
              </w:rPr>
            </w:pPr>
            <w:r w:rsidRPr="008B4943">
              <w:rPr>
                <w:i/>
                <w:iCs/>
                <w:cs/>
              </w:rPr>
              <w:t xml:space="preserve">       </w:t>
            </w:r>
            <w:r w:rsidRPr="008B4943">
              <w:rPr>
                <w:cs/>
              </w:rPr>
              <w:t>เงินกู้ยืมระยะสั้น</w:t>
            </w:r>
          </w:p>
        </w:tc>
        <w:tc>
          <w:tcPr>
            <w:tcW w:w="1255" w:type="dxa"/>
            <w:vAlign w:val="bottom"/>
          </w:tcPr>
          <w:p w14:paraId="29E8C249" w14:textId="35892775" w:rsidR="0089596B" w:rsidRPr="008B4943" w:rsidRDefault="00EB6D72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7</w:t>
            </w:r>
            <w:r w:rsidRPr="008B4943">
              <w:t>,</w:t>
            </w:r>
            <w:r w:rsidR="00A679BA" w:rsidRPr="008B4943">
              <w:t>824</w:t>
            </w:r>
            <w:r w:rsidRPr="008B4943">
              <w:rPr>
                <w:cs/>
              </w:rPr>
              <w:t>)</w:t>
            </w:r>
          </w:p>
        </w:tc>
        <w:tc>
          <w:tcPr>
            <w:tcW w:w="1256" w:type="dxa"/>
            <w:vAlign w:val="bottom"/>
          </w:tcPr>
          <w:p w14:paraId="617236A5" w14:textId="72D4007D" w:rsidR="0089596B" w:rsidRPr="008B4943" w:rsidRDefault="0089596B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4</w:t>
            </w:r>
            <w:r w:rsidRPr="008B4943">
              <w:t>,</w:t>
            </w:r>
            <w:r w:rsidR="00A679BA" w:rsidRPr="008B4943">
              <w:t>639</w:t>
            </w:r>
            <w:r w:rsidRPr="008B4943">
              <w:rPr>
                <w:cs/>
              </w:rPr>
              <w:t>)</w:t>
            </w:r>
          </w:p>
        </w:tc>
        <w:tc>
          <w:tcPr>
            <w:tcW w:w="1255" w:type="dxa"/>
            <w:vAlign w:val="bottom"/>
          </w:tcPr>
          <w:p w14:paraId="75A746C2" w14:textId="400798C8" w:rsidR="0089596B" w:rsidRPr="008B4943" w:rsidRDefault="0089596B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Pr="008B4943">
              <w:t>1,</w:t>
            </w:r>
            <w:r w:rsidR="00A679BA" w:rsidRPr="008B4943">
              <w:t>000</w:t>
            </w:r>
            <w:r w:rsidRPr="008B4943">
              <w:rPr>
                <w:cs/>
              </w:rPr>
              <w:t>)</w:t>
            </w:r>
          </w:p>
        </w:tc>
        <w:tc>
          <w:tcPr>
            <w:tcW w:w="1256" w:type="dxa"/>
            <w:vAlign w:val="bottom"/>
          </w:tcPr>
          <w:p w14:paraId="2D52731E" w14:textId="1FF1CF91" w:rsidR="0089596B" w:rsidRPr="008B4943" w:rsidRDefault="0089596B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3</w:t>
            </w:r>
            <w:r w:rsidRPr="008B4943">
              <w:t>,</w:t>
            </w:r>
            <w:r w:rsidR="00A679BA" w:rsidRPr="008B4943">
              <w:t>090</w:t>
            </w:r>
            <w:r w:rsidRPr="008B4943">
              <w:rPr>
                <w:cs/>
              </w:rPr>
              <w:t>)</w:t>
            </w:r>
          </w:p>
        </w:tc>
      </w:tr>
      <w:tr w:rsidR="0089596B" w:rsidRPr="008B4943" w14:paraId="207EAAE9" w14:textId="77777777" w:rsidTr="0089596B">
        <w:tc>
          <w:tcPr>
            <w:tcW w:w="4248" w:type="dxa"/>
          </w:tcPr>
          <w:p w14:paraId="44AAED06" w14:textId="2109CAA6" w:rsidR="0089596B" w:rsidRPr="008B4943" w:rsidRDefault="0089596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8B4943">
              <w:rPr>
                <w:b/>
                <w:bCs/>
                <w:cs/>
              </w:rPr>
              <w:t xml:space="preserve">ณ วันที่ </w:t>
            </w:r>
            <w:r w:rsidR="00A679BA" w:rsidRPr="008B4943">
              <w:rPr>
                <w:b/>
                <w:bCs/>
              </w:rPr>
              <w:t>30</w:t>
            </w:r>
            <w:r w:rsidRPr="008B4943">
              <w:rPr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55" w:type="dxa"/>
            <w:vAlign w:val="bottom"/>
          </w:tcPr>
          <w:p w14:paraId="6C53CE14" w14:textId="6FBC2590" w:rsidR="0089596B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50</w:t>
            </w:r>
            <w:r w:rsidR="00EB6D72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975</w:t>
            </w:r>
          </w:p>
        </w:tc>
        <w:tc>
          <w:tcPr>
            <w:tcW w:w="1256" w:type="dxa"/>
            <w:vAlign w:val="bottom"/>
          </w:tcPr>
          <w:p w14:paraId="6615B95E" w14:textId="466B6FAD" w:rsidR="0089596B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b/>
                <w:bCs/>
              </w:rPr>
              <w:t>4</w:t>
            </w:r>
            <w:r w:rsidR="0089596B" w:rsidRPr="008B4943">
              <w:rPr>
                <w:b/>
                <w:bCs/>
              </w:rPr>
              <w:t>1,</w:t>
            </w:r>
            <w:r w:rsidRPr="008B4943">
              <w:rPr>
                <w:b/>
                <w:bCs/>
              </w:rPr>
              <w:t>574</w:t>
            </w:r>
          </w:p>
        </w:tc>
        <w:tc>
          <w:tcPr>
            <w:tcW w:w="1255" w:type="dxa"/>
            <w:vAlign w:val="bottom"/>
          </w:tcPr>
          <w:p w14:paraId="6A753EC3" w14:textId="5384C3CA" w:rsidR="0089596B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b/>
                <w:bCs/>
              </w:rPr>
              <w:t>28</w:t>
            </w:r>
            <w:r w:rsidR="003955CA" w:rsidRPr="008B4943">
              <w:rPr>
                <w:b/>
                <w:bCs/>
              </w:rPr>
              <w:t>,1</w:t>
            </w:r>
            <w:r w:rsidRPr="008B4943">
              <w:rPr>
                <w:b/>
                <w:bCs/>
              </w:rPr>
              <w:t>04</w:t>
            </w:r>
          </w:p>
        </w:tc>
        <w:tc>
          <w:tcPr>
            <w:tcW w:w="1256" w:type="dxa"/>
            <w:vAlign w:val="bottom"/>
          </w:tcPr>
          <w:p w14:paraId="2EF5A318" w14:textId="69C0E3F9" w:rsidR="0089596B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8B4943">
              <w:rPr>
                <w:b/>
                <w:bCs/>
              </w:rPr>
              <w:t>25</w:t>
            </w:r>
            <w:r w:rsidR="0089596B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994</w:t>
            </w:r>
          </w:p>
        </w:tc>
      </w:tr>
    </w:tbl>
    <w:p w14:paraId="10415FC1" w14:textId="77777777" w:rsidR="00407E40" w:rsidRPr="008B4943" w:rsidRDefault="00407E40" w:rsidP="008B4943">
      <w:pPr>
        <w:pStyle w:val="ListParagraph"/>
        <w:tabs>
          <w:tab w:val="decimal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71937D62" w14:textId="0A907A3F" w:rsidR="00760428" w:rsidRPr="008B4943" w:rsidRDefault="00A679BA" w:rsidP="008B4943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B4943">
        <w:rPr>
          <w:rFonts w:asciiTheme="majorBidi" w:hAnsiTheme="majorBidi" w:cstheme="majorBidi"/>
          <w:sz w:val="30"/>
          <w:szCs w:val="30"/>
          <w:cs/>
          <w:lang w:val="en-US" w:bidi="th-TH"/>
        </w:rPr>
        <w:t>ใน</w:t>
      </w:r>
      <w:r w:rsidR="008C0C07" w:rsidRPr="008B494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ระหว่างงวดหกเดือนสิ้นสุดวันที่ </w:t>
      </w:r>
      <w:r w:rsidRPr="008B4943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8C0C07" w:rsidRPr="008B494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มิถุนายน </w:t>
      </w:r>
      <w:r w:rsidRPr="008B4943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8C0C07" w:rsidRPr="008B4943">
        <w:rPr>
          <w:rFonts w:asciiTheme="majorBidi" w:hAnsiTheme="majorBidi"/>
          <w:color w:val="FF0000"/>
          <w:sz w:val="30"/>
          <w:szCs w:val="30"/>
          <w:cs/>
          <w:lang w:val="en-US" w:bidi="th-TH"/>
        </w:rPr>
        <w:t xml:space="preserve"> </w:t>
      </w:r>
      <w:r w:rsidR="00760428" w:rsidRPr="008B494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บริษัทได้เสนอขายหุ้นกู้ชนิดระบุชื่อผู้ถือ ประเภทไม่ด้อยสิทธิ ไม่มีหลักประกัน และมีผู้แทนผู้ถือหุ้นกู้ เป็นจำนวนเงิน </w:t>
      </w:r>
      <w:r w:rsidRPr="008B4943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760428" w:rsidRPr="008B4943">
        <w:rPr>
          <w:rFonts w:asciiTheme="majorBidi" w:hAnsiTheme="majorBidi" w:cstheme="majorBidi"/>
          <w:sz w:val="30"/>
          <w:szCs w:val="30"/>
        </w:rPr>
        <w:t>,</w:t>
      </w:r>
      <w:r w:rsidRPr="008B4943">
        <w:rPr>
          <w:rFonts w:asciiTheme="majorBidi" w:hAnsiTheme="majorBidi" w:cstheme="majorBidi"/>
          <w:sz w:val="30"/>
          <w:szCs w:val="30"/>
          <w:lang w:val="en-US"/>
        </w:rPr>
        <w:t>000</w:t>
      </w:r>
      <w:r w:rsidR="00760428" w:rsidRPr="008B494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จำหน่ายต่อผู้ลงทุนสถาบัน และ/หรือ ผู้ลงทุนรายใหญ่ หุ้นกู้ดังกล่าวมีมูลค่าที่ตราไว้หน่วยละ </w:t>
      </w:r>
      <w:r w:rsidR="00760428" w:rsidRPr="008B4943">
        <w:rPr>
          <w:rFonts w:asciiTheme="majorBidi" w:hAnsiTheme="majorBidi" w:cstheme="majorBidi"/>
          <w:sz w:val="30"/>
          <w:szCs w:val="30"/>
        </w:rPr>
        <w:t>1,</w:t>
      </w:r>
      <w:r w:rsidRPr="008B4943">
        <w:rPr>
          <w:rFonts w:asciiTheme="majorBidi" w:hAnsiTheme="majorBidi" w:cstheme="majorBidi"/>
          <w:sz w:val="30"/>
          <w:szCs w:val="30"/>
          <w:lang w:val="en-US"/>
        </w:rPr>
        <w:t>000</w:t>
      </w:r>
      <w:r w:rsidR="00760428" w:rsidRPr="008B494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 และมีกำหนดชำระดอกเบี้ยทุก </w:t>
      </w:r>
      <w:r w:rsidRPr="008B4943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760428" w:rsidRPr="008B494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</w:t>
      </w:r>
    </w:p>
    <w:p w14:paraId="0B7FC173" w14:textId="77777777" w:rsidR="00760428" w:rsidRPr="008B4943" w:rsidRDefault="00760428" w:rsidP="008B4943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16B4AFC" w14:textId="77777777" w:rsidR="00A679BA" w:rsidRPr="008B4943" w:rsidRDefault="00A679BA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 w:rsidRPr="008B4943">
        <w:rPr>
          <w:b/>
          <w:bCs/>
          <w:cs/>
        </w:rPr>
        <w:br w:type="page"/>
      </w:r>
    </w:p>
    <w:p w14:paraId="4DEB8CE4" w14:textId="4715FBD7" w:rsidR="00870CCC" w:rsidRPr="008B4943" w:rsidRDefault="004762B0" w:rsidP="008B49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B4943">
        <w:rPr>
          <w:rFonts w:ascii="Angsana New" w:hAnsi="Angsana New"/>
          <w:b/>
          <w:bCs/>
          <w:sz w:val="30"/>
          <w:szCs w:val="30"/>
          <w:cs/>
          <w:lang w:val="th-TH" w:bidi="th-TH"/>
        </w:rPr>
        <w:lastRenderedPageBreak/>
        <w:t>ส่วน</w:t>
      </w:r>
      <w:r w:rsidRPr="008B4943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งาน</w:t>
      </w:r>
      <w:r w:rsidRPr="008B4943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ดำเนินงาน</w:t>
      </w:r>
      <w:r w:rsidR="009D7363" w:rsidRPr="008B4943">
        <w:rPr>
          <w:rFonts w:ascii="Angsana New" w:hAnsi="Angsana New"/>
          <w:b/>
          <w:bCs/>
          <w:sz w:val="30"/>
          <w:szCs w:val="30"/>
          <w:cs/>
          <w:lang w:val="th-TH" w:bidi="th-TH"/>
        </w:rPr>
        <w:t>และการจำแนกรายได้</w:t>
      </w:r>
    </w:p>
    <w:p w14:paraId="6088DDF8" w14:textId="77777777" w:rsidR="00ED7567" w:rsidRPr="008B4943" w:rsidRDefault="00ED7567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084E7DA7" w14:textId="6FE77FF1" w:rsidR="00305736" w:rsidRPr="008B4943" w:rsidRDefault="0030573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8B4943">
        <w:rPr>
          <w:cs/>
        </w:rPr>
        <w:t xml:space="preserve">ผู้บริหารพิจารณาว่ากลุ่มบริษัทมี </w:t>
      </w:r>
      <w:r w:rsidR="00A679BA" w:rsidRPr="008B4943">
        <w:t>6</w:t>
      </w:r>
      <w:r w:rsidRPr="008B4943">
        <w:rPr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ที่มีสินค้าและให้บริการที่แตกต่างกัน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 การดำเนินงานของแต่ละส่วนงานที่รายงานของกลุ่มบริษัท โดยสรุปมีดังนี้</w:t>
      </w:r>
    </w:p>
    <w:p w14:paraId="46372C23" w14:textId="77777777" w:rsidR="00305736" w:rsidRPr="008B4943" w:rsidRDefault="0030573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4DA50498" w14:textId="3D18F74B" w:rsidR="00305736" w:rsidRPr="008B4943" w:rsidRDefault="0030573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8B4943">
        <w:rPr>
          <w:i/>
          <w:iCs/>
          <w:cs/>
        </w:rPr>
        <w:t xml:space="preserve">ส่วนงาน </w:t>
      </w:r>
      <w:r w:rsidR="00A679BA" w:rsidRPr="008B4943">
        <w:rPr>
          <w:i/>
          <w:iCs/>
        </w:rPr>
        <w:t>1</w:t>
      </w:r>
      <w:r w:rsidR="008A6343" w:rsidRPr="008B4943">
        <w:rPr>
          <w:i/>
          <w:iCs/>
        </w:rPr>
        <w:tab/>
      </w:r>
      <w:r w:rsidR="008A6343" w:rsidRPr="008B4943">
        <w:rPr>
          <w:i/>
          <w:iCs/>
        </w:rPr>
        <w:tab/>
      </w:r>
      <w:r w:rsidR="008A6343" w:rsidRPr="008B4943">
        <w:rPr>
          <w:i/>
          <w:iCs/>
          <w:cs/>
        </w:rPr>
        <w:t xml:space="preserve"> </w:t>
      </w:r>
      <w:r w:rsidR="008A6343" w:rsidRPr="008B4943">
        <w:rPr>
          <w:i/>
          <w:iCs/>
        </w:rPr>
        <w:tab/>
      </w:r>
      <w:r w:rsidR="008A6343" w:rsidRPr="008B4943">
        <w:rPr>
          <w:i/>
          <w:iCs/>
          <w:cs/>
        </w:rPr>
        <w:t xml:space="preserve">      </w:t>
      </w:r>
      <w:r w:rsidRPr="008B4943">
        <w:rPr>
          <w:i/>
          <w:iCs/>
          <w:cs/>
        </w:rPr>
        <w:t xml:space="preserve"> </w:t>
      </w:r>
      <w:r w:rsidRPr="008B4943">
        <w:rPr>
          <w:i/>
          <w:iCs/>
          <w:cs/>
        </w:rPr>
        <w:tab/>
      </w:r>
      <w:r w:rsidR="008A6343" w:rsidRPr="008B4943">
        <w:rPr>
          <w:i/>
          <w:iCs/>
          <w:cs/>
        </w:rPr>
        <w:t xml:space="preserve">    </w:t>
      </w:r>
      <w:r w:rsidRPr="008B4943">
        <w:rPr>
          <w:i/>
          <w:iCs/>
          <w:cs/>
        </w:rPr>
        <w:t>โรงกลั่นและการค้าน้ำมัน</w:t>
      </w:r>
    </w:p>
    <w:p w14:paraId="4EAE18CE" w14:textId="14027396" w:rsidR="00305736" w:rsidRPr="008B4943" w:rsidRDefault="0030573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8B4943">
        <w:rPr>
          <w:i/>
          <w:iCs/>
          <w:cs/>
        </w:rPr>
        <w:t xml:space="preserve">ส่วนงาน </w:t>
      </w:r>
      <w:r w:rsidR="00A679BA" w:rsidRPr="008B4943">
        <w:rPr>
          <w:i/>
          <w:iCs/>
        </w:rPr>
        <w:t>2</w:t>
      </w:r>
      <w:r w:rsidR="008A6343" w:rsidRPr="008B4943">
        <w:rPr>
          <w:i/>
          <w:iCs/>
          <w:cs/>
        </w:rPr>
        <w:t xml:space="preserve">          </w:t>
      </w:r>
      <w:r w:rsidRPr="008B4943">
        <w:rPr>
          <w:i/>
          <w:iCs/>
          <w:cs/>
        </w:rPr>
        <w:t xml:space="preserve"> </w:t>
      </w:r>
      <w:r w:rsidRPr="008B4943">
        <w:rPr>
          <w:i/>
          <w:iCs/>
          <w:cs/>
        </w:rPr>
        <w:tab/>
      </w:r>
      <w:r w:rsidR="008A6343" w:rsidRPr="008B4943">
        <w:rPr>
          <w:i/>
          <w:iCs/>
          <w:cs/>
        </w:rPr>
        <w:t xml:space="preserve"> </w:t>
      </w:r>
      <w:r w:rsidRPr="008B4943">
        <w:rPr>
          <w:i/>
          <w:iCs/>
          <w:cs/>
        </w:rPr>
        <w:t>การตลาด</w:t>
      </w:r>
    </w:p>
    <w:p w14:paraId="07FA6BA9" w14:textId="77EA0693" w:rsidR="00305736" w:rsidRPr="008B4943" w:rsidRDefault="0030573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8B4943">
        <w:rPr>
          <w:i/>
          <w:iCs/>
          <w:cs/>
        </w:rPr>
        <w:t xml:space="preserve">ส่วนงาน </w:t>
      </w:r>
      <w:r w:rsidR="00A679BA" w:rsidRPr="008B4943">
        <w:rPr>
          <w:i/>
          <w:iCs/>
        </w:rPr>
        <w:t>3</w:t>
      </w:r>
      <w:r w:rsidRPr="008B4943">
        <w:rPr>
          <w:i/>
          <w:iCs/>
          <w:cs/>
        </w:rPr>
        <w:t xml:space="preserve"> </w:t>
      </w:r>
      <w:r w:rsidR="008A6343" w:rsidRPr="008B4943">
        <w:rPr>
          <w:i/>
          <w:iCs/>
          <w:cs/>
        </w:rPr>
        <w:t xml:space="preserve">           </w:t>
      </w:r>
      <w:r w:rsidR="008A6343" w:rsidRPr="008B4943">
        <w:rPr>
          <w:i/>
          <w:iCs/>
          <w:cs/>
        </w:rPr>
        <w:tab/>
      </w:r>
      <w:r w:rsidRPr="008B4943">
        <w:rPr>
          <w:i/>
          <w:iCs/>
          <w:cs/>
        </w:rPr>
        <w:t>พลังงานไฟฟ้า</w:t>
      </w:r>
    </w:p>
    <w:p w14:paraId="2D00D730" w14:textId="680B21AC" w:rsidR="00305736" w:rsidRPr="008B4943" w:rsidRDefault="0030573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8B4943">
        <w:rPr>
          <w:i/>
          <w:iCs/>
          <w:cs/>
        </w:rPr>
        <w:t xml:space="preserve">ส่วนงาน </w:t>
      </w:r>
      <w:r w:rsidR="00A679BA" w:rsidRPr="008B4943">
        <w:rPr>
          <w:i/>
          <w:iCs/>
        </w:rPr>
        <w:t>4</w:t>
      </w:r>
      <w:r w:rsidR="008A6343" w:rsidRPr="008B4943">
        <w:rPr>
          <w:i/>
          <w:iCs/>
          <w:cs/>
        </w:rPr>
        <w:t xml:space="preserve">           </w:t>
      </w:r>
      <w:r w:rsidR="008A6343" w:rsidRPr="008B4943">
        <w:rPr>
          <w:i/>
          <w:iCs/>
          <w:cs/>
        </w:rPr>
        <w:tab/>
      </w:r>
      <w:r w:rsidRPr="008B4943">
        <w:rPr>
          <w:i/>
          <w:iCs/>
          <w:cs/>
        </w:rPr>
        <w:t xml:space="preserve"> ผลิตภัณฑ์ชีวภาพ</w:t>
      </w:r>
    </w:p>
    <w:p w14:paraId="144C0709" w14:textId="0E17AF76" w:rsidR="00305736" w:rsidRPr="008B4943" w:rsidRDefault="0030573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  <w:cs/>
        </w:rPr>
      </w:pPr>
      <w:r w:rsidRPr="008B4943">
        <w:rPr>
          <w:i/>
          <w:iCs/>
          <w:cs/>
        </w:rPr>
        <w:t xml:space="preserve">ส่วนงาน </w:t>
      </w:r>
      <w:r w:rsidR="00A679BA" w:rsidRPr="008B4943">
        <w:rPr>
          <w:i/>
          <w:iCs/>
        </w:rPr>
        <w:t>5</w:t>
      </w:r>
      <w:r w:rsidR="008A6343" w:rsidRPr="008B4943">
        <w:rPr>
          <w:i/>
          <w:iCs/>
          <w:cs/>
        </w:rPr>
        <w:t xml:space="preserve">           </w:t>
      </w:r>
      <w:r w:rsidR="008A6343" w:rsidRPr="008B4943">
        <w:rPr>
          <w:i/>
          <w:iCs/>
          <w:cs/>
        </w:rPr>
        <w:tab/>
      </w:r>
      <w:r w:rsidRPr="008B4943">
        <w:rPr>
          <w:i/>
          <w:iCs/>
          <w:cs/>
        </w:rPr>
        <w:t xml:space="preserve"> ทรัพยากรธรรมชาติ</w:t>
      </w:r>
    </w:p>
    <w:p w14:paraId="43B69965" w14:textId="3DB2EB87" w:rsidR="00305736" w:rsidRPr="008B4943" w:rsidRDefault="0030573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8B4943">
        <w:rPr>
          <w:i/>
          <w:iCs/>
          <w:cs/>
        </w:rPr>
        <w:t xml:space="preserve">ส่วนงาน </w:t>
      </w:r>
      <w:r w:rsidR="00A679BA" w:rsidRPr="008B4943">
        <w:rPr>
          <w:i/>
          <w:iCs/>
        </w:rPr>
        <w:t>6</w:t>
      </w:r>
      <w:r w:rsidRPr="008B4943">
        <w:rPr>
          <w:i/>
          <w:iCs/>
          <w:cs/>
        </w:rPr>
        <w:t xml:space="preserve"> </w:t>
      </w:r>
      <w:r w:rsidR="008A6343" w:rsidRPr="008B4943">
        <w:rPr>
          <w:i/>
          <w:iCs/>
          <w:cs/>
        </w:rPr>
        <w:t xml:space="preserve">           </w:t>
      </w:r>
      <w:r w:rsidR="008A6343" w:rsidRPr="008B4943">
        <w:rPr>
          <w:i/>
          <w:iCs/>
          <w:cs/>
        </w:rPr>
        <w:tab/>
      </w:r>
      <w:r w:rsidRPr="008B4943">
        <w:rPr>
          <w:i/>
          <w:iCs/>
          <w:cs/>
        </w:rPr>
        <w:t>อื่น ๆ</w:t>
      </w:r>
    </w:p>
    <w:p w14:paraId="4F278936" w14:textId="77777777" w:rsidR="00305736" w:rsidRPr="008B4943" w:rsidRDefault="0030573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</w:p>
    <w:p w14:paraId="5BF965F5" w14:textId="4E2879A5" w:rsidR="007C5519" w:rsidRPr="008B4943" w:rsidRDefault="00305736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8B4943">
        <w:rPr>
          <w:cs/>
        </w:rPr>
        <w:t>ผลการดำเนินงานของแต่ละส่วนงานวัดโดยใช้ กำไรก่อนภาษี ต้นทุนทางการเงิน ค่าเสื่อมราคาและค่าตัดจำหน่าย กำไรจากอัตราแลกเปลี่ยน</w:t>
      </w:r>
      <w:r w:rsidR="00C03020" w:rsidRPr="008B4943">
        <w:rPr>
          <w:cs/>
        </w:rPr>
        <w:t xml:space="preserve"> กำไร</w:t>
      </w:r>
      <w:r w:rsidR="0000393D" w:rsidRPr="008B4943">
        <w:rPr>
          <w:cs/>
        </w:rPr>
        <w:t xml:space="preserve"> </w:t>
      </w:r>
      <w:r w:rsidR="00C03020" w:rsidRPr="008B4943">
        <w:rPr>
          <w:cs/>
        </w:rPr>
        <w:t>(ขาดทุน)</w:t>
      </w:r>
      <w:r w:rsidR="0000393D" w:rsidRPr="008B4943">
        <w:rPr>
          <w:cs/>
        </w:rPr>
        <w:t xml:space="preserve"> </w:t>
      </w:r>
      <w:r w:rsidR="00C03020" w:rsidRPr="008B4943">
        <w:rPr>
          <w:cs/>
        </w:rPr>
        <w:t>จากตราสารอนุพันธ์ของสัญญาซื้</w:t>
      </w:r>
      <w:r w:rsidR="00040EF6" w:rsidRPr="008B4943">
        <w:rPr>
          <w:cs/>
        </w:rPr>
        <w:tab/>
      </w:r>
      <w:r w:rsidR="00C03020" w:rsidRPr="008B4943">
        <w:rPr>
          <w:cs/>
        </w:rPr>
        <w:t>อขายเงินตราต่างประเทศล่วงหน้า</w:t>
      </w:r>
      <w:r w:rsidRPr="008B4943">
        <w:rPr>
          <w:cs/>
        </w:rPr>
        <w:t xml:space="preserve"> และขาดทุนจากการด้อยค่า (“กำไร (ขาดทุน) จากการดำเนินงานตามส่วนงาน”)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จากการดำเนินงานตามส่วนงาน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EE3483C" w14:textId="77777777" w:rsidR="00C03020" w:rsidRPr="008B4943" w:rsidRDefault="00C03020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  <w:sectPr w:rsidR="00C03020" w:rsidRPr="008B4943" w:rsidSect="0011785A">
          <w:pgSz w:w="11907" w:h="16840" w:code="9"/>
          <w:pgMar w:top="691" w:right="1152" w:bottom="576" w:left="1170" w:header="720" w:footer="720" w:gutter="0"/>
          <w:cols w:space="720"/>
          <w:docGrid w:linePitch="408"/>
        </w:sectPr>
      </w:pPr>
    </w:p>
    <w:p w14:paraId="02B9382D" w14:textId="18A18855" w:rsidR="00627B66" w:rsidRPr="008B4943" w:rsidRDefault="00585492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8B4943">
        <w:rPr>
          <w:snapToGrid w:val="0"/>
          <w:cs/>
          <w:lang w:eastAsia="th-TH"/>
        </w:rPr>
        <w:lastRenderedPageBreak/>
        <w:t>ข้อมูลเกี่ยวกับส่วนงานที่รายงานสำหรับงวด</w:t>
      </w:r>
      <w:r w:rsidR="00407E40" w:rsidRPr="008B4943">
        <w:rPr>
          <w:snapToGrid w:val="0"/>
          <w:cs/>
          <w:lang w:eastAsia="th-TH"/>
        </w:rPr>
        <w:t>หก</w:t>
      </w:r>
      <w:r w:rsidRPr="008B4943">
        <w:rPr>
          <w:snapToGrid w:val="0"/>
          <w:cs/>
          <w:lang w:eastAsia="th-TH"/>
        </w:rPr>
        <w:t xml:space="preserve">เดือนสิ้นสุดวันที่ </w:t>
      </w:r>
      <w:r w:rsidR="00A679BA" w:rsidRPr="008B4943">
        <w:rPr>
          <w:snapToGrid w:val="0"/>
          <w:lang w:eastAsia="th-TH"/>
        </w:rPr>
        <w:t>30</w:t>
      </w:r>
      <w:r w:rsidR="00407E40" w:rsidRPr="008B4943">
        <w:rPr>
          <w:snapToGrid w:val="0"/>
          <w:cs/>
          <w:lang w:eastAsia="th-TH"/>
        </w:rPr>
        <w:t xml:space="preserve"> มิถุนายน</w:t>
      </w:r>
      <w:r w:rsidR="00617971" w:rsidRPr="008B4943">
        <w:rPr>
          <w:snapToGrid w:val="0"/>
          <w:cs/>
          <w:lang w:eastAsia="th-TH"/>
        </w:rPr>
        <w:t xml:space="preserve"> </w:t>
      </w:r>
      <w:r w:rsidR="00A679BA" w:rsidRPr="008B4943">
        <w:rPr>
          <w:snapToGrid w:val="0"/>
          <w:lang w:eastAsia="th-TH"/>
        </w:rPr>
        <w:t>2563</w:t>
      </w:r>
      <w:r w:rsidR="00617971" w:rsidRPr="008B4943">
        <w:rPr>
          <w:snapToGrid w:val="0"/>
          <w:cs/>
          <w:lang w:eastAsia="th-TH"/>
        </w:rPr>
        <w:t xml:space="preserve"> และ </w:t>
      </w:r>
      <w:r w:rsidR="00A679BA" w:rsidRPr="008B4943">
        <w:rPr>
          <w:snapToGrid w:val="0"/>
          <w:lang w:eastAsia="th-TH"/>
        </w:rPr>
        <w:t>2562</w:t>
      </w:r>
      <w:r w:rsidRPr="008B4943">
        <w:rPr>
          <w:snapToGrid w:val="0"/>
          <w:cs/>
          <w:lang w:eastAsia="th-TH"/>
        </w:rPr>
        <w:t xml:space="preserve"> มีดังนี้</w:t>
      </w:r>
    </w:p>
    <w:p w14:paraId="69E82A0C" w14:textId="0AA1FB15" w:rsidR="00380E2F" w:rsidRPr="008B4943" w:rsidRDefault="00380E2F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380E2F" w:rsidRPr="008B4943" w14:paraId="61237D51" w14:textId="77777777" w:rsidTr="00380E2F">
        <w:tc>
          <w:tcPr>
            <w:tcW w:w="3960" w:type="dxa"/>
          </w:tcPr>
          <w:p w14:paraId="01BEC05E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0DE68FB3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งบการเงินรวม</w:t>
            </w:r>
          </w:p>
        </w:tc>
      </w:tr>
      <w:tr w:rsidR="00380E2F" w:rsidRPr="008B4943" w14:paraId="26378A8D" w14:textId="77777777" w:rsidTr="00380E2F">
        <w:tc>
          <w:tcPr>
            <w:tcW w:w="3960" w:type="dxa"/>
          </w:tcPr>
          <w:p w14:paraId="298B86F4" w14:textId="77777777" w:rsidR="00380E2F" w:rsidRPr="008B4943" w:rsidRDefault="00380E2F" w:rsidP="008B4943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</w:p>
          <w:p w14:paraId="68C50FF0" w14:textId="43DA779B" w:rsidR="00380E2F" w:rsidRPr="008B4943" w:rsidRDefault="00380E2F" w:rsidP="008B4943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8B4943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</w:p>
          <w:p w14:paraId="6B014719" w14:textId="4A36CC9A" w:rsidR="00380E2F" w:rsidRPr="008B4943" w:rsidRDefault="00A679BA" w:rsidP="008B4943">
            <w:pPr>
              <w:spacing w:line="240" w:lineRule="auto"/>
              <w:ind w:left="156"/>
              <w:jc w:val="both"/>
              <w:rPr>
                <w:b/>
                <w:bCs/>
              </w:rPr>
            </w:pPr>
            <w:r w:rsidRPr="008B4943">
              <w:rPr>
                <w:b/>
                <w:bCs/>
                <w:i/>
                <w:iCs/>
              </w:rPr>
              <w:t>30</w:t>
            </w:r>
            <w:r w:rsidR="00380E2F" w:rsidRPr="008B4943">
              <w:rPr>
                <w:b/>
                <w:bCs/>
                <w:i/>
                <w:iCs/>
                <w:cs/>
              </w:rPr>
              <w:t xml:space="preserve"> มิถุนายน </w:t>
            </w:r>
            <w:r w:rsidRPr="008B4943">
              <w:rPr>
                <w:b/>
                <w:bCs/>
                <w:i/>
                <w:iCs/>
              </w:rPr>
              <w:t>2563</w:t>
            </w:r>
          </w:p>
        </w:tc>
        <w:tc>
          <w:tcPr>
            <w:tcW w:w="1293" w:type="dxa"/>
            <w:vAlign w:val="bottom"/>
          </w:tcPr>
          <w:p w14:paraId="2B116CEA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rPr>
                <w:cs/>
              </w:rPr>
              <w:t>โรงกลั่นและการค้าน้ำมัน</w:t>
            </w:r>
          </w:p>
        </w:tc>
        <w:tc>
          <w:tcPr>
            <w:tcW w:w="1294" w:type="dxa"/>
            <w:vAlign w:val="bottom"/>
          </w:tcPr>
          <w:p w14:paraId="568C16F6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5759BFEB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rPr>
                <w:cs/>
              </w:rPr>
              <w:t>พลังงานไฟฟ้า</w:t>
            </w:r>
          </w:p>
        </w:tc>
        <w:tc>
          <w:tcPr>
            <w:tcW w:w="1294" w:type="dxa"/>
            <w:vAlign w:val="bottom"/>
          </w:tcPr>
          <w:p w14:paraId="2924916F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rPr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7AEC1AD9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</w:pPr>
            <w:r w:rsidRPr="008B4943">
              <w:rPr>
                <w:cs/>
              </w:rPr>
              <w:t>ทรัพยากร</w:t>
            </w:r>
            <w:r w:rsidRPr="008B4943">
              <w:rPr>
                <w:cs/>
              </w:rPr>
              <w:br/>
              <w:t>ธรรมชาติ</w:t>
            </w:r>
          </w:p>
        </w:tc>
        <w:tc>
          <w:tcPr>
            <w:tcW w:w="1294" w:type="dxa"/>
            <w:vAlign w:val="bottom"/>
          </w:tcPr>
          <w:p w14:paraId="4ECEFAA1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7571DFCE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rPr>
                <w:cs/>
              </w:rPr>
              <w:t>รายการ</w:t>
            </w:r>
            <w:r w:rsidRPr="008B4943">
              <w:br/>
            </w:r>
            <w:r w:rsidRPr="008B4943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2CA3E290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rPr>
                <w:cs/>
              </w:rPr>
              <w:t>รวม</w:t>
            </w:r>
          </w:p>
        </w:tc>
      </w:tr>
      <w:tr w:rsidR="00380E2F" w:rsidRPr="008B4943" w14:paraId="6D5062D9" w14:textId="77777777" w:rsidTr="00380E2F">
        <w:tc>
          <w:tcPr>
            <w:tcW w:w="3960" w:type="dxa"/>
          </w:tcPr>
          <w:p w14:paraId="3BCB0DB4" w14:textId="77777777" w:rsidR="00380E2F" w:rsidRPr="008B4943" w:rsidRDefault="00380E2F" w:rsidP="008B4943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77D97AFE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8B4943">
              <w:rPr>
                <w:i/>
                <w:iCs/>
                <w:cs/>
              </w:rPr>
              <w:t>(ล้านบาท)</w:t>
            </w:r>
          </w:p>
        </w:tc>
      </w:tr>
      <w:tr w:rsidR="00380E2F" w:rsidRPr="008B4943" w14:paraId="7C75D9F2" w14:textId="77777777" w:rsidTr="00380E2F">
        <w:tc>
          <w:tcPr>
            <w:tcW w:w="3960" w:type="dxa"/>
            <w:vAlign w:val="bottom"/>
          </w:tcPr>
          <w:p w14:paraId="3FED1359" w14:textId="77777777" w:rsidR="00380E2F" w:rsidRPr="008B4943" w:rsidRDefault="00380E2F" w:rsidP="008B4943">
            <w:pPr>
              <w:spacing w:line="240" w:lineRule="auto"/>
              <w:jc w:val="both"/>
            </w:pPr>
            <w:r w:rsidRPr="008B4943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050C0232" w14:textId="27E2701C" w:rsidR="00380E2F" w:rsidRPr="008B4943" w:rsidRDefault="008401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1</w:t>
            </w:r>
            <w:r w:rsidR="00A679BA" w:rsidRPr="008B4943">
              <w:t>8</w:t>
            </w:r>
            <w:r w:rsidRPr="008B4943">
              <w:t>,</w:t>
            </w:r>
            <w:r w:rsidR="00A679BA" w:rsidRPr="008B4943">
              <w:t>325</w:t>
            </w:r>
          </w:p>
        </w:tc>
        <w:tc>
          <w:tcPr>
            <w:tcW w:w="1294" w:type="dxa"/>
            <w:vAlign w:val="center"/>
          </w:tcPr>
          <w:p w14:paraId="38BCE8DE" w14:textId="0175BF53" w:rsidR="00380E2F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48</w:t>
            </w:r>
            <w:r w:rsidR="0084012F" w:rsidRPr="008B4943">
              <w:t>,1</w:t>
            </w:r>
            <w:r w:rsidRPr="008B4943">
              <w:t>44</w:t>
            </w:r>
          </w:p>
        </w:tc>
        <w:tc>
          <w:tcPr>
            <w:tcW w:w="1294" w:type="dxa"/>
            <w:vAlign w:val="center"/>
          </w:tcPr>
          <w:p w14:paraId="423E6909" w14:textId="40FA76AA" w:rsidR="00380E2F" w:rsidRPr="008B4943" w:rsidRDefault="008401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1,</w:t>
            </w:r>
            <w:r w:rsidR="00A679BA" w:rsidRPr="008B4943">
              <w:t>852</w:t>
            </w:r>
          </w:p>
        </w:tc>
        <w:tc>
          <w:tcPr>
            <w:tcW w:w="1294" w:type="dxa"/>
            <w:vAlign w:val="center"/>
          </w:tcPr>
          <w:p w14:paraId="6F5056AF" w14:textId="67A79E39" w:rsidR="00380E2F" w:rsidRPr="008B4943" w:rsidRDefault="008401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8B4943">
              <w:t>1,</w:t>
            </w:r>
            <w:r w:rsidR="00A679BA" w:rsidRPr="008B4943">
              <w:t>343</w:t>
            </w:r>
          </w:p>
        </w:tc>
        <w:tc>
          <w:tcPr>
            <w:tcW w:w="1293" w:type="dxa"/>
            <w:vAlign w:val="center"/>
          </w:tcPr>
          <w:p w14:paraId="781A5E4C" w14:textId="70333FB0" w:rsidR="00380E2F" w:rsidRPr="008B4943" w:rsidRDefault="008401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26A08B03" w14:textId="138796F2" w:rsidR="00380E2F" w:rsidRPr="008B4943" w:rsidRDefault="008401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1</w:t>
            </w:r>
          </w:p>
        </w:tc>
        <w:tc>
          <w:tcPr>
            <w:tcW w:w="1294" w:type="dxa"/>
            <w:vAlign w:val="center"/>
          </w:tcPr>
          <w:p w14:paraId="7801C03D" w14:textId="3155398D" w:rsidR="00380E2F" w:rsidRPr="008B4943" w:rsidRDefault="008401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7638CF4E" w14:textId="2810A424" w:rsidR="00380E2F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69</w:t>
            </w:r>
            <w:r w:rsidR="0084012F" w:rsidRPr="008B4943">
              <w:t>,</w:t>
            </w:r>
            <w:r w:rsidRPr="008B4943">
              <w:t>665</w:t>
            </w:r>
          </w:p>
        </w:tc>
      </w:tr>
      <w:tr w:rsidR="00380E2F" w:rsidRPr="008B4943" w14:paraId="3275CDED" w14:textId="77777777" w:rsidTr="00380E2F">
        <w:tc>
          <w:tcPr>
            <w:tcW w:w="3960" w:type="dxa"/>
          </w:tcPr>
          <w:p w14:paraId="5037076F" w14:textId="77777777" w:rsidR="00380E2F" w:rsidRPr="008B4943" w:rsidRDefault="00380E2F" w:rsidP="008B4943">
            <w:pPr>
              <w:spacing w:line="240" w:lineRule="auto"/>
              <w:jc w:val="both"/>
              <w:rPr>
                <w:cs/>
              </w:rPr>
            </w:pPr>
            <w:r w:rsidRPr="008B4943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6A25042A" w14:textId="20085DA7" w:rsidR="00380E2F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43</w:t>
            </w:r>
            <w:r w:rsidR="0084012F" w:rsidRPr="008B4943">
              <w:t>,</w:t>
            </w:r>
            <w:r w:rsidRPr="008B4943">
              <w:t>783</w:t>
            </w:r>
          </w:p>
        </w:tc>
        <w:tc>
          <w:tcPr>
            <w:tcW w:w="1294" w:type="dxa"/>
            <w:vAlign w:val="center"/>
          </w:tcPr>
          <w:p w14:paraId="291DAD1B" w14:textId="0F9CB255" w:rsidR="00380E2F" w:rsidRPr="008B4943" w:rsidRDefault="0084012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1</w:t>
            </w:r>
          </w:p>
        </w:tc>
        <w:tc>
          <w:tcPr>
            <w:tcW w:w="1294" w:type="dxa"/>
            <w:vAlign w:val="center"/>
          </w:tcPr>
          <w:p w14:paraId="7286A339" w14:textId="36E4F66B" w:rsidR="00380E2F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4</w:t>
            </w:r>
          </w:p>
        </w:tc>
        <w:tc>
          <w:tcPr>
            <w:tcW w:w="1294" w:type="dxa"/>
            <w:vAlign w:val="center"/>
          </w:tcPr>
          <w:p w14:paraId="3230A750" w14:textId="3B653E40" w:rsidR="00380E2F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4</w:t>
            </w:r>
            <w:r w:rsidR="0084012F" w:rsidRPr="008B4943">
              <w:t>,</w:t>
            </w:r>
            <w:r w:rsidRPr="008B4943">
              <w:t>725</w:t>
            </w:r>
          </w:p>
        </w:tc>
        <w:tc>
          <w:tcPr>
            <w:tcW w:w="1293" w:type="dxa"/>
            <w:vAlign w:val="center"/>
          </w:tcPr>
          <w:p w14:paraId="0F8F673B" w14:textId="74210516" w:rsidR="00380E2F" w:rsidRPr="008B4943" w:rsidRDefault="0084012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0B77FAA2" w14:textId="375753D0" w:rsidR="00380E2F" w:rsidRPr="008B4943" w:rsidRDefault="0084012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4D6D52C" w14:textId="48CDA668" w:rsidR="00380E2F" w:rsidRPr="008B4943" w:rsidRDefault="00413647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48</w:t>
            </w:r>
            <w:r w:rsidRPr="008B4943">
              <w:t>,</w:t>
            </w:r>
            <w:r w:rsidR="00A679BA" w:rsidRPr="008B4943">
              <w:t>5</w:t>
            </w:r>
            <w:r w:rsidRPr="008B4943">
              <w:t>1</w:t>
            </w:r>
            <w:r w:rsidR="00A679BA" w:rsidRPr="008B4943">
              <w:t>3</w:t>
            </w:r>
            <w:r w:rsidR="0084012F" w:rsidRPr="008B4943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10BCB4EE" w14:textId="3ED3EFFF" w:rsidR="00380E2F" w:rsidRPr="008B4943" w:rsidRDefault="0084012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-</w:t>
            </w:r>
          </w:p>
        </w:tc>
      </w:tr>
      <w:tr w:rsidR="00380E2F" w:rsidRPr="008B4943" w14:paraId="5E469495" w14:textId="77777777" w:rsidTr="00380E2F">
        <w:tc>
          <w:tcPr>
            <w:tcW w:w="3960" w:type="dxa"/>
          </w:tcPr>
          <w:p w14:paraId="6C69D12A" w14:textId="77777777" w:rsidR="00380E2F" w:rsidRPr="008B4943" w:rsidRDefault="00380E2F" w:rsidP="008B4943">
            <w:pPr>
              <w:spacing w:line="240" w:lineRule="auto"/>
              <w:jc w:val="both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328A30D2" w14:textId="3958DD95" w:rsidR="00380E2F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62</w:t>
            </w:r>
            <w:r w:rsidR="0084012F" w:rsidRPr="008B4943">
              <w:rPr>
                <w:b/>
                <w:bCs/>
              </w:rPr>
              <w:t>,1</w:t>
            </w:r>
            <w:r w:rsidRPr="008B4943">
              <w:rPr>
                <w:b/>
                <w:bCs/>
              </w:rPr>
              <w:t>08</w:t>
            </w:r>
          </w:p>
        </w:tc>
        <w:tc>
          <w:tcPr>
            <w:tcW w:w="1294" w:type="dxa"/>
            <w:vAlign w:val="center"/>
          </w:tcPr>
          <w:p w14:paraId="7A7FA5CD" w14:textId="55DB3E58" w:rsidR="00380E2F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48</w:t>
            </w:r>
            <w:r w:rsidR="0084012F" w:rsidRPr="008B4943">
              <w:rPr>
                <w:b/>
                <w:bCs/>
              </w:rPr>
              <w:t>,1</w:t>
            </w:r>
            <w:r w:rsidRPr="008B4943">
              <w:rPr>
                <w:b/>
                <w:bCs/>
              </w:rPr>
              <w:t>45</w:t>
            </w:r>
          </w:p>
        </w:tc>
        <w:tc>
          <w:tcPr>
            <w:tcW w:w="1294" w:type="dxa"/>
            <w:vAlign w:val="center"/>
          </w:tcPr>
          <w:p w14:paraId="0E08AE8C" w14:textId="58A41093" w:rsidR="00380E2F" w:rsidRPr="008B4943" w:rsidRDefault="0084012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856</w:t>
            </w:r>
          </w:p>
        </w:tc>
        <w:tc>
          <w:tcPr>
            <w:tcW w:w="1294" w:type="dxa"/>
            <w:vAlign w:val="center"/>
          </w:tcPr>
          <w:p w14:paraId="7E1CFB1C" w14:textId="31F25829" w:rsidR="00380E2F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6</w:t>
            </w:r>
            <w:r w:rsidR="0084012F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068</w:t>
            </w:r>
          </w:p>
        </w:tc>
        <w:tc>
          <w:tcPr>
            <w:tcW w:w="1293" w:type="dxa"/>
            <w:vAlign w:val="center"/>
          </w:tcPr>
          <w:p w14:paraId="38DA619A" w14:textId="2F341BB1" w:rsidR="00380E2F" w:rsidRPr="008B4943" w:rsidRDefault="0084012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2CDF114F" w14:textId="20E05494" w:rsidR="00380E2F" w:rsidRPr="008B4943" w:rsidRDefault="00413647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1</w:t>
            </w:r>
          </w:p>
        </w:tc>
        <w:tc>
          <w:tcPr>
            <w:tcW w:w="1294" w:type="dxa"/>
            <w:vAlign w:val="center"/>
          </w:tcPr>
          <w:p w14:paraId="04A7DEAB" w14:textId="4C39857B" w:rsidR="00380E2F" w:rsidRPr="008B4943" w:rsidRDefault="00413647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(</w:t>
            </w:r>
            <w:r w:rsidR="00A679BA" w:rsidRPr="008B4943">
              <w:rPr>
                <w:b/>
                <w:bCs/>
              </w:rPr>
              <w:t>48</w:t>
            </w:r>
            <w:r w:rsidRPr="008B4943">
              <w:rPr>
                <w:b/>
                <w:bCs/>
              </w:rPr>
              <w:t>,</w:t>
            </w:r>
            <w:r w:rsidR="00A679BA" w:rsidRPr="008B4943">
              <w:rPr>
                <w:b/>
                <w:bCs/>
              </w:rPr>
              <w:t>5</w:t>
            </w: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3</w:t>
            </w:r>
            <w:r w:rsidR="0084012F" w:rsidRPr="008B4943">
              <w:rPr>
                <w:b/>
                <w:bCs/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3715E6DE" w14:textId="3DF5EC64" w:rsidR="00380E2F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69</w:t>
            </w:r>
            <w:r w:rsidR="00413647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665</w:t>
            </w:r>
          </w:p>
        </w:tc>
      </w:tr>
      <w:tr w:rsidR="00380E2F" w:rsidRPr="008B4943" w14:paraId="0996C827" w14:textId="77777777" w:rsidTr="00380E2F">
        <w:tc>
          <w:tcPr>
            <w:tcW w:w="3960" w:type="dxa"/>
          </w:tcPr>
          <w:p w14:paraId="54BF1256" w14:textId="77777777" w:rsidR="00380E2F" w:rsidRPr="008B4943" w:rsidRDefault="00380E2F" w:rsidP="008B4943">
            <w:pPr>
              <w:spacing w:line="240" w:lineRule="auto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293" w:type="dxa"/>
            <w:vAlign w:val="center"/>
          </w:tcPr>
          <w:p w14:paraId="412F50E6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4F3F515C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4B210D0A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4DFE1192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26F4FF2F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1FEE6C31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18B95D88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1A45FA0F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</w:tr>
      <w:tr w:rsidR="00380E2F" w:rsidRPr="008B4943" w14:paraId="44056459" w14:textId="77777777" w:rsidTr="00380E2F">
        <w:tc>
          <w:tcPr>
            <w:tcW w:w="3960" w:type="dxa"/>
          </w:tcPr>
          <w:p w14:paraId="78892435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8B4943">
              <w:rPr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403EED41" w14:textId="6BD36CEB" w:rsidR="00380E2F" w:rsidRPr="008B4943" w:rsidRDefault="007E72F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3</w:t>
            </w:r>
            <w:r w:rsidRPr="008B4943">
              <w:t>,</w:t>
            </w:r>
            <w:r w:rsidR="00A679BA" w:rsidRPr="008B4943">
              <w:t>375</w:t>
            </w:r>
            <w:r w:rsidRPr="008B4943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4920B4F3" w14:textId="0898AECC" w:rsidR="00380E2F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806</w:t>
            </w:r>
          </w:p>
        </w:tc>
        <w:tc>
          <w:tcPr>
            <w:tcW w:w="1294" w:type="dxa"/>
            <w:vAlign w:val="center"/>
          </w:tcPr>
          <w:p w14:paraId="06CA9C0F" w14:textId="1F5D3F9F" w:rsidR="00380E2F" w:rsidRPr="008B4943" w:rsidRDefault="00EE529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1,</w:t>
            </w:r>
            <w:r w:rsidR="00A679BA" w:rsidRPr="008B4943">
              <w:t>63</w:t>
            </w:r>
            <w:r w:rsidR="00B924B4" w:rsidRPr="008B4943">
              <w:t>3</w:t>
            </w:r>
          </w:p>
        </w:tc>
        <w:tc>
          <w:tcPr>
            <w:tcW w:w="1294" w:type="dxa"/>
            <w:vAlign w:val="center"/>
          </w:tcPr>
          <w:p w14:paraId="25D18D65" w14:textId="3AD02A11" w:rsidR="00380E2F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848</w:t>
            </w:r>
          </w:p>
        </w:tc>
        <w:tc>
          <w:tcPr>
            <w:tcW w:w="1293" w:type="dxa"/>
            <w:vAlign w:val="center"/>
          </w:tcPr>
          <w:p w14:paraId="732A1A07" w14:textId="28B4EB7F" w:rsidR="00380E2F" w:rsidRPr="008B4943" w:rsidRDefault="007E72F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(</w:t>
            </w:r>
            <w:r w:rsidRPr="008B4943">
              <w:t>1,1</w:t>
            </w:r>
            <w:r w:rsidR="00A679BA" w:rsidRPr="008B4943">
              <w:t>66</w:t>
            </w:r>
            <w:r w:rsidRPr="008B4943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3135838B" w14:textId="0B122704" w:rsidR="00380E2F" w:rsidRPr="008B4943" w:rsidRDefault="007E72F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6</w:t>
            </w:r>
            <w:r w:rsidRPr="008B4943">
              <w:t>1</w:t>
            </w:r>
            <w:r w:rsidRPr="008B4943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6D042EDB" w14:textId="2F26B619" w:rsidR="00380E2F" w:rsidRPr="008B4943" w:rsidRDefault="007E72F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54866CB6" w14:textId="02CF4FE1" w:rsidR="00380E2F" w:rsidRPr="008B4943" w:rsidRDefault="007E72F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8B4943">
              <w:rPr>
                <w:cs/>
              </w:rPr>
              <w:t>(</w:t>
            </w:r>
            <w:r w:rsidR="00EE5292" w:rsidRPr="008B4943">
              <w:t>1,</w:t>
            </w:r>
            <w:r w:rsidR="00A679BA" w:rsidRPr="008B4943">
              <w:t>4</w:t>
            </w:r>
            <w:r w:rsidR="00EE5292" w:rsidRPr="008B4943">
              <w:t>1</w:t>
            </w:r>
            <w:r w:rsidR="00B924B4" w:rsidRPr="008B4943">
              <w:t>5</w:t>
            </w:r>
            <w:r w:rsidRPr="008B4943">
              <w:rPr>
                <w:cs/>
              </w:rPr>
              <w:t>)</w:t>
            </w:r>
          </w:p>
        </w:tc>
      </w:tr>
      <w:tr w:rsidR="00380E2F" w:rsidRPr="008B4943" w14:paraId="3C0E8203" w14:textId="77777777" w:rsidTr="00380E2F">
        <w:tc>
          <w:tcPr>
            <w:tcW w:w="3960" w:type="dxa"/>
          </w:tcPr>
          <w:p w14:paraId="1DE78932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5686F4FE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12718619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28322E0C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281D4858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066D2479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241CFAE5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06D1DADE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3BC6288D" w14:textId="0E753AED" w:rsidR="00380E2F" w:rsidRPr="008B4943" w:rsidRDefault="007E72F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8B4943">
              <w:rPr>
                <w:cs/>
              </w:rPr>
              <w:t>(</w:t>
            </w:r>
            <w:r w:rsidR="00A679BA" w:rsidRPr="008B4943">
              <w:t>3</w:t>
            </w:r>
            <w:r w:rsidR="00EE5292" w:rsidRPr="008B4943">
              <w:t>,</w:t>
            </w:r>
            <w:r w:rsidR="000E176A" w:rsidRPr="008B4943">
              <w:t>2</w:t>
            </w:r>
            <w:r w:rsidR="00B924B4" w:rsidRPr="008B4943">
              <w:t>49</w:t>
            </w:r>
            <w:r w:rsidRPr="008B4943">
              <w:rPr>
                <w:cs/>
              </w:rPr>
              <w:t>)</w:t>
            </w:r>
          </w:p>
        </w:tc>
      </w:tr>
      <w:tr w:rsidR="00380E2F" w:rsidRPr="008B4943" w14:paraId="185D0B1D" w14:textId="77777777" w:rsidTr="00380E2F">
        <w:tc>
          <w:tcPr>
            <w:tcW w:w="3960" w:type="dxa"/>
          </w:tcPr>
          <w:p w14:paraId="139E904C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bookmarkStart w:id="4" w:name="OLE_LINK2"/>
            <w:bookmarkStart w:id="5" w:name="OLE_LINK3"/>
            <w:r w:rsidRPr="008B4943">
              <w:rPr>
                <w:cs/>
              </w:rPr>
              <w:t>ขาดทุนจากตราสารอนุพันธ์</w:t>
            </w:r>
            <w:bookmarkEnd w:id="4"/>
            <w:bookmarkEnd w:id="5"/>
          </w:p>
        </w:tc>
        <w:tc>
          <w:tcPr>
            <w:tcW w:w="1293" w:type="dxa"/>
          </w:tcPr>
          <w:p w14:paraId="451279F8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70DDE812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0C1CF799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E536234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6FEB3284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2CFDD2B0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20887099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2D545C13" w14:textId="4E76EC0A" w:rsidR="00380E2F" w:rsidRPr="008B4943" w:rsidRDefault="007E72F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8B4943">
              <w:rPr>
                <w:cs/>
              </w:rPr>
              <w:t>(</w:t>
            </w:r>
            <w:r w:rsidR="000E176A" w:rsidRPr="008B4943">
              <w:t>4</w:t>
            </w:r>
            <w:r w:rsidR="00B924B4" w:rsidRPr="008B4943">
              <w:t>1</w:t>
            </w:r>
            <w:r w:rsidRPr="008B4943">
              <w:rPr>
                <w:cs/>
              </w:rPr>
              <w:t>)</w:t>
            </w:r>
          </w:p>
        </w:tc>
      </w:tr>
      <w:tr w:rsidR="00380E2F" w:rsidRPr="008B4943" w14:paraId="485E9A1A" w14:textId="77777777" w:rsidTr="00380E2F">
        <w:tc>
          <w:tcPr>
            <w:tcW w:w="3960" w:type="dxa"/>
          </w:tcPr>
          <w:p w14:paraId="44801294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005596B4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6E83302F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39DC6F24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8A087E0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21898760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341B300A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120EB206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58D0411B" w14:textId="76C392E6" w:rsidR="00380E2F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8B4943">
              <w:t>459</w:t>
            </w:r>
          </w:p>
        </w:tc>
      </w:tr>
      <w:tr w:rsidR="00380E2F" w:rsidRPr="008B4943" w14:paraId="7CF65FD8" w14:textId="77777777" w:rsidTr="00380E2F">
        <w:tc>
          <w:tcPr>
            <w:tcW w:w="3960" w:type="dxa"/>
          </w:tcPr>
          <w:p w14:paraId="704AA37F" w14:textId="52ACAF9A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ขาดทุนจากการด้อย</w:t>
            </w:r>
            <w:r w:rsidR="00EC29CC" w:rsidRPr="008B4943">
              <w:rPr>
                <w:rFonts w:hint="cs"/>
                <w:cs/>
              </w:rPr>
              <w:t>ค่า</w:t>
            </w:r>
          </w:p>
        </w:tc>
        <w:tc>
          <w:tcPr>
            <w:tcW w:w="1293" w:type="dxa"/>
          </w:tcPr>
          <w:p w14:paraId="7A6F26FC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15378876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0E7AD489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1938520E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20B0A51A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33BA8AE5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166F52BA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47C573C0" w14:textId="10996305" w:rsidR="00380E2F" w:rsidRPr="008B4943" w:rsidRDefault="007E72F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(</w:t>
            </w:r>
            <w:r w:rsidR="006B73C4" w:rsidRPr="008B4943">
              <w:rPr>
                <w:rFonts w:hint="cs"/>
                <w:cs/>
              </w:rPr>
              <w:t>2</w:t>
            </w:r>
            <w:r w:rsidR="006B73C4" w:rsidRPr="008B4943">
              <w:t>,377</w:t>
            </w:r>
            <w:r w:rsidRPr="008B4943">
              <w:rPr>
                <w:cs/>
              </w:rPr>
              <w:t>)</w:t>
            </w:r>
          </w:p>
        </w:tc>
      </w:tr>
      <w:tr w:rsidR="00380E2F" w:rsidRPr="008B4943" w14:paraId="122D4AD3" w14:textId="77777777" w:rsidTr="00380E2F">
        <w:tc>
          <w:tcPr>
            <w:tcW w:w="3960" w:type="dxa"/>
          </w:tcPr>
          <w:p w14:paraId="51FCF607" w14:textId="77777777" w:rsidR="00380E2F" w:rsidRPr="008B4943" w:rsidRDefault="00380E2F" w:rsidP="008B4943">
            <w:pPr>
              <w:spacing w:line="240" w:lineRule="auto"/>
              <w:jc w:val="both"/>
              <w:rPr>
                <w:cs/>
              </w:rPr>
            </w:pPr>
            <w:r w:rsidRPr="008B4943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707739E4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28F4C761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5191AF47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CFE04DE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180D9CD5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5D46453C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6BDAEEED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490CFC06" w14:textId="0738B623" w:rsidR="00380E2F" w:rsidRPr="008B4943" w:rsidRDefault="007E72F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98</w:t>
            </w:r>
            <w:r w:rsidRPr="008B4943">
              <w:t>1</w:t>
            </w:r>
            <w:r w:rsidRPr="008B4943">
              <w:rPr>
                <w:cs/>
              </w:rPr>
              <w:t>)</w:t>
            </w:r>
          </w:p>
        </w:tc>
      </w:tr>
      <w:tr w:rsidR="00380E2F" w:rsidRPr="008B4943" w14:paraId="35D6C885" w14:textId="77777777" w:rsidTr="00380E2F">
        <w:tc>
          <w:tcPr>
            <w:tcW w:w="3960" w:type="dxa"/>
          </w:tcPr>
          <w:p w14:paraId="6E9C2F8E" w14:textId="77777777" w:rsidR="00380E2F" w:rsidRPr="008B4943" w:rsidRDefault="00380E2F" w:rsidP="008B4943">
            <w:pPr>
              <w:spacing w:line="240" w:lineRule="auto"/>
              <w:jc w:val="both"/>
              <w:rPr>
                <w:cs/>
              </w:rPr>
            </w:pPr>
            <w:r w:rsidRPr="008B4943">
              <w:rPr>
                <w:cs/>
              </w:rPr>
              <w:t>รายได้ภาษีเงินได้</w:t>
            </w:r>
          </w:p>
        </w:tc>
        <w:tc>
          <w:tcPr>
            <w:tcW w:w="1293" w:type="dxa"/>
            <w:vAlign w:val="bottom"/>
          </w:tcPr>
          <w:p w14:paraId="78D94F8C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43CD9C87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41FACBD2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4D6A1CE4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7AE33C5A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7A8F4D9D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66A1893A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5E1A6663" w14:textId="1B4CE0A2" w:rsidR="00380E2F" w:rsidRPr="008B4943" w:rsidRDefault="007E72F0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1,</w:t>
            </w:r>
            <w:r w:rsidR="00A679BA" w:rsidRPr="008B4943">
              <w:t>562</w:t>
            </w:r>
          </w:p>
        </w:tc>
      </w:tr>
      <w:tr w:rsidR="00380E2F" w:rsidRPr="008B4943" w14:paraId="1026D01A" w14:textId="77777777" w:rsidTr="00380E2F">
        <w:tc>
          <w:tcPr>
            <w:tcW w:w="3960" w:type="dxa"/>
          </w:tcPr>
          <w:p w14:paraId="0BD76705" w14:textId="77777777" w:rsidR="00380E2F" w:rsidRPr="008B4943" w:rsidRDefault="00380E2F" w:rsidP="008B4943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ขาดทุนสำหรับงวด</w:t>
            </w:r>
          </w:p>
        </w:tc>
        <w:tc>
          <w:tcPr>
            <w:tcW w:w="1293" w:type="dxa"/>
            <w:vAlign w:val="bottom"/>
          </w:tcPr>
          <w:p w14:paraId="6197CFFB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1812AD9F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1F9B73A5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29B05457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6CA04773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5BE1E94F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04C05026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60CF6A1D" w14:textId="4B33DFF5" w:rsidR="00380E2F" w:rsidRPr="008B4943" w:rsidRDefault="007E72F0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(</w:t>
            </w:r>
            <w:r w:rsidR="006B73C4" w:rsidRPr="008B4943">
              <w:rPr>
                <w:rFonts w:hint="cs"/>
                <w:b/>
                <w:bCs/>
                <w:cs/>
              </w:rPr>
              <w:t>6</w:t>
            </w:r>
            <w:r w:rsidR="006B73C4" w:rsidRPr="008B4943">
              <w:rPr>
                <w:b/>
                <w:bCs/>
              </w:rPr>
              <w:t>,</w:t>
            </w:r>
            <w:r w:rsidR="006B73C4" w:rsidRPr="008B4943">
              <w:rPr>
                <w:rFonts w:hint="cs"/>
                <w:b/>
                <w:bCs/>
                <w:cs/>
              </w:rPr>
              <w:t>042</w:t>
            </w:r>
            <w:r w:rsidRPr="008B4943">
              <w:rPr>
                <w:b/>
                <w:bCs/>
                <w:cs/>
              </w:rPr>
              <w:t>)</w:t>
            </w:r>
          </w:p>
        </w:tc>
      </w:tr>
      <w:tr w:rsidR="008502C8" w:rsidRPr="008B4943" w14:paraId="7BAC6CAC" w14:textId="77777777" w:rsidTr="00380E2F">
        <w:tc>
          <w:tcPr>
            <w:tcW w:w="3960" w:type="dxa"/>
          </w:tcPr>
          <w:p w14:paraId="2972650C" w14:textId="77777777" w:rsidR="008502C8" w:rsidRPr="008B4943" w:rsidRDefault="008502C8" w:rsidP="008B4943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293" w:type="dxa"/>
            <w:vAlign w:val="bottom"/>
          </w:tcPr>
          <w:p w14:paraId="249B401F" w14:textId="77777777" w:rsidR="008502C8" w:rsidRPr="008B4943" w:rsidRDefault="008502C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72F7B907" w14:textId="77777777" w:rsidR="008502C8" w:rsidRPr="008B4943" w:rsidRDefault="008502C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24824498" w14:textId="77777777" w:rsidR="008502C8" w:rsidRPr="008B4943" w:rsidRDefault="008502C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348E4938" w14:textId="77777777" w:rsidR="008502C8" w:rsidRPr="008B4943" w:rsidRDefault="008502C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519BC68E" w14:textId="77777777" w:rsidR="008502C8" w:rsidRPr="008B4943" w:rsidRDefault="008502C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601D0DED" w14:textId="77777777" w:rsidR="008502C8" w:rsidRPr="008B4943" w:rsidRDefault="008502C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55AC1CDB" w14:textId="77777777" w:rsidR="008502C8" w:rsidRPr="008B4943" w:rsidRDefault="008502C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46DBDCA4" w14:textId="77777777" w:rsidR="008502C8" w:rsidRPr="008B4943" w:rsidRDefault="008502C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cs/>
              </w:rPr>
            </w:pPr>
          </w:p>
        </w:tc>
      </w:tr>
      <w:tr w:rsidR="00380E2F" w:rsidRPr="008B4943" w14:paraId="2893328E" w14:textId="77777777" w:rsidTr="00380E2F">
        <w:tc>
          <w:tcPr>
            <w:tcW w:w="3960" w:type="dxa"/>
          </w:tcPr>
          <w:p w14:paraId="32F777C1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5AB9E501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งบการเงินรวม</w:t>
            </w:r>
          </w:p>
        </w:tc>
      </w:tr>
      <w:tr w:rsidR="00380E2F" w:rsidRPr="008B4943" w14:paraId="7A2BE053" w14:textId="77777777" w:rsidTr="00380E2F">
        <w:tc>
          <w:tcPr>
            <w:tcW w:w="3960" w:type="dxa"/>
          </w:tcPr>
          <w:p w14:paraId="3207273C" w14:textId="77777777" w:rsidR="00380E2F" w:rsidRPr="008B4943" w:rsidRDefault="00380E2F" w:rsidP="008B4943">
            <w:pPr>
              <w:spacing w:line="240" w:lineRule="auto"/>
              <w:jc w:val="both"/>
              <w:rPr>
                <w:b/>
                <w:bCs/>
              </w:rPr>
            </w:pPr>
          </w:p>
          <w:p w14:paraId="577904BC" w14:textId="320777BF" w:rsidR="00380E2F" w:rsidRPr="008B4943" w:rsidRDefault="00380E2F" w:rsidP="008B4943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8B4943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</w:p>
          <w:p w14:paraId="58B77544" w14:textId="319DCD96" w:rsidR="00380E2F" w:rsidRPr="008B4943" w:rsidRDefault="00A679BA" w:rsidP="008B4943">
            <w:pPr>
              <w:spacing w:line="240" w:lineRule="auto"/>
              <w:ind w:left="156"/>
              <w:jc w:val="both"/>
              <w:rPr>
                <w:b/>
                <w:bCs/>
              </w:rPr>
            </w:pPr>
            <w:r w:rsidRPr="008B4943">
              <w:rPr>
                <w:b/>
                <w:bCs/>
                <w:i/>
                <w:iCs/>
              </w:rPr>
              <w:t>30</w:t>
            </w:r>
            <w:r w:rsidR="00380E2F" w:rsidRPr="008B4943">
              <w:rPr>
                <w:b/>
                <w:bCs/>
                <w:i/>
                <w:iCs/>
                <w:cs/>
              </w:rPr>
              <w:t xml:space="preserve"> มิถุนายน </w:t>
            </w:r>
            <w:r w:rsidRPr="008B4943">
              <w:rPr>
                <w:b/>
                <w:bCs/>
                <w:i/>
                <w:iCs/>
              </w:rPr>
              <w:t>2562</w:t>
            </w:r>
          </w:p>
        </w:tc>
        <w:tc>
          <w:tcPr>
            <w:tcW w:w="1293" w:type="dxa"/>
            <w:vAlign w:val="bottom"/>
          </w:tcPr>
          <w:p w14:paraId="111A8ACC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rPr>
                <w:cs/>
              </w:rPr>
              <w:t>โรงกลั่นและการค้าน้ำมัน</w:t>
            </w:r>
          </w:p>
        </w:tc>
        <w:tc>
          <w:tcPr>
            <w:tcW w:w="1294" w:type="dxa"/>
            <w:vAlign w:val="bottom"/>
          </w:tcPr>
          <w:p w14:paraId="424B6676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61A6991A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rPr>
                <w:cs/>
              </w:rPr>
              <w:t>พลังงานไฟฟ้า</w:t>
            </w:r>
          </w:p>
        </w:tc>
        <w:tc>
          <w:tcPr>
            <w:tcW w:w="1294" w:type="dxa"/>
            <w:vAlign w:val="bottom"/>
          </w:tcPr>
          <w:p w14:paraId="4F4C6B49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rPr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41BCBE7D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</w:pPr>
            <w:r w:rsidRPr="008B4943">
              <w:rPr>
                <w:cs/>
              </w:rPr>
              <w:t>ทรัพยากร</w:t>
            </w:r>
            <w:r w:rsidRPr="008B4943">
              <w:rPr>
                <w:cs/>
              </w:rPr>
              <w:br/>
              <w:t>ธรรมชาติ</w:t>
            </w:r>
          </w:p>
        </w:tc>
        <w:tc>
          <w:tcPr>
            <w:tcW w:w="1294" w:type="dxa"/>
            <w:vAlign w:val="bottom"/>
          </w:tcPr>
          <w:p w14:paraId="00E49BA1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5D331746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4943">
              <w:rPr>
                <w:cs/>
              </w:rPr>
              <w:t>รายการ</w:t>
            </w:r>
            <w:r w:rsidRPr="008B4943">
              <w:br/>
            </w:r>
            <w:r w:rsidRPr="008B4943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0C10C395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B4943">
              <w:rPr>
                <w:cs/>
              </w:rPr>
              <w:t>รวม</w:t>
            </w:r>
          </w:p>
        </w:tc>
      </w:tr>
      <w:tr w:rsidR="00380E2F" w:rsidRPr="008B4943" w14:paraId="0890C12B" w14:textId="77777777" w:rsidTr="00380E2F">
        <w:tc>
          <w:tcPr>
            <w:tcW w:w="3960" w:type="dxa"/>
          </w:tcPr>
          <w:p w14:paraId="0049CF03" w14:textId="77777777" w:rsidR="00380E2F" w:rsidRPr="008B4943" w:rsidRDefault="00380E2F" w:rsidP="008B4943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2A974723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8B4943">
              <w:rPr>
                <w:i/>
                <w:iCs/>
                <w:cs/>
              </w:rPr>
              <w:t>(ล้านบาท)</w:t>
            </w:r>
          </w:p>
        </w:tc>
      </w:tr>
      <w:tr w:rsidR="00380E2F" w:rsidRPr="008B4943" w14:paraId="22292F9E" w14:textId="77777777" w:rsidTr="00380E2F">
        <w:tc>
          <w:tcPr>
            <w:tcW w:w="3960" w:type="dxa"/>
            <w:vAlign w:val="bottom"/>
          </w:tcPr>
          <w:p w14:paraId="344F3A01" w14:textId="77777777" w:rsidR="00380E2F" w:rsidRPr="008B4943" w:rsidRDefault="00380E2F" w:rsidP="008B4943">
            <w:pPr>
              <w:spacing w:line="240" w:lineRule="auto"/>
              <w:jc w:val="both"/>
            </w:pPr>
            <w:r w:rsidRPr="008B4943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5E7118B8" w14:textId="711AC06A" w:rsidR="00380E2F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22</w:t>
            </w:r>
            <w:r w:rsidR="00380E2F" w:rsidRPr="008B4943">
              <w:t>,1</w:t>
            </w:r>
            <w:r w:rsidRPr="008B4943">
              <w:t>34</w:t>
            </w:r>
          </w:p>
        </w:tc>
        <w:tc>
          <w:tcPr>
            <w:tcW w:w="1294" w:type="dxa"/>
            <w:vAlign w:val="center"/>
          </w:tcPr>
          <w:p w14:paraId="33CE3B50" w14:textId="1BF9BAD3" w:rsidR="00380E2F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68</w:t>
            </w:r>
            <w:r w:rsidR="00380E2F" w:rsidRPr="008B4943">
              <w:t>,</w:t>
            </w:r>
            <w:r w:rsidRPr="008B4943">
              <w:t>704</w:t>
            </w:r>
          </w:p>
        </w:tc>
        <w:tc>
          <w:tcPr>
            <w:tcW w:w="1294" w:type="dxa"/>
            <w:vAlign w:val="center"/>
          </w:tcPr>
          <w:p w14:paraId="09C63831" w14:textId="23579EF5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1,</w:t>
            </w:r>
            <w:r w:rsidR="00A679BA" w:rsidRPr="008B4943">
              <w:t>655</w:t>
            </w:r>
          </w:p>
        </w:tc>
        <w:tc>
          <w:tcPr>
            <w:tcW w:w="1294" w:type="dxa"/>
            <w:vAlign w:val="center"/>
          </w:tcPr>
          <w:p w14:paraId="14667842" w14:textId="1C69C8B3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8B4943">
              <w:t>1,</w:t>
            </w:r>
            <w:r w:rsidR="00A679BA" w:rsidRPr="008B4943">
              <w:t>358</w:t>
            </w:r>
          </w:p>
        </w:tc>
        <w:tc>
          <w:tcPr>
            <w:tcW w:w="1293" w:type="dxa"/>
            <w:vAlign w:val="center"/>
          </w:tcPr>
          <w:p w14:paraId="3A204841" w14:textId="29B3F80D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1</w:t>
            </w:r>
            <w:r w:rsidR="00A679BA" w:rsidRPr="008B4943">
              <w:t>0</w:t>
            </w:r>
          </w:p>
        </w:tc>
        <w:tc>
          <w:tcPr>
            <w:tcW w:w="1294" w:type="dxa"/>
            <w:vAlign w:val="center"/>
          </w:tcPr>
          <w:p w14:paraId="0380BC02" w14:textId="79BA369B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7CB95CC2" w14:textId="2D8ADBB0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6E287BFB" w14:textId="10EDB1B4" w:rsidR="00380E2F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93</w:t>
            </w:r>
            <w:r w:rsidR="00380E2F" w:rsidRPr="008B4943">
              <w:t>,</w:t>
            </w:r>
            <w:r w:rsidRPr="008B4943">
              <w:t>86</w:t>
            </w:r>
            <w:r w:rsidR="00380E2F" w:rsidRPr="008B4943">
              <w:t>1</w:t>
            </w:r>
          </w:p>
        </w:tc>
      </w:tr>
      <w:tr w:rsidR="00380E2F" w:rsidRPr="008B4943" w14:paraId="09B3E290" w14:textId="77777777" w:rsidTr="00380E2F">
        <w:tc>
          <w:tcPr>
            <w:tcW w:w="3960" w:type="dxa"/>
          </w:tcPr>
          <w:p w14:paraId="21147560" w14:textId="77777777" w:rsidR="00380E2F" w:rsidRPr="008B4943" w:rsidRDefault="00380E2F" w:rsidP="008B4943">
            <w:pPr>
              <w:spacing w:line="240" w:lineRule="auto"/>
              <w:jc w:val="both"/>
              <w:rPr>
                <w:cs/>
              </w:rPr>
            </w:pPr>
            <w:r w:rsidRPr="008B4943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28E7A776" w14:textId="423987A3" w:rsidR="00380E2F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64</w:t>
            </w:r>
            <w:r w:rsidR="00380E2F" w:rsidRPr="008B4943">
              <w:t>,</w:t>
            </w:r>
            <w:r w:rsidRPr="008B4943">
              <w:t>0</w:t>
            </w:r>
            <w:r w:rsidR="00380E2F" w:rsidRPr="008B4943">
              <w:t>1</w:t>
            </w:r>
            <w:r w:rsidRPr="008B4943">
              <w:t>2</w:t>
            </w:r>
          </w:p>
        </w:tc>
        <w:tc>
          <w:tcPr>
            <w:tcW w:w="1294" w:type="dxa"/>
            <w:vAlign w:val="center"/>
          </w:tcPr>
          <w:p w14:paraId="5A102D90" w14:textId="1A559CAE" w:rsidR="00380E2F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4</w:t>
            </w:r>
          </w:p>
        </w:tc>
        <w:tc>
          <w:tcPr>
            <w:tcW w:w="1294" w:type="dxa"/>
            <w:vAlign w:val="center"/>
          </w:tcPr>
          <w:p w14:paraId="39B0C308" w14:textId="3A4B8285" w:rsidR="00380E2F" w:rsidRPr="008B4943" w:rsidRDefault="00380E2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4D36DBF4" w14:textId="0674564C" w:rsidR="00380E2F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3</w:t>
            </w:r>
            <w:r w:rsidR="00380E2F" w:rsidRPr="008B4943">
              <w:t>,</w:t>
            </w:r>
            <w:r w:rsidRPr="008B4943">
              <w:t>443</w:t>
            </w:r>
          </w:p>
        </w:tc>
        <w:tc>
          <w:tcPr>
            <w:tcW w:w="1293" w:type="dxa"/>
            <w:vAlign w:val="center"/>
          </w:tcPr>
          <w:p w14:paraId="4CA0F582" w14:textId="5B48CAFD" w:rsidR="00380E2F" w:rsidRPr="008B4943" w:rsidRDefault="00380E2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55F75C35" w14:textId="26113A33" w:rsidR="00380E2F" w:rsidRPr="008B4943" w:rsidRDefault="00380E2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0D99513F" w14:textId="3266A012" w:rsidR="00380E2F" w:rsidRPr="008B4943" w:rsidRDefault="00380E2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67</w:t>
            </w:r>
            <w:r w:rsidRPr="008B4943">
              <w:t>,</w:t>
            </w:r>
            <w:r w:rsidR="00A679BA" w:rsidRPr="008B4943">
              <w:t>459</w:t>
            </w:r>
            <w:r w:rsidRPr="008B4943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4DCE9841" w14:textId="3BCE6734" w:rsidR="00380E2F" w:rsidRPr="008B4943" w:rsidRDefault="00380E2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-</w:t>
            </w:r>
          </w:p>
        </w:tc>
      </w:tr>
      <w:tr w:rsidR="00380E2F" w:rsidRPr="008B4943" w14:paraId="2A5425FC" w14:textId="77777777" w:rsidTr="00380E2F">
        <w:tc>
          <w:tcPr>
            <w:tcW w:w="3960" w:type="dxa"/>
          </w:tcPr>
          <w:p w14:paraId="550765D5" w14:textId="77777777" w:rsidR="00380E2F" w:rsidRPr="008B4943" w:rsidRDefault="00380E2F" w:rsidP="008B4943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17DA8D13" w14:textId="15C46DE5" w:rsidR="00380E2F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86</w:t>
            </w:r>
            <w:r w:rsidR="00380E2F" w:rsidRPr="008B4943">
              <w:rPr>
                <w:b/>
                <w:bCs/>
              </w:rPr>
              <w:t>,1</w:t>
            </w:r>
            <w:r w:rsidRPr="008B4943">
              <w:rPr>
                <w:b/>
                <w:bCs/>
              </w:rPr>
              <w:t>46</w:t>
            </w:r>
          </w:p>
        </w:tc>
        <w:tc>
          <w:tcPr>
            <w:tcW w:w="1294" w:type="dxa"/>
            <w:vAlign w:val="center"/>
          </w:tcPr>
          <w:p w14:paraId="3662CC92" w14:textId="30757AB5" w:rsidR="00380E2F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68</w:t>
            </w:r>
            <w:r w:rsidR="00380E2F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708</w:t>
            </w:r>
          </w:p>
        </w:tc>
        <w:tc>
          <w:tcPr>
            <w:tcW w:w="1294" w:type="dxa"/>
            <w:vAlign w:val="center"/>
          </w:tcPr>
          <w:p w14:paraId="074EDF80" w14:textId="04FA2D48" w:rsidR="00380E2F" w:rsidRPr="008B4943" w:rsidRDefault="00380E2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655</w:t>
            </w:r>
          </w:p>
        </w:tc>
        <w:tc>
          <w:tcPr>
            <w:tcW w:w="1294" w:type="dxa"/>
            <w:vAlign w:val="center"/>
          </w:tcPr>
          <w:p w14:paraId="77E0D889" w14:textId="34865C8C" w:rsidR="00380E2F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4</w:t>
            </w:r>
            <w:r w:rsidR="00380E2F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80</w:t>
            </w:r>
            <w:r w:rsidR="00380E2F" w:rsidRPr="008B4943">
              <w:rPr>
                <w:b/>
                <w:bCs/>
              </w:rPr>
              <w:t>1</w:t>
            </w:r>
          </w:p>
        </w:tc>
        <w:tc>
          <w:tcPr>
            <w:tcW w:w="1293" w:type="dxa"/>
            <w:vAlign w:val="center"/>
          </w:tcPr>
          <w:p w14:paraId="07DFF1F7" w14:textId="0E7F2E46" w:rsidR="00380E2F" w:rsidRPr="008B4943" w:rsidRDefault="00380E2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0</w:t>
            </w:r>
          </w:p>
        </w:tc>
        <w:tc>
          <w:tcPr>
            <w:tcW w:w="1294" w:type="dxa"/>
            <w:vAlign w:val="center"/>
          </w:tcPr>
          <w:p w14:paraId="35523D50" w14:textId="09E5AFFE" w:rsidR="00380E2F" w:rsidRPr="008B4943" w:rsidRDefault="00380E2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2F0702D3" w14:textId="732ECE93" w:rsidR="00380E2F" w:rsidRPr="008B4943" w:rsidRDefault="00380E2F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(</w:t>
            </w:r>
            <w:r w:rsidR="00A679BA" w:rsidRPr="008B4943">
              <w:rPr>
                <w:b/>
                <w:bCs/>
              </w:rPr>
              <w:t>67</w:t>
            </w:r>
            <w:r w:rsidRPr="008B4943">
              <w:rPr>
                <w:b/>
                <w:bCs/>
              </w:rPr>
              <w:t>,</w:t>
            </w:r>
            <w:r w:rsidR="00A679BA" w:rsidRPr="008B4943">
              <w:rPr>
                <w:b/>
                <w:bCs/>
              </w:rPr>
              <w:t>459</w:t>
            </w:r>
            <w:r w:rsidRPr="008B4943">
              <w:rPr>
                <w:b/>
                <w:bCs/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3B042D8C" w14:textId="57B50C8A" w:rsidR="00380E2F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93</w:t>
            </w:r>
            <w:r w:rsidR="00380E2F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86</w:t>
            </w:r>
            <w:r w:rsidR="00380E2F" w:rsidRPr="008B4943">
              <w:rPr>
                <w:b/>
                <w:bCs/>
              </w:rPr>
              <w:t>1</w:t>
            </w:r>
          </w:p>
        </w:tc>
      </w:tr>
      <w:tr w:rsidR="00380E2F" w:rsidRPr="008B4943" w14:paraId="035E3CC7" w14:textId="77777777" w:rsidTr="00380E2F">
        <w:tc>
          <w:tcPr>
            <w:tcW w:w="3960" w:type="dxa"/>
          </w:tcPr>
          <w:p w14:paraId="7941EB04" w14:textId="77777777" w:rsidR="00380E2F" w:rsidRPr="008B4943" w:rsidRDefault="00380E2F" w:rsidP="008B4943">
            <w:pPr>
              <w:spacing w:line="240" w:lineRule="auto"/>
              <w:jc w:val="both"/>
              <w:rPr>
                <w:cs/>
              </w:rPr>
            </w:pPr>
          </w:p>
        </w:tc>
        <w:tc>
          <w:tcPr>
            <w:tcW w:w="1293" w:type="dxa"/>
            <w:vAlign w:val="center"/>
          </w:tcPr>
          <w:p w14:paraId="70E1FAAD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285AB35D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3A9FBBA5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1CEE8003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3" w:type="dxa"/>
            <w:vAlign w:val="center"/>
          </w:tcPr>
          <w:p w14:paraId="04B1A91E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2EB195F4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6DD27200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3D6C6B54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</w:tr>
      <w:tr w:rsidR="00380E2F" w:rsidRPr="008B4943" w14:paraId="74EEFEA2" w14:textId="77777777" w:rsidTr="00380E2F">
        <w:tc>
          <w:tcPr>
            <w:tcW w:w="3960" w:type="dxa"/>
          </w:tcPr>
          <w:p w14:paraId="514E47CD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8B4943">
              <w:rPr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43257570" w14:textId="1DD9379C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1,1</w:t>
            </w:r>
            <w:r w:rsidR="00A679BA" w:rsidRPr="008B4943">
              <w:t>67</w:t>
            </w:r>
          </w:p>
        </w:tc>
        <w:tc>
          <w:tcPr>
            <w:tcW w:w="1294" w:type="dxa"/>
            <w:vAlign w:val="center"/>
          </w:tcPr>
          <w:p w14:paraId="0F172E18" w14:textId="7C31281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1,</w:t>
            </w:r>
            <w:r w:rsidR="00A679BA" w:rsidRPr="008B4943">
              <w:t>240</w:t>
            </w:r>
          </w:p>
        </w:tc>
        <w:tc>
          <w:tcPr>
            <w:tcW w:w="1294" w:type="dxa"/>
            <w:vAlign w:val="center"/>
          </w:tcPr>
          <w:p w14:paraId="0750117C" w14:textId="49CB3AB1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1,</w:t>
            </w:r>
            <w:r w:rsidR="00A679BA" w:rsidRPr="008B4943">
              <w:t>458</w:t>
            </w:r>
          </w:p>
        </w:tc>
        <w:tc>
          <w:tcPr>
            <w:tcW w:w="1294" w:type="dxa"/>
            <w:vAlign w:val="center"/>
          </w:tcPr>
          <w:p w14:paraId="25BB6F75" w14:textId="02DAF7B9" w:rsidR="00380E2F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330</w:t>
            </w:r>
          </w:p>
        </w:tc>
        <w:tc>
          <w:tcPr>
            <w:tcW w:w="1293" w:type="dxa"/>
            <w:vAlign w:val="center"/>
          </w:tcPr>
          <w:p w14:paraId="22AF91D4" w14:textId="6C05CBC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1</w:t>
            </w:r>
            <w:r w:rsidR="00A679BA" w:rsidRPr="008B4943">
              <w:t>22</w:t>
            </w:r>
          </w:p>
        </w:tc>
        <w:tc>
          <w:tcPr>
            <w:tcW w:w="1294" w:type="dxa"/>
            <w:vAlign w:val="center"/>
          </w:tcPr>
          <w:p w14:paraId="447A3FF1" w14:textId="26B826AD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70</w:t>
            </w:r>
            <w:r w:rsidRPr="008B4943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20F3D6CC" w14:textId="16FD1454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45840635" w14:textId="1DF6B6A0" w:rsidR="00380E2F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8B4943">
              <w:t>4</w:t>
            </w:r>
            <w:r w:rsidR="00380E2F" w:rsidRPr="008B4943">
              <w:t>,1</w:t>
            </w:r>
            <w:r w:rsidRPr="008B4943">
              <w:t>47</w:t>
            </w:r>
          </w:p>
        </w:tc>
      </w:tr>
      <w:tr w:rsidR="00380E2F" w:rsidRPr="008B4943" w14:paraId="0F7D4857" w14:textId="77777777" w:rsidTr="00380E2F">
        <w:tc>
          <w:tcPr>
            <w:tcW w:w="3960" w:type="dxa"/>
          </w:tcPr>
          <w:p w14:paraId="0FAB95D3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449F74A0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344A0813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1724949A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7165874C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5F046704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46F100C2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26B6F96E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548BBA77" w14:textId="59E63529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8B4943">
              <w:rPr>
                <w:cs/>
              </w:rPr>
              <w:t>(</w:t>
            </w:r>
            <w:r w:rsidR="00A679BA" w:rsidRPr="008B4943">
              <w:t>2</w:t>
            </w:r>
            <w:r w:rsidRPr="008B4943">
              <w:t>,</w:t>
            </w:r>
            <w:r w:rsidR="00A679BA" w:rsidRPr="008B4943">
              <w:t>445</w:t>
            </w:r>
            <w:r w:rsidRPr="008B4943">
              <w:rPr>
                <w:cs/>
              </w:rPr>
              <w:t>)</w:t>
            </w:r>
          </w:p>
        </w:tc>
      </w:tr>
      <w:tr w:rsidR="00380E2F" w:rsidRPr="008B4943" w14:paraId="7D846B38" w14:textId="77777777" w:rsidTr="00380E2F">
        <w:tc>
          <w:tcPr>
            <w:tcW w:w="3960" w:type="dxa"/>
          </w:tcPr>
          <w:p w14:paraId="544CF4AA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27530D67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3835F49F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08F64730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6B15C497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3D23D1FC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223B9793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6332B2E0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2B05185D" w14:textId="5AEE4696" w:rsidR="00380E2F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8B4943">
              <w:t>225</w:t>
            </w:r>
          </w:p>
        </w:tc>
      </w:tr>
      <w:tr w:rsidR="00380E2F" w:rsidRPr="008B4943" w14:paraId="456B466C" w14:textId="77777777" w:rsidTr="00380E2F">
        <w:tc>
          <w:tcPr>
            <w:tcW w:w="3960" w:type="dxa"/>
          </w:tcPr>
          <w:p w14:paraId="5C122F77" w14:textId="77777777" w:rsidR="00380E2F" w:rsidRPr="008B4943" w:rsidRDefault="00380E2F" w:rsidP="008B4943">
            <w:pPr>
              <w:spacing w:line="240" w:lineRule="auto"/>
              <w:jc w:val="both"/>
              <w:rPr>
                <w:cs/>
              </w:rPr>
            </w:pPr>
            <w:r w:rsidRPr="008B4943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40B3C644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4BC9F6F8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1E1460E3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0ED5A14F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349A1A0F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16E67A6F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22F3A4A8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78007A93" w14:textId="13BD2154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 w:rsidRPr="008B4943">
              <w:rPr>
                <w:cs/>
              </w:rPr>
              <w:t>(</w:t>
            </w:r>
            <w:r w:rsidR="00A679BA" w:rsidRPr="008B4943">
              <w:t>864</w:t>
            </w:r>
            <w:r w:rsidRPr="008B4943">
              <w:rPr>
                <w:cs/>
              </w:rPr>
              <w:t>)</w:t>
            </w:r>
          </w:p>
        </w:tc>
      </w:tr>
      <w:tr w:rsidR="00380E2F" w:rsidRPr="008B4943" w14:paraId="1B8A6135" w14:textId="77777777" w:rsidTr="00380E2F">
        <w:tc>
          <w:tcPr>
            <w:tcW w:w="3960" w:type="dxa"/>
          </w:tcPr>
          <w:p w14:paraId="3F79822A" w14:textId="77777777" w:rsidR="00380E2F" w:rsidRPr="008B4943" w:rsidRDefault="00380E2F" w:rsidP="008B4943">
            <w:pPr>
              <w:spacing w:line="240" w:lineRule="auto"/>
              <w:jc w:val="both"/>
              <w:rPr>
                <w:cs/>
              </w:rPr>
            </w:pPr>
            <w:r w:rsidRPr="008B4943">
              <w:rPr>
                <w:cs/>
              </w:rPr>
              <w:t>รายได้ภาษีเงินได้</w:t>
            </w:r>
          </w:p>
        </w:tc>
        <w:tc>
          <w:tcPr>
            <w:tcW w:w="1293" w:type="dxa"/>
            <w:vAlign w:val="bottom"/>
          </w:tcPr>
          <w:p w14:paraId="3383526F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4FFE499C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695AC4FA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5A43ACD2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7149D3BF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384D2FF6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0435C7AA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1E396953" w14:textId="6279139A" w:rsidR="00380E2F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4943">
              <w:t>7</w:t>
            </w:r>
          </w:p>
        </w:tc>
      </w:tr>
      <w:tr w:rsidR="00380E2F" w:rsidRPr="008B4943" w14:paraId="4D40ABFB" w14:textId="77777777" w:rsidTr="00380E2F">
        <w:tc>
          <w:tcPr>
            <w:tcW w:w="3960" w:type="dxa"/>
          </w:tcPr>
          <w:p w14:paraId="26BFEFBE" w14:textId="77777777" w:rsidR="00380E2F" w:rsidRPr="008B4943" w:rsidRDefault="00380E2F" w:rsidP="008B4943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กำไรสำหรับงวด</w:t>
            </w:r>
          </w:p>
        </w:tc>
        <w:tc>
          <w:tcPr>
            <w:tcW w:w="1293" w:type="dxa"/>
            <w:vAlign w:val="bottom"/>
          </w:tcPr>
          <w:p w14:paraId="2C5D1C6C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0B183141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3A26522C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6B2B275E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719222A1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0E476078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634C974F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0C55A8FD" w14:textId="0C664A27" w:rsidR="00380E2F" w:rsidRPr="008B4943" w:rsidRDefault="00380E2F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070</w:t>
            </w:r>
          </w:p>
        </w:tc>
      </w:tr>
    </w:tbl>
    <w:p w14:paraId="032A1D9D" w14:textId="77777777" w:rsidR="00380E2F" w:rsidRPr="008B4943" w:rsidRDefault="00380E2F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14:paraId="2A7A1AF4" w14:textId="028DF67D" w:rsidR="00407E40" w:rsidRPr="008B4943" w:rsidRDefault="00407E40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14:paraId="52362749" w14:textId="77777777" w:rsidR="00407E40" w:rsidRPr="008B4943" w:rsidRDefault="00407E40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14:paraId="778EB74A" w14:textId="77777777" w:rsidR="00407E40" w:rsidRPr="008B4943" w:rsidRDefault="00407E40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14:paraId="22C0CCC5" w14:textId="3FFDB148" w:rsidR="00E47C20" w:rsidRPr="008B4943" w:rsidRDefault="00E47C20" w:rsidP="008B4943">
      <w:pPr>
        <w:rPr>
          <w:cs/>
        </w:rPr>
        <w:sectPr w:rsidR="00E47C20" w:rsidRPr="008B4943" w:rsidSect="0011785A">
          <w:headerReference w:type="default" r:id="rId22"/>
          <w:pgSz w:w="16840" w:h="11907" w:orient="landscape" w:code="9"/>
          <w:pgMar w:top="1152" w:right="691" w:bottom="1152" w:left="576" w:header="720" w:footer="720" w:gutter="0"/>
          <w:cols w:space="720"/>
          <w:docGrid w:linePitch="408"/>
        </w:sectPr>
      </w:pPr>
    </w:p>
    <w:p w14:paraId="597C5976" w14:textId="2BB4DF3D" w:rsidR="009D7363" w:rsidRPr="008B4943" w:rsidRDefault="009D7363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8B4943">
        <w:rPr>
          <w:snapToGrid w:val="0"/>
          <w:cs/>
          <w:lang w:eastAsia="th-TH"/>
        </w:rPr>
        <w:lastRenderedPageBreak/>
        <w:t>การจำแนกรายได้สำหรับงวด</w:t>
      </w:r>
      <w:r w:rsidR="00380E2F" w:rsidRPr="008B4943">
        <w:rPr>
          <w:snapToGrid w:val="0"/>
          <w:cs/>
          <w:lang w:eastAsia="th-TH"/>
        </w:rPr>
        <w:t>หก</w:t>
      </w:r>
      <w:r w:rsidRPr="008B4943">
        <w:rPr>
          <w:snapToGrid w:val="0"/>
          <w:cs/>
          <w:lang w:eastAsia="th-TH"/>
        </w:rPr>
        <w:t xml:space="preserve">เดือนสิ้นสุดวันที่ </w:t>
      </w:r>
      <w:r w:rsidR="00A679BA" w:rsidRPr="008B4943">
        <w:rPr>
          <w:snapToGrid w:val="0"/>
          <w:lang w:eastAsia="th-TH"/>
        </w:rPr>
        <w:t>30</w:t>
      </w:r>
      <w:r w:rsidR="0060372C" w:rsidRPr="008B4943">
        <w:rPr>
          <w:snapToGrid w:val="0"/>
          <w:cs/>
          <w:lang w:eastAsia="th-TH"/>
        </w:rPr>
        <w:t xml:space="preserve"> ม</w:t>
      </w:r>
      <w:r w:rsidR="00380E2F" w:rsidRPr="008B4943">
        <w:rPr>
          <w:snapToGrid w:val="0"/>
          <w:cs/>
          <w:lang w:eastAsia="th-TH"/>
        </w:rPr>
        <w:t>ิถุนายน</w:t>
      </w:r>
      <w:r w:rsidRPr="008B4943">
        <w:rPr>
          <w:snapToGrid w:val="0"/>
          <w:cs/>
          <w:lang w:eastAsia="th-TH"/>
        </w:rPr>
        <w:t xml:space="preserve"> มีดังนี้</w:t>
      </w:r>
    </w:p>
    <w:p w14:paraId="5CCB064F" w14:textId="77777777" w:rsidR="00407E40" w:rsidRPr="008B4943" w:rsidRDefault="00407E40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305"/>
        <w:gridCol w:w="1305"/>
      </w:tblGrid>
      <w:tr w:rsidR="00407E40" w:rsidRPr="008B4943" w14:paraId="652F9ED8" w14:textId="77777777" w:rsidTr="00407E40">
        <w:trPr>
          <w:trHeight w:val="408"/>
          <w:tblHeader/>
        </w:trPr>
        <w:tc>
          <w:tcPr>
            <w:tcW w:w="3578" w:type="pct"/>
          </w:tcPr>
          <w:p w14:paraId="73BDD95E" w14:textId="77777777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</w:tcPr>
          <w:p w14:paraId="5548CEBA" w14:textId="77777777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07E40" w:rsidRPr="008B4943" w14:paraId="2DEBD04E" w14:textId="77777777" w:rsidTr="00407E40">
        <w:trPr>
          <w:trHeight w:val="408"/>
        </w:trPr>
        <w:tc>
          <w:tcPr>
            <w:tcW w:w="3578" w:type="pct"/>
          </w:tcPr>
          <w:p w14:paraId="6EEDA62C" w14:textId="7010D26B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A679BA" w:rsidRPr="008B4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B4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711" w:type="pct"/>
          </w:tcPr>
          <w:p w14:paraId="2E0CE0CB" w14:textId="2E8E4E88" w:rsidR="00407E40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711" w:type="pct"/>
          </w:tcPr>
          <w:p w14:paraId="3F189A7F" w14:textId="348C6BF0" w:rsidR="00407E40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07E40" w:rsidRPr="008B4943" w14:paraId="46D6558C" w14:textId="77777777" w:rsidTr="00407E40">
        <w:trPr>
          <w:trHeight w:val="408"/>
        </w:trPr>
        <w:tc>
          <w:tcPr>
            <w:tcW w:w="3578" w:type="pct"/>
          </w:tcPr>
          <w:p w14:paraId="4AA315D4" w14:textId="77777777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</w:tcPr>
          <w:p w14:paraId="6D894985" w14:textId="77777777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7E40" w:rsidRPr="008B4943" w14:paraId="10FEEDE3" w14:textId="77777777" w:rsidTr="00407E40">
        <w:trPr>
          <w:trHeight w:val="408"/>
        </w:trPr>
        <w:tc>
          <w:tcPr>
            <w:tcW w:w="3578" w:type="pct"/>
          </w:tcPr>
          <w:p w14:paraId="279CBACC" w14:textId="6ED8DFDC" w:rsidR="00407E40" w:rsidRPr="008B4943" w:rsidRDefault="00407E40" w:rsidP="008B4943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รายได้จากการขายและ</w:t>
            </w:r>
            <w:r w:rsidR="008C0C07" w:rsidRPr="008B4943">
              <w:rPr>
                <w:b/>
                <w:bCs/>
                <w:cs/>
              </w:rPr>
              <w:t>การให้</w:t>
            </w:r>
            <w:r w:rsidRPr="008B4943">
              <w:rPr>
                <w:b/>
                <w:bCs/>
                <w:cs/>
              </w:rPr>
              <w:t>บริการ</w:t>
            </w:r>
          </w:p>
        </w:tc>
        <w:tc>
          <w:tcPr>
            <w:tcW w:w="711" w:type="pct"/>
            <w:vAlign w:val="bottom"/>
          </w:tcPr>
          <w:p w14:paraId="42B6DCE8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711" w:type="pct"/>
            <w:vAlign w:val="bottom"/>
          </w:tcPr>
          <w:p w14:paraId="7C457DFB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407E40" w:rsidRPr="008B4943" w14:paraId="6A8740DC" w14:textId="77777777" w:rsidTr="00407E40">
        <w:trPr>
          <w:trHeight w:val="408"/>
        </w:trPr>
        <w:tc>
          <w:tcPr>
            <w:tcW w:w="3578" w:type="pct"/>
          </w:tcPr>
          <w:p w14:paraId="1EF8DFEE" w14:textId="77777777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711" w:type="pct"/>
            <w:vAlign w:val="bottom"/>
          </w:tcPr>
          <w:p w14:paraId="4CB3655B" w14:textId="5AC92AB8" w:rsidR="00407E40" w:rsidRPr="008B4943" w:rsidRDefault="00A6545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114"/>
              <w:jc w:val="center"/>
            </w:pPr>
            <w:r w:rsidRPr="008B4943">
              <w:rPr>
                <w:cs/>
              </w:rPr>
              <w:t>1</w:t>
            </w:r>
            <w:r w:rsidR="00A679BA" w:rsidRPr="008B4943">
              <w:t>0</w:t>
            </w:r>
            <w:r w:rsidRPr="008B4943">
              <w:t>,</w:t>
            </w:r>
            <w:r w:rsidR="00A679BA" w:rsidRPr="008B4943">
              <w:t>452</w:t>
            </w:r>
          </w:p>
        </w:tc>
        <w:tc>
          <w:tcPr>
            <w:tcW w:w="711" w:type="pct"/>
            <w:vAlign w:val="bottom"/>
          </w:tcPr>
          <w:p w14:paraId="1944413B" w14:textId="6A3EC6B5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cs/>
              </w:rPr>
            </w:pPr>
            <w:r w:rsidRPr="008B4943">
              <w:t>1</w:t>
            </w:r>
            <w:r w:rsidR="00A679BA" w:rsidRPr="008B4943">
              <w:t>2</w:t>
            </w:r>
            <w:r w:rsidRPr="008B4943">
              <w:t>,</w:t>
            </w:r>
            <w:r w:rsidR="00A679BA" w:rsidRPr="008B4943">
              <w:t>94</w:t>
            </w:r>
            <w:r w:rsidRPr="008B4943">
              <w:t>1</w:t>
            </w:r>
          </w:p>
        </w:tc>
      </w:tr>
      <w:tr w:rsidR="00407E40" w:rsidRPr="008B4943" w14:paraId="6292C8CB" w14:textId="77777777" w:rsidTr="00407E40">
        <w:trPr>
          <w:trHeight w:val="408"/>
        </w:trPr>
        <w:tc>
          <w:tcPr>
            <w:tcW w:w="3578" w:type="pct"/>
          </w:tcPr>
          <w:p w14:paraId="61D01C40" w14:textId="77777777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711" w:type="pct"/>
            <w:vAlign w:val="bottom"/>
          </w:tcPr>
          <w:p w14:paraId="07D8A569" w14:textId="24D6981E" w:rsidR="00407E40" w:rsidRPr="008B4943" w:rsidRDefault="00A679BA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8B4943">
              <w:t>42</w:t>
            </w:r>
            <w:r w:rsidR="00A6545C" w:rsidRPr="008B4943">
              <w:t>,</w:t>
            </w:r>
            <w:r w:rsidRPr="008B4943">
              <w:t>273</w:t>
            </w:r>
          </w:p>
        </w:tc>
        <w:tc>
          <w:tcPr>
            <w:tcW w:w="711" w:type="pct"/>
            <w:vAlign w:val="bottom"/>
          </w:tcPr>
          <w:p w14:paraId="1D4E5EAD" w14:textId="66A0522C" w:rsidR="00407E40" w:rsidRPr="008B4943" w:rsidRDefault="00A679BA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8B4943">
              <w:t>67</w:t>
            </w:r>
            <w:r w:rsidR="00407E40" w:rsidRPr="008B4943">
              <w:t>,</w:t>
            </w:r>
            <w:r w:rsidRPr="008B4943">
              <w:t>79</w:t>
            </w:r>
            <w:r w:rsidR="00407E40" w:rsidRPr="008B4943">
              <w:t>1</w:t>
            </w:r>
          </w:p>
        </w:tc>
      </w:tr>
      <w:tr w:rsidR="00407E40" w:rsidRPr="008B4943" w14:paraId="3E8F60A3" w14:textId="77777777" w:rsidTr="00407E40">
        <w:trPr>
          <w:trHeight w:val="423"/>
        </w:trPr>
        <w:tc>
          <w:tcPr>
            <w:tcW w:w="3578" w:type="pct"/>
          </w:tcPr>
          <w:p w14:paraId="342E0B8F" w14:textId="77777777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1" w:type="pct"/>
            <w:vAlign w:val="bottom"/>
          </w:tcPr>
          <w:p w14:paraId="657E316F" w14:textId="0804496B" w:rsidR="00407E40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57</w:t>
            </w:r>
            <w:r w:rsidR="00760D8E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725</w:t>
            </w:r>
          </w:p>
        </w:tc>
        <w:tc>
          <w:tcPr>
            <w:tcW w:w="711" w:type="pct"/>
            <w:vAlign w:val="bottom"/>
          </w:tcPr>
          <w:p w14:paraId="353B49EA" w14:textId="1C844DB8" w:rsidR="00407E40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 w:rsidRPr="008B4943">
              <w:rPr>
                <w:b/>
                <w:bCs/>
              </w:rPr>
              <w:t>80</w:t>
            </w:r>
            <w:r w:rsidR="00407E40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732</w:t>
            </w:r>
          </w:p>
        </w:tc>
      </w:tr>
    </w:tbl>
    <w:p w14:paraId="464360AA" w14:textId="7FCDE1A5" w:rsidR="00C13252" w:rsidRPr="008B4943" w:rsidRDefault="00C13252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4E81C26E" w14:textId="7FCFFE7A" w:rsidR="00F20DB7" w:rsidRPr="008B4943" w:rsidRDefault="00F20DB7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  <w:r w:rsidRPr="008B4943">
        <w:rPr>
          <w:cs/>
        </w:rPr>
        <w:t>รายได้ส่วนใหญ่ของกลุ่มบริษัทและบริษัท มีจังหวะเวลาในการรับรู้รายได้ ณ เวลาใดเวลาหนึ่ง</w:t>
      </w:r>
      <w:r w:rsidR="00CB5DE1" w:rsidRPr="008B4943">
        <w:rPr>
          <w:cs/>
        </w:rPr>
        <w:t xml:space="preserve"> </w:t>
      </w:r>
      <w:r w:rsidR="00CB5DE1" w:rsidRPr="008B4943">
        <w:rPr>
          <w:rFonts w:hint="cs"/>
          <w:cs/>
        </w:rPr>
        <w:t xml:space="preserve">ยกเว้นส่วนงานพลังงานไฟฟ้า </w:t>
      </w:r>
      <w:r w:rsidR="00CB5DE1" w:rsidRPr="008B4943">
        <w:rPr>
          <w:cs/>
        </w:rPr>
        <w:t>มีจังหวะเวลาในการรับรู้รายได้</w:t>
      </w:r>
      <w:r w:rsidR="00CB5DE1" w:rsidRPr="008B4943">
        <w:rPr>
          <w:rFonts w:hint="cs"/>
          <w:cs/>
        </w:rPr>
        <w:t>ตลอดช่วงเวลาหนึ่ง</w:t>
      </w:r>
    </w:p>
    <w:p w14:paraId="7AF2C523" w14:textId="3C742423" w:rsidR="00F20DB7" w:rsidRPr="008B4943" w:rsidRDefault="00F20DB7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1E0473B" w14:textId="63E00299" w:rsidR="00223349" w:rsidRPr="008B4943" w:rsidRDefault="004762B0" w:rsidP="008B4943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t>ภาษีเงินได้</w:t>
      </w:r>
    </w:p>
    <w:p w14:paraId="5532E432" w14:textId="77777777" w:rsidR="00407E40" w:rsidRPr="008B4943" w:rsidRDefault="00407E40" w:rsidP="008B4943">
      <w:pPr>
        <w:pStyle w:val="ListParagraph"/>
        <w:ind w:left="540" w:right="-45"/>
        <w:jc w:val="thaiDistribute"/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82"/>
        <w:gridCol w:w="1283"/>
        <w:gridCol w:w="1282"/>
        <w:gridCol w:w="1283"/>
      </w:tblGrid>
      <w:tr w:rsidR="00407E40" w:rsidRPr="008B4943" w14:paraId="18206AFA" w14:textId="77777777" w:rsidTr="00983B90">
        <w:trPr>
          <w:tblHeader/>
        </w:trPr>
        <w:tc>
          <w:tcPr>
            <w:tcW w:w="4158" w:type="dxa"/>
            <w:shd w:val="clear" w:color="auto" w:fill="auto"/>
          </w:tcPr>
          <w:p w14:paraId="1C693034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0A6AECCC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430B0089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07E40" w:rsidRPr="008B4943" w14:paraId="757923C9" w14:textId="77777777" w:rsidTr="00983B90">
        <w:trPr>
          <w:tblHeader/>
        </w:trPr>
        <w:tc>
          <w:tcPr>
            <w:tcW w:w="4158" w:type="dxa"/>
          </w:tcPr>
          <w:p w14:paraId="2EB4BF2E" w14:textId="7B448B81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B4943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="00A679BA" w:rsidRPr="008B4943">
              <w:rPr>
                <w:b/>
                <w:bCs/>
                <w:i/>
                <w:iCs/>
              </w:rPr>
              <w:t>30</w:t>
            </w:r>
            <w:r w:rsidRPr="008B4943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282" w:type="dxa"/>
          </w:tcPr>
          <w:p w14:paraId="671710B0" w14:textId="42E901C9" w:rsidR="00407E40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7AE82CFD" w14:textId="26C1BC2F" w:rsidR="00407E40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2" w:type="dxa"/>
          </w:tcPr>
          <w:p w14:paraId="3812EC2F" w14:textId="1CDFED11" w:rsidR="00407E40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48FB8DBB" w14:textId="0349D68D" w:rsidR="00407E40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07E40" w:rsidRPr="008B4943" w14:paraId="54EC5525" w14:textId="77777777" w:rsidTr="00983B90">
        <w:trPr>
          <w:tblHeader/>
        </w:trPr>
        <w:tc>
          <w:tcPr>
            <w:tcW w:w="4158" w:type="dxa"/>
          </w:tcPr>
          <w:p w14:paraId="435EC297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30" w:type="dxa"/>
            <w:gridSpan w:val="4"/>
          </w:tcPr>
          <w:p w14:paraId="255BFC57" w14:textId="77777777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7E40" w:rsidRPr="008B4943" w14:paraId="0E3D142B" w14:textId="77777777" w:rsidTr="00983B90">
        <w:tc>
          <w:tcPr>
            <w:tcW w:w="4158" w:type="dxa"/>
          </w:tcPr>
          <w:p w14:paraId="098B477C" w14:textId="77777777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82" w:type="dxa"/>
          </w:tcPr>
          <w:p w14:paraId="3F4207C2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633081A7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56EADE40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0B5D1D63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407E40" w:rsidRPr="008B4943" w14:paraId="4C9E52B9" w14:textId="77777777" w:rsidTr="00983B90">
        <w:tc>
          <w:tcPr>
            <w:tcW w:w="4158" w:type="dxa"/>
          </w:tcPr>
          <w:p w14:paraId="583B67BF" w14:textId="77777777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282" w:type="dxa"/>
          </w:tcPr>
          <w:p w14:paraId="7A07F814" w14:textId="3DAFEF05" w:rsidR="00407E40" w:rsidRPr="008B4943" w:rsidRDefault="0032363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111</w:t>
            </w:r>
          </w:p>
        </w:tc>
        <w:tc>
          <w:tcPr>
            <w:tcW w:w="1283" w:type="dxa"/>
          </w:tcPr>
          <w:p w14:paraId="1EC51479" w14:textId="16EC92C0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</w:t>
            </w:r>
            <w:r w:rsidR="00A679BA" w:rsidRPr="008B4943">
              <w:t>85</w:t>
            </w:r>
          </w:p>
        </w:tc>
        <w:tc>
          <w:tcPr>
            <w:tcW w:w="1282" w:type="dxa"/>
          </w:tcPr>
          <w:p w14:paraId="09AF2D84" w14:textId="436A9049" w:rsidR="00407E40" w:rsidRPr="008B4943" w:rsidRDefault="00E1327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283" w:type="dxa"/>
          </w:tcPr>
          <w:p w14:paraId="2071E657" w14:textId="016D3885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</w:t>
            </w:r>
            <w:r w:rsidR="00A679BA" w:rsidRPr="008B4943">
              <w:t>37</w:t>
            </w:r>
          </w:p>
        </w:tc>
      </w:tr>
      <w:tr w:rsidR="00407E40" w:rsidRPr="008B4943" w14:paraId="0FC34D42" w14:textId="77777777" w:rsidTr="00983B90">
        <w:tc>
          <w:tcPr>
            <w:tcW w:w="4158" w:type="dxa"/>
          </w:tcPr>
          <w:p w14:paraId="70D8691B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ภาษีปีก่อน ๆ ที่บันทึกสูงเกินไป</w:t>
            </w:r>
          </w:p>
        </w:tc>
        <w:tc>
          <w:tcPr>
            <w:tcW w:w="1282" w:type="dxa"/>
          </w:tcPr>
          <w:p w14:paraId="39453236" w14:textId="12F1271A" w:rsidR="00407E40" w:rsidRPr="008B4943" w:rsidRDefault="0032363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Pr="008B4943">
              <w:rPr>
                <w:cs/>
              </w:rPr>
              <w:t>)</w:t>
            </w:r>
          </w:p>
        </w:tc>
        <w:tc>
          <w:tcPr>
            <w:tcW w:w="1283" w:type="dxa"/>
          </w:tcPr>
          <w:p w14:paraId="2EA40FC5" w14:textId="63C36BDD" w:rsidR="00407E40" w:rsidRPr="008B4943" w:rsidRDefault="00407E40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5</w:t>
            </w:r>
            <w:r w:rsidRPr="008B4943">
              <w:rPr>
                <w:cs/>
              </w:rPr>
              <w:t>)</w:t>
            </w:r>
          </w:p>
        </w:tc>
        <w:tc>
          <w:tcPr>
            <w:tcW w:w="1282" w:type="dxa"/>
          </w:tcPr>
          <w:p w14:paraId="66FDBD59" w14:textId="10FAED61" w:rsidR="00407E40" w:rsidRPr="008B4943" w:rsidRDefault="00E13276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283" w:type="dxa"/>
          </w:tcPr>
          <w:p w14:paraId="2F55F5CC" w14:textId="3D7892FF" w:rsidR="00407E40" w:rsidRPr="008B4943" w:rsidRDefault="00407E40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5</w:t>
            </w:r>
            <w:r w:rsidRPr="008B4943">
              <w:rPr>
                <w:cs/>
              </w:rPr>
              <w:t>)</w:t>
            </w:r>
          </w:p>
        </w:tc>
      </w:tr>
      <w:tr w:rsidR="00407E40" w:rsidRPr="008B4943" w14:paraId="5D639AA4" w14:textId="77777777" w:rsidTr="00983B90">
        <w:tc>
          <w:tcPr>
            <w:tcW w:w="4158" w:type="dxa"/>
          </w:tcPr>
          <w:p w14:paraId="52778EA7" w14:textId="77777777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FA886EA" w14:textId="58EDF82A" w:rsidR="00407E40" w:rsidRPr="008B4943" w:rsidRDefault="0032363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11</w:t>
            </w:r>
            <w:r w:rsidR="00A679BA" w:rsidRPr="008B4943">
              <w:rPr>
                <w:b/>
                <w:bCs/>
              </w:rPr>
              <w:t>0</w:t>
            </w:r>
          </w:p>
        </w:tc>
        <w:tc>
          <w:tcPr>
            <w:tcW w:w="1283" w:type="dxa"/>
          </w:tcPr>
          <w:p w14:paraId="0F4CAE94" w14:textId="572A2EF2" w:rsidR="00407E40" w:rsidRPr="008B4943" w:rsidRDefault="00407E40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70</w:t>
            </w:r>
          </w:p>
        </w:tc>
        <w:tc>
          <w:tcPr>
            <w:tcW w:w="1282" w:type="dxa"/>
            <w:vAlign w:val="bottom"/>
          </w:tcPr>
          <w:p w14:paraId="0BD22901" w14:textId="58B80B8C" w:rsidR="00407E40" w:rsidRPr="008B4943" w:rsidRDefault="00E13276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87BB88C" w14:textId="6E4CE4C3" w:rsidR="00407E40" w:rsidRPr="008B4943" w:rsidRDefault="00407E40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22</w:t>
            </w:r>
          </w:p>
        </w:tc>
      </w:tr>
      <w:tr w:rsidR="00407E40" w:rsidRPr="008B4943" w14:paraId="45567094" w14:textId="77777777" w:rsidTr="00983B90">
        <w:tc>
          <w:tcPr>
            <w:tcW w:w="4158" w:type="dxa"/>
          </w:tcPr>
          <w:p w14:paraId="51305FDE" w14:textId="77777777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2" w:type="dxa"/>
          </w:tcPr>
          <w:p w14:paraId="47DA9CC4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28BCF23B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3A591E7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1DB4E45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407E40" w:rsidRPr="008B4943" w14:paraId="4BCFDAA8" w14:textId="77777777" w:rsidTr="00983B90">
        <w:tc>
          <w:tcPr>
            <w:tcW w:w="4158" w:type="dxa"/>
          </w:tcPr>
          <w:p w14:paraId="2029AA7F" w14:textId="77777777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82" w:type="dxa"/>
          </w:tcPr>
          <w:p w14:paraId="797E7D9C" w14:textId="465FB89D" w:rsidR="00407E40" w:rsidRPr="008B4943" w:rsidRDefault="0032363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Pr="008B4943">
              <w:t>1,</w:t>
            </w:r>
            <w:r w:rsidR="00A679BA" w:rsidRPr="008B4943">
              <w:t>672</w:t>
            </w:r>
            <w:r w:rsidRPr="008B4943">
              <w:rPr>
                <w:cs/>
              </w:rPr>
              <w:t>)</w:t>
            </w:r>
          </w:p>
        </w:tc>
        <w:tc>
          <w:tcPr>
            <w:tcW w:w="1283" w:type="dxa"/>
          </w:tcPr>
          <w:p w14:paraId="04A5C1B6" w14:textId="2023310C" w:rsidR="00407E40" w:rsidRPr="008B4943" w:rsidRDefault="00407E40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77</w:t>
            </w:r>
            <w:r w:rsidRPr="008B4943">
              <w:rPr>
                <w:cs/>
              </w:rPr>
              <w:t>)</w:t>
            </w:r>
          </w:p>
        </w:tc>
        <w:tc>
          <w:tcPr>
            <w:tcW w:w="1282" w:type="dxa"/>
          </w:tcPr>
          <w:p w14:paraId="6605164B" w14:textId="39039E75" w:rsidR="00407E40" w:rsidRPr="008B4943" w:rsidRDefault="00E13276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3955CA" w:rsidRPr="008B4943">
              <w:t>1,</w:t>
            </w:r>
            <w:r w:rsidR="00A679BA" w:rsidRPr="008B4943">
              <w:t>866</w:t>
            </w:r>
            <w:r w:rsidRPr="008B4943">
              <w:rPr>
                <w:cs/>
              </w:rPr>
              <w:t>)</w:t>
            </w:r>
          </w:p>
        </w:tc>
        <w:tc>
          <w:tcPr>
            <w:tcW w:w="1283" w:type="dxa"/>
          </w:tcPr>
          <w:p w14:paraId="6C351768" w14:textId="6CEB08DA" w:rsidR="00407E40" w:rsidRPr="008B4943" w:rsidRDefault="00407E40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66</w:t>
            </w:r>
            <w:r w:rsidRPr="008B4943">
              <w:rPr>
                <w:cs/>
              </w:rPr>
              <w:t>)</w:t>
            </w:r>
          </w:p>
        </w:tc>
      </w:tr>
      <w:tr w:rsidR="00407E40" w:rsidRPr="008B4943" w14:paraId="3CFB6B82" w14:textId="77777777" w:rsidTr="00983B90">
        <w:trPr>
          <w:trHeight w:val="87"/>
        </w:trPr>
        <w:tc>
          <w:tcPr>
            <w:tcW w:w="4158" w:type="dxa"/>
          </w:tcPr>
          <w:p w14:paraId="00042BD6" w14:textId="77777777" w:rsidR="00407E40" w:rsidRPr="008B4943" w:rsidRDefault="00407E40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</w:p>
        </w:tc>
        <w:tc>
          <w:tcPr>
            <w:tcW w:w="1282" w:type="dxa"/>
          </w:tcPr>
          <w:p w14:paraId="3B126B30" w14:textId="5D94EE57" w:rsidR="00407E40" w:rsidRPr="008B4943" w:rsidRDefault="0032363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(</w:t>
            </w: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672</w:t>
            </w:r>
            <w:r w:rsidRPr="008B4943"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</w:tcPr>
          <w:p w14:paraId="4CA6DDFD" w14:textId="362D080B" w:rsidR="00407E40" w:rsidRPr="008B4943" w:rsidRDefault="00407E40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(</w:t>
            </w: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77</w:t>
            </w:r>
            <w:r w:rsidRPr="008B4943">
              <w:rPr>
                <w:b/>
                <w:bCs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89F1A89" w14:textId="45473684" w:rsidR="00407E40" w:rsidRPr="008B4943" w:rsidRDefault="00E13276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(</w:t>
            </w:r>
            <w:r w:rsidR="003955CA"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866</w:t>
            </w:r>
            <w:r w:rsidRPr="008B4943"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AC9DBA0" w14:textId="46203BEE" w:rsidR="00407E40" w:rsidRPr="008B4943" w:rsidRDefault="00407E40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(</w:t>
            </w: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66</w:t>
            </w:r>
            <w:r w:rsidRPr="008B4943">
              <w:rPr>
                <w:b/>
                <w:bCs/>
                <w:cs/>
              </w:rPr>
              <w:t>)</w:t>
            </w:r>
          </w:p>
        </w:tc>
      </w:tr>
      <w:tr w:rsidR="00407E40" w:rsidRPr="008B4943" w14:paraId="6E58F3F9" w14:textId="77777777" w:rsidTr="00983B90">
        <w:tc>
          <w:tcPr>
            <w:tcW w:w="4158" w:type="dxa"/>
          </w:tcPr>
          <w:p w14:paraId="145820AA" w14:textId="6429BAE8" w:rsidR="00407E40" w:rsidRPr="008B4943" w:rsidRDefault="00407E40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รวมรายได้ภาษีเงินได้</w:t>
            </w:r>
          </w:p>
        </w:tc>
        <w:tc>
          <w:tcPr>
            <w:tcW w:w="1282" w:type="dxa"/>
          </w:tcPr>
          <w:p w14:paraId="13E9C359" w14:textId="10A631B5" w:rsidR="00407E40" w:rsidRPr="008B4943" w:rsidRDefault="0032363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(</w:t>
            </w: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562</w:t>
            </w:r>
            <w:r w:rsidRPr="008B4943"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</w:tcPr>
          <w:p w14:paraId="09F7D98B" w14:textId="57436644" w:rsidR="00407E40" w:rsidRPr="008B4943" w:rsidRDefault="00407E40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(</w:t>
            </w:r>
            <w:r w:rsidR="00A679BA" w:rsidRPr="008B4943">
              <w:rPr>
                <w:b/>
                <w:bCs/>
              </w:rPr>
              <w:t>7</w:t>
            </w:r>
            <w:r w:rsidRPr="008B4943">
              <w:rPr>
                <w:b/>
                <w:bCs/>
                <w:cs/>
              </w:rPr>
              <w:t>)</w:t>
            </w:r>
          </w:p>
        </w:tc>
        <w:tc>
          <w:tcPr>
            <w:tcW w:w="1282" w:type="dxa"/>
          </w:tcPr>
          <w:p w14:paraId="0461636B" w14:textId="11372EF6" w:rsidR="00407E40" w:rsidRPr="008B4943" w:rsidRDefault="00E13276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(</w:t>
            </w:r>
            <w:r w:rsidR="003955CA"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866</w:t>
            </w:r>
            <w:r w:rsidRPr="008B4943"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</w:tcPr>
          <w:p w14:paraId="272FC302" w14:textId="642C0890" w:rsidR="00407E40" w:rsidRPr="008B4943" w:rsidRDefault="00407E40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(</w:t>
            </w:r>
            <w:r w:rsidR="00A679BA" w:rsidRPr="008B4943">
              <w:rPr>
                <w:b/>
                <w:bCs/>
              </w:rPr>
              <w:t>44</w:t>
            </w:r>
            <w:r w:rsidRPr="008B4943">
              <w:rPr>
                <w:b/>
                <w:bCs/>
                <w:cs/>
              </w:rPr>
              <w:t>)</w:t>
            </w:r>
          </w:p>
        </w:tc>
      </w:tr>
    </w:tbl>
    <w:p w14:paraId="7D1A2635" w14:textId="39849564" w:rsidR="009B5A41" w:rsidRPr="008B4943" w:rsidRDefault="009B5A41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E63F42C" w14:textId="330E2EF7" w:rsidR="00040714" w:rsidRPr="008B4943" w:rsidRDefault="0004071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422C9106" w14:textId="2F79E339" w:rsidR="00040714" w:rsidRPr="008B4943" w:rsidRDefault="0004071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20ED42A" w14:textId="61B6922F" w:rsidR="00040714" w:rsidRPr="008B4943" w:rsidRDefault="0004071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3412FC40" w14:textId="5EFBA658" w:rsidR="00040714" w:rsidRPr="008B4943" w:rsidRDefault="0004071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7296329" w14:textId="6EE53CC0" w:rsidR="00040714" w:rsidRPr="008B4943" w:rsidRDefault="0004071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21E8BA8" w14:textId="082CE880" w:rsidR="0006794F" w:rsidRPr="008B4943" w:rsidRDefault="0006794F" w:rsidP="008B4943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8B4943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กำไรต่อหุ้น</w:t>
      </w:r>
    </w:p>
    <w:p w14:paraId="3DE0203C" w14:textId="5A417E4E" w:rsidR="00380E2F" w:rsidRPr="008B4943" w:rsidRDefault="00380E2F" w:rsidP="008B4943">
      <w:pPr>
        <w:pStyle w:val="index"/>
        <w:tabs>
          <w:tab w:val="clear" w:pos="1134"/>
          <w:tab w:val="left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380E2F" w:rsidRPr="008B4943" w14:paraId="5F2AAD94" w14:textId="77777777" w:rsidTr="00380E2F">
        <w:trPr>
          <w:tblHeader/>
        </w:trPr>
        <w:tc>
          <w:tcPr>
            <w:tcW w:w="4050" w:type="dxa"/>
            <w:shd w:val="clear" w:color="auto" w:fill="auto"/>
          </w:tcPr>
          <w:p w14:paraId="50A6A31F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23CCCBD5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02B46F9E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80E2F" w:rsidRPr="008B4943" w14:paraId="6B08CEDC" w14:textId="77777777" w:rsidTr="00380E2F">
        <w:trPr>
          <w:tblHeader/>
        </w:trPr>
        <w:tc>
          <w:tcPr>
            <w:tcW w:w="4050" w:type="dxa"/>
          </w:tcPr>
          <w:p w14:paraId="0351F4EB" w14:textId="2EDEA835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8B4943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A679BA" w:rsidRPr="008B4943">
              <w:rPr>
                <w:b/>
                <w:bCs/>
                <w:i/>
                <w:iCs/>
              </w:rPr>
              <w:t>30</w:t>
            </w:r>
            <w:r w:rsidRPr="008B4943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282" w:type="dxa"/>
          </w:tcPr>
          <w:p w14:paraId="7A2D7FEF" w14:textId="415162A6" w:rsidR="00380E2F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3E91E63E" w14:textId="0E1E7B8E" w:rsidR="00380E2F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2" w:type="dxa"/>
          </w:tcPr>
          <w:p w14:paraId="7E3AB103" w14:textId="5F86410A" w:rsidR="00380E2F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2CA5ADC9" w14:textId="31E2443D" w:rsidR="00380E2F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80E2F" w:rsidRPr="008B4943" w14:paraId="15BA6C88" w14:textId="77777777" w:rsidTr="00380E2F">
        <w:trPr>
          <w:tblHeader/>
        </w:trPr>
        <w:tc>
          <w:tcPr>
            <w:tcW w:w="4050" w:type="dxa"/>
          </w:tcPr>
          <w:p w14:paraId="4BF4BBC4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06D43323" w14:textId="77777777" w:rsidR="00380E2F" w:rsidRPr="008B4943" w:rsidRDefault="00380E2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8B4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8B494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380E2F" w:rsidRPr="008B4943" w14:paraId="0F4893AC" w14:textId="77777777" w:rsidTr="00380E2F">
        <w:tc>
          <w:tcPr>
            <w:tcW w:w="4050" w:type="dxa"/>
          </w:tcPr>
          <w:p w14:paraId="2BE25455" w14:textId="77777777" w:rsidR="00380E2F" w:rsidRPr="008B4943" w:rsidRDefault="00380E2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กำไร (ขาดทุน) ที่เป็นส่วนของผู้ถือหุ้นสามัญ</w:t>
            </w:r>
            <w:r w:rsidRPr="008B4943">
              <w:rPr>
                <w:rFonts w:ascii="Angsana New" w:hAnsi="Angsana New"/>
                <w:sz w:val="30"/>
                <w:szCs w:val="30"/>
              </w:rPr>
              <w:br/>
            </w:r>
            <w:r w:rsidRPr="008B4943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 </w:t>
            </w:r>
          </w:p>
        </w:tc>
        <w:tc>
          <w:tcPr>
            <w:tcW w:w="1282" w:type="dxa"/>
            <w:vAlign w:val="bottom"/>
          </w:tcPr>
          <w:p w14:paraId="24C9F9D4" w14:textId="4804DA07" w:rsidR="00380E2F" w:rsidRPr="008B4943" w:rsidRDefault="00C2003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Pr="008B4943">
              <w:t>1,</w:t>
            </w:r>
            <w:r w:rsidR="006B73C4" w:rsidRPr="008B4943">
              <w:t>911</w:t>
            </w:r>
            <w:r w:rsidRPr="008B4943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7381EF49" w14:textId="6DA35DF0" w:rsidR="00380E2F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528</w:t>
            </w:r>
          </w:p>
        </w:tc>
        <w:tc>
          <w:tcPr>
            <w:tcW w:w="1282" w:type="dxa"/>
            <w:vAlign w:val="bottom"/>
          </w:tcPr>
          <w:p w14:paraId="5AC5C957" w14:textId="4B2EE043" w:rsidR="00380E2F" w:rsidRPr="008B4943" w:rsidRDefault="009D1C3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(1</w:t>
            </w:r>
            <w:r w:rsidRPr="008B4943">
              <w:t>,</w:t>
            </w:r>
            <w:r w:rsidR="00D25477" w:rsidRPr="008B4943">
              <w:t>966</w:t>
            </w:r>
            <w:r w:rsidRPr="008B4943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70C9F854" w14:textId="0A47632F" w:rsidR="00380E2F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560</w:t>
            </w:r>
          </w:p>
        </w:tc>
      </w:tr>
      <w:tr w:rsidR="00380E2F" w:rsidRPr="008B4943" w14:paraId="12E230B8" w14:textId="77777777" w:rsidTr="00380E2F">
        <w:tc>
          <w:tcPr>
            <w:tcW w:w="4050" w:type="dxa"/>
          </w:tcPr>
          <w:p w14:paraId="6E55E959" w14:textId="3BB80C23" w:rsidR="00380E2F" w:rsidRPr="008B4943" w:rsidRDefault="00380E2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26" w:right="-45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B4943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ดอกเบี้ยจ่ายสะสมสำหรับ</w:t>
            </w:r>
            <w:r w:rsidR="008C0C07" w:rsidRPr="008B4943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8B4943">
              <w:rPr>
                <w:rFonts w:ascii="Angsana New" w:hAnsi="Angsana New"/>
                <w:sz w:val="30"/>
                <w:szCs w:val="30"/>
                <w:cs/>
              </w:rPr>
              <w:t>ของหุ้นกู้</w:t>
            </w:r>
            <w:r w:rsidRPr="008B4943">
              <w:rPr>
                <w:rFonts w:ascii="Angsana New" w:hAnsi="Angsana New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70E6008D" w14:textId="429F5DF5" w:rsidR="00380E2F" w:rsidRPr="008B4943" w:rsidRDefault="005A7A5A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24</w:t>
            </w:r>
            <w:r w:rsidRPr="008B4943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2B01FED" w14:textId="136826E9" w:rsidR="00380E2F" w:rsidRPr="008B4943" w:rsidRDefault="00760428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79C5A6EE" w14:textId="331AD0D6" w:rsidR="00380E2F" w:rsidRPr="008B4943" w:rsidRDefault="005A1574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24</w:t>
            </w:r>
            <w:r w:rsidRPr="008B4943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2EA1DE84" w14:textId="0FCF9253" w:rsidR="00380E2F" w:rsidRPr="008B4943" w:rsidRDefault="00760428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</w:tr>
      <w:tr w:rsidR="00380E2F" w:rsidRPr="008B4943" w14:paraId="59C0CB80" w14:textId="77777777" w:rsidTr="00380E2F">
        <w:tc>
          <w:tcPr>
            <w:tcW w:w="4050" w:type="dxa"/>
          </w:tcPr>
          <w:p w14:paraId="0A73B041" w14:textId="4E4B95A1" w:rsidR="00380E2F" w:rsidRPr="008B4943" w:rsidRDefault="00380E2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8C0C07"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133D63F0" w14:textId="2C39F1B6" w:rsidR="00380E2F" w:rsidRPr="008B4943" w:rsidRDefault="00C2003E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(</w:t>
            </w:r>
            <w:r w:rsidR="006B73C4" w:rsidRPr="008B4943">
              <w:rPr>
                <w:rFonts w:hint="cs"/>
                <w:b/>
                <w:bCs/>
                <w:cs/>
              </w:rPr>
              <w:t>2</w:t>
            </w:r>
            <w:r w:rsidR="006B73C4" w:rsidRPr="008B4943">
              <w:rPr>
                <w:b/>
                <w:bCs/>
              </w:rPr>
              <w:t>,035</w:t>
            </w:r>
            <w:r w:rsidRPr="008B4943"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352FBC1D" w14:textId="54B885B7" w:rsidR="00380E2F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528</w:t>
            </w:r>
          </w:p>
        </w:tc>
        <w:tc>
          <w:tcPr>
            <w:tcW w:w="1282" w:type="dxa"/>
            <w:vAlign w:val="bottom"/>
          </w:tcPr>
          <w:p w14:paraId="03507AC8" w14:textId="630B23B7" w:rsidR="00380E2F" w:rsidRPr="008B4943" w:rsidRDefault="005A1574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(</w:t>
            </w:r>
            <w:r w:rsidR="006B73C4" w:rsidRPr="008B4943">
              <w:rPr>
                <w:rFonts w:hint="cs"/>
                <w:b/>
                <w:bCs/>
                <w:cs/>
              </w:rPr>
              <w:t>2</w:t>
            </w:r>
            <w:r w:rsidR="006B73C4" w:rsidRPr="008B4943">
              <w:rPr>
                <w:b/>
                <w:bCs/>
              </w:rPr>
              <w:t>,</w:t>
            </w:r>
            <w:r w:rsidR="006B73C4" w:rsidRPr="008B4943">
              <w:rPr>
                <w:rFonts w:hint="cs"/>
                <w:b/>
                <w:bCs/>
                <w:cs/>
              </w:rPr>
              <w:t>090</w:t>
            </w:r>
            <w:r w:rsidRPr="008B4943"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18300C1" w14:textId="04A27D02" w:rsidR="00380E2F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560</w:t>
            </w:r>
          </w:p>
        </w:tc>
      </w:tr>
      <w:tr w:rsidR="00380E2F" w:rsidRPr="008B4943" w14:paraId="7C33E4CD" w14:textId="77777777" w:rsidTr="00380E2F">
        <w:tc>
          <w:tcPr>
            <w:tcW w:w="4050" w:type="dxa"/>
          </w:tcPr>
          <w:p w14:paraId="544BC0BF" w14:textId="77777777" w:rsidR="00380E2F" w:rsidRPr="008B4943" w:rsidRDefault="00380E2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92E31A8" w14:textId="77777777" w:rsidR="00380E2F" w:rsidRPr="008B4943" w:rsidRDefault="00380E2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i/>
                <w:iCs/>
              </w:rPr>
            </w:pPr>
          </w:p>
        </w:tc>
      </w:tr>
      <w:tr w:rsidR="00380E2F" w:rsidRPr="008B4943" w14:paraId="2A87F67C" w14:textId="77777777" w:rsidTr="00380E2F">
        <w:tc>
          <w:tcPr>
            <w:tcW w:w="4050" w:type="dxa"/>
          </w:tcPr>
          <w:p w14:paraId="6DDD8687" w14:textId="77777777" w:rsidR="00380E2F" w:rsidRPr="008B4943" w:rsidRDefault="00380E2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667EE532" w14:textId="267A056F" w:rsidR="00380E2F" w:rsidRPr="008B4943" w:rsidRDefault="00DD0B5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1,</w:t>
            </w:r>
            <w:r w:rsidR="00A679BA" w:rsidRPr="008B4943">
              <w:t>377</w:t>
            </w:r>
          </w:p>
        </w:tc>
        <w:tc>
          <w:tcPr>
            <w:tcW w:w="1283" w:type="dxa"/>
            <w:vAlign w:val="bottom"/>
          </w:tcPr>
          <w:p w14:paraId="2D2BAE9E" w14:textId="5A03170A" w:rsidR="00380E2F" w:rsidRPr="008B4943" w:rsidRDefault="0076042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1,</w:t>
            </w:r>
            <w:r w:rsidR="00A679BA" w:rsidRPr="008B4943">
              <w:t>377</w:t>
            </w:r>
          </w:p>
        </w:tc>
        <w:tc>
          <w:tcPr>
            <w:tcW w:w="1282" w:type="dxa"/>
            <w:vAlign w:val="bottom"/>
          </w:tcPr>
          <w:p w14:paraId="7FD6BC1C" w14:textId="778BB69B" w:rsidR="00380E2F" w:rsidRPr="008B4943" w:rsidRDefault="000F3AE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B4943">
              <w:t>1,</w:t>
            </w:r>
            <w:r w:rsidR="00A679BA" w:rsidRPr="008B4943">
              <w:t>377</w:t>
            </w:r>
          </w:p>
        </w:tc>
        <w:tc>
          <w:tcPr>
            <w:tcW w:w="1283" w:type="dxa"/>
            <w:vAlign w:val="bottom"/>
          </w:tcPr>
          <w:p w14:paraId="6BFB80C5" w14:textId="16FF1128" w:rsidR="00380E2F" w:rsidRPr="008B4943" w:rsidRDefault="0076042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1,</w:t>
            </w:r>
            <w:r w:rsidR="00A679BA" w:rsidRPr="008B4943">
              <w:t>377</w:t>
            </w:r>
          </w:p>
        </w:tc>
      </w:tr>
      <w:tr w:rsidR="00380E2F" w:rsidRPr="008B4943" w14:paraId="754835C5" w14:textId="77777777" w:rsidTr="00380E2F">
        <w:tc>
          <w:tcPr>
            <w:tcW w:w="4050" w:type="dxa"/>
          </w:tcPr>
          <w:p w14:paraId="3D07C2B2" w14:textId="77777777" w:rsidR="00380E2F" w:rsidRPr="008B4943" w:rsidRDefault="00380E2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ผลกระทบจากหุ้นทุนซื้อคืน </w:t>
            </w:r>
          </w:p>
        </w:tc>
        <w:tc>
          <w:tcPr>
            <w:tcW w:w="1282" w:type="dxa"/>
            <w:vAlign w:val="bottom"/>
          </w:tcPr>
          <w:p w14:paraId="6DC503B9" w14:textId="17B4CAE9" w:rsidR="00380E2F" w:rsidRPr="008B4943" w:rsidRDefault="00DD4787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(1</w:t>
            </w:r>
            <w:r w:rsidR="00A679BA" w:rsidRPr="008B4943">
              <w:t>9</w:t>
            </w:r>
            <w:r w:rsidRPr="008B4943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3A2CC0FA" w14:textId="56129130" w:rsidR="00380E2F" w:rsidRPr="008B4943" w:rsidRDefault="00760428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61F3F888" w14:textId="582B9F57" w:rsidR="00380E2F" w:rsidRPr="008B4943" w:rsidRDefault="000F3AED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Pr="008B4943">
              <w:t>1</w:t>
            </w:r>
            <w:r w:rsidR="00A679BA" w:rsidRPr="008B4943">
              <w:t>9</w:t>
            </w:r>
            <w:r w:rsidRPr="008B4943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7925EB5" w14:textId="6E935ECF" w:rsidR="00380E2F" w:rsidRPr="008B4943" w:rsidRDefault="00760428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</w:tr>
      <w:tr w:rsidR="00380E2F" w:rsidRPr="008B4943" w14:paraId="24138A7E" w14:textId="77777777" w:rsidTr="00380E2F">
        <w:tc>
          <w:tcPr>
            <w:tcW w:w="4050" w:type="dxa"/>
          </w:tcPr>
          <w:p w14:paraId="6E43B59C" w14:textId="77777777" w:rsidR="00380E2F" w:rsidRPr="008B4943" w:rsidRDefault="00380E2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vAlign w:val="bottom"/>
          </w:tcPr>
          <w:p w14:paraId="369B0301" w14:textId="6DD98ED4" w:rsidR="00380E2F" w:rsidRPr="008B4943" w:rsidRDefault="00076A0C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358</w:t>
            </w:r>
          </w:p>
        </w:tc>
        <w:tc>
          <w:tcPr>
            <w:tcW w:w="1283" w:type="dxa"/>
            <w:vAlign w:val="bottom"/>
          </w:tcPr>
          <w:p w14:paraId="73CF1567" w14:textId="5B30F61F" w:rsidR="00380E2F" w:rsidRPr="008B4943" w:rsidRDefault="0076042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377</w:t>
            </w:r>
          </w:p>
        </w:tc>
        <w:tc>
          <w:tcPr>
            <w:tcW w:w="1282" w:type="dxa"/>
            <w:vAlign w:val="bottom"/>
          </w:tcPr>
          <w:p w14:paraId="6A74FAAA" w14:textId="6D3ABC2A" w:rsidR="00380E2F" w:rsidRPr="008B4943" w:rsidRDefault="00076A0C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358</w:t>
            </w:r>
          </w:p>
        </w:tc>
        <w:tc>
          <w:tcPr>
            <w:tcW w:w="1283" w:type="dxa"/>
            <w:vAlign w:val="bottom"/>
          </w:tcPr>
          <w:p w14:paraId="24C13B7A" w14:textId="3029EED0" w:rsidR="00380E2F" w:rsidRPr="008B4943" w:rsidRDefault="00760428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377</w:t>
            </w:r>
          </w:p>
        </w:tc>
      </w:tr>
      <w:tr w:rsidR="00380E2F" w:rsidRPr="008B4943" w14:paraId="63C3B780" w14:textId="77777777" w:rsidTr="00380E2F">
        <w:tc>
          <w:tcPr>
            <w:tcW w:w="4050" w:type="dxa"/>
          </w:tcPr>
          <w:p w14:paraId="1CB4CF14" w14:textId="77777777" w:rsidR="00380E2F" w:rsidRPr="008B4943" w:rsidRDefault="00380E2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F78FACB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3F3A375B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376A7055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0964314B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380E2F" w:rsidRPr="008B4943" w14:paraId="0979927F" w14:textId="77777777" w:rsidTr="00160E32">
        <w:tc>
          <w:tcPr>
            <w:tcW w:w="4050" w:type="dxa"/>
            <w:vAlign w:val="bottom"/>
          </w:tcPr>
          <w:p w14:paraId="66639E9C" w14:textId="77777777" w:rsidR="00380E2F" w:rsidRPr="008B4943" w:rsidRDefault="00380E2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8B4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14:paraId="16C8C335" w14:textId="0EB39CA5" w:rsidR="00380E2F" w:rsidRPr="008B4943" w:rsidRDefault="00C2003E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(</w:t>
            </w:r>
            <w:r w:rsidRPr="008B4943">
              <w:rPr>
                <w:b/>
                <w:bCs/>
              </w:rPr>
              <w:t>1</w:t>
            </w:r>
            <w:r w:rsidRPr="008B4943">
              <w:rPr>
                <w:b/>
                <w:bCs/>
                <w:cs/>
              </w:rPr>
              <w:t>.</w:t>
            </w:r>
            <w:r w:rsidR="006B73C4" w:rsidRPr="008B4943">
              <w:rPr>
                <w:rFonts w:hint="cs"/>
                <w:b/>
                <w:bCs/>
                <w:cs/>
              </w:rPr>
              <w:t>50</w:t>
            </w:r>
            <w:r w:rsidRPr="008B4943"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2EF57763" w14:textId="3988431D" w:rsidR="00380E2F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0</w:t>
            </w:r>
            <w:r w:rsidR="00DD0B54" w:rsidRPr="008B4943">
              <w:rPr>
                <w:b/>
                <w:bCs/>
                <w:cs/>
              </w:rPr>
              <w:t>.</w:t>
            </w:r>
            <w:r w:rsidRPr="008B4943">
              <w:rPr>
                <w:b/>
                <w:bCs/>
              </w:rPr>
              <w:t>38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9F1CE1C" w14:textId="325F9394" w:rsidR="00380E2F" w:rsidRPr="008B4943" w:rsidRDefault="005A1574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(</w:t>
            </w:r>
            <w:r w:rsidRPr="008B4943">
              <w:rPr>
                <w:b/>
                <w:bCs/>
              </w:rPr>
              <w:t>1</w:t>
            </w:r>
            <w:r w:rsidRPr="008B4943">
              <w:rPr>
                <w:b/>
                <w:bCs/>
                <w:cs/>
              </w:rPr>
              <w:t>.</w:t>
            </w:r>
            <w:r w:rsidR="006B73C4" w:rsidRPr="008B4943">
              <w:rPr>
                <w:rFonts w:hint="cs"/>
                <w:b/>
                <w:bCs/>
                <w:cs/>
              </w:rPr>
              <w:t>54</w:t>
            </w:r>
            <w:r w:rsidRPr="008B4943"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C7CC40A" w14:textId="41D2272F" w:rsidR="00380E2F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0</w:t>
            </w:r>
            <w:r w:rsidR="00DD0B54" w:rsidRPr="008B4943">
              <w:rPr>
                <w:b/>
                <w:bCs/>
                <w:cs/>
              </w:rPr>
              <w:t>.</w:t>
            </w:r>
            <w:r w:rsidRPr="008B4943">
              <w:rPr>
                <w:b/>
                <w:bCs/>
              </w:rPr>
              <w:t>4</w:t>
            </w:r>
            <w:r w:rsidR="001B73B5" w:rsidRPr="008B4943">
              <w:rPr>
                <w:b/>
                <w:bCs/>
                <w:cs/>
              </w:rPr>
              <w:t>1</w:t>
            </w:r>
          </w:p>
        </w:tc>
      </w:tr>
    </w:tbl>
    <w:p w14:paraId="4F55BEBB" w14:textId="77777777" w:rsidR="0006794F" w:rsidRPr="008B4943" w:rsidRDefault="0006794F" w:rsidP="008B4943">
      <w:pPr>
        <w:pStyle w:val="index"/>
        <w:tabs>
          <w:tab w:val="clear" w:pos="1134"/>
          <w:tab w:val="left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8B4943">
        <w:rPr>
          <w:rFonts w:ascii="Angsana New" w:hAnsi="Angsana New"/>
          <w:b/>
          <w:bCs/>
          <w:sz w:val="30"/>
          <w:szCs w:val="30"/>
          <w:cs/>
          <w:lang w:val="en-US" w:bidi="th-TH"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06794F" w:rsidRPr="008B4943" w14:paraId="5938253E" w14:textId="77777777" w:rsidTr="00157B1C">
        <w:trPr>
          <w:tblHeader/>
        </w:trPr>
        <w:tc>
          <w:tcPr>
            <w:tcW w:w="4050" w:type="dxa"/>
            <w:shd w:val="clear" w:color="auto" w:fill="auto"/>
          </w:tcPr>
          <w:p w14:paraId="2782EA7F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46AC674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F4C3272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6794F" w:rsidRPr="008B4943" w14:paraId="16F5AB37" w14:textId="77777777" w:rsidTr="00157B1C">
        <w:trPr>
          <w:tblHeader/>
        </w:trPr>
        <w:tc>
          <w:tcPr>
            <w:tcW w:w="4050" w:type="dxa"/>
          </w:tcPr>
          <w:p w14:paraId="59F98FAB" w14:textId="51866744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8B4943">
              <w:rPr>
                <w:b/>
                <w:bCs/>
                <w:i/>
                <w:iCs/>
                <w:cs/>
              </w:rPr>
              <w:t>สำหรับงวด</w:t>
            </w:r>
            <w:r w:rsidR="00407E40" w:rsidRPr="008B4943">
              <w:rPr>
                <w:b/>
                <w:bCs/>
                <w:i/>
                <w:iCs/>
                <w:cs/>
              </w:rPr>
              <w:t>หก</w:t>
            </w:r>
            <w:r w:rsidRPr="008B4943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A679BA" w:rsidRPr="008B4943">
              <w:rPr>
                <w:b/>
                <w:bCs/>
                <w:i/>
                <w:iCs/>
              </w:rPr>
              <w:t>30</w:t>
            </w:r>
            <w:r w:rsidR="00407E40" w:rsidRPr="008B4943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282" w:type="dxa"/>
          </w:tcPr>
          <w:p w14:paraId="56096C49" w14:textId="7177EFFB" w:rsidR="0006794F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428C0C34" w14:textId="6F28E8A6" w:rsidR="0006794F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2" w:type="dxa"/>
          </w:tcPr>
          <w:p w14:paraId="11BCFF02" w14:textId="27D108D6" w:rsidR="0006794F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1A8FBA95" w14:textId="32247AE6" w:rsidR="0006794F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794F" w:rsidRPr="008B4943" w14:paraId="0EC8F348" w14:textId="77777777" w:rsidTr="00157B1C">
        <w:trPr>
          <w:tblHeader/>
        </w:trPr>
        <w:tc>
          <w:tcPr>
            <w:tcW w:w="4050" w:type="dxa"/>
          </w:tcPr>
          <w:p w14:paraId="69B62296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0B59CAE2" w14:textId="476991E0" w:rsidR="0006794F" w:rsidRPr="008B4943" w:rsidRDefault="000679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="00CA1252" w:rsidRPr="008B4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="00CA1252" w:rsidRPr="008B494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ล้านหุ้น</w:t>
            </w:r>
            <w:r w:rsidRPr="008B494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6794F" w:rsidRPr="008B4943" w14:paraId="72EC1114" w14:textId="77777777" w:rsidTr="00157B1C">
        <w:tc>
          <w:tcPr>
            <w:tcW w:w="4050" w:type="dxa"/>
          </w:tcPr>
          <w:p w14:paraId="4E29C6F4" w14:textId="5B117A30" w:rsidR="0006794F" w:rsidRPr="008B4943" w:rsidRDefault="000679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กำไร (ขาดทุน) ที่เป็นส่วนของผู้ถือหุ้นสามัญ</w:t>
            </w:r>
            <w:r w:rsidRPr="008B4943">
              <w:rPr>
                <w:rFonts w:ascii="Angsana New" w:hAnsi="Angsana New"/>
                <w:sz w:val="30"/>
                <w:szCs w:val="30"/>
              </w:rPr>
              <w:br/>
            </w:r>
            <w:r w:rsidRPr="008B4943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 </w:t>
            </w:r>
          </w:p>
        </w:tc>
        <w:tc>
          <w:tcPr>
            <w:tcW w:w="1282" w:type="dxa"/>
            <w:vAlign w:val="bottom"/>
          </w:tcPr>
          <w:p w14:paraId="33C26884" w14:textId="7FBA06F5" w:rsidR="0006794F" w:rsidRPr="008B4943" w:rsidRDefault="00C2003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6</w:t>
            </w:r>
            <w:r w:rsidRPr="008B4943">
              <w:t>,</w:t>
            </w:r>
            <w:r w:rsidR="00D25477" w:rsidRPr="008B4943">
              <w:t>571</w:t>
            </w:r>
            <w:r w:rsidRPr="008B4943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4305CAE" w14:textId="2FE91FDC" w:rsidR="0006794F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742</w:t>
            </w:r>
          </w:p>
        </w:tc>
        <w:tc>
          <w:tcPr>
            <w:tcW w:w="1282" w:type="dxa"/>
            <w:vAlign w:val="bottom"/>
          </w:tcPr>
          <w:p w14:paraId="0E60590E" w14:textId="7FB60755" w:rsidR="0006794F" w:rsidRPr="008B4943" w:rsidRDefault="009D1C3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D25477" w:rsidRPr="008B4943">
              <w:rPr>
                <w:rFonts w:hint="cs"/>
                <w:cs/>
              </w:rPr>
              <w:t>8</w:t>
            </w:r>
            <w:r w:rsidR="00D25477" w:rsidRPr="008B4943">
              <w:t>,284</w:t>
            </w:r>
            <w:r w:rsidRPr="008B4943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21451966" w14:textId="0598C526" w:rsidR="0006794F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336</w:t>
            </w:r>
          </w:p>
        </w:tc>
      </w:tr>
      <w:tr w:rsidR="0006794F" w:rsidRPr="008B4943" w14:paraId="4E0289E3" w14:textId="77777777" w:rsidTr="00157B1C">
        <w:tc>
          <w:tcPr>
            <w:tcW w:w="4050" w:type="dxa"/>
          </w:tcPr>
          <w:p w14:paraId="655820DA" w14:textId="6A34FCBD" w:rsidR="0006794F" w:rsidRPr="008B4943" w:rsidRDefault="000679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26" w:right="-45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B4943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ดอกเบี้ยจ่ายสะสมสำหรับ</w:t>
            </w:r>
            <w:r w:rsidR="00A679BA" w:rsidRPr="008B494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8B4943">
              <w:rPr>
                <w:rFonts w:ascii="Angsana New" w:hAnsi="Angsana New"/>
                <w:sz w:val="30"/>
                <w:szCs w:val="30"/>
                <w:cs/>
              </w:rPr>
              <w:t>ของหุ้นกู้</w:t>
            </w:r>
            <w:r w:rsidRPr="008B4943">
              <w:rPr>
                <w:rFonts w:ascii="Angsana New" w:hAnsi="Angsana New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00F13D51" w14:textId="5AAF1706" w:rsidR="0006794F" w:rsidRPr="008B4943" w:rsidRDefault="005A7A5A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(</w:t>
            </w:r>
            <w:r w:rsidR="00A679BA" w:rsidRPr="008B4943">
              <w:t>249</w:t>
            </w:r>
            <w:r w:rsidRPr="008B4943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1C9F20A" w14:textId="6122BBED" w:rsidR="0006794F" w:rsidRPr="008B4943" w:rsidRDefault="00076A0C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7B574A83" w14:textId="1D72D8CA" w:rsidR="0006794F" w:rsidRPr="008B4943" w:rsidRDefault="00E13276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A679BA" w:rsidRPr="008B4943">
              <w:t>249</w:t>
            </w:r>
            <w:r w:rsidRPr="008B4943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5ED289EF" w14:textId="1360F750" w:rsidR="0006794F" w:rsidRPr="008B4943" w:rsidRDefault="00076A0C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</w:tr>
      <w:tr w:rsidR="0006794F" w:rsidRPr="008B4943" w14:paraId="067AC5E9" w14:textId="77777777" w:rsidTr="00157B1C">
        <w:tc>
          <w:tcPr>
            <w:tcW w:w="4050" w:type="dxa"/>
          </w:tcPr>
          <w:p w14:paraId="5270B12A" w14:textId="3EAB5BB9" w:rsidR="0006794F" w:rsidRPr="008B4943" w:rsidRDefault="000679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8C0C07"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48498115" w14:textId="0F8E1973" w:rsidR="0006794F" w:rsidRPr="008B4943" w:rsidRDefault="00C2003E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(</w:t>
            </w:r>
            <w:r w:rsidR="00A679BA" w:rsidRPr="008B4943">
              <w:rPr>
                <w:b/>
                <w:bCs/>
              </w:rPr>
              <w:t>6</w:t>
            </w:r>
            <w:r w:rsidRPr="008B4943">
              <w:rPr>
                <w:b/>
                <w:bCs/>
              </w:rPr>
              <w:t>,</w:t>
            </w:r>
            <w:r w:rsidR="00D25477" w:rsidRPr="008B4943">
              <w:rPr>
                <w:b/>
                <w:bCs/>
              </w:rPr>
              <w:t>820</w:t>
            </w:r>
            <w:r w:rsidRPr="008B4943"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6E9E0E3" w14:textId="5FC35D34" w:rsidR="0006794F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742</w:t>
            </w:r>
          </w:p>
        </w:tc>
        <w:tc>
          <w:tcPr>
            <w:tcW w:w="1282" w:type="dxa"/>
            <w:vAlign w:val="bottom"/>
          </w:tcPr>
          <w:p w14:paraId="156551A3" w14:textId="305C7965" w:rsidR="0006794F" w:rsidRPr="008B4943" w:rsidRDefault="00E13276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(</w:t>
            </w:r>
            <w:r w:rsidR="00A679BA" w:rsidRPr="008B4943">
              <w:rPr>
                <w:b/>
                <w:bCs/>
              </w:rPr>
              <w:t>8</w:t>
            </w:r>
            <w:r w:rsidR="009D1C32" w:rsidRPr="008B4943">
              <w:rPr>
                <w:b/>
                <w:bCs/>
              </w:rPr>
              <w:t>,</w:t>
            </w:r>
            <w:r w:rsidR="00D25477" w:rsidRPr="008B4943">
              <w:rPr>
                <w:b/>
                <w:bCs/>
              </w:rPr>
              <w:t>533</w:t>
            </w:r>
            <w:r w:rsidRPr="008B4943"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AF9A6A4" w14:textId="55D30C9C" w:rsidR="0006794F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336</w:t>
            </w:r>
          </w:p>
        </w:tc>
      </w:tr>
      <w:tr w:rsidR="0006794F" w:rsidRPr="008B4943" w14:paraId="1231C2F9" w14:textId="77777777" w:rsidTr="00157B1C">
        <w:tc>
          <w:tcPr>
            <w:tcW w:w="4050" w:type="dxa"/>
          </w:tcPr>
          <w:p w14:paraId="2F073783" w14:textId="77777777" w:rsidR="0006794F" w:rsidRPr="008B4943" w:rsidRDefault="000679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2E97B73" w14:textId="77777777" w:rsidR="0006794F" w:rsidRPr="008B4943" w:rsidRDefault="000679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i/>
                <w:iCs/>
              </w:rPr>
            </w:pPr>
          </w:p>
        </w:tc>
      </w:tr>
      <w:tr w:rsidR="0006794F" w:rsidRPr="008B4943" w14:paraId="5CBD1847" w14:textId="77777777" w:rsidTr="00157B1C">
        <w:tc>
          <w:tcPr>
            <w:tcW w:w="4050" w:type="dxa"/>
          </w:tcPr>
          <w:p w14:paraId="1A1175EB" w14:textId="77777777" w:rsidR="0006794F" w:rsidRPr="008B4943" w:rsidRDefault="000679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2AE57956" w14:textId="797FF30F" w:rsidR="0006794F" w:rsidRPr="008B4943" w:rsidRDefault="00076A0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1,</w:t>
            </w:r>
            <w:r w:rsidR="00A679BA" w:rsidRPr="008B4943">
              <w:t>377</w:t>
            </w:r>
            <w:r w:rsidRPr="008B4943">
              <w:rPr>
                <w:cs/>
              </w:rPr>
              <w:t xml:space="preserve"> </w:t>
            </w:r>
          </w:p>
        </w:tc>
        <w:tc>
          <w:tcPr>
            <w:tcW w:w="1283" w:type="dxa"/>
            <w:vAlign w:val="bottom"/>
          </w:tcPr>
          <w:p w14:paraId="406C9E3A" w14:textId="467B5D4F" w:rsidR="0006794F" w:rsidRPr="008B4943" w:rsidRDefault="00076A0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1,</w:t>
            </w:r>
            <w:r w:rsidR="00A679BA" w:rsidRPr="008B4943">
              <w:t>377</w:t>
            </w:r>
          </w:p>
        </w:tc>
        <w:tc>
          <w:tcPr>
            <w:tcW w:w="1282" w:type="dxa"/>
            <w:vAlign w:val="bottom"/>
          </w:tcPr>
          <w:p w14:paraId="21FEE393" w14:textId="6766CBA5" w:rsidR="0006794F" w:rsidRPr="008B4943" w:rsidRDefault="00C760F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1,</w:t>
            </w:r>
            <w:r w:rsidR="00A679BA" w:rsidRPr="008B4943">
              <w:t>377</w:t>
            </w:r>
          </w:p>
        </w:tc>
        <w:tc>
          <w:tcPr>
            <w:tcW w:w="1283" w:type="dxa"/>
            <w:vAlign w:val="bottom"/>
          </w:tcPr>
          <w:p w14:paraId="4A6D4356" w14:textId="6B674EFF" w:rsidR="0006794F" w:rsidRPr="008B4943" w:rsidRDefault="00076A0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1,</w:t>
            </w:r>
            <w:r w:rsidR="00A679BA" w:rsidRPr="008B4943">
              <w:t>377</w:t>
            </w:r>
          </w:p>
        </w:tc>
      </w:tr>
      <w:tr w:rsidR="0006794F" w:rsidRPr="008B4943" w14:paraId="720E16F1" w14:textId="77777777" w:rsidTr="00157B1C">
        <w:tc>
          <w:tcPr>
            <w:tcW w:w="4050" w:type="dxa"/>
          </w:tcPr>
          <w:p w14:paraId="5D59340F" w14:textId="77777777" w:rsidR="0006794F" w:rsidRPr="008B4943" w:rsidRDefault="000679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ผลกระทบจากหุ้นทุนซื้อคืน </w:t>
            </w:r>
          </w:p>
        </w:tc>
        <w:tc>
          <w:tcPr>
            <w:tcW w:w="1282" w:type="dxa"/>
            <w:vAlign w:val="bottom"/>
          </w:tcPr>
          <w:p w14:paraId="422EFC3D" w14:textId="6B4BD8F2" w:rsidR="0006794F" w:rsidRPr="008B4943" w:rsidRDefault="00076A0C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B4943">
              <w:rPr>
                <w:cs/>
              </w:rPr>
              <w:t>(</w:t>
            </w:r>
            <w:r w:rsidR="00A943E7" w:rsidRPr="008B4943">
              <w:t>1</w:t>
            </w:r>
            <w:r w:rsidR="00A679BA" w:rsidRPr="008B4943">
              <w:t>9</w:t>
            </w:r>
            <w:r w:rsidRPr="008B4943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F8F935E" w14:textId="6D03AD52" w:rsidR="0006794F" w:rsidRPr="008B4943" w:rsidRDefault="00076A0C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62154381" w14:textId="2DEBE110" w:rsidR="0006794F" w:rsidRPr="008B4943" w:rsidRDefault="00076A0C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0F3AED" w:rsidRPr="008B4943">
              <w:t>1</w:t>
            </w:r>
            <w:r w:rsidR="00A679BA" w:rsidRPr="008B4943">
              <w:t>9</w:t>
            </w:r>
            <w:r w:rsidRPr="008B4943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4CB9B34" w14:textId="794D7F30" w:rsidR="0006794F" w:rsidRPr="008B4943" w:rsidRDefault="00076A0C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-</w:t>
            </w:r>
          </w:p>
        </w:tc>
      </w:tr>
      <w:tr w:rsidR="0006794F" w:rsidRPr="008B4943" w14:paraId="41778E1A" w14:textId="77777777" w:rsidTr="00157B1C">
        <w:tc>
          <w:tcPr>
            <w:tcW w:w="4050" w:type="dxa"/>
          </w:tcPr>
          <w:p w14:paraId="219321D3" w14:textId="77777777" w:rsidR="0006794F" w:rsidRPr="008B4943" w:rsidRDefault="000679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vAlign w:val="bottom"/>
          </w:tcPr>
          <w:p w14:paraId="24856250" w14:textId="397B3A0F" w:rsidR="0006794F" w:rsidRPr="008B4943" w:rsidRDefault="00A943E7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358</w:t>
            </w:r>
          </w:p>
        </w:tc>
        <w:tc>
          <w:tcPr>
            <w:tcW w:w="1283" w:type="dxa"/>
            <w:vAlign w:val="bottom"/>
          </w:tcPr>
          <w:p w14:paraId="2C19558E" w14:textId="7154936B" w:rsidR="0006794F" w:rsidRPr="008B4943" w:rsidRDefault="00076A0C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377</w:t>
            </w:r>
          </w:p>
        </w:tc>
        <w:tc>
          <w:tcPr>
            <w:tcW w:w="1282" w:type="dxa"/>
            <w:vAlign w:val="bottom"/>
          </w:tcPr>
          <w:p w14:paraId="62F3EECB" w14:textId="1055169E" w:rsidR="0006794F" w:rsidRPr="008B4943" w:rsidRDefault="00A943E7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358</w:t>
            </w:r>
          </w:p>
        </w:tc>
        <w:tc>
          <w:tcPr>
            <w:tcW w:w="1283" w:type="dxa"/>
            <w:vAlign w:val="bottom"/>
          </w:tcPr>
          <w:p w14:paraId="431CC327" w14:textId="1A09BAD7" w:rsidR="0006794F" w:rsidRPr="008B4943" w:rsidRDefault="00076A0C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377</w:t>
            </w:r>
          </w:p>
        </w:tc>
      </w:tr>
      <w:tr w:rsidR="0006794F" w:rsidRPr="008B4943" w14:paraId="275E13F2" w14:textId="77777777" w:rsidTr="00157B1C">
        <w:tc>
          <w:tcPr>
            <w:tcW w:w="4050" w:type="dxa"/>
          </w:tcPr>
          <w:p w14:paraId="22935A9B" w14:textId="77777777" w:rsidR="0006794F" w:rsidRPr="008B4943" w:rsidRDefault="000679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A07BA03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577C66D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3F042C6C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1E29097F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06794F" w:rsidRPr="008B4943" w14:paraId="5CFB4F6D" w14:textId="77777777" w:rsidTr="00157B1C">
        <w:tc>
          <w:tcPr>
            <w:tcW w:w="4050" w:type="dxa"/>
            <w:vAlign w:val="bottom"/>
          </w:tcPr>
          <w:p w14:paraId="5F2FF757" w14:textId="4B664F39" w:rsidR="0006794F" w:rsidRPr="008B4943" w:rsidRDefault="000679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CC760B"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8B4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14:paraId="4E30A8EF" w14:textId="0B2A4B47" w:rsidR="0006794F" w:rsidRPr="008B4943" w:rsidRDefault="00C2003E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(</w:t>
            </w:r>
            <w:r w:rsidR="00D25477" w:rsidRPr="008B4943">
              <w:rPr>
                <w:rFonts w:hint="cs"/>
                <w:b/>
                <w:bCs/>
                <w:cs/>
              </w:rPr>
              <w:t>5.02</w:t>
            </w:r>
            <w:r w:rsidRPr="008B4943"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3BCDBAFB" w14:textId="05D0FD71" w:rsidR="0006794F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0</w:t>
            </w:r>
            <w:r w:rsidR="001B73B5" w:rsidRPr="008B4943">
              <w:rPr>
                <w:b/>
                <w:bCs/>
                <w:cs/>
              </w:rPr>
              <w:t>.</w:t>
            </w:r>
            <w:r w:rsidRPr="008B4943">
              <w:rPr>
                <w:b/>
                <w:bCs/>
              </w:rPr>
              <w:t>54</w:t>
            </w:r>
          </w:p>
        </w:tc>
        <w:tc>
          <w:tcPr>
            <w:tcW w:w="1282" w:type="dxa"/>
            <w:vAlign w:val="bottom"/>
          </w:tcPr>
          <w:p w14:paraId="5E8B0713" w14:textId="7661CA10" w:rsidR="0006794F" w:rsidRPr="008B4943" w:rsidRDefault="005A1574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(</w:t>
            </w:r>
            <w:r w:rsidR="00D25477" w:rsidRPr="008B4943">
              <w:rPr>
                <w:rFonts w:hint="cs"/>
                <w:b/>
                <w:bCs/>
                <w:cs/>
              </w:rPr>
              <w:t>6.28</w:t>
            </w:r>
            <w:r w:rsidRPr="008B4943"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69B4038" w14:textId="783E1DD1" w:rsidR="0006794F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0</w:t>
            </w:r>
            <w:r w:rsidR="001B73B5" w:rsidRPr="008B4943">
              <w:rPr>
                <w:b/>
                <w:bCs/>
                <w:cs/>
              </w:rPr>
              <w:t>.</w:t>
            </w:r>
            <w:r w:rsidRPr="008B4943">
              <w:rPr>
                <w:b/>
                <w:bCs/>
              </w:rPr>
              <w:t>24</w:t>
            </w:r>
          </w:p>
        </w:tc>
      </w:tr>
    </w:tbl>
    <w:p w14:paraId="3E82B06F" w14:textId="4BEB04A8" w:rsidR="00CE103F" w:rsidRPr="008B4943" w:rsidRDefault="00CE103F" w:rsidP="008B4943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เงินปันผล</w:t>
      </w:r>
    </w:p>
    <w:p w14:paraId="55A42246" w14:textId="77777777" w:rsidR="00CE103F" w:rsidRPr="008B4943" w:rsidRDefault="00CE103F" w:rsidP="008B4943">
      <w:pPr>
        <w:pStyle w:val="ListParagraph"/>
        <w:tabs>
          <w:tab w:val="decimal" w:pos="540"/>
        </w:tabs>
        <w:ind w:left="540"/>
        <w:jc w:val="thaiDistribute"/>
      </w:pPr>
    </w:p>
    <w:p w14:paraId="0AA54A1B" w14:textId="46AD7401" w:rsidR="0006794F" w:rsidRPr="008B4943" w:rsidRDefault="0006794F" w:rsidP="008B4943">
      <w:pPr>
        <w:pStyle w:val="index"/>
        <w:tabs>
          <w:tab w:val="clear" w:pos="1134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8B4943">
        <w:rPr>
          <w:rFonts w:ascii="Angsana New" w:hAnsi="Angsana New"/>
          <w:sz w:val="30"/>
          <w:szCs w:val="30"/>
          <w:cs/>
          <w:lang w:bidi="th-TH"/>
        </w:rPr>
        <w:t>เงินปันผล</w:t>
      </w:r>
      <w:r w:rsidR="00CA0872" w:rsidRPr="008B4943">
        <w:rPr>
          <w:rFonts w:ascii="Angsana New" w:hAnsi="Angsana New"/>
          <w:sz w:val="30"/>
          <w:szCs w:val="30"/>
          <w:cs/>
          <w:lang w:bidi="th-TH"/>
        </w:rPr>
        <w:t>ที่</w:t>
      </w:r>
      <w:r w:rsidRPr="008B4943">
        <w:rPr>
          <w:rFonts w:ascii="Angsana New" w:hAnsi="Angsana New"/>
          <w:sz w:val="30"/>
          <w:szCs w:val="30"/>
          <w:cs/>
          <w:lang w:bidi="th-TH"/>
        </w:rPr>
        <w:t>บริษัทจ่ายให้ผู้ถือหุ้น มีดังนี้</w:t>
      </w:r>
    </w:p>
    <w:p w14:paraId="11A86241" w14:textId="03CE1702" w:rsidR="0006794F" w:rsidRPr="008B4943" w:rsidRDefault="0006794F" w:rsidP="008B4943">
      <w:pPr>
        <w:pStyle w:val="index"/>
        <w:tabs>
          <w:tab w:val="clear" w:pos="1134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755"/>
        <w:gridCol w:w="1755"/>
        <w:gridCol w:w="1314"/>
        <w:gridCol w:w="1314"/>
      </w:tblGrid>
      <w:tr w:rsidR="0006794F" w:rsidRPr="008B4943" w14:paraId="71ACDFD1" w14:textId="77777777" w:rsidTr="00157B1C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27B0018D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26383B4B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วันที่อนุมัติ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6476125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วันที่จ่ายเงินปันผล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B66AB6D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อัตรา</w:t>
            </w:r>
            <w:r w:rsidRPr="008B4943">
              <w:rPr>
                <w:b/>
                <w:bCs/>
                <w:cs/>
              </w:rPr>
              <w:br/>
              <w:t>เงินปันผล</w:t>
            </w:r>
          </w:p>
          <w:p w14:paraId="7CCB260C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ต่อหุ้น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87F9612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จำนวนเงิน</w:t>
            </w:r>
          </w:p>
        </w:tc>
      </w:tr>
      <w:tr w:rsidR="0006794F" w:rsidRPr="008B4943" w14:paraId="05C432BA" w14:textId="77777777" w:rsidTr="00157B1C">
        <w:trPr>
          <w:tblHeader/>
        </w:trPr>
        <w:tc>
          <w:tcPr>
            <w:tcW w:w="3150" w:type="dxa"/>
          </w:tcPr>
          <w:p w14:paraId="1013465F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1755" w:type="dxa"/>
          </w:tcPr>
          <w:p w14:paraId="4E7F5E49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755" w:type="dxa"/>
          </w:tcPr>
          <w:p w14:paraId="07510412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314" w:type="dxa"/>
          </w:tcPr>
          <w:p w14:paraId="4A15C915" w14:textId="77777777" w:rsidR="0006794F" w:rsidRPr="008B4943" w:rsidRDefault="000679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4" w:type="dxa"/>
          </w:tcPr>
          <w:p w14:paraId="40CFFA5A" w14:textId="77777777" w:rsidR="0006794F" w:rsidRPr="008B4943" w:rsidRDefault="000679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794F" w:rsidRPr="008B4943" w14:paraId="3B1D62C8" w14:textId="77777777" w:rsidTr="00157B1C">
        <w:tc>
          <w:tcPr>
            <w:tcW w:w="3150" w:type="dxa"/>
          </w:tcPr>
          <w:p w14:paraId="52DACFDA" w14:textId="5B9373DC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 xml:space="preserve">ปี </w:t>
            </w:r>
            <w:r w:rsidR="00A679BA" w:rsidRPr="008B4943">
              <w:rPr>
                <w:b/>
                <w:bCs/>
              </w:rPr>
              <w:t>2563</w:t>
            </w:r>
          </w:p>
        </w:tc>
        <w:tc>
          <w:tcPr>
            <w:tcW w:w="1755" w:type="dxa"/>
          </w:tcPr>
          <w:p w14:paraId="2F64C692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755" w:type="dxa"/>
          </w:tcPr>
          <w:p w14:paraId="4822A9DA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314" w:type="dxa"/>
          </w:tcPr>
          <w:p w14:paraId="74DAEFBA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  <w:tc>
          <w:tcPr>
            <w:tcW w:w="1314" w:type="dxa"/>
          </w:tcPr>
          <w:p w14:paraId="0E2BA31E" w14:textId="77777777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</w:tr>
      <w:tr w:rsidR="005B45A2" w:rsidRPr="008B4943" w14:paraId="7E9B957B" w14:textId="77777777" w:rsidTr="00157B1C">
        <w:tc>
          <w:tcPr>
            <w:tcW w:w="3150" w:type="dxa"/>
          </w:tcPr>
          <w:p w14:paraId="4C66FDBF" w14:textId="5ABD1D44" w:rsidR="005B45A2" w:rsidRPr="008B4943" w:rsidRDefault="005B45A2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hanging="336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CA0872" w:rsidRPr="008B4943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  <w:r w:rsidR="008F3D3D" w:rsidRPr="008B4943">
              <w:rPr>
                <w:rFonts w:ascii="Angsana New" w:hAnsi="Angsana New"/>
                <w:sz w:val="30"/>
                <w:szCs w:val="30"/>
                <w:cs/>
              </w:rPr>
              <w:t>สำหรับงวดครึ่งปีหลัง</w:t>
            </w:r>
            <w:r w:rsidR="00CA0872" w:rsidRPr="008B4943">
              <w:rPr>
                <w:rFonts w:ascii="Angsana New" w:hAnsi="Angsana New"/>
                <w:sz w:val="30"/>
                <w:szCs w:val="30"/>
                <w:cs/>
              </w:rPr>
              <w:t>ของปี</w:t>
            </w:r>
            <w:r w:rsidRPr="008B49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679BA"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55" w:type="dxa"/>
          </w:tcPr>
          <w:p w14:paraId="0A5CF75C" w14:textId="77777777" w:rsidR="008F3D3D" w:rsidRPr="008B4943" w:rsidRDefault="008F3D3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  <w:p w14:paraId="26216AD8" w14:textId="75AD90EC" w:rsidR="005B45A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8B4943">
              <w:t>30</w:t>
            </w:r>
            <w:r w:rsidR="005B45A2" w:rsidRPr="008B4943">
              <w:rPr>
                <w:cs/>
              </w:rPr>
              <w:t xml:space="preserve"> มีนาคม </w:t>
            </w:r>
            <w:r w:rsidRPr="008B4943">
              <w:t>2563</w:t>
            </w:r>
          </w:p>
        </w:tc>
        <w:tc>
          <w:tcPr>
            <w:tcW w:w="1755" w:type="dxa"/>
          </w:tcPr>
          <w:p w14:paraId="48BB9E8D" w14:textId="77777777" w:rsidR="008F3D3D" w:rsidRPr="008B4943" w:rsidRDefault="008F3D3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  <w:p w14:paraId="6B0CADDE" w14:textId="333DDA97" w:rsidR="005B45A2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8B4943">
              <w:t>24</w:t>
            </w:r>
            <w:r w:rsidR="005B45A2" w:rsidRPr="008B4943">
              <w:rPr>
                <w:cs/>
              </w:rPr>
              <w:t xml:space="preserve"> เมษายน </w:t>
            </w:r>
            <w:r w:rsidRPr="008B4943">
              <w:t>2563</w:t>
            </w:r>
          </w:p>
        </w:tc>
        <w:tc>
          <w:tcPr>
            <w:tcW w:w="1314" w:type="dxa"/>
          </w:tcPr>
          <w:p w14:paraId="08516244" w14:textId="77777777" w:rsidR="005B45A2" w:rsidRPr="008B4943" w:rsidRDefault="005B45A2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</w:p>
          <w:p w14:paraId="60770FD6" w14:textId="34B2F4F1" w:rsidR="00380E2F" w:rsidRPr="008B4943" w:rsidRDefault="00A679BA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8B4943">
              <w:t>0</w:t>
            </w:r>
            <w:r w:rsidR="001E6E27" w:rsidRPr="008B4943">
              <w:rPr>
                <w:cs/>
              </w:rPr>
              <w:t>.</w:t>
            </w:r>
            <w:r w:rsidRPr="008B4943">
              <w:t>30</w:t>
            </w:r>
          </w:p>
        </w:tc>
        <w:tc>
          <w:tcPr>
            <w:tcW w:w="1314" w:type="dxa"/>
          </w:tcPr>
          <w:p w14:paraId="15D5415B" w14:textId="77777777" w:rsidR="005B45A2" w:rsidRPr="008B4943" w:rsidRDefault="005B45A2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</w:p>
          <w:p w14:paraId="52A77E0D" w14:textId="4766A8D7" w:rsidR="00380E2F" w:rsidRPr="008B4943" w:rsidRDefault="00A679BA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8B4943">
              <w:t>407</w:t>
            </w:r>
          </w:p>
        </w:tc>
      </w:tr>
      <w:tr w:rsidR="0006794F" w:rsidRPr="008B4943" w14:paraId="20161F8B" w14:textId="77777777" w:rsidTr="00157B1C">
        <w:tc>
          <w:tcPr>
            <w:tcW w:w="6660" w:type="dxa"/>
            <w:gridSpan w:val="3"/>
          </w:tcPr>
          <w:p w14:paraId="31C28AF1" w14:textId="5F0B2FD0" w:rsidR="0006794F" w:rsidRPr="008B4943" w:rsidRDefault="0006794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8B4943">
              <w:rPr>
                <w:b/>
                <w:bCs/>
                <w:cs/>
              </w:rPr>
              <w:t>เงินปันผลที่จ่ายในระหว่าง</w:t>
            </w:r>
            <w:r w:rsidR="008C0C07" w:rsidRPr="008B4943">
              <w:rPr>
                <w:b/>
                <w:bCs/>
                <w:cs/>
              </w:rPr>
              <w:t xml:space="preserve">งวดหกเดือนสิ้นสุดวันที่ </w:t>
            </w:r>
            <w:r w:rsidR="00A679BA" w:rsidRPr="008B4943">
              <w:rPr>
                <w:b/>
                <w:bCs/>
              </w:rPr>
              <w:t>30</w:t>
            </w:r>
            <w:r w:rsidR="008C0C07" w:rsidRPr="008B4943">
              <w:rPr>
                <w:b/>
                <w:bCs/>
                <w:cs/>
              </w:rPr>
              <w:t xml:space="preserve"> มิถุนายน </w:t>
            </w:r>
            <w:r w:rsidR="00A679BA" w:rsidRPr="008B4943">
              <w:rPr>
                <w:b/>
                <w:bCs/>
              </w:rPr>
              <w:t>2563</w:t>
            </w:r>
          </w:p>
        </w:tc>
        <w:tc>
          <w:tcPr>
            <w:tcW w:w="1314" w:type="dxa"/>
          </w:tcPr>
          <w:p w14:paraId="0F5911C0" w14:textId="77F5CBD3" w:rsidR="0006794F" w:rsidRPr="008B4943" w:rsidRDefault="00A679BA" w:rsidP="008B494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8B4943">
              <w:rPr>
                <w:b/>
                <w:bCs/>
              </w:rPr>
              <w:t>0</w:t>
            </w:r>
            <w:r w:rsidR="001E6E27" w:rsidRPr="008B4943">
              <w:rPr>
                <w:b/>
                <w:bCs/>
                <w:cs/>
              </w:rPr>
              <w:t>.</w:t>
            </w:r>
            <w:r w:rsidRPr="008B4943">
              <w:rPr>
                <w:b/>
                <w:bCs/>
              </w:rPr>
              <w:t>30</w:t>
            </w:r>
          </w:p>
        </w:tc>
        <w:tc>
          <w:tcPr>
            <w:tcW w:w="1314" w:type="dxa"/>
          </w:tcPr>
          <w:p w14:paraId="670AB030" w14:textId="33B5A346" w:rsidR="0006794F" w:rsidRPr="008B4943" w:rsidRDefault="00A679BA" w:rsidP="008B494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8B4943">
              <w:rPr>
                <w:b/>
                <w:bCs/>
              </w:rPr>
              <w:t>407</w:t>
            </w:r>
          </w:p>
        </w:tc>
      </w:tr>
      <w:tr w:rsidR="00380E2F" w:rsidRPr="008B4943" w14:paraId="60853B76" w14:textId="77777777" w:rsidTr="00380E2F">
        <w:tc>
          <w:tcPr>
            <w:tcW w:w="3150" w:type="dxa"/>
          </w:tcPr>
          <w:p w14:paraId="2D0E7F3D" w14:textId="06253E7F" w:rsidR="003148DA" w:rsidRPr="008B4943" w:rsidRDefault="003148D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cs/>
              </w:rPr>
            </w:pPr>
          </w:p>
        </w:tc>
        <w:tc>
          <w:tcPr>
            <w:tcW w:w="1755" w:type="dxa"/>
          </w:tcPr>
          <w:p w14:paraId="20341DB4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755" w:type="dxa"/>
          </w:tcPr>
          <w:p w14:paraId="0A64545E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314" w:type="dxa"/>
          </w:tcPr>
          <w:p w14:paraId="460542AF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  <w:tc>
          <w:tcPr>
            <w:tcW w:w="1314" w:type="dxa"/>
          </w:tcPr>
          <w:p w14:paraId="52DC17AD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</w:tr>
      <w:tr w:rsidR="00380E2F" w:rsidRPr="008B4943" w14:paraId="11F3E3A7" w14:textId="77777777" w:rsidTr="00380E2F">
        <w:tc>
          <w:tcPr>
            <w:tcW w:w="3150" w:type="dxa"/>
          </w:tcPr>
          <w:p w14:paraId="0B033A31" w14:textId="0D93BCD0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 xml:space="preserve">ปี </w:t>
            </w:r>
            <w:r w:rsidR="00A679BA" w:rsidRPr="008B4943">
              <w:rPr>
                <w:b/>
                <w:bCs/>
              </w:rPr>
              <w:t>2562</w:t>
            </w:r>
          </w:p>
        </w:tc>
        <w:tc>
          <w:tcPr>
            <w:tcW w:w="1755" w:type="dxa"/>
          </w:tcPr>
          <w:p w14:paraId="15DC2632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755" w:type="dxa"/>
          </w:tcPr>
          <w:p w14:paraId="39B20F13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314" w:type="dxa"/>
          </w:tcPr>
          <w:p w14:paraId="7EF92D9B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  <w:tc>
          <w:tcPr>
            <w:tcW w:w="1314" w:type="dxa"/>
          </w:tcPr>
          <w:p w14:paraId="38578E1E" w14:textId="77777777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</w:tr>
      <w:tr w:rsidR="003148DA" w:rsidRPr="008B4943" w14:paraId="2B97A86F" w14:textId="77777777" w:rsidTr="00A679BA">
        <w:trPr>
          <w:trHeight w:val="70"/>
        </w:trPr>
        <w:tc>
          <w:tcPr>
            <w:tcW w:w="3150" w:type="dxa"/>
          </w:tcPr>
          <w:p w14:paraId="3989C371" w14:textId="7C44ABE7" w:rsidR="003148DA" w:rsidRPr="008B4943" w:rsidRDefault="003148D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A679BA" w:rsidRPr="008B4943">
              <w:rPr>
                <w:rFonts w:ascii="Angsana New" w:hAnsi="Angsana New"/>
                <w:sz w:val="30"/>
                <w:szCs w:val="30"/>
              </w:rPr>
              <w:t>256</w:t>
            </w:r>
            <w:r w:rsidRPr="008B494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55" w:type="dxa"/>
          </w:tcPr>
          <w:p w14:paraId="751B9BFE" w14:textId="67E989C3" w:rsidR="003148DA" w:rsidRPr="008B4943" w:rsidRDefault="003148D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8B4943">
              <w:t xml:space="preserve">11 </w:t>
            </w:r>
            <w:r w:rsidRPr="008B4943">
              <w:rPr>
                <w:cs/>
              </w:rPr>
              <w:t xml:space="preserve">เมษายน </w:t>
            </w:r>
            <w:r w:rsidR="00A679BA" w:rsidRPr="008B4943">
              <w:t>2562</w:t>
            </w:r>
          </w:p>
        </w:tc>
        <w:tc>
          <w:tcPr>
            <w:tcW w:w="1755" w:type="dxa"/>
          </w:tcPr>
          <w:p w14:paraId="3F3C463A" w14:textId="739C51D7" w:rsidR="003148D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8B4943">
              <w:t>24</w:t>
            </w:r>
            <w:r w:rsidR="003148DA" w:rsidRPr="008B4943">
              <w:rPr>
                <w:cs/>
              </w:rPr>
              <w:t xml:space="preserve"> เมษายน </w:t>
            </w:r>
            <w:r w:rsidRPr="008B4943">
              <w:t>2562</w:t>
            </w:r>
          </w:p>
        </w:tc>
        <w:tc>
          <w:tcPr>
            <w:tcW w:w="1314" w:type="dxa"/>
          </w:tcPr>
          <w:p w14:paraId="065EE8BB" w14:textId="42D3B06D" w:rsidR="003148DA" w:rsidRPr="008B4943" w:rsidRDefault="003148D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8B4943">
              <w:t>1</w:t>
            </w:r>
            <w:r w:rsidRPr="008B4943">
              <w:rPr>
                <w:cs/>
              </w:rPr>
              <w:t>.</w:t>
            </w:r>
            <w:r w:rsidR="00A679BA" w:rsidRPr="008B4943">
              <w:t>35</w:t>
            </w:r>
          </w:p>
        </w:tc>
        <w:tc>
          <w:tcPr>
            <w:tcW w:w="1314" w:type="dxa"/>
          </w:tcPr>
          <w:p w14:paraId="0212F041" w14:textId="65B19D67" w:rsidR="003148DA" w:rsidRPr="008B4943" w:rsidRDefault="003148D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8B4943">
              <w:t>1,</w:t>
            </w:r>
            <w:r w:rsidR="00A679BA" w:rsidRPr="008B4943">
              <w:t>858</w:t>
            </w:r>
          </w:p>
        </w:tc>
      </w:tr>
      <w:tr w:rsidR="00380E2F" w:rsidRPr="008B4943" w14:paraId="3F3C6B5B" w14:textId="77777777" w:rsidTr="00380E2F">
        <w:tc>
          <w:tcPr>
            <w:tcW w:w="3150" w:type="dxa"/>
          </w:tcPr>
          <w:p w14:paraId="64BD784D" w14:textId="120A029B" w:rsidR="003148DA" w:rsidRPr="008B4943" w:rsidRDefault="003706A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เงินปันผลระหว่างกาลสำหรับงวด</w:t>
            </w:r>
          </w:p>
          <w:p w14:paraId="54712D79" w14:textId="4BE8EA42" w:rsidR="00380E2F" w:rsidRPr="008B4943" w:rsidRDefault="003706A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hanging="3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 xml:space="preserve">       ครึ่งปีหลังของปี </w:t>
            </w:r>
            <w:r w:rsidR="00A679BA" w:rsidRPr="008B4943">
              <w:rPr>
                <w:rFonts w:ascii="Angsana New" w:hAnsi="Angsana New"/>
                <w:sz w:val="30"/>
                <w:szCs w:val="30"/>
              </w:rPr>
              <w:t>256</w:t>
            </w:r>
            <w:r w:rsidRPr="008B494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55" w:type="dxa"/>
          </w:tcPr>
          <w:p w14:paraId="6520C7A3" w14:textId="77777777" w:rsidR="001E6E27" w:rsidRPr="008B4943" w:rsidRDefault="001E6E2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s/>
              </w:rPr>
            </w:pPr>
          </w:p>
          <w:p w14:paraId="7C1D2F47" w14:textId="77E4DDAC" w:rsidR="00380E2F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8B4943">
              <w:t>24</w:t>
            </w:r>
            <w:r w:rsidR="003148DA" w:rsidRPr="008B4943">
              <w:rPr>
                <w:cs/>
              </w:rPr>
              <w:t xml:space="preserve"> สิงหาคม </w:t>
            </w:r>
            <w:r w:rsidRPr="008B4943">
              <w:t>256</w:t>
            </w:r>
            <w:r w:rsidR="003148DA" w:rsidRPr="008B4943">
              <w:t>1</w:t>
            </w:r>
          </w:p>
        </w:tc>
        <w:tc>
          <w:tcPr>
            <w:tcW w:w="1755" w:type="dxa"/>
          </w:tcPr>
          <w:p w14:paraId="1700E443" w14:textId="77777777" w:rsidR="001E6E27" w:rsidRPr="008B4943" w:rsidRDefault="001E6E2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  <w:p w14:paraId="05DA17E7" w14:textId="48E78EC9" w:rsidR="00380E2F" w:rsidRPr="008B4943" w:rsidRDefault="00A6545C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s/>
              </w:rPr>
            </w:pPr>
            <w:r w:rsidRPr="008B4943">
              <w:t>1</w:t>
            </w:r>
            <w:r w:rsidR="00A679BA" w:rsidRPr="008B4943">
              <w:t>9</w:t>
            </w:r>
            <w:r w:rsidRPr="008B4943">
              <w:rPr>
                <w:cs/>
              </w:rPr>
              <w:t xml:space="preserve"> กันยายน </w:t>
            </w:r>
            <w:r w:rsidR="00A679BA" w:rsidRPr="008B4943">
              <w:t>256</w:t>
            </w:r>
            <w:r w:rsidRPr="008B4943">
              <w:t>1</w:t>
            </w:r>
          </w:p>
        </w:tc>
        <w:tc>
          <w:tcPr>
            <w:tcW w:w="1314" w:type="dxa"/>
          </w:tcPr>
          <w:p w14:paraId="19F04527" w14:textId="77777777" w:rsidR="00380E2F" w:rsidRPr="008B4943" w:rsidRDefault="00380E2F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</w:p>
          <w:p w14:paraId="4655872E" w14:textId="35C988C5" w:rsidR="00380E2F" w:rsidRPr="008B4943" w:rsidRDefault="003148DA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8B4943">
              <w:rPr>
                <w:cs/>
              </w:rPr>
              <w:t>(</w:t>
            </w:r>
            <w:r w:rsidR="00A679BA" w:rsidRPr="008B4943">
              <w:t>0</w:t>
            </w:r>
            <w:r w:rsidR="00380E2F" w:rsidRPr="008B4943">
              <w:rPr>
                <w:cs/>
              </w:rPr>
              <w:t>.</w:t>
            </w:r>
            <w:r w:rsidR="00A679BA" w:rsidRPr="008B4943">
              <w:t>85</w:t>
            </w:r>
            <w:r w:rsidRPr="008B4943">
              <w:rPr>
                <w:cs/>
              </w:rPr>
              <w:t>)</w:t>
            </w:r>
          </w:p>
        </w:tc>
        <w:tc>
          <w:tcPr>
            <w:tcW w:w="1314" w:type="dxa"/>
          </w:tcPr>
          <w:p w14:paraId="70C16D94" w14:textId="77777777" w:rsidR="00380E2F" w:rsidRPr="008B4943" w:rsidRDefault="00380E2F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</w:p>
          <w:p w14:paraId="7867BFF7" w14:textId="3FAC190D" w:rsidR="00380E2F" w:rsidRPr="008B4943" w:rsidRDefault="008C0C07" w:rsidP="008B494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8B4943">
              <w:rPr>
                <w:cs/>
              </w:rPr>
              <w:t>(</w:t>
            </w:r>
            <w:r w:rsidRPr="008B4943">
              <w:t>1,1</w:t>
            </w:r>
            <w:r w:rsidR="00A679BA" w:rsidRPr="008B4943">
              <w:t>70</w:t>
            </w:r>
            <w:r w:rsidRPr="008B4943">
              <w:rPr>
                <w:cs/>
              </w:rPr>
              <w:t>)</w:t>
            </w:r>
          </w:p>
        </w:tc>
      </w:tr>
      <w:tr w:rsidR="00380E2F" w:rsidRPr="008B4943" w14:paraId="5918C412" w14:textId="77777777" w:rsidTr="00380E2F">
        <w:tc>
          <w:tcPr>
            <w:tcW w:w="6660" w:type="dxa"/>
            <w:gridSpan w:val="3"/>
          </w:tcPr>
          <w:p w14:paraId="0BEF4905" w14:textId="524E664A" w:rsidR="00380E2F" w:rsidRPr="008B4943" w:rsidRDefault="00380E2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8B4943">
              <w:rPr>
                <w:b/>
                <w:bCs/>
                <w:cs/>
              </w:rPr>
              <w:t>เงินปันผลที่จ่ายในระหว่าง</w:t>
            </w:r>
            <w:r w:rsidR="008C0C07" w:rsidRPr="008B4943">
              <w:rPr>
                <w:b/>
                <w:bCs/>
                <w:cs/>
              </w:rPr>
              <w:t xml:space="preserve">งวดหกเดือนสิ้นสุดวันที่ </w:t>
            </w:r>
            <w:r w:rsidR="00A679BA" w:rsidRPr="008B4943">
              <w:rPr>
                <w:b/>
                <w:bCs/>
              </w:rPr>
              <w:t>30</w:t>
            </w:r>
            <w:r w:rsidR="008C0C07" w:rsidRPr="008B4943">
              <w:rPr>
                <w:b/>
                <w:bCs/>
                <w:cs/>
              </w:rPr>
              <w:t xml:space="preserve"> มิถุนายน </w:t>
            </w:r>
            <w:r w:rsidR="00A679BA" w:rsidRPr="008B4943">
              <w:rPr>
                <w:b/>
                <w:bCs/>
              </w:rPr>
              <w:t>2562</w:t>
            </w:r>
          </w:p>
        </w:tc>
        <w:tc>
          <w:tcPr>
            <w:tcW w:w="1314" w:type="dxa"/>
          </w:tcPr>
          <w:p w14:paraId="75D0F8D0" w14:textId="363A2DDC" w:rsidR="00380E2F" w:rsidRPr="008B4943" w:rsidRDefault="00A679BA" w:rsidP="008B494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8B4943">
              <w:rPr>
                <w:b/>
                <w:bCs/>
              </w:rPr>
              <w:t>0</w:t>
            </w:r>
            <w:r w:rsidR="00380E2F" w:rsidRPr="008B4943">
              <w:rPr>
                <w:b/>
                <w:bCs/>
                <w:cs/>
              </w:rPr>
              <w:t>.</w:t>
            </w:r>
            <w:r w:rsidRPr="008B4943">
              <w:rPr>
                <w:b/>
                <w:bCs/>
              </w:rPr>
              <w:t>50</w:t>
            </w:r>
          </w:p>
        </w:tc>
        <w:tc>
          <w:tcPr>
            <w:tcW w:w="1314" w:type="dxa"/>
          </w:tcPr>
          <w:p w14:paraId="6CE64603" w14:textId="310CCFEB" w:rsidR="00380E2F" w:rsidRPr="008B4943" w:rsidRDefault="00A679BA" w:rsidP="008B494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8B4943">
              <w:rPr>
                <w:b/>
                <w:bCs/>
              </w:rPr>
              <w:t>688</w:t>
            </w:r>
          </w:p>
        </w:tc>
      </w:tr>
    </w:tbl>
    <w:p w14:paraId="727C8B54" w14:textId="77777777" w:rsidR="003148DA" w:rsidRPr="008B4943" w:rsidRDefault="003148DA" w:rsidP="008B4943">
      <w:pPr>
        <w:pStyle w:val="index"/>
        <w:tabs>
          <w:tab w:val="clear" w:pos="1134"/>
          <w:tab w:val="left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284C038" w14:textId="591AC175" w:rsidR="00F20DB7" w:rsidRPr="008B4943" w:rsidRDefault="00F20DB7" w:rsidP="008B4943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เครื่องมือทางการเงิน </w:t>
      </w:r>
    </w:p>
    <w:p w14:paraId="69CF2225" w14:textId="77777777" w:rsidR="00F20DB7" w:rsidRPr="008B4943" w:rsidRDefault="00F20DB7" w:rsidP="008B494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4A5DE4BF" w14:textId="77777777" w:rsidR="00F20DB7" w:rsidRPr="008B4943" w:rsidRDefault="00F20DB7" w:rsidP="008B4943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8B494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8B4943">
        <w:rPr>
          <w:rFonts w:asciiTheme="majorBidi" w:hAnsi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8B4943" w:rsidRDefault="00F20DB7" w:rsidP="008B494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6FE6B5BC" w14:textId="77777777" w:rsidR="00F20DB7" w:rsidRPr="008B4943" w:rsidRDefault="00F20DB7" w:rsidP="008B4943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8B4943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8B494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00D6DD65" w14:textId="77777777" w:rsidR="00F20DB7" w:rsidRPr="008B4943" w:rsidRDefault="00F20DB7" w:rsidP="008B4943">
      <w:pPr>
        <w:spacing w:line="240" w:lineRule="auto"/>
        <w:rPr>
          <w:sz w:val="20"/>
          <w:szCs w:val="20"/>
          <w:cs/>
        </w:rPr>
        <w:sectPr w:rsidR="00F20DB7" w:rsidRPr="008B4943" w:rsidSect="0011785A">
          <w:pgSz w:w="11909" w:h="16834" w:code="9"/>
          <w:pgMar w:top="691" w:right="1109" w:bottom="576" w:left="1440" w:header="720" w:footer="720" w:gutter="0"/>
          <w:cols w:space="720"/>
          <w:docGrid w:linePitch="360"/>
        </w:sectPr>
      </w:pPr>
    </w:p>
    <w:tbl>
      <w:tblPr>
        <w:tblW w:w="1476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F20DB7" w:rsidRPr="008B4943" w14:paraId="29FDA014" w14:textId="77777777" w:rsidTr="00215CC2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4DF814FA" w14:textId="77777777" w:rsidR="00F20DB7" w:rsidRPr="008B4943" w:rsidRDefault="00F20DB7" w:rsidP="008B4943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14997E2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3F548EF8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B494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F20DB7" w:rsidRPr="008B4943" w14:paraId="6AEAC9AF" w14:textId="77777777" w:rsidTr="00215CC2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01F2ECE5" w14:textId="77777777" w:rsidR="00F20DB7" w:rsidRPr="008B4943" w:rsidRDefault="00F20DB7" w:rsidP="008B4943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F76C78F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6AD2A5E5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E333715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7DD4E1E3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20DB7" w:rsidRPr="008B4943" w14:paraId="0146FEEF" w14:textId="77777777" w:rsidTr="00215CC2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4C48211B" w14:textId="60E3B636" w:rsidR="00F20DB7" w:rsidRPr="008B4943" w:rsidRDefault="00F20DB7" w:rsidP="008B4943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8B4943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679BA" w:rsidRPr="008B4943">
              <w:rPr>
                <w:b/>
                <w:bCs/>
                <w:i/>
                <w:iCs/>
                <w:sz w:val="24"/>
                <w:szCs w:val="24"/>
              </w:rPr>
              <w:t>30</w:t>
            </w:r>
            <w:r w:rsidR="00407E40" w:rsidRPr="008B4943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  <w:r w:rsidRPr="008B4943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A679BA" w:rsidRPr="008B4943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bottom"/>
          </w:tcPr>
          <w:p w14:paraId="062ADD42" w14:textId="6A23ABF5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576D54A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มูลค่ายุติธรรม-ใช้การบัญชีป้องกัน</w:t>
            </w:r>
            <w:r w:rsidRPr="008B494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2AE14715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F70CA3F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50B8FA7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92DF6B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1FF57" w14:textId="77777777" w:rsidR="00F20DB7" w:rsidRPr="008B4943" w:rsidRDefault="00F20DB7" w:rsidP="008B4943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FD5C8F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4BD62" w14:textId="77777777" w:rsidR="00F20DB7" w:rsidRPr="008B4943" w:rsidRDefault="00F20DB7" w:rsidP="008B4943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1720D80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F7CCA7B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70A881" w14:textId="60A3F7A8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DA349A" w:rsidRPr="008B494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59FD0BD8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BBC3309" w14:textId="52665CBB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A679BA" w:rsidRPr="008B4943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DFED635" w14:textId="77777777" w:rsidR="00F20DB7" w:rsidRPr="008B4943" w:rsidRDefault="00F20DB7" w:rsidP="008B4943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46C8559" w14:textId="0E8FCB4F" w:rsidR="00F20DB7" w:rsidRPr="008B4943" w:rsidRDefault="00F20DB7" w:rsidP="008B4943">
            <w:pPr>
              <w:ind w:left="-43" w:right="-86"/>
              <w:jc w:val="center"/>
              <w:rPr>
                <w:sz w:val="24"/>
                <w:szCs w:val="24"/>
              </w:rPr>
            </w:pPr>
            <w:r w:rsidRPr="008B4943">
              <w:rPr>
                <w:sz w:val="24"/>
                <w:szCs w:val="24"/>
                <w:cs/>
              </w:rPr>
              <w:t xml:space="preserve">ระดับ </w:t>
            </w:r>
            <w:r w:rsidR="00A679BA" w:rsidRPr="008B4943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24475DC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6A3A2F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20DB7" w:rsidRPr="008B4943" w14:paraId="41CF4A5E" w14:textId="77777777" w:rsidTr="00215CC2">
        <w:trPr>
          <w:trHeight w:val="261"/>
          <w:tblHeader/>
        </w:trPr>
        <w:tc>
          <w:tcPr>
            <w:tcW w:w="3420" w:type="dxa"/>
            <w:shd w:val="clear" w:color="auto" w:fill="auto"/>
          </w:tcPr>
          <w:p w14:paraId="1BAED2D8" w14:textId="77777777" w:rsidR="00F20DB7" w:rsidRPr="008B4943" w:rsidRDefault="00F20DB7" w:rsidP="008B4943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CDB6EE8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293A6F5F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F20DB7" w:rsidRPr="008B4943" w14:paraId="6E7248EF" w14:textId="77777777" w:rsidTr="00215CC2">
        <w:trPr>
          <w:trHeight w:val="261"/>
        </w:trPr>
        <w:tc>
          <w:tcPr>
            <w:tcW w:w="3420" w:type="dxa"/>
            <w:shd w:val="clear" w:color="auto" w:fill="auto"/>
          </w:tcPr>
          <w:p w14:paraId="4864D8D8" w14:textId="77777777" w:rsidR="00F20DB7" w:rsidRPr="008B4943" w:rsidRDefault="00F20DB7" w:rsidP="008B4943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8B4943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FDFACC9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2F47E74" w14:textId="77777777" w:rsidR="00F20DB7" w:rsidRPr="008B4943" w:rsidRDefault="00F20DB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8A3DD0B" w14:textId="77777777" w:rsidR="00F20DB7" w:rsidRPr="008B4943" w:rsidRDefault="00F20DB7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63AB9D" w14:textId="77777777" w:rsidR="00F20DB7" w:rsidRPr="008B4943" w:rsidRDefault="00F20DB7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BB7DDA" w14:textId="77777777" w:rsidR="00F20DB7" w:rsidRPr="008B4943" w:rsidRDefault="00F20DB7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ED7E989" w14:textId="77777777" w:rsidR="00F20DB7" w:rsidRPr="008B4943" w:rsidRDefault="00F20DB7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C2728B4" w14:textId="77777777" w:rsidR="00F20DB7" w:rsidRPr="008B4943" w:rsidRDefault="00F20DB7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55145A6" w14:textId="77777777" w:rsidR="00F20DB7" w:rsidRPr="008B4943" w:rsidRDefault="00F20DB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9E9DD5A" w14:textId="77777777" w:rsidR="00F20DB7" w:rsidRPr="008B4943" w:rsidRDefault="00F20DB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BDD9CAF" w14:textId="77777777" w:rsidR="00F20DB7" w:rsidRPr="008B4943" w:rsidRDefault="00F20DB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D0E15A" w14:textId="77777777" w:rsidR="00F20DB7" w:rsidRPr="008B4943" w:rsidRDefault="00F20DB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623C99" w14:textId="77777777" w:rsidR="00F20DB7" w:rsidRPr="008B4943" w:rsidRDefault="00F20DB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BB79A5" w14:textId="77777777" w:rsidR="00F20DB7" w:rsidRPr="008B4943" w:rsidRDefault="00F20DB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369464" w14:textId="77777777" w:rsidR="00F20DB7" w:rsidRPr="008B4943" w:rsidRDefault="00F20DB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E7BE49" w14:textId="77777777" w:rsidR="00F20DB7" w:rsidRPr="008B4943" w:rsidRDefault="00F20DB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7BB709" w14:textId="77777777" w:rsidR="00F20DB7" w:rsidRPr="008B4943" w:rsidRDefault="00F20DB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2996CD" w14:textId="77777777" w:rsidR="00F20DB7" w:rsidRPr="008B4943" w:rsidRDefault="00F20DB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8B4210" w14:textId="77777777" w:rsidR="00F20DB7" w:rsidRPr="008B4943" w:rsidRDefault="00F20DB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6E27" w:rsidRPr="008B4943" w14:paraId="5A7E6122" w14:textId="77777777" w:rsidTr="00215CC2">
        <w:trPr>
          <w:trHeight w:val="261"/>
        </w:trPr>
        <w:tc>
          <w:tcPr>
            <w:tcW w:w="3690" w:type="dxa"/>
            <w:gridSpan w:val="2"/>
            <w:shd w:val="clear" w:color="auto" w:fill="auto"/>
          </w:tcPr>
          <w:p w14:paraId="1FBF831D" w14:textId="26973672" w:rsidR="001E6E27" w:rsidRPr="008B4943" w:rsidRDefault="001E6E27" w:rsidP="008B4943">
            <w:pPr>
              <w:ind w:left="-14" w:right="-90"/>
              <w:rPr>
                <w:i/>
                <w:iCs/>
                <w:sz w:val="24"/>
                <w:szCs w:val="24"/>
              </w:rPr>
            </w:pPr>
            <w:r w:rsidRPr="008B4943">
              <w:rPr>
                <w:color w:val="000000"/>
                <w:sz w:val="24"/>
                <w:szCs w:val="24"/>
                <w:cs/>
              </w:rPr>
              <w:t>ตราสารหนี้และตราสารทุนที่เป็นหลักทรัพย์เผื่อขาย</w:t>
            </w:r>
          </w:p>
        </w:tc>
        <w:tc>
          <w:tcPr>
            <w:tcW w:w="1260" w:type="dxa"/>
          </w:tcPr>
          <w:p w14:paraId="1115C508" w14:textId="43E4F012" w:rsidR="001E6E27" w:rsidRPr="008B4943" w:rsidRDefault="00950DC7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B34810D" w14:textId="77777777" w:rsidR="001E6E27" w:rsidRPr="008B4943" w:rsidRDefault="001E6E27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478B96" w14:textId="05D8F283" w:rsidR="001E6E27" w:rsidRPr="008B4943" w:rsidRDefault="00856B46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1</w:t>
            </w:r>
            <w:r w:rsidR="00A679BA"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47</w:t>
            </w:r>
          </w:p>
        </w:tc>
        <w:tc>
          <w:tcPr>
            <w:tcW w:w="236" w:type="dxa"/>
          </w:tcPr>
          <w:p w14:paraId="6BC2FEB6" w14:textId="77777777" w:rsidR="001E6E27" w:rsidRPr="008B4943" w:rsidRDefault="001E6E27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2B28AD2" w14:textId="059C8CAF" w:rsidR="001E6E27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856B46" w:rsidRPr="008B4943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587</w:t>
            </w:r>
          </w:p>
        </w:tc>
        <w:tc>
          <w:tcPr>
            <w:tcW w:w="236" w:type="dxa"/>
            <w:shd w:val="clear" w:color="auto" w:fill="auto"/>
          </w:tcPr>
          <w:p w14:paraId="06847A20" w14:textId="77777777" w:rsidR="001E6E27" w:rsidRPr="008B4943" w:rsidRDefault="001E6E27" w:rsidP="008B4943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34DDD51" w14:textId="73858981" w:rsidR="001E6E27" w:rsidRPr="008B4943" w:rsidRDefault="00950DC7" w:rsidP="008B494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302F09" w14:textId="77777777" w:rsidR="001E6E27" w:rsidRPr="008B4943" w:rsidRDefault="001E6E27" w:rsidP="008B494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C895877" w14:textId="5B9FCFA1" w:rsidR="001E6E27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856B46"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734</w:t>
            </w:r>
          </w:p>
        </w:tc>
        <w:tc>
          <w:tcPr>
            <w:tcW w:w="236" w:type="dxa"/>
          </w:tcPr>
          <w:p w14:paraId="7C13B228" w14:textId="77777777" w:rsidR="001E6E27" w:rsidRPr="008B4943" w:rsidRDefault="001E6E2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A69C13" w14:textId="4B1E9F4D" w:rsidR="001E6E27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1943B4" w:rsidRPr="008B4943">
              <w:rPr>
                <w:rFonts w:ascii="Angsana New" w:hAnsi="Angsana New"/>
                <w:sz w:val="24"/>
                <w:szCs w:val="24"/>
              </w:rPr>
              <w:t>,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225</w:t>
            </w:r>
          </w:p>
        </w:tc>
        <w:tc>
          <w:tcPr>
            <w:tcW w:w="236" w:type="dxa"/>
          </w:tcPr>
          <w:p w14:paraId="04BE3BFB" w14:textId="77777777" w:rsidR="001E6E27" w:rsidRPr="008B4943" w:rsidRDefault="001E6E2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0FACB5" w14:textId="07ECCA13" w:rsidR="001E6E27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509</w:t>
            </w:r>
          </w:p>
        </w:tc>
        <w:tc>
          <w:tcPr>
            <w:tcW w:w="236" w:type="dxa"/>
          </w:tcPr>
          <w:p w14:paraId="216148CA" w14:textId="77777777" w:rsidR="001E6E27" w:rsidRPr="008B4943" w:rsidRDefault="001E6E27" w:rsidP="008B494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C32273B" w14:textId="50FCCB63" w:rsidR="001E6E27" w:rsidRPr="008B4943" w:rsidRDefault="00950DC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8B494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B17BE9B" w14:textId="77777777" w:rsidR="001E6E27" w:rsidRPr="008B4943" w:rsidRDefault="001E6E2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8F7EE50" w14:textId="56129198" w:rsidR="001E6E27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1943B4" w:rsidRPr="008B4943">
              <w:rPr>
                <w:rFonts w:ascii="Angsana New" w:hAnsi="Angsana New"/>
                <w:sz w:val="24"/>
                <w:szCs w:val="24"/>
              </w:rPr>
              <w:t>,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734</w:t>
            </w:r>
          </w:p>
        </w:tc>
      </w:tr>
      <w:tr w:rsidR="001E6E27" w:rsidRPr="008B4943" w14:paraId="3E799990" w14:textId="77777777" w:rsidTr="00215CC2">
        <w:trPr>
          <w:trHeight w:val="261"/>
        </w:trPr>
        <w:tc>
          <w:tcPr>
            <w:tcW w:w="3420" w:type="dxa"/>
            <w:shd w:val="clear" w:color="auto" w:fill="auto"/>
          </w:tcPr>
          <w:p w14:paraId="17B97B01" w14:textId="7D4CD3CC" w:rsidR="001E6E27" w:rsidRPr="008B4943" w:rsidRDefault="001E6E27" w:rsidP="008B4943">
            <w:pPr>
              <w:ind w:right="-90"/>
              <w:rPr>
                <w:color w:val="000000"/>
                <w:sz w:val="24"/>
                <w:szCs w:val="24"/>
                <w:cs/>
              </w:rPr>
            </w:pPr>
            <w:r w:rsidRPr="008B4943">
              <w:rPr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70" w:type="dxa"/>
          </w:tcPr>
          <w:p w14:paraId="41B08C49" w14:textId="77777777" w:rsidR="001E6E27" w:rsidRPr="008B4943" w:rsidRDefault="001E6E27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D02ABD4" w14:textId="47A2819A" w:rsidR="001E6E27" w:rsidRPr="008B4943" w:rsidRDefault="00B06B54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A86BFA7" w14:textId="77777777" w:rsidR="001E6E27" w:rsidRPr="008B4943" w:rsidRDefault="001E6E27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734920" w14:textId="5B87D5E2" w:rsidR="001E6E27" w:rsidRPr="008B4943" w:rsidRDefault="00B06B54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7C93A33" w14:textId="77777777" w:rsidR="001E6E27" w:rsidRPr="008B4943" w:rsidRDefault="001E6E27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CA8DD1" w14:textId="1DD155CD" w:rsidR="001E6E27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234</w:t>
            </w:r>
          </w:p>
        </w:tc>
        <w:tc>
          <w:tcPr>
            <w:tcW w:w="236" w:type="dxa"/>
            <w:shd w:val="clear" w:color="auto" w:fill="auto"/>
          </w:tcPr>
          <w:p w14:paraId="0EAF7C38" w14:textId="77777777" w:rsidR="001E6E27" w:rsidRPr="008B4943" w:rsidRDefault="001E6E27" w:rsidP="008B4943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3D3C64" w14:textId="502B7970" w:rsidR="001E6E27" w:rsidRPr="008B4943" w:rsidRDefault="00B06B54" w:rsidP="008B494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42D68B" w14:textId="77777777" w:rsidR="001E6E27" w:rsidRPr="008B4943" w:rsidRDefault="001E6E27" w:rsidP="008B494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6C2D630B" w14:textId="4F8DAE90" w:rsidR="001E6E27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234</w:t>
            </w:r>
          </w:p>
        </w:tc>
        <w:tc>
          <w:tcPr>
            <w:tcW w:w="236" w:type="dxa"/>
          </w:tcPr>
          <w:p w14:paraId="243D80F4" w14:textId="77777777" w:rsidR="001E6E27" w:rsidRPr="008B4943" w:rsidRDefault="001E6E2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88D01A" w14:textId="291D10C7" w:rsidR="001E6E27" w:rsidRPr="008B4943" w:rsidRDefault="00B06B54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9A46FE1" w14:textId="77777777" w:rsidR="001E6E27" w:rsidRPr="008B4943" w:rsidRDefault="001E6E2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64DCF0" w14:textId="61F4F6AD" w:rsidR="001E6E27" w:rsidRPr="008B4943" w:rsidRDefault="000B3ABF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C7CA0A1" w14:textId="77777777" w:rsidR="001E6E27" w:rsidRPr="008B4943" w:rsidRDefault="001E6E27" w:rsidP="008B494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42B183A" w14:textId="7822EC3B" w:rsidR="001E6E2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  <w:cs/>
              </w:rPr>
            </w:pPr>
            <w:r w:rsidRPr="008B4943">
              <w:rPr>
                <w:sz w:val="24"/>
                <w:szCs w:val="24"/>
              </w:rPr>
              <w:t>234</w:t>
            </w:r>
          </w:p>
        </w:tc>
        <w:tc>
          <w:tcPr>
            <w:tcW w:w="236" w:type="dxa"/>
          </w:tcPr>
          <w:p w14:paraId="644D5DCF" w14:textId="77777777" w:rsidR="001E6E27" w:rsidRPr="008B4943" w:rsidRDefault="001E6E2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714A7E4" w14:textId="5FC5449D" w:rsidR="001E6E27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</w:tr>
      <w:tr w:rsidR="00A679BA" w:rsidRPr="008B4943" w14:paraId="14D376BF" w14:textId="77777777" w:rsidTr="00215CC2">
        <w:trPr>
          <w:trHeight w:val="261"/>
        </w:trPr>
        <w:tc>
          <w:tcPr>
            <w:tcW w:w="3420" w:type="dxa"/>
            <w:shd w:val="clear" w:color="auto" w:fill="auto"/>
          </w:tcPr>
          <w:p w14:paraId="3169C4CA" w14:textId="3DFA62BA" w:rsidR="00A679BA" w:rsidRPr="008B4943" w:rsidRDefault="00A679BA" w:rsidP="008B4943">
            <w:pPr>
              <w:ind w:left="168" w:right="-90" w:hanging="168"/>
              <w:rPr>
                <w:color w:val="000000"/>
                <w:sz w:val="24"/>
                <w:szCs w:val="24"/>
                <w:cs/>
              </w:rPr>
            </w:pPr>
            <w:r w:rsidRPr="008B4943">
              <w:rPr>
                <w:sz w:val="24"/>
                <w:szCs w:val="24"/>
                <w:cs/>
              </w:rPr>
              <w:t>เงิน</w:t>
            </w:r>
            <w:r w:rsidRPr="008B4943">
              <w:rPr>
                <w:rFonts w:hint="cs"/>
                <w:sz w:val="24"/>
                <w:szCs w:val="24"/>
                <w:cs/>
              </w:rPr>
              <w:t>ให้</w:t>
            </w:r>
            <w:r w:rsidRPr="008B4943">
              <w:rPr>
                <w:sz w:val="24"/>
                <w:szCs w:val="24"/>
                <w:cs/>
              </w:rPr>
              <w:t>กู้ยืม</w:t>
            </w:r>
            <w:r w:rsidRPr="008B4943">
              <w:rPr>
                <w:rFonts w:hint="cs"/>
                <w:sz w:val="24"/>
                <w:szCs w:val="24"/>
                <w:cs/>
              </w:rPr>
              <w:t>แก่กิจการที่เกี่ยวข้องกัน</w:t>
            </w:r>
            <w:r w:rsidRPr="008B4943">
              <w:rPr>
                <w:sz w:val="24"/>
                <w:szCs w:val="24"/>
                <w:cs/>
              </w:rPr>
              <w:t xml:space="preserve"> (ส่วนที่มีดอกเบี้ยคงที่)</w:t>
            </w:r>
          </w:p>
        </w:tc>
        <w:tc>
          <w:tcPr>
            <w:tcW w:w="270" w:type="dxa"/>
          </w:tcPr>
          <w:p w14:paraId="41AF5A44" w14:textId="77777777" w:rsidR="00A679BA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28DDEC0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F26B738" w14:textId="0E64228B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B4FDB5B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030515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19ED6DA" w14:textId="07A744B2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5A523CB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2B0CD1D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B5AD7DE" w14:textId="09E6B4C0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185788" w14:textId="77777777" w:rsidR="00A679BA" w:rsidRPr="008B4943" w:rsidRDefault="00A679BA" w:rsidP="008B4943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9292300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BE2EE39" w14:textId="1D687478" w:rsidR="00A679BA" w:rsidRPr="008B4943" w:rsidRDefault="00B924B4" w:rsidP="008B494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236" w:type="dxa"/>
            <w:shd w:val="clear" w:color="auto" w:fill="auto"/>
          </w:tcPr>
          <w:p w14:paraId="3BD9D72D" w14:textId="77777777" w:rsidR="00A679BA" w:rsidRPr="008B4943" w:rsidRDefault="00A679BA" w:rsidP="008B494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622D3912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2F20A45A" w14:textId="4B212058" w:rsidR="00A679BA" w:rsidRPr="008B4943" w:rsidRDefault="00B924B4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</w:rPr>
              <w:t>1,224</w:t>
            </w:r>
          </w:p>
        </w:tc>
        <w:tc>
          <w:tcPr>
            <w:tcW w:w="236" w:type="dxa"/>
          </w:tcPr>
          <w:p w14:paraId="124DE3B8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DC1AF9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125C736" w14:textId="2803A5E3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1583364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F7528D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1FB855D4" w14:textId="3AD803FB" w:rsidR="00A679BA" w:rsidRPr="008B4943" w:rsidRDefault="00B924B4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</w:rPr>
              <w:t>1,</w:t>
            </w:r>
            <w:r w:rsidR="00E00C4F" w:rsidRPr="008B4943">
              <w:rPr>
                <w:rFonts w:ascii="Angsana New" w:hAnsi="Angsana New"/>
                <w:sz w:val="24"/>
                <w:szCs w:val="24"/>
              </w:rPr>
              <w:t>391</w:t>
            </w:r>
          </w:p>
        </w:tc>
        <w:tc>
          <w:tcPr>
            <w:tcW w:w="236" w:type="dxa"/>
          </w:tcPr>
          <w:p w14:paraId="7DC158F7" w14:textId="77777777" w:rsidR="00A679BA" w:rsidRPr="008B4943" w:rsidRDefault="00A679BA" w:rsidP="008B494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5109FF4F" w14:textId="77777777" w:rsidR="00A679B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  <w:p w14:paraId="7D7EE959" w14:textId="079453B1" w:rsidR="00A679B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  <w:cs/>
              </w:rPr>
            </w:pPr>
            <w:r w:rsidRPr="008B494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8CAF1A6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D79DA02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CA51996" w14:textId="727A139E" w:rsidR="00A679BA" w:rsidRPr="008B4943" w:rsidRDefault="00B924B4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bidi="th-TH"/>
              </w:rPr>
              <w:t>1,</w:t>
            </w:r>
            <w:r w:rsidR="00E00C4F" w:rsidRPr="008B4943">
              <w:rPr>
                <w:rFonts w:ascii="Angsana New" w:hAnsi="Angsana New"/>
                <w:sz w:val="24"/>
                <w:szCs w:val="24"/>
                <w:lang w:bidi="th-TH"/>
              </w:rPr>
              <w:t>391</w:t>
            </w:r>
          </w:p>
        </w:tc>
      </w:tr>
      <w:tr w:rsidR="00A679BA" w:rsidRPr="008B4943" w14:paraId="5D41EE6D" w14:textId="77777777" w:rsidTr="00215CC2">
        <w:trPr>
          <w:trHeight w:val="261"/>
        </w:trPr>
        <w:tc>
          <w:tcPr>
            <w:tcW w:w="3420" w:type="dxa"/>
            <w:shd w:val="clear" w:color="auto" w:fill="auto"/>
          </w:tcPr>
          <w:p w14:paraId="1564A25E" w14:textId="78D3D6AB" w:rsidR="00A679BA" w:rsidRPr="008B4943" w:rsidRDefault="00A679BA" w:rsidP="008B4943">
            <w:pPr>
              <w:ind w:right="-90"/>
              <w:rPr>
                <w:color w:val="000000"/>
                <w:sz w:val="24"/>
                <w:szCs w:val="24"/>
              </w:rPr>
            </w:pPr>
            <w:r w:rsidRPr="008B4943">
              <w:rPr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50B5A220" w14:textId="77777777" w:rsidR="00A679BA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3198562" w14:textId="6FB89BAA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51EDFAF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7829AB" w14:textId="04F38665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</w:rPr>
              <w:t>1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8B494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58E370F1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870B614" w14:textId="7381079C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05DFA8" w14:textId="77777777" w:rsidR="00A679BA" w:rsidRPr="008B4943" w:rsidRDefault="00A679BA" w:rsidP="008B4943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761E0F7" w14:textId="1967329D" w:rsidR="00A679BA" w:rsidRPr="008B4943" w:rsidRDefault="00A679BA" w:rsidP="008B494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00084B" w14:textId="77777777" w:rsidR="00A679BA" w:rsidRPr="008B4943" w:rsidRDefault="00A679BA" w:rsidP="008B494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94B17AA" w14:textId="257D100F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</w:rPr>
              <w:t>1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236" w:type="dxa"/>
          </w:tcPr>
          <w:p w14:paraId="20D7963F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ABBF4A" w14:textId="24130D1F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CD6298A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045AB0" w14:textId="61234F5D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</w:rPr>
              <w:t>1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236" w:type="dxa"/>
          </w:tcPr>
          <w:p w14:paraId="4517FDAF" w14:textId="77777777" w:rsidR="00A679BA" w:rsidRPr="008B4943" w:rsidRDefault="00A679BA" w:rsidP="008B494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46C040E" w14:textId="4A0100D4" w:rsidR="00A679B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8B494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EE472FC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D1C2EF3" w14:textId="37963735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</w:p>
        </w:tc>
      </w:tr>
      <w:tr w:rsidR="00A679BA" w:rsidRPr="008B4943" w14:paraId="4C7E0347" w14:textId="77777777" w:rsidTr="00215CC2">
        <w:trPr>
          <w:trHeight w:val="261"/>
        </w:trPr>
        <w:tc>
          <w:tcPr>
            <w:tcW w:w="3420" w:type="dxa"/>
            <w:shd w:val="clear" w:color="auto" w:fill="auto"/>
          </w:tcPr>
          <w:p w14:paraId="444C7C22" w14:textId="77777777" w:rsidR="00A679BA" w:rsidRPr="008B4943" w:rsidRDefault="00A679BA" w:rsidP="008B4943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45430E61" w14:textId="77777777" w:rsidR="00A679BA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88B6A8B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7831F07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4A22C9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2571A8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E85FE70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57F08AC" w14:textId="77777777" w:rsidR="00A679BA" w:rsidRPr="008B4943" w:rsidRDefault="00A679BA" w:rsidP="008B4943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57C7D3D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3DD3CF6" w14:textId="77777777" w:rsidR="00A679BA" w:rsidRPr="008B4943" w:rsidRDefault="00A679BA" w:rsidP="008B494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978A539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675F36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BC7CD9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0E6FB2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DFB1A4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AEC057" w14:textId="77777777" w:rsidR="00A679BA" w:rsidRPr="008B4943" w:rsidRDefault="00A679BA" w:rsidP="008B494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3D158254" w14:textId="77777777" w:rsidR="00A679B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7D35973F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BF837B6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79BA" w:rsidRPr="008B4943" w14:paraId="24564D54" w14:textId="77777777" w:rsidTr="00215CC2">
        <w:trPr>
          <w:trHeight w:val="261"/>
        </w:trPr>
        <w:tc>
          <w:tcPr>
            <w:tcW w:w="3420" w:type="dxa"/>
            <w:shd w:val="clear" w:color="auto" w:fill="auto"/>
          </w:tcPr>
          <w:p w14:paraId="2C869D74" w14:textId="77777777" w:rsidR="00A679BA" w:rsidRPr="008B4943" w:rsidRDefault="00A679BA" w:rsidP="008B4943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8B4943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3533685" w14:textId="77777777" w:rsidR="00A679BA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A5F5BD0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752300C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0A355E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AE3E66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09CB46E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C2D6F2" w14:textId="77777777" w:rsidR="00A679BA" w:rsidRPr="008B4943" w:rsidRDefault="00A679BA" w:rsidP="008B4943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BCECD7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9D6AF61" w14:textId="77777777" w:rsidR="00A679BA" w:rsidRPr="008B4943" w:rsidRDefault="00A679BA" w:rsidP="008B494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C12C35B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DD267E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1A7E99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7790B7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F7B437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C98602" w14:textId="77777777" w:rsidR="00A679BA" w:rsidRPr="008B4943" w:rsidRDefault="00A679BA" w:rsidP="008B494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C26E760" w14:textId="77777777" w:rsidR="00A679B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4B870FE3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7795248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79BA" w:rsidRPr="008B4943" w14:paraId="26959A89" w14:textId="77777777" w:rsidTr="00215CC2">
        <w:trPr>
          <w:trHeight w:val="261"/>
        </w:trPr>
        <w:tc>
          <w:tcPr>
            <w:tcW w:w="3420" w:type="dxa"/>
            <w:shd w:val="clear" w:color="auto" w:fill="auto"/>
          </w:tcPr>
          <w:p w14:paraId="15A68C52" w14:textId="40A50077" w:rsidR="00A679BA" w:rsidRPr="008B4943" w:rsidRDefault="00A679BA" w:rsidP="008B4943">
            <w:pPr>
              <w:ind w:left="-14" w:right="-90"/>
              <w:rPr>
                <w:sz w:val="24"/>
                <w:szCs w:val="24"/>
              </w:rPr>
            </w:pPr>
            <w:r w:rsidRPr="008B4943">
              <w:rPr>
                <w:sz w:val="24"/>
                <w:szCs w:val="24"/>
                <w:cs/>
              </w:rPr>
              <w:t>เงินกู้ยืมจากสถาบันการเงิน (ส่วนที่มีดอกเบี้ยคงที่)</w:t>
            </w:r>
          </w:p>
        </w:tc>
        <w:tc>
          <w:tcPr>
            <w:tcW w:w="270" w:type="dxa"/>
          </w:tcPr>
          <w:p w14:paraId="3161D273" w14:textId="77777777" w:rsidR="00A679BA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0D34326" w14:textId="179A6A00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3C3B338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BF177A" w14:textId="401FBFC1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EF47CA3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45E4079" w14:textId="1E68BDB3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DC31D4" w14:textId="77777777" w:rsidR="00A679BA" w:rsidRPr="008B4943" w:rsidRDefault="00A679BA" w:rsidP="008B4943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07083FB" w14:textId="00F175C2" w:rsidR="00A679BA" w:rsidRPr="008B4943" w:rsidRDefault="00A679BA" w:rsidP="008B494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8B4943">
              <w:rPr>
                <w:rFonts w:ascii="Angsana New" w:hAnsi="Angsana New"/>
                <w:sz w:val="24"/>
                <w:szCs w:val="24"/>
              </w:rPr>
              <w:t>,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320</w:t>
            </w:r>
          </w:p>
        </w:tc>
        <w:tc>
          <w:tcPr>
            <w:tcW w:w="236" w:type="dxa"/>
            <w:shd w:val="clear" w:color="auto" w:fill="auto"/>
          </w:tcPr>
          <w:p w14:paraId="27841897" w14:textId="77777777" w:rsidR="00A679BA" w:rsidRPr="008B4943" w:rsidRDefault="00A679BA" w:rsidP="008B494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1B01B9F" w14:textId="754A7613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8B4943">
              <w:rPr>
                <w:rFonts w:ascii="Angsana New" w:hAnsi="Angsana New"/>
                <w:sz w:val="24"/>
                <w:szCs w:val="24"/>
              </w:rPr>
              <w:t>,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320</w:t>
            </w:r>
          </w:p>
        </w:tc>
        <w:tc>
          <w:tcPr>
            <w:tcW w:w="236" w:type="dxa"/>
          </w:tcPr>
          <w:p w14:paraId="2C20502B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B05E4E" w14:textId="41C1F32A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F1ECA9F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50325E" w14:textId="2D56788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8B4943">
              <w:rPr>
                <w:rFonts w:ascii="Angsana New" w:hAnsi="Angsana New"/>
                <w:sz w:val="24"/>
                <w:szCs w:val="24"/>
              </w:rPr>
              <w:t>,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484</w:t>
            </w:r>
          </w:p>
        </w:tc>
        <w:tc>
          <w:tcPr>
            <w:tcW w:w="236" w:type="dxa"/>
          </w:tcPr>
          <w:p w14:paraId="2EA91CB0" w14:textId="77777777" w:rsidR="00A679BA" w:rsidRPr="008B4943" w:rsidRDefault="00A679BA" w:rsidP="008B494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8BE4BEE" w14:textId="4DC4B890" w:rsidR="00A679B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8B494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773A196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A0AACD8" w14:textId="541AA921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8B4943">
              <w:rPr>
                <w:rFonts w:ascii="Angsana New" w:hAnsi="Angsana New"/>
                <w:sz w:val="24"/>
                <w:szCs w:val="24"/>
              </w:rPr>
              <w:t>,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484</w:t>
            </w:r>
          </w:p>
        </w:tc>
      </w:tr>
      <w:tr w:rsidR="00A679BA" w:rsidRPr="008B4943" w14:paraId="545754B2" w14:textId="77777777" w:rsidTr="00215CC2">
        <w:trPr>
          <w:trHeight w:val="261"/>
        </w:trPr>
        <w:tc>
          <w:tcPr>
            <w:tcW w:w="3420" w:type="dxa"/>
            <w:shd w:val="clear" w:color="auto" w:fill="auto"/>
          </w:tcPr>
          <w:p w14:paraId="2D35ABBF" w14:textId="4C321CB2" w:rsidR="00A679BA" w:rsidRPr="008B4943" w:rsidRDefault="00A679BA" w:rsidP="008B4943">
            <w:pPr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B4943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270" w:type="dxa"/>
          </w:tcPr>
          <w:p w14:paraId="7F0A9214" w14:textId="77777777" w:rsidR="00A679BA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3930559" w14:textId="53FF059D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A40F961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ABD41B" w14:textId="67410555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FF4EFCC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2A00C5F" w14:textId="469A74A0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07793F" w14:textId="77777777" w:rsidR="00A679BA" w:rsidRPr="008B4943" w:rsidRDefault="00A679BA" w:rsidP="008B4943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C32C78" w14:textId="3CA16D7E" w:rsidR="00A679BA" w:rsidRPr="008B4943" w:rsidRDefault="00A679BA" w:rsidP="008B494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Pr="008B4943">
              <w:rPr>
                <w:rFonts w:ascii="Angsana New" w:hAnsi="Angsana New"/>
                <w:sz w:val="24"/>
                <w:szCs w:val="24"/>
              </w:rPr>
              <w:t>,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977</w:t>
            </w:r>
          </w:p>
        </w:tc>
        <w:tc>
          <w:tcPr>
            <w:tcW w:w="236" w:type="dxa"/>
            <w:shd w:val="clear" w:color="auto" w:fill="auto"/>
          </w:tcPr>
          <w:p w14:paraId="688DD57A" w14:textId="77777777" w:rsidR="00A679BA" w:rsidRPr="008B4943" w:rsidRDefault="00A679BA" w:rsidP="008B494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4439A04" w14:textId="467F89DA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Pr="008B4943">
              <w:rPr>
                <w:rFonts w:ascii="Angsana New" w:hAnsi="Angsana New"/>
                <w:sz w:val="24"/>
                <w:szCs w:val="24"/>
              </w:rPr>
              <w:t>,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977</w:t>
            </w:r>
          </w:p>
        </w:tc>
        <w:tc>
          <w:tcPr>
            <w:tcW w:w="236" w:type="dxa"/>
          </w:tcPr>
          <w:p w14:paraId="5078461F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26F5B8" w14:textId="208A0158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EAD613F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7879B7" w14:textId="142E8929" w:rsidR="00A679BA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,314</w:t>
            </w:r>
          </w:p>
        </w:tc>
        <w:tc>
          <w:tcPr>
            <w:tcW w:w="236" w:type="dxa"/>
          </w:tcPr>
          <w:p w14:paraId="54E2346D" w14:textId="77777777" w:rsidR="00A679BA" w:rsidRPr="008B4943" w:rsidRDefault="00A679BA" w:rsidP="008B494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502165D" w14:textId="797A4525" w:rsidR="00A679B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8B494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C209C51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A19A18C" w14:textId="5F571DD5" w:rsidR="00A679BA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,314</w:t>
            </w:r>
          </w:p>
        </w:tc>
      </w:tr>
      <w:tr w:rsidR="00A679BA" w:rsidRPr="008B4943" w14:paraId="2F2CECE3" w14:textId="77777777" w:rsidTr="00215CC2">
        <w:trPr>
          <w:trHeight w:val="261"/>
        </w:trPr>
        <w:tc>
          <w:tcPr>
            <w:tcW w:w="3420" w:type="dxa"/>
            <w:shd w:val="clear" w:color="auto" w:fill="auto"/>
          </w:tcPr>
          <w:p w14:paraId="35590C87" w14:textId="3983BFB1" w:rsidR="00A679BA" w:rsidRPr="008B4943" w:rsidRDefault="00A679BA" w:rsidP="008B4943">
            <w:pPr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B4943">
              <w:rPr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270" w:type="dxa"/>
          </w:tcPr>
          <w:p w14:paraId="3442650B" w14:textId="77777777" w:rsidR="00A679BA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22B3434" w14:textId="62A08F85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06</w:t>
            </w:r>
          </w:p>
        </w:tc>
        <w:tc>
          <w:tcPr>
            <w:tcW w:w="236" w:type="dxa"/>
          </w:tcPr>
          <w:p w14:paraId="7E7EAD97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D6800D" w14:textId="64A7946C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243</w:t>
            </w:r>
          </w:p>
        </w:tc>
        <w:tc>
          <w:tcPr>
            <w:tcW w:w="236" w:type="dxa"/>
          </w:tcPr>
          <w:p w14:paraId="2BFB58DA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48C6CC6" w14:textId="1A0A2772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35D000" w14:textId="77777777" w:rsidR="00A679BA" w:rsidRPr="008B4943" w:rsidRDefault="00A679BA" w:rsidP="008B4943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799BAA" w14:textId="50047487" w:rsidR="00A679BA" w:rsidRPr="008B4943" w:rsidRDefault="00A679BA" w:rsidP="008B494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55B8C7" w14:textId="77777777" w:rsidR="00A679BA" w:rsidRPr="008B4943" w:rsidRDefault="00A679BA" w:rsidP="008B494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C9E730D" w14:textId="3A4F0ACF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349</w:t>
            </w:r>
          </w:p>
        </w:tc>
        <w:tc>
          <w:tcPr>
            <w:tcW w:w="236" w:type="dxa"/>
          </w:tcPr>
          <w:p w14:paraId="05B07B83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7F167F" w14:textId="1FFB558B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C8EF208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E80C54" w14:textId="132D89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349</w:t>
            </w:r>
          </w:p>
        </w:tc>
        <w:tc>
          <w:tcPr>
            <w:tcW w:w="236" w:type="dxa"/>
          </w:tcPr>
          <w:p w14:paraId="3B2DA9D0" w14:textId="77777777" w:rsidR="00A679BA" w:rsidRPr="008B4943" w:rsidRDefault="00A679BA" w:rsidP="008B494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1D86C59" w14:textId="4F41079D" w:rsidR="00A679B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8B494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6C17FBA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4DE3E8" w14:textId="6479C636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349</w:t>
            </w:r>
          </w:p>
        </w:tc>
      </w:tr>
    </w:tbl>
    <w:p w14:paraId="1774913B" w14:textId="6DF452BB" w:rsidR="0083043F" w:rsidRPr="008B4943" w:rsidRDefault="0083043F" w:rsidP="008B4943"/>
    <w:p w14:paraId="7AE82CA5" w14:textId="77777777" w:rsidR="0083043F" w:rsidRPr="008B4943" w:rsidRDefault="0083043F" w:rsidP="008B4943">
      <w:r w:rsidRPr="008B4943">
        <w:rPr>
          <w:cs/>
        </w:rPr>
        <w:br w:type="page"/>
      </w:r>
    </w:p>
    <w:tbl>
      <w:tblPr>
        <w:tblW w:w="14758" w:type="dxa"/>
        <w:tblInd w:w="-86" w:type="dxa"/>
        <w:tblLayout w:type="fixed"/>
        <w:tblLook w:val="04A0" w:firstRow="1" w:lastRow="0" w:firstColumn="1" w:lastColumn="0" w:noHBand="0" w:noVBand="1"/>
      </w:tblPr>
      <w:tblGrid>
        <w:gridCol w:w="3420"/>
        <w:gridCol w:w="265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F20DB7" w:rsidRPr="008B4943" w14:paraId="4077AD9F" w14:textId="77777777" w:rsidTr="00F31B7D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6203B08" w14:textId="2F0200DF" w:rsidR="00F20DB7" w:rsidRPr="008B4943" w:rsidRDefault="00F20DB7" w:rsidP="008B4943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4D858616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1675CE4A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B494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20DB7" w:rsidRPr="008B4943" w14:paraId="5137B675" w14:textId="77777777" w:rsidTr="00F31B7D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A4C8434" w14:textId="77777777" w:rsidR="00F20DB7" w:rsidRPr="008B4943" w:rsidRDefault="00F20DB7" w:rsidP="008B4943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747897C1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5162B149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2382632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4F1E1C7D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20DB7" w:rsidRPr="008B4943" w14:paraId="25AF726E" w14:textId="77777777" w:rsidTr="00F31B7D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15F988B" w14:textId="00684706" w:rsidR="00F20DB7" w:rsidRPr="008B4943" w:rsidRDefault="00F20DB7" w:rsidP="008B4943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8B4943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679BA" w:rsidRPr="008B4943">
              <w:rPr>
                <w:b/>
                <w:bCs/>
                <w:i/>
                <w:iCs/>
                <w:sz w:val="24"/>
                <w:szCs w:val="24"/>
              </w:rPr>
              <w:t>30</w:t>
            </w:r>
            <w:r w:rsidR="00407E40" w:rsidRPr="008B4943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  <w:r w:rsidRPr="008B4943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A679BA" w:rsidRPr="008B4943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65" w:type="dxa"/>
            <w:vAlign w:val="bottom"/>
          </w:tcPr>
          <w:p w14:paraId="2B6BF7DF" w14:textId="3805BAA4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810E4A6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8B494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-ใช้การบัญชีป้องกัน</w:t>
            </w:r>
          </w:p>
          <w:p w14:paraId="6B20AECF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5FDF3ABA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1DCD168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F5A4278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B4DE92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CB4CDF" w14:textId="77777777" w:rsidR="00F20DB7" w:rsidRPr="008B4943" w:rsidRDefault="00F20DB7" w:rsidP="008B4943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50EBF1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7849BB" w14:textId="77777777" w:rsidR="00F20DB7" w:rsidRPr="008B4943" w:rsidRDefault="00F20DB7" w:rsidP="008B4943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FB141DC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E384DDD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10194A" w14:textId="1005654A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DA349A" w:rsidRPr="008B494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61A6E50D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AAE1444" w14:textId="18B3606A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A679BA" w:rsidRPr="008B4943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34C5343" w14:textId="77777777" w:rsidR="00F20DB7" w:rsidRPr="008B4943" w:rsidRDefault="00F20DB7" w:rsidP="008B4943">
            <w:pPr>
              <w:spacing w:line="240" w:lineRule="auto"/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2231406" w14:textId="2C1681CB" w:rsidR="00F20DB7" w:rsidRPr="008B4943" w:rsidRDefault="00F20DB7" w:rsidP="008B4943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  <w:r w:rsidRPr="008B4943">
              <w:rPr>
                <w:sz w:val="24"/>
                <w:szCs w:val="24"/>
                <w:cs/>
              </w:rPr>
              <w:t xml:space="preserve">ระดับ </w:t>
            </w:r>
            <w:r w:rsidR="00A679BA" w:rsidRPr="008B4943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16C3E620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601917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20DB7" w:rsidRPr="008B4943" w14:paraId="5BAB95AA" w14:textId="77777777" w:rsidTr="00F31B7D">
        <w:trPr>
          <w:trHeight w:val="261"/>
        </w:trPr>
        <w:tc>
          <w:tcPr>
            <w:tcW w:w="3420" w:type="dxa"/>
            <w:shd w:val="clear" w:color="auto" w:fill="auto"/>
          </w:tcPr>
          <w:p w14:paraId="56C5AF2A" w14:textId="77777777" w:rsidR="00F20DB7" w:rsidRPr="008B4943" w:rsidRDefault="00F20DB7" w:rsidP="008B494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65" w:type="dxa"/>
          </w:tcPr>
          <w:p w14:paraId="78DDC9DA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6F95AA1A" w14:textId="77777777" w:rsidR="00F20DB7" w:rsidRPr="008B4943" w:rsidRDefault="00F20DB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086BA2" w:rsidRPr="008B4943" w14:paraId="037C6E4C" w14:textId="77777777" w:rsidTr="00F31B7D">
        <w:trPr>
          <w:trHeight w:val="261"/>
        </w:trPr>
        <w:tc>
          <w:tcPr>
            <w:tcW w:w="3420" w:type="dxa"/>
            <w:shd w:val="clear" w:color="auto" w:fill="auto"/>
          </w:tcPr>
          <w:p w14:paraId="60997C17" w14:textId="6A4E485B" w:rsidR="00086BA2" w:rsidRPr="008B4943" w:rsidRDefault="00086BA2" w:rsidP="008B4943">
            <w:pPr>
              <w:spacing w:line="240" w:lineRule="auto"/>
              <w:ind w:left="-14" w:right="-90"/>
              <w:rPr>
                <w:i/>
                <w:iCs/>
                <w:color w:val="0000FF"/>
                <w:sz w:val="24"/>
                <w:szCs w:val="24"/>
                <w:cs/>
              </w:rPr>
            </w:pPr>
            <w:r w:rsidRPr="008B4943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7B3A5651" w14:textId="77777777" w:rsidR="00086BA2" w:rsidRPr="008B4943" w:rsidRDefault="00086BA2" w:rsidP="008B494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80E6B13" w14:textId="1004E580" w:rsidR="00086BA2" w:rsidRPr="008B4943" w:rsidRDefault="00086BA2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C2E5EF1" w14:textId="77777777" w:rsidR="00086BA2" w:rsidRPr="008B4943" w:rsidRDefault="00086BA2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FD0F62" w14:textId="70127AFB" w:rsidR="00086BA2" w:rsidRPr="008B4943" w:rsidRDefault="00086BA2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43CF2F" w14:textId="77777777" w:rsidR="00086BA2" w:rsidRPr="008B4943" w:rsidRDefault="00086BA2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0701AD5" w14:textId="324083F1" w:rsidR="00086BA2" w:rsidRPr="008B4943" w:rsidRDefault="00086BA2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C258A3" w14:textId="77777777" w:rsidR="00086BA2" w:rsidRPr="008B4943" w:rsidRDefault="00086BA2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5CF3757" w14:textId="56EAC699" w:rsidR="00086BA2" w:rsidRPr="008B4943" w:rsidRDefault="00086BA2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98ABB13" w14:textId="77777777" w:rsidR="00086BA2" w:rsidRPr="008B4943" w:rsidRDefault="00086BA2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A37CA20" w14:textId="79EA0A10" w:rsidR="00086BA2" w:rsidRPr="008B4943" w:rsidRDefault="00086BA2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522224" w14:textId="77777777" w:rsidR="00086BA2" w:rsidRPr="008B4943" w:rsidRDefault="00086BA2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F483DD" w14:textId="7851EC7A" w:rsidR="00086BA2" w:rsidRPr="008B4943" w:rsidRDefault="00086BA2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738563" w14:textId="77777777" w:rsidR="00086BA2" w:rsidRPr="008B4943" w:rsidRDefault="00086BA2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D0E11D" w14:textId="7227B4D9" w:rsidR="00086BA2" w:rsidRPr="008B4943" w:rsidRDefault="00086BA2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58C736" w14:textId="77777777" w:rsidR="00086BA2" w:rsidRPr="008B4943" w:rsidRDefault="00086BA2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DF4CDD" w14:textId="4CCD1191" w:rsidR="00086BA2" w:rsidRPr="008B4943" w:rsidRDefault="00086BA2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94A9DB" w14:textId="77777777" w:rsidR="00086BA2" w:rsidRPr="008B4943" w:rsidRDefault="00086BA2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A44FBCB" w14:textId="17B66F00" w:rsidR="00086BA2" w:rsidRPr="008B4943" w:rsidRDefault="00086BA2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6E27" w:rsidRPr="008B4943" w14:paraId="616B4477" w14:textId="77777777" w:rsidTr="00F31B7D">
        <w:trPr>
          <w:trHeight w:val="261"/>
        </w:trPr>
        <w:tc>
          <w:tcPr>
            <w:tcW w:w="3420" w:type="dxa"/>
            <w:shd w:val="clear" w:color="auto" w:fill="auto"/>
          </w:tcPr>
          <w:p w14:paraId="075C5D35" w14:textId="3BB40EFB" w:rsidR="001E6E27" w:rsidRPr="008B4943" w:rsidRDefault="001E6E27" w:rsidP="008B4943">
            <w:pPr>
              <w:spacing w:line="240" w:lineRule="auto"/>
              <w:ind w:left="-14" w:right="-90"/>
              <w:rPr>
                <w:sz w:val="24"/>
                <w:szCs w:val="24"/>
                <w:cs/>
              </w:rPr>
            </w:pPr>
            <w:r w:rsidRPr="008B4943">
              <w:rPr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65" w:type="dxa"/>
          </w:tcPr>
          <w:p w14:paraId="7D707E10" w14:textId="77777777" w:rsidR="001E6E27" w:rsidRPr="008B4943" w:rsidRDefault="001E6E2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FA11469" w14:textId="58C9406F" w:rsidR="001E6E27" w:rsidRPr="008B4943" w:rsidRDefault="000F3AED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198EFDD" w14:textId="77777777" w:rsidR="001E6E27" w:rsidRPr="008B4943" w:rsidRDefault="001E6E27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36C475" w14:textId="6F836D2D" w:rsidR="001E6E27" w:rsidRPr="008B4943" w:rsidRDefault="000F3AED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71B87D0" w14:textId="77777777" w:rsidR="001E6E27" w:rsidRPr="008B4943" w:rsidRDefault="001E6E27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635D8BB" w14:textId="3270615F" w:rsidR="001E6E27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  <w:shd w:val="clear" w:color="auto" w:fill="auto"/>
          </w:tcPr>
          <w:p w14:paraId="1AC8512E" w14:textId="77777777" w:rsidR="001E6E27" w:rsidRPr="008B4943" w:rsidRDefault="001E6E27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1DF23FC" w14:textId="7B292478" w:rsidR="001E6E27" w:rsidRPr="008B4943" w:rsidRDefault="0028160B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743EF5" w14:textId="77777777" w:rsidR="001E6E27" w:rsidRPr="008B4943" w:rsidRDefault="001E6E2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EA0109F" w14:textId="68B864C1" w:rsidR="001E6E27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234</w:t>
            </w:r>
          </w:p>
        </w:tc>
        <w:tc>
          <w:tcPr>
            <w:tcW w:w="236" w:type="dxa"/>
          </w:tcPr>
          <w:p w14:paraId="3DAA98E0" w14:textId="77777777" w:rsidR="001E6E27" w:rsidRPr="008B4943" w:rsidRDefault="001E6E2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B79F8B" w14:textId="683F3DFC" w:rsidR="001E6E27" w:rsidRPr="008B4943" w:rsidRDefault="000F3AED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3706CFE" w14:textId="77777777" w:rsidR="001E6E27" w:rsidRPr="008B4943" w:rsidRDefault="001E6E2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12096B" w14:textId="59E3E04D" w:rsidR="001E6E27" w:rsidRPr="008B4943" w:rsidRDefault="000B3ABF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E0009BC" w14:textId="77777777" w:rsidR="001E6E27" w:rsidRPr="008B4943" w:rsidRDefault="001E6E2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827686" w14:textId="27A5E43B" w:rsidR="001E6E27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3209A4A8" w14:textId="77777777" w:rsidR="001E6E27" w:rsidRPr="008B4943" w:rsidRDefault="001E6E2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6FEA0CA" w14:textId="5E461D75" w:rsidR="001E6E27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234</w:t>
            </w:r>
          </w:p>
        </w:tc>
      </w:tr>
      <w:tr w:rsidR="00A679BA" w:rsidRPr="008B4943" w14:paraId="77D8042B" w14:textId="77777777" w:rsidTr="00F31B7D">
        <w:trPr>
          <w:trHeight w:val="261"/>
        </w:trPr>
        <w:tc>
          <w:tcPr>
            <w:tcW w:w="3420" w:type="dxa"/>
            <w:shd w:val="clear" w:color="auto" w:fill="auto"/>
          </w:tcPr>
          <w:p w14:paraId="16AFEAFB" w14:textId="1F00CCED" w:rsidR="00A679BA" w:rsidRPr="008B4943" w:rsidRDefault="00A679BA" w:rsidP="008B4943">
            <w:pPr>
              <w:ind w:left="155" w:right="-90" w:hanging="15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เงินให้กู้ยืมแก่กิจการที่เกี่ยวข้องกัน (ส่วนที่มีดอกเบี้ยคงที่)</w:t>
            </w:r>
          </w:p>
        </w:tc>
        <w:tc>
          <w:tcPr>
            <w:tcW w:w="265" w:type="dxa"/>
          </w:tcPr>
          <w:p w14:paraId="75D65175" w14:textId="77777777" w:rsidR="00A679BA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CC26315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9FFF123" w14:textId="4860054E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AD29A77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B851BC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C7C9D65" w14:textId="08246F51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3AF278D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8CF3DFB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18D0970" w14:textId="4189B1EE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AFF6E3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A7BD917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B9F3D34" w14:textId="0CBD0AB4" w:rsidR="00A679BA" w:rsidRPr="008B4943" w:rsidRDefault="00B924B4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5,846</w:t>
            </w:r>
          </w:p>
        </w:tc>
        <w:tc>
          <w:tcPr>
            <w:tcW w:w="236" w:type="dxa"/>
            <w:shd w:val="clear" w:color="auto" w:fill="auto"/>
          </w:tcPr>
          <w:p w14:paraId="06FBCC76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09FBFF6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DF72CF" w14:textId="4AD666E4" w:rsidR="00A679BA" w:rsidRPr="008B4943" w:rsidRDefault="00B924B4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</w:rPr>
              <w:t>5,846</w:t>
            </w:r>
          </w:p>
        </w:tc>
        <w:tc>
          <w:tcPr>
            <w:tcW w:w="236" w:type="dxa"/>
          </w:tcPr>
          <w:p w14:paraId="0B441B8F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17A7F1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E204CE" w14:textId="4892738F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B4943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FDF3418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6818D4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DE4DB7" w14:textId="64059B6F" w:rsidR="00A679BA" w:rsidRPr="008B4943" w:rsidRDefault="00B924B4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E00C4F" w:rsidRPr="008B4943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236" w:type="dxa"/>
          </w:tcPr>
          <w:p w14:paraId="2B584CE2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04B8D3" w14:textId="77777777" w:rsidR="00A679B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8A470D" w14:textId="0F3350CB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B4943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4D4AC77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EAF42EE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DE93D0C" w14:textId="27D77077" w:rsidR="00A679BA" w:rsidRPr="008B4943" w:rsidRDefault="00B924B4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B494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</w:t>
            </w:r>
            <w:r w:rsidR="00E00C4F" w:rsidRPr="008B494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213</w:t>
            </w:r>
          </w:p>
        </w:tc>
      </w:tr>
      <w:tr w:rsidR="00A679BA" w:rsidRPr="008B4943" w14:paraId="02F87DFB" w14:textId="77777777" w:rsidTr="00F31B7D">
        <w:trPr>
          <w:trHeight w:val="261"/>
        </w:trPr>
        <w:tc>
          <w:tcPr>
            <w:tcW w:w="3420" w:type="dxa"/>
            <w:shd w:val="clear" w:color="auto" w:fill="auto"/>
          </w:tcPr>
          <w:p w14:paraId="5FE4F6EC" w14:textId="05AF95B8" w:rsidR="00A679BA" w:rsidRPr="008B4943" w:rsidRDefault="00A679BA" w:rsidP="008B4943">
            <w:pPr>
              <w:ind w:right="-90"/>
              <w:rPr>
                <w:sz w:val="24"/>
                <w:szCs w:val="24"/>
                <w:cs/>
              </w:rPr>
            </w:pPr>
            <w:r w:rsidRPr="008B4943">
              <w:rPr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65" w:type="dxa"/>
          </w:tcPr>
          <w:p w14:paraId="6DE1A47B" w14:textId="77777777" w:rsidR="00A679BA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4700058" w14:textId="2C640C3A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7C9D49C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EE37B1" w14:textId="7AAEDDE6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</w:rPr>
              <w:t>11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</w:tcPr>
          <w:p w14:paraId="71DB6507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8BFB4C2" w14:textId="0C1B18D0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8629A7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EF8C7D4" w14:textId="552B4C34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16F9E5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17D6C8E" w14:textId="54EE7696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</w:rPr>
              <w:t>11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</w:tcPr>
          <w:p w14:paraId="53BA5D6D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9EF045" w14:textId="0FB90C44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F746074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A536BB" w14:textId="7E2F7C7C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</w:rPr>
              <w:t>11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</w:tcPr>
          <w:p w14:paraId="13316FB0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967EEA" w14:textId="561A6594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A8FB7E4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68E7A58" w14:textId="49A79B69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</w:rPr>
              <w:t>11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</w:tr>
      <w:tr w:rsidR="00A679BA" w:rsidRPr="008B4943" w14:paraId="00DC5047" w14:textId="77777777" w:rsidTr="00F31B7D">
        <w:trPr>
          <w:trHeight w:val="261"/>
        </w:trPr>
        <w:tc>
          <w:tcPr>
            <w:tcW w:w="3420" w:type="dxa"/>
            <w:shd w:val="clear" w:color="auto" w:fill="auto"/>
          </w:tcPr>
          <w:p w14:paraId="0CFBF993" w14:textId="28B0E3AC" w:rsidR="00A679BA" w:rsidRPr="008B4943" w:rsidRDefault="00A679BA" w:rsidP="008B4943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39A22983" w14:textId="77777777" w:rsidR="00A679BA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D1F4768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0318D4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DC51C3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396A06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5A54D41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91B816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E501F67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D16C1D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72D6921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26F39A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5C21E7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8D7548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D9273F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C3586E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2444CF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7092AA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CB758F3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79BA" w:rsidRPr="008B4943" w14:paraId="7BD470A1" w14:textId="77777777" w:rsidTr="00533970">
        <w:trPr>
          <w:trHeight w:val="261"/>
        </w:trPr>
        <w:tc>
          <w:tcPr>
            <w:tcW w:w="3420" w:type="dxa"/>
            <w:shd w:val="clear" w:color="auto" w:fill="auto"/>
          </w:tcPr>
          <w:p w14:paraId="6D00A00F" w14:textId="1FF1DCE8" w:rsidR="00A679BA" w:rsidRPr="008B4943" w:rsidRDefault="00A679BA" w:rsidP="008B4943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8B4943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4C09559C" w14:textId="77777777" w:rsidR="00A679BA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D262CBF" w14:textId="4CD18A5B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8F6484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100096" w14:textId="2DE2DBC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F32BCB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E3F884" w14:textId="52D4197E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C1BDD6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E9CAB6F" w14:textId="6AAEE6AB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B69A25C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E865F84" w14:textId="3AAF1B16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0B185B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B226E2" w14:textId="20DF899D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8AA569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F889FC" w14:textId="54AA35D2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D23E0B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A3205D" w14:textId="3BA8C56A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1D46A1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2B8D32" w14:textId="5C336B50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79BA" w:rsidRPr="008B4943" w14:paraId="6231C5AC" w14:textId="77777777" w:rsidTr="00533970">
        <w:trPr>
          <w:trHeight w:val="261"/>
        </w:trPr>
        <w:tc>
          <w:tcPr>
            <w:tcW w:w="3420" w:type="dxa"/>
            <w:shd w:val="clear" w:color="auto" w:fill="auto"/>
          </w:tcPr>
          <w:p w14:paraId="77C35738" w14:textId="65F7D726" w:rsidR="00A679BA" w:rsidRPr="008B4943" w:rsidRDefault="00A679BA" w:rsidP="008B4943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B4943">
              <w:rPr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 w:rsidRPr="008B4943">
              <w:rPr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65" w:type="dxa"/>
          </w:tcPr>
          <w:p w14:paraId="1BF5EF37" w14:textId="77777777" w:rsidR="00A679BA" w:rsidRPr="008B4943" w:rsidRDefault="00A679BA" w:rsidP="008B494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4E6CBCD" w14:textId="69B7A53C" w:rsidR="00A679BA" w:rsidRPr="008B4943" w:rsidRDefault="00DB3F4D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5254180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4EB705" w14:textId="72120BA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3D02DC2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4783762" w14:textId="4025BE9E" w:rsidR="00A679BA" w:rsidRPr="008B4943" w:rsidRDefault="00A679BA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F15E28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0B5D6CF" w14:textId="3196A695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</w:rPr>
              <w:t>1,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65</w:t>
            </w:r>
            <w:r w:rsidRPr="008B494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AFE9877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42C0232" w14:textId="2F6CC290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</w:rPr>
              <w:t>1,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65</w:t>
            </w:r>
            <w:r w:rsidRPr="008B494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675D0078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E7E04B" w14:textId="16C8D842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B94A23E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210E3F" w14:textId="6F463E68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</w:rPr>
              <w:t>1,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747</w:t>
            </w:r>
          </w:p>
        </w:tc>
        <w:tc>
          <w:tcPr>
            <w:tcW w:w="236" w:type="dxa"/>
          </w:tcPr>
          <w:p w14:paraId="3F2C6C0A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399DDE" w14:textId="3D8AE6B1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B6A0626" w14:textId="77777777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D7A91A1" w14:textId="12C4B3B8" w:rsidR="00A679BA" w:rsidRPr="008B4943" w:rsidRDefault="00A679BA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</w:rPr>
              <w:t>1,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747</w:t>
            </w:r>
          </w:p>
        </w:tc>
      </w:tr>
      <w:tr w:rsidR="00495CF7" w:rsidRPr="008B4943" w14:paraId="7B924FD4" w14:textId="77777777" w:rsidTr="00F31B7D">
        <w:trPr>
          <w:trHeight w:val="261"/>
        </w:trPr>
        <w:tc>
          <w:tcPr>
            <w:tcW w:w="3420" w:type="dxa"/>
            <w:shd w:val="clear" w:color="auto" w:fill="auto"/>
          </w:tcPr>
          <w:p w14:paraId="4735E75A" w14:textId="6FCA9EBB" w:rsidR="00495CF7" w:rsidRPr="008B4943" w:rsidRDefault="00495CF7" w:rsidP="008B4943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B4943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65" w:type="dxa"/>
          </w:tcPr>
          <w:p w14:paraId="79F93458" w14:textId="77777777" w:rsidR="00495CF7" w:rsidRPr="008B4943" w:rsidRDefault="00495CF7" w:rsidP="008B494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85A0D33" w14:textId="08C81572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1B959D5" w14:textId="77777777" w:rsidR="00495CF7" w:rsidRPr="008B4943" w:rsidRDefault="00495CF7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B82755" w14:textId="625112F9" w:rsidR="00495CF7" w:rsidRPr="008B4943" w:rsidRDefault="00495CF7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9C9B163" w14:textId="77777777" w:rsidR="00495CF7" w:rsidRPr="008B4943" w:rsidRDefault="00495CF7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9A6DDB5" w14:textId="36BF8FA5" w:rsidR="00495CF7" w:rsidRPr="008B4943" w:rsidRDefault="00495CF7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94522E" w14:textId="77777777" w:rsidR="00495CF7" w:rsidRPr="008B4943" w:rsidRDefault="00495CF7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2177FD" w14:textId="1785E0EA" w:rsidR="00495CF7" w:rsidRPr="008B4943" w:rsidRDefault="00495CF7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Pr="008B4943">
              <w:rPr>
                <w:rFonts w:ascii="Angsana New" w:hAnsi="Angsana New"/>
                <w:sz w:val="24"/>
                <w:szCs w:val="24"/>
              </w:rPr>
              <w:t>,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977</w:t>
            </w:r>
          </w:p>
        </w:tc>
        <w:tc>
          <w:tcPr>
            <w:tcW w:w="236" w:type="dxa"/>
            <w:shd w:val="clear" w:color="auto" w:fill="auto"/>
          </w:tcPr>
          <w:p w14:paraId="0905177B" w14:textId="77777777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36272D2" w14:textId="00A6FF61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Pr="008B4943">
              <w:rPr>
                <w:rFonts w:ascii="Angsana New" w:hAnsi="Angsana New"/>
                <w:sz w:val="24"/>
                <w:szCs w:val="24"/>
              </w:rPr>
              <w:t>,</w:t>
            </w:r>
            <w:r w:rsidRPr="008B4943">
              <w:rPr>
                <w:rFonts w:ascii="Angsana New" w:hAnsi="Angsana New"/>
                <w:sz w:val="24"/>
                <w:szCs w:val="24"/>
                <w:lang w:val="en-US"/>
              </w:rPr>
              <w:t>977</w:t>
            </w:r>
          </w:p>
        </w:tc>
        <w:tc>
          <w:tcPr>
            <w:tcW w:w="236" w:type="dxa"/>
          </w:tcPr>
          <w:p w14:paraId="12DBB16B" w14:textId="77777777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320228" w14:textId="55699B01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689796B" w14:textId="77777777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03E340" w14:textId="43B65247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,314</w:t>
            </w:r>
          </w:p>
        </w:tc>
        <w:tc>
          <w:tcPr>
            <w:tcW w:w="236" w:type="dxa"/>
          </w:tcPr>
          <w:p w14:paraId="6731DEDF" w14:textId="77777777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3FFBEE" w14:textId="644A683C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4B0E161" w14:textId="77777777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0C33343" w14:textId="770C4C8B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B494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,314</w:t>
            </w:r>
          </w:p>
        </w:tc>
      </w:tr>
      <w:tr w:rsidR="00495CF7" w:rsidRPr="008B4943" w14:paraId="5E1C2386" w14:textId="77777777" w:rsidTr="00F31B7D">
        <w:trPr>
          <w:trHeight w:val="261"/>
        </w:trPr>
        <w:tc>
          <w:tcPr>
            <w:tcW w:w="3420" w:type="dxa"/>
            <w:shd w:val="clear" w:color="auto" w:fill="auto"/>
          </w:tcPr>
          <w:p w14:paraId="2A76E3BE" w14:textId="788BAC1C" w:rsidR="00495CF7" w:rsidRPr="008B4943" w:rsidRDefault="00495CF7" w:rsidP="008B4943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B4943">
              <w:rPr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65" w:type="dxa"/>
          </w:tcPr>
          <w:p w14:paraId="2E0BB4F5" w14:textId="77777777" w:rsidR="00495CF7" w:rsidRPr="008B4943" w:rsidRDefault="00495CF7" w:rsidP="008B4943">
            <w:pPr>
              <w:pStyle w:val="acctfourfigures"/>
              <w:tabs>
                <w:tab w:val="clear" w:pos="765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229F90B" w14:textId="052B7E3F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F43CCE5" w14:textId="77777777" w:rsidR="00495CF7" w:rsidRPr="008B4943" w:rsidRDefault="00495CF7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7186C59" w14:textId="5F2CB6BD" w:rsidR="00495CF7" w:rsidRPr="008B4943" w:rsidRDefault="00495CF7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8B4943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1F014F40" w14:textId="77777777" w:rsidR="00495CF7" w:rsidRPr="008B4943" w:rsidRDefault="00495CF7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04A1794" w14:textId="1CACE1AF" w:rsidR="00495CF7" w:rsidRPr="008B4943" w:rsidRDefault="00495CF7" w:rsidP="008B494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774DA1" w14:textId="77777777" w:rsidR="00495CF7" w:rsidRPr="008B4943" w:rsidRDefault="00495CF7" w:rsidP="008B494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CE9CA31" w14:textId="46A1A269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FE9630" w14:textId="77777777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5" w:type="dxa"/>
            <w:shd w:val="clear" w:color="auto" w:fill="auto"/>
          </w:tcPr>
          <w:p w14:paraId="24D487DB" w14:textId="1D4C5435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8B4943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86C9CED" w14:textId="77777777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49CCE4B2" w14:textId="000DE14A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46E6E22" w14:textId="77777777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B83F6A7" w14:textId="0B2B8601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8B4943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09A3884" w14:textId="77777777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776DD3F" w14:textId="50CC473E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61283B1" w14:textId="77777777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F52FF61" w14:textId="368A2767" w:rsidR="00495CF7" w:rsidRPr="008B4943" w:rsidRDefault="00495CF7" w:rsidP="008B494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8B4943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Pr="008B4943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</w:tr>
    </w:tbl>
    <w:p w14:paraId="2D486180" w14:textId="77777777" w:rsidR="00F20DB7" w:rsidRPr="008B4943" w:rsidRDefault="00F20DB7" w:rsidP="008B4943">
      <w:pPr>
        <w:spacing w:line="240" w:lineRule="auto"/>
        <w:rPr>
          <w:sz w:val="20"/>
          <w:szCs w:val="20"/>
          <w:cs/>
        </w:rPr>
        <w:sectPr w:rsidR="00F20DB7" w:rsidRPr="008B4943" w:rsidSect="0011785A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1228"/>
        <w:gridCol w:w="1074"/>
        <w:gridCol w:w="1170"/>
        <w:gridCol w:w="1080"/>
        <w:gridCol w:w="1080"/>
      </w:tblGrid>
      <w:tr w:rsidR="003C1D17" w:rsidRPr="008B4943" w14:paraId="06D866C0" w14:textId="77777777" w:rsidTr="001D7285">
        <w:trPr>
          <w:tblHeader/>
        </w:trPr>
        <w:tc>
          <w:tcPr>
            <w:tcW w:w="3368" w:type="dxa"/>
          </w:tcPr>
          <w:p w14:paraId="066E1579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32" w:type="dxa"/>
            <w:gridSpan w:val="5"/>
          </w:tcPr>
          <w:p w14:paraId="483A7CF4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C1D17" w:rsidRPr="008B4943" w14:paraId="73A7DAA0" w14:textId="77777777" w:rsidTr="001D7285">
        <w:trPr>
          <w:tblHeader/>
        </w:trPr>
        <w:tc>
          <w:tcPr>
            <w:tcW w:w="3368" w:type="dxa"/>
            <w:shd w:val="clear" w:color="auto" w:fill="auto"/>
          </w:tcPr>
          <w:p w14:paraId="36EA7984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28" w:type="dxa"/>
          </w:tcPr>
          <w:p w14:paraId="5C448568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4404" w:type="dxa"/>
            <w:gridSpan w:val="4"/>
            <w:tcBorders>
              <w:bottom w:val="single" w:sz="4" w:space="0" w:color="auto"/>
            </w:tcBorders>
          </w:tcPr>
          <w:p w14:paraId="4BBED96C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C1D17" w:rsidRPr="008B4943" w14:paraId="3BEC2F94" w14:textId="77777777" w:rsidTr="001D7285">
        <w:trPr>
          <w:tblHeader/>
        </w:trPr>
        <w:tc>
          <w:tcPr>
            <w:tcW w:w="3368" w:type="dxa"/>
            <w:shd w:val="clear" w:color="auto" w:fill="auto"/>
          </w:tcPr>
          <w:p w14:paraId="097B1687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28" w:type="dxa"/>
          </w:tcPr>
          <w:p w14:paraId="521BE9D2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13E600A6" w14:textId="022371BB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A349A" w:rsidRPr="008B494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B38E3C" w14:textId="0AC842DF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A679BA" w:rsidRPr="008B494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647AE5" w14:textId="5357DE18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A679BA" w:rsidRPr="008B494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CBA0FF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C1D17" w:rsidRPr="008B4943" w14:paraId="0CA3BBA1" w14:textId="77777777" w:rsidTr="001D7285">
        <w:trPr>
          <w:tblHeader/>
        </w:trPr>
        <w:tc>
          <w:tcPr>
            <w:tcW w:w="3368" w:type="dxa"/>
            <w:shd w:val="clear" w:color="auto" w:fill="auto"/>
          </w:tcPr>
          <w:p w14:paraId="6EEA0B8B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5632" w:type="dxa"/>
            <w:gridSpan w:val="5"/>
          </w:tcPr>
          <w:p w14:paraId="23C9B7FA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C1D17" w:rsidRPr="008B4943" w14:paraId="0EDAA2A9" w14:textId="77777777" w:rsidTr="001D7285">
        <w:tc>
          <w:tcPr>
            <w:tcW w:w="3368" w:type="dxa"/>
          </w:tcPr>
          <w:p w14:paraId="0061BFBF" w14:textId="572281E0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DA349A" w:rsidRPr="008B49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3C1D17" w:rsidRPr="008B49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B49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28" w:type="dxa"/>
            <w:vAlign w:val="bottom"/>
          </w:tcPr>
          <w:p w14:paraId="4105B4F7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12FC3283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2A9817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1995A7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8F05B4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8B4943" w14:paraId="72C4ABDC" w14:textId="77777777" w:rsidTr="001D7285">
        <w:tc>
          <w:tcPr>
            <w:tcW w:w="3368" w:type="dxa"/>
          </w:tcPr>
          <w:p w14:paraId="749EDFD2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28" w:type="dxa"/>
            <w:vAlign w:val="bottom"/>
          </w:tcPr>
          <w:p w14:paraId="0DFD5E7F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4C1EF47E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96751E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17D697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903EC5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8B4943" w14:paraId="5587886B" w14:textId="77777777" w:rsidTr="001D7285">
        <w:tc>
          <w:tcPr>
            <w:tcW w:w="3368" w:type="dxa"/>
          </w:tcPr>
          <w:p w14:paraId="7E01FBC6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28" w:type="dxa"/>
            <w:vAlign w:val="bottom"/>
          </w:tcPr>
          <w:p w14:paraId="2D24DE95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7A7BB325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949B68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1AE67C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08E6B5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8B4943" w14:paraId="11DEF34F" w14:textId="77777777" w:rsidTr="001D7285">
        <w:tc>
          <w:tcPr>
            <w:tcW w:w="3368" w:type="dxa"/>
          </w:tcPr>
          <w:p w14:paraId="4B894278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28" w:type="dxa"/>
            <w:vAlign w:val="bottom"/>
          </w:tcPr>
          <w:p w14:paraId="6BC7C803" w14:textId="38BBC589" w:rsidR="003C1D17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1D17" w:rsidRPr="008B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79BA" w:rsidRPr="008B4943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1074" w:type="dxa"/>
            <w:vAlign w:val="bottom"/>
          </w:tcPr>
          <w:p w14:paraId="6A5113CC" w14:textId="11B9FA26" w:rsidR="003C1D17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1D17" w:rsidRPr="008B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79BA" w:rsidRPr="008B4943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1170" w:type="dxa"/>
            <w:vAlign w:val="bottom"/>
          </w:tcPr>
          <w:p w14:paraId="43716AED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11FDC90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E5D71AD" w14:textId="6B4A2C17" w:rsidR="003C1D17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1D17" w:rsidRPr="008B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79BA" w:rsidRPr="008B4943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</w:tr>
      <w:tr w:rsidR="003C1D17" w:rsidRPr="008B4943" w14:paraId="5376A88C" w14:textId="77777777" w:rsidTr="001D7285">
        <w:tc>
          <w:tcPr>
            <w:tcW w:w="3368" w:type="dxa"/>
          </w:tcPr>
          <w:p w14:paraId="3128E21C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8B4943">
              <w:rPr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28" w:type="dxa"/>
            <w:vAlign w:val="bottom"/>
          </w:tcPr>
          <w:p w14:paraId="08771FCC" w14:textId="352A90D6" w:rsidR="003C1D17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679BA" w:rsidRPr="008B494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074" w:type="dxa"/>
            <w:vAlign w:val="bottom"/>
          </w:tcPr>
          <w:p w14:paraId="5D0B7D7F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CDA474F" w14:textId="02C54FC7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080" w:type="dxa"/>
            <w:vAlign w:val="bottom"/>
          </w:tcPr>
          <w:p w14:paraId="7CEE50D3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D9FB885" w14:textId="10E982A5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3C1D17" w:rsidRPr="008B4943" w14:paraId="0F39BA1E" w14:textId="77777777" w:rsidTr="001D7285">
        <w:tc>
          <w:tcPr>
            <w:tcW w:w="3368" w:type="dxa"/>
          </w:tcPr>
          <w:p w14:paraId="0A2CE1B9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</w:rPr>
            </w:pPr>
            <w:r w:rsidRPr="008B4943">
              <w:rPr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8B4943">
              <w:rPr>
                <w:sz w:val="26"/>
                <w:szCs w:val="26"/>
              </w:rPr>
              <w:br/>
            </w:r>
            <w:r w:rsidRPr="008B4943">
              <w:rPr>
                <w:sz w:val="26"/>
                <w:szCs w:val="26"/>
                <w:cs/>
              </w:rPr>
              <w:t xml:space="preserve">   (ส่วนที่มีดอกเบี้ยคงที่)</w:t>
            </w:r>
          </w:p>
        </w:tc>
        <w:tc>
          <w:tcPr>
            <w:tcW w:w="1228" w:type="dxa"/>
            <w:vAlign w:val="bottom"/>
          </w:tcPr>
          <w:p w14:paraId="76DC2808" w14:textId="3A84B94D" w:rsidR="003C1D17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1D17" w:rsidRPr="008B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79BA" w:rsidRPr="008B4943">
              <w:rPr>
                <w:rFonts w:asciiTheme="majorBidi" w:hAnsiTheme="majorBidi" w:cstheme="majorBidi"/>
                <w:sz w:val="26"/>
                <w:szCs w:val="26"/>
              </w:rPr>
              <w:t>036</w:t>
            </w:r>
          </w:p>
        </w:tc>
        <w:tc>
          <w:tcPr>
            <w:tcW w:w="1074" w:type="dxa"/>
            <w:vAlign w:val="bottom"/>
          </w:tcPr>
          <w:p w14:paraId="76F8B317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DFB60AF" w14:textId="069B5FB7" w:rsidR="003C1D17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3C1D17" w:rsidRPr="008B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79BA" w:rsidRPr="008B4943">
              <w:rPr>
                <w:rFonts w:asciiTheme="majorBidi" w:hAnsiTheme="majorBidi" w:cstheme="majorBidi"/>
                <w:sz w:val="26"/>
                <w:szCs w:val="26"/>
              </w:rPr>
              <w:t>340</w:t>
            </w:r>
          </w:p>
        </w:tc>
        <w:tc>
          <w:tcPr>
            <w:tcW w:w="1080" w:type="dxa"/>
            <w:vAlign w:val="bottom"/>
          </w:tcPr>
          <w:p w14:paraId="6FB8DFA1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2681D53" w14:textId="31B6573D" w:rsidR="003C1D17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1D17" w:rsidRPr="008B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79BA" w:rsidRPr="008B4943">
              <w:rPr>
                <w:rFonts w:asciiTheme="majorBidi" w:hAnsiTheme="majorBidi" w:cstheme="majorBidi"/>
                <w:sz w:val="26"/>
                <w:szCs w:val="26"/>
              </w:rPr>
              <w:t>340</w:t>
            </w:r>
          </w:p>
        </w:tc>
      </w:tr>
      <w:tr w:rsidR="003C1D17" w:rsidRPr="008B4943" w14:paraId="46769BD9" w14:textId="77777777" w:rsidTr="001D7285">
        <w:tc>
          <w:tcPr>
            <w:tcW w:w="3368" w:type="dxa"/>
          </w:tcPr>
          <w:p w14:paraId="34A5D6E2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28" w:type="dxa"/>
            <w:vAlign w:val="bottom"/>
          </w:tcPr>
          <w:p w14:paraId="5931689A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5786C73E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896738E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DC0D36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AF3CFC6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8B4943" w14:paraId="068F6440" w14:textId="77777777" w:rsidTr="001D7285">
        <w:tc>
          <w:tcPr>
            <w:tcW w:w="3368" w:type="dxa"/>
          </w:tcPr>
          <w:p w14:paraId="4F45A128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8B4943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28" w:type="dxa"/>
            <w:vAlign w:val="bottom"/>
          </w:tcPr>
          <w:p w14:paraId="3D4466C1" w14:textId="45880225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3C1D17" w:rsidRPr="008B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B4943">
              <w:rPr>
                <w:rFonts w:asciiTheme="majorBidi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1074" w:type="dxa"/>
            <w:vAlign w:val="bottom"/>
          </w:tcPr>
          <w:p w14:paraId="0426D12F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033AE19" w14:textId="3CAEFEEE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3C1D17" w:rsidRPr="008B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B4943"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  <w:tc>
          <w:tcPr>
            <w:tcW w:w="1080" w:type="dxa"/>
            <w:vAlign w:val="bottom"/>
          </w:tcPr>
          <w:p w14:paraId="39AACD80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89A67DC" w14:textId="082D69C2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3C1D17" w:rsidRPr="008B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B4943"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</w:tr>
      <w:tr w:rsidR="003C1D17" w:rsidRPr="008B4943" w14:paraId="393550E1" w14:textId="77777777" w:rsidTr="001D7285">
        <w:tc>
          <w:tcPr>
            <w:tcW w:w="3368" w:type="dxa"/>
          </w:tcPr>
          <w:p w14:paraId="4605B25B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เงินกู้ยืมระยะยาว (ส่วนที่มีดอกเบี้ยคงที่)</w:t>
            </w:r>
          </w:p>
        </w:tc>
        <w:tc>
          <w:tcPr>
            <w:tcW w:w="1228" w:type="dxa"/>
            <w:vAlign w:val="bottom"/>
          </w:tcPr>
          <w:p w14:paraId="6398355B" w14:textId="779A0F5C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C1D17" w:rsidRPr="008B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B4943">
              <w:rPr>
                <w:rFonts w:asciiTheme="majorBidi" w:hAnsiTheme="majorBidi" w:cstheme="majorBidi"/>
                <w:sz w:val="26"/>
                <w:szCs w:val="26"/>
              </w:rPr>
              <w:t>496</w:t>
            </w:r>
          </w:p>
        </w:tc>
        <w:tc>
          <w:tcPr>
            <w:tcW w:w="1074" w:type="dxa"/>
            <w:vAlign w:val="bottom"/>
          </w:tcPr>
          <w:p w14:paraId="6143DE44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3B2BA5D" w14:textId="415D334A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C1D17" w:rsidRPr="008B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B4943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1080" w:type="dxa"/>
            <w:vAlign w:val="bottom"/>
          </w:tcPr>
          <w:p w14:paraId="7AA42539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634F8B1" w14:textId="2DFE4980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C1D17" w:rsidRPr="008B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B4943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</w:tr>
      <w:tr w:rsidR="003C1D17" w:rsidRPr="008B4943" w14:paraId="3D5030A7" w14:textId="77777777" w:rsidTr="001D7285">
        <w:tc>
          <w:tcPr>
            <w:tcW w:w="3368" w:type="dxa"/>
          </w:tcPr>
          <w:p w14:paraId="4D6C9284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228" w:type="dxa"/>
            <w:vAlign w:val="bottom"/>
          </w:tcPr>
          <w:p w14:paraId="593DB66E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vAlign w:val="bottom"/>
          </w:tcPr>
          <w:p w14:paraId="2F8C8A0E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D990ABC" w14:textId="67AEEB00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</w:tcPr>
          <w:p w14:paraId="333DAB5C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FE3B2D3" w14:textId="3B8F577D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3C1D17" w:rsidRPr="008B4943" w14:paraId="73BA8E35" w14:textId="77777777" w:rsidTr="001D7285">
        <w:tc>
          <w:tcPr>
            <w:tcW w:w="3368" w:type="dxa"/>
          </w:tcPr>
          <w:p w14:paraId="48675501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8B4943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28" w:type="dxa"/>
            <w:vAlign w:val="bottom"/>
          </w:tcPr>
          <w:p w14:paraId="3F34D524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vAlign w:val="bottom"/>
          </w:tcPr>
          <w:p w14:paraId="68E18E62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0202A4E" w14:textId="24A7C21B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080" w:type="dxa"/>
            <w:vAlign w:val="bottom"/>
          </w:tcPr>
          <w:p w14:paraId="5D03D0F8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674A3BD" w14:textId="5001EE74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3C1D17" w:rsidRPr="008B4943" w14:paraId="6F9A29E5" w14:textId="77777777" w:rsidTr="001D7285">
        <w:tc>
          <w:tcPr>
            <w:tcW w:w="3368" w:type="dxa"/>
          </w:tcPr>
          <w:p w14:paraId="56EE6D88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8B4943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8" w:type="dxa"/>
            <w:vAlign w:val="bottom"/>
          </w:tcPr>
          <w:p w14:paraId="13ECD200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vAlign w:val="bottom"/>
          </w:tcPr>
          <w:p w14:paraId="7F410A6F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D3A4C9E" w14:textId="16E850E6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1080" w:type="dxa"/>
            <w:vAlign w:val="bottom"/>
          </w:tcPr>
          <w:p w14:paraId="409A32D3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69C9201" w14:textId="2F2B43FD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3C1D17" w:rsidRPr="008B4943" w14:paraId="3E2F8D5C" w14:textId="77777777" w:rsidTr="001D7285">
        <w:tc>
          <w:tcPr>
            <w:tcW w:w="3368" w:type="dxa"/>
          </w:tcPr>
          <w:p w14:paraId="08462803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8B4943">
              <w:rPr>
                <w:sz w:val="26"/>
                <w:szCs w:val="26"/>
                <w:cs/>
              </w:rPr>
              <w:t>สัญญาซื้อขายน้ำมันดิบและผลิตภัณฑ์น้ำมันล่วงหน้า</w:t>
            </w:r>
          </w:p>
        </w:tc>
        <w:tc>
          <w:tcPr>
            <w:tcW w:w="1228" w:type="dxa"/>
            <w:vAlign w:val="bottom"/>
          </w:tcPr>
          <w:p w14:paraId="0679AB46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vAlign w:val="bottom"/>
          </w:tcPr>
          <w:p w14:paraId="04AC480B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0547688" w14:textId="6AA24C32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080" w:type="dxa"/>
            <w:vAlign w:val="bottom"/>
          </w:tcPr>
          <w:p w14:paraId="23542383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DE325D7" w14:textId="3AEA23E9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</w:tbl>
    <w:p w14:paraId="4CD12C2A" w14:textId="77777777" w:rsidR="00F20DB7" w:rsidRPr="008B4943" w:rsidRDefault="00F20DB7" w:rsidP="008B4943">
      <w:pPr>
        <w:spacing w:line="240" w:lineRule="auto"/>
        <w:rPr>
          <w:sz w:val="20"/>
          <w:szCs w:val="20"/>
          <w:cs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1135"/>
        <w:gridCol w:w="1158"/>
        <w:gridCol w:w="1170"/>
        <w:gridCol w:w="1080"/>
        <w:gridCol w:w="1080"/>
      </w:tblGrid>
      <w:tr w:rsidR="003C1D17" w:rsidRPr="008B4943" w14:paraId="74C348BE" w14:textId="77777777" w:rsidTr="001D7285">
        <w:trPr>
          <w:tblHeader/>
        </w:trPr>
        <w:tc>
          <w:tcPr>
            <w:tcW w:w="3377" w:type="dxa"/>
          </w:tcPr>
          <w:p w14:paraId="7267F615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3" w:type="dxa"/>
            <w:gridSpan w:val="5"/>
          </w:tcPr>
          <w:p w14:paraId="19588A6D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1D17" w:rsidRPr="008B4943" w14:paraId="4B392F1E" w14:textId="77777777" w:rsidTr="001D7285">
        <w:trPr>
          <w:tblHeader/>
        </w:trPr>
        <w:tc>
          <w:tcPr>
            <w:tcW w:w="3377" w:type="dxa"/>
            <w:shd w:val="clear" w:color="auto" w:fill="auto"/>
          </w:tcPr>
          <w:p w14:paraId="02CA965D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0F732A5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4488" w:type="dxa"/>
            <w:gridSpan w:val="4"/>
            <w:tcBorders>
              <w:bottom w:val="single" w:sz="4" w:space="0" w:color="auto"/>
            </w:tcBorders>
          </w:tcPr>
          <w:p w14:paraId="165EBB03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C1D17" w:rsidRPr="008B4943" w14:paraId="2DE9B6D1" w14:textId="77777777" w:rsidTr="001D7285">
        <w:trPr>
          <w:tblHeader/>
        </w:trPr>
        <w:tc>
          <w:tcPr>
            <w:tcW w:w="3377" w:type="dxa"/>
            <w:shd w:val="clear" w:color="auto" w:fill="auto"/>
          </w:tcPr>
          <w:p w14:paraId="6BD1613F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135" w:type="dxa"/>
          </w:tcPr>
          <w:p w14:paraId="5A8C9570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E4DC4B9" w14:textId="7F635065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A349A" w:rsidRPr="008B494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80E1A5" w14:textId="668384D9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A679BA" w:rsidRPr="008B494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5D5B1F" w14:textId="0FCE455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A679BA" w:rsidRPr="008B494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7D887C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C1D17" w:rsidRPr="008B4943" w14:paraId="2922AF54" w14:textId="77777777" w:rsidTr="001D7285">
        <w:trPr>
          <w:tblHeader/>
        </w:trPr>
        <w:tc>
          <w:tcPr>
            <w:tcW w:w="3377" w:type="dxa"/>
            <w:shd w:val="clear" w:color="auto" w:fill="auto"/>
          </w:tcPr>
          <w:p w14:paraId="7A174B7C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5623" w:type="dxa"/>
            <w:gridSpan w:val="5"/>
          </w:tcPr>
          <w:p w14:paraId="6AB7D2E6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C1D17" w:rsidRPr="008B4943" w14:paraId="33CB2F21" w14:textId="77777777" w:rsidTr="001D7285">
        <w:tc>
          <w:tcPr>
            <w:tcW w:w="3377" w:type="dxa"/>
          </w:tcPr>
          <w:p w14:paraId="32ACE0F7" w14:textId="430711E6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DA349A" w:rsidRPr="008B49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3C1D17" w:rsidRPr="008B49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B49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35" w:type="dxa"/>
            <w:vAlign w:val="bottom"/>
          </w:tcPr>
          <w:p w14:paraId="2D3F2718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6ACB8282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5A974F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6B82B2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981CE10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8B4943" w14:paraId="089926F7" w14:textId="77777777" w:rsidTr="001D7285">
        <w:tc>
          <w:tcPr>
            <w:tcW w:w="3377" w:type="dxa"/>
          </w:tcPr>
          <w:p w14:paraId="14DBCD5F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35" w:type="dxa"/>
            <w:vAlign w:val="bottom"/>
          </w:tcPr>
          <w:p w14:paraId="4F627AD2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100EA4CE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D53680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9880CD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920A13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8B4943" w14:paraId="1382B9B7" w14:textId="77777777" w:rsidTr="001D7285">
        <w:tc>
          <w:tcPr>
            <w:tcW w:w="3377" w:type="dxa"/>
          </w:tcPr>
          <w:p w14:paraId="76787DB6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5" w:type="dxa"/>
            <w:vAlign w:val="bottom"/>
          </w:tcPr>
          <w:p w14:paraId="077BA0DD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2CD6E792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7EA91A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52A14D9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6EB0D5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8B4943" w14:paraId="7541DA62" w14:textId="77777777" w:rsidTr="001D7285">
        <w:tc>
          <w:tcPr>
            <w:tcW w:w="3377" w:type="dxa"/>
          </w:tcPr>
          <w:p w14:paraId="191B6F42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8B4943">
              <w:rPr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35" w:type="dxa"/>
            <w:vAlign w:val="bottom"/>
          </w:tcPr>
          <w:p w14:paraId="4C87FF48" w14:textId="0673548A" w:rsidR="003C1D17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679BA" w:rsidRPr="008B494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58" w:type="dxa"/>
            <w:vAlign w:val="bottom"/>
          </w:tcPr>
          <w:p w14:paraId="185951DD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5A6438F" w14:textId="2E7CB955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080" w:type="dxa"/>
            <w:vAlign w:val="bottom"/>
          </w:tcPr>
          <w:p w14:paraId="467A883C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5C943FB" w14:textId="57EA29AA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3C1D17" w:rsidRPr="008B4943" w14:paraId="700B7C7C" w14:textId="77777777" w:rsidTr="001D7285">
        <w:tc>
          <w:tcPr>
            <w:tcW w:w="3377" w:type="dxa"/>
          </w:tcPr>
          <w:p w14:paraId="7A63D882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8B4943">
              <w:rPr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8B4943">
              <w:rPr>
                <w:sz w:val="26"/>
                <w:szCs w:val="26"/>
              </w:rPr>
              <w:br/>
            </w:r>
            <w:r w:rsidRPr="008B4943">
              <w:rPr>
                <w:sz w:val="26"/>
                <w:szCs w:val="26"/>
                <w:cs/>
              </w:rPr>
              <w:t>(ส่วนที่มีดอกเบี้ยคงที่)</w:t>
            </w:r>
          </w:p>
        </w:tc>
        <w:tc>
          <w:tcPr>
            <w:tcW w:w="1135" w:type="dxa"/>
            <w:vAlign w:val="bottom"/>
          </w:tcPr>
          <w:p w14:paraId="6375FD9E" w14:textId="4D6655E5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C1D17" w:rsidRPr="008B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B4943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DA349A" w:rsidRPr="008B494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58" w:type="dxa"/>
            <w:vAlign w:val="bottom"/>
          </w:tcPr>
          <w:p w14:paraId="408F831F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CA6053E" w14:textId="499ABF9F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C1D17" w:rsidRPr="008B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B4943">
              <w:rPr>
                <w:rFonts w:asciiTheme="majorBidi" w:hAnsiTheme="majorBidi" w:cstheme="majorBidi"/>
                <w:sz w:val="26"/>
                <w:szCs w:val="26"/>
              </w:rPr>
              <w:t>854</w:t>
            </w:r>
          </w:p>
        </w:tc>
        <w:tc>
          <w:tcPr>
            <w:tcW w:w="1080" w:type="dxa"/>
            <w:vAlign w:val="bottom"/>
          </w:tcPr>
          <w:p w14:paraId="6823F237" w14:textId="77777777" w:rsidR="003C1D17" w:rsidRPr="008B4943" w:rsidRDefault="003C1D1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61007E3" w14:textId="72770353" w:rsidR="003C1D1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C1D17" w:rsidRPr="008B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B4943">
              <w:rPr>
                <w:rFonts w:asciiTheme="majorBidi" w:hAnsiTheme="majorBidi" w:cstheme="majorBidi"/>
                <w:sz w:val="26"/>
                <w:szCs w:val="26"/>
              </w:rPr>
              <w:t>854</w:t>
            </w:r>
          </w:p>
        </w:tc>
      </w:tr>
      <w:tr w:rsidR="00823AF1" w:rsidRPr="008B4943" w14:paraId="21C0C069" w14:textId="77777777" w:rsidTr="001D7285">
        <w:tc>
          <w:tcPr>
            <w:tcW w:w="3377" w:type="dxa"/>
          </w:tcPr>
          <w:p w14:paraId="3F28A8F9" w14:textId="77777777" w:rsidR="00823AF1" w:rsidRPr="008B4943" w:rsidRDefault="00823AF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5F033BFD" w14:textId="77777777" w:rsidR="00823AF1" w:rsidRPr="008B4943" w:rsidRDefault="00823AF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B730A13" w14:textId="77777777" w:rsidR="00823AF1" w:rsidRPr="008B4943" w:rsidRDefault="00823AF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204F5023" w14:textId="77777777" w:rsidR="00823AF1" w:rsidRPr="008B4943" w:rsidRDefault="00823AF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CF9CD96" w14:textId="57562ED4" w:rsidR="00823AF1" w:rsidRPr="008B4943" w:rsidRDefault="00823AF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bottom"/>
          </w:tcPr>
          <w:p w14:paraId="5650B8A6" w14:textId="77777777" w:rsidR="00823AF1" w:rsidRPr="008B4943" w:rsidRDefault="00823AF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1C8AB3E" w14:textId="77777777" w:rsidR="00823AF1" w:rsidRPr="008B4943" w:rsidRDefault="00823AF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A5E5BCA" w14:textId="77777777" w:rsidR="00823AF1" w:rsidRPr="008B4943" w:rsidRDefault="00823AF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F42E5F" w14:textId="77777777" w:rsidR="00823AF1" w:rsidRPr="008B4943" w:rsidRDefault="00823AF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2A3D21F" w14:textId="77777777" w:rsidR="00823AF1" w:rsidRPr="008B4943" w:rsidRDefault="00823AF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0C07" w:rsidRPr="008B4943" w14:paraId="0F5CFFD7" w14:textId="77777777" w:rsidTr="001D7285">
        <w:tc>
          <w:tcPr>
            <w:tcW w:w="3377" w:type="dxa"/>
          </w:tcPr>
          <w:p w14:paraId="10EAE479" w14:textId="06CDCCFD" w:rsidR="008C0C0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lastRenderedPageBreak/>
              <w:t>3</w:t>
            </w:r>
            <w:r w:rsidR="008C0C07" w:rsidRPr="008B49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C0C07" w:rsidRPr="008B49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B49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35" w:type="dxa"/>
            <w:vAlign w:val="bottom"/>
          </w:tcPr>
          <w:p w14:paraId="1E4BB965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5A141D73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0BAA2BD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301FDF6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E787CEB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0C07" w:rsidRPr="008B4943" w14:paraId="505CDDBA" w14:textId="77777777" w:rsidTr="001D7285">
        <w:tc>
          <w:tcPr>
            <w:tcW w:w="3377" w:type="dxa"/>
          </w:tcPr>
          <w:p w14:paraId="28F713C7" w14:textId="54BB3866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35" w:type="dxa"/>
            <w:vAlign w:val="bottom"/>
          </w:tcPr>
          <w:p w14:paraId="29BE9156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0EDA5421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8DA3F31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B72667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848EA99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0C07" w:rsidRPr="008B4943" w14:paraId="55D854EE" w14:textId="77777777" w:rsidTr="001D7285">
        <w:tc>
          <w:tcPr>
            <w:tcW w:w="3377" w:type="dxa"/>
          </w:tcPr>
          <w:p w14:paraId="03B385E8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6"/>
                <w:szCs w:val="26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5" w:type="dxa"/>
            <w:vAlign w:val="bottom"/>
          </w:tcPr>
          <w:p w14:paraId="1924B547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304B2DC6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F27DB9F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2142AB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2078724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0C07" w:rsidRPr="008B4943" w14:paraId="594A5E95" w14:textId="77777777" w:rsidTr="001D7285">
        <w:tc>
          <w:tcPr>
            <w:tcW w:w="3377" w:type="dxa"/>
          </w:tcPr>
          <w:p w14:paraId="673F1B08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8B4943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35" w:type="dxa"/>
            <w:vAlign w:val="bottom"/>
          </w:tcPr>
          <w:p w14:paraId="7AFCE34F" w14:textId="2C582FB3" w:rsidR="008C0C0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8C0C07" w:rsidRPr="008B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B4943">
              <w:rPr>
                <w:rFonts w:asciiTheme="majorBidi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1158" w:type="dxa"/>
            <w:vAlign w:val="bottom"/>
          </w:tcPr>
          <w:p w14:paraId="52A952FF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4E1DFDF" w14:textId="560844B2" w:rsidR="008C0C0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8C0C07" w:rsidRPr="008B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B4943"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  <w:tc>
          <w:tcPr>
            <w:tcW w:w="1080" w:type="dxa"/>
            <w:vAlign w:val="bottom"/>
          </w:tcPr>
          <w:p w14:paraId="285642AF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048F0CB" w14:textId="3A926735" w:rsidR="008C0C0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8C0C07" w:rsidRPr="008B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B4943"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</w:tr>
      <w:tr w:rsidR="008C0C07" w:rsidRPr="008B4943" w14:paraId="7488BD51" w14:textId="77777777" w:rsidTr="001D7285">
        <w:tc>
          <w:tcPr>
            <w:tcW w:w="3377" w:type="dxa"/>
          </w:tcPr>
          <w:p w14:paraId="151B54DF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8B4943">
              <w:rPr>
                <w:sz w:val="26"/>
                <w:szCs w:val="26"/>
                <w:cs/>
              </w:rPr>
              <w:t>เงินกู้ยืมระยะยาว (ส่วนที่มีดอกเบี้ยคงที่)</w:t>
            </w:r>
          </w:p>
        </w:tc>
        <w:tc>
          <w:tcPr>
            <w:tcW w:w="1135" w:type="dxa"/>
            <w:vAlign w:val="bottom"/>
          </w:tcPr>
          <w:p w14:paraId="5493A136" w14:textId="55B9BFBB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A679BA" w:rsidRPr="008B4943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8B494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58" w:type="dxa"/>
            <w:vAlign w:val="bottom"/>
          </w:tcPr>
          <w:p w14:paraId="3E9C8948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64B61E1" w14:textId="7168234A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A679BA" w:rsidRPr="008B4943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  <w:tc>
          <w:tcPr>
            <w:tcW w:w="1080" w:type="dxa"/>
            <w:vAlign w:val="bottom"/>
          </w:tcPr>
          <w:p w14:paraId="64F6BC98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8ADF479" w14:textId="0BFDDFF9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A679BA" w:rsidRPr="008B4943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</w:tr>
      <w:tr w:rsidR="008C0C07" w:rsidRPr="008B4943" w14:paraId="2A9560EB" w14:textId="77777777" w:rsidTr="001D7285">
        <w:tc>
          <w:tcPr>
            <w:tcW w:w="3377" w:type="dxa"/>
          </w:tcPr>
          <w:p w14:paraId="3CD3B3D4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8B4943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5" w:type="dxa"/>
            <w:vAlign w:val="bottom"/>
          </w:tcPr>
          <w:p w14:paraId="20A698F8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32472A7A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F354FA0" w14:textId="313D3D43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679BA" w:rsidRPr="008B494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6B3CAE00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1EC2007" w14:textId="37F06B30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679BA" w:rsidRPr="008B494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8C0C07" w:rsidRPr="008B4943" w14:paraId="450EB3E5" w14:textId="77777777" w:rsidTr="001D7285">
        <w:tc>
          <w:tcPr>
            <w:tcW w:w="3377" w:type="dxa"/>
          </w:tcPr>
          <w:p w14:paraId="3FB3EFF0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8B4943">
              <w:rPr>
                <w:sz w:val="26"/>
                <w:szCs w:val="26"/>
                <w:cs/>
              </w:rPr>
              <w:t>สัญญาซื้อขายน้ำมันดิบและผลิตภัณฑ์น้ำมันล่วงหน้า</w:t>
            </w:r>
          </w:p>
        </w:tc>
        <w:tc>
          <w:tcPr>
            <w:tcW w:w="1135" w:type="dxa"/>
            <w:vAlign w:val="bottom"/>
          </w:tcPr>
          <w:p w14:paraId="7508987C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65CEC621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893CE35" w14:textId="658A44C7" w:rsidR="008C0C0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080" w:type="dxa"/>
            <w:vAlign w:val="bottom"/>
          </w:tcPr>
          <w:p w14:paraId="695AA882" w14:textId="77777777" w:rsidR="008C0C07" w:rsidRPr="008B4943" w:rsidRDefault="008C0C0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5FF7A96" w14:textId="59EBFDDE" w:rsidR="008C0C0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943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</w:tbl>
    <w:p w14:paraId="6B2D65AB" w14:textId="77777777" w:rsidR="00F20DB7" w:rsidRPr="008B4943" w:rsidRDefault="00F20DB7" w:rsidP="008B494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7A23DFE" w14:textId="51B212DA" w:rsidR="00F20DB7" w:rsidRPr="008B4943" w:rsidRDefault="00F20DB7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8B4943">
        <w:rPr>
          <w:cs/>
        </w:rPr>
        <w:t xml:space="preserve">มูลค่ายุติธรรมระดับ </w:t>
      </w:r>
      <w:r w:rsidR="00A679BA" w:rsidRPr="008B4943">
        <w:t>2</w:t>
      </w:r>
      <w:r w:rsidRPr="008B4943">
        <w:rPr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3529AFE7" w14:textId="1B4E043E" w:rsidR="001E6E27" w:rsidRPr="008B4943" w:rsidRDefault="001E6E27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73DE02F" w14:textId="2B4011E8" w:rsidR="001E6E27" w:rsidRPr="008B4943" w:rsidRDefault="001E6E27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8B4943">
        <w:rPr>
          <w:cs/>
        </w:rPr>
        <w:t xml:space="preserve">มูลค่ายุติธรรมระดับ </w:t>
      </w:r>
      <w:r w:rsidR="00A679BA" w:rsidRPr="008B4943">
        <w:t>3</w:t>
      </w:r>
      <w:r w:rsidRPr="008B4943">
        <w:rPr>
          <w:cs/>
        </w:rPr>
        <w:t xml:space="preserve"> สำหรับเงินลงทุนในหลักทรัพย์ที่ไม่อยู่ในความต้องการของตลาด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3A95D9E2" w14:textId="49C98C36" w:rsidR="00CC770C" w:rsidRPr="008B4943" w:rsidRDefault="00CC770C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000906B6" w14:textId="58C1EE9F" w:rsidR="00F20DB7" w:rsidRPr="008B4943" w:rsidRDefault="00F20DB7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B4943">
        <w:rPr>
          <w:rFonts w:asciiTheme="majorBidi" w:hAnsiTheme="majorBidi" w:cstheme="majorBidi"/>
          <w:b/>
          <w:bCs/>
          <w:i/>
          <w:iCs/>
          <w:cs/>
        </w:rPr>
        <w:t>ผลขาดทุนจากการด้อยค่า</w:t>
      </w:r>
    </w:p>
    <w:p w14:paraId="22EC3CA1" w14:textId="77777777" w:rsidR="00AB7267" w:rsidRPr="008B4943" w:rsidRDefault="00AB7267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11CC87C6" w14:textId="451C6D34" w:rsidR="00F20DB7" w:rsidRPr="008B4943" w:rsidRDefault="00F20DB7" w:rsidP="008B4943">
      <w:pPr>
        <w:pStyle w:val="ListParagraph"/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B4943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DA349A" w:rsidRPr="008B4943">
        <w:rPr>
          <w:rFonts w:asciiTheme="majorBidi" w:hAnsiTheme="majorBidi" w:cstheme="majorBidi"/>
          <w:sz w:val="30"/>
          <w:szCs w:val="30"/>
        </w:rPr>
        <w:t>1</w:t>
      </w:r>
      <w:r w:rsidR="00A679BA" w:rsidRPr="008B4943">
        <w:rPr>
          <w:rFonts w:asciiTheme="majorBidi" w:hAnsiTheme="majorBidi" w:cstheme="majorBidi"/>
          <w:sz w:val="30"/>
          <w:szCs w:val="30"/>
        </w:rPr>
        <w:t>2</w:t>
      </w:r>
      <w:r w:rsidRPr="008B4943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</w:p>
    <w:p w14:paraId="6E818048" w14:textId="77777777" w:rsidR="00F20DB7" w:rsidRPr="008B4943" w:rsidRDefault="00F20DB7" w:rsidP="008B4943">
      <w:pPr>
        <w:pStyle w:val="ListParagraph"/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2343B0" w14:textId="77777777" w:rsidR="00F20DB7" w:rsidRPr="008B4943" w:rsidRDefault="00F20DB7" w:rsidP="008B4943">
      <w:pPr>
        <w:pStyle w:val="ListParagraph"/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B4943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8B4943">
        <w:rPr>
          <w:rFonts w:asciiTheme="majorBidi" w:hAnsi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8B4943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B4943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8B4943">
        <w:rPr>
          <w:rFonts w:asciiTheme="majorBidi" w:hAnsiTheme="majorBidi"/>
          <w:sz w:val="28"/>
          <w:szCs w:val="28"/>
          <w:cs/>
        </w:rPr>
        <w:t xml:space="preserve"> </w:t>
      </w:r>
    </w:p>
    <w:p w14:paraId="28772C62" w14:textId="3AEE6973" w:rsidR="00910D59" w:rsidRPr="008B4943" w:rsidRDefault="00910D59" w:rsidP="008B4943"/>
    <w:tbl>
      <w:tblPr>
        <w:tblStyle w:val="TableGrid"/>
        <w:tblW w:w="89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800"/>
        <w:gridCol w:w="1890"/>
        <w:gridCol w:w="1706"/>
      </w:tblGrid>
      <w:tr w:rsidR="0042259A" w:rsidRPr="008B4943" w14:paraId="79833269" w14:textId="77777777" w:rsidTr="00910D5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709ECAA7" w14:textId="7B19D116" w:rsidR="0042259A" w:rsidRPr="008B4943" w:rsidRDefault="0042259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6" w:type="dxa"/>
            <w:gridSpan w:val="3"/>
            <w:vAlign w:val="bottom"/>
          </w:tcPr>
          <w:p w14:paraId="16D16101" w14:textId="620196E6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2259A" w:rsidRPr="008B4943" w14:paraId="6811B8E5" w14:textId="77777777" w:rsidTr="00910D5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3931D830" w14:textId="7B595EB6" w:rsidR="0042259A" w:rsidRPr="008B4943" w:rsidRDefault="0042259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679BA"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07E40" w:rsidRPr="008B494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07E40"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8C0C07" w:rsidRPr="008B494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679BA"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</w:tcPr>
          <w:p w14:paraId="483F6E99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890" w:type="dxa"/>
            <w:vAlign w:val="bottom"/>
          </w:tcPr>
          <w:p w14:paraId="76426C73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อัตราขาดทุน</w:t>
            </w:r>
          </w:p>
          <w:p w14:paraId="6D477BE0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ถัวเฉลี่ย</w:t>
            </w:r>
          </w:p>
        </w:tc>
        <w:tc>
          <w:tcPr>
            <w:tcW w:w="1706" w:type="dxa"/>
            <w:vAlign w:val="bottom"/>
          </w:tcPr>
          <w:p w14:paraId="381B7235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0FF93FD0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</w:tr>
      <w:tr w:rsidR="0042259A" w:rsidRPr="008B4943" w14:paraId="37CDC59C" w14:textId="77777777" w:rsidTr="00910D59">
        <w:trPr>
          <w:trHeight w:val="164"/>
          <w:tblHeader/>
        </w:trPr>
        <w:tc>
          <w:tcPr>
            <w:tcW w:w="3510" w:type="dxa"/>
          </w:tcPr>
          <w:p w14:paraId="0AEF1B16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5F74262A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  <w:tc>
          <w:tcPr>
            <w:tcW w:w="1890" w:type="dxa"/>
          </w:tcPr>
          <w:p w14:paraId="497F1BD8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1706" w:type="dxa"/>
          </w:tcPr>
          <w:p w14:paraId="62858860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2259A" w:rsidRPr="008B4943" w14:paraId="2A53F915" w14:textId="77777777" w:rsidTr="00910D59">
        <w:trPr>
          <w:trHeight w:val="20"/>
        </w:trPr>
        <w:tc>
          <w:tcPr>
            <w:tcW w:w="3510" w:type="dxa"/>
          </w:tcPr>
          <w:p w14:paraId="6C22B960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0B2E9190" w14:textId="213DB694" w:rsidR="004225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3</w:t>
            </w:r>
            <w:r w:rsidR="003832A6" w:rsidRPr="008B4943">
              <w:rPr>
                <w:rFonts w:asciiTheme="majorBidi" w:hAnsiTheme="majorBidi" w:cstheme="majorBidi"/>
              </w:rPr>
              <w:t>,11</w:t>
            </w:r>
            <w:r w:rsidRPr="008B494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890" w:type="dxa"/>
          </w:tcPr>
          <w:p w14:paraId="3D46D4C3" w14:textId="6816FE77" w:rsidR="004225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0</w:t>
            </w:r>
            <w:r w:rsidR="003832A6" w:rsidRPr="008B4943">
              <w:rPr>
                <w:rFonts w:asciiTheme="majorBidi" w:hAnsiTheme="majorBidi"/>
                <w:cs/>
              </w:rPr>
              <w:t>.</w:t>
            </w:r>
            <w:r w:rsidR="003832A6" w:rsidRPr="008B4943">
              <w:rPr>
                <w:rFonts w:asciiTheme="majorBidi" w:hAnsiTheme="majorBidi" w:cstheme="majorBidi"/>
              </w:rPr>
              <w:t>1</w:t>
            </w:r>
            <w:r w:rsidRPr="008B494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706" w:type="dxa"/>
          </w:tcPr>
          <w:p w14:paraId="4A0B3097" w14:textId="2239173D" w:rsidR="004225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5</w:t>
            </w:r>
          </w:p>
        </w:tc>
      </w:tr>
      <w:tr w:rsidR="0042259A" w:rsidRPr="008B4943" w14:paraId="73A9B7CA" w14:textId="77777777" w:rsidTr="00910D59">
        <w:trPr>
          <w:trHeight w:val="20"/>
        </w:trPr>
        <w:tc>
          <w:tcPr>
            <w:tcW w:w="3510" w:type="dxa"/>
          </w:tcPr>
          <w:p w14:paraId="72876781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800" w:type="dxa"/>
          </w:tcPr>
          <w:p w14:paraId="4F9AA7A3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ECC2A76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</w:tcPr>
          <w:p w14:paraId="2A17F1F3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</w:p>
        </w:tc>
      </w:tr>
      <w:tr w:rsidR="0042259A" w:rsidRPr="008B4943" w14:paraId="7B1D6600" w14:textId="77777777" w:rsidTr="00910D59">
        <w:trPr>
          <w:trHeight w:val="20"/>
        </w:trPr>
        <w:tc>
          <w:tcPr>
            <w:tcW w:w="3510" w:type="dxa"/>
          </w:tcPr>
          <w:p w14:paraId="50FCA948" w14:textId="5043C878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   </w:t>
            </w:r>
            <w:r w:rsidRPr="008B4943">
              <w:rPr>
                <w:rFonts w:asciiTheme="majorBidi" w:hAnsiTheme="majorBidi"/>
                <w:cs/>
              </w:rPr>
              <w:t xml:space="preserve">น้อยกว่า </w:t>
            </w:r>
            <w:r w:rsidR="00A679BA" w:rsidRPr="008B4943">
              <w:rPr>
                <w:rFonts w:asciiTheme="majorBidi" w:hAnsiTheme="majorBidi" w:cstheme="majorBidi"/>
              </w:rPr>
              <w:t>3</w:t>
            </w:r>
            <w:r w:rsidRPr="008B4943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07F71463" w14:textId="4135499E" w:rsidR="003832A6" w:rsidRPr="008B4943" w:rsidRDefault="003832A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1,</w:t>
            </w:r>
            <w:r w:rsidR="00A679BA" w:rsidRPr="008B4943">
              <w:rPr>
                <w:rFonts w:asciiTheme="majorBidi" w:hAnsiTheme="majorBidi" w:cstheme="majorBidi"/>
              </w:rPr>
              <w:t>080</w:t>
            </w:r>
          </w:p>
        </w:tc>
        <w:tc>
          <w:tcPr>
            <w:tcW w:w="1890" w:type="dxa"/>
          </w:tcPr>
          <w:p w14:paraId="1F0F30C7" w14:textId="1F72EFE0" w:rsidR="0042259A" w:rsidRPr="008B4943" w:rsidRDefault="00C2491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82</w:t>
            </w:r>
            <w:r w:rsidRPr="008B4943">
              <w:rPr>
                <w:rFonts w:asciiTheme="majorBidi" w:hAnsiTheme="majorBidi"/>
                <w:cs/>
              </w:rPr>
              <w:t>.</w:t>
            </w:r>
            <w:r w:rsidRPr="008B4943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1706" w:type="dxa"/>
          </w:tcPr>
          <w:p w14:paraId="355AE559" w14:textId="1668D729" w:rsidR="0042259A" w:rsidRPr="008B4943" w:rsidRDefault="00C2491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89</w:t>
            </w:r>
            <w:r w:rsidR="004E7747" w:rsidRPr="008B4943">
              <w:rPr>
                <w:rFonts w:asciiTheme="majorBidi" w:hAnsiTheme="majorBidi" w:cstheme="majorBidi"/>
              </w:rPr>
              <w:t>4</w:t>
            </w:r>
          </w:p>
        </w:tc>
      </w:tr>
      <w:tr w:rsidR="0042259A" w:rsidRPr="008B4943" w14:paraId="5226F28A" w14:textId="77777777" w:rsidTr="00910D59">
        <w:trPr>
          <w:trHeight w:val="20"/>
        </w:trPr>
        <w:tc>
          <w:tcPr>
            <w:tcW w:w="3510" w:type="dxa"/>
          </w:tcPr>
          <w:p w14:paraId="31DF0E51" w14:textId="43CA004F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   </w:t>
            </w:r>
            <w:r w:rsidR="00A679BA" w:rsidRPr="008B4943">
              <w:rPr>
                <w:rFonts w:asciiTheme="majorBidi" w:hAnsiTheme="majorBidi" w:cstheme="majorBidi"/>
              </w:rPr>
              <w:t>3</w:t>
            </w:r>
            <w:r w:rsidRPr="008B4943">
              <w:rPr>
                <w:rFonts w:asciiTheme="majorBidi" w:hAnsiTheme="majorBidi"/>
                <w:cs/>
              </w:rPr>
              <w:t xml:space="preserve"> - </w:t>
            </w:r>
            <w:r w:rsidR="00A679BA" w:rsidRPr="008B4943">
              <w:rPr>
                <w:rFonts w:asciiTheme="majorBidi" w:hAnsiTheme="majorBidi" w:cstheme="majorBidi"/>
              </w:rPr>
              <w:t>6</w:t>
            </w:r>
            <w:r w:rsidRPr="008B4943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5535027B" w14:textId="7B4333BD" w:rsidR="004225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890" w:type="dxa"/>
          </w:tcPr>
          <w:p w14:paraId="2121577E" w14:textId="17305CBE" w:rsidR="004225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9</w:t>
            </w:r>
            <w:r w:rsidR="003832A6" w:rsidRPr="008B4943">
              <w:rPr>
                <w:rFonts w:asciiTheme="majorBidi" w:hAnsiTheme="majorBidi"/>
                <w:cs/>
              </w:rPr>
              <w:t>.</w:t>
            </w:r>
            <w:r w:rsidRPr="008B4943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706" w:type="dxa"/>
          </w:tcPr>
          <w:p w14:paraId="326E7262" w14:textId="2184FB3D" w:rsidR="004225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3</w:t>
            </w:r>
          </w:p>
        </w:tc>
      </w:tr>
      <w:tr w:rsidR="0042259A" w:rsidRPr="008B4943" w14:paraId="442585F3" w14:textId="77777777" w:rsidTr="00910D59">
        <w:trPr>
          <w:trHeight w:val="20"/>
        </w:trPr>
        <w:tc>
          <w:tcPr>
            <w:tcW w:w="3510" w:type="dxa"/>
          </w:tcPr>
          <w:p w14:paraId="3B338946" w14:textId="0AEC7A73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   </w:t>
            </w:r>
            <w:r w:rsidR="00A679BA" w:rsidRPr="008B4943">
              <w:rPr>
                <w:rFonts w:asciiTheme="majorBidi" w:hAnsiTheme="majorBidi" w:cstheme="majorBidi"/>
              </w:rPr>
              <w:t>6</w:t>
            </w:r>
            <w:r w:rsidRPr="008B4943">
              <w:rPr>
                <w:rFonts w:asciiTheme="majorBidi" w:hAnsiTheme="majorBidi"/>
                <w:cs/>
              </w:rPr>
              <w:t xml:space="preserve"> - </w:t>
            </w:r>
            <w:r w:rsidR="00DA349A"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2</w:t>
            </w:r>
            <w:r w:rsidRPr="008B4943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432626E9" w14:textId="76E238CC" w:rsidR="004225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890" w:type="dxa"/>
          </w:tcPr>
          <w:p w14:paraId="22DF70EB" w14:textId="48158A0A" w:rsidR="0042259A" w:rsidRPr="008B4943" w:rsidRDefault="003832A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2</w:t>
            </w:r>
            <w:r w:rsidRPr="008B4943">
              <w:rPr>
                <w:rFonts w:asciiTheme="majorBidi" w:hAnsiTheme="majorBidi"/>
                <w:cs/>
              </w:rPr>
              <w:t>.</w:t>
            </w:r>
            <w:r w:rsidR="00A679BA" w:rsidRPr="008B4943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706" w:type="dxa"/>
          </w:tcPr>
          <w:p w14:paraId="03613B1D" w14:textId="78D2520A" w:rsidR="004225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3</w:t>
            </w:r>
          </w:p>
        </w:tc>
      </w:tr>
      <w:tr w:rsidR="0042259A" w:rsidRPr="008B4943" w14:paraId="122669E8" w14:textId="77777777" w:rsidTr="00910D59">
        <w:trPr>
          <w:trHeight w:val="20"/>
        </w:trPr>
        <w:tc>
          <w:tcPr>
            <w:tcW w:w="3510" w:type="dxa"/>
          </w:tcPr>
          <w:p w14:paraId="6E90A0E1" w14:textId="3C6B88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   </w:t>
            </w:r>
            <w:r w:rsidR="008C0C07" w:rsidRPr="008B4943">
              <w:rPr>
                <w:rFonts w:asciiTheme="majorBidi" w:hAnsiTheme="majorBidi"/>
                <w:cs/>
              </w:rPr>
              <w:t>มา</w:t>
            </w:r>
            <w:r w:rsidRPr="008B4943">
              <w:rPr>
                <w:rFonts w:asciiTheme="majorBidi" w:hAnsiTheme="majorBidi"/>
                <w:cs/>
              </w:rPr>
              <w:t xml:space="preserve">กว่า </w:t>
            </w:r>
            <w:r w:rsidR="008C0C07"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2</w:t>
            </w:r>
            <w:r w:rsidRPr="008B4943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D78BD44" w14:textId="08FFE3FB" w:rsidR="004225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890" w:type="dxa"/>
          </w:tcPr>
          <w:p w14:paraId="37D3FAB4" w14:textId="61602885" w:rsidR="004225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62</w:t>
            </w:r>
            <w:r w:rsidR="003832A6" w:rsidRPr="008B4943">
              <w:rPr>
                <w:rFonts w:asciiTheme="majorBidi" w:hAnsiTheme="majorBidi"/>
                <w:cs/>
              </w:rPr>
              <w:t>.</w:t>
            </w:r>
            <w:r w:rsidRPr="008B4943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38E707E3" w14:textId="5567B856" w:rsidR="004225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23</w:t>
            </w:r>
          </w:p>
        </w:tc>
      </w:tr>
      <w:tr w:rsidR="0042259A" w:rsidRPr="008B4943" w14:paraId="456C802A" w14:textId="77777777" w:rsidTr="00910D59">
        <w:trPr>
          <w:trHeight w:val="20"/>
        </w:trPr>
        <w:tc>
          <w:tcPr>
            <w:tcW w:w="3510" w:type="dxa"/>
          </w:tcPr>
          <w:p w14:paraId="66B9A5F9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B21203D" w14:textId="4FDB4CE4" w:rsidR="004225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4</w:t>
            </w:r>
            <w:r w:rsidR="003832A6" w:rsidRPr="008B4943">
              <w:rPr>
                <w:rFonts w:asciiTheme="majorBidi" w:hAnsiTheme="majorBidi" w:cstheme="majorBidi"/>
                <w:b/>
                <w:bCs/>
              </w:rPr>
              <w:t>,</w:t>
            </w:r>
            <w:r w:rsidRPr="008B4943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890" w:type="dxa"/>
          </w:tcPr>
          <w:p w14:paraId="1211FCDD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46444DE1" w14:textId="12EBB497" w:rsidR="0042259A" w:rsidRPr="008B4943" w:rsidRDefault="00C2491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92</w:t>
            </w:r>
            <w:r w:rsidR="004E7747" w:rsidRPr="008B4943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</w:tr>
      <w:tr w:rsidR="0042259A" w:rsidRPr="008B4943" w14:paraId="651E7B3C" w14:textId="77777777" w:rsidTr="00910D59">
        <w:trPr>
          <w:trHeight w:val="20"/>
        </w:trPr>
        <w:tc>
          <w:tcPr>
            <w:tcW w:w="3510" w:type="dxa"/>
          </w:tcPr>
          <w:p w14:paraId="6E7D9369" w14:textId="36C22D96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8B4943">
              <w:rPr>
                <w:rFonts w:asciiTheme="majorBidi" w:hAnsiTheme="majorBidi" w:cstheme="majorBidi"/>
                <w:cs/>
              </w:rPr>
              <w:t xml:space="preserve"> ค่าเผื่อ</w:t>
            </w:r>
            <w:r w:rsidR="00F31B7D" w:rsidRPr="008B4943">
              <w:rPr>
                <w:rFonts w:asciiTheme="majorBidi" w:hAnsiTheme="majorBidi" w:cstheme="majorBidi"/>
                <w:cs/>
              </w:rPr>
              <w:t>ผลขาดทุนจากการด้อยค่า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28D2046" w14:textId="61ABB76B" w:rsidR="0042259A" w:rsidRPr="008B4943" w:rsidRDefault="003832A6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="004E7747" w:rsidRPr="008B4943">
              <w:rPr>
                <w:rFonts w:asciiTheme="majorBidi" w:hAnsiTheme="majorBidi" w:cstheme="majorBidi" w:hint="cs"/>
                <w:cs/>
              </w:rPr>
              <w:t>928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90" w:type="dxa"/>
          </w:tcPr>
          <w:p w14:paraId="1C0A8B6B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6" w:type="dxa"/>
            <w:tcBorders>
              <w:top w:val="double" w:sz="4" w:space="0" w:color="auto"/>
            </w:tcBorders>
          </w:tcPr>
          <w:p w14:paraId="3ED0A388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b/>
                <w:bCs/>
              </w:rPr>
            </w:pPr>
          </w:p>
        </w:tc>
      </w:tr>
      <w:tr w:rsidR="0042259A" w:rsidRPr="008B4943" w14:paraId="1085E8D9" w14:textId="77777777" w:rsidTr="00910D59">
        <w:trPr>
          <w:trHeight w:val="20"/>
        </w:trPr>
        <w:tc>
          <w:tcPr>
            <w:tcW w:w="3510" w:type="dxa"/>
          </w:tcPr>
          <w:p w14:paraId="5D6A9D0A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E176637" w14:textId="4F12EBF4" w:rsidR="0042259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3</w:t>
            </w:r>
            <w:r w:rsidR="003832A6" w:rsidRPr="008B4943">
              <w:rPr>
                <w:rFonts w:asciiTheme="majorBidi" w:hAnsiTheme="majorBidi" w:cstheme="majorBidi"/>
                <w:b/>
                <w:bCs/>
              </w:rPr>
              <w:t>,</w:t>
            </w:r>
            <w:r w:rsidR="004E7747" w:rsidRPr="008B4943">
              <w:rPr>
                <w:rFonts w:asciiTheme="majorBidi" w:hAnsiTheme="majorBidi" w:cstheme="majorBidi"/>
                <w:b/>
                <w:bCs/>
              </w:rPr>
              <w:t>357</w:t>
            </w:r>
          </w:p>
        </w:tc>
        <w:tc>
          <w:tcPr>
            <w:tcW w:w="1890" w:type="dxa"/>
          </w:tcPr>
          <w:p w14:paraId="7B0B5DA7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6" w:type="dxa"/>
          </w:tcPr>
          <w:p w14:paraId="7E57FCB0" w14:textId="77777777" w:rsidR="0042259A" w:rsidRPr="008B4943" w:rsidRDefault="004225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b/>
                <w:bCs/>
              </w:rPr>
            </w:pPr>
          </w:p>
        </w:tc>
      </w:tr>
    </w:tbl>
    <w:p w14:paraId="7C427883" w14:textId="77777777" w:rsidR="00F20DB7" w:rsidRPr="008B4943" w:rsidRDefault="00F20DB7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</w:p>
    <w:tbl>
      <w:tblPr>
        <w:tblStyle w:val="TableGrid"/>
        <w:tblW w:w="89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800"/>
        <w:gridCol w:w="1890"/>
        <w:gridCol w:w="1706"/>
      </w:tblGrid>
      <w:tr w:rsidR="007C39C4" w:rsidRPr="008B4943" w14:paraId="55D99FCC" w14:textId="77777777" w:rsidTr="00910D5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1D1635D3" w14:textId="77777777" w:rsidR="007C39C4" w:rsidRPr="008B4943" w:rsidRDefault="007C39C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6" w:type="dxa"/>
            <w:gridSpan w:val="3"/>
            <w:vAlign w:val="bottom"/>
          </w:tcPr>
          <w:p w14:paraId="781B996B" w14:textId="34E89601" w:rsidR="007C39C4" w:rsidRPr="008B4943" w:rsidRDefault="007C39C4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D1571" w:rsidRPr="008B4943" w14:paraId="6722A31A" w14:textId="77777777" w:rsidTr="00910D5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18D42DC1" w14:textId="797C53AE" w:rsidR="008D1571" w:rsidRPr="008B4943" w:rsidRDefault="008D1571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679BA"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07E40"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8C0C07" w:rsidRPr="008B494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679BA"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</w:tcPr>
          <w:p w14:paraId="1EEBF405" w14:textId="77777777" w:rsidR="008D1571" w:rsidRPr="008B4943" w:rsidRDefault="008D157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890" w:type="dxa"/>
            <w:vAlign w:val="bottom"/>
          </w:tcPr>
          <w:p w14:paraId="3E58B094" w14:textId="77777777" w:rsidR="008D1571" w:rsidRPr="008B4943" w:rsidRDefault="008D157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อัตราขาดทุน</w:t>
            </w:r>
          </w:p>
          <w:p w14:paraId="6B7AE95E" w14:textId="77777777" w:rsidR="008D1571" w:rsidRPr="008B4943" w:rsidRDefault="008D157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ถัวเฉลี่ย</w:t>
            </w:r>
          </w:p>
        </w:tc>
        <w:tc>
          <w:tcPr>
            <w:tcW w:w="1706" w:type="dxa"/>
            <w:vAlign w:val="bottom"/>
          </w:tcPr>
          <w:p w14:paraId="42002590" w14:textId="77777777" w:rsidR="007C39C4" w:rsidRPr="008B4943" w:rsidRDefault="008D157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6D90CD58" w14:textId="130500E6" w:rsidR="008D1571" w:rsidRPr="008B4943" w:rsidRDefault="008D157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</w:tr>
      <w:tr w:rsidR="008D1571" w:rsidRPr="008B4943" w14:paraId="5A306B8D" w14:textId="77777777" w:rsidTr="00910D59">
        <w:trPr>
          <w:trHeight w:val="80"/>
          <w:tblHeader/>
        </w:trPr>
        <w:tc>
          <w:tcPr>
            <w:tcW w:w="3510" w:type="dxa"/>
            <w:shd w:val="clear" w:color="auto" w:fill="auto"/>
          </w:tcPr>
          <w:p w14:paraId="36D7F948" w14:textId="77777777" w:rsidR="008D1571" w:rsidRPr="008B4943" w:rsidRDefault="008D157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41A44F71" w14:textId="77777777" w:rsidR="008D1571" w:rsidRPr="008B4943" w:rsidRDefault="008D157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  <w:tc>
          <w:tcPr>
            <w:tcW w:w="1890" w:type="dxa"/>
          </w:tcPr>
          <w:p w14:paraId="0EE59B24" w14:textId="77777777" w:rsidR="008D1571" w:rsidRPr="008B4943" w:rsidRDefault="008D157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1706" w:type="dxa"/>
          </w:tcPr>
          <w:p w14:paraId="7AC106D7" w14:textId="77777777" w:rsidR="008D1571" w:rsidRPr="008B4943" w:rsidRDefault="008D157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54D7E" w:rsidRPr="008B4943" w14:paraId="1EF072C4" w14:textId="77777777" w:rsidTr="00910D59">
        <w:trPr>
          <w:trHeight w:val="20"/>
        </w:trPr>
        <w:tc>
          <w:tcPr>
            <w:tcW w:w="3510" w:type="dxa"/>
            <w:shd w:val="clear" w:color="auto" w:fill="auto"/>
          </w:tcPr>
          <w:p w14:paraId="0E9AED66" w14:textId="7C7F41F3" w:rsidR="00954D7E" w:rsidRPr="008B4943" w:rsidRDefault="00954D7E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6892081E" w14:textId="30C04B88" w:rsidR="00954D7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2</w:t>
            </w:r>
            <w:r w:rsidR="00954D7E" w:rsidRPr="008B4943">
              <w:rPr>
                <w:rFonts w:asciiTheme="majorBidi" w:hAnsiTheme="majorBidi" w:cstheme="majorBidi"/>
              </w:rPr>
              <w:t>,</w:t>
            </w:r>
            <w:r w:rsidRPr="008B4943">
              <w:rPr>
                <w:rFonts w:asciiTheme="majorBidi" w:hAnsiTheme="majorBidi" w:cstheme="majorBidi"/>
              </w:rPr>
              <w:t>652</w:t>
            </w:r>
          </w:p>
        </w:tc>
        <w:tc>
          <w:tcPr>
            <w:tcW w:w="1890" w:type="dxa"/>
          </w:tcPr>
          <w:p w14:paraId="13BB46E2" w14:textId="69FE9E7F" w:rsidR="00954D7E" w:rsidRPr="008B4943" w:rsidRDefault="001B73B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06" w:type="dxa"/>
          </w:tcPr>
          <w:p w14:paraId="5F6E20E2" w14:textId="07AA3E61" w:rsidR="00954D7E" w:rsidRPr="008B4943" w:rsidRDefault="001B73B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54D7E" w:rsidRPr="008B4943" w14:paraId="141072EB" w14:textId="77777777" w:rsidTr="00910D59">
        <w:trPr>
          <w:trHeight w:val="20"/>
        </w:trPr>
        <w:tc>
          <w:tcPr>
            <w:tcW w:w="3510" w:type="dxa"/>
            <w:shd w:val="clear" w:color="auto" w:fill="auto"/>
          </w:tcPr>
          <w:p w14:paraId="08E820A6" w14:textId="56155E5D" w:rsidR="00954D7E" w:rsidRPr="008B4943" w:rsidRDefault="00954D7E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0" w:type="dxa"/>
          </w:tcPr>
          <w:p w14:paraId="4C3922FF" w14:textId="77777777" w:rsidR="00954D7E" w:rsidRPr="008B4943" w:rsidRDefault="00954D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C3B742E" w14:textId="77777777" w:rsidR="00954D7E" w:rsidRPr="008B4943" w:rsidRDefault="00954D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</w:tcPr>
          <w:p w14:paraId="08F4027F" w14:textId="77777777" w:rsidR="00954D7E" w:rsidRPr="008B4943" w:rsidRDefault="00954D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</w:tr>
      <w:tr w:rsidR="00954D7E" w:rsidRPr="008B4943" w14:paraId="56F86EE9" w14:textId="77777777" w:rsidTr="00533970">
        <w:trPr>
          <w:trHeight w:val="20"/>
        </w:trPr>
        <w:tc>
          <w:tcPr>
            <w:tcW w:w="3510" w:type="dxa"/>
            <w:shd w:val="clear" w:color="auto" w:fill="auto"/>
          </w:tcPr>
          <w:p w14:paraId="7D8305F4" w14:textId="40D05564" w:rsidR="00954D7E" w:rsidRPr="008B4943" w:rsidRDefault="00954D7E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 xml:space="preserve">น้อยกว่า 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2688509C" w14:textId="22339BAA" w:rsidR="00954D7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1890" w:type="dxa"/>
            <w:shd w:val="clear" w:color="auto" w:fill="auto"/>
          </w:tcPr>
          <w:p w14:paraId="55E41FC3" w14:textId="49360241" w:rsidR="00954D7E" w:rsidRPr="008B4943" w:rsidRDefault="00C2491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94</w:t>
            </w:r>
            <w:r w:rsidRPr="008B4943">
              <w:rPr>
                <w:rFonts w:asciiTheme="majorBidi" w:hAnsiTheme="majorBidi"/>
                <w:cs/>
              </w:rPr>
              <w:t>.</w:t>
            </w:r>
            <w:r w:rsidRPr="008B4943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706" w:type="dxa"/>
            <w:shd w:val="clear" w:color="auto" w:fill="auto"/>
          </w:tcPr>
          <w:p w14:paraId="333D6FD8" w14:textId="48361966" w:rsidR="00954D7E" w:rsidRPr="008B4943" w:rsidRDefault="00C2491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89</w:t>
            </w:r>
            <w:r w:rsidR="004E7747" w:rsidRPr="008B4943">
              <w:rPr>
                <w:rFonts w:asciiTheme="majorBidi" w:hAnsiTheme="majorBidi" w:cstheme="majorBidi"/>
              </w:rPr>
              <w:t>4</w:t>
            </w:r>
          </w:p>
        </w:tc>
      </w:tr>
      <w:tr w:rsidR="00954D7E" w:rsidRPr="008B4943" w14:paraId="1CECD4DF" w14:textId="77777777" w:rsidTr="00533970">
        <w:trPr>
          <w:trHeight w:val="20"/>
        </w:trPr>
        <w:tc>
          <w:tcPr>
            <w:tcW w:w="3510" w:type="dxa"/>
            <w:shd w:val="clear" w:color="auto" w:fill="auto"/>
          </w:tcPr>
          <w:p w14:paraId="20BCDC34" w14:textId="18C5EEBE" w:rsidR="00954D7E" w:rsidRPr="008B4943" w:rsidRDefault="00954D7E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085884E5" w14:textId="38F0F45D" w:rsidR="00954D7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3069821B" w14:textId="3E4419E0" w:rsidR="00954D7E" w:rsidRPr="008B4943" w:rsidRDefault="00954D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</w:t>
            </w:r>
            <w:r w:rsidRPr="008B4943">
              <w:rPr>
                <w:rFonts w:asciiTheme="majorBidi" w:hAnsiTheme="majorBidi" w:cstheme="majorBidi"/>
                <w:cs/>
              </w:rPr>
              <w:t>.</w:t>
            </w:r>
            <w:r w:rsidR="00A679BA" w:rsidRPr="008B4943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706" w:type="dxa"/>
            <w:shd w:val="clear" w:color="auto" w:fill="auto"/>
          </w:tcPr>
          <w:p w14:paraId="5488BDF9" w14:textId="70741AD3" w:rsidR="00954D7E" w:rsidRPr="008B4943" w:rsidRDefault="00954D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54D7E" w:rsidRPr="008B4943" w14:paraId="40294744" w14:textId="77777777" w:rsidTr="00533970">
        <w:trPr>
          <w:trHeight w:val="20"/>
        </w:trPr>
        <w:tc>
          <w:tcPr>
            <w:tcW w:w="3510" w:type="dxa"/>
            <w:shd w:val="clear" w:color="auto" w:fill="auto"/>
          </w:tcPr>
          <w:p w14:paraId="7DAF1C22" w14:textId="3C9DEFF5" w:rsidR="00954D7E" w:rsidRPr="008B4943" w:rsidRDefault="00954D7E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8B49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41D73AF7" w14:textId="2D1A2E2D" w:rsidR="00954D7E" w:rsidRPr="008B4943" w:rsidRDefault="00954D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0BF0E9A8" w14:textId="657AC4D2" w:rsidR="00954D7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3</w:t>
            </w:r>
            <w:r w:rsidR="00954D7E" w:rsidRPr="008B4943">
              <w:rPr>
                <w:rFonts w:asciiTheme="majorBidi" w:hAnsiTheme="majorBidi" w:cstheme="majorBidi"/>
                <w:cs/>
              </w:rPr>
              <w:t>.</w:t>
            </w:r>
            <w:r w:rsidRPr="008B4943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706" w:type="dxa"/>
            <w:shd w:val="clear" w:color="auto" w:fill="auto"/>
          </w:tcPr>
          <w:p w14:paraId="2D0BFE58" w14:textId="009C259F" w:rsidR="00954D7E" w:rsidRPr="008B4943" w:rsidRDefault="00954D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54D7E" w:rsidRPr="008B4943" w14:paraId="288E39A8" w14:textId="77777777" w:rsidTr="00533970">
        <w:trPr>
          <w:trHeight w:val="20"/>
        </w:trPr>
        <w:tc>
          <w:tcPr>
            <w:tcW w:w="3510" w:type="dxa"/>
            <w:shd w:val="clear" w:color="auto" w:fill="auto"/>
          </w:tcPr>
          <w:p w14:paraId="2783E7A7" w14:textId="74C0F80E" w:rsidR="00954D7E" w:rsidRPr="008B4943" w:rsidRDefault="00954D7E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 xml:space="preserve">มากกว่า </w:t>
            </w:r>
            <w:r w:rsidR="008C0C07" w:rsidRPr="008B49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A5AC12C" w14:textId="638D6B81" w:rsidR="00954D7E" w:rsidRPr="008B4943" w:rsidRDefault="00954D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49F1C68F" w14:textId="5A27F2BE" w:rsidR="00954D7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70</w:t>
            </w:r>
            <w:r w:rsidR="00954D7E" w:rsidRPr="008B4943">
              <w:rPr>
                <w:rFonts w:asciiTheme="majorBidi" w:hAnsiTheme="majorBidi" w:cstheme="majorBidi"/>
                <w:cs/>
              </w:rPr>
              <w:t>.</w:t>
            </w:r>
            <w:r w:rsidRPr="008B4943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14:paraId="52C9F379" w14:textId="6CBB8E25" w:rsidR="00954D7E" w:rsidRPr="008B4943" w:rsidRDefault="00954D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3</w:t>
            </w:r>
          </w:p>
        </w:tc>
      </w:tr>
      <w:tr w:rsidR="00954D7E" w:rsidRPr="008B4943" w14:paraId="0AE02D3C" w14:textId="77777777" w:rsidTr="00533970">
        <w:trPr>
          <w:trHeight w:val="20"/>
        </w:trPr>
        <w:tc>
          <w:tcPr>
            <w:tcW w:w="3510" w:type="dxa"/>
            <w:shd w:val="clear" w:color="auto" w:fill="auto"/>
          </w:tcPr>
          <w:p w14:paraId="5DC12489" w14:textId="55341AAE" w:rsidR="00954D7E" w:rsidRPr="008B4943" w:rsidRDefault="00954D7E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5A38F88" w14:textId="572807FD" w:rsidR="00954D7E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3</w:t>
            </w:r>
            <w:r w:rsidR="00954D7E" w:rsidRPr="008B4943">
              <w:rPr>
                <w:rFonts w:asciiTheme="majorBidi" w:hAnsiTheme="majorBidi" w:cstheme="majorBidi"/>
                <w:b/>
                <w:bCs/>
              </w:rPr>
              <w:t>,</w:t>
            </w:r>
            <w:r w:rsidRPr="008B4943">
              <w:rPr>
                <w:rFonts w:asciiTheme="majorBidi" w:hAnsiTheme="majorBidi" w:cstheme="majorBidi"/>
                <w:b/>
                <w:bCs/>
              </w:rPr>
              <w:t>634</w:t>
            </w:r>
          </w:p>
        </w:tc>
        <w:tc>
          <w:tcPr>
            <w:tcW w:w="1890" w:type="dxa"/>
            <w:shd w:val="clear" w:color="auto" w:fill="auto"/>
          </w:tcPr>
          <w:p w14:paraId="1FC209DE" w14:textId="77777777" w:rsidR="00954D7E" w:rsidRPr="008B4943" w:rsidRDefault="00954D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CD4E5" w14:textId="7A09D782" w:rsidR="00954D7E" w:rsidRPr="008B4943" w:rsidRDefault="00C24912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90</w:t>
            </w:r>
            <w:r w:rsidR="004E7747" w:rsidRPr="008B4943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</w:tr>
      <w:tr w:rsidR="00954D7E" w:rsidRPr="008B4943" w14:paraId="7A7B4020" w14:textId="77777777" w:rsidTr="00533970">
        <w:trPr>
          <w:trHeight w:val="20"/>
        </w:trPr>
        <w:tc>
          <w:tcPr>
            <w:tcW w:w="3510" w:type="dxa"/>
            <w:shd w:val="clear" w:color="auto" w:fill="auto"/>
          </w:tcPr>
          <w:p w14:paraId="42E345BB" w14:textId="3C98DFA5" w:rsidR="00954D7E" w:rsidRPr="008B4943" w:rsidRDefault="00954D7E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28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31B7D"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3F6F5A5" w14:textId="6A794856" w:rsidR="00954D7E" w:rsidRPr="008B4943" w:rsidRDefault="00954D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(</w:t>
            </w:r>
            <w:r w:rsidR="004E7747" w:rsidRPr="008B4943">
              <w:rPr>
                <w:rFonts w:asciiTheme="majorBidi" w:hAnsiTheme="majorBidi" w:cstheme="majorBidi" w:hint="cs"/>
                <w:cs/>
              </w:rPr>
              <w:t>907</w:t>
            </w:r>
            <w:r w:rsidRPr="008B494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71B4359E" w14:textId="77777777" w:rsidR="00954D7E" w:rsidRPr="008B4943" w:rsidRDefault="00954D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  <w:tcBorders>
              <w:top w:val="double" w:sz="4" w:space="0" w:color="auto"/>
            </w:tcBorders>
            <w:shd w:val="clear" w:color="auto" w:fill="auto"/>
          </w:tcPr>
          <w:p w14:paraId="45EB99E2" w14:textId="77777777" w:rsidR="00954D7E" w:rsidRPr="008B4943" w:rsidRDefault="00954D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</w:p>
        </w:tc>
      </w:tr>
      <w:tr w:rsidR="00954D7E" w:rsidRPr="008B4943" w14:paraId="2DA23ECB" w14:textId="77777777" w:rsidTr="00533970">
        <w:trPr>
          <w:trHeight w:val="20"/>
        </w:trPr>
        <w:tc>
          <w:tcPr>
            <w:tcW w:w="3510" w:type="dxa"/>
            <w:shd w:val="clear" w:color="auto" w:fill="auto"/>
          </w:tcPr>
          <w:p w14:paraId="2A6C2255" w14:textId="444FB9D4" w:rsidR="00954D7E" w:rsidRPr="008B4943" w:rsidRDefault="00954D7E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16DE927" w14:textId="24CFDAA7" w:rsidR="00954D7E" w:rsidRPr="008B4943" w:rsidRDefault="004E7747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2,727</w:t>
            </w:r>
          </w:p>
        </w:tc>
        <w:tc>
          <w:tcPr>
            <w:tcW w:w="1890" w:type="dxa"/>
            <w:shd w:val="clear" w:color="auto" w:fill="auto"/>
          </w:tcPr>
          <w:p w14:paraId="538D3A9D" w14:textId="77777777" w:rsidR="00954D7E" w:rsidRPr="008B4943" w:rsidRDefault="00954D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  <w:shd w:val="clear" w:color="auto" w:fill="auto"/>
          </w:tcPr>
          <w:p w14:paraId="029BCA08" w14:textId="77777777" w:rsidR="00954D7E" w:rsidRPr="008B4943" w:rsidRDefault="00954D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F923904" w14:textId="3972C9AF" w:rsidR="006412CD" w:rsidRPr="008B4943" w:rsidRDefault="006412CD" w:rsidP="008B4943">
      <w:pPr>
        <w:ind w:left="567" w:hanging="567"/>
      </w:pPr>
    </w:p>
    <w:p w14:paraId="691CD4FF" w14:textId="62FF45EC" w:rsidR="0077180B" w:rsidRPr="008B4943" w:rsidRDefault="0077180B" w:rsidP="008B4943">
      <w:pPr>
        <w:ind w:left="567" w:hanging="141"/>
        <w:jc w:val="thaiDistribute"/>
        <w:rPr>
          <w:rFonts w:asciiTheme="majorBidi" w:hAnsiTheme="majorBidi" w:cstheme="majorBidi"/>
        </w:rPr>
      </w:pPr>
      <w:r w:rsidRPr="008B4943">
        <w:rPr>
          <w:rFonts w:ascii="Cordia New" w:hAnsi="Cordia New" w:cs="Cordia New"/>
          <w:sz w:val="28"/>
          <w:szCs w:val="28"/>
        </w:rPr>
        <w:tab/>
      </w:r>
      <w:r w:rsidRPr="008B4943">
        <w:rPr>
          <w:rFonts w:ascii="Cordia New" w:hAnsi="Cordia New" w:cs="Cordia New"/>
          <w:sz w:val="28"/>
          <w:szCs w:val="28"/>
        </w:rPr>
        <w:tab/>
      </w:r>
      <w:r w:rsidRPr="008B4943">
        <w:rPr>
          <w:rFonts w:asciiTheme="majorBidi" w:hAnsiTheme="majorBidi" w:cstheme="majorBidi"/>
          <w:cs/>
        </w:rPr>
        <w:t>ในระหว่างงวด</w:t>
      </w:r>
      <w:r w:rsidR="00F31B7D" w:rsidRPr="008B4943">
        <w:rPr>
          <w:rFonts w:asciiTheme="majorBidi" w:hAnsiTheme="majorBidi" w:cstheme="majorBidi"/>
          <w:cs/>
        </w:rPr>
        <w:t>หก</w:t>
      </w:r>
      <w:r w:rsidRPr="008B4943">
        <w:rPr>
          <w:rFonts w:asciiTheme="majorBidi" w:hAnsiTheme="majorBidi" w:cstheme="majorBidi"/>
          <w:cs/>
        </w:rPr>
        <w:t xml:space="preserve">เดือนสิ้นสุดวันที่ </w:t>
      </w:r>
      <w:r w:rsidR="00A679BA" w:rsidRPr="008B4943">
        <w:rPr>
          <w:rFonts w:asciiTheme="majorBidi" w:hAnsiTheme="majorBidi" w:cstheme="majorBidi"/>
        </w:rPr>
        <w:t>30</w:t>
      </w:r>
      <w:r w:rsidRPr="008B4943">
        <w:rPr>
          <w:rFonts w:asciiTheme="majorBidi" w:hAnsiTheme="majorBidi" w:cstheme="majorBidi"/>
          <w:cs/>
        </w:rPr>
        <w:t xml:space="preserve"> มิถุนายน </w:t>
      </w:r>
      <w:r w:rsidR="00A679BA" w:rsidRPr="008B4943">
        <w:rPr>
          <w:rFonts w:asciiTheme="majorBidi" w:hAnsiTheme="majorBidi" w:cstheme="majorBidi"/>
        </w:rPr>
        <w:t>2563</w:t>
      </w:r>
      <w:r w:rsidRPr="008B4943">
        <w:rPr>
          <w:rFonts w:asciiTheme="majorBidi" w:hAnsiTheme="majorBidi" w:cstheme="majorBidi"/>
          <w:cs/>
        </w:rPr>
        <w:t xml:space="preserve"> ลูกหนี้การค้ารายหนึ่งของ</w:t>
      </w:r>
      <w:r w:rsidR="00A679BA" w:rsidRPr="008B4943">
        <w:rPr>
          <w:rFonts w:asciiTheme="majorBidi" w:hAnsiTheme="majorBidi" w:cstheme="majorBidi" w:hint="cs"/>
          <w:cs/>
        </w:rPr>
        <w:t>กลุ่ม</w:t>
      </w:r>
      <w:r w:rsidRPr="008B4943">
        <w:rPr>
          <w:rFonts w:asciiTheme="majorBidi" w:hAnsiTheme="majorBidi" w:cstheme="majorBidi"/>
          <w:cs/>
        </w:rPr>
        <w:t xml:space="preserve">บริษัทเข้าสู่กระบวนการฟื้นฟูกิจการภายใต้การพิจารณาของศาลล้มละลายกลาง </w:t>
      </w:r>
      <w:r w:rsidR="00A679BA" w:rsidRPr="008B4943">
        <w:rPr>
          <w:rFonts w:asciiTheme="majorBidi" w:hAnsiTheme="majorBidi" w:cstheme="majorBidi" w:hint="cs"/>
          <w:cs/>
        </w:rPr>
        <w:t>กลุ่ม</w:t>
      </w:r>
      <w:r w:rsidRPr="008B4943">
        <w:rPr>
          <w:rFonts w:asciiTheme="majorBidi" w:hAnsiTheme="majorBidi" w:cstheme="majorBidi"/>
          <w:cs/>
        </w:rPr>
        <w:t>บริษัทจึงตั้งค่าเผื่อผลขาดทุนจากการด้อยค่า</w:t>
      </w:r>
      <w:r w:rsidR="00F31B7D" w:rsidRPr="008B4943">
        <w:rPr>
          <w:rFonts w:asciiTheme="majorBidi" w:hAnsiTheme="majorBidi" w:cstheme="majorBidi"/>
          <w:cs/>
        </w:rPr>
        <w:t>ลูกหนี้ดังกล่าว</w:t>
      </w:r>
      <w:r w:rsidRPr="008B4943">
        <w:rPr>
          <w:rFonts w:asciiTheme="majorBidi" w:hAnsiTheme="majorBidi" w:cstheme="majorBidi"/>
          <w:cs/>
        </w:rPr>
        <w:t>เพิ่มขึ้นเพื่อสะท้อนถึงฐานะความเสี่ยงด้านเครดิตของลูกหนี้รายดังกล่าว</w:t>
      </w:r>
    </w:p>
    <w:p w14:paraId="03B0035D" w14:textId="77777777" w:rsidR="0077180B" w:rsidRPr="008B4943" w:rsidRDefault="0077180B" w:rsidP="008B4943">
      <w:pPr>
        <w:ind w:left="567" w:hanging="567"/>
      </w:pPr>
    </w:p>
    <w:tbl>
      <w:tblPr>
        <w:tblW w:w="887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2"/>
        <w:gridCol w:w="1440"/>
        <w:gridCol w:w="247"/>
        <w:gridCol w:w="1367"/>
      </w:tblGrid>
      <w:tr w:rsidR="00F20DB7" w:rsidRPr="008B4943" w14:paraId="0117C69E" w14:textId="77777777" w:rsidTr="00F20DB7">
        <w:trPr>
          <w:trHeight w:val="20"/>
          <w:tblHeader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E63E6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b/>
                <w:bCs/>
                <w:i/>
                <w:iCs/>
                <w:cs/>
              </w:rPr>
              <w:lastRenderedPageBreak/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B3F8D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ind w:right="-109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41EBA0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3F92613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183695A6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F20DB7" w:rsidRPr="008B4943" w14:paraId="52AA9F44" w14:textId="77777777" w:rsidTr="00F20DB7">
        <w:trPr>
          <w:trHeight w:val="20"/>
          <w:tblHeader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</w:tcPr>
          <w:p w14:paraId="082B4F8D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 w:rsidDel="00B75B12">
              <w:rPr>
                <w:i/>
                <w:iCs/>
                <w:color w:val="0000FF"/>
                <w:cs/>
              </w:rPr>
              <w:t xml:space="preserve"> </w:t>
            </w: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9797E3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B494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20DB7" w:rsidRPr="008B4943" w14:paraId="683B7964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CD3F2" w14:textId="71297463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A679BA" w:rsidRPr="008B4943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DA349A" w:rsidRPr="008B4943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8B494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="00A679BA" w:rsidRPr="008B4943">
              <w:rPr>
                <w:rFonts w:asciiTheme="majorBidi" w:hAnsiTheme="majorBidi" w:cstheme="majorBidi"/>
                <w:b/>
                <w:bCs/>
                <w:i/>
                <w:iCs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4BEF9C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F3427E2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EEAFEBE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</w:p>
        </w:tc>
      </w:tr>
      <w:tr w:rsidR="00F20DB7" w:rsidRPr="008B4943" w14:paraId="5C3B00E5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CDE46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>ยังไม่</w:t>
            </w:r>
            <w:r w:rsidRPr="008B4943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D80151" w14:textId="761FE508" w:rsidR="00F20DB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</w:pPr>
            <w:r w:rsidRPr="008B4943">
              <w:t>8</w:t>
            </w:r>
            <w:r w:rsidR="00F20DB7" w:rsidRPr="008B4943">
              <w:t>,</w:t>
            </w:r>
            <w:r w:rsidRPr="008B4943">
              <w:t>678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B74AC1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5BBAF26" w14:textId="2A90ECB1" w:rsidR="00F20DB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</w:pPr>
            <w:r w:rsidRPr="008B4943">
              <w:t>6</w:t>
            </w:r>
            <w:r w:rsidR="00F20DB7" w:rsidRPr="008B4943">
              <w:t>,</w:t>
            </w:r>
            <w:r w:rsidRPr="008B4943">
              <w:t>420</w:t>
            </w:r>
          </w:p>
        </w:tc>
      </w:tr>
      <w:tr w:rsidR="00F20DB7" w:rsidRPr="008B4943" w14:paraId="1D2B9DC6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E44F4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C836D4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EC5C53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D9EB8FE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</w:p>
        </w:tc>
      </w:tr>
      <w:tr w:rsidR="00F20DB7" w:rsidRPr="008B4943" w14:paraId="2465343B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082EE" w14:textId="5E4EA3BB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A679BA" w:rsidRPr="008B4943">
              <w:rPr>
                <w:rFonts w:asciiTheme="majorBidi" w:hAnsiTheme="majorBidi" w:cstheme="majorBidi"/>
              </w:rPr>
              <w:t>3</w:t>
            </w:r>
            <w:r w:rsidRPr="008B4943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BC1AD" w14:textId="40B1C0A0" w:rsidR="00F20DB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8B4943">
              <w:t>296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01BBD3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78F6D6A" w14:textId="42494F0F" w:rsidR="00F20DB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8B4943">
              <w:t>223</w:t>
            </w:r>
          </w:p>
        </w:tc>
      </w:tr>
      <w:tr w:rsidR="00F20DB7" w:rsidRPr="008B4943" w14:paraId="14C7CFC1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1822A" w14:textId="3024FF9F" w:rsidR="00F20DB7" w:rsidRPr="008B4943" w:rsidRDefault="00A679BA" w:rsidP="008B494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</w:rPr>
              <w:t>3</w:t>
            </w:r>
            <w:r w:rsidR="00F20DB7" w:rsidRPr="008B4943">
              <w:rPr>
                <w:rFonts w:asciiTheme="majorBidi" w:hAnsiTheme="majorBidi" w:cstheme="majorBidi"/>
                <w:cs/>
              </w:rPr>
              <w:t xml:space="preserve"> - </w:t>
            </w:r>
            <w:r w:rsidRPr="008B4943">
              <w:rPr>
                <w:rFonts w:asciiTheme="majorBidi" w:hAnsiTheme="majorBidi" w:cstheme="majorBidi"/>
              </w:rPr>
              <w:t>6</w:t>
            </w:r>
            <w:r w:rsidR="00F20DB7" w:rsidRPr="008B4943">
              <w:rPr>
                <w:rFonts w:asciiTheme="majorBidi" w:hAnsiTheme="majorBidi"/>
                <w:cs/>
              </w:rPr>
              <w:t xml:space="preserve"> </w:t>
            </w:r>
            <w:r w:rsidR="00F20DB7" w:rsidRPr="008B4943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3B7114" w14:textId="1CF9CC3D" w:rsidR="00F20DB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8B4943">
              <w:t>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6DF4B8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A51F243" w14:textId="4CED9689" w:rsidR="00F20DB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8B4943">
              <w:t>20</w:t>
            </w:r>
          </w:p>
        </w:tc>
      </w:tr>
      <w:tr w:rsidR="00F20DB7" w:rsidRPr="008B4943" w14:paraId="1769FA80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9E9AB" w14:textId="47379855" w:rsidR="00F20DB7" w:rsidRPr="008B4943" w:rsidRDefault="00A679BA" w:rsidP="008B494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</w:rPr>
              <w:t>6</w:t>
            </w:r>
            <w:r w:rsidR="00F20DB7" w:rsidRPr="008B4943">
              <w:rPr>
                <w:rFonts w:asciiTheme="majorBidi" w:hAnsiTheme="majorBidi" w:cstheme="majorBidi"/>
                <w:cs/>
              </w:rPr>
              <w:t xml:space="preserve"> </w:t>
            </w:r>
            <w:r w:rsidR="00F20DB7" w:rsidRPr="008B4943">
              <w:rPr>
                <w:rFonts w:asciiTheme="majorBidi" w:hAnsiTheme="majorBidi"/>
                <w:cs/>
              </w:rPr>
              <w:t xml:space="preserve">- </w:t>
            </w:r>
            <w:r w:rsidR="00DA349A" w:rsidRPr="008B4943">
              <w:rPr>
                <w:rFonts w:asciiTheme="majorBidi" w:hAnsiTheme="majorBidi" w:cstheme="majorBidi"/>
              </w:rPr>
              <w:t>1</w:t>
            </w:r>
            <w:r w:rsidRPr="008B4943">
              <w:rPr>
                <w:rFonts w:asciiTheme="majorBidi" w:hAnsiTheme="majorBidi" w:cstheme="majorBidi"/>
              </w:rPr>
              <w:t>2</w:t>
            </w:r>
            <w:r w:rsidR="00F20DB7" w:rsidRPr="008B4943">
              <w:rPr>
                <w:rFonts w:asciiTheme="majorBidi" w:hAnsiTheme="majorBidi"/>
                <w:cs/>
              </w:rPr>
              <w:t xml:space="preserve"> </w:t>
            </w:r>
            <w:r w:rsidR="00F20DB7" w:rsidRPr="008B4943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0614B1" w14:textId="0F45AB31" w:rsidR="00F20DB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8B4943">
              <w:t>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54C6C2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359CF14" w14:textId="26957351" w:rsidR="00F20DB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8B4943">
              <w:t>7</w:t>
            </w:r>
          </w:p>
        </w:tc>
      </w:tr>
      <w:tr w:rsidR="00F20DB7" w:rsidRPr="008B4943" w14:paraId="0AE792FE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BB7DF" w14:textId="1CA734B2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cs/>
                <w:lang w:val="th-TH"/>
              </w:rPr>
              <w:t xml:space="preserve">มากกว่า </w:t>
            </w:r>
            <w:r w:rsidR="00DA349A"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2</w:t>
            </w:r>
            <w:r w:rsidRPr="008B4943">
              <w:rPr>
                <w:rFonts w:asciiTheme="majorBidi" w:hAnsiTheme="majorBidi"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9C8C4" w14:textId="6F357D78" w:rsidR="00F20DB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8B4943">
              <w:t>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E7F07A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15A06" w14:textId="2FD36456" w:rsidR="00F20DB7" w:rsidRPr="008B4943" w:rsidRDefault="00DA349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8B4943">
              <w:t>1</w:t>
            </w:r>
            <w:r w:rsidR="00A679BA" w:rsidRPr="008B4943">
              <w:t>8</w:t>
            </w:r>
          </w:p>
        </w:tc>
      </w:tr>
      <w:tr w:rsidR="00F20DB7" w:rsidRPr="008B4943" w14:paraId="04B5B97E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EC2A8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EA38F" w14:textId="2562F948" w:rsidR="00F20DB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9</w:t>
            </w:r>
            <w:r w:rsidR="00F20DB7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052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55A0F5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CA228" w14:textId="7C86F346" w:rsidR="00F20DB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8B4943">
              <w:rPr>
                <w:b/>
                <w:bCs/>
              </w:rPr>
              <w:t>6</w:t>
            </w:r>
            <w:r w:rsidR="00F20DB7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688</w:t>
            </w:r>
          </w:p>
        </w:tc>
      </w:tr>
      <w:tr w:rsidR="00F20DB7" w:rsidRPr="008B4943" w14:paraId="6214AF10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9CBE6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8B4943">
              <w:rPr>
                <w:rFonts w:asciiTheme="majorBidi" w:hAnsiTheme="majorBidi" w:cstheme="majorBidi"/>
                <w:cs/>
              </w:rPr>
              <w:t xml:space="preserve"> ค่าเผื่อหนี้สงสัยจะสูญ</w:t>
            </w:r>
            <w:r w:rsidRPr="008B4943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00815" w14:textId="44A465AB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</w:pPr>
            <w:r w:rsidRPr="008B4943">
              <w:rPr>
                <w:cs/>
              </w:rPr>
              <w:t>(</w:t>
            </w:r>
            <w:r w:rsidR="00DA349A" w:rsidRPr="008B4943">
              <w:t>1</w:t>
            </w:r>
            <w:r w:rsidR="00A679BA" w:rsidRPr="008B4943">
              <w:t>4</w:t>
            </w:r>
            <w:r w:rsidRPr="008B4943">
              <w:rPr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2B2B2B9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F134F" w14:textId="4B4A821C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</w:pPr>
            <w:r w:rsidRPr="008B4943">
              <w:rPr>
                <w:cs/>
              </w:rPr>
              <w:t>(</w:t>
            </w:r>
            <w:r w:rsidR="00DA349A" w:rsidRPr="008B4943">
              <w:t>1</w:t>
            </w:r>
            <w:r w:rsidR="00A679BA" w:rsidRPr="008B4943">
              <w:t>4</w:t>
            </w:r>
            <w:r w:rsidRPr="008B4943">
              <w:rPr>
                <w:cs/>
              </w:rPr>
              <w:t>)</w:t>
            </w:r>
          </w:p>
        </w:tc>
      </w:tr>
      <w:tr w:rsidR="00F20DB7" w:rsidRPr="008B4943" w14:paraId="27907FC1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CF245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372BC4" w14:textId="26AB75A6" w:rsidR="00F20DB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9</w:t>
            </w:r>
            <w:r w:rsidR="00F20DB7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038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96CADB" w14:textId="77777777" w:rsidR="00F20DB7" w:rsidRPr="008B4943" w:rsidRDefault="00F20DB7" w:rsidP="008B494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1066E" w14:textId="1539AA6C" w:rsidR="00F20DB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8B4943">
              <w:rPr>
                <w:b/>
                <w:bCs/>
              </w:rPr>
              <w:t>6</w:t>
            </w:r>
            <w:r w:rsidR="00F20DB7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674</w:t>
            </w:r>
          </w:p>
        </w:tc>
      </w:tr>
    </w:tbl>
    <w:p w14:paraId="6D81E820" w14:textId="77777777" w:rsidR="00F20DB7" w:rsidRPr="008B4943" w:rsidRDefault="00F20DB7" w:rsidP="008B494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1F7EF923" w14:textId="4CBC3F20" w:rsidR="00F20DB7" w:rsidRPr="008B4943" w:rsidRDefault="00F20DB7" w:rsidP="008B4943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8B4943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DA349A" w:rsidRPr="008B4943">
        <w:rPr>
          <w:rFonts w:ascii="Angsana New" w:hAnsi="Angsana New"/>
          <w:sz w:val="30"/>
          <w:szCs w:val="30"/>
        </w:rPr>
        <w:t>1</w:t>
      </w:r>
      <w:r w:rsidRPr="008B4943">
        <w:rPr>
          <w:rFonts w:ascii="Angsana New" w:hAnsi="Angsana New"/>
          <w:sz w:val="30"/>
          <w:szCs w:val="30"/>
          <w:cs/>
        </w:rPr>
        <w:t xml:space="preserve"> วันถึง </w:t>
      </w:r>
      <w:r w:rsidR="00A679BA" w:rsidRPr="008B4943">
        <w:rPr>
          <w:rFonts w:ascii="Angsana New" w:hAnsi="Angsana New"/>
          <w:sz w:val="30"/>
          <w:szCs w:val="30"/>
        </w:rPr>
        <w:t>90</w:t>
      </w:r>
      <w:r w:rsidRPr="008B4943">
        <w:rPr>
          <w:rFonts w:ascii="Angsana New" w:hAnsi="Angsana New"/>
          <w:sz w:val="30"/>
          <w:szCs w:val="30"/>
          <w:cs/>
        </w:rPr>
        <w:t xml:space="preserve"> วัน</w:t>
      </w:r>
    </w:p>
    <w:p w14:paraId="0ED60BBC" w14:textId="77777777" w:rsidR="00F20DB7" w:rsidRPr="008B4943" w:rsidRDefault="00F20DB7" w:rsidP="008B4943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755"/>
        <w:gridCol w:w="1078"/>
        <w:gridCol w:w="1440"/>
        <w:gridCol w:w="270"/>
        <w:gridCol w:w="1367"/>
      </w:tblGrid>
      <w:tr w:rsidR="00F20DB7" w:rsidRPr="008B4943" w14:paraId="16F7D783" w14:textId="77777777" w:rsidTr="00034FF9">
        <w:trPr>
          <w:tblHeader/>
        </w:trPr>
        <w:tc>
          <w:tcPr>
            <w:tcW w:w="4755" w:type="dxa"/>
            <w:vAlign w:val="bottom"/>
          </w:tcPr>
          <w:p w14:paraId="448CD602" w14:textId="77777777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8B494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8B494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8" w:type="dxa"/>
          </w:tcPr>
          <w:p w14:paraId="69FAD2BB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6733F20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E499DBF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vAlign w:val="bottom"/>
          </w:tcPr>
          <w:p w14:paraId="09356A2D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61370641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F20DB7" w:rsidRPr="008B4943" w14:paraId="16F8EE55" w14:textId="77777777" w:rsidTr="00034FF9">
        <w:trPr>
          <w:tblHeader/>
        </w:trPr>
        <w:tc>
          <w:tcPr>
            <w:tcW w:w="4755" w:type="dxa"/>
          </w:tcPr>
          <w:p w14:paraId="3D1385A5" w14:textId="77777777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0FAE89A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8B4943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3077" w:type="dxa"/>
            <w:gridSpan w:val="3"/>
            <w:vAlign w:val="center"/>
          </w:tcPr>
          <w:p w14:paraId="24BA37BC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B494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CB5DE1" w:rsidRPr="008B4943" w14:paraId="7DB94C50" w14:textId="77777777" w:rsidTr="00034FF9">
        <w:trPr>
          <w:tblHeader/>
        </w:trPr>
        <w:tc>
          <w:tcPr>
            <w:tcW w:w="4755" w:type="dxa"/>
          </w:tcPr>
          <w:p w14:paraId="63F113AE" w14:textId="395436B7" w:rsidR="00CB5DE1" w:rsidRPr="008B4943" w:rsidRDefault="00CB5DE1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</w:t>
            </w:r>
            <w:r w:rsidRPr="008B49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78" w:type="dxa"/>
          </w:tcPr>
          <w:p w14:paraId="328CF013" w14:textId="77777777" w:rsidR="00CB5DE1" w:rsidRPr="008B4943" w:rsidRDefault="00CB5DE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40" w:type="dxa"/>
            <w:vAlign w:val="bottom"/>
          </w:tcPr>
          <w:p w14:paraId="63E2D806" w14:textId="77777777" w:rsidR="00CB5DE1" w:rsidRPr="008B4943" w:rsidRDefault="00CB5DE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10865731" w14:textId="77777777" w:rsidR="00CB5DE1" w:rsidRPr="008B4943" w:rsidRDefault="00CB5DE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7" w:type="dxa"/>
            <w:vAlign w:val="bottom"/>
          </w:tcPr>
          <w:p w14:paraId="0CCBB3B1" w14:textId="77777777" w:rsidR="00CB5DE1" w:rsidRPr="008B4943" w:rsidRDefault="00CB5DE1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</w:rPr>
            </w:pPr>
          </w:p>
        </w:tc>
      </w:tr>
      <w:tr w:rsidR="00F20DB7" w:rsidRPr="008B4943" w14:paraId="08E72DE6" w14:textId="77777777" w:rsidTr="00034FF9">
        <w:trPr>
          <w:tblHeader/>
        </w:trPr>
        <w:tc>
          <w:tcPr>
            <w:tcW w:w="4755" w:type="dxa"/>
          </w:tcPr>
          <w:p w14:paraId="66DBEDD8" w14:textId="1CD09EDB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A349A" w:rsidRPr="008B49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10D59" w:rsidRPr="008B4943">
              <w:rPr>
                <w:rFonts w:asciiTheme="majorBidi" w:hAnsiTheme="majorBidi"/>
                <w:sz w:val="30"/>
                <w:szCs w:val="30"/>
                <w:cs/>
              </w:rPr>
              <w:t xml:space="preserve">– </w:t>
            </w: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  <w:r w:rsidR="00910D59"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8" w:type="dxa"/>
          </w:tcPr>
          <w:p w14:paraId="1E4075CD" w14:textId="5C4ABE40" w:rsidR="00F20DB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B4943">
              <w:rPr>
                <w:rFonts w:asciiTheme="majorBidi" w:hAnsiTheme="majorBidi" w:cstheme="majorBidi"/>
                <w:i/>
                <w:iCs/>
              </w:rPr>
              <w:t>3</w:t>
            </w:r>
          </w:p>
        </w:tc>
        <w:tc>
          <w:tcPr>
            <w:tcW w:w="1440" w:type="dxa"/>
            <w:vAlign w:val="bottom"/>
          </w:tcPr>
          <w:p w14:paraId="29F3F664" w14:textId="449243AE" w:rsidR="00F20DB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270" w:type="dxa"/>
            <w:vAlign w:val="center"/>
          </w:tcPr>
          <w:p w14:paraId="0F4027A8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7" w:type="dxa"/>
            <w:vAlign w:val="bottom"/>
          </w:tcPr>
          <w:p w14:paraId="2B3E1CE4" w14:textId="52D2B715" w:rsidR="00F20DB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29</w:t>
            </w:r>
          </w:p>
        </w:tc>
      </w:tr>
      <w:tr w:rsidR="00954D7E" w:rsidRPr="008B4943" w14:paraId="5488D1B7" w14:textId="77777777" w:rsidTr="00034FF9">
        <w:trPr>
          <w:tblHeader/>
        </w:trPr>
        <w:tc>
          <w:tcPr>
            <w:tcW w:w="4755" w:type="dxa"/>
          </w:tcPr>
          <w:p w14:paraId="4AC64503" w14:textId="7062532E" w:rsidR="00954D7E" w:rsidRPr="008B4943" w:rsidRDefault="00954D7E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8" w:type="dxa"/>
          </w:tcPr>
          <w:p w14:paraId="3352729C" w14:textId="77777777" w:rsidR="00954D7E" w:rsidRPr="008B4943" w:rsidRDefault="00954D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40" w:type="dxa"/>
            <w:vAlign w:val="bottom"/>
          </w:tcPr>
          <w:p w14:paraId="7D03A16F" w14:textId="612E452C" w:rsidR="00954D7E" w:rsidRPr="008B4943" w:rsidRDefault="00034FF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270" w:type="dxa"/>
            <w:vAlign w:val="center"/>
          </w:tcPr>
          <w:p w14:paraId="0F552C91" w14:textId="77777777" w:rsidR="00954D7E" w:rsidRPr="008B4943" w:rsidRDefault="00954D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7" w:type="dxa"/>
            <w:vAlign w:val="bottom"/>
          </w:tcPr>
          <w:p w14:paraId="519B7949" w14:textId="339EE06B" w:rsidR="00954D7E" w:rsidRPr="008B4943" w:rsidRDefault="00034FF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888</w:t>
            </w:r>
          </w:p>
        </w:tc>
      </w:tr>
      <w:tr w:rsidR="00F20DB7" w:rsidRPr="008B4943" w14:paraId="24C8F33B" w14:textId="77777777" w:rsidTr="00034FF9">
        <w:trPr>
          <w:tblHeader/>
        </w:trPr>
        <w:tc>
          <w:tcPr>
            <w:tcW w:w="4755" w:type="dxa"/>
          </w:tcPr>
          <w:p w14:paraId="27D88694" w14:textId="312157D8" w:rsidR="00F20DB7" w:rsidRPr="008B4943" w:rsidRDefault="00910D59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78" w:type="dxa"/>
          </w:tcPr>
          <w:p w14:paraId="38AFB42F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7A02F70" w14:textId="1366875E" w:rsidR="00F20DB7" w:rsidRPr="008B4943" w:rsidRDefault="00105C15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="00533970" w:rsidRPr="008B4943">
              <w:rPr>
                <w:rFonts w:asciiTheme="majorBidi" w:hAnsiTheme="majorBidi"/>
              </w:rPr>
              <w:t>2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6748B6A6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7" w:type="dxa"/>
            <w:vAlign w:val="bottom"/>
          </w:tcPr>
          <w:p w14:paraId="6B93EBC6" w14:textId="4481CB72" w:rsidR="00F20DB7" w:rsidRPr="008B4943" w:rsidRDefault="00954D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(</w:t>
            </w:r>
            <w:r w:rsidRPr="008B4943">
              <w:rPr>
                <w:rFonts w:asciiTheme="majorBidi" w:hAnsiTheme="majorBidi" w:cstheme="majorBidi"/>
              </w:rPr>
              <w:t>1</w:t>
            </w:r>
            <w:r w:rsidRPr="008B4943">
              <w:rPr>
                <w:rFonts w:asciiTheme="majorBidi" w:hAnsiTheme="majorBidi"/>
                <w:cs/>
              </w:rPr>
              <w:t>)</w:t>
            </w:r>
          </w:p>
        </w:tc>
      </w:tr>
      <w:tr w:rsidR="00F20DB7" w:rsidRPr="008B4943" w14:paraId="73852CAD" w14:textId="77777777" w:rsidTr="00034FF9">
        <w:trPr>
          <w:tblHeader/>
        </w:trPr>
        <w:tc>
          <w:tcPr>
            <w:tcW w:w="4755" w:type="dxa"/>
          </w:tcPr>
          <w:p w14:paraId="7033BD3F" w14:textId="49113D84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407E40"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07E40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</w:t>
            </w:r>
            <w:r w:rsidR="004112B3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ถุนายน</w:t>
            </w: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8" w:type="dxa"/>
          </w:tcPr>
          <w:p w14:paraId="0BF01A18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5B61B" w14:textId="168CF105" w:rsidR="00F20DB7" w:rsidRPr="008B4943" w:rsidRDefault="00034FF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93</w:t>
            </w:r>
            <w:r w:rsidR="00533970" w:rsidRPr="008B4943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270" w:type="dxa"/>
            <w:vAlign w:val="center"/>
          </w:tcPr>
          <w:p w14:paraId="62C7E3CD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B1FF1" w14:textId="036ADC54" w:rsidR="00F20DB7" w:rsidRPr="008B4943" w:rsidRDefault="00034FF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916</w:t>
            </w:r>
          </w:p>
        </w:tc>
      </w:tr>
    </w:tbl>
    <w:p w14:paraId="570FD7AA" w14:textId="77777777" w:rsidR="00F20DB7" w:rsidRPr="008B4943" w:rsidRDefault="00F20DB7" w:rsidP="008B494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260"/>
        <w:gridCol w:w="270"/>
        <w:gridCol w:w="1080"/>
      </w:tblGrid>
      <w:tr w:rsidR="00F20DB7" w:rsidRPr="008B4943" w14:paraId="1A63ABB5" w14:textId="77777777" w:rsidTr="0031694E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5D1877A" w14:textId="77777777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22470A52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20DB7" w:rsidRPr="008B4943" w14:paraId="6527203A" w14:textId="77777777" w:rsidTr="0031694E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6527CCC" w14:textId="1D4BFB98" w:rsidR="0019558E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="0019558E"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–</w:t>
            </w: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CBEEFE7" w14:textId="2EA9774C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06771D" w14:textId="1CA4316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="00DA349A"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2</w:t>
            </w:r>
            <w:r w:rsidRPr="008B4943">
              <w:rPr>
                <w:rFonts w:asciiTheme="majorBidi" w:hAnsiTheme="majorBidi"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479AA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8C3856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8B4943">
              <w:rPr>
                <w:rFonts w:asciiTheme="majorBidi" w:hAnsiTheme="majorBidi"/>
                <w:cs/>
              </w:rPr>
              <w:t xml:space="preserve">- </w:t>
            </w:r>
            <w:r w:rsidRPr="008B4943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A2351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09BFCD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8B4943">
              <w:rPr>
                <w:rFonts w:asciiTheme="majorBidi" w:hAnsiTheme="majorBidi"/>
                <w:cs/>
              </w:rPr>
              <w:t xml:space="preserve">– </w:t>
            </w:r>
            <w:r w:rsidRPr="008B4943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01275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A0FD6D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20DB7" w:rsidRPr="008B4943" w14:paraId="1658CAE1" w14:textId="77777777" w:rsidTr="0031694E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90C44E9" w14:textId="77777777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56BC7170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D6DFF" w:rsidRPr="008B4943" w14:paraId="7BA08F0C" w14:textId="77777777" w:rsidTr="0031694E">
        <w:trPr>
          <w:trHeight w:val="20"/>
          <w:tblHeader/>
        </w:trPr>
        <w:tc>
          <w:tcPr>
            <w:tcW w:w="4860" w:type="dxa"/>
            <w:gridSpan w:val="2"/>
            <w:shd w:val="clear" w:color="auto" w:fill="auto"/>
            <w:vAlign w:val="bottom"/>
          </w:tcPr>
          <w:p w14:paraId="6B9AF329" w14:textId="77777777" w:rsidR="0031694E" w:rsidRPr="008B4943" w:rsidRDefault="002D6DF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เงินให้กู้ยืมแก่กิจการที่เกี่ยวข้องกันและ</w:t>
            </w:r>
          </w:p>
          <w:p w14:paraId="2E2B02F7" w14:textId="2F9E6BD1" w:rsidR="002D6DFF" w:rsidRPr="008B4943" w:rsidRDefault="002D6DF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11"/>
              <w:jc w:val="both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</w:tcPr>
          <w:p w14:paraId="431D7B3F" w14:textId="77777777" w:rsidR="002D6DFF" w:rsidRPr="008B4943" w:rsidRDefault="002D6DF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0DFE98" w14:textId="759D10D6" w:rsidR="002D6DFF" w:rsidRPr="008B4943" w:rsidRDefault="002D6DF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7CECFDD5" w14:textId="77777777" w:rsidR="002D6DFF" w:rsidRPr="008B4943" w:rsidRDefault="002D6DF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D2D4CF" w14:textId="56BEED29" w:rsidR="002D6DFF" w:rsidRPr="008B4943" w:rsidRDefault="002D6DF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3AC98F" w14:textId="77777777" w:rsidR="002D6DFF" w:rsidRPr="008B4943" w:rsidRDefault="002D6DF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537446" w14:textId="7CA1657A" w:rsidR="002D6DFF" w:rsidRPr="008B4943" w:rsidRDefault="002D6DF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B3ABF" w:rsidRPr="008B4943" w14:paraId="60467368" w14:textId="77777777" w:rsidTr="0031694E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99CB5AB" w14:textId="6ED42D77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B4943">
              <w:rPr>
                <w:rFonts w:asciiTheme="majorBidi" w:hAnsiTheme="majorBidi" w:cstheme="majorBidi"/>
              </w:rPr>
              <w:t>1</w:t>
            </w:r>
            <w:r w:rsidRPr="008B4943">
              <w:rPr>
                <w:rFonts w:asciiTheme="majorBidi" w:hAnsiTheme="majorBidi"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cs/>
              </w:rPr>
              <w:t>มกราคม</w:t>
            </w:r>
            <w:r w:rsidRPr="008B4943">
              <w:rPr>
                <w:rFonts w:asciiTheme="majorBidi" w:hAnsiTheme="majorBidi"/>
                <w:cs/>
              </w:rPr>
              <w:t xml:space="preserve"> </w:t>
            </w:r>
            <w:r w:rsidR="00A679BA" w:rsidRPr="008B4943">
              <w:rPr>
                <w:rFonts w:asciiTheme="majorBidi" w:hAnsiTheme="majorBidi" w:cstheme="majorBidi"/>
              </w:rPr>
              <w:t>2563</w:t>
            </w:r>
            <w:r w:rsidRPr="008B4943">
              <w:rPr>
                <w:rFonts w:asciiTheme="majorBidi" w:hAnsiTheme="majorBidi" w:cstheme="majorBidi"/>
                <w:cs/>
              </w:rPr>
              <w:t xml:space="preserve"> - ปรับปรุงใหม่ </w:t>
            </w:r>
            <w:r w:rsidRPr="008B4943">
              <w:rPr>
                <w:rFonts w:asciiTheme="majorBidi" w:hAnsiTheme="majorBidi" w:cstheme="majorBidi"/>
                <w:i/>
                <w:iCs/>
                <w:cs/>
              </w:rPr>
              <w:t xml:space="preserve">(หมายเหตุ </w:t>
            </w:r>
            <w:r w:rsidR="00A679BA" w:rsidRPr="008B4943">
              <w:rPr>
                <w:rFonts w:asciiTheme="majorBidi" w:hAnsiTheme="majorBidi" w:cstheme="majorBidi"/>
                <w:i/>
                <w:iCs/>
              </w:rPr>
              <w:t>3</w:t>
            </w:r>
            <w:r w:rsidRPr="008B4943">
              <w:rPr>
                <w:rFonts w:asciiTheme="majorBidi" w:hAnsiTheme="majorBidi" w:cstheme="majorBidi"/>
                <w:i/>
                <w:iCs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233650C" w14:textId="77777777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  <w:p w14:paraId="6BF25A21" w14:textId="18B8509C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88B3D" w14:textId="77777777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CA4489" w14:textId="77777777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6A8288B0" w14:textId="4AD276F2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CC2A680" w14:textId="77777777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DA6D4A" w14:textId="77777777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427A38D1" w14:textId="709F88AC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E28C3B" w14:textId="77777777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4B11B1" w14:textId="77777777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3F2A9943" w14:textId="73F91239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0</w:t>
            </w:r>
          </w:p>
        </w:tc>
      </w:tr>
      <w:tr w:rsidR="000B3ABF" w:rsidRPr="008B4943" w14:paraId="2B6B42CB" w14:textId="77777777" w:rsidTr="0031694E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E78103D" w14:textId="46167CDC" w:rsidR="000B3ABF" w:rsidRPr="008B4943" w:rsidRDefault="000B3AB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170" w:type="dxa"/>
            <w:shd w:val="clear" w:color="auto" w:fill="auto"/>
          </w:tcPr>
          <w:p w14:paraId="1F13CF93" w14:textId="2E321160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0F04F4" w14:textId="77777777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3DFA95" w14:textId="02C22A70" w:rsidR="000B3ABF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9C2D5DB" w14:textId="77777777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932772" w14:textId="6958A895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5D280B" w14:textId="77777777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D5E97D" w14:textId="2EDFA059" w:rsidR="000B3ABF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</w:rPr>
              <w:t>3</w:t>
            </w:r>
          </w:p>
        </w:tc>
      </w:tr>
      <w:tr w:rsidR="000B3ABF" w:rsidRPr="008B4943" w14:paraId="64E0E513" w14:textId="77777777" w:rsidTr="0031694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CFCBA46" w14:textId="047A5342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30</w:t>
            </w:r>
            <w:r w:rsidRPr="008B4943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2FEDA" w14:textId="3954B2A1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77A891" w14:textId="77777777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AA56F" w14:textId="1D7ABE80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>1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0F9563C" w14:textId="77777777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E1D81" w14:textId="49B128AD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EB24F" w14:textId="77777777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B4F60" w14:textId="38142502" w:rsidR="000B3ABF" w:rsidRPr="008B4943" w:rsidRDefault="000B3AB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</w:rPr>
              <w:t>1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</w:tr>
    </w:tbl>
    <w:p w14:paraId="6FA71642" w14:textId="77777777" w:rsidR="002D6DFF" w:rsidRPr="008B4943" w:rsidRDefault="002D6DFF" w:rsidP="008B4943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260"/>
        <w:gridCol w:w="270"/>
        <w:gridCol w:w="1080"/>
      </w:tblGrid>
      <w:tr w:rsidR="00F20DB7" w:rsidRPr="008B4943" w14:paraId="1D9F5284" w14:textId="77777777" w:rsidTr="0031694E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7A260A50" w14:textId="77777777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2066AA48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20DB7" w:rsidRPr="008B4943" w14:paraId="067BDE96" w14:textId="77777777" w:rsidTr="0031694E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8FF49EE" w14:textId="5AF1D09E" w:rsidR="0019558E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="0019558E"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–</w:t>
            </w: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042D5AF0" w14:textId="18EF2230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vAlign w:val="bottom"/>
          </w:tcPr>
          <w:p w14:paraId="5B065984" w14:textId="72F548B4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="00DA349A" w:rsidRPr="008B4943">
              <w:rPr>
                <w:rFonts w:asciiTheme="majorBidi" w:hAnsiTheme="majorBidi" w:cstheme="majorBidi"/>
              </w:rPr>
              <w:t>1</w:t>
            </w:r>
            <w:r w:rsidR="00A679BA" w:rsidRPr="008B4943">
              <w:rPr>
                <w:rFonts w:asciiTheme="majorBidi" w:hAnsiTheme="majorBidi" w:cstheme="majorBidi"/>
              </w:rPr>
              <w:t>2</w:t>
            </w:r>
            <w:r w:rsidRPr="008B4943">
              <w:rPr>
                <w:rFonts w:asciiTheme="majorBidi" w:hAnsiTheme="majorBidi"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1DA4FCDD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D8570F1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8B4943">
              <w:rPr>
                <w:rFonts w:asciiTheme="majorBidi" w:hAnsiTheme="majorBidi"/>
                <w:cs/>
              </w:rPr>
              <w:t xml:space="preserve">- </w:t>
            </w:r>
            <w:r w:rsidRPr="008B4943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634AB267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3AB05FD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8B4943">
              <w:rPr>
                <w:rFonts w:asciiTheme="majorBidi" w:hAnsiTheme="majorBidi"/>
                <w:cs/>
              </w:rPr>
              <w:t xml:space="preserve">– </w:t>
            </w:r>
            <w:r w:rsidRPr="008B4943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13119C52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5A6AE5D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20DB7" w:rsidRPr="008B4943" w14:paraId="58B8104E" w14:textId="77777777" w:rsidTr="0031694E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916C7D4" w14:textId="77777777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59FCF7B7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494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D6DFF" w:rsidRPr="008B4943" w14:paraId="127D68CD" w14:textId="77777777" w:rsidTr="0031694E">
        <w:trPr>
          <w:trHeight w:val="20"/>
          <w:tblHeader/>
        </w:trPr>
        <w:tc>
          <w:tcPr>
            <w:tcW w:w="4860" w:type="dxa"/>
            <w:gridSpan w:val="2"/>
            <w:shd w:val="clear" w:color="auto" w:fill="auto"/>
            <w:vAlign w:val="bottom"/>
          </w:tcPr>
          <w:p w14:paraId="7D2AA28C" w14:textId="77777777" w:rsidR="0031694E" w:rsidRPr="008B4943" w:rsidRDefault="002D6DF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เงินให้กู้ยืมแก่กิจการที่เกี่ยวข้องกันและ</w:t>
            </w:r>
          </w:p>
          <w:p w14:paraId="1477DA64" w14:textId="310A8F5D" w:rsidR="002D6DFF" w:rsidRPr="008B4943" w:rsidRDefault="002D6DF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11"/>
              <w:jc w:val="both"/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270" w:type="dxa"/>
          </w:tcPr>
          <w:p w14:paraId="5501FAC1" w14:textId="77777777" w:rsidR="002D6DFF" w:rsidRPr="008B4943" w:rsidRDefault="002D6DF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7FDA271" w14:textId="77777777" w:rsidR="002D6DFF" w:rsidRPr="008B4943" w:rsidRDefault="002D6DF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</w:tcPr>
          <w:p w14:paraId="684DAB34" w14:textId="77777777" w:rsidR="002D6DFF" w:rsidRPr="008B4943" w:rsidRDefault="002D6DF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6ADE826" w14:textId="77777777" w:rsidR="002D6DFF" w:rsidRPr="008B4943" w:rsidRDefault="002D6DF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  <w:vAlign w:val="bottom"/>
          </w:tcPr>
          <w:p w14:paraId="58AFAFC0" w14:textId="77777777" w:rsidR="002D6DFF" w:rsidRPr="008B4943" w:rsidRDefault="002D6DF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66F6508F" w14:textId="77777777" w:rsidR="002D6DFF" w:rsidRPr="008B4943" w:rsidRDefault="002D6DFF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AE5108" w:rsidRPr="008B4943" w14:paraId="2FA92A02" w14:textId="77777777" w:rsidTr="0031694E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7E39914" w14:textId="645284CF" w:rsidR="00AE5108" w:rsidRPr="008B4943" w:rsidRDefault="00AE510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A349A" w:rsidRPr="008B4943">
              <w:rPr>
                <w:rFonts w:asciiTheme="majorBidi" w:hAnsiTheme="majorBidi" w:cstheme="majorBidi"/>
              </w:rPr>
              <w:t>1</w:t>
            </w:r>
            <w:r w:rsidRPr="008B4943">
              <w:rPr>
                <w:rFonts w:asciiTheme="majorBidi" w:hAnsiTheme="majorBidi"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cs/>
              </w:rPr>
              <w:t>มกราคม</w:t>
            </w:r>
            <w:r w:rsidRPr="008B4943">
              <w:rPr>
                <w:rFonts w:asciiTheme="majorBidi" w:hAnsiTheme="majorBidi"/>
                <w:cs/>
              </w:rPr>
              <w:t xml:space="preserve"> </w:t>
            </w:r>
            <w:r w:rsidR="00A679BA" w:rsidRPr="008B4943">
              <w:rPr>
                <w:rFonts w:asciiTheme="majorBidi" w:hAnsiTheme="majorBidi" w:cstheme="majorBidi"/>
              </w:rPr>
              <w:t>2563</w:t>
            </w:r>
            <w:r w:rsidR="001B73B5" w:rsidRPr="008B4943">
              <w:rPr>
                <w:rFonts w:asciiTheme="majorBidi" w:hAnsiTheme="majorBidi" w:cstheme="majorBidi"/>
                <w:cs/>
              </w:rPr>
              <w:t xml:space="preserve"> -</w:t>
            </w:r>
            <w:r w:rsidRPr="008B4943">
              <w:rPr>
                <w:rFonts w:asciiTheme="majorBidi" w:hAnsiTheme="majorBidi" w:cstheme="majorBidi"/>
                <w:cs/>
              </w:rPr>
              <w:t xml:space="preserve"> ปรับปรุงใหม่ </w:t>
            </w:r>
            <w:r w:rsidR="001B73B5" w:rsidRPr="008B4943">
              <w:rPr>
                <w:rFonts w:asciiTheme="majorBidi" w:hAnsiTheme="majorBidi" w:cstheme="majorBidi"/>
                <w:i/>
                <w:iCs/>
                <w:cs/>
              </w:rPr>
              <w:t>(หมายเหตุ</w:t>
            </w:r>
            <w:r w:rsidRPr="008B4943">
              <w:rPr>
                <w:rFonts w:asciiTheme="majorBidi" w:hAnsiTheme="majorBidi" w:cstheme="majorBidi"/>
                <w:i/>
                <w:iCs/>
                <w:cs/>
              </w:rPr>
              <w:t xml:space="preserve"> </w:t>
            </w:r>
            <w:r w:rsidR="00A679BA" w:rsidRPr="008B4943">
              <w:rPr>
                <w:rFonts w:asciiTheme="majorBidi" w:hAnsiTheme="majorBidi" w:cstheme="majorBidi"/>
                <w:i/>
                <w:iCs/>
              </w:rPr>
              <w:t>3</w:t>
            </w:r>
            <w:r w:rsidRPr="008B4943">
              <w:rPr>
                <w:rFonts w:asciiTheme="majorBidi" w:hAnsiTheme="majorBidi" w:cstheme="majorBidi"/>
                <w:i/>
                <w:iCs/>
                <w:cs/>
              </w:rPr>
              <w:t>)</w:t>
            </w:r>
          </w:p>
        </w:tc>
        <w:tc>
          <w:tcPr>
            <w:tcW w:w="1170" w:type="dxa"/>
          </w:tcPr>
          <w:p w14:paraId="17528E89" w14:textId="77777777" w:rsidR="006D51AA" w:rsidRPr="008B4943" w:rsidRDefault="006D51A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61746DBA" w14:textId="0DDB50A2" w:rsidR="004F5943" w:rsidRPr="008B4943" w:rsidRDefault="006D51A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t>1</w:t>
            </w:r>
            <w:r w:rsidR="00A679BA" w:rsidRPr="008B4943">
              <w:t>07</w:t>
            </w:r>
          </w:p>
        </w:tc>
        <w:tc>
          <w:tcPr>
            <w:tcW w:w="270" w:type="dxa"/>
          </w:tcPr>
          <w:p w14:paraId="4AA27420" w14:textId="31C928E7" w:rsidR="00AE5108" w:rsidRPr="008B4943" w:rsidRDefault="00AE510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9BA52B6" w14:textId="77777777" w:rsidR="006D51AA" w:rsidRPr="008B4943" w:rsidRDefault="006D51A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554DDD9E" w14:textId="5E90C899" w:rsidR="004F5943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t>478</w:t>
            </w:r>
          </w:p>
        </w:tc>
        <w:tc>
          <w:tcPr>
            <w:tcW w:w="270" w:type="dxa"/>
          </w:tcPr>
          <w:p w14:paraId="273BE91E" w14:textId="71AA45BD" w:rsidR="004F5943" w:rsidRPr="008B4943" w:rsidRDefault="004F594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1784B55" w14:textId="77777777" w:rsidR="006D51AA" w:rsidRPr="008B4943" w:rsidRDefault="006D51A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406ADAE5" w14:textId="34B22669" w:rsidR="004F5943" w:rsidRPr="008B4943" w:rsidRDefault="006D51A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E5C6978" w14:textId="3ED2B4E2" w:rsidR="00AE5108" w:rsidRPr="008B4943" w:rsidRDefault="00AE510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A46F81D" w14:textId="24BB9439" w:rsidR="00AE5108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t>585</w:t>
            </w:r>
          </w:p>
        </w:tc>
      </w:tr>
      <w:tr w:rsidR="00AE5108" w:rsidRPr="008B4943" w14:paraId="6993CD73" w14:textId="77777777" w:rsidTr="0031694E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4A47684C" w14:textId="663DB281" w:rsidR="00AE5108" w:rsidRPr="008B4943" w:rsidRDefault="00AE510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</w:tcPr>
          <w:p w14:paraId="3078FFFB" w14:textId="5C676A42" w:rsidR="004F5943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 w:rsidRPr="008B4943">
              <w:t>68</w:t>
            </w:r>
          </w:p>
        </w:tc>
        <w:tc>
          <w:tcPr>
            <w:tcW w:w="270" w:type="dxa"/>
          </w:tcPr>
          <w:p w14:paraId="2D0107E4" w14:textId="77777777" w:rsidR="00AE5108" w:rsidRPr="008B4943" w:rsidRDefault="00AE510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B988927" w14:textId="71F9D242" w:rsidR="004F5943" w:rsidRPr="008B4943" w:rsidRDefault="006D51A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t>1,</w:t>
            </w:r>
            <w:r w:rsidR="00A679BA" w:rsidRPr="008B4943">
              <w:t>0</w:t>
            </w:r>
            <w:r w:rsidRPr="008B4943">
              <w:t>1</w:t>
            </w:r>
            <w:r w:rsidR="00A679BA" w:rsidRPr="008B4943">
              <w:t>7</w:t>
            </w:r>
          </w:p>
        </w:tc>
        <w:tc>
          <w:tcPr>
            <w:tcW w:w="270" w:type="dxa"/>
          </w:tcPr>
          <w:p w14:paraId="45D2500B" w14:textId="77777777" w:rsidR="00AE5108" w:rsidRPr="008B4943" w:rsidRDefault="00AE510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0559CA6" w14:textId="6F66901F" w:rsidR="004F5943" w:rsidRPr="008B4943" w:rsidRDefault="0028160B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t>1,1</w:t>
            </w:r>
            <w:r w:rsidR="00A679BA" w:rsidRPr="008B4943">
              <w:t>56</w:t>
            </w:r>
          </w:p>
        </w:tc>
        <w:tc>
          <w:tcPr>
            <w:tcW w:w="270" w:type="dxa"/>
            <w:vAlign w:val="bottom"/>
          </w:tcPr>
          <w:p w14:paraId="5F67604C" w14:textId="77777777" w:rsidR="00AE5108" w:rsidRPr="008B4943" w:rsidRDefault="00AE510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BE63534" w14:textId="2CBA19A6" w:rsidR="00AE5108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t>2</w:t>
            </w:r>
            <w:r w:rsidR="0028160B" w:rsidRPr="008B4943">
              <w:t>,</w:t>
            </w:r>
            <w:r w:rsidRPr="008B4943">
              <w:t>24</w:t>
            </w:r>
            <w:r w:rsidR="0028160B" w:rsidRPr="008B4943">
              <w:t>1</w:t>
            </w:r>
          </w:p>
        </w:tc>
      </w:tr>
      <w:tr w:rsidR="00CF2D7A" w:rsidRPr="008B4943" w14:paraId="675F7708" w14:textId="77777777" w:rsidTr="0031694E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585B035" w14:textId="231F4534" w:rsidR="00CF2D7A" w:rsidRPr="008B4943" w:rsidRDefault="00CF2D7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โอนไปยังผลขาดทุนด้านเครดิตที่คาดว่าจะเกิดขึ้นตลอดอายุ </w:t>
            </w:r>
            <w:r w:rsidR="001B73B5" w:rsidRPr="008B4943">
              <w:rPr>
                <w:rFonts w:asciiTheme="majorBidi" w:hAnsiTheme="majorBidi"/>
                <w:cs/>
              </w:rPr>
              <w:t>-</w:t>
            </w:r>
            <w:r w:rsidRPr="008B4943">
              <w:rPr>
                <w:rFonts w:asciiTheme="majorBidi" w:hAnsiTheme="majorBidi"/>
                <w:cs/>
              </w:rPr>
              <w:t xml:space="preserve"> ไม่</w:t>
            </w:r>
            <w:r w:rsidRPr="008B4943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1170" w:type="dxa"/>
          </w:tcPr>
          <w:p w14:paraId="5CEE1268" w14:textId="77777777" w:rsidR="003F136D" w:rsidRPr="008B4943" w:rsidRDefault="003F136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</w:p>
          <w:p w14:paraId="04C5B674" w14:textId="36EABEAC" w:rsidR="00CF2D7A" w:rsidRPr="008B4943" w:rsidRDefault="00CF2D7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 w:rsidRPr="008B4943">
              <w:rPr>
                <w:cs/>
              </w:rPr>
              <w:t>(</w:t>
            </w:r>
            <w:r w:rsidR="00A679BA" w:rsidRPr="008B4943">
              <w:t>43</w:t>
            </w:r>
            <w:r w:rsidRPr="008B4943">
              <w:rPr>
                <w:cs/>
              </w:rPr>
              <w:t>)</w:t>
            </w:r>
          </w:p>
        </w:tc>
        <w:tc>
          <w:tcPr>
            <w:tcW w:w="270" w:type="dxa"/>
          </w:tcPr>
          <w:p w14:paraId="2FF52169" w14:textId="77777777" w:rsidR="00CF2D7A" w:rsidRPr="008B4943" w:rsidRDefault="00CF2D7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763E34B" w14:textId="77777777" w:rsidR="003F136D" w:rsidRPr="008B4943" w:rsidRDefault="003F136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6A0F857F" w14:textId="60882611" w:rsidR="00CF2D7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t>43</w:t>
            </w:r>
          </w:p>
        </w:tc>
        <w:tc>
          <w:tcPr>
            <w:tcW w:w="270" w:type="dxa"/>
          </w:tcPr>
          <w:p w14:paraId="7081367F" w14:textId="77777777" w:rsidR="00CF2D7A" w:rsidRPr="008B4943" w:rsidRDefault="00CF2D7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46A08CF" w14:textId="77777777" w:rsidR="003F136D" w:rsidRPr="008B4943" w:rsidRDefault="003F136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28148C6A" w14:textId="5953F1A4" w:rsidR="00CF2D7A" w:rsidRPr="008B4943" w:rsidRDefault="00CF2D7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75B961A" w14:textId="77777777" w:rsidR="00CF2D7A" w:rsidRPr="008B4943" w:rsidRDefault="00CF2D7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4F9A23E2" w14:textId="18E05AB9" w:rsidR="00CF2D7A" w:rsidRPr="008B4943" w:rsidRDefault="00CF2D7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rPr>
                <w:cs/>
              </w:rPr>
              <w:t>-</w:t>
            </w:r>
          </w:p>
        </w:tc>
      </w:tr>
      <w:tr w:rsidR="00CF2D7A" w:rsidRPr="008B4943" w14:paraId="667A8F1C" w14:textId="77777777" w:rsidTr="0031694E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039E4C7" w14:textId="22BBF312" w:rsidR="00CF2D7A" w:rsidRPr="008B4943" w:rsidRDefault="00CF2D7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cs/>
              </w:rPr>
              <w:t xml:space="preserve">โอนไปยังผลขาดทุนด้านเครดิตที่คาดว่าจะเกิดขึ้นตลอดอายุ </w:t>
            </w:r>
            <w:r w:rsidR="001B73B5" w:rsidRPr="008B4943">
              <w:rPr>
                <w:rFonts w:asciiTheme="majorBidi" w:hAnsiTheme="majorBidi"/>
                <w:cs/>
              </w:rPr>
              <w:t>-</w:t>
            </w:r>
            <w:r w:rsidRPr="008B4943">
              <w:rPr>
                <w:rFonts w:asciiTheme="majorBidi" w:hAnsiTheme="majorBidi"/>
                <w:cs/>
              </w:rPr>
              <w:t xml:space="preserve"> </w:t>
            </w:r>
            <w:r w:rsidRPr="008B4943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1170" w:type="dxa"/>
          </w:tcPr>
          <w:p w14:paraId="7A1D56DA" w14:textId="77777777" w:rsidR="00CF2D7A" w:rsidRPr="008B4943" w:rsidRDefault="00CF2D7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</w:p>
          <w:p w14:paraId="180A5DD2" w14:textId="0F044057" w:rsidR="003F136D" w:rsidRPr="008B4943" w:rsidRDefault="003F136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 w:rsidRPr="008B4943">
              <w:rPr>
                <w:cs/>
              </w:rPr>
              <w:t>-</w:t>
            </w:r>
          </w:p>
        </w:tc>
        <w:tc>
          <w:tcPr>
            <w:tcW w:w="270" w:type="dxa"/>
          </w:tcPr>
          <w:p w14:paraId="60BDFC42" w14:textId="77777777" w:rsidR="00CF2D7A" w:rsidRPr="008B4943" w:rsidRDefault="00CF2D7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A60E319" w14:textId="77777777" w:rsidR="003F136D" w:rsidRPr="008B4943" w:rsidRDefault="003F136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738347F1" w14:textId="4F24C445" w:rsidR="00CF2D7A" w:rsidRPr="008B4943" w:rsidRDefault="00CF2D7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rPr>
                <w:cs/>
              </w:rPr>
              <w:t>(</w:t>
            </w:r>
            <w:r w:rsidR="00A679BA" w:rsidRPr="008B4943">
              <w:t>478</w:t>
            </w:r>
            <w:r w:rsidRPr="008B4943">
              <w:rPr>
                <w:cs/>
              </w:rPr>
              <w:t>)</w:t>
            </w:r>
          </w:p>
        </w:tc>
        <w:tc>
          <w:tcPr>
            <w:tcW w:w="270" w:type="dxa"/>
          </w:tcPr>
          <w:p w14:paraId="0E6BCBD6" w14:textId="77777777" w:rsidR="00CF2D7A" w:rsidRPr="008B4943" w:rsidRDefault="00CF2D7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EDC7545" w14:textId="77777777" w:rsidR="003F136D" w:rsidRPr="008B4943" w:rsidRDefault="003F136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587777C7" w14:textId="689E6654" w:rsidR="00CF2D7A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t>478</w:t>
            </w:r>
          </w:p>
        </w:tc>
        <w:tc>
          <w:tcPr>
            <w:tcW w:w="270" w:type="dxa"/>
            <w:vAlign w:val="bottom"/>
          </w:tcPr>
          <w:p w14:paraId="7A3AFF7B" w14:textId="77777777" w:rsidR="00CF2D7A" w:rsidRPr="008B4943" w:rsidRDefault="00CF2D7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44680AFE" w14:textId="26EF69EA" w:rsidR="00CF2D7A" w:rsidRPr="008B4943" w:rsidRDefault="00CF2D7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rPr>
                <w:cs/>
              </w:rPr>
              <w:t>-</w:t>
            </w:r>
          </w:p>
        </w:tc>
      </w:tr>
      <w:tr w:rsidR="00AE5108" w:rsidRPr="008B4943" w14:paraId="2478CD42" w14:textId="77777777" w:rsidTr="0031694E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71526C98" w14:textId="3A9E556D" w:rsidR="00AE5108" w:rsidRPr="008B4943" w:rsidRDefault="00CF2D7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</w:tcPr>
          <w:p w14:paraId="021D06CC" w14:textId="4E90A650" w:rsidR="004F5943" w:rsidRPr="008B4943" w:rsidRDefault="003F136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 w:rsidRPr="008B4943">
              <w:rPr>
                <w:cs/>
              </w:rPr>
              <w:t>(</w:t>
            </w:r>
            <w:r w:rsidR="00A679BA" w:rsidRPr="008B4943">
              <w:t>2</w:t>
            </w:r>
            <w:r w:rsidRPr="008B4943">
              <w:rPr>
                <w:cs/>
              </w:rPr>
              <w:t>)</w:t>
            </w:r>
          </w:p>
        </w:tc>
        <w:tc>
          <w:tcPr>
            <w:tcW w:w="270" w:type="dxa"/>
          </w:tcPr>
          <w:p w14:paraId="2E9A7217" w14:textId="77777777" w:rsidR="00AE5108" w:rsidRPr="008B4943" w:rsidRDefault="00AE510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61795C0" w14:textId="3EF07F23" w:rsidR="004F5943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t>27</w:t>
            </w:r>
          </w:p>
        </w:tc>
        <w:tc>
          <w:tcPr>
            <w:tcW w:w="270" w:type="dxa"/>
          </w:tcPr>
          <w:p w14:paraId="01D8DCD7" w14:textId="77777777" w:rsidR="00AE5108" w:rsidRPr="008B4943" w:rsidRDefault="00AE510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79CE1C5" w14:textId="741604E6" w:rsidR="004F5943" w:rsidRPr="008B4943" w:rsidRDefault="003F136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rPr>
                <w:cs/>
              </w:rPr>
              <w:t>(</w:t>
            </w:r>
            <w:r w:rsidR="00A679BA" w:rsidRPr="008B4943">
              <w:t>90</w:t>
            </w:r>
            <w:r w:rsidRPr="008B4943"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88E2F37" w14:textId="77777777" w:rsidR="00AE5108" w:rsidRPr="008B4943" w:rsidRDefault="00AE510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61B62A12" w14:textId="2BEE69CF" w:rsidR="00AE5108" w:rsidRPr="008B4943" w:rsidRDefault="00CF2D7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rPr>
                <w:cs/>
              </w:rPr>
              <w:t>(</w:t>
            </w:r>
            <w:r w:rsidR="00A679BA" w:rsidRPr="008B4943">
              <w:t>65</w:t>
            </w:r>
            <w:r w:rsidRPr="008B4943">
              <w:rPr>
                <w:cs/>
              </w:rPr>
              <w:t>)</w:t>
            </w:r>
          </w:p>
        </w:tc>
      </w:tr>
      <w:tr w:rsidR="00AE5108" w:rsidRPr="008B4943" w14:paraId="6FFFFF55" w14:textId="77777777" w:rsidTr="0031694E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07845900" w14:textId="69636264" w:rsidR="00AE5108" w:rsidRPr="008B4943" w:rsidRDefault="00AE510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30</w:t>
            </w:r>
            <w:r w:rsidR="004112B3" w:rsidRPr="008B4943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4112B3" w:rsidRPr="008B4943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  <w:r w:rsidRPr="008B494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679BA" w:rsidRPr="008B4943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570C85" w14:textId="55C86B97" w:rsidR="00AE5108" w:rsidRPr="008B4943" w:rsidRDefault="003F136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b/>
                <w:bCs/>
              </w:rPr>
            </w:pP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30</w:t>
            </w:r>
          </w:p>
        </w:tc>
        <w:tc>
          <w:tcPr>
            <w:tcW w:w="270" w:type="dxa"/>
          </w:tcPr>
          <w:p w14:paraId="55883B02" w14:textId="77777777" w:rsidR="00AE5108" w:rsidRPr="008B4943" w:rsidRDefault="00AE510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4C9CC2" w14:textId="619032B0" w:rsidR="00AE5108" w:rsidRPr="008B4943" w:rsidRDefault="003F136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087</w:t>
            </w:r>
          </w:p>
        </w:tc>
        <w:tc>
          <w:tcPr>
            <w:tcW w:w="270" w:type="dxa"/>
          </w:tcPr>
          <w:p w14:paraId="2426A0EF" w14:textId="77777777" w:rsidR="00AE5108" w:rsidRPr="008B4943" w:rsidRDefault="00AE510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F8BE39" w14:textId="2A999D18" w:rsidR="00AE5108" w:rsidRPr="008B4943" w:rsidRDefault="003F136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044</w:t>
            </w:r>
          </w:p>
        </w:tc>
        <w:tc>
          <w:tcPr>
            <w:tcW w:w="270" w:type="dxa"/>
            <w:vAlign w:val="bottom"/>
          </w:tcPr>
          <w:p w14:paraId="79A682E5" w14:textId="77777777" w:rsidR="00AE5108" w:rsidRPr="008B4943" w:rsidRDefault="00AE510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88481" w14:textId="1CAA086B" w:rsidR="00AE5108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8B4943">
              <w:rPr>
                <w:b/>
                <w:bCs/>
              </w:rPr>
              <w:t>2</w:t>
            </w:r>
            <w:r w:rsidR="003F136D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76</w:t>
            </w:r>
            <w:r w:rsidR="003F136D" w:rsidRPr="008B4943">
              <w:rPr>
                <w:b/>
                <w:bCs/>
              </w:rPr>
              <w:t>1</w:t>
            </w:r>
          </w:p>
        </w:tc>
      </w:tr>
    </w:tbl>
    <w:p w14:paraId="46785BEA" w14:textId="03D32877" w:rsidR="004F5943" w:rsidRPr="008B4943" w:rsidRDefault="004F5943" w:rsidP="008B4943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78"/>
        <w:gridCol w:w="1085"/>
        <w:gridCol w:w="180"/>
        <w:gridCol w:w="1164"/>
        <w:gridCol w:w="183"/>
        <w:gridCol w:w="1080"/>
      </w:tblGrid>
      <w:tr w:rsidR="00C95A9C" w:rsidRPr="008B4943" w14:paraId="7EFFD687" w14:textId="77777777" w:rsidTr="00CE3404">
        <w:trPr>
          <w:cantSplit/>
          <w:trHeight w:val="144"/>
          <w:tblHeader/>
        </w:trPr>
        <w:tc>
          <w:tcPr>
            <w:tcW w:w="3870" w:type="dxa"/>
            <w:shd w:val="clear" w:color="auto" w:fill="auto"/>
            <w:vAlign w:val="bottom"/>
          </w:tcPr>
          <w:p w14:paraId="5ECE3074" w14:textId="77777777" w:rsidR="00C95A9C" w:rsidRPr="008B4943" w:rsidRDefault="00C95A9C" w:rsidP="008B494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2725AA7C" w14:textId="02A714B7" w:rsidR="00C95A9C" w:rsidRPr="008B4943" w:rsidRDefault="00C95A9C" w:rsidP="008B4943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B0A1ED3" w14:textId="77777777" w:rsidR="00C95A9C" w:rsidRPr="008B4943" w:rsidRDefault="00C95A9C" w:rsidP="008B4943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27" w:type="dxa"/>
            <w:gridSpan w:val="3"/>
          </w:tcPr>
          <w:p w14:paraId="7E4D854D" w14:textId="19C17A99" w:rsidR="00C95A9C" w:rsidRPr="008B4943" w:rsidRDefault="00C95A9C" w:rsidP="008B4943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B494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5A9C" w:rsidRPr="008B4943" w14:paraId="052EAF52" w14:textId="77777777" w:rsidTr="00CE3404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6A65E786" w14:textId="77777777" w:rsidR="00CE3404" w:rsidRPr="008B4943" w:rsidRDefault="00C95A9C" w:rsidP="008B4943">
            <w:pPr>
              <w:spacing w:line="240" w:lineRule="auto"/>
              <w:ind w:left="194" w:hanging="194"/>
              <w:rPr>
                <w:b/>
                <w:bCs/>
                <w:i/>
                <w:iCs/>
              </w:rPr>
            </w:pPr>
            <w:r w:rsidRPr="008B4943">
              <w:rPr>
                <w:b/>
                <w:bCs/>
                <w:i/>
                <w:iCs/>
                <w:cs/>
              </w:rPr>
              <w:t>ขาดทุนจากการด้อยค่าของสินทรัพย์</w:t>
            </w:r>
          </w:p>
          <w:p w14:paraId="241016EF" w14:textId="67D5C800" w:rsidR="00C95A9C" w:rsidRPr="008B4943" w:rsidRDefault="00C95A9C" w:rsidP="008B4943">
            <w:pPr>
              <w:spacing w:line="240" w:lineRule="auto"/>
              <w:ind w:left="194"/>
              <w:rPr>
                <w:b/>
                <w:bCs/>
                <w:i/>
                <w:iCs/>
                <w:cs/>
              </w:rPr>
            </w:pPr>
            <w:r w:rsidRPr="008B4943">
              <w:rPr>
                <w:b/>
                <w:bCs/>
                <w:i/>
                <w:iCs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184C88AC" w14:textId="77777777" w:rsidR="00C95A9C" w:rsidRPr="008B4943" w:rsidRDefault="00C95A9C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4B23EAA7" w14:textId="77777777" w:rsidR="00C95A9C" w:rsidRPr="008B4943" w:rsidRDefault="00C95A9C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78" w:type="dxa"/>
          </w:tcPr>
          <w:p w14:paraId="3BEDDD0A" w14:textId="77777777" w:rsidR="00C95A9C" w:rsidRPr="008B4943" w:rsidRDefault="00C95A9C" w:rsidP="008B494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F459057" w14:textId="77777777" w:rsidR="00C95A9C" w:rsidRPr="008B4943" w:rsidRDefault="00C95A9C" w:rsidP="008B494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</w:t>
            </w:r>
          </w:p>
          <w:p w14:paraId="1ABF2CEE" w14:textId="77777777" w:rsidR="00C95A9C" w:rsidRPr="008B4943" w:rsidRDefault="00C95A9C" w:rsidP="008B494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งวดหกเดือน</w:t>
            </w:r>
          </w:p>
        </w:tc>
        <w:tc>
          <w:tcPr>
            <w:tcW w:w="180" w:type="dxa"/>
          </w:tcPr>
          <w:p w14:paraId="332B5957" w14:textId="77777777" w:rsidR="00C95A9C" w:rsidRPr="008B4943" w:rsidRDefault="00C95A9C" w:rsidP="008B494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10F1EE5" w14:textId="77777777" w:rsidR="00C95A9C" w:rsidRPr="008B4943" w:rsidRDefault="00C95A9C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5C210B2F" w14:textId="77777777" w:rsidR="00C95A9C" w:rsidRPr="008B4943" w:rsidRDefault="00C95A9C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83" w:type="dxa"/>
            <w:vAlign w:val="bottom"/>
          </w:tcPr>
          <w:p w14:paraId="7AB6FBAA" w14:textId="77777777" w:rsidR="00C95A9C" w:rsidRPr="008B4943" w:rsidRDefault="00C95A9C" w:rsidP="008B494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190AF" w14:textId="77777777" w:rsidR="00C95A9C" w:rsidRPr="008B4943" w:rsidRDefault="00C95A9C" w:rsidP="008B494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</w:t>
            </w:r>
          </w:p>
          <w:p w14:paraId="60786104" w14:textId="77777777" w:rsidR="00C95A9C" w:rsidRPr="008B4943" w:rsidRDefault="00C95A9C" w:rsidP="008B494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งวดหกเดือน</w:t>
            </w:r>
          </w:p>
        </w:tc>
      </w:tr>
      <w:tr w:rsidR="00C95A9C" w:rsidRPr="008B4943" w14:paraId="10C2326F" w14:textId="77777777" w:rsidTr="00CE3404">
        <w:trPr>
          <w:cantSplit/>
          <w:trHeight w:val="144"/>
          <w:tblHeader/>
        </w:trPr>
        <w:tc>
          <w:tcPr>
            <w:tcW w:w="3870" w:type="dxa"/>
          </w:tcPr>
          <w:p w14:paraId="6B08A099" w14:textId="5ACFE532" w:rsidR="00C95A9C" w:rsidRPr="008B4943" w:rsidRDefault="00682D74" w:rsidP="008B4943">
            <w:pPr>
              <w:ind w:left="194"/>
              <w:rPr>
                <w:b/>
                <w:bCs/>
                <w:i/>
                <w:iCs/>
              </w:rPr>
            </w:pPr>
            <w:r w:rsidRPr="008B4943">
              <w:rPr>
                <w:b/>
                <w:bCs/>
                <w:i/>
                <w:iCs/>
                <w:cs/>
              </w:rPr>
              <w:t xml:space="preserve">สำหรับงวดสิ้นสุดวันที่ </w:t>
            </w:r>
            <w:r w:rsidR="00A679BA" w:rsidRPr="008B4943">
              <w:rPr>
                <w:b/>
                <w:bCs/>
                <w:i/>
                <w:iCs/>
              </w:rPr>
              <w:t>30</w:t>
            </w:r>
            <w:r w:rsidRPr="008B4943">
              <w:rPr>
                <w:b/>
                <w:bCs/>
                <w:i/>
                <w:iCs/>
                <w:cs/>
              </w:rPr>
              <w:t xml:space="preserve"> มิถุนายน </w:t>
            </w:r>
            <w:r w:rsidR="00A679BA" w:rsidRPr="008B4943">
              <w:rPr>
                <w:b/>
                <w:bCs/>
                <w:i/>
                <w:iCs/>
              </w:rPr>
              <w:t>2563</w:t>
            </w:r>
          </w:p>
        </w:tc>
        <w:tc>
          <w:tcPr>
            <w:tcW w:w="5130" w:type="dxa"/>
            <w:gridSpan w:val="7"/>
          </w:tcPr>
          <w:p w14:paraId="4505F62F" w14:textId="77777777" w:rsidR="00C95A9C" w:rsidRPr="008B4943" w:rsidRDefault="00C95A9C" w:rsidP="008B4943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F2D7A" w:rsidRPr="008B4943" w14:paraId="0D5E3859" w14:textId="77777777" w:rsidTr="00CE3404">
        <w:trPr>
          <w:cantSplit/>
          <w:trHeight w:val="144"/>
        </w:trPr>
        <w:tc>
          <w:tcPr>
            <w:tcW w:w="3870" w:type="dxa"/>
          </w:tcPr>
          <w:p w14:paraId="05157923" w14:textId="77777777" w:rsidR="00CF2D7A" w:rsidRPr="008B4943" w:rsidRDefault="00CF2D7A" w:rsidP="008B4943">
            <w:pPr>
              <w:rPr>
                <w:b/>
                <w:bCs/>
                <w:i/>
                <w:iCs/>
                <w:cs/>
              </w:rPr>
            </w:pPr>
            <w:r w:rsidRPr="008B4943">
              <w:rPr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23D4D8A8" w14:textId="77777777" w:rsidR="00CF2D7A" w:rsidRPr="008B4943" w:rsidRDefault="00CF2D7A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7886D90" w14:textId="77777777" w:rsidR="00CF2D7A" w:rsidRPr="008B4943" w:rsidRDefault="00CF2D7A" w:rsidP="008B494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7E00090" w14:textId="77777777" w:rsidR="00CF2D7A" w:rsidRPr="008B4943" w:rsidRDefault="00CF2D7A" w:rsidP="008B4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824039" w14:textId="77777777" w:rsidR="00CF2D7A" w:rsidRPr="008B4943" w:rsidRDefault="00CF2D7A" w:rsidP="008B4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AE68F1F" w14:textId="77777777" w:rsidR="00CF2D7A" w:rsidRPr="008B4943" w:rsidRDefault="00CF2D7A" w:rsidP="008B4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1A0D4585" w14:textId="77777777" w:rsidR="00CF2D7A" w:rsidRPr="008B4943" w:rsidRDefault="00CF2D7A" w:rsidP="008B4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30CE12" w14:textId="51911A86" w:rsidR="00CF2D7A" w:rsidRPr="008B4943" w:rsidRDefault="00CF2D7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s/>
              </w:rPr>
            </w:pPr>
          </w:p>
        </w:tc>
      </w:tr>
      <w:tr w:rsidR="00A04953" w:rsidRPr="008B4943" w14:paraId="46DDDF55" w14:textId="77777777" w:rsidTr="00F435AA">
        <w:trPr>
          <w:cantSplit/>
          <w:trHeight w:val="191"/>
        </w:trPr>
        <w:tc>
          <w:tcPr>
            <w:tcW w:w="3870" w:type="dxa"/>
          </w:tcPr>
          <w:p w14:paraId="72A45D76" w14:textId="7129CF7A" w:rsidR="00A04953" w:rsidRPr="008B4943" w:rsidRDefault="00A0495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color w:val="211E1F"/>
              </w:rPr>
            </w:pPr>
            <w:r w:rsidRPr="008B4943">
              <w:rPr>
                <w:cs/>
              </w:rPr>
              <w:t>ขาดทุนจากการด้อยค่าของลูกหนี้การค้า</w:t>
            </w:r>
            <w:r w:rsidR="00682D74" w:rsidRPr="008B4943">
              <w:rPr>
                <w:cs/>
              </w:rPr>
              <w:t>และลูกหนี้</w:t>
            </w:r>
            <w:r w:rsidR="0031694E" w:rsidRPr="008B4943">
              <w:rPr>
                <w:rFonts w:hint="cs"/>
                <w:cs/>
              </w:rPr>
              <w:t>หมุนเวียน</w:t>
            </w:r>
            <w:r w:rsidR="00682D74" w:rsidRPr="008B4943">
              <w:rPr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26A25B60" w14:textId="58A59BEA" w:rsidR="00A04953" w:rsidRPr="008B4943" w:rsidRDefault="003123A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t>894</w:t>
            </w:r>
          </w:p>
        </w:tc>
        <w:tc>
          <w:tcPr>
            <w:tcW w:w="178" w:type="dxa"/>
            <w:vAlign w:val="bottom"/>
          </w:tcPr>
          <w:p w14:paraId="3D982DBE" w14:textId="77777777" w:rsidR="00A04953" w:rsidRPr="008B4943" w:rsidRDefault="00A04953" w:rsidP="008B494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21FB0E3" w14:textId="0A47EF76" w:rsidR="00A04953" w:rsidRPr="008B4943" w:rsidRDefault="00034FF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t>88</w:t>
            </w:r>
            <w:r w:rsidR="003123A7" w:rsidRPr="008B4943">
              <w:t>6</w:t>
            </w:r>
          </w:p>
        </w:tc>
        <w:tc>
          <w:tcPr>
            <w:tcW w:w="180" w:type="dxa"/>
            <w:vAlign w:val="bottom"/>
          </w:tcPr>
          <w:p w14:paraId="64D1A64A" w14:textId="77777777" w:rsidR="00A04953" w:rsidRPr="008B4943" w:rsidRDefault="00A04953" w:rsidP="008B4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1DA26D3" w14:textId="77777777" w:rsidR="004D077E" w:rsidRPr="008B4943" w:rsidRDefault="004D07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59E55D11" w14:textId="6E804BF8" w:rsidR="00A04953" w:rsidRPr="008B4943" w:rsidRDefault="003123A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t>894</w:t>
            </w:r>
          </w:p>
        </w:tc>
        <w:tc>
          <w:tcPr>
            <w:tcW w:w="183" w:type="dxa"/>
            <w:vAlign w:val="bottom"/>
          </w:tcPr>
          <w:p w14:paraId="4F303C80" w14:textId="77777777" w:rsidR="00A04953" w:rsidRPr="008B4943" w:rsidRDefault="00A04953" w:rsidP="008B4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A2759" w14:textId="77777777" w:rsidR="004D077E" w:rsidRPr="008B4943" w:rsidRDefault="004D077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088DE6DA" w14:textId="28511357" w:rsidR="00A04953" w:rsidRPr="008B4943" w:rsidRDefault="00034FF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t>887</w:t>
            </w:r>
          </w:p>
        </w:tc>
      </w:tr>
      <w:tr w:rsidR="00A04953" w:rsidRPr="008B4943" w14:paraId="4019B355" w14:textId="77777777" w:rsidTr="00F435AA">
        <w:trPr>
          <w:cantSplit/>
          <w:trHeight w:val="191"/>
        </w:trPr>
        <w:tc>
          <w:tcPr>
            <w:tcW w:w="3870" w:type="dxa"/>
          </w:tcPr>
          <w:p w14:paraId="16230146" w14:textId="5930250B" w:rsidR="00A04953" w:rsidRPr="008B4943" w:rsidRDefault="00A0495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cs/>
              </w:rPr>
            </w:pPr>
            <w:r w:rsidRPr="008B4943">
              <w:rPr>
                <w:cs/>
              </w:rPr>
              <w:t>ขาดทุนจากการด้อยค่าเงินให้กู้ยืมแก่กิจการ     ที่เกี่ยวข้องกัน</w:t>
            </w:r>
            <w:r w:rsidR="005F2919" w:rsidRPr="008B4943">
              <w:rPr>
                <w:cs/>
              </w:rPr>
              <w:t>และดอกเบี้ยค้างรับ</w:t>
            </w:r>
          </w:p>
        </w:tc>
        <w:tc>
          <w:tcPr>
            <w:tcW w:w="1260" w:type="dxa"/>
            <w:vAlign w:val="bottom"/>
          </w:tcPr>
          <w:p w14:paraId="57F4A1C3" w14:textId="6425E5AD" w:rsidR="00A04953" w:rsidRPr="008B4943" w:rsidRDefault="003123A7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49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78" w:type="dxa"/>
            <w:vAlign w:val="bottom"/>
          </w:tcPr>
          <w:p w14:paraId="5EEE8CAE" w14:textId="77777777" w:rsidR="00A04953" w:rsidRPr="008B4943" w:rsidRDefault="00A04953" w:rsidP="008B494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097DD0F" w14:textId="1EAEA05C" w:rsidR="00A04953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t>4</w:t>
            </w:r>
          </w:p>
        </w:tc>
        <w:tc>
          <w:tcPr>
            <w:tcW w:w="180" w:type="dxa"/>
            <w:vAlign w:val="bottom"/>
          </w:tcPr>
          <w:p w14:paraId="5D0846DD" w14:textId="77777777" w:rsidR="00A04953" w:rsidRPr="008B4943" w:rsidRDefault="00A04953" w:rsidP="008B4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0C96163" w14:textId="77777777" w:rsidR="00A04953" w:rsidRPr="008B4943" w:rsidRDefault="00A0495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219371E4" w14:textId="6B1647B2" w:rsidR="00A04953" w:rsidRPr="008B4943" w:rsidRDefault="00A0495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rPr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30850275" w14:textId="77777777" w:rsidR="00A04953" w:rsidRPr="008B4943" w:rsidRDefault="00A04953" w:rsidP="008B4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BE0E97" w14:textId="77777777" w:rsidR="00A04953" w:rsidRPr="008B4943" w:rsidRDefault="00A0495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79BC190B" w14:textId="469CE7C7" w:rsidR="00A04953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B4943">
              <w:t>2</w:t>
            </w:r>
            <w:r w:rsidR="00A04953" w:rsidRPr="008B4943">
              <w:t>,</w:t>
            </w:r>
            <w:r w:rsidRPr="008B4943">
              <w:t>24</w:t>
            </w:r>
            <w:r w:rsidR="00A04953" w:rsidRPr="008B4943">
              <w:rPr>
                <w:cs/>
              </w:rPr>
              <w:t>1</w:t>
            </w:r>
          </w:p>
        </w:tc>
      </w:tr>
      <w:tr w:rsidR="00A04953" w:rsidRPr="008B4943" w14:paraId="22E3D83D" w14:textId="77777777" w:rsidTr="00CE3404">
        <w:trPr>
          <w:cantSplit/>
          <w:trHeight w:val="191"/>
        </w:trPr>
        <w:tc>
          <w:tcPr>
            <w:tcW w:w="3870" w:type="dxa"/>
          </w:tcPr>
          <w:p w14:paraId="62D2930F" w14:textId="77777777" w:rsidR="00A04953" w:rsidRPr="008B4943" w:rsidRDefault="00A0495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0926C" w14:textId="0B2D4D85" w:rsidR="00A04953" w:rsidRPr="008B4943" w:rsidRDefault="003123A7" w:rsidP="008B4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178" w:type="dxa"/>
            <w:vAlign w:val="bottom"/>
          </w:tcPr>
          <w:p w14:paraId="6ADE0941" w14:textId="77777777" w:rsidR="00A04953" w:rsidRPr="008B4943" w:rsidRDefault="00A04953" w:rsidP="008B494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60284" w14:textId="0D4B7E5C" w:rsidR="00A04953" w:rsidRPr="008B4943" w:rsidRDefault="00034FF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8B4943">
              <w:rPr>
                <w:b/>
                <w:bCs/>
              </w:rPr>
              <w:t>8</w:t>
            </w:r>
            <w:r w:rsidR="003123A7" w:rsidRPr="008B4943">
              <w:rPr>
                <w:b/>
                <w:bCs/>
              </w:rPr>
              <w:t>90</w:t>
            </w:r>
          </w:p>
        </w:tc>
        <w:tc>
          <w:tcPr>
            <w:tcW w:w="180" w:type="dxa"/>
            <w:vAlign w:val="bottom"/>
          </w:tcPr>
          <w:p w14:paraId="5E6B5E30" w14:textId="77777777" w:rsidR="00A04953" w:rsidRPr="008B4943" w:rsidRDefault="00A04953" w:rsidP="008B4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94847" w14:textId="4CFFE373" w:rsidR="00A04953" w:rsidRPr="008B4943" w:rsidRDefault="003123A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8B4943">
              <w:rPr>
                <w:b/>
                <w:bCs/>
              </w:rPr>
              <w:t>894</w:t>
            </w:r>
          </w:p>
        </w:tc>
        <w:tc>
          <w:tcPr>
            <w:tcW w:w="183" w:type="dxa"/>
            <w:vAlign w:val="bottom"/>
          </w:tcPr>
          <w:p w14:paraId="7726BAC2" w14:textId="77777777" w:rsidR="00A04953" w:rsidRPr="008B4943" w:rsidRDefault="00A04953" w:rsidP="008B4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7A50E" w14:textId="1875847E" w:rsidR="00A04953" w:rsidRPr="008B4943" w:rsidRDefault="00034FF9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8B4943">
              <w:rPr>
                <w:b/>
                <w:bCs/>
              </w:rPr>
              <w:t>3,128</w:t>
            </w:r>
          </w:p>
        </w:tc>
      </w:tr>
    </w:tbl>
    <w:p w14:paraId="005F3057" w14:textId="77777777" w:rsidR="00C95A9C" w:rsidRPr="008B4943" w:rsidRDefault="00C95A9C" w:rsidP="008B494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7ACFB87" w14:textId="77777777" w:rsidR="00F20DB7" w:rsidRPr="008B4943" w:rsidRDefault="00F20DB7" w:rsidP="008B494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8B494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ฐานะเปิดต่อความเสี่ยงจากเงินตราต่างประเทศ</w:t>
      </w:r>
    </w:p>
    <w:p w14:paraId="623A198C" w14:textId="77777777" w:rsidR="00F20DB7" w:rsidRPr="008B4943" w:rsidRDefault="00F20DB7" w:rsidP="008B494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20"/>
        <w:gridCol w:w="1520"/>
        <w:gridCol w:w="270"/>
        <w:gridCol w:w="1080"/>
        <w:gridCol w:w="270"/>
        <w:gridCol w:w="1350"/>
        <w:gridCol w:w="270"/>
        <w:gridCol w:w="1530"/>
      </w:tblGrid>
      <w:tr w:rsidR="007B5DD6" w:rsidRPr="008B4943" w14:paraId="53111B17" w14:textId="77777777" w:rsidTr="007B5DD6">
        <w:trPr>
          <w:tblHeader/>
        </w:trPr>
        <w:tc>
          <w:tcPr>
            <w:tcW w:w="2620" w:type="dxa"/>
          </w:tcPr>
          <w:p w14:paraId="69F2EFD7" w14:textId="77777777" w:rsidR="007B5DD6" w:rsidRPr="008B4943" w:rsidRDefault="007B5DD6" w:rsidP="008B4943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9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27E7FF19" w14:textId="77777777" w:rsidR="007B5DD6" w:rsidRPr="008B4943" w:rsidRDefault="007B5DD6" w:rsidP="008B494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5DD6" w:rsidRPr="008B4943" w14:paraId="4A7F3A0A" w14:textId="77777777" w:rsidTr="007B5DD6">
        <w:trPr>
          <w:tblHeader/>
        </w:trPr>
        <w:tc>
          <w:tcPr>
            <w:tcW w:w="2620" w:type="dxa"/>
            <w:vAlign w:val="bottom"/>
          </w:tcPr>
          <w:p w14:paraId="5249320C" w14:textId="5CECD19D" w:rsidR="007B5DD6" w:rsidRPr="008B4943" w:rsidRDefault="007B5DD6" w:rsidP="008B4943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679BA"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112B3" w:rsidRPr="008B494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112B3"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C8216A"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679BA"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20" w:type="dxa"/>
          </w:tcPr>
          <w:p w14:paraId="5D11D764" w14:textId="5DFB2F43" w:rsidR="007B5DD6" w:rsidRPr="008B4943" w:rsidRDefault="007B5DD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  <w:r w:rsidR="00817D29"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ฯ</w:t>
            </w:r>
          </w:p>
        </w:tc>
        <w:tc>
          <w:tcPr>
            <w:tcW w:w="270" w:type="dxa"/>
          </w:tcPr>
          <w:p w14:paraId="1080F9CA" w14:textId="77777777" w:rsidR="007B5DD6" w:rsidRPr="008B4943" w:rsidRDefault="007B5DD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8FC8E7" w14:textId="77777777" w:rsidR="00817D29" w:rsidRPr="008B4943" w:rsidRDefault="007B5DD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817D29"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เยน</w:t>
            </w:r>
          </w:p>
          <w:p w14:paraId="4CD53810" w14:textId="334A118B" w:rsidR="007B5DD6" w:rsidRPr="008B4943" w:rsidRDefault="007B5DD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70" w:type="dxa"/>
          </w:tcPr>
          <w:p w14:paraId="2AD490C2" w14:textId="77777777" w:rsidR="007B5DD6" w:rsidRPr="008B4943" w:rsidRDefault="007B5DD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C23F3D" w14:textId="77777777" w:rsidR="007B5DD6" w:rsidRPr="008B4943" w:rsidRDefault="007B5DD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00DC0E" w14:textId="4E4A60CA" w:rsidR="007B5DD6" w:rsidRPr="008B4943" w:rsidRDefault="007B5DD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6606D735" w14:textId="77777777" w:rsidR="007B5DD6" w:rsidRPr="008B4943" w:rsidRDefault="007B5DD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</w:tcPr>
          <w:p w14:paraId="0B6EC361" w14:textId="77777777" w:rsidR="00817D29" w:rsidRPr="008B4943" w:rsidRDefault="00817D29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7AE917" w14:textId="3DD40FCB" w:rsidR="007B5DD6" w:rsidRPr="008B4943" w:rsidRDefault="007B5DD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B5DD6" w:rsidRPr="008B4943" w14:paraId="71FC09A9" w14:textId="77777777" w:rsidTr="007B5DD6">
        <w:trPr>
          <w:tblHeader/>
        </w:trPr>
        <w:tc>
          <w:tcPr>
            <w:tcW w:w="2620" w:type="dxa"/>
          </w:tcPr>
          <w:p w14:paraId="0DE27537" w14:textId="77777777" w:rsidR="007B5DD6" w:rsidRPr="008B4943" w:rsidRDefault="007B5DD6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0" w:type="dxa"/>
            <w:gridSpan w:val="7"/>
            <w:hideMark/>
          </w:tcPr>
          <w:p w14:paraId="43B781D1" w14:textId="77777777" w:rsidR="007B5DD6" w:rsidRPr="008B4943" w:rsidRDefault="007B5DD6" w:rsidP="008B4943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940D8" w:rsidRPr="008B4943" w14:paraId="5D378295" w14:textId="77777777" w:rsidTr="007B5DD6">
        <w:tc>
          <w:tcPr>
            <w:tcW w:w="2620" w:type="dxa"/>
          </w:tcPr>
          <w:p w14:paraId="3D245AF3" w14:textId="79A125EA" w:rsidR="009940D8" w:rsidRPr="008B4943" w:rsidRDefault="009940D8" w:rsidP="008B494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</w:t>
            </w:r>
          </w:p>
          <w:p w14:paraId="3500209F" w14:textId="1CE5F63E" w:rsidR="009940D8" w:rsidRPr="008B4943" w:rsidRDefault="009940D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/>
              <w:ind w:left="156"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520" w:type="dxa"/>
            <w:vAlign w:val="bottom"/>
          </w:tcPr>
          <w:p w14:paraId="60F04E59" w14:textId="1DB3F2E5" w:rsidR="009940D8" w:rsidRPr="008B4943" w:rsidRDefault="009940D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8B494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FA9D52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724FB3" w14:textId="4F06A6F7" w:rsidR="009940D8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940D8" w:rsidRPr="008B49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B494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66831B6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47E8FD" w14:textId="34CACDFC" w:rsidR="009940D8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FC1EB88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D758E08" w14:textId="675D0E69" w:rsidR="009940D8" w:rsidRPr="008B4943" w:rsidRDefault="009940D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9940D8" w:rsidRPr="008B4943" w14:paraId="10676378" w14:textId="77777777" w:rsidTr="007B5DD6">
        <w:tc>
          <w:tcPr>
            <w:tcW w:w="2620" w:type="dxa"/>
          </w:tcPr>
          <w:p w14:paraId="6D0B9752" w14:textId="0D67F803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20" w:type="dxa"/>
            <w:vAlign w:val="bottom"/>
          </w:tcPr>
          <w:p w14:paraId="70B9199A" w14:textId="1AF903FF" w:rsidR="009940D8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70" w:type="dxa"/>
          </w:tcPr>
          <w:p w14:paraId="081809AE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381EDF" w14:textId="3292CD8F" w:rsidR="009940D8" w:rsidRPr="008B4943" w:rsidRDefault="009940D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050F81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308E13" w14:textId="44E4AFEE" w:rsidR="009940D8" w:rsidRPr="008B4943" w:rsidRDefault="009940D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C729F2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6A107D8" w14:textId="4D1206B0" w:rsidR="009940D8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9940D8" w:rsidRPr="008B4943" w14:paraId="4D79F2FF" w14:textId="77777777" w:rsidTr="007B5DD6">
        <w:tc>
          <w:tcPr>
            <w:tcW w:w="2620" w:type="dxa"/>
          </w:tcPr>
          <w:p w14:paraId="3C3A9B28" w14:textId="320428B2" w:rsidR="009940D8" w:rsidRPr="008B4943" w:rsidRDefault="009940D8" w:rsidP="008B494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</w:t>
            </w:r>
            <w:r w:rsidR="00AD2142"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ื</w:t>
            </w: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มแก่กิจการ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 xml:space="preserve">          </w:t>
            </w: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20" w:type="dxa"/>
            <w:vAlign w:val="bottom"/>
          </w:tcPr>
          <w:p w14:paraId="2F5F231A" w14:textId="52B99289" w:rsidR="009940D8" w:rsidRPr="008B4943" w:rsidRDefault="00E00C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70" w:type="dxa"/>
          </w:tcPr>
          <w:p w14:paraId="6FD2608D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CF05B1" w14:textId="5DAE51EC" w:rsidR="009940D8" w:rsidRPr="008B4943" w:rsidRDefault="009940D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51A5CE6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6AB84D" w14:textId="7F6C0195" w:rsidR="009940D8" w:rsidRPr="008B4943" w:rsidRDefault="00E00C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2D2628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1DB19C" w14:textId="18EA5A46" w:rsidR="009940D8" w:rsidRPr="008B4943" w:rsidRDefault="00E00C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9940D8" w:rsidRPr="008B4943" w14:paraId="281666FF" w14:textId="77777777" w:rsidTr="007B5DD6">
        <w:tc>
          <w:tcPr>
            <w:tcW w:w="2620" w:type="dxa"/>
          </w:tcPr>
          <w:p w14:paraId="695FAA1D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520" w:type="dxa"/>
            <w:vAlign w:val="bottom"/>
          </w:tcPr>
          <w:p w14:paraId="160E0B3B" w14:textId="003CE373" w:rsidR="009940D8" w:rsidRPr="008B4943" w:rsidRDefault="009940D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B49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962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3D1911B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B874E8" w14:textId="6700BB58" w:rsidR="009940D8" w:rsidRPr="008B4943" w:rsidRDefault="009940D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B49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398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4698F53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AC089D" w14:textId="57267AF3" w:rsidR="009940D8" w:rsidRPr="008B4943" w:rsidRDefault="009940D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2D36858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56D4BB" w14:textId="19AB29FB" w:rsidR="009940D8" w:rsidRPr="008B4943" w:rsidRDefault="009940D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B49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B49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940D8" w:rsidRPr="008B4943" w14:paraId="15BA4CD3" w14:textId="77777777" w:rsidTr="007B5DD6">
        <w:tc>
          <w:tcPr>
            <w:tcW w:w="2620" w:type="dxa"/>
          </w:tcPr>
          <w:p w14:paraId="7E79FB7B" w14:textId="143465D5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20" w:type="dxa"/>
            <w:vAlign w:val="bottom"/>
          </w:tcPr>
          <w:p w14:paraId="28B19C64" w14:textId="106549BE" w:rsidR="009940D8" w:rsidRPr="008B4943" w:rsidRDefault="009940D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B494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0C961CC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B9B52A" w14:textId="0C84562A" w:rsidR="009940D8" w:rsidRPr="008B4943" w:rsidRDefault="009940D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B49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767CEDE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7806D8" w14:textId="233ED3E2" w:rsidR="009940D8" w:rsidRPr="008B4943" w:rsidRDefault="009940D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BAB7166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B2A233C" w14:textId="507A80DA" w:rsidR="009940D8" w:rsidRPr="008B4943" w:rsidRDefault="009940D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B494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003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940D8" w:rsidRPr="008B4943" w14:paraId="3DED4C2A" w14:textId="77777777" w:rsidTr="00817D29">
        <w:tc>
          <w:tcPr>
            <w:tcW w:w="2620" w:type="dxa"/>
          </w:tcPr>
          <w:p w14:paraId="2721EB82" w14:textId="3BB1E140" w:rsidR="009940D8" w:rsidRPr="008B4943" w:rsidRDefault="009940D8" w:rsidP="008B494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5B549E2F" w14:textId="6586491C" w:rsidR="009940D8" w:rsidRPr="008B4943" w:rsidRDefault="009940D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00C4F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845679C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A4B325" w14:textId="37906DB6" w:rsidR="009940D8" w:rsidRPr="008B4943" w:rsidRDefault="009940D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E798CBA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187FD4" w14:textId="510FEC44" w:rsidR="009940D8" w:rsidRPr="008B4943" w:rsidRDefault="00E00C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EECD410" w14:textId="77777777" w:rsidR="009940D8" w:rsidRPr="008B4943" w:rsidRDefault="009940D8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E9040CE" w14:textId="54220C22" w:rsidR="009940D8" w:rsidRPr="008B4943" w:rsidRDefault="009940D8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00C4F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7D4FAD" w:rsidRPr="008B4943" w14:paraId="001B279C" w14:textId="77777777" w:rsidTr="00817D29">
        <w:tc>
          <w:tcPr>
            <w:tcW w:w="2620" w:type="dxa"/>
          </w:tcPr>
          <w:p w14:paraId="05AB85EA" w14:textId="77777777" w:rsidR="007D4FAD" w:rsidRPr="008B4943" w:rsidRDefault="007D4FAD" w:rsidP="008B4943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520" w:type="dxa"/>
            <w:vAlign w:val="bottom"/>
          </w:tcPr>
          <w:p w14:paraId="203D090C" w14:textId="4D5A226B" w:rsidR="007D4FAD" w:rsidRPr="008B4943" w:rsidRDefault="00E00C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316E57" w:rsidRPr="008B4943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70" w:type="dxa"/>
          </w:tcPr>
          <w:p w14:paraId="6090DD2F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824D62" w14:textId="0E6C1BEC" w:rsidR="007D4FAD" w:rsidRPr="008B4943" w:rsidRDefault="00DE6FE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1DF855E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0C15AE" w14:textId="4FEF7530" w:rsidR="007D4FAD" w:rsidRPr="008B4943" w:rsidRDefault="00DE6FE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A88655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3647B8" w14:textId="129EC71F" w:rsidR="007D4FAD" w:rsidRPr="008B4943" w:rsidRDefault="00E00C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316E57" w:rsidRPr="008B4943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</w:tr>
      <w:tr w:rsidR="007D4FAD" w:rsidRPr="008B4943" w14:paraId="22023331" w14:textId="77777777" w:rsidTr="007B5DD6">
        <w:trPr>
          <w:trHeight w:val="68"/>
        </w:trPr>
        <w:tc>
          <w:tcPr>
            <w:tcW w:w="2620" w:type="dxa"/>
          </w:tcPr>
          <w:p w14:paraId="2CCB4465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520" w:type="dxa"/>
            <w:vAlign w:val="bottom"/>
          </w:tcPr>
          <w:p w14:paraId="0D0B9D6E" w14:textId="4BD471D3" w:rsidR="007D4FAD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70" w:type="dxa"/>
          </w:tcPr>
          <w:p w14:paraId="11A33272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D2FCB5" w14:textId="200A5E7E" w:rsidR="007D4FAD" w:rsidRPr="008B4943" w:rsidRDefault="00DE6FE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5357590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EBC590" w14:textId="31982A3C" w:rsidR="007D4FAD" w:rsidRPr="008B4943" w:rsidRDefault="00DE6FE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607249D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B148C41" w14:textId="47B51D64" w:rsidR="007D4FAD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</w:tr>
      <w:tr w:rsidR="007D4FAD" w:rsidRPr="008B4943" w14:paraId="7B84108A" w14:textId="77777777" w:rsidTr="007B5DD6">
        <w:tc>
          <w:tcPr>
            <w:tcW w:w="2620" w:type="dxa"/>
          </w:tcPr>
          <w:p w14:paraId="4972A250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4DC9A3CA" w14:textId="524ADFC6" w:rsidR="007D4FAD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70" w:type="dxa"/>
          </w:tcPr>
          <w:p w14:paraId="4B9D5639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019A60" w14:textId="1CCA8E5C" w:rsidR="007D4FAD" w:rsidRPr="008B4943" w:rsidRDefault="00DE6FE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E8C54A1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9772C9" w14:textId="6E3A51B0" w:rsidR="007D4FAD" w:rsidRPr="008B4943" w:rsidRDefault="00DE6FE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51B821A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B5B0DAA" w14:textId="061DBBFC" w:rsidR="007D4FAD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7D4FAD" w:rsidRPr="008B4943" w14:paraId="66803C7A" w14:textId="77777777" w:rsidTr="007B5DD6">
        <w:tc>
          <w:tcPr>
            <w:tcW w:w="2620" w:type="dxa"/>
          </w:tcPr>
          <w:p w14:paraId="147B8921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8685D" w14:textId="1EBE5D51" w:rsidR="007D4FAD" w:rsidRPr="008B4943" w:rsidRDefault="00D01711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/>
                <w:b/>
                <w:bCs/>
                <w:sz w:val="30"/>
                <w:szCs w:val="30"/>
              </w:rPr>
              <w:t>1,</w:t>
            </w:r>
            <w:r w:rsidR="00316E57" w:rsidRPr="008B4943">
              <w:rPr>
                <w:rFonts w:asciiTheme="majorBidi" w:hAnsi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0ED8AC87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5F6A5F" w14:textId="7D29EF9E" w:rsidR="007D4FAD" w:rsidRPr="008B4943" w:rsidRDefault="00DE6FE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679BA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C80823F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18C84" w14:textId="3E0F1D20" w:rsidR="007D4FAD" w:rsidRPr="008B4943" w:rsidRDefault="00E00C4F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14897CB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419B1" w14:textId="63D09513" w:rsidR="007D4FAD" w:rsidRPr="008B4943" w:rsidRDefault="00DE6FE6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E00C4F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316E57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</w:t>
            </w: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11AB4EDB" w14:textId="509E482B" w:rsidR="00A25D14" w:rsidRPr="008B4943" w:rsidRDefault="00A25D14" w:rsidP="008B494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440"/>
        <w:gridCol w:w="270"/>
        <w:gridCol w:w="1530"/>
        <w:gridCol w:w="270"/>
        <w:gridCol w:w="1350"/>
      </w:tblGrid>
      <w:tr w:rsidR="00A25D14" w:rsidRPr="008B4943" w14:paraId="5FA16124" w14:textId="77777777" w:rsidTr="00A25D14">
        <w:trPr>
          <w:tblHeader/>
        </w:trPr>
        <w:tc>
          <w:tcPr>
            <w:tcW w:w="4050" w:type="dxa"/>
          </w:tcPr>
          <w:p w14:paraId="5010F3C2" w14:textId="77777777" w:rsidR="00A25D14" w:rsidRPr="008B4943" w:rsidRDefault="00A25D14" w:rsidP="008B4943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35643065" w14:textId="17D77746" w:rsidR="00A25D14" w:rsidRPr="008B4943" w:rsidRDefault="00A25D14" w:rsidP="008B494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D14" w:rsidRPr="008B4943" w14:paraId="425FEDB0" w14:textId="77777777" w:rsidTr="00A25D14">
        <w:trPr>
          <w:tblHeader/>
        </w:trPr>
        <w:tc>
          <w:tcPr>
            <w:tcW w:w="4050" w:type="dxa"/>
            <w:vAlign w:val="bottom"/>
          </w:tcPr>
          <w:p w14:paraId="4D1882BC" w14:textId="136AA3D5" w:rsidR="00A25D14" w:rsidRPr="008B4943" w:rsidRDefault="00A25D14" w:rsidP="008B4943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679BA"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112B3"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C8216A"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1694E"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405C4C46" w14:textId="77777777" w:rsidR="00A25D14" w:rsidRPr="008B4943" w:rsidRDefault="00A25D1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270" w:type="dxa"/>
          </w:tcPr>
          <w:p w14:paraId="2FE6FB70" w14:textId="77777777" w:rsidR="00A25D14" w:rsidRPr="008B4943" w:rsidRDefault="00A25D1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5D603F" w14:textId="77777777" w:rsidR="00A25D14" w:rsidRPr="008B4943" w:rsidRDefault="00A25D1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4254B1" w14:textId="77777777" w:rsidR="00A25D14" w:rsidRPr="008B4943" w:rsidRDefault="00A25D1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45B7AAE5" w14:textId="77777777" w:rsidR="00A25D14" w:rsidRPr="008B4943" w:rsidRDefault="00A25D1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3223ED8F" w14:textId="77777777" w:rsidR="00A25D14" w:rsidRPr="008B4943" w:rsidRDefault="00A25D1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5D53AD" w14:textId="77777777" w:rsidR="00A25D14" w:rsidRPr="008B4943" w:rsidRDefault="00A25D14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25D14" w:rsidRPr="008B4943" w14:paraId="3BCE601D" w14:textId="77777777" w:rsidTr="00A25D14">
        <w:trPr>
          <w:tblHeader/>
        </w:trPr>
        <w:tc>
          <w:tcPr>
            <w:tcW w:w="4050" w:type="dxa"/>
          </w:tcPr>
          <w:p w14:paraId="752E4A9B" w14:textId="77777777" w:rsidR="00A25D14" w:rsidRPr="008B4943" w:rsidRDefault="00A25D14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hideMark/>
          </w:tcPr>
          <w:p w14:paraId="0BF11C11" w14:textId="77777777" w:rsidR="00A25D14" w:rsidRPr="008B4943" w:rsidRDefault="00A25D14" w:rsidP="008B4943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5D14" w:rsidRPr="008B4943" w14:paraId="361BAF79" w14:textId="77777777" w:rsidTr="00A25D14">
        <w:tc>
          <w:tcPr>
            <w:tcW w:w="4050" w:type="dxa"/>
          </w:tcPr>
          <w:p w14:paraId="774A0B41" w14:textId="77777777" w:rsidR="00A25D14" w:rsidRPr="008B4943" w:rsidRDefault="00A25D14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6E9EAAD5" w14:textId="76342144" w:rsidR="00A25D14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70" w:type="dxa"/>
          </w:tcPr>
          <w:p w14:paraId="580C8EB6" w14:textId="77777777" w:rsidR="00A25D14" w:rsidRPr="008B4943" w:rsidRDefault="00A25D14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34D5E03" w14:textId="1463ADDC" w:rsidR="00A25D14" w:rsidRPr="008B4943" w:rsidRDefault="006726E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1C6C42" w14:textId="77777777" w:rsidR="00A25D14" w:rsidRPr="008B4943" w:rsidRDefault="00A25D14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7211A4" w14:textId="4E742A1D" w:rsidR="00A25D14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</w:tr>
      <w:tr w:rsidR="00A25D14" w:rsidRPr="008B4943" w14:paraId="1F679463" w14:textId="77777777" w:rsidTr="00A25D14">
        <w:tc>
          <w:tcPr>
            <w:tcW w:w="4050" w:type="dxa"/>
          </w:tcPr>
          <w:p w14:paraId="5F278833" w14:textId="77777777" w:rsidR="00A25D14" w:rsidRPr="008B4943" w:rsidRDefault="00A25D14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0AA1052A" w14:textId="1B004A85" w:rsidR="00A25D14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70" w:type="dxa"/>
          </w:tcPr>
          <w:p w14:paraId="5E4FE0AA" w14:textId="77777777" w:rsidR="00A25D14" w:rsidRPr="008B4943" w:rsidRDefault="00A25D14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59F818" w14:textId="2681A988" w:rsidR="00A25D14" w:rsidRPr="008B4943" w:rsidRDefault="006726E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B8FAC94" w14:textId="77777777" w:rsidR="00A25D14" w:rsidRPr="008B4943" w:rsidRDefault="00A25D14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DC66FC" w14:textId="6E578DF3" w:rsidR="00A25D14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A25D14" w:rsidRPr="008B4943" w14:paraId="06B6E659" w14:textId="77777777" w:rsidTr="00A25D14">
        <w:tc>
          <w:tcPr>
            <w:tcW w:w="4050" w:type="dxa"/>
          </w:tcPr>
          <w:p w14:paraId="63B44E56" w14:textId="39F4EFCB" w:rsidR="00A25D14" w:rsidRPr="008B4943" w:rsidRDefault="00A25D14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</w:t>
            </w:r>
            <w:r w:rsidR="004E32F1"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ื</w:t>
            </w: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มแก่กิจการที่เกี่ยวข้องกัน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72E382C" w14:textId="3ABF6B19" w:rsidR="00A25D14" w:rsidRPr="008B4943" w:rsidRDefault="00D01711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632DBE48" w14:textId="77777777" w:rsidR="00A25D14" w:rsidRPr="008B4943" w:rsidRDefault="00A25D14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CBFC592" w14:textId="31510AC8" w:rsidR="00A25D14" w:rsidRPr="008B4943" w:rsidRDefault="00804F5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1,865</w:t>
            </w:r>
          </w:p>
        </w:tc>
        <w:tc>
          <w:tcPr>
            <w:tcW w:w="270" w:type="dxa"/>
          </w:tcPr>
          <w:p w14:paraId="740B4A01" w14:textId="77777777" w:rsidR="00A25D14" w:rsidRPr="008B4943" w:rsidRDefault="00A25D14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22EBA4" w14:textId="28557C0C" w:rsidR="00A25D14" w:rsidRPr="008B4943" w:rsidRDefault="00804F5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2,859</w:t>
            </w:r>
          </w:p>
        </w:tc>
      </w:tr>
      <w:tr w:rsidR="00A25D14" w:rsidRPr="008B4943" w14:paraId="7D543F69" w14:textId="77777777" w:rsidTr="00A25D14">
        <w:tc>
          <w:tcPr>
            <w:tcW w:w="4050" w:type="dxa"/>
          </w:tcPr>
          <w:p w14:paraId="31AF89DF" w14:textId="77777777" w:rsidR="00A25D14" w:rsidRPr="008B4943" w:rsidRDefault="00A25D14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440" w:type="dxa"/>
            <w:vAlign w:val="bottom"/>
          </w:tcPr>
          <w:p w14:paraId="364909ED" w14:textId="0868D854" w:rsidR="00A25D14" w:rsidRPr="008B4943" w:rsidRDefault="006726E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B49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485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B0EA1BD" w14:textId="77777777" w:rsidR="00A25D14" w:rsidRPr="008B4943" w:rsidRDefault="00A25D14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3CCE71E" w14:textId="2ADEE1DC" w:rsidR="00A25D14" w:rsidRPr="008B4943" w:rsidRDefault="006726E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6CB4E9B" w14:textId="77777777" w:rsidR="00A25D14" w:rsidRPr="008B4943" w:rsidRDefault="00A25D14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934895" w14:textId="5CC00D6E" w:rsidR="00A25D14" w:rsidRPr="008B4943" w:rsidRDefault="006726E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B49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485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25D14" w:rsidRPr="008B4943" w14:paraId="7F3870FF" w14:textId="77777777" w:rsidTr="00A25D14">
        <w:tc>
          <w:tcPr>
            <w:tcW w:w="4050" w:type="dxa"/>
          </w:tcPr>
          <w:p w14:paraId="2411A3B2" w14:textId="77777777" w:rsidR="00A25D14" w:rsidRPr="008B4943" w:rsidRDefault="00A25D14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53C1A394" w14:textId="00B610B8" w:rsidR="00A25D14" w:rsidRPr="008B4943" w:rsidRDefault="006726E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985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6AD3C48" w14:textId="77777777" w:rsidR="00A25D14" w:rsidRPr="008B4943" w:rsidRDefault="00A25D14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FBD67F" w14:textId="04E1CF01" w:rsidR="00A25D14" w:rsidRPr="008B4943" w:rsidRDefault="006726E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B494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360738B" w14:textId="77777777" w:rsidR="00A25D14" w:rsidRPr="008B4943" w:rsidRDefault="00A25D14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3D7830" w14:textId="6E2226FD" w:rsidR="00A25D14" w:rsidRPr="008B4943" w:rsidRDefault="006726E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679BA" w:rsidRPr="008B4943">
              <w:rPr>
                <w:rFonts w:asciiTheme="majorBidi" w:hAnsiTheme="majorBidi" w:cstheme="majorBidi"/>
                <w:sz w:val="30"/>
                <w:szCs w:val="30"/>
              </w:rPr>
              <w:t>996</w:t>
            </w:r>
            <w:r w:rsidRPr="008B494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25D14" w:rsidRPr="008B4943" w14:paraId="72413A06" w14:textId="77777777" w:rsidTr="00A25D14">
        <w:tc>
          <w:tcPr>
            <w:tcW w:w="4050" w:type="dxa"/>
          </w:tcPr>
          <w:p w14:paraId="3353E33E" w14:textId="77777777" w:rsidR="00A25D14" w:rsidRPr="008B4943" w:rsidRDefault="00A25D14" w:rsidP="008B494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419E10" w14:textId="58C31093" w:rsidR="00A25D14" w:rsidRPr="008B4943" w:rsidRDefault="006726E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D01711"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1,654</w:t>
            </w:r>
            <w:r w:rsidRPr="008B49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4598BCD" w14:textId="77777777" w:rsidR="00A25D14" w:rsidRPr="008B4943" w:rsidRDefault="00A25D14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024D9E8" w14:textId="6FCF5C22" w:rsidR="00A25D14" w:rsidRPr="008B4943" w:rsidRDefault="00804F5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1,854</w:t>
            </w:r>
          </w:p>
        </w:tc>
        <w:tc>
          <w:tcPr>
            <w:tcW w:w="270" w:type="dxa"/>
          </w:tcPr>
          <w:p w14:paraId="50C87ECF" w14:textId="77777777" w:rsidR="00A25D14" w:rsidRPr="008B4943" w:rsidRDefault="00A25D14" w:rsidP="008B494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6B5A9D6" w14:textId="76B68F36" w:rsidR="00A25D14" w:rsidRPr="008B4943" w:rsidRDefault="00804F5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  <w:tr w:rsidR="007D4FAD" w:rsidRPr="008B4943" w14:paraId="74A26740" w14:textId="77777777" w:rsidTr="00A25D14">
        <w:tc>
          <w:tcPr>
            <w:tcW w:w="4050" w:type="dxa"/>
          </w:tcPr>
          <w:p w14:paraId="4B5BFCBA" w14:textId="77777777" w:rsidR="007D4FAD" w:rsidRPr="008B4943" w:rsidRDefault="007D4FAD" w:rsidP="008B4943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440" w:type="dxa"/>
            <w:vAlign w:val="bottom"/>
          </w:tcPr>
          <w:p w14:paraId="22FB51D9" w14:textId="315A3F95" w:rsidR="007D4FAD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726E7" w:rsidRPr="008B49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4943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1E7FC95A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50DFAC" w14:textId="0D371C41" w:rsidR="007D4FAD" w:rsidRPr="008B4943" w:rsidRDefault="006726E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A1B5AF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C3B924" w14:textId="1175FDBA" w:rsidR="007D4FAD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726E7" w:rsidRPr="008B49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4943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7D4FAD" w:rsidRPr="008B4943" w14:paraId="739326FF" w14:textId="77777777" w:rsidTr="00A25D14">
        <w:trPr>
          <w:trHeight w:val="68"/>
        </w:trPr>
        <w:tc>
          <w:tcPr>
            <w:tcW w:w="4050" w:type="dxa"/>
          </w:tcPr>
          <w:p w14:paraId="156005E7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440" w:type="dxa"/>
            <w:vAlign w:val="bottom"/>
          </w:tcPr>
          <w:p w14:paraId="1FCF27F1" w14:textId="164684CA" w:rsidR="007D4FAD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70" w:type="dxa"/>
          </w:tcPr>
          <w:p w14:paraId="693C04CA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0E44776" w14:textId="47B7CD5F" w:rsidR="007D4FAD" w:rsidRPr="008B4943" w:rsidRDefault="006726E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964F95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77FF8B" w14:textId="63BC01F9" w:rsidR="007D4FAD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</w:tr>
      <w:tr w:rsidR="007D4FAD" w:rsidRPr="008B4943" w14:paraId="1143F50A" w14:textId="77777777" w:rsidTr="00A25D14">
        <w:tc>
          <w:tcPr>
            <w:tcW w:w="4050" w:type="dxa"/>
          </w:tcPr>
          <w:p w14:paraId="6F4C0AFB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4E3EC9" w14:textId="7A603D56" w:rsidR="007D4FAD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70" w:type="dxa"/>
          </w:tcPr>
          <w:p w14:paraId="7BCB8BBE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E23883" w14:textId="581415B3" w:rsidR="007D4FAD" w:rsidRPr="008B4943" w:rsidRDefault="006726E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B9EEB8E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BF8AFE" w14:textId="1F28E515" w:rsidR="007D4FAD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7D4FAD" w:rsidRPr="008B4943" w14:paraId="6A2E146F" w14:textId="77777777" w:rsidTr="00A25D14">
        <w:tc>
          <w:tcPr>
            <w:tcW w:w="4050" w:type="dxa"/>
          </w:tcPr>
          <w:p w14:paraId="771C2E09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F1253" w14:textId="69AAA2C4" w:rsidR="007D4FAD" w:rsidRPr="008B4943" w:rsidRDefault="00D01711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4,450</w:t>
            </w:r>
          </w:p>
        </w:tc>
        <w:tc>
          <w:tcPr>
            <w:tcW w:w="270" w:type="dxa"/>
          </w:tcPr>
          <w:p w14:paraId="360EA1CA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5E7B4" w14:textId="4AC2E1B6" w:rsidR="007D4FAD" w:rsidRPr="008B4943" w:rsidRDefault="00804F5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1,854</w:t>
            </w:r>
          </w:p>
        </w:tc>
        <w:tc>
          <w:tcPr>
            <w:tcW w:w="270" w:type="dxa"/>
          </w:tcPr>
          <w:p w14:paraId="2F86E9D7" w14:textId="77777777" w:rsidR="007D4FAD" w:rsidRPr="008B4943" w:rsidRDefault="007D4FAD" w:rsidP="008B4943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5A3E9" w14:textId="4C6C5745" w:rsidR="007D4FAD" w:rsidRPr="008B4943" w:rsidRDefault="00804F5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6,304</w:t>
            </w:r>
          </w:p>
        </w:tc>
      </w:tr>
    </w:tbl>
    <w:p w14:paraId="577E879C" w14:textId="40077F76" w:rsidR="007B5DD6" w:rsidRPr="008B4943" w:rsidRDefault="007B5DD6" w:rsidP="008B494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368BE88" w14:textId="2C2554CC" w:rsidR="00F20DB7" w:rsidRPr="008B4943" w:rsidRDefault="00F20DB7" w:rsidP="008B494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rtl/>
          <w:cs/>
        </w:rPr>
      </w:pPr>
      <w:r w:rsidRPr="008B494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ฐานะเปิดต่อความเสี่ยงด้านอัตราดอกเบี้ย</w:t>
      </w: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950"/>
        <w:gridCol w:w="900"/>
        <w:gridCol w:w="1440"/>
        <w:gridCol w:w="270"/>
        <w:gridCol w:w="1350"/>
      </w:tblGrid>
      <w:tr w:rsidR="00F20DB7" w:rsidRPr="008B4943" w14:paraId="61524FF1" w14:textId="77777777" w:rsidTr="00F20DB7">
        <w:trPr>
          <w:tblHeader/>
        </w:trPr>
        <w:tc>
          <w:tcPr>
            <w:tcW w:w="4950" w:type="dxa"/>
            <w:vAlign w:val="bottom"/>
          </w:tcPr>
          <w:p w14:paraId="21387297" w14:textId="77777777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  <w:r w:rsidRPr="008B4943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</w:tcPr>
          <w:p w14:paraId="0D90BC89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49D97A9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CCFD13D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3B9AD665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3E1FB43D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F20DB7" w:rsidRPr="008B4943" w14:paraId="3C9990C5" w14:textId="77777777" w:rsidTr="00F20DB7">
        <w:trPr>
          <w:tblHeader/>
        </w:trPr>
        <w:tc>
          <w:tcPr>
            <w:tcW w:w="4950" w:type="dxa"/>
          </w:tcPr>
          <w:p w14:paraId="2DD1AAD7" w14:textId="77777777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F93CF39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4481A4BC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B494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20DB7" w:rsidRPr="008B4943" w14:paraId="431CB25B" w14:textId="77777777" w:rsidTr="00F20DB7">
        <w:trPr>
          <w:tblHeader/>
        </w:trPr>
        <w:tc>
          <w:tcPr>
            <w:tcW w:w="4950" w:type="dxa"/>
          </w:tcPr>
          <w:p w14:paraId="6A53B28D" w14:textId="77777777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00" w:type="dxa"/>
          </w:tcPr>
          <w:p w14:paraId="27F5B506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82E6CF1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8161126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19CB01B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247D" w:rsidRPr="008B4943" w14:paraId="7B4B3CB4" w14:textId="77777777" w:rsidTr="00183B5C">
        <w:trPr>
          <w:tblHeader/>
        </w:trPr>
        <w:tc>
          <w:tcPr>
            <w:tcW w:w="4950" w:type="dxa"/>
          </w:tcPr>
          <w:p w14:paraId="3EF32FE4" w14:textId="77777777" w:rsidR="000F247D" w:rsidRPr="008B4943" w:rsidRDefault="000F247D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28107B6" w14:textId="77777777" w:rsidR="000F247D" w:rsidRPr="008B4943" w:rsidRDefault="000F247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B118856" w14:textId="2FAF6874" w:rsidR="000F247D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8B4943">
              <w:t>3</w:t>
            </w:r>
            <w:r w:rsidR="00A04953" w:rsidRPr="008B4943">
              <w:t>,</w:t>
            </w:r>
            <w:r w:rsidRPr="008B4943">
              <w:t>583</w:t>
            </w:r>
          </w:p>
        </w:tc>
        <w:tc>
          <w:tcPr>
            <w:tcW w:w="270" w:type="dxa"/>
            <w:vAlign w:val="center"/>
          </w:tcPr>
          <w:p w14:paraId="6AA8466C" w14:textId="77777777" w:rsidR="000F247D" w:rsidRPr="008B4943" w:rsidRDefault="000F247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A28EC0" w14:textId="1CB2694D" w:rsidR="000F247D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8B4943">
              <w:t>3</w:t>
            </w:r>
            <w:r w:rsidR="006726E7" w:rsidRPr="008B4943">
              <w:t>,</w:t>
            </w:r>
            <w:r w:rsidRPr="008B4943">
              <w:t>400</w:t>
            </w:r>
          </w:p>
        </w:tc>
      </w:tr>
      <w:tr w:rsidR="000F247D" w:rsidRPr="008B4943" w14:paraId="307FF9E8" w14:textId="77777777" w:rsidTr="00183B5C">
        <w:trPr>
          <w:tblHeader/>
        </w:trPr>
        <w:tc>
          <w:tcPr>
            <w:tcW w:w="4950" w:type="dxa"/>
          </w:tcPr>
          <w:p w14:paraId="1064C73F" w14:textId="77777777" w:rsidR="000F247D" w:rsidRPr="008B4943" w:rsidRDefault="000F247D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53C6720" w14:textId="77777777" w:rsidR="000F247D" w:rsidRPr="008B4943" w:rsidRDefault="000F247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4CE2AE" w14:textId="2704F561" w:rsidR="000F247D" w:rsidRPr="008B4943" w:rsidRDefault="00A0495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8B4943">
              <w:rPr>
                <w:cs/>
              </w:rPr>
              <w:t>(</w:t>
            </w:r>
            <w:r w:rsidR="00A679BA" w:rsidRPr="008B4943">
              <w:t>34</w:t>
            </w:r>
            <w:r w:rsidRPr="008B4943">
              <w:t>,</w:t>
            </w:r>
            <w:r w:rsidR="00A679BA" w:rsidRPr="008B4943">
              <w:t>773</w:t>
            </w:r>
            <w:r w:rsidRPr="008B4943">
              <w:rPr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15A125EC" w14:textId="77777777" w:rsidR="000F247D" w:rsidRPr="008B4943" w:rsidRDefault="000F247D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389A2F" w14:textId="2692F969" w:rsidR="000F247D" w:rsidRPr="008B4943" w:rsidRDefault="006726E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8B4943">
              <w:rPr>
                <w:cs/>
              </w:rPr>
              <w:t>(</w:t>
            </w:r>
            <w:r w:rsidR="00A679BA" w:rsidRPr="008B4943">
              <w:t>34</w:t>
            </w:r>
            <w:r w:rsidRPr="008B4943">
              <w:t>,1</w:t>
            </w:r>
            <w:r w:rsidR="00A679BA" w:rsidRPr="008B4943">
              <w:t>04</w:t>
            </w:r>
            <w:r w:rsidRPr="008B4943">
              <w:rPr>
                <w:cs/>
              </w:rPr>
              <w:t>)</w:t>
            </w:r>
          </w:p>
        </w:tc>
      </w:tr>
      <w:tr w:rsidR="00F20DB7" w:rsidRPr="008B4943" w14:paraId="3E3CC7E2" w14:textId="77777777" w:rsidTr="00F20DB7">
        <w:trPr>
          <w:tblHeader/>
        </w:trPr>
        <w:tc>
          <w:tcPr>
            <w:tcW w:w="4950" w:type="dxa"/>
          </w:tcPr>
          <w:p w14:paraId="53F1A1E6" w14:textId="77777777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7DCCA1F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2F1BC" w14:textId="43778808" w:rsidR="00F20DB7" w:rsidRPr="008B4943" w:rsidRDefault="00A0495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(</w:t>
            </w:r>
            <w:r w:rsidR="00A679BA" w:rsidRPr="008B4943">
              <w:rPr>
                <w:b/>
                <w:bCs/>
              </w:rPr>
              <w:t>3</w:t>
            </w:r>
            <w:r w:rsidRPr="008B4943">
              <w:rPr>
                <w:b/>
                <w:bCs/>
              </w:rPr>
              <w:t>1,1</w:t>
            </w:r>
            <w:r w:rsidR="00A679BA" w:rsidRPr="008B4943">
              <w:rPr>
                <w:b/>
                <w:bCs/>
              </w:rPr>
              <w:t>90</w:t>
            </w:r>
            <w:r w:rsidRPr="008B4943">
              <w:rPr>
                <w:b/>
                <w:bCs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5F40977B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02FF6" w14:textId="29FC3677" w:rsidR="00F20DB7" w:rsidRPr="008B4943" w:rsidRDefault="006726E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(</w:t>
            </w:r>
            <w:r w:rsidR="00A679BA" w:rsidRPr="008B4943">
              <w:rPr>
                <w:b/>
                <w:bCs/>
              </w:rPr>
              <w:t>30</w:t>
            </w:r>
            <w:r w:rsidRPr="008B4943">
              <w:rPr>
                <w:b/>
                <w:bCs/>
              </w:rPr>
              <w:t>,</w:t>
            </w:r>
            <w:r w:rsidR="00A679BA" w:rsidRPr="008B4943">
              <w:rPr>
                <w:b/>
                <w:bCs/>
              </w:rPr>
              <w:t>704</w:t>
            </w:r>
            <w:r w:rsidRPr="008B4943">
              <w:rPr>
                <w:b/>
                <w:bCs/>
                <w:cs/>
              </w:rPr>
              <w:t>)</w:t>
            </w:r>
          </w:p>
        </w:tc>
      </w:tr>
      <w:tr w:rsidR="00F20DB7" w:rsidRPr="008B4943" w14:paraId="061392B6" w14:textId="77777777" w:rsidTr="00F20DB7">
        <w:trPr>
          <w:tblHeader/>
        </w:trPr>
        <w:tc>
          <w:tcPr>
            <w:tcW w:w="4950" w:type="dxa"/>
          </w:tcPr>
          <w:p w14:paraId="3CCD08EF" w14:textId="77777777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0DC9EE1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AC7E059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</w:p>
        </w:tc>
        <w:tc>
          <w:tcPr>
            <w:tcW w:w="270" w:type="dxa"/>
            <w:vAlign w:val="center"/>
          </w:tcPr>
          <w:p w14:paraId="70F6A287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0C5F9F9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20DB7" w:rsidRPr="008B4943" w14:paraId="420C1C97" w14:textId="77777777" w:rsidTr="00F20DB7">
        <w:trPr>
          <w:tblHeader/>
        </w:trPr>
        <w:tc>
          <w:tcPr>
            <w:tcW w:w="4950" w:type="dxa"/>
          </w:tcPr>
          <w:p w14:paraId="37F00E02" w14:textId="77777777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00" w:type="dxa"/>
          </w:tcPr>
          <w:p w14:paraId="0F563DEB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A921604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</w:p>
        </w:tc>
        <w:tc>
          <w:tcPr>
            <w:tcW w:w="270" w:type="dxa"/>
            <w:vAlign w:val="center"/>
          </w:tcPr>
          <w:p w14:paraId="516399C1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50E5627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0DB7" w:rsidRPr="008B4943" w14:paraId="6B1A27A8" w14:textId="77777777" w:rsidTr="00F20DB7">
        <w:trPr>
          <w:tblHeader/>
        </w:trPr>
        <w:tc>
          <w:tcPr>
            <w:tcW w:w="4950" w:type="dxa"/>
          </w:tcPr>
          <w:p w14:paraId="3296C4FF" w14:textId="77777777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5D104320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EC1052" w14:textId="7AA44386" w:rsidR="00F20DB7" w:rsidRPr="008B4943" w:rsidRDefault="00A0495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8B4943">
              <w:rPr>
                <w:cs/>
              </w:rPr>
              <w:t>(</w:t>
            </w:r>
            <w:r w:rsidR="00A679BA" w:rsidRPr="008B4943">
              <w:t>26</w:t>
            </w:r>
            <w:r w:rsidRPr="008B4943">
              <w:t>,</w:t>
            </w:r>
            <w:r w:rsidR="00A679BA" w:rsidRPr="008B4943">
              <w:t>558</w:t>
            </w:r>
            <w:r w:rsidRPr="008B4943">
              <w:rPr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223AF0A2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2E3E55" w14:textId="65FA7BFE" w:rsidR="00F20DB7" w:rsidRPr="008B4943" w:rsidRDefault="006726E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8B4943">
              <w:rPr>
                <w:cs/>
              </w:rPr>
              <w:t>(</w:t>
            </w:r>
            <w:r w:rsidR="00A679BA" w:rsidRPr="008B4943">
              <w:t>900</w:t>
            </w:r>
            <w:r w:rsidRPr="008B4943">
              <w:rPr>
                <w:cs/>
              </w:rPr>
              <w:t>)</w:t>
            </w:r>
          </w:p>
        </w:tc>
      </w:tr>
      <w:tr w:rsidR="00F20DB7" w:rsidRPr="008B4943" w14:paraId="1622F845" w14:textId="77777777" w:rsidTr="00F20DB7">
        <w:trPr>
          <w:tblHeader/>
        </w:trPr>
        <w:tc>
          <w:tcPr>
            <w:tcW w:w="4950" w:type="dxa"/>
          </w:tcPr>
          <w:p w14:paraId="65703DA2" w14:textId="77777777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DF95562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D48CD" w14:textId="6CEB0B3A" w:rsidR="00F20DB7" w:rsidRPr="008B4943" w:rsidRDefault="00A0495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8B4943">
              <w:rPr>
                <w:cs/>
              </w:rPr>
              <w:t>(</w:t>
            </w:r>
            <w:r w:rsidR="00A679BA" w:rsidRPr="008B4943">
              <w:t>26</w:t>
            </w:r>
            <w:r w:rsidRPr="008B4943">
              <w:t>,</w:t>
            </w:r>
            <w:r w:rsidR="00A679BA" w:rsidRPr="008B4943">
              <w:t>558</w:t>
            </w:r>
            <w:r w:rsidRPr="008B4943">
              <w:rPr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0CEE9CCB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01D3B1" w14:textId="5A7177EA" w:rsidR="00F20DB7" w:rsidRPr="008B4943" w:rsidRDefault="006B1F2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8B4943">
              <w:rPr>
                <w:cs/>
              </w:rPr>
              <w:t>(</w:t>
            </w:r>
            <w:r w:rsidR="00A679BA" w:rsidRPr="008B4943">
              <w:t>900</w:t>
            </w:r>
            <w:r w:rsidRPr="008B4943">
              <w:rPr>
                <w:cs/>
              </w:rPr>
              <w:t>)</w:t>
            </w:r>
          </w:p>
        </w:tc>
      </w:tr>
      <w:tr w:rsidR="00F20DB7" w:rsidRPr="008B4943" w14:paraId="655C1D8D" w14:textId="77777777" w:rsidTr="00F20DB7">
        <w:trPr>
          <w:tblHeader/>
        </w:trPr>
        <w:tc>
          <w:tcPr>
            <w:tcW w:w="4950" w:type="dxa"/>
          </w:tcPr>
          <w:p w14:paraId="569B2B75" w14:textId="77777777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94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19DF10C8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938400" w14:textId="495E0082" w:rsidR="00F20DB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8B4943">
              <w:t>2</w:t>
            </w:r>
            <w:r w:rsidR="00A04953" w:rsidRPr="008B4943">
              <w:t>,</w:t>
            </w:r>
            <w:r w:rsidRPr="008B4943">
              <w:t>746</w:t>
            </w:r>
          </w:p>
        </w:tc>
        <w:tc>
          <w:tcPr>
            <w:tcW w:w="270" w:type="dxa"/>
            <w:vAlign w:val="center"/>
          </w:tcPr>
          <w:p w14:paraId="3F3BC872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858C16" w14:textId="0CD8EDB1" w:rsidR="00F20DB7" w:rsidRPr="008B4943" w:rsidRDefault="006B1F2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8B4943">
              <w:rPr>
                <w:cs/>
              </w:rPr>
              <w:t>-</w:t>
            </w:r>
          </w:p>
        </w:tc>
      </w:tr>
      <w:tr w:rsidR="00F20DB7" w:rsidRPr="008B4943" w14:paraId="2F59421A" w14:textId="77777777" w:rsidTr="00F20DB7">
        <w:trPr>
          <w:tblHeader/>
        </w:trPr>
        <w:tc>
          <w:tcPr>
            <w:tcW w:w="4950" w:type="dxa"/>
          </w:tcPr>
          <w:p w14:paraId="19E6AA47" w14:textId="77777777" w:rsidR="00F20DB7" w:rsidRPr="008B4943" w:rsidRDefault="00F20DB7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11F2987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01AC" w14:textId="661816BB" w:rsidR="00F20DB7" w:rsidRPr="008B4943" w:rsidRDefault="00A679BA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b/>
                <w:bCs/>
              </w:rPr>
            </w:pPr>
            <w:r w:rsidRPr="008B4943">
              <w:rPr>
                <w:b/>
                <w:bCs/>
              </w:rPr>
              <w:t>23</w:t>
            </w:r>
            <w:r w:rsidR="00A04953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8</w:t>
            </w:r>
            <w:r w:rsidR="00A04953" w:rsidRPr="008B4943">
              <w:rPr>
                <w:b/>
                <w:bCs/>
              </w:rPr>
              <w:t>1</w:t>
            </w:r>
            <w:r w:rsidRPr="008B4943">
              <w:rPr>
                <w:b/>
                <w:bCs/>
              </w:rPr>
              <w:t>2</w:t>
            </w:r>
          </w:p>
        </w:tc>
        <w:tc>
          <w:tcPr>
            <w:tcW w:w="270" w:type="dxa"/>
            <w:vAlign w:val="center"/>
          </w:tcPr>
          <w:p w14:paraId="1A121753" w14:textId="77777777" w:rsidR="00F20DB7" w:rsidRPr="008B4943" w:rsidRDefault="00F20DB7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59DF3" w14:textId="66B41105" w:rsidR="00F20DB7" w:rsidRPr="008B4943" w:rsidRDefault="006B1F28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(</w:t>
            </w:r>
            <w:r w:rsidR="00A679BA" w:rsidRPr="008B4943">
              <w:rPr>
                <w:b/>
                <w:bCs/>
              </w:rPr>
              <w:t>900</w:t>
            </w:r>
            <w:r w:rsidRPr="008B4943">
              <w:rPr>
                <w:b/>
                <w:bCs/>
                <w:cs/>
              </w:rPr>
              <w:t>)</w:t>
            </w:r>
          </w:p>
        </w:tc>
      </w:tr>
    </w:tbl>
    <w:p w14:paraId="04FD3E9C" w14:textId="77777777" w:rsidR="00AD2142" w:rsidRPr="008B4943" w:rsidRDefault="00AD2142" w:rsidP="008B4943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2F260F24" w14:textId="43DF0445" w:rsidR="00223349" w:rsidRPr="008B4943" w:rsidRDefault="00402D48" w:rsidP="008B49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B4943">
        <w:rPr>
          <w:noProof/>
          <w:lang w:val="en-US" w:bidi="th-TH"/>
        </w:rPr>
        <w:lastRenderedPageBreak/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13F48379" wp14:editId="2224122F">
                <wp:simplePos x="0" y="0"/>
                <wp:positionH relativeFrom="column">
                  <wp:posOffset>353060</wp:posOffset>
                </wp:positionH>
                <wp:positionV relativeFrom="paragraph">
                  <wp:posOffset>-31751</wp:posOffset>
                </wp:positionV>
                <wp:extent cx="270065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7006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  <a:alpha val="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2F970B" id="Straight Connector 3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7.8pt,-2.5pt" to="240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" strokecolor="#4a7ebb">
                <v:stroke opacity="0"/>
                <o:lock v:ext="edit" shapetype="f"/>
              </v:line>
            </w:pict>
          </mc:Fallback>
        </mc:AlternateContent>
      </w:r>
      <w:r w:rsidR="000A6409"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t>ภ</w:t>
      </w:r>
      <w:r w:rsidR="004762B0"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8B4943" w:rsidRDefault="00663EDE" w:rsidP="008B4943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8B4943" w14:paraId="1E68AA0D" w14:textId="77777777" w:rsidTr="00823AF1">
        <w:trPr>
          <w:tblHeader/>
        </w:trPr>
        <w:tc>
          <w:tcPr>
            <w:tcW w:w="4050" w:type="dxa"/>
            <w:shd w:val="clear" w:color="auto" w:fill="auto"/>
          </w:tcPr>
          <w:p w14:paraId="2FBB13F7" w14:textId="77777777" w:rsidR="00663EDE" w:rsidRPr="008B4943" w:rsidRDefault="00663ED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6F9BA9B" w14:textId="77777777" w:rsidR="00663EDE" w:rsidRPr="008B4943" w:rsidRDefault="00663ED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57897EA" w14:textId="77777777" w:rsidR="00663EDE" w:rsidRPr="008B4943" w:rsidRDefault="00663EDE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8B494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112B3" w:rsidRPr="008B4943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4112B3" w:rsidRPr="008B4943" w:rsidRDefault="004112B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28C3416C" w14:textId="3B49F833" w:rsidR="004112B3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30</w:t>
            </w:r>
            <w:r w:rsidR="004112B3" w:rsidRPr="008B494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83" w:type="dxa"/>
          </w:tcPr>
          <w:p w14:paraId="65B1A3F9" w14:textId="1BBE1C9B" w:rsidR="004112B3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3</w:t>
            </w:r>
            <w:r w:rsidR="004112B3" w:rsidRPr="008B49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4112B3" w:rsidRPr="008B494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6AEC7C31" w14:textId="29D48F35" w:rsidR="004112B3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30</w:t>
            </w:r>
            <w:r w:rsidR="004112B3" w:rsidRPr="008B4943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83" w:type="dxa"/>
          </w:tcPr>
          <w:p w14:paraId="0D6563DB" w14:textId="38DCD73D" w:rsidR="004112B3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3</w:t>
            </w:r>
            <w:r w:rsidR="004112B3" w:rsidRPr="008B49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4112B3" w:rsidRPr="008B494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112B3" w:rsidRPr="008B4943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4112B3" w:rsidRPr="008B4943" w:rsidRDefault="004112B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1A04A3D2" w14:textId="420ABFD4" w:rsidR="004112B3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3F0D659D" w14:textId="66C82385" w:rsidR="004112B3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2" w:type="dxa"/>
          </w:tcPr>
          <w:p w14:paraId="000005F7" w14:textId="6674E9E4" w:rsidR="004112B3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1BF1849D" w14:textId="101885FC" w:rsidR="004112B3" w:rsidRPr="008B4943" w:rsidRDefault="00A679BA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9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112B3" w:rsidRPr="008B4943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4112B3" w:rsidRPr="008B4943" w:rsidRDefault="004112B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30" w:type="dxa"/>
            <w:gridSpan w:val="4"/>
          </w:tcPr>
          <w:p w14:paraId="37BF2B1B" w14:textId="77777777" w:rsidR="004112B3" w:rsidRPr="008B4943" w:rsidRDefault="004112B3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4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12B3" w:rsidRPr="008B4943" w14:paraId="05E7425D" w14:textId="77777777" w:rsidTr="00823AF1">
        <w:tc>
          <w:tcPr>
            <w:tcW w:w="4050" w:type="dxa"/>
          </w:tcPr>
          <w:p w14:paraId="70B113DE" w14:textId="77777777" w:rsidR="004112B3" w:rsidRPr="008B4943" w:rsidRDefault="004112B3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B4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4112B3" w:rsidRPr="008B4943" w:rsidRDefault="004112B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BD85F4E" w14:textId="77777777" w:rsidR="004112B3" w:rsidRPr="008B4943" w:rsidRDefault="004112B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6CD0BC0" w14:textId="77777777" w:rsidR="004112B3" w:rsidRPr="008B4943" w:rsidRDefault="004112B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348AB7A" w14:textId="77777777" w:rsidR="004112B3" w:rsidRPr="008B4943" w:rsidRDefault="004112B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4112B3" w:rsidRPr="008B4943" w14:paraId="5F653017" w14:textId="77777777" w:rsidTr="00823AF1">
        <w:tc>
          <w:tcPr>
            <w:tcW w:w="4050" w:type="dxa"/>
          </w:tcPr>
          <w:p w14:paraId="13E99180" w14:textId="77777777" w:rsidR="004112B3" w:rsidRPr="008B4943" w:rsidRDefault="004112B3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282" w:type="dxa"/>
            <w:vAlign w:val="bottom"/>
          </w:tcPr>
          <w:p w14:paraId="027F9952" w14:textId="3E1A7D51" w:rsidR="004112B3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5</w:t>
            </w:r>
            <w:r w:rsidR="0009702D" w:rsidRPr="008B4943">
              <w:t>,</w:t>
            </w:r>
            <w:r w:rsidRPr="008B4943">
              <w:t>255</w:t>
            </w:r>
          </w:p>
        </w:tc>
        <w:tc>
          <w:tcPr>
            <w:tcW w:w="1283" w:type="dxa"/>
          </w:tcPr>
          <w:p w14:paraId="74298CA4" w14:textId="0FF726CB" w:rsidR="004112B3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2</w:t>
            </w:r>
            <w:r w:rsidR="004112B3" w:rsidRPr="008B4943">
              <w:t>,</w:t>
            </w:r>
            <w:r w:rsidRPr="008B4943">
              <w:t>434</w:t>
            </w:r>
          </w:p>
        </w:tc>
        <w:tc>
          <w:tcPr>
            <w:tcW w:w="1282" w:type="dxa"/>
            <w:vAlign w:val="bottom"/>
          </w:tcPr>
          <w:p w14:paraId="79057613" w14:textId="7A8E5A8C" w:rsidR="004112B3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905</w:t>
            </w:r>
          </w:p>
        </w:tc>
        <w:tc>
          <w:tcPr>
            <w:tcW w:w="1283" w:type="dxa"/>
          </w:tcPr>
          <w:p w14:paraId="618FA977" w14:textId="79EB900A" w:rsidR="004112B3" w:rsidRPr="008B4943" w:rsidRDefault="004112B3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1,</w:t>
            </w:r>
            <w:r w:rsidR="00A679BA" w:rsidRPr="008B4943">
              <w:t>09</w:t>
            </w:r>
            <w:r w:rsidRPr="008B4943">
              <w:t>1</w:t>
            </w:r>
          </w:p>
        </w:tc>
      </w:tr>
      <w:tr w:rsidR="004112B3" w:rsidRPr="008B4943" w14:paraId="32AB57C5" w14:textId="77777777" w:rsidTr="00823AF1">
        <w:tc>
          <w:tcPr>
            <w:tcW w:w="4050" w:type="dxa"/>
          </w:tcPr>
          <w:p w14:paraId="47F2D7D8" w14:textId="77777777" w:rsidR="004112B3" w:rsidRPr="008B4943" w:rsidRDefault="004112B3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4A4F4C1D" w14:textId="3DC31DF4" w:rsidR="004112B3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5</w:t>
            </w:r>
            <w:r w:rsidR="0009702D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255</w:t>
            </w:r>
          </w:p>
        </w:tc>
        <w:tc>
          <w:tcPr>
            <w:tcW w:w="1283" w:type="dxa"/>
          </w:tcPr>
          <w:p w14:paraId="5F27DBC9" w14:textId="6F8A020B" w:rsidR="004112B3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2</w:t>
            </w:r>
            <w:r w:rsidR="004112B3" w:rsidRPr="008B4943">
              <w:rPr>
                <w:b/>
                <w:bCs/>
              </w:rPr>
              <w:t>,</w:t>
            </w:r>
            <w:r w:rsidRPr="008B4943">
              <w:rPr>
                <w:b/>
                <w:bCs/>
              </w:rPr>
              <w:t>434</w:t>
            </w:r>
          </w:p>
        </w:tc>
        <w:tc>
          <w:tcPr>
            <w:tcW w:w="1282" w:type="dxa"/>
            <w:vAlign w:val="bottom"/>
          </w:tcPr>
          <w:p w14:paraId="17279366" w14:textId="2810C7C4" w:rsidR="004112B3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905</w:t>
            </w:r>
          </w:p>
        </w:tc>
        <w:tc>
          <w:tcPr>
            <w:tcW w:w="1283" w:type="dxa"/>
          </w:tcPr>
          <w:p w14:paraId="644E80AD" w14:textId="0CDEA399" w:rsidR="004112B3" w:rsidRPr="008B4943" w:rsidRDefault="004112B3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1,</w:t>
            </w:r>
            <w:r w:rsidR="00A679BA" w:rsidRPr="008B4943">
              <w:rPr>
                <w:b/>
                <w:bCs/>
              </w:rPr>
              <w:t>09</w:t>
            </w:r>
            <w:r w:rsidRPr="008B4943">
              <w:rPr>
                <w:b/>
                <w:bCs/>
              </w:rPr>
              <w:t>1</w:t>
            </w:r>
          </w:p>
        </w:tc>
      </w:tr>
      <w:tr w:rsidR="004112B3" w:rsidRPr="008B4943" w14:paraId="5179CCBE" w14:textId="77777777" w:rsidTr="00823AF1">
        <w:tc>
          <w:tcPr>
            <w:tcW w:w="4050" w:type="dxa"/>
          </w:tcPr>
          <w:p w14:paraId="7253021F" w14:textId="77777777" w:rsidR="004112B3" w:rsidRPr="008B4943" w:rsidRDefault="004112B3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5854C21" w14:textId="77777777" w:rsidR="004112B3" w:rsidRPr="008B4943" w:rsidRDefault="004112B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5C68B59" w14:textId="77777777" w:rsidR="004112B3" w:rsidRPr="008B4943" w:rsidRDefault="004112B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CDC8475" w14:textId="77777777" w:rsidR="004112B3" w:rsidRPr="008B4943" w:rsidRDefault="004112B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2D28660" w14:textId="77777777" w:rsidR="004112B3" w:rsidRPr="008B4943" w:rsidRDefault="004112B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4112B3" w:rsidRPr="008B4943" w14:paraId="4A3E216C" w14:textId="77777777" w:rsidTr="00823AF1">
        <w:tc>
          <w:tcPr>
            <w:tcW w:w="4050" w:type="dxa"/>
          </w:tcPr>
          <w:p w14:paraId="53335A95" w14:textId="77777777" w:rsidR="004112B3" w:rsidRPr="008B4943" w:rsidRDefault="004112B3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B4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7426E044" w14:textId="77777777" w:rsidR="004112B3" w:rsidRPr="008B4943" w:rsidRDefault="004112B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2767E40" w14:textId="77777777" w:rsidR="004112B3" w:rsidRPr="008B4943" w:rsidRDefault="004112B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66D6264E" w14:textId="77777777" w:rsidR="004112B3" w:rsidRPr="008B4943" w:rsidRDefault="004112B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0885BFF" w14:textId="77777777" w:rsidR="004112B3" w:rsidRPr="008B4943" w:rsidRDefault="004112B3" w:rsidP="008B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4112B3" w:rsidRPr="008B4943" w14:paraId="77F4BF2C" w14:textId="77777777" w:rsidTr="00823AF1">
        <w:tc>
          <w:tcPr>
            <w:tcW w:w="4050" w:type="dxa"/>
          </w:tcPr>
          <w:p w14:paraId="4C9519A1" w14:textId="77777777" w:rsidR="004112B3" w:rsidRPr="008B4943" w:rsidRDefault="004112B3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0F0516D3" w14:textId="563F724D" w:rsidR="004112B3" w:rsidRPr="008B4943" w:rsidRDefault="0009702D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1</w:t>
            </w:r>
            <w:r w:rsidR="00A679BA" w:rsidRPr="008B4943">
              <w:t>08</w:t>
            </w:r>
          </w:p>
        </w:tc>
        <w:tc>
          <w:tcPr>
            <w:tcW w:w="1283" w:type="dxa"/>
          </w:tcPr>
          <w:p w14:paraId="51494E41" w14:textId="1914995C" w:rsidR="004112B3" w:rsidRPr="008B4943" w:rsidRDefault="004112B3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rPr>
                <w:cs/>
              </w:rPr>
              <w:t>1</w:t>
            </w:r>
            <w:r w:rsidR="00A679BA" w:rsidRPr="008B4943">
              <w:t>2</w:t>
            </w:r>
            <w:r w:rsidRPr="008B4943">
              <w:rPr>
                <w:cs/>
              </w:rPr>
              <w:t>1</w:t>
            </w:r>
          </w:p>
        </w:tc>
        <w:tc>
          <w:tcPr>
            <w:tcW w:w="1282" w:type="dxa"/>
          </w:tcPr>
          <w:p w14:paraId="044BF6E6" w14:textId="4106D832" w:rsidR="004112B3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27</w:t>
            </w:r>
          </w:p>
        </w:tc>
        <w:tc>
          <w:tcPr>
            <w:tcW w:w="1283" w:type="dxa"/>
          </w:tcPr>
          <w:p w14:paraId="714B7C84" w14:textId="2EFC1DB0" w:rsidR="004112B3" w:rsidRPr="008B4943" w:rsidRDefault="00A679BA" w:rsidP="008B49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4943">
              <w:t>28</w:t>
            </w:r>
          </w:p>
        </w:tc>
      </w:tr>
      <w:tr w:rsidR="004112B3" w:rsidRPr="008B4943" w14:paraId="18392F2F" w14:textId="77777777" w:rsidTr="00823AF1">
        <w:tc>
          <w:tcPr>
            <w:tcW w:w="4050" w:type="dxa"/>
          </w:tcPr>
          <w:p w14:paraId="0356F87E" w14:textId="77777777" w:rsidR="004112B3" w:rsidRPr="008B4943" w:rsidRDefault="004112B3" w:rsidP="008B4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9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3A87B6D7" w14:textId="323DED7F" w:rsidR="004112B3" w:rsidRPr="008B4943" w:rsidRDefault="0009702D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</w:rPr>
              <w:t>1</w:t>
            </w:r>
            <w:r w:rsidR="00A679BA" w:rsidRPr="008B4943">
              <w:rPr>
                <w:b/>
                <w:bCs/>
              </w:rPr>
              <w:t>08</w:t>
            </w:r>
          </w:p>
        </w:tc>
        <w:tc>
          <w:tcPr>
            <w:tcW w:w="1283" w:type="dxa"/>
          </w:tcPr>
          <w:p w14:paraId="037E315F" w14:textId="387437A8" w:rsidR="004112B3" w:rsidRPr="008B4943" w:rsidRDefault="004112B3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8B4943">
              <w:rPr>
                <w:b/>
                <w:bCs/>
                <w:cs/>
              </w:rPr>
              <w:t>1</w:t>
            </w:r>
            <w:r w:rsidR="00A679BA" w:rsidRPr="008B4943">
              <w:rPr>
                <w:b/>
                <w:bCs/>
              </w:rPr>
              <w:t>2</w:t>
            </w:r>
            <w:r w:rsidRPr="008B4943">
              <w:rPr>
                <w:b/>
                <w:bCs/>
                <w:cs/>
              </w:rPr>
              <w:t>1</w:t>
            </w:r>
          </w:p>
        </w:tc>
        <w:tc>
          <w:tcPr>
            <w:tcW w:w="1282" w:type="dxa"/>
          </w:tcPr>
          <w:p w14:paraId="1B38C622" w14:textId="3A97C531" w:rsidR="004112B3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27</w:t>
            </w:r>
          </w:p>
        </w:tc>
        <w:tc>
          <w:tcPr>
            <w:tcW w:w="1283" w:type="dxa"/>
          </w:tcPr>
          <w:p w14:paraId="6C15B7CD" w14:textId="5AB61A80" w:rsidR="004112B3" w:rsidRPr="008B4943" w:rsidRDefault="00A679BA" w:rsidP="008B49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4943">
              <w:rPr>
                <w:b/>
                <w:bCs/>
              </w:rPr>
              <w:t>28</w:t>
            </w:r>
          </w:p>
        </w:tc>
      </w:tr>
    </w:tbl>
    <w:p w14:paraId="65C68C03" w14:textId="77777777" w:rsidR="00F96926" w:rsidRPr="008B4943" w:rsidRDefault="00F96926" w:rsidP="008B4943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14:paraId="6F5E5D46" w14:textId="583FD514" w:rsidR="00223349" w:rsidRPr="008B4943" w:rsidRDefault="004762B0" w:rsidP="008B49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8B4943">
        <w:rPr>
          <w:rFonts w:ascii="Angsana New" w:hAnsi="Angsana New"/>
          <w:b/>
          <w:bCs/>
          <w:sz w:val="30"/>
          <w:szCs w:val="30"/>
          <w:cs/>
          <w:lang w:bidi="th-TH"/>
        </w:rPr>
        <w:t>หนี้สินที่อาจเกิดขึ้น</w:t>
      </w:r>
    </w:p>
    <w:p w14:paraId="122D35DA" w14:textId="77777777" w:rsidR="00DC05A7" w:rsidRPr="008B4943" w:rsidRDefault="00DC05A7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CB56C9B" w14:textId="2FA27089" w:rsidR="0037115D" w:rsidRPr="008B4943" w:rsidRDefault="009A7F55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8B4943">
        <w:rPr>
          <w:cs/>
        </w:rPr>
        <w:t xml:space="preserve">ในระหว่างไตรมาสที่ </w:t>
      </w:r>
      <w:r w:rsidR="00A679BA" w:rsidRPr="008B4943">
        <w:t>2</w:t>
      </w:r>
      <w:r w:rsidRPr="008B4943">
        <w:rPr>
          <w:cs/>
        </w:rPr>
        <w:t xml:space="preserve"> ปี </w:t>
      </w:r>
      <w:r w:rsidR="00A679BA" w:rsidRPr="008B4943">
        <w:t>2559</w:t>
      </w:r>
      <w:r w:rsidRPr="008B4943">
        <w:rPr>
          <w:cs/>
        </w:rPr>
        <w:t xml:space="preserve"> บริษัทถูกฟ้องเป็นจำเลยที่ </w:t>
      </w:r>
      <w:r w:rsidR="00DA349A" w:rsidRPr="008B4943">
        <w:t>1</w:t>
      </w:r>
      <w:r w:rsidRPr="008B4943">
        <w:rPr>
          <w:cs/>
        </w:rPr>
        <w:t xml:space="preserve"> ร่วมกับบริษัทแห่งหนึ่ง (จำเลยที่ </w:t>
      </w:r>
      <w:r w:rsidR="00A679BA" w:rsidRPr="008B4943">
        <w:t>2</w:t>
      </w:r>
      <w:r w:rsidRPr="008B4943">
        <w:rPr>
          <w:cs/>
        </w:rPr>
        <w:t xml:space="preserve">) ในข้อหาผิดสัญญา แต่งตั้งตัวแทนจำหน่ายผลิตภัณฑ์น้ำมันหล่อลื่น โดยโจทก์ได้เรียกร้องค่าเสียหายเป็นจำนวนทุนทรัพย์ </w:t>
      </w:r>
      <w:r w:rsidR="00A679BA" w:rsidRPr="008B4943">
        <w:t>46</w:t>
      </w:r>
      <w:r w:rsidRPr="008B4943">
        <w:rPr>
          <w:cs/>
        </w:rPr>
        <w:t xml:space="preserve"> ล้านบาท และต่อมาโจทก์ได้ฟ้องบริษัทเพิ่มเติมอีก </w:t>
      </w:r>
      <w:r w:rsidR="00DA349A" w:rsidRPr="008B4943">
        <w:t>1</w:t>
      </w:r>
      <w:r w:rsidRPr="008B4943">
        <w:rPr>
          <w:cs/>
        </w:rPr>
        <w:t xml:space="preserve"> คดีในข้อหาผิดสัญญาและเรียกค่าเสียหายจากการระงับการจำหน่ายผลิตภัณฑ์น้ำมันหล่อลื่น โดยโจทก์ได้เรียกร้องค่าเสียหายเป็นจำนวนทุนทรัพย์ </w:t>
      </w:r>
      <w:r w:rsidR="00A679BA" w:rsidRPr="008B4943">
        <w:t>688</w:t>
      </w:r>
      <w:r w:rsidRPr="008B4943">
        <w:rPr>
          <w:cs/>
        </w:rPr>
        <w:t xml:space="preserve"> ล้านบาท ในระหว่างไตรมาสที่ </w:t>
      </w:r>
      <w:r w:rsidR="00DA349A" w:rsidRPr="008B4943">
        <w:t>1</w:t>
      </w:r>
      <w:r w:rsidRPr="008B4943">
        <w:rPr>
          <w:cs/>
        </w:rPr>
        <w:t xml:space="preserve"> ปี </w:t>
      </w:r>
      <w:r w:rsidR="00A679BA" w:rsidRPr="008B4943">
        <w:t>2560</w:t>
      </w:r>
      <w:r w:rsidRPr="008B4943">
        <w:rPr>
          <w:cs/>
        </w:rPr>
        <w:t xml:space="preserve"> ศาลแพ่งได้มีคำพิพากษายกฟ้องทั้งสองคดี ซึ่งโจทก์ได้ยื่นอุทธรณ์ ต่อมาในระหว่างไตรมาสที่ </w:t>
      </w:r>
      <w:r w:rsidR="00A679BA" w:rsidRPr="008B4943">
        <w:t>2</w:t>
      </w:r>
      <w:r w:rsidRPr="008B4943">
        <w:rPr>
          <w:cs/>
        </w:rPr>
        <w:t xml:space="preserve"> ปี </w:t>
      </w:r>
      <w:r w:rsidR="00A679BA" w:rsidRPr="008B4943">
        <w:t>256</w:t>
      </w:r>
      <w:r w:rsidR="00DA349A" w:rsidRPr="008B4943">
        <w:t>1</w:t>
      </w:r>
      <w:r w:rsidRPr="008B4943">
        <w:rPr>
          <w:cs/>
        </w:rPr>
        <w:t xml:space="preserve"> ศาลอุทธรณ์ได้มีคำพิพากษาให้บริษัทชำระเงินให้แก่โจทก์ทั้งสองคดีคิดเป็นค่าใช้จ่ายรวม </w:t>
      </w:r>
      <w:r w:rsidR="00DA349A" w:rsidRPr="008B4943">
        <w:t>1</w:t>
      </w:r>
      <w:r w:rsidRPr="008B4943">
        <w:rPr>
          <w:cs/>
        </w:rPr>
        <w:t xml:space="preserve"> ล้านบาท ปัจจุบันคดีข้างต้นอยู่ระหว่าง</w:t>
      </w:r>
      <w:r w:rsidR="007C02B4" w:rsidRPr="008B4943">
        <w:rPr>
          <w:cs/>
        </w:rPr>
        <w:t>การพิจารณาของศาลฏีกา</w:t>
      </w:r>
    </w:p>
    <w:p w14:paraId="37146282" w14:textId="21B78002" w:rsidR="00E0122B" w:rsidRPr="008B4943" w:rsidRDefault="00E0122B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0E34837F" w14:textId="77777777" w:rsidR="00A25D14" w:rsidRPr="008B4943" w:rsidRDefault="00A25D1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8B4943">
        <w:rPr>
          <w:b/>
          <w:bCs/>
          <w:cs/>
        </w:rPr>
        <w:br w:type="page"/>
      </w:r>
    </w:p>
    <w:p w14:paraId="2845E47F" w14:textId="1AE7E75C" w:rsidR="00225164" w:rsidRPr="008B4943" w:rsidRDefault="00CD10F4" w:rsidP="008B49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B4943">
        <w:rPr>
          <w:rFonts w:ascii="Angsana New" w:hAnsi="Angsana New" w:hint="cs"/>
          <w:b/>
          <w:bCs/>
          <w:sz w:val="30"/>
          <w:szCs w:val="30"/>
          <w:lang w:bidi="th-TH"/>
        </w:rPr>
        <w:lastRenderedPageBreak/>
        <w:tab/>
      </w:r>
      <w:r w:rsidRPr="008B4943">
        <w:rPr>
          <w:rFonts w:ascii="Angsana New" w:hAnsi="Angsana New" w:hint="cs"/>
          <w:b/>
          <w:bCs/>
          <w:sz w:val="30"/>
          <w:szCs w:val="30"/>
          <w:lang w:bidi="th-TH"/>
        </w:rPr>
        <w:tab/>
      </w:r>
      <w:r w:rsidRPr="008B4943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DA36739" w14:textId="77777777" w:rsidR="00225164" w:rsidRPr="008B4943" w:rsidRDefault="00225164" w:rsidP="008B4943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336B8127" w14:textId="0F86E720" w:rsidR="00225164" w:rsidRPr="008B4943" w:rsidRDefault="0022516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8B4943">
        <w:rPr>
          <w:rFonts w:hint="cs"/>
          <w:b/>
          <w:bCs/>
          <w:i/>
          <w:iCs/>
          <w:cs/>
        </w:rPr>
        <w:t xml:space="preserve">สัญญาซื้อหุ้นบุริมสิทธิ์ </w:t>
      </w:r>
    </w:p>
    <w:p w14:paraId="455D70C5" w14:textId="77777777" w:rsidR="009D44F8" w:rsidRPr="008B4943" w:rsidRDefault="009D44F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b/>
          <w:bCs/>
          <w:i/>
          <w:iCs/>
        </w:rPr>
      </w:pPr>
    </w:p>
    <w:p w14:paraId="04081904" w14:textId="2CBC0D9C" w:rsidR="00225164" w:rsidRPr="008B4943" w:rsidRDefault="00225164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</w:pPr>
      <w:r w:rsidRPr="008B4943">
        <w:rPr>
          <w:rFonts w:hint="cs"/>
          <w:cs/>
        </w:rPr>
        <w:t xml:space="preserve">ในเดือนกรกฎาคม </w:t>
      </w:r>
      <w:r w:rsidR="00A05EE6" w:rsidRPr="008B4943">
        <w:rPr>
          <w:rFonts w:hint="cs"/>
        </w:rPr>
        <w:t>2563</w:t>
      </w:r>
      <w:r w:rsidRPr="008B4943">
        <w:rPr>
          <w:rFonts w:hint="cs"/>
          <w:cs/>
        </w:rPr>
        <w:t xml:space="preserve"> บริษัท บีบีจีไอ จำกัด (มหาชน) ซึ่งเป็นบริษัทย่อยของ</w:t>
      </w:r>
      <w:r w:rsidR="00E34D6C" w:rsidRPr="008B4943">
        <w:rPr>
          <w:rFonts w:hint="cs"/>
          <w:cs/>
        </w:rPr>
        <w:t>กลุ่ม</w:t>
      </w:r>
      <w:r w:rsidRPr="008B4943">
        <w:rPr>
          <w:rFonts w:hint="cs"/>
          <w:cs/>
        </w:rPr>
        <w:t>บริษัท</w:t>
      </w:r>
      <w:r w:rsidR="00EB60AA" w:rsidRPr="008B4943">
        <w:rPr>
          <w:rFonts w:hint="cs"/>
          <w:cs/>
        </w:rPr>
        <w:t xml:space="preserve"> </w:t>
      </w:r>
      <w:r w:rsidRPr="008B4943">
        <w:rPr>
          <w:rFonts w:hint="cs"/>
          <w:cs/>
        </w:rPr>
        <w:t>จ่ายชำระเงินลงทุน</w:t>
      </w:r>
      <w:r w:rsidR="00EB60AA" w:rsidRPr="008B4943">
        <w:rPr>
          <w:rFonts w:hint="cs"/>
          <w:cs/>
        </w:rPr>
        <w:t xml:space="preserve">ในหุ้นบุริมสิทธิของ </w:t>
      </w:r>
      <w:r w:rsidR="00EB60AA" w:rsidRPr="008B4943">
        <w:rPr>
          <w:rFonts w:hint="cs"/>
        </w:rPr>
        <w:t>Manus Bio Inc</w:t>
      </w:r>
      <w:r w:rsidR="00EB60AA" w:rsidRPr="008B4943">
        <w:rPr>
          <w:rFonts w:hint="cs"/>
          <w:cs/>
        </w:rPr>
        <w:t xml:space="preserve">. </w:t>
      </w:r>
      <w:r w:rsidRPr="008B4943">
        <w:rPr>
          <w:rFonts w:hint="cs"/>
          <w:cs/>
        </w:rPr>
        <w:t>เพิ่มเติมงวดที่สอง</w:t>
      </w:r>
      <w:r w:rsidR="00EB60AA" w:rsidRPr="008B4943">
        <w:rPr>
          <w:rFonts w:hint="cs"/>
          <w:cs/>
        </w:rPr>
        <w:t xml:space="preserve"> </w:t>
      </w:r>
      <w:r w:rsidRPr="008B4943">
        <w:rPr>
          <w:rFonts w:hint="cs"/>
          <w:cs/>
        </w:rPr>
        <w:t xml:space="preserve">เป็นจำนวน </w:t>
      </w:r>
      <w:r w:rsidR="00065E60" w:rsidRPr="008B4943">
        <w:rPr>
          <w:rFonts w:hint="cs"/>
        </w:rPr>
        <w:t>8</w:t>
      </w:r>
      <w:r w:rsidRPr="008B4943">
        <w:rPr>
          <w:rFonts w:hint="cs"/>
          <w:cs/>
        </w:rPr>
        <w:t xml:space="preserve"> ล้านเหรียญสหรัฐ</w:t>
      </w:r>
      <w:r w:rsidR="00EB60AA" w:rsidRPr="008B4943">
        <w:rPr>
          <w:rFonts w:hint="cs"/>
          <w:cs/>
        </w:rPr>
        <w:t>ฯ</w:t>
      </w:r>
      <w:r w:rsidRPr="008B4943">
        <w:rPr>
          <w:rFonts w:hint="cs"/>
          <w:cs/>
        </w:rPr>
        <w:t xml:space="preserve"> หรือเทียบเท่า </w:t>
      </w:r>
      <w:r w:rsidR="00B36AF5" w:rsidRPr="008B4943">
        <w:rPr>
          <w:rFonts w:hint="cs"/>
        </w:rPr>
        <w:t>244</w:t>
      </w:r>
      <w:r w:rsidRPr="008B4943">
        <w:rPr>
          <w:rFonts w:hint="cs"/>
          <w:cs/>
        </w:rPr>
        <w:t xml:space="preserve"> ล้านบาท เงินลงทุนดังกล่าวจัดประเภทเป็นเงินลงทุนอื่น</w:t>
      </w:r>
    </w:p>
    <w:p w14:paraId="4562DD8F" w14:textId="77777777" w:rsidR="009D44F8" w:rsidRPr="008B4943" w:rsidRDefault="009D44F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</w:pPr>
    </w:p>
    <w:p w14:paraId="68FAC365" w14:textId="5FC0446E" w:rsidR="00B766D5" w:rsidRPr="008B4943" w:rsidRDefault="00B766D5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8B4943">
        <w:rPr>
          <w:rFonts w:hint="cs"/>
          <w:b/>
          <w:bCs/>
          <w:i/>
          <w:iCs/>
          <w:cs/>
        </w:rPr>
        <w:t>การลงทุนในโครงการโรงไฟฟ้าพลังงานแสงอาทิตย์</w:t>
      </w:r>
    </w:p>
    <w:p w14:paraId="6E0E0753" w14:textId="77777777" w:rsidR="009D44F8" w:rsidRPr="008B4943" w:rsidRDefault="009D44F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b/>
          <w:bCs/>
          <w:i/>
          <w:iCs/>
        </w:rPr>
      </w:pPr>
    </w:p>
    <w:p w14:paraId="4E4ECF45" w14:textId="7CDA8027" w:rsidR="001C66A0" w:rsidRPr="008B4943" w:rsidRDefault="003E0D2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8B4943">
        <w:rPr>
          <w:rFonts w:hint="cs"/>
          <w:cs/>
        </w:rPr>
        <w:t xml:space="preserve">เมื่อวันที่ </w:t>
      </w:r>
      <w:r w:rsidR="00A05EE6" w:rsidRPr="008B4943">
        <w:rPr>
          <w:rFonts w:hint="cs"/>
        </w:rPr>
        <w:t>21</w:t>
      </w:r>
      <w:r w:rsidRPr="008B4943">
        <w:rPr>
          <w:rFonts w:hint="cs"/>
          <w:cs/>
        </w:rPr>
        <w:t xml:space="preserve"> กรกฏาคม </w:t>
      </w:r>
      <w:r w:rsidR="00A05EE6" w:rsidRPr="008B4943">
        <w:rPr>
          <w:rFonts w:hint="cs"/>
        </w:rPr>
        <w:t>2563</w:t>
      </w:r>
      <w:r w:rsidRPr="008B4943">
        <w:rPr>
          <w:rFonts w:hint="cs"/>
          <w:cs/>
        </w:rPr>
        <w:t xml:space="preserve"> ที่ประชุมคณะกรรมการบริษัทย่อย ครั้งที่ </w:t>
      </w:r>
      <w:r w:rsidR="00A05EE6" w:rsidRPr="008B4943">
        <w:rPr>
          <w:rFonts w:hint="cs"/>
        </w:rPr>
        <w:t>10</w:t>
      </w:r>
      <w:r w:rsidR="00A05EE6" w:rsidRPr="008B4943">
        <w:rPr>
          <w:rFonts w:hint="cs"/>
          <w:cs/>
        </w:rPr>
        <w:t>/</w:t>
      </w:r>
      <w:r w:rsidR="00A05EE6" w:rsidRPr="008B4943">
        <w:rPr>
          <w:rFonts w:hint="cs"/>
        </w:rPr>
        <w:t>2563</w:t>
      </w:r>
      <w:r w:rsidRPr="008B4943">
        <w:rPr>
          <w:rFonts w:hint="cs"/>
          <w:cs/>
        </w:rPr>
        <w:t xml:space="preserve"> มีมติอนุมัติให้บริษัท บีซีพีจี จำกัด (มหาชน) (“</w:t>
      </w:r>
      <w:r w:rsidRPr="008B4943">
        <w:rPr>
          <w:rFonts w:hint="cs"/>
        </w:rPr>
        <w:t>BCPG</w:t>
      </w:r>
      <w:r w:rsidRPr="008B4943">
        <w:rPr>
          <w:rFonts w:hint="cs"/>
          <w:cs/>
        </w:rPr>
        <w:t xml:space="preserve">”) ซึ่งเป็นบริษัทย่อยของกลุ่มบริษัท </w:t>
      </w:r>
      <w:r w:rsidR="009D44F8" w:rsidRPr="008B4943">
        <w:rPr>
          <w:rFonts w:hint="cs"/>
          <w:cs/>
        </w:rPr>
        <w:t xml:space="preserve">ลงทุนในโครงการโรงไฟฟ้าพลังงานแสงอาทิตย์ขนาดกำลังการผลิตตามสัญญาซื้อขายไฟรวม </w:t>
      </w:r>
      <w:r w:rsidR="009D44F8" w:rsidRPr="008B4943">
        <w:rPr>
          <w:rFonts w:hint="cs"/>
        </w:rPr>
        <w:t>20</w:t>
      </w:r>
      <w:r w:rsidR="009D44F8" w:rsidRPr="008B4943">
        <w:rPr>
          <w:rFonts w:hint="cs"/>
          <w:cs/>
        </w:rPr>
        <w:t xml:space="preserve"> เมกะวัตต์ โดยการซื้อหุ้นร้อยละ </w:t>
      </w:r>
      <w:r w:rsidR="009D44F8" w:rsidRPr="008B4943">
        <w:rPr>
          <w:rFonts w:hint="cs"/>
        </w:rPr>
        <w:t>99</w:t>
      </w:r>
      <w:r w:rsidR="009D44F8" w:rsidRPr="008B4943">
        <w:rPr>
          <w:rFonts w:hint="cs"/>
          <w:cs/>
        </w:rPr>
        <w:t>.</w:t>
      </w:r>
      <w:r w:rsidR="009D44F8" w:rsidRPr="008B4943">
        <w:rPr>
          <w:rFonts w:hint="cs"/>
        </w:rPr>
        <w:t>99</w:t>
      </w:r>
      <w:r w:rsidR="009D44F8" w:rsidRPr="008B4943">
        <w:rPr>
          <w:rFonts w:hint="cs"/>
          <w:cs/>
        </w:rPr>
        <w:t xml:space="preserve"> ของบริษัท อาร์พีวี พลังงาน จำกัด ต่อมาเมื่อวันที่ </w:t>
      </w:r>
      <w:r w:rsidR="009D44F8" w:rsidRPr="008B4943">
        <w:rPr>
          <w:rFonts w:hint="cs"/>
        </w:rPr>
        <w:t>31</w:t>
      </w:r>
      <w:r w:rsidR="009D44F8" w:rsidRPr="008B4943">
        <w:rPr>
          <w:rFonts w:hint="cs"/>
          <w:cs/>
        </w:rPr>
        <w:t xml:space="preserve"> กรกฏาคม </w:t>
      </w:r>
      <w:r w:rsidR="009D44F8" w:rsidRPr="008B4943">
        <w:rPr>
          <w:rFonts w:hint="cs"/>
        </w:rPr>
        <w:t>2563</w:t>
      </w:r>
      <w:r w:rsidR="009D44F8" w:rsidRPr="008B4943">
        <w:rPr>
          <w:rFonts w:hint="cs"/>
          <w:cs/>
        </w:rPr>
        <w:t xml:space="preserve"> </w:t>
      </w:r>
      <w:r w:rsidR="009D44F8" w:rsidRPr="008B4943">
        <w:rPr>
          <w:rFonts w:hint="cs"/>
        </w:rPr>
        <w:t>BCPG</w:t>
      </w:r>
      <w:r w:rsidR="009D44F8" w:rsidRPr="008B4943">
        <w:rPr>
          <w:cs/>
        </w:rPr>
        <w:t xml:space="preserve"> </w:t>
      </w:r>
      <w:r w:rsidR="009D44F8" w:rsidRPr="008B4943">
        <w:rPr>
          <w:rFonts w:hint="cs"/>
          <w:cs/>
        </w:rPr>
        <w:t xml:space="preserve">ได้ลงนามในสัญญาซื้อขายหุ้นกับบริษัท อีเทอร์นิตี้ พาวเวอร์ จำกัด (มหาชน) (ผู้ขาย) เพื่อลงทุนในโครงการดังกล่าวเรียบร้อยแล้ว ทั้งนี้ </w:t>
      </w:r>
      <w:r w:rsidR="009D44F8" w:rsidRPr="008B4943">
        <w:rPr>
          <w:rFonts w:hint="cs"/>
        </w:rPr>
        <w:t xml:space="preserve">BCPG </w:t>
      </w:r>
      <w:r w:rsidR="009D44F8" w:rsidRPr="008B4943">
        <w:rPr>
          <w:rFonts w:hint="cs"/>
          <w:cs/>
        </w:rPr>
        <w:t>และผู้ขายอยู่ระหว่างการดำเนินการตามเงื่อนไขภายใต้สัญญาซื้อขายหุ้น</w:t>
      </w:r>
    </w:p>
    <w:p w14:paraId="35F5F184" w14:textId="77777777" w:rsidR="009D44F8" w:rsidRPr="008B4943" w:rsidRDefault="009D44F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6714DD86" w14:textId="2A94CA54" w:rsidR="001E49B5" w:rsidRPr="008B4943" w:rsidRDefault="003E0D2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B4943">
        <w:rPr>
          <w:rFonts w:hint="cs"/>
          <w:cs/>
        </w:rPr>
        <w:t xml:space="preserve">เมื่อวันที่ </w:t>
      </w:r>
      <w:r w:rsidR="00A05EE6" w:rsidRPr="008B4943">
        <w:rPr>
          <w:rFonts w:hint="cs"/>
        </w:rPr>
        <w:t>4</w:t>
      </w:r>
      <w:r w:rsidRPr="008B4943">
        <w:rPr>
          <w:rFonts w:hint="cs"/>
          <w:cs/>
        </w:rPr>
        <w:t xml:space="preserve"> สิงหาคม </w:t>
      </w:r>
      <w:r w:rsidR="00A05EE6" w:rsidRPr="008B4943">
        <w:rPr>
          <w:rFonts w:hint="cs"/>
        </w:rPr>
        <w:t>2563</w:t>
      </w:r>
      <w:r w:rsidRPr="008B4943">
        <w:rPr>
          <w:rFonts w:hint="cs"/>
          <w:cs/>
        </w:rPr>
        <w:t xml:space="preserve"> </w:t>
      </w:r>
      <w:r w:rsidR="009D44F8" w:rsidRPr="008B4943">
        <w:rPr>
          <w:rFonts w:hint="cs"/>
        </w:rPr>
        <w:t xml:space="preserve">BCPG </w:t>
      </w:r>
      <w:r w:rsidR="009D44F8" w:rsidRPr="008B4943">
        <w:rPr>
          <w:rFonts w:hint="cs"/>
          <w:cs/>
        </w:rPr>
        <w:t xml:space="preserve">ได้จดทะเบียนจัดตั้งบริษัทย่อย (บริษัท บีเอสอี เพาเวอร์ โฮลดิ้ง (ประเทศไทย) </w:t>
      </w:r>
      <w:bookmarkStart w:id="6" w:name="_GoBack"/>
      <w:bookmarkEnd w:id="6"/>
      <w:r w:rsidR="009D44F8" w:rsidRPr="008B4943">
        <w:rPr>
          <w:rFonts w:hint="cs"/>
          <w:cs/>
        </w:rPr>
        <w:t xml:space="preserve">จำกัด) โดยมีทุนจดทะเบียนจำนวน </w:t>
      </w:r>
      <w:r w:rsidR="009D44F8" w:rsidRPr="008B4943">
        <w:t>1</w:t>
      </w:r>
      <w:r w:rsidR="009D44F8" w:rsidRPr="008B4943">
        <w:rPr>
          <w:rFonts w:hint="cs"/>
          <w:cs/>
        </w:rPr>
        <w:t xml:space="preserve"> ล้านบาท และ</w:t>
      </w:r>
      <w:r w:rsidR="009D44F8" w:rsidRPr="008B4943">
        <w:rPr>
          <w:rFonts w:hint="cs"/>
        </w:rPr>
        <w:t xml:space="preserve"> BCPG </w:t>
      </w:r>
      <w:r w:rsidR="009D44F8" w:rsidRPr="008B4943">
        <w:rPr>
          <w:rFonts w:hint="cs"/>
          <w:cs/>
        </w:rPr>
        <w:t xml:space="preserve">ถือหุ้นร้อยละ </w:t>
      </w:r>
      <w:r w:rsidR="009D44F8" w:rsidRPr="008B4943">
        <w:t>99</w:t>
      </w:r>
      <w:r w:rsidR="009D44F8" w:rsidRPr="008B4943">
        <w:rPr>
          <w:cs/>
        </w:rPr>
        <w:t>.</w:t>
      </w:r>
      <w:r w:rsidR="009D44F8" w:rsidRPr="008B4943">
        <w:t>97</w:t>
      </w:r>
      <w:r w:rsidR="009D44F8" w:rsidRPr="008B4943">
        <w:rPr>
          <w:rFonts w:hint="cs"/>
          <w:cs/>
        </w:rPr>
        <w:t xml:space="preserve"> เพื่อวัตถุประสงค์ในการลงทุนในโครงการโรงไฟฟ้าพลังงานแสงอาทิตย์ ซึ่งอยู่ภายใต้สัญญาซื้อขายหุ้นข้างต้น และจะดำเนินการรับโอนหุ้นรวมถึงชำระค่าหุ้นเมื่อดำเนินการตามเงื่อนไขครบถ้วน</w:t>
      </w:r>
    </w:p>
    <w:p w14:paraId="639A844A" w14:textId="77777777" w:rsidR="003E0D28" w:rsidRPr="008B4943" w:rsidRDefault="003E0D28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26C639" w14:textId="24FBEF6F" w:rsidR="00AD2142" w:rsidRPr="008B4943" w:rsidRDefault="00AD2142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8B4943">
        <w:rPr>
          <w:rFonts w:hint="cs"/>
          <w:b/>
          <w:bCs/>
          <w:i/>
          <w:iCs/>
          <w:cs/>
        </w:rPr>
        <w:t>การลงทุนในบริษัทย่อย</w:t>
      </w:r>
    </w:p>
    <w:p w14:paraId="701D287F" w14:textId="77777777" w:rsidR="00B766D5" w:rsidRPr="008B4943" w:rsidRDefault="00B766D5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5044B1F" w14:textId="4376585F" w:rsidR="00AD2142" w:rsidRPr="009D44F8" w:rsidRDefault="00E34D6C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B4943">
        <w:rPr>
          <w:rFonts w:hint="cs"/>
          <w:cs/>
        </w:rPr>
        <w:t xml:space="preserve">เมื่อวันที่ </w:t>
      </w:r>
      <w:r w:rsidRPr="008B4943">
        <w:rPr>
          <w:rFonts w:hint="cs"/>
        </w:rPr>
        <w:t xml:space="preserve">6 </w:t>
      </w:r>
      <w:r w:rsidR="00AD2142" w:rsidRPr="008B4943">
        <w:rPr>
          <w:rFonts w:hint="cs"/>
          <w:cs/>
        </w:rPr>
        <w:t xml:space="preserve">สิงหาคม </w:t>
      </w:r>
      <w:r w:rsidR="00A679BA" w:rsidRPr="008B4943">
        <w:rPr>
          <w:rFonts w:hint="cs"/>
        </w:rPr>
        <w:t>2563</w:t>
      </w:r>
      <w:r w:rsidR="00AD2142" w:rsidRPr="008B4943">
        <w:rPr>
          <w:rFonts w:hint="cs"/>
          <w:cs/>
        </w:rPr>
        <w:t xml:space="preserve"> </w:t>
      </w:r>
      <w:r w:rsidR="0031694E" w:rsidRPr="008B4943">
        <w:rPr>
          <w:rFonts w:hint="cs"/>
          <w:cs/>
        </w:rPr>
        <w:t>บริษัท บีบีจีไอ จำกัด (มหาชน) ซึ่งเป็นบริษัทย่อย</w:t>
      </w:r>
      <w:r w:rsidR="00AD2142" w:rsidRPr="008B4943">
        <w:rPr>
          <w:rFonts w:hint="cs"/>
          <w:cs/>
        </w:rPr>
        <w:t>ของ</w:t>
      </w:r>
      <w:r w:rsidR="00EB60AA" w:rsidRPr="008B4943">
        <w:rPr>
          <w:rFonts w:hint="cs"/>
          <w:cs/>
        </w:rPr>
        <w:t>กลุ่ม</w:t>
      </w:r>
      <w:r w:rsidR="00AD2142" w:rsidRPr="008B4943">
        <w:rPr>
          <w:rFonts w:hint="cs"/>
          <w:cs/>
        </w:rPr>
        <w:t>บริษัทได้</w:t>
      </w:r>
      <w:r w:rsidR="00EB60AA" w:rsidRPr="008B4943">
        <w:rPr>
          <w:rFonts w:hint="cs"/>
          <w:cs/>
        </w:rPr>
        <w:t>จดทะเบียนจัดตั้ง</w:t>
      </w:r>
      <w:r w:rsidR="00AD2142" w:rsidRPr="008B4943">
        <w:rPr>
          <w:rFonts w:hint="cs"/>
          <w:cs/>
        </w:rPr>
        <w:t xml:space="preserve">บริษัท วิน อินกรีเดียนส์ จำกัด โดยมีทุนจดทะเบียนจำนวน </w:t>
      </w:r>
      <w:r w:rsidR="00AD2142" w:rsidRPr="008B4943">
        <w:rPr>
          <w:rFonts w:hint="cs"/>
        </w:rPr>
        <w:t>1 </w:t>
      </w:r>
      <w:r w:rsidR="00AD2142" w:rsidRPr="008B4943">
        <w:rPr>
          <w:rFonts w:hint="cs"/>
          <w:cs/>
        </w:rPr>
        <w:t xml:space="preserve">ล้านบาท มีสัดส่วนการถือหุ้นร้อยละ </w:t>
      </w:r>
      <w:r w:rsidR="00AD2142" w:rsidRPr="008B4943">
        <w:rPr>
          <w:rFonts w:hint="cs"/>
        </w:rPr>
        <w:t>1</w:t>
      </w:r>
      <w:r w:rsidR="00A679BA" w:rsidRPr="008B4943">
        <w:rPr>
          <w:rFonts w:hint="cs"/>
        </w:rPr>
        <w:t>00</w:t>
      </w:r>
      <w:r w:rsidR="00AD2142" w:rsidRPr="008B4943">
        <w:rPr>
          <w:rFonts w:hint="cs"/>
        </w:rPr>
        <w:t> </w:t>
      </w:r>
      <w:r w:rsidR="00EB60AA" w:rsidRPr="008B4943">
        <w:rPr>
          <w:rFonts w:hint="cs"/>
          <w:cs/>
        </w:rPr>
        <w:t xml:space="preserve">บริษัทดำเนินธุรกิจการผลิต </w:t>
      </w:r>
      <w:r w:rsidR="00DB3F4D" w:rsidRPr="008B4943">
        <w:rPr>
          <w:rFonts w:hint="cs"/>
          <w:cs/>
        </w:rPr>
        <w:t>จำหน่าย</w:t>
      </w:r>
      <w:r w:rsidR="00EB60AA" w:rsidRPr="008B4943">
        <w:rPr>
          <w:rFonts w:hint="cs"/>
          <w:cs/>
        </w:rPr>
        <w:t xml:space="preserve"> นำเข้า และส่งออกผลิตภัณฑ์ชีวภาพและเคมีภัณฑ์ทุกประเภท</w:t>
      </w:r>
    </w:p>
    <w:p w14:paraId="664C3AA3" w14:textId="77777777" w:rsidR="006771B9" w:rsidRPr="00AD2142" w:rsidRDefault="006771B9" w:rsidP="008B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413D3CB" w14:textId="77777777" w:rsidR="004E4394" w:rsidRPr="007A1352" w:rsidRDefault="004E4394" w:rsidP="008B4943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27B0DFED" w14:textId="77777777" w:rsidR="004E4394" w:rsidRPr="007A1352" w:rsidRDefault="004E4394" w:rsidP="008B4943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sz w:val="20"/>
          <w:lang w:bidi="th-TH"/>
        </w:rPr>
      </w:pPr>
    </w:p>
    <w:p w14:paraId="5EEA7887" w14:textId="77777777" w:rsidR="00A679BA" w:rsidRPr="007A1352" w:rsidRDefault="00A679BA" w:rsidP="008B4943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sz w:val="20"/>
          <w:lang w:bidi="th-TH"/>
        </w:rPr>
      </w:pPr>
    </w:p>
    <w:sectPr w:rsidR="00A679BA" w:rsidRPr="007A1352" w:rsidSect="0011785A">
      <w:headerReference w:type="default" r:id="rId25"/>
      <w:pgSz w:w="11907" w:h="16840" w:code="9"/>
      <w:pgMar w:top="691" w:right="1017" w:bottom="576" w:left="1350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964F9" w14:textId="77777777" w:rsidR="006B2FB0" w:rsidRDefault="006B2FB0">
      <w:r>
        <w:separator/>
      </w:r>
    </w:p>
    <w:p w14:paraId="6F738A0F" w14:textId="77777777" w:rsidR="006B2FB0" w:rsidRDefault="006B2FB0"/>
  </w:endnote>
  <w:endnote w:type="continuationSeparator" w:id="0">
    <w:p w14:paraId="73A3C374" w14:textId="77777777" w:rsidR="006B2FB0" w:rsidRDefault="006B2FB0">
      <w:r>
        <w:continuationSeparator/>
      </w:r>
    </w:p>
    <w:p w14:paraId="6C8E22CA" w14:textId="77777777" w:rsidR="006B2FB0" w:rsidRDefault="006B2F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F1D47" w14:textId="77777777" w:rsidR="005751B6" w:rsidRDefault="005751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6234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8CD517" w14:textId="0282F7B1" w:rsidR="004A136C" w:rsidRPr="001D0AEF" w:rsidRDefault="004A13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D0A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D0AEF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D0A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0387B">
          <w:rPr>
            <w:rFonts w:asciiTheme="majorBidi" w:hAnsiTheme="majorBidi" w:cstheme="majorBidi"/>
            <w:noProof/>
            <w:sz w:val="30"/>
            <w:szCs w:val="30"/>
          </w:rPr>
          <w:t>42</w:t>
        </w:r>
        <w:r w:rsidRPr="001D0A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49890" w14:textId="77777777" w:rsidR="005751B6" w:rsidRDefault="005751B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3CB6B" w14:textId="0B2A410A" w:rsidR="004A136C" w:rsidRPr="00F5234D" w:rsidRDefault="004A136C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20387B">
      <w:rPr>
        <w:rFonts w:ascii="Angsana New" w:hAnsi="Angsana New"/>
        <w:noProof/>
        <w:sz w:val="30"/>
        <w:szCs w:val="30"/>
      </w:rPr>
      <w:t>43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47A96" w14:textId="1BB659FF" w:rsidR="004A136C" w:rsidRPr="00F5234D" w:rsidRDefault="004A136C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20387B">
      <w:rPr>
        <w:rFonts w:ascii="Angsana New" w:hAnsi="Angsana New"/>
        <w:noProof/>
        <w:sz w:val="30"/>
        <w:szCs w:val="30"/>
      </w:rPr>
      <w:t>46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BC7D4" w14:textId="1BA44717" w:rsidR="004A136C" w:rsidRPr="00F5234D" w:rsidRDefault="004A136C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20387B">
      <w:rPr>
        <w:rFonts w:ascii="Angsana New" w:hAnsi="Angsana New"/>
        <w:noProof/>
        <w:sz w:val="30"/>
        <w:szCs w:val="30"/>
      </w:rPr>
      <w:t>50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06318" w14:textId="1F2980A8" w:rsidR="004A136C" w:rsidRPr="00116F0A" w:rsidRDefault="004A136C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0387B">
      <w:rPr>
        <w:rStyle w:val="PageNumber"/>
        <w:rFonts w:ascii="Angsana New" w:hAnsi="Angsana New"/>
        <w:noProof/>
        <w:sz w:val="30"/>
        <w:szCs w:val="30"/>
        <w:cs/>
      </w:rPr>
      <w:t>60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C6509A" w14:textId="77777777" w:rsidR="004A136C" w:rsidRPr="00146F25" w:rsidRDefault="004A136C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F9979" w14:textId="3D28AC91" w:rsidR="004A136C" w:rsidRPr="00960645" w:rsidRDefault="004A136C" w:rsidP="00A679B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 w:rsidR="0020387B">
      <w:rPr>
        <w:rFonts w:asciiTheme="majorBidi" w:hAnsiTheme="majorBidi" w:cstheme="majorBidi"/>
        <w:noProof/>
      </w:rPr>
      <w:t>68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68388" w14:textId="77777777" w:rsidR="006B2FB0" w:rsidRDefault="006B2FB0"/>
  </w:footnote>
  <w:footnote w:type="continuationSeparator" w:id="0">
    <w:p w14:paraId="1C032E30" w14:textId="77777777" w:rsidR="006B2FB0" w:rsidRDefault="006B2FB0">
      <w:r>
        <w:continuationSeparator/>
      </w:r>
    </w:p>
    <w:p w14:paraId="410F97EB" w14:textId="77777777" w:rsidR="006B2FB0" w:rsidRDefault="006B2F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93709" w14:textId="77777777" w:rsidR="005751B6" w:rsidRDefault="005751B6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BE6BE" w14:textId="77777777" w:rsidR="004A136C" w:rsidRDefault="004A136C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DFBA93" w14:textId="77777777" w:rsidR="004A136C" w:rsidRPr="00564725" w:rsidRDefault="004A136C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045DD1D" w14:textId="7AF35C02" w:rsidR="004A136C" w:rsidRPr="00564725" w:rsidRDefault="004A136C" w:rsidP="00407E4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28F4E544" w14:textId="77777777" w:rsidR="004A136C" w:rsidRPr="002D1C8F" w:rsidRDefault="004A136C" w:rsidP="00617971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4AF8F" w14:textId="77777777" w:rsidR="004A136C" w:rsidRPr="00F47951" w:rsidRDefault="004A136C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60FE9D9" w14:textId="77777777" w:rsidR="004A136C" w:rsidRPr="00F47951" w:rsidRDefault="004A136C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</w:p>
  <w:p w14:paraId="551BAAC2" w14:textId="351A6E92" w:rsidR="004A136C" w:rsidRPr="00564725" w:rsidRDefault="004A136C" w:rsidP="00001306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210763A8" w14:textId="77777777" w:rsidR="004A136C" w:rsidRPr="00001306" w:rsidRDefault="004A136C" w:rsidP="00B8432C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F2A97" w14:textId="77777777" w:rsidR="005751B6" w:rsidRDefault="005751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EA77E" w14:textId="77777777" w:rsidR="004A136C" w:rsidRPr="00F47951" w:rsidRDefault="004A136C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19C6737" w14:textId="77777777" w:rsidR="004A136C" w:rsidRPr="00F47951" w:rsidRDefault="004A136C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</w:p>
  <w:p w14:paraId="182A6A42" w14:textId="62FA34F4" w:rsidR="004A136C" w:rsidRPr="00564725" w:rsidRDefault="004A136C" w:rsidP="003E20B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3571227C" w14:textId="77777777" w:rsidR="004A136C" w:rsidRPr="003E20B4" w:rsidRDefault="004A136C" w:rsidP="00B8432C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6C00F" w14:textId="77777777" w:rsidR="004A136C" w:rsidRPr="00F47951" w:rsidRDefault="004A136C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2C2CFB4" w14:textId="77777777" w:rsidR="004A136C" w:rsidRPr="00F47951" w:rsidRDefault="004A136C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</w:p>
  <w:p w14:paraId="2E3B1AE1" w14:textId="11A4BCCF" w:rsidR="004A136C" w:rsidRPr="00564725" w:rsidRDefault="004A136C" w:rsidP="003E20B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4E70C75D" w14:textId="77777777" w:rsidR="004A136C" w:rsidRPr="003E20B4" w:rsidRDefault="004A136C" w:rsidP="00DF35D2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2B5FE" w14:textId="41B8A2D5" w:rsidR="004A136C" w:rsidRPr="00F47951" w:rsidRDefault="004A136C" w:rsidP="006242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 w:hanging="72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A8CB261" w14:textId="77777777" w:rsidR="004A136C" w:rsidRPr="00F47951" w:rsidRDefault="004A136C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</w:p>
  <w:p w14:paraId="2C82E65B" w14:textId="358D463C" w:rsidR="004A136C" w:rsidRPr="00564725" w:rsidRDefault="004A136C" w:rsidP="003E20B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6B572559" w14:textId="48E03CA1" w:rsidR="004A136C" w:rsidRPr="003E20B4" w:rsidRDefault="004A136C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E8E5" w14:textId="77777777" w:rsidR="004A136C" w:rsidRDefault="004A136C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5C45BE0" w14:textId="77777777" w:rsidR="004A136C" w:rsidRPr="00564725" w:rsidRDefault="004A136C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4CC08E0" w14:textId="415C1E1D" w:rsidR="004A136C" w:rsidRPr="00564725" w:rsidRDefault="004A136C" w:rsidP="003E20B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2833C63C" w14:textId="77777777" w:rsidR="004A136C" w:rsidRPr="003E20B4" w:rsidRDefault="004A136C" w:rsidP="00617971">
    <w:pPr>
      <w:pStyle w:val="Header"/>
      <w:rPr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7A6FB" w14:textId="77777777" w:rsidR="004A136C" w:rsidRDefault="004A136C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77777777" w:rsidR="004A136C" w:rsidRPr="00564725" w:rsidRDefault="004A136C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C8FBB3C" w14:textId="3220797B" w:rsidR="004A136C" w:rsidRPr="00564725" w:rsidRDefault="004A136C" w:rsidP="00407E4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7B09FABF" w14:textId="77777777" w:rsidR="004A136C" w:rsidRPr="000F3A45" w:rsidRDefault="004A136C" w:rsidP="00632C81">
    <w:pPr>
      <w:pStyle w:val="Header"/>
      <w:rPr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9BC96" w14:textId="77777777" w:rsidR="004A136C" w:rsidRPr="00C73BB9" w:rsidRDefault="004A136C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>บริษัท บางจาก คอร์ปอเรชั่น จำกัด (มหาชน) และบริษัทย่อย</w:t>
    </w:r>
  </w:p>
  <w:p w14:paraId="3DD47180" w14:textId="77777777" w:rsidR="004A136C" w:rsidRPr="00C73BB9" w:rsidRDefault="004A136C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>หมายเหตุประกอบงบการเงินระหว่างกาลแบบย่อ</w:t>
    </w:r>
  </w:p>
  <w:p w14:paraId="110ECFC8" w14:textId="34756133" w:rsidR="004A136C" w:rsidRPr="00564725" w:rsidRDefault="004A136C" w:rsidP="00407E4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6AA7AAF2" w14:textId="77777777" w:rsidR="004A136C" w:rsidRPr="00410770" w:rsidRDefault="004A136C" w:rsidP="00F20DB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E36AF9"/>
    <w:multiLevelType w:val="hybridMultilevel"/>
    <w:tmpl w:val="6474202E"/>
    <w:lvl w:ilvl="0" w:tplc="29645912">
      <w:start w:val="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4E127ADC"/>
    <w:lvl w:ilvl="0" w:tplc="2DC4046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9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5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6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2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3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5"/>
  </w:num>
  <w:num w:numId="2">
    <w:abstractNumId w:val="14"/>
  </w:num>
  <w:num w:numId="3">
    <w:abstractNumId w:val="19"/>
  </w:num>
  <w:num w:numId="4">
    <w:abstractNumId w:val="6"/>
  </w:num>
  <w:num w:numId="5">
    <w:abstractNumId w:val="16"/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29"/>
  </w:num>
  <w:num w:numId="13">
    <w:abstractNumId w:val="32"/>
  </w:num>
  <w:num w:numId="14">
    <w:abstractNumId w:val="2"/>
  </w:num>
  <w:num w:numId="15">
    <w:abstractNumId w:val="35"/>
  </w:num>
  <w:num w:numId="16">
    <w:abstractNumId w:val="3"/>
  </w:num>
  <w:num w:numId="17">
    <w:abstractNumId w:val="24"/>
  </w:num>
  <w:num w:numId="18">
    <w:abstractNumId w:val="26"/>
  </w:num>
  <w:num w:numId="19">
    <w:abstractNumId w:val="7"/>
  </w:num>
  <w:num w:numId="20">
    <w:abstractNumId w:val="31"/>
  </w:num>
  <w:num w:numId="21">
    <w:abstractNumId w:val="5"/>
  </w:num>
  <w:num w:numId="22">
    <w:abstractNumId w:val="15"/>
  </w:num>
  <w:num w:numId="23">
    <w:abstractNumId w:val="33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</w:num>
  <w:num w:numId="28">
    <w:abstractNumId w:val="27"/>
  </w:num>
  <w:num w:numId="29">
    <w:abstractNumId w:val="30"/>
  </w:num>
  <w:num w:numId="30">
    <w:abstractNumId w:val="23"/>
  </w:num>
  <w:num w:numId="31">
    <w:abstractNumId w:val="18"/>
  </w:num>
  <w:num w:numId="32">
    <w:abstractNumId w:val="22"/>
  </w:num>
  <w:num w:numId="33">
    <w:abstractNumId w:val="21"/>
  </w:num>
  <w:num w:numId="34">
    <w:abstractNumId w:val="1"/>
  </w:num>
  <w:num w:numId="35">
    <w:abstractNumId w:val="8"/>
  </w:num>
  <w:num w:numId="36">
    <w:abstractNumId w:val="17"/>
  </w:num>
  <w:num w:numId="37">
    <w:abstractNumId w:val="0"/>
  </w:num>
  <w:num w:numId="38">
    <w:abstractNumId w:val="10"/>
  </w:num>
  <w:num w:numId="39">
    <w:abstractNumId w:val="17"/>
  </w:num>
  <w:num w:numId="40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06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04"/>
    <w:rsid w:val="00013762"/>
    <w:rsid w:val="000139FC"/>
    <w:rsid w:val="00013ACC"/>
    <w:rsid w:val="00013D04"/>
    <w:rsid w:val="00013EDF"/>
    <w:rsid w:val="0001400C"/>
    <w:rsid w:val="0001409D"/>
    <w:rsid w:val="000141AB"/>
    <w:rsid w:val="000141FB"/>
    <w:rsid w:val="00014263"/>
    <w:rsid w:val="00014347"/>
    <w:rsid w:val="00014696"/>
    <w:rsid w:val="00014938"/>
    <w:rsid w:val="00014A76"/>
    <w:rsid w:val="00015057"/>
    <w:rsid w:val="000150E6"/>
    <w:rsid w:val="00015452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F40"/>
    <w:rsid w:val="0002286D"/>
    <w:rsid w:val="00022CF8"/>
    <w:rsid w:val="00022E7E"/>
    <w:rsid w:val="00022FC2"/>
    <w:rsid w:val="0002310B"/>
    <w:rsid w:val="00023310"/>
    <w:rsid w:val="0002344A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958"/>
    <w:rsid w:val="00031AB8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4FF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14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03B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4220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60"/>
    <w:rsid w:val="000459B7"/>
    <w:rsid w:val="00045A16"/>
    <w:rsid w:val="00045A1B"/>
    <w:rsid w:val="00045B50"/>
    <w:rsid w:val="00046013"/>
    <w:rsid w:val="000461E8"/>
    <w:rsid w:val="00046215"/>
    <w:rsid w:val="00046416"/>
    <w:rsid w:val="0004649E"/>
    <w:rsid w:val="00046539"/>
    <w:rsid w:val="00046AD3"/>
    <w:rsid w:val="00046C02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934"/>
    <w:rsid w:val="00053A37"/>
    <w:rsid w:val="00053E0C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5E90"/>
    <w:rsid w:val="0005619E"/>
    <w:rsid w:val="00056606"/>
    <w:rsid w:val="00056A2E"/>
    <w:rsid w:val="00056A46"/>
    <w:rsid w:val="00056FDB"/>
    <w:rsid w:val="000571A9"/>
    <w:rsid w:val="000573DD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4FC"/>
    <w:rsid w:val="00065604"/>
    <w:rsid w:val="00065812"/>
    <w:rsid w:val="00065D9F"/>
    <w:rsid w:val="00065E60"/>
    <w:rsid w:val="00065F6D"/>
    <w:rsid w:val="00066786"/>
    <w:rsid w:val="00066C4D"/>
    <w:rsid w:val="00066CD3"/>
    <w:rsid w:val="00066FB3"/>
    <w:rsid w:val="000673A5"/>
    <w:rsid w:val="000675A9"/>
    <w:rsid w:val="000675C1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8C6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FAA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A0C"/>
    <w:rsid w:val="00076BB7"/>
    <w:rsid w:val="00076C2D"/>
    <w:rsid w:val="00076C4D"/>
    <w:rsid w:val="00076F5C"/>
    <w:rsid w:val="00077192"/>
    <w:rsid w:val="00077244"/>
    <w:rsid w:val="00077465"/>
    <w:rsid w:val="00077796"/>
    <w:rsid w:val="000777BB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DE3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B64"/>
    <w:rsid w:val="00093DC6"/>
    <w:rsid w:val="00093F3E"/>
    <w:rsid w:val="00093F7F"/>
    <w:rsid w:val="00093FAC"/>
    <w:rsid w:val="00094BAF"/>
    <w:rsid w:val="00094D5D"/>
    <w:rsid w:val="00094D77"/>
    <w:rsid w:val="00094FA8"/>
    <w:rsid w:val="00094FAA"/>
    <w:rsid w:val="0009512C"/>
    <w:rsid w:val="000952A1"/>
    <w:rsid w:val="000955A7"/>
    <w:rsid w:val="0009586D"/>
    <w:rsid w:val="00095A5F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02D"/>
    <w:rsid w:val="00097106"/>
    <w:rsid w:val="00097191"/>
    <w:rsid w:val="00097241"/>
    <w:rsid w:val="0009739A"/>
    <w:rsid w:val="00097434"/>
    <w:rsid w:val="00097A49"/>
    <w:rsid w:val="00097AF5"/>
    <w:rsid w:val="000A017D"/>
    <w:rsid w:val="000A0196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2BE"/>
    <w:rsid w:val="000A33C3"/>
    <w:rsid w:val="000A3540"/>
    <w:rsid w:val="000A3A97"/>
    <w:rsid w:val="000A3B99"/>
    <w:rsid w:val="000A3DAB"/>
    <w:rsid w:val="000A3E92"/>
    <w:rsid w:val="000A3EB4"/>
    <w:rsid w:val="000A3F68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794"/>
    <w:rsid w:val="000A5E90"/>
    <w:rsid w:val="000A5F94"/>
    <w:rsid w:val="000A601B"/>
    <w:rsid w:val="000A6076"/>
    <w:rsid w:val="000A60FF"/>
    <w:rsid w:val="000A6409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ED"/>
    <w:rsid w:val="000B1AE3"/>
    <w:rsid w:val="000B1BBC"/>
    <w:rsid w:val="000B1C8E"/>
    <w:rsid w:val="000B1F08"/>
    <w:rsid w:val="000B220D"/>
    <w:rsid w:val="000B2493"/>
    <w:rsid w:val="000B24EE"/>
    <w:rsid w:val="000B2B31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3ABF"/>
    <w:rsid w:val="000B42E6"/>
    <w:rsid w:val="000B4358"/>
    <w:rsid w:val="000B4982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09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AFB"/>
    <w:rsid w:val="000C3C13"/>
    <w:rsid w:val="000C3DA1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AB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423"/>
    <w:rsid w:val="000D5A54"/>
    <w:rsid w:val="000D5A61"/>
    <w:rsid w:val="000D5F9A"/>
    <w:rsid w:val="000D60A2"/>
    <w:rsid w:val="000D61BE"/>
    <w:rsid w:val="000D6696"/>
    <w:rsid w:val="000D6971"/>
    <w:rsid w:val="000D6D15"/>
    <w:rsid w:val="000D7348"/>
    <w:rsid w:val="000D7450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A8D"/>
    <w:rsid w:val="000E0ACB"/>
    <w:rsid w:val="000E10E5"/>
    <w:rsid w:val="000E1265"/>
    <w:rsid w:val="000E1614"/>
    <w:rsid w:val="000E164F"/>
    <w:rsid w:val="000E176A"/>
    <w:rsid w:val="000E1965"/>
    <w:rsid w:val="000E1AAB"/>
    <w:rsid w:val="000E1D76"/>
    <w:rsid w:val="000E1DEE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172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D"/>
    <w:rsid w:val="000F3AEE"/>
    <w:rsid w:val="000F3BE9"/>
    <w:rsid w:val="000F3D29"/>
    <w:rsid w:val="000F3F58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F3"/>
    <w:rsid w:val="000F5556"/>
    <w:rsid w:val="000F5737"/>
    <w:rsid w:val="000F5767"/>
    <w:rsid w:val="000F5985"/>
    <w:rsid w:val="000F5B08"/>
    <w:rsid w:val="000F6180"/>
    <w:rsid w:val="000F61C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C27"/>
    <w:rsid w:val="00100E4D"/>
    <w:rsid w:val="00100E91"/>
    <w:rsid w:val="00100ECF"/>
    <w:rsid w:val="00100EDE"/>
    <w:rsid w:val="0010158F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944"/>
    <w:rsid w:val="00104D1F"/>
    <w:rsid w:val="00104F12"/>
    <w:rsid w:val="00104F7D"/>
    <w:rsid w:val="0010506C"/>
    <w:rsid w:val="001051E2"/>
    <w:rsid w:val="00105311"/>
    <w:rsid w:val="00105772"/>
    <w:rsid w:val="00105AD9"/>
    <w:rsid w:val="00105C15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45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49E8"/>
    <w:rsid w:val="001155ED"/>
    <w:rsid w:val="001157A9"/>
    <w:rsid w:val="001157FF"/>
    <w:rsid w:val="001158BB"/>
    <w:rsid w:val="00115B10"/>
    <w:rsid w:val="00115C79"/>
    <w:rsid w:val="00115E82"/>
    <w:rsid w:val="00115FDE"/>
    <w:rsid w:val="0011609E"/>
    <w:rsid w:val="00116301"/>
    <w:rsid w:val="00116D39"/>
    <w:rsid w:val="00116EC2"/>
    <w:rsid w:val="00116F0A"/>
    <w:rsid w:val="00116F89"/>
    <w:rsid w:val="00117012"/>
    <w:rsid w:val="00117122"/>
    <w:rsid w:val="00117625"/>
    <w:rsid w:val="00117678"/>
    <w:rsid w:val="00117768"/>
    <w:rsid w:val="0011785A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172"/>
    <w:rsid w:val="00125303"/>
    <w:rsid w:val="001253F1"/>
    <w:rsid w:val="0012560D"/>
    <w:rsid w:val="001256F2"/>
    <w:rsid w:val="0012597D"/>
    <w:rsid w:val="00125CFB"/>
    <w:rsid w:val="0012608F"/>
    <w:rsid w:val="0012609E"/>
    <w:rsid w:val="001262FE"/>
    <w:rsid w:val="00126570"/>
    <w:rsid w:val="001265D6"/>
    <w:rsid w:val="001266C2"/>
    <w:rsid w:val="001267C0"/>
    <w:rsid w:val="00126C4B"/>
    <w:rsid w:val="00126D78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8CD"/>
    <w:rsid w:val="00130AE5"/>
    <w:rsid w:val="00130B36"/>
    <w:rsid w:val="00130B71"/>
    <w:rsid w:val="00130C38"/>
    <w:rsid w:val="00131009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E5E"/>
    <w:rsid w:val="00134FA3"/>
    <w:rsid w:val="001350FA"/>
    <w:rsid w:val="001353C6"/>
    <w:rsid w:val="001353F2"/>
    <w:rsid w:val="00135477"/>
    <w:rsid w:val="0013559C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9FE"/>
    <w:rsid w:val="00142A6E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BB7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60E"/>
    <w:rsid w:val="00154773"/>
    <w:rsid w:val="00154930"/>
    <w:rsid w:val="00154E71"/>
    <w:rsid w:val="00154F21"/>
    <w:rsid w:val="0015500F"/>
    <w:rsid w:val="001550B0"/>
    <w:rsid w:val="001552D0"/>
    <w:rsid w:val="001553EC"/>
    <w:rsid w:val="001554B6"/>
    <w:rsid w:val="001554FB"/>
    <w:rsid w:val="00155CB7"/>
    <w:rsid w:val="00155E62"/>
    <w:rsid w:val="00156049"/>
    <w:rsid w:val="00156494"/>
    <w:rsid w:val="001564BA"/>
    <w:rsid w:val="0015653B"/>
    <w:rsid w:val="0015664A"/>
    <w:rsid w:val="0015667B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EB2"/>
    <w:rsid w:val="001604DE"/>
    <w:rsid w:val="00160E32"/>
    <w:rsid w:val="00160FED"/>
    <w:rsid w:val="00161153"/>
    <w:rsid w:val="00161190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4FD6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498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90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182"/>
    <w:rsid w:val="00174263"/>
    <w:rsid w:val="001745D0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172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3B4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5DC3"/>
    <w:rsid w:val="001962D5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AE4"/>
    <w:rsid w:val="00197D03"/>
    <w:rsid w:val="00197F79"/>
    <w:rsid w:val="00197FBC"/>
    <w:rsid w:val="001A0346"/>
    <w:rsid w:val="001A069F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A7F95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EB8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9BE"/>
    <w:rsid w:val="001B6A36"/>
    <w:rsid w:val="001B6C1D"/>
    <w:rsid w:val="001B6E53"/>
    <w:rsid w:val="001B6EAF"/>
    <w:rsid w:val="001B6F43"/>
    <w:rsid w:val="001B7249"/>
    <w:rsid w:val="001B73B5"/>
    <w:rsid w:val="001B7900"/>
    <w:rsid w:val="001B7A46"/>
    <w:rsid w:val="001B7A5C"/>
    <w:rsid w:val="001B7A9C"/>
    <w:rsid w:val="001B7AEF"/>
    <w:rsid w:val="001B7C8B"/>
    <w:rsid w:val="001B7D23"/>
    <w:rsid w:val="001B7E3A"/>
    <w:rsid w:val="001C009F"/>
    <w:rsid w:val="001C0194"/>
    <w:rsid w:val="001C03C8"/>
    <w:rsid w:val="001C044B"/>
    <w:rsid w:val="001C069E"/>
    <w:rsid w:val="001C08EF"/>
    <w:rsid w:val="001C0AE8"/>
    <w:rsid w:val="001C0B22"/>
    <w:rsid w:val="001C0BBE"/>
    <w:rsid w:val="001C0F8C"/>
    <w:rsid w:val="001C1397"/>
    <w:rsid w:val="001C1634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217"/>
    <w:rsid w:val="001C6636"/>
    <w:rsid w:val="001C66A0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986"/>
    <w:rsid w:val="001D7E1E"/>
    <w:rsid w:val="001E05A9"/>
    <w:rsid w:val="001E0683"/>
    <w:rsid w:val="001E0A1A"/>
    <w:rsid w:val="001E0C73"/>
    <w:rsid w:val="001E0CE4"/>
    <w:rsid w:val="001E0D85"/>
    <w:rsid w:val="001E0F43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5A8"/>
    <w:rsid w:val="001E36EB"/>
    <w:rsid w:val="001E37EA"/>
    <w:rsid w:val="001E3AB2"/>
    <w:rsid w:val="001E3ED5"/>
    <w:rsid w:val="001E443E"/>
    <w:rsid w:val="001E49B5"/>
    <w:rsid w:val="001E4FB3"/>
    <w:rsid w:val="001E5202"/>
    <w:rsid w:val="001E524A"/>
    <w:rsid w:val="001E5298"/>
    <w:rsid w:val="001E532B"/>
    <w:rsid w:val="001E56F2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D06"/>
    <w:rsid w:val="001E6E27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2A5"/>
    <w:rsid w:val="001F741E"/>
    <w:rsid w:val="001F7563"/>
    <w:rsid w:val="001F760A"/>
    <w:rsid w:val="001F769D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7B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AED"/>
    <w:rsid w:val="00211B4C"/>
    <w:rsid w:val="00211C2F"/>
    <w:rsid w:val="00211CB6"/>
    <w:rsid w:val="00211D96"/>
    <w:rsid w:val="00211F92"/>
    <w:rsid w:val="0021220E"/>
    <w:rsid w:val="0021271E"/>
    <w:rsid w:val="00212854"/>
    <w:rsid w:val="0021287D"/>
    <w:rsid w:val="00212C8A"/>
    <w:rsid w:val="00213029"/>
    <w:rsid w:val="00213097"/>
    <w:rsid w:val="002131C0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5CC2"/>
    <w:rsid w:val="00216417"/>
    <w:rsid w:val="00216688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164"/>
    <w:rsid w:val="0022523F"/>
    <w:rsid w:val="002253FE"/>
    <w:rsid w:val="002254FF"/>
    <w:rsid w:val="00225D19"/>
    <w:rsid w:val="00225DCF"/>
    <w:rsid w:val="002262FC"/>
    <w:rsid w:val="00226311"/>
    <w:rsid w:val="00226958"/>
    <w:rsid w:val="00226B21"/>
    <w:rsid w:val="00226F57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C5A"/>
    <w:rsid w:val="00236E25"/>
    <w:rsid w:val="00236EFF"/>
    <w:rsid w:val="0023727E"/>
    <w:rsid w:val="002373E7"/>
    <w:rsid w:val="0023760E"/>
    <w:rsid w:val="0023769E"/>
    <w:rsid w:val="00237C18"/>
    <w:rsid w:val="00237DCD"/>
    <w:rsid w:val="00240379"/>
    <w:rsid w:val="002405F0"/>
    <w:rsid w:val="00240937"/>
    <w:rsid w:val="0024098A"/>
    <w:rsid w:val="00240DDF"/>
    <w:rsid w:val="00240FE9"/>
    <w:rsid w:val="00241047"/>
    <w:rsid w:val="00241188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BE2"/>
    <w:rsid w:val="00244CA0"/>
    <w:rsid w:val="00244DE9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DAE"/>
    <w:rsid w:val="00247EB7"/>
    <w:rsid w:val="00247F01"/>
    <w:rsid w:val="00250096"/>
    <w:rsid w:val="00250423"/>
    <w:rsid w:val="0025048D"/>
    <w:rsid w:val="0025049E"/>
    <w:rsid w:val="002505DE"/>
    <w:rsid w:val="00250631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6D3"/>
    <w:rsid w:val="002538BA"/>
    <w:rsid w:val="002539B7"/>
    <w:rsid w:val="002539C6"/>
    <w:rsid w:val="00253DCD"/>
    <w:rsid w:val="00253ECD"/>
    <w:rsid w:val="00253FB6"/>
    <w:rsid w:val="00254036"/>
    <w:rsid w:val="002542AC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9EA"/>
    <w:rsid w:val="00256B9D"/>
    <w:rsid w:val="00256DC1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146"/>
    <w:rsid w:val="0026727C"/>
    <w:rsid w:val="002672C5"/>
    <w:rsid w:val="00267396"/>
    <w:rsid w:val="0026743F"/>
    <w:rsid w:val="0026753E"/>
    <w:rsid w:val="00267975"/>
    <w:rsid w:val="00267DC9"/>
    <w:rsid w:val="00270515"/>
    <w:rsid w:val="0027104F"/>
    <w:rsid w:val="00271224"/>
    <w:rsid w:val="0027159B"/>
    <w:rsid w:val="00271B98"/>
    <w:rsid w:val="00271D6F"/>
    <w:rsid w:val="00271E2F"/>
    <w:rsid w:val="0027214E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3E66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07B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B13"/>
    <w:rsid w:val="00277CD4"/>
    <w:rsid w:val="00280018"/>
    <w:rsid w:val="0028005E"/>
    <w:rsid w:val="002802A0"/>
    <w:rsid w:val="00280768"/>
    <w:rsid w:val="002807F6"/>
    <w:rsid w:val="00280858"/>
    <w:rsid w:val="00280B96"/>
    <w:rsid w:val="00280BBD"/>
    <w:rsid w:val="0028109D"/>
    <w:rsid w:val="002811F0"/>
    <w:rsid w:val="002814E1"/>
    <w:rsid w:val="0028160B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86EDB"/>
    <w:rsid w:val="0028702E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2186"/>
    <w:rsid w:val="002921B9"/>
    <w:rsid w:val="0029233B"/>
    <w:rsid w:val="0029237E"/>
    <w:rsid w:val="00292774"/>
    <w:rsid w:val="00292A23"/>
    <w:rsid w:val="00292C5E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50B4"/>
    <w:rsid w:val="0029524F"/>
    <w:rsid w:val="00295264"/>
    <w:rsid w:val="0029538E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1C1"/>
    <w:rsid w:val="002972FF"/>
    <w:rsid w:val="002975B1"/>
    <w:rsid w:val="00297A7E"/>
    <w:rsid w:val="00297B4A"/>
    <w:rsid w:val="002A0071"/>
    <w:rsid w:val="002A04B9"/>
    <w:rsid w:val="002A055A"/>
    <w:rsid w:val="002A09D5"/>
    <w:rsid w:val="002A0A15"/>
    <w:rsid w:val="002A0AEB"/>
    <w:rsid w:val="002A0AED"/>
    <w:rsid w:val="002A0D3D"/>
    <w:rsid w:val="002A0DCF"/>
    <w:rsid w:val="002A0E5D"/>
    <w:rsid w:val="002A1331"/>
    <w:rsid w:val="002A1539"/>
    <w:rsid w:val="002A1567"/>
    <w:rsid w:val="002A1641"/>
    <w:rsid w:val="002A16A1"/>
    <w:rsid w:val="002A1737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7AF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404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C00"/>
    <w:rsid w:val="002C0DBE"/>
    <w:rsid w:val="002C102B"/>
    <w:rsid w:val="002C1163"/>
    <w:rsid w:val="002C129D"/>
    <w:rsid w:val="002C1382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3D0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53C"/>
    <w:rsid w:val="002C587C"/>
    <w:rsid w:val="002C5918"/>
    <w:rsid w:val="002C5B3F"/>
    <w:rsid w:val="002C5E7B"/>
    <w:rsid w:val="002C5F51"/>
    <w:rsid w:val="002C5FAF"/>
    <w:rsid w:val="002C6465"/>
    <w:rsid w:val="002C6538"/>
    <w:rsid w:val="002C6687"/>
    <w:rsid w:val="002C6ACB"/>
    <w:rsid w:val="002C6C1C"/>
    <w:rsid w:val="002C6E1C"/>
    <w:rsid w:val="002C6FF5"/>
    <w:rsid w:val="002C7071"/>
    <w:rsid w:val="002C7099"/>
    <w:rsid w:val="002C7499"/>
    <w:rsid w:val="002C7521"/>
    <w:rsid w:val="002C7564"/>
    <w:rsid w:val="002C784D"/>
    <w:rsid w:val="002C7B42"/>
    <w:rsid w:val="002C7E07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1A5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C58"/>
    <w:rsid w:val="002D4FBC"/>
    <w:rsid w:val="002D500C"/>
    <w:rsid w:val="002D5239"/>
    <w:rsid w:val="002D5240"/>
    <w:rsid w:val="002D579E"/>
    <w:rsid w:val="002D5A81"/>
    <w:rsid w:val="002D64F2"/>
    <w:rsid w:val="002D65CE"/>
    <w:rsid w:val="002D66C7"/>
    <w:rsid w:val="002D6871"/>
    <w:rsid w:val="002D68A2"/>
    <w:rsid w:val="002D68B4"/>
    <w:rsid w:val="002D6A3A"/>
    <w:rsid w:val="002D6A65"/>
    <w:rsid w:val="002D6D42"/>
    <w:rsid w:val="002D6DFF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538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39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E8"/>
    <w:rsid w:val="002E6F20"/>
    <w:rsid w:val="002E6FBC"/>
    <w:rsid w:val="002E7195"/>
    <w:rsid w:val="002E74F0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37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FE6"/>
    <w:rsid w:val="002F5019"/>
    <w:rsid w:val="002F54E4"/>
    <w:rsid w:val="002F5840"/>
    <w:rsid w:val="002F59C9"/>
    <w:rsid w:val="002F5A1F"/>
    <w:rsid w:val="002F6148"/>
    <w:rsid w:val="002F62D1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EA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ABA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485"/>
    <w:rsid w:val="003076F6"/>
    <w:rsid w:val="003079F5"/>
    <w:rsid w:val="00310366"/>
    <w:rsid w:val="00310392"/>
    <w:rsid w:val="00310479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3A7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8"/>
    <w:rsid w:val="00313EDF"/>
    <w:rsid w:val="00313F24"/>
    <w:rsid w:val="0031417E"/>
    <w:rsid w:val="00314665"/>
    <w:rsid w:val="0031489E"/>
    <w:rsid w:val="003148DA"/>
    <w:rsid w:val="003149DC"/>
    <w:rsid w:val="00314BE4"/>
    <w:rsid w:val="00314EB8"/>
    <w:rsid w:val="00314F22"/>
    <w:rsid w:val="00314F86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4E"/>
    <w:rsid w:val="003169D9"/>
    <w:rsid w:val="00316C5A"/>
    <w:rsid w:val="00316D11"/>
    <w:rsid w:val="00316D4A"/>
    <w:rsid w:val="00316DF1"/>
    <w:rsid w:val="00316E57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F9C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E87"/>
    <w:rsid w:val="003235BB"/>
    <w:rsid w:val="0032363A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98"/>
    <w:rsid w:val="00332070"/>
    <w:rsid w:val="00332196"/>
    <w:rsid w:val="003323F4"/>
    <w:rsid w:val="003326CA"/>
    <w:rsid w:val="00332C41"/>
    <w:rsid w:val="00332F2A"/>
    <w:rsid w:val="003331AD"/>
    <w:rsid w:val="003331CB"/>
    <w:rsid w:val="0033360B"/>
    <w:rsid w:val="0033392A"/>
    <w:rsid w:val="00333A3C"/>
    <w:rsid w:val="00333F48"/>
    <w:rsid w:val="00334390"/>
    <w:rsid w:val="00334F63"/>
    <w:rsid w:val="003351CF"/>
    <w:rsid w:val="00335568"/>
    <w:rsid w:val="003355D7"/>
    <w:rsid w:val="0033594C"/>
    <w:rsid w:val="00335B1E"/>
    <w:rsid w:val="00335C7E"/>
    <w:rsid w:val="00335FCD"/>
    <w:rsid w:val="0033606D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AB5"/>
    <w:rsid w:val="00340AB7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60D"/>
    <w:rsid w:val="00351862"/>
    <w:rsid w:val="003519A5"/>
    <w:rsid w:val="003519B6"/>
    <w:rsid w:val="00351DFE"/>
    <w:rsid w:val="00351F2F"/>
    <w:rsid w:val="0035204F"/>
    <w:rsid w:val="003520A6"/>
    <w:rsid w:val="00352149"/>
    <w:rsid w:val="00352438"/>
    <w:rsid w:val="003524E3"/>
    <w:rsid w:val="00352A37"/>
    <w:rsid w:val="00352C2C"/>
    <w:rsid w:val="00352D30"/>
    <w:rsid w:val="00353816"/>
    <w:rsid w:val="00353E5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DF9"/>
    <w:rsid w:val="00355EF2"/>
    <w:rsid w:val="00355FE3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C3F"/>
    <w:rsid w:val="00360D0B"/>
    <w:rsid w:val="003610CA"/>
    <w:rsid w:val="0036138A"/>
    <w:rsid w:val="00361829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A90"/>
    <w:rsid w:val="00362C36"/>
    <w:rsid w:val="00362D1E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5FB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5AD"/>
    <w:rsid w:val="003657C1"/>
    <w:rsid w:val="00365BBC"/>
    <w:rsid w:val="003664A1"/>
    <w:rsid w:val="00366506"/>
    <w:rsid w:val="00366592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6AF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231"/>
    <w:rsid w:val="00375485"/>
    <w:rsid w:val="003754AB"/>
    <w:rsid w:val="0037559B"/>
    <w:rsid w:val="00375A84"/>
    <w:rsid w:val="00375B8B"/>
    <w:rsid w:val="00375F2D"/>
    <w:rsid w:val="0037605E"/>
    <w:rsid w:val="00376302"/>
    <w:rsid w:val="0037634F"/>
    <w:rsid w:val="00376406"/>
    <w:rsid w:val="0037676D"/>
    <w:rsid w:val="00376CB5"/>
    <w:rsid w:val="00376F17"/>
    <w:rsid w:val="00377076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2F"/>
    <w:rsid w:val="00380EFB"/>
    <w:rsid w:val="003813DD"/>
    <w:rsid w:val="003817E2"/>
    <w:rsid w:val="00381BBD"/>
    <w:rsid w:val="00381E66"/>
    <w:rsid w:val="00381EA3"/>
    <w:rsid w:val="00382D03"/>
    <w:rsid w:val="003831DE"/>
    <w:rsid w:val="003832A6"/>
    <w:rsid w:val="003832F8"/>
    <w:rsid w:val="0038347C"/>
    <w:rsid w:val="0038368E"/>
    <w:rsid w:val="00383727"/>
    <w:rsid w:val="00383AD3"/>
    <w:rsid w:val="003840E0"/>
    <w:rsid w:val="00384201"/>
    <w:rsid w:val="0038457E"/>
    <w:rsid w:val="00384667"/>
    <w:rsid w:val="00384874"/>
    <w:rsid w:val="00384CB6"/>
    <w:rsid w:val="00384E6E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3A2"/>
    <w:rsid w:val="003864CF"/>
    <w:rsid w:val="0038654A"/>
    <w:rsid w:val="00386E42"/>
    <w:rsid w:val="00386FF8"/>
    <w:rsid w:val="0038708F"/>
    <w:rsid w:val="00387362"/>
    <w:rsid w:val="00387388"/>
    <w:rsid w:val="003873D9"/>
    <w:rsid w:val="00387547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AD"/>
    <w:rsid w:val="003953E5"/>
    <w:rsid w:val="003955CA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A09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AFA"/>
    <w:rsid w:val="003A2D77"/>
    <w:rsid w:val="003A32F9"/>
    <w:rsid w:val="003A3306"/>
    <w:rsid w:val="003A3593"/>
    <w:rsid w:val="003A37F8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23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30F"/>
    <w:rsid w:val="003B05B4"/>
    <w:rsid w:val="003B0809"/>
    <w:rsid w:val="003B0947"/>
    <w:rsid w:val="003B0985"/>
    <w:rsid w:val="003B0BE2"/>
    <w:rsid w:val="003B0BFE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463"/>
    <w:rsid w:val="003B36BF"/>
    <w:rsid w:val="003B3AF1"/>
    <w:rsid w:val="003B3B83"/>
    <w:rsid w:val="003B3D0B"/>
    <w:rsid w:val="003B404D"/>
    <w:rsid w:val="003B41A0"/>
    <w:rsid w:val="003B44C2"/>
    <w:rsid w:val="003B450D"/>
    <w:rsid w:val="003B456A"/>
    <w:rsid w:val="003B4891"/>
    <w:rsid w:val="003B4A2B"/>
    <w:rsid w:val="003B4A33"/>
    <w:rsid w:val="003B4EA1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2BE"/>
    <w:rsid w:val="003C0357"/>
    <w:rsid w:val="003C06B5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95A"/>
    <w:rsid w:val="003C5D54"/>
    <w:rsid w:val="003C5D5A"/>
    <w:rsid w:val="003C607F"/>
    <w:rsid w:val="003C60E3"/>
    <w:rsid w:val="003C60FE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C8"/>
    <w:rsid w:val="003C71F5"/>
    <w:rsid w:val="003C722F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4DF4"/>
    <w:rsid w:val="003D514F"/>
    <w:rsid w:val="003D519B"/>
    <w:rsid w:val="003D5256"/>
    <w:rsid w:val="003D54DB"/>
    <w:rsid w:val="003D57B0"/>
    <w:rsid w:val="003D613D"/>
    <w:rsid w:val="003D6141"/>
    <w:rsid w:val="003D61A7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DD"/>
    <w:rsid w:val="003D7F24"/>
    <w:rsid w:val="003E0010"/>
    <w:rsid w:val="003E00E5"/>
    <w:rsid w:val="003E03D0"/>
    <w:rsid w:val="003E0774"/>
    <w:rsid w:val="003E0A84"/>
    <w:rsid w:val="003E0AD5"/>
    <w:rsid w:val="003E0D28"/>
    <w:rsid w:val="003E12B3"/>
    <w:rsid w:val="003E138C"/>
    <w:rsid w:val="003E158D"/>
    <w:rsid w:val="003E18AF"/>
    <w:rsid w:val="003E1CF5"/>
    <w:rsid w:val="003E1FA2"/>
    <w:rsid w:val="003E20B4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2BD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321"/>
    <w:rsid w:val="003E6515"/>
    <w:rsid w:val="003E66F5"/>
    <w:rsid w:val="003E6718"/>
    <w:rsid w:val="003E728C"/>
    <w:rsid w:val="003E732D"/>
    <w:rsid w:val="003E746C"/>
    <w:rsid w:val="003E757D"/>
    <w:rsid w:val="003E7740"/>
    <w:rsid w:val="003E7799"/>
    <w:rsid w:val="003E7910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36D"/>
    <w:rsid w:val="003F148A"/>
    <w:rsid w:val="003F156D"/>
    <w:rsid w:val="003F157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78C"/>
    <w:rsid w:val="003F493A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860"/>
    <w:rsid w:val="003F6AC6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CBA"/>
    <w:rsid w:val="00403E72"/>
    <w:rsid w:val="00403FD8"/>
    <w:rsid w:val="004041D3"/>
    <w:rsid w:val="00404911"/>
    <w:rsid w:val="00404A4B"/>
    <w:rsid w:val="00404C63"/>
    <w:rsid w:val="00404D17"/>
    <w:rsid w:val="00404F81"/>
    <w:rsid w:val="00404FE4"/>
    <w:rsid w:val="00405696"/>
    <w:rsid w:val="004057E2"/>
    <w:rsid w:val="00405804"/>
    <w:rsid w:val="00405809"/>
    <w:rsid w:val="0040583F"/>
    <w:rsid w:val="0040598C"/>
    <w:rsid w:val="00405B78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6F9F"/>
    <w:rsid w:val="00407470"/>
    <w:rsid w:val="0040749A"/>
    <w:rsid w:val="00407699"/>
    <w:rsid w:val="004077D6"/>
    <w:rsid w:val="00407984"/>
    <w:rsid w:val="00407A4F"/>
    <w:rsid w:val="00407A6B"/>
    <w:rsid w:val="00407AB0"/>
    <w:rsid w:val="00407AC0"/>
    <w:rsid w:val="00407BF1"/>
    <w:rsid w:val="00407DF7"/>
    <w:rsid w:val="00407E40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12B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47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18"/>
    <w:rsid w:val="0041684C"/>
    <w:rsid w:val="004168F5"/>
    <w:rsid w:val="00416B55"/>
    <w:rsid w:val="00416B90"/>
    <w:rsid w:val="00416BA7"/>
    <w:rsid w:val="0041701D"/>
    <w:rsid w:val="0041703A"/>
    <w:rsid w:val="0041745D"/>
    <w:rsid w:val="00417546"/>
    <w:rsid w:val="00417754"/>
    <w:rsid w:val="004178BF"/>
    <w:rsid w:val="00420030"/>
    <w:rsid w:val="004200B8"/>
    <w:rsid w:val="004201BC"/>
    <w:rsid w:val="004206FF"/>
    <w:rsid w:val="00420716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90"/>
    <w:rsid w:val="00422A09"/>
    <w:rsid w:val="00422AB7"/>
    <w:rsid w:val="00422BB7"/>
    <w:rsid w:val="00422F60"/>
    <w:rsid w:val="004230CE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52B"/>
    <w:rsid w:val="00425ECA"/>
    <w:rsid w:val="00425FA5"/>
    <w:rsid w:val="004266F7"/>
    <w:rsid w:val="00426A35"/>
    <w:rsid w:val="00426B67"/>
    <w:rsid w:val="0042704C"/>
    <w:rsid w:val="004270F8"/>
    <w:rsid w:val="0042719B"/>
    <w:rsid w:val="0042720E"/>
    <w:rsid w:val="00427317"/>
    <w:rsid w:val="00427559"/>
    <w:rsid w:val="004275E6"/>
    <w:rsid w:val="0042765C"/>
    <w:rsid w:val="00427664"/>
    <w:rsid w:val="0042767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C74"/>
    <w:rsid w:val="00430E07"/>
    <w:rsid w:val="00430E99"/>
    <w:rsid w:val="00431076"/>
    <w:rsid w:val="00431277"/>
    <w:rsid w:val="0043137F"/>
    <w:rsid w:val="004315F6"/>
    <w:rsid w:val="0043166A"/>
    <w:rsid w:val="00431A09"/>
    <w:rsid w:val="00431C24"/>
    <w:rsid w:val="00432106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1D1"/>
    <w:rsid w:val="0043422F"/>
    <w:rsid w:val="004342DC"/>
    <w:rsid w:val="00434315"/>
    <w:rsid w:val="004343D7"/>
    <w:rsid w:val="00434419"/>
    <w:rsid w:val="00434551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3D0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1FF"/>
    <w:rsid w:val="004654DC"/>
    <w:rsid w:val="004655B7"/>
    <w:rsid w:val="00465636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70444"/>
    <w:rsid w:val="00470AB4"/>
    <w:rsid w:val="00470AC8"/>
    <w:rsid w:val="00470B0D"/>
    <w:rsid w:val="00470CE2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8D7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6B9"/>
    <w:rsid w:val="00492B11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CF7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40B"/>
    <w:rsid w:val="004978B9"/>
    <w:rsid w:val="00497A8B"/>
    <w:rsid w:val="00497C99"/>
    <w:rsid w:val="00497F70"/>
    <w:rsid w:val="004A0330"/>
    <w:rsid w:val="004A03B5"/>
    <w:rsid w:val="004A08A0"/>
    <w:rsid w:val="004A08A6"/>
    <w:rsid w:val="004A08B4"/>
    <w:rsid w:val="004A0FA8"/>
    <w:rsid w:val="004A10CD"/>
    <w:rsid w:val="004A11A0"/>
    <w:rsid w:val="004A136C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865"/>
    <w:rsid w:val="004B3A41"/>
    <w:rsid w:val="004B3DAC"/>
    <w:rsid w:val="004B4198"/>
    <w:rsid w:val="004B42C7"/>
    <w:rsid w:val="004B4356"/>
    <w:rsid w:val="004B476E"/>
    <w:rsid w:val="004B4DAC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4A6"/>
    <w:rsid w:val="004C3583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E4D"/>
    <w:rsid w:val="004C5F2E"/>
    <w:rsid w:val="004C634D"/>
    <w:rsid w:val="004C6392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77E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E4"/>
    <w:rsid w:val="004D5D57"/>
    <w:rsid w:val="004D5EE1"/>
    <w:rsid w:val="004D5EF8"/>
    <w:rsid w:val="004D5F19"/>
    <w:rsid w:val="004D60BB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2F1"/>
    <w:rsid w:val="004E353D"/>
    <w:rsid w:val="004E3595"/>
    <w:rsid w:val="004E35AE"/>
    <w:rsid w:val="004E363D"/>
    <w:rsid w:val="004E36C1"/>
    <w:rsid w:val="004E36E4"/>
    <w:rsid w:val="004E390B"/>
    <w:rsid w:val="004E3925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90E"/>
    <w:rsid w:val="004E5975"/>
    <w:rsid w:val="004E5A67"/>
    <w:rsid w:val="004E60E0"/>
    <w:rsid w:val="004E61C7"/>
    <w:rsid w:val="004E637B"/>
    <w:rsid w:val="004E6518"/>
    <w:rsid w:val="004E6677"/>
    <w:rsid w:val="004E668A"/>
    <w:rsid w:val="004E66A5"/>
    <w:rsid w:val="004E66ED"/>
    <w:rsid w:val="004E6838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747"/>
    <w:rsid w:val="004E7B0A"/>
    <w:rsid w:val="004E7C29"/>
    <w:rsid w:val="004E7C71"/>
    <w:rsid w:val="004E7C7A"/>
    <w:rsid w:val="004E7DF2"/>
    <w:rsid w:val="004E7EDB"/>
    <w:rsid w:val="004F02A5"/>
    <w:rsid w:val="004F04A1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A53"/>
    <w:rsid w:val="004F4E97"/>
    <w:rsid w:val="004F516C"/>
    <w:rsid w:val="004F5658"/>
    <w:rsid w:val="004F5943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7CD"/>
    <w:rsid w:val="0050787D"/>
    <w:rsid w:val="005078E4"/>
    <w:rsid w:val="00507D52"/>
    <w:rsid w:val="00507EE4"/>
    <w:rsid w:val="005100B2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63"/>
    <w:rsid w:val="005138B5"/>
    <w:rsid w:val="00513B47"/>
    <w:rsid w:val="00513E8C"/>
    <w:rsid w:val="0051411C"/>
    <w:rsid w:val="005142D6"/>
    <w:rsid w:val="0051438E"/>
    <w:rsid w:val="005144D8"/>
    <w:rsid w:val="0051477E"/>
    <w:rsid w:val="00514A93"/>
    <w:rsid w:val="00514B49"/>
    <w:rsid w:val="00514D37"/>
    <w:rsid w:val="00514D90"/>
    <w:rsid w:val="00514E6D"/>
    <w:rsid w:val="005151C4"/>
    <w:rsid w:val="005152A6"/>
    <w:rsid w:val="00515530"/>
    <w:rsid w:val="00515619"/>
    <w:rsid w:val="005156E2"/>
    <w:rsid w:val="005157F3"/>
    <w:rsid w:val="005158DB"/>
    <w:rsid w:val="00515B33"/>
    <w:rsid w:val="00515B7C"/>
    <w:rsid w:val="00515C0E"/>
    <w:rsid w:val="00516286"/>
    <w:rsid w:val="00516338"/>
    <w:rsid w:val="00516B73"/>
    <w:rsid w:val="00516BB1"/>
    <w:rsid w:val="00517100"/>
    <w:rsid w:val="005171D1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B7C"/>
    <w:rsid w:val="00525C7D"/>
    <w:rsid w:val="00526035"/>
    <w:rsid w:val="00526089"/>
    <w:rsid w:val="00526A0D"/>
    <w:rsid w:val="00526D35"/>
    <w:rsid w:val="00526EE5"/>
    <w:rsid w:val="00527208"/>
    <w:rsid w:val="0052744F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1FC0"/>
    <w:rsid w:val="0053208B"/>
    <w:rsid w:val="0053219E"/>
    <w:rsid w:val="0053253F"/>
    <w:rsid w:val="0053256B"/>
    <w:rsid w:val="00532626"/>
    <w:rsid w:val="00532B45"/>
    <w:rsid w:val="00532B6B"/>
    <w:rsid w:val="00532C31"/>
    <w:rsid w:val="00532DF4"/>
    <w:rsid w:val="00532E74"/>
    <w:rsid w:val="005330C1"/>
    <w:rsid w:val="005330C8"/>
    <w:rsid w:val="005337BB"/>
    <w:rsid w:val="005337E0"/>
    <w:rsid w:val="0053395B"/>
    <w:rsid w:val="00533970"/>
    <w:rsid w:val="00533AE4"/>
    <w:rsid w:val="00533D9A"/>
    <w:rsid w:val="00533DA2"/>
    <w:rsid w:val="00533DA7"/>
    <w:rsid w:val="00533E73"/>
    <w:rsid w:val="00534108"/>
    <w:rsid w:val="00534880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3F2"/>
    <w:rsid w:val="00536403"/>
    <w:rsid w:val="00536509"/>
    <w:rsid w:val="00536912"/>
    <w:rsid w:val="00536E26"/>
    <w:rsid w:val="00537041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4AFF"/>
    <w:rsid w:val="00544FB8"/>
    <w:rsid w:val="0054517F"/>
    <w:rsid w:val="0054587D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AF9"/>
    <w:rsid w:val="00546C20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45"/>
    <w:rsid w:val="005515D3"/>
    <w:rsid w:val="00551DD8"/>
    <w:rsid w:val="00551F37"/>
    <w:rsid w:val="0055222E"/>
    <w:rsid w:val="00552340"/>
    <w:rsid w:val="00552639"/>
    <w:rsid w:val="005528DF"/>
    <w:rsid w:val="005529FC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A1"/>
    <w:rsid w:val="00557C93"/>
    <w:rsid w:val="00557E06"/>
    <w:rsid w:val="00557FAC"/>
    <w:rsid w:val="00560059"/>
    <w:rsid w:val="00560174"/>
    <w:rsid w:val="005603CF"/>
    <w:rsid w:val="005604D4"/>
    <w:rsid w:val="00560631"/>
    <w:rsid w:val="0056078D"/>
    <w:rsid w:val="00560820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79"/>
    <w:rsid w:val="005638F2"/>
    <w:rsid w:val="00563935"/>
    <w:rsid w:val="00563AE3"/>
    <w:rsid w:val="00563B61"/>
    <w:rsid w:val="00563F95"/>
    <w:rsid w:val="00564210"/>
    <w:rsid w:val="005643F6"/>
    <w:rsid w:val="0056442D"/>
    <w:rsid w:val="0056489B"/>
    <w:rsid w:val="00564BBC"/>
    <w:rsid w:val="00564C50"/>
    <w:rsid w:val="00564D29"/>
    <w:rsid w:val="00564E9B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B03"/>
    <w:rsid w:val="00565D63"/>
    <w:rsid w:val="00565E7C"/>
    <w:rsid w:val="005660DE"/>
    <w:rsid w:val="00566403"/>
    <w:rsid w:val="00566533"/>
    <w:rsid w:val="00566C53"/>
    <w:rsid w:val="00566F9D"/>
    <w:rsid w:val="0056726C"/>
    <w:rsid w:val="005672DA"/>
    <w:rsid w:val="0056786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C93"/>
    <w:rsid w:val="00570D4E"/>
    <w:rsid w:val="0057161B"/>
    <w:rsid w:val="00571B31"/>
    <w:rsid w:val="00571B86"/>
    <w:rsid w:val="00571C36"/>
    <w:rsid w:val="00571D72"/>
    <w:rsid w:val="00572117"/>
    <w:rsid w:val="0057213F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1B6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61"/>
    <w:rsid w:val="00577E99"/>
    <w:rsid w:val="00580A66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E9"/>
    <w:rsid w:val="00590BF8"/>
    <w:rsid w:val="00590D21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F0E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C67"/>
    <w:rsid w:val="005A0D28"/>
    <w:rsid w:val="005A0E12"/>
    <w:rsid w:val="005A0F65"/>
    <w:rsid w:val="005A121B"/>
    <w:rsid w:val="005A13BD"/>
    <w:rsid w:val="005A1437"/>
    <w:rsid w:val="005A1574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E22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0C7"/>
    <w:rsid w:val="005A41A7"/>
    <w:rsid w:val="005A464F"/>
    <w:rsid w:val="005A46BB"/>
    <w:rsid w:val="005A46D6"/>
    <w:rsid w:val="005A4B77"/>
    <w:rsid w:val="005A4C12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C5F"/>
    <w:rsid w:val="005A5D00"/>
    <w:rsid w:val="005A5E1B"/>
    <w:rsid w:val="005A678D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A7A5A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105"/>
    <w:rsid w:val="005B34C0"/>
    <w:rsid w:val="005B35AE"/>
    <w:rsid w:val="005B3686"/>
    <w:rsid w:val="005B3A94"/>
    <w:rsid w:val="005B3C40"/>
    <w:rsid w:val="005B3D1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F2"/>
    <w:rsid w:val="005B7283"/>
    <w:rsid w:val="005B749A"/>
    <w:rsid w:val="005B7587"/>
    <w:rsid w:val="005B77F7"/>
    <w:rsid w:val="005B7A69"/>
    <w:rsid w:val="005B7D50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6007"/>
    <w:rsid w:val="005C6026"/>
    <w:rsid w:val="005C6069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D0119"/>
    <w:rsid w:val="005D0357"/>
    <w:rsid w:val="005D0493"/>
    <w:rsid w:val="005D05A5"/>
    <w:rsid w:val="005D05E1"/>
    <w:rsid w:val="005D0677"/>
    <w:rsid w:val="005D0713"/>
    <w:rsid w:val="005D0773"/>
    <w:rsid w:val="005D0A3A"/>
    <w:rsid w:val="005D1171"/>
    <w:rsid w:val="005D1260"/>
    <w:rsid w:val="005D1409"/>
    <w:rsid w:val="005D142A"/>
    <w:rsid w:val="005D15FF"/>
    <w:rsid w:val="005D1848"/>
    <w:rsid w:val="005D199D"/>
    <w:rsid w:val="005D1A0A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864"/>
    <w:rsid w:val="005D39F1"/>
    <w:rsid w:val="005D3A21"/>
    <w:rsid w:val="005D3C8E"/>
    <w:rsid w:val="005D3E64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70D"/>
    <w:rsid w:val="005E0750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9C5"/>
    <w:rsid w:val="005E3B8F"/>
    <w:rsid w:val="005E3BAF"/>
    <w:rsid w:val="005E3C22"/>
    <w:rsid w:val="005E421D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919"/>
    <w:rsid w:val="005F2CB7"/>
    <w:rsid w:val="005F2D1D"/>
    <w:rsid w:val="005F2F2F"/>
    <w:rsid w:val="005F306D"/>
    <w:rsid w:val="005F30B1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7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070"/>
    <w:rsid w:val="006060CA"/>
    <w:rsid w:val="006061A9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971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6E"/>
    <w:rsid w:val="00622DAD"/>
    <w:rsid w:val="006230FB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BDA"/>
    <w:rsid w:val="00626D39"/>
    <w:rsid w:val="00626DDA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867"/>
    <w:rsid w:val="00627AA5"/>
    <w:rsid w:val="00627B66"/>
    <w:rsid w:val="00627D73"/>
    <w:rsid w:val="00627E26"/>
    <w:rsid w:val="00627FE1"/>
    <w:rsid w:val="00630231"/>
    <w:rsid w:val="006302AC"/>
    <w:rsid w:val="0063060B"/>
    <w:rsid w:val="00630E0B"/>
    <w:rsid w:val="00630EE4"/>
    <w:rsid w:val="00631099"/>
    <w:rsid w:val="00631105"/>
    <w:rsid w:val="006312B9"/>
    <w:rsid w:val="0063134C"/>
    <w:rsid w:val="006313C2"/>
    <w:rsid w:val="006315F7"/>
    <w:rsid w:val="00631A26"/>
    <w:rsid w:val="00631BFD"/>
    <w:rsid w:val="00632C81"/>
    <w:rsid w:val="00632C9F"/>
    <w:rsid w:val="0063337E"/>
    <w:rsid w:val="006333FB"/>
    <w:rsid w:val="00633799"/>
    <w:rsid w:val="0063385B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90C"/>
    <w:rsid w:val="00641A6F"/>
    <w:rsid w:val="00641F0C"/>
    <w:rsid w:val="00641F3D"/>
    <w:rsid w:val="006426F2"/>
    <w:rsid w:val="00642795"/>
    <w:rsid w:val="0064285C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7177"/>
    <w:rsid w:val="00647262"/>
    <w:rsid w:val="0064741F"/>
    <w:rsid w:val="00647591"/>
    <w:rsid w:val="006478A5"/>
    <w:rsid w:val="006478EC"/>
    <w:rsid w:val="00647AC9"/>
    <w:rsid w:val="0065003B"/>
    <w:rsid w:val="00650264"/>
    <w:rsid w:val="0065067C"/>
    <w:rsid w:val="00650726"/>
    <w:rsid w:val="00650E05"/>
    <w:rsid w:val="00651928"/>
    <w:rsid w:val="006519DE"/>
    <w:rsid w:val="00651BEC"/>
    <w:rsid w:val="00651E4F"/>
    <w:rsid w:val="006520BA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862"/>
    <w:rsid w:val="00661B2E"/>
    <w:rsid w:val="00661C39"/>
    <w:rsid w:val="00662339"/>
    <w:rsid w:val="006623C4"/>
    <w:rsid w:val="00662A77"/>
    <w:rsid w:val="00662BB5"/>
    <w:rsid w:val="00662D0D"/>
    <w:rsid w:val="0066313E"/>
    <w:rsid w:val="00663903"/>
    <w:rsid w:val="00663A07"/>
    <w:rsid w:val="00663E03"/>
    <w:rsid w:val="00663E6A"/>
    <w:rsid w:val="00663EDE"/>
    <w:rsid w:val="00664000"/>
    <w:rsid w:val="00664077"/>
    <w:rsid w:val="00664156"/>
    <w:rsid w:val="00664374"/>
    <w:rsid w:val="00664481"/>
    <w:rsid w:val="006646B6"/>
    <w:rsid w:val="00664919"/>
    <w:rsid w:val="0066494F"/>
    <w:rsid w:val="00664966"/>
    <w:rsid w:val="00664F2A"/>
    <w:rsid w:val="006651EC"/>
    <w:rsid w:val="006652CA"/>
    <w:rsid w:val="00665540"/>
    <w:rsid w:val="006655E3"/>
    <w:rsid w:val="00665ABD"/>
    <w:rsid w:val="00665AFC"/>
    <w:rsid w:val="00665CAE"/>
    <w:rsid w:val="00665DBE"/>
    <w:rsid w:val="00665DF6"/>
    <w:rsid w:val="00665ECF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6E7"/>
    <w:rsid w:val="00672B35"/>
    <w:rsid w:val="00672B82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3F7"/>
    <w:rsid w:val="00676513"/>
    <w:rsid w:val="0067670F"/>
    <w:rsid w:val="006767B5"/>
    <w:rsid w:val="006767FD"/>
    <w:rsid w:val="006769C9"/>
    <w:rsid w:val="00676A73"/>
    <w:rsid w:val="00676A83"/>
    <w:rsid w:val="00676B40"/>
    <w:rsid w:val="00676C39"/>
    <w:rsid w:val="00676C5C"/>
    <w:rsid w:val="00676D07"/>
    <w:rsid w:val="006770AA"/>
    <w:rsid w:val="006771B9"/>
    <w:rsid w:val="00677A35"/>
    <w:rsid w:val="00677BD7"/>
    <w:rsid w:val="00677C0C"/>
    <w:rsid w:val="00677C9B"/>
    <w:rsid w:val="00677D77"/>
    <w:rsid w:val="00677E2C"/>
    <w:rsid w:val="00680110"/>
    <w:rsid w:val="0068058A"/>
    <w:rsid w:val="00680F83"/>
    <w:rsid w:val="00681225"/>
    <w:rsid w:val="0068187D"/>
    <w:rsid w:val="00681BE5"/>
    <w:rsid w:val="00681C0A"/>
    <w:rsid w:val="00681D4F"/>
    <w:rsid w:val="00681D93"/>
    <w:rsid w:val="00681DE3"/>
    <w:rsid w:val="00681E8A"/>
    <w:rsid w:val="00682483"/>
    <w:rsid w:val="006825C4"/>
    <w:rsid w:val="006826D5"/>
    <w:rsid w:val="00682A0B"/>
    <w:rsid w:val="00682B0C"/>
    <w:rsid w:val="00682D74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777"/>
    <w:rsid w:val="00694995"/>
    <w:rsid w:val="00695024"/>
    <w:rsid w:val="0069523D"/>
    <w:rsid w:val="006955D2"/>
    <w:rsid w:val="0069569B"/>
    <w:rsid w:val="006956C0"/>
    <w:rsid w:val="006957E5"/>
    <w:rsid w:val="00695B63"/>
    <w:rsid w:val="00695DD9"/>
    <w:rsid w:val="00696295"/>
    <w:rsid w:val="00696681"/>
    <w:rsid w:val="00696AFD"/>
    <w:rsid w:val="00696B37"/>
    <w:rsid w:val="00696F61"/>
    <w:rsid w:val="00696FAC"/>
    <w:rsid w:val="006970C1"/>
    <w:rsid w:val="0069780E"/>
    <w:rsid w:val="00697B76"/>
    <w:rsid w:val="00697C70"/>
    <w:rsid w:val="00697D69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D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B4C"/>
    <w:rsid w:val="006A3CDE"/>
    <w:rsid w:val="006A3D18"/>
    <w:rsid w:val="006A3E0E"/>
    <w:rsid w:val="006A3E1E"/>
    <w:rsid w:val="006A3FD6"/>
    <w:rsid w:val="006A4140"/>
    <w:rsid w:val="006A42BC"/>
    <w:rsid w:val="006A4313"/>
    <w:rsid w:val="006A4461"/>
    <w:rsid w:val="006A483F"/>
    <w:rsid w:val="006A4879"/>
    <w:rsid w:val="006A4A4C"/>
    <w:rsid w:val="006A4B03"/>
    <w:rsid w:val="006A4BA6"/>
    <w:rsid w:val="006A4E9A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A70"/>
    <w:rsid w:val="006A6DE7"/>
    <w:rsid w:val="006A708F"/>
    <w:rsid w:val="006A739D"/>
    <w:rsid w:val="006A74BD"/>
    <w:rsid w:val="006A77A6"/>
    <w:rsid w:val="006A78D3"/>
    <w:rsid w:val="006B005F"/>
    <w:rsid w:val="006B0222"/>
    <w:rsid w:val="006B0572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28"/>
    <w:rsid w:val="006B1FA1"/>
    <w:rsid w:val="006B2211"/>
    <w:rsid w:val="006B23DE"/>
    <w:rsid w:val="006B28C0"/>
    <w:rsid w:val="006B29B7"/>
    <w:rsid w:val="006B2C47"/>
    <w:rsid w:val="006B2E93"/>
    <w:rsid w:val="006B2F57"/>
    <w:rsid w:val="006B2FB0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3C4"/>
    <w:rsid w:val="006B7491"/>
    <w:rsid w:val="006B79CA"/>
    <w:rsid w:val="006B7CAD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48B"/>
    <w:rsid w:val="006C4CD4"/>
    <w:rsid w:val="006C4D75"/>
    <w:rsid w:val="006C4E33"/>
    <w:rsid w:val="006C4E6C"/>
    <w:rsid w:val="006C4F56"/>
    <w:rsid w:val="006C520D"/>
    <w:rsid w:val="006C52E0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C69"/>
    <w:rsid w:val="006D01B8"/>
    <w:rsid w:val="006D028C"/>
    <w:rsid w:val="006D029C"/>
    <w:rsid w:val="006D0365"/>
    <w:rsid w:val="006D056D"/>
    <w:rsid w:val="006D05E5"/>
    <w:rsid w:val="006D07C1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646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1AA"/>
    <w:rsid w:val="006D535C"/>
    <w:rsid w:val="006D549E"/>
    <w:rsid w:val="006D5533"/>
    <w:rsid w:val="006D59BC"/>
    <w:rsid w:val="006D5B0F"/>
    <w:rsid w:val="006D5BD7"/>
    <w:rsid w:val="006D5E4E"/>
    <w:rsid w:val="006D6141"/>
    <w:rsid w:val="006D6631"/>
    <w:rsid w:val="006D6709"/>
    <w:rsid w:val="006D6866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63D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939"/>
    <w:rsid w:val="006E3B4E"/>
    <w:rsid w:val="006E3FDC"/>
    <w:rsid w:val="006E4286"/>
    <w:rsid w:val="006E4343"/>
    <w:rsid w:val="006E4381"/>
    <w:rsid w:val="006E472C"/>
    <w:rsid w:val="006E4A5D"/>
    <w:rsid w:val="006E4AE9"/>
    <w:rsid w:val="006E4C50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0FD"/>
    <w:rsid w:val="006E7265"/>
    <w:rsid w:val="006E7292"/>
    <w:rsid w:val="006E74F9"/>
    <w:rsid w:val="006E755D"/>
    <w:rsid w:val="006E75E6"/>
    <w:rsid w:val="006E75F3"/>
    <w:rsid w:val="006E790F"/>
    <w:rsid w:val="006E791B"/>
    <w:rsid w:val="006E7E75"/>
    <w:rsid w:val="006E7E84"/>
    <w:rsid w:val="006F082C"/>
    <w:rsid w:val="006F0898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2FB6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6062"/>
    <w:rsid w:val="006F60C1"/>
    <w:rsid w:val="006F6189"/>
    <w:rsid w:val="006F63EC"/>
    <w:rsid w:val="006F6482"/>
    <w:rsid w:val="006F66AF"/>
    <w:rsid w:val="006F66B2"/>
    <w:rsid w:val="006F6877"/>
    <w:rsid w:val="006F6B78"/>
    <w:rsid w:val="006F6BFF"/>
    <w:rsid w:val="006F6D44"/>
    <w:rsid w:val="006F6DB0"/>
    <w:rsid w:val="006F6DB4"/>
    <w:rsid w:val="006F6DBA"/>
    <w:rsid w:val="006F707F"/>
    <w:rsid w:val="006F7220"/>
    <w:rsid w:val="006F7243"/>
    <w:rsid w:val="006F7269"/>
    <w:rsid w:val="006F75F1"/>
    <w:rsid w:val="006F7620"/>
    <w:rsid w:val="006F7625"/>
    <w:rsid w:val="006F7A85"/>
    <w:rsid w:val="006F7AF8"/>
    <w:rsid w:val="007000FD"/>
    <w:rsid w:val="00700342"/>
    <w:rsid w:val="00700657"/>
    <w:rsid w:val="00700711"/>
    <w:rsid w:val="00700A14"/>
    <w:rsid w:val="00700E14"/>
    <w:rsid w:val="00700FB0"/>
    <w:rsid w:val="00701002"/>
    <w:rsid w:val="00701170"/>
    <w:rsid w:val="007013A5"/>
    <w:rsid w:val="00701526"/>
    <w:rsid w:val="007016BD"/>
    <w:rsid w:val="00701779"/>
    <w:rsid w:val="00701882"/>
    <w:rsid w:val="007018D1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9F0"/>
    <w:rsid w:val="00705ABF"/>
    <w:rsid w:val="00705BD2"/>
    <w:rsid w:val="00705E32"/>
    <w:rsid w:val="00705F2D"/>
    <w:rsid w:val="00706471"/>
    <w:rsid w:val="007064BC"/>
    <w:rsid w:val="007065BF"/>
    <w:rsid w:val="00706836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21FE"/>
    <w:rsid w:val="0072252E"/>
    <w:rsid w:val="0072254A"/>
    <w:rsid w:val="0072260F"/>
    <w:rsid w:val="0072271A"/>
    <w:rsid w:val="0072277A"/>
    <w:rsid w:val="00722860"/>
    <w:rsid w:val="00722B54"/>
    <w:rsid w:val="00722CC6"/>
    <w:rsid w:val="00722DC5"/>
    <w:rsid w:val="00722F26"/>
    <w:rsid w:val="0072324B"/>
    <w:rsid w:val="007234D5"/>
    <w:rsid w:val="00723781"/>
    <w:rsid w:val="00723832"/>
    <w:rsid w:val="00723A3B"/>
    <w:rsid w:val="00723B94"/>
    <w:rsid w:val="00723C09"/>
    <w:rsid w:val="00723EAC"/>
    <w:rsid w:val="00723F22"/>
    <w:rsid w:val="00724046"/>
    <w:rsid w:val="007242A8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0CE7"/>
    <w:rsid w:val="0073101F"/>
    <w:rsid w:val="0073132B"/>
    <w:rsid w:val="0073135B"/>
    <w:rsid w:val="00731673"/>
    <w:rsid w:val="00731690"/>
    <w:rsid w:val="007318FB"/>
    <w:rsid w:val="00731AE9"/>
    <w:rsid w:val="00731C0A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9C2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50C"/>
    <w:rsid w:val="0073767B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845"/>
    <w:rsid w:val="0074186C"/>
    <w:rsid w:val="00741A1A"/>
    <w:rsid w:val="00741F5D"/>
    <w:rsid w:val="00742603"/>
    <w:rsid w:val="00742843"/>
    <w:rsid w:val="007428D9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D37"/>
    <w:rsid w:val="00743FE9"/>
    <w:rsid w:val="00744242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28"/>
    <w:rsid w:val="00760486"/>
    <w:rsid w:val="0076075F"/>
    <w:rsid w:val="007609DB"/>
    <w:rsid w:val="00760D8E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444"/>
    <w:rsid w:val="0076585C"/>
    <w:rsid w:val="00765D69"/>
    <w:rsid w:val="0076608E"/>
    <w:rsid w:val="00766370"/>
    <w:rsid w:val="00766448"/>
    <w:rsid w:val="007666A1"/>
    <w:rsid w:val="007666C8"/>
    <w:rsid w:val="007667DB"/>
    <w:rsid w:val="0076686E"/>
    <w:rsid w:val="00766A13"/>
    <w:rsid w:val="00766CE2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0B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A99"/>
    <w:rsid w:val="00772CB5"/>
    <w:rsid w:val="00772FE0"/>
    <w:rsid w:val="00773559"/>
    <w:rsid w:val="007737C1"/>
    <w:rsid w:val="00773B13"/>
    <w:rsid w:val="00773B76"/>
    <w:rsid w:val="00773D45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511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0A8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B7E"/>
    <w:rsid w:val="00784F8F"/>
    <w:rsid w:val="00784FBC"/>
    <w:rsid w:val="00785295"/>
    <w:rsid w:val="00785417"/>
    <w:rsid w:val="007854C1"/>
    <w:rsid w:val="00785619"/>
    <w:rsid w:val="00785632"/>
    <w:rsid w:val="0078577E"/>
    <w:rsid w:val="0078580B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4010"/>
    <w:rsid w:val="007A4112"/>
    <w:rsid w:val="007A42DD"/>
    <w:rsid w:val="007A48BE"/>
    <w:rsid w:val="007A494A"/>
    <w:rsid w:val="007A4B48"/>
    <w:rsid w:val="007A4B5A"/>
    <w:rsid w:val="007A4C22"/>
    <w:rsid w:val="007A4C79"/>
    <w:rsid w:val="007A4D05"/>
    <w:rsid w:val="007A4DE2"/>
    <w:rsid w:val="007A4E58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23D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C05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A56"/>
    <w:rsid w:val="007B5DD6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344"/>
    <w:rsid w:val="007C267D"/>
    <w:rsid w:val="007C27DC"/>
    <w:rsid w:val="007C2CCD"/>
    <w:rsid w:val="007C2E33"/>
    <w:rsid w:val="007C3559"/>
    <w:rsid w:val="007C39C4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519"/>
    <w:rsid w:val="007C5613"/>
    <w:rsid w:val="007C5B58"/>
    <w:rsid w:val="007C5D4A"/>
    <w:rsid w:val="007C5DF4"/>
    <w:rsid w:val="007C6382"/>
    <w:rsid w:val="007C64B5"/>
    <w:rsid w:val="007C6666"/>
    <w:rsid w:val="007C682A"/>
    <w:rsid w:val="007C69F6"/>
    <w:rsid w:val="007C6A34"/>
    <w:rsid w:val="007C6C60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93"/>
    <w:rsid w:val="007D20F3"/>
    <w:rsid w:val="007D2247"/>
    <w:rsid w:val="007D22E8"/>
    <w:rsid w:val="007D235D"/>
    <w:rsid w:val="007D26C2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81E"/>
    <w:rsid w:val="007D78E9"/>
    <w:rsid w:val="007D7C4E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8D7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B07"/>
    <w:rsid w:val="007E4BF2"/>
    <w:rsid w:val="007E5077"/>
    <w:rsid w:val="007E523B"/>
    <w:rsid w:val="007E557A"/>
    <w:rsid w:val="007E55ED"/>
    <w:rsid w:val="007E59C0"/>
    <w:rsid w:val="007E5BC6"/>
    <w:rsid w:val="007E6199"/>
    <w:rsid w:val="007E63AD"/>
    <w:rsid w:val="007E63F8"/>
    <w:rsid w:val="007E652B"/>
    <w:rsid w:val="007E6E02"/>
    <w:rsid w:val="007E6F26"/>
    <w:rsid w:val="007E7272"/>
    <w:rsid w:val="007E72F0"/>
    <w:rsid w:val="007E7559"/>
    <w:rsid w:val="007E774B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D60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E08"/>
    <w:rsid w:val="007F45EA"/>
    <w:rsid w:val="007F4624"/>
    <w:rsid w:val="007F48CC"/>
    <w:rsid w:val="007F4ACF"/>
    <w:rsid w:val="007F4B4C"/>
    <w:rsid w:val="007F4C54"/>
    <w:rsid w:val="007F4CF9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581"/>
    <w:rsid w:val="00801683"/>
    <w:rsid w:val="00801925"/>
    <w:rsid w:val="00801A65"/>
    <w:rsid w:val="00801EFF"/>
    <w:rsid w:val="0080231E"/>
    <w:rsid w:val="00802449"/>
    <w:rsid w:val="00802886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3F72"/>
    <w:rsid w:val="00804137"/>
    <w:rsid w:val="00804152"/>
    <w:rsid w:val="008043BC"/>
    <w:rsid w:val="00804884"/>
    <w:rsid w:val="008048C0"/>
    <w:rsid w:val="00804B7B"/>
    <w:rsid w:val="00804F5A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113"/>
    <w:rsid w:val="00813800"/>
    <w:rsid w:val="00813F5B"/>
    <w:rsid w:val="00814080"/>
    <w:rsid w:val="008140F5"/>
    <w:rsid w:val="008141B3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B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E24"/>
    <w:rsid w:val="00817FA0"/>
    <w:rsid w:val="00820065"/>
    <w:rsid w:val="00820098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8F7"/>
    <w:rsid w:val="00825A28"/>
    <w:rsid w:val="00825A43"/>
    <w:rsid w:val="00825BF3"/>
    <w:rsid w:val="00825DA6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43F"/>
    <w:rsid w:val="0083057F"/>
    <w:rsid w:val="0083067E"/>
    <w:rsid w:val="008306FA"/>
    <w:rsid w:val="008307BA"/>
    <w:rsid w:val="00830FD0"/>
    <w:rsid w:val="008311B6"/>
    <w:rsid w:val="008313DC"/>
    <w:rsid w:val="008313F3"/>
    <w:rsid w:val="00831419"/>
    <w:rsid w:val="00831462"/>
    <w:rsid w:val="0083172A"/>
    <w:rsid w:val="00831801"/>
    <w:rsid w:val="00831B80"/>
    <w:rsid w:val="00832085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AE"/>
    <w:rsid w:val="0083518C"/>
    <w:rsid w:val="008351F1"/>
    <w:rsid w:val="0083534C"/>
    <w:rsid w:val="0083549F"/>
    <w:rsid w:val="008354E5"/>
    <w:rsid w:val="008355C0"/>
    <w:rsid w:val="008356C0"/>
    <w:rsid w:val="008356F0"/>
    <w:rsid w:val="00835E62"/>
    <w:rsid w:val="0083625E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C41"/>
    <w:rsid w:val="00837C6F"/>
    <w:rsid w:val="00837E0F"/>
    <w:rsid w:val="00837EFE"/>
    <w:rsid w:val="0084012F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4D87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6E6"/>
    <w:rsid w:val="00846900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2C8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2F84"/>
    <w:rsid w:val="008530B1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C2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6040"/>
    <w:rsid w:val="008560F8"/>
    <w:rsid w:val="0085633A"/>
    <w:rsid w:val="00856390"/>
    <w:rsid w:val="00856436"/>
    <w:rsid w:val="0085643B"/>
    <w:rsid w:val="0085663D"/>
    <w:rsid w:val="0085695D"/>
    <w:rsid w:val="00856B46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83"/>
    <w:rsid w:val="008606D7"/>
    <w:rsid w:val="008608CB"/>
    <w:rsid w:val="00860A9C"/>
    <w:rsid w:val="00860EBC"/>
    <w:rsid w:val="00860ECA"/>
    <w:rsid w:val="00860FA4"/>
    <w:rsid w:val="00861479"/>
    <w:rsid w:val="0086164E"/>
    <w:rsid w:val="00861836"/>
    <w:rsid w:val="00861967"/>
    <w:rsid w:val="008619B7"/>
    <w:rsid w:val="008620A9"/>
    <w:rsid w:val="00862309"/>
    <w:rsid w:val="0086247E"/>
    <w:rsid w:val="008624F6"/>
    <w:rsid w:val="00862516"/>
    <w:rsid w:val="0086256C"/>
    <w:rsid w:val="00862581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896"/>
    <w:rsid w:val="00867954"/>
    <w:rsid w:val="008679B5"/>
    <w:rsid w:val="00867E32"/>
    <w:rsid w:val="00870197"/>
    <w:rsid w:val="00870318"/>
    <w:rsid w:val="008703DB"/>
    <w:rsid w:val="00870580"/>
    <w:rsid w:val="008707D3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AB2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5A8"/>
    <w:rsid w:val="0088069F"/>
    <w:rsid w:val="00880ABF"/>
    <w:rsid w:val="00880B7B"/>
    <w:rsid w:val="00880C19"/>
    <w:rsid w:val="00880CBA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CDC"/>
    <w:rsid w:val="00883F85"/>
    <w:rsid w:val="00883FB1"/>
    <w:rsid w:val="00884900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EFB"/>
    <w:rsid w:val="0089121A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9F7"/>
    <w:rsid w:val="00894AC0"/>
    <w:rsid w:val="00894B20"/>
    <w:rsid w:val="00894B2A"/>
    <w:rsid w:val="00894B75"/>
    <w:rsid w:val="00894FDD"/>
    <w:rsid w:val="00895262"/>
    <w:rsid w:val="008953C6"/>
    <w:rsid w:val="008954C7"/>
    <w:rsid w:val="00895502"/>
    <w:rsid w:val="008955E4"/>
    <w:rsid w:val="00895713"/>
    <w:rsid w:val="008958A1"/>
    <w:rsid w:val="0089596B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343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C1"/>
    <w:rsid w:val="008B27F1"/>
    <w:rsid w:val="008B28BF"/>
    <w:rsid w:val="008B29BD"/>
    <w:rsid w:val="008B29FD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43"/>
    <w:rsid w:val="008B4975"/>
    <w:rsid w:val="008B4AA0"/>
    <w:rsid w:val="008B4AE7"/>
    <w:rsid w:val="008B4B98"/>
    <w:rsid w:val="008B579A"/>
    <w:rsid w:val="008B5D39"/>
    <w:rsid w:val="008B60E0"/>
    <w:rsid w:val="008B6142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C07"/>
    <w:rsid w:val="008C0D59"/>
    <w:rsid w:val="008C1031"/>
    <w:rsid w:val="008C11B3"/>
    <w:rsid w:val="008C11BA"/>
    <w:rsid w:val="008C138D"/>
    <w:rsid w:val="008C1946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3EA9"/>
    <w:rsid w:val="008C40F8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594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108B"/>
    <w:rsid w:val="008D10DE"/>
    <w:rsid w:val="008D11F2"/>
    <w:rsid w:val="008D146A"/>
    <w:rsid w:val="008D1571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F64"/>
    <w:rsid w:val="008D1F81"/>
    <w:rsid w:val="008D2134"/>
    <w:rsid w:val="008D23CE"/>
    <w:rsid w:val="008D23E0"/>
    <w:rsid w:val="008D2856"/>
    <w:rsid w:val="008D290F"/>
    <w:rsid w:val="008D2B6C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0F7A"/>
    <w:rsid w:val="008E1266"/>
    <w:rsid w:val="008E1740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6F6"/>
    <w:rsid w:val="008E2806"/>
    <w:rsid w:val="008E28E9"/>
    <w:rsid w:val="008E2979"/>
    <w:rsid w:val="008E29E9"/>
    <w:rsid w:val="008E2AFD"/>
    <w:rsid w:val="008E2B13"/>
    <w:rsid w:val="008E2B68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63B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0F00"/>
    <w:rsid w:val="008F1171"/>
    <w:rsid w:val="008F127A"/>
    <w:rsid w:val="008F14D7"/>
    <w:rsid w:val="008F14DC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6C"/>
    <w:rsid w:val="008F2CC0"/>
    <w:rsid w:val="008F2D95"/>
    <w:rsid w:val="008F2E51"/>
    <w:rsid w:val="008F3347"/>
    <w:rsid w:val="008F37A2"/>
    <w:rsid w:val="008F391E"/>
    <w:rsid w:val="008F39B8"/>
    <w:rsid w:val="008F3B07"/>
    <w:rsid w:val="008F3B0B"/>
    <w:rsid w:val="008F3D3D"/>
    <w:rsid w:val="008F3D50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79C"/>
    <w:rsid w:val="008F7C0F"/>
    <w:rsid w:val="009000D0"/>
    <w:rsid w:val="009005B7"/>
    <w:rsid w:val="009006E0"/>
    <w:rsid w:val="009009EF"/>
    <w:rsid w:val="00900E87"/>
    <w:rsid w:val="00901086"/>
    <w:rsid w:val="009016D2"/>
    <w:rsid w:val="009016EF"/>
    <w:rsid w:val="00901CA1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537"/>
    <w:rsid w:val="00907566"/>
    <w:rsid w:val="009077D2"/>
    <w:rsid w:val="009078ED"/>
    <w:rsid w:val="009079E5"/>
    <w:rsid w:val="00907B02"/>
    <w:rsid w:val="00907B5F"/>
    <w:rsid w:val="00907E9C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9D5"/>
    <w:rsid w:val="00913A13"/>
    <w:rsid w:val="00913A2E"/>
    <w:rsid w:val="00913B7D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74D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C9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278E"/>
    <w:rsid w:val="009228C5"/>
    <w:rsid w:val="00923167"/>
    <w:rsid w:val="0092339F"/>
    <w:rsid w:val="00923529"/>
    <w:rsid w:val="00923802"/>
    <w:rsid w:val="00923DA6"/>
    <w:rsid w:val="00923DF3"/>
    <w:rsid w:val="009240C4"/>
    <w:rsid w:val="00924365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60AA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15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C13"/>
    <w:rsid w:val="00930CD2"/>
    <w:rsid w:val="00930E8E"/>
    <w:rsid w:val="0093105A"/>
    <w:rsid w:val="0093112E"/>
    <w:rsid w:val="0093166D"/>
    <w:rsid w:val="009316E9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B"/>
    <w:rsid w:val="00935E54"/>
    <w:rsid w:val="0093614C"/>
    <w:rsid w:val="0093614D"/>
    <w:rsid w:val="00936177"/>
    <w:rsid w:val="00936272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2D0"/>
    <w:rsid w:val="00940589"/>
    <w:rsid w:val="00940627"/>
    <w:rsid w:val="0094098E"/>
    <w:rsid w:val="00940C42"/>
    <w:rsid w:val="009411B6"/>
    <w:rsid w:val="009415A2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875"/>
    <w:rsid w:val="0094390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57C"/>
    <w:rsid w:val="0094565F"/>
    <w:rsid w:val="00945D1D"/>
    <w:rsid w:val="00946483"/>
    <w:rsid w:val="00946A27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464"/>
    <w:rsid w:val="00950522"/>
    <w:rsid w:val="00950881"/>
    <w:rsid w:val="00950950"/>
    <w:rsid w:val="009509CF"/>
    <w:rsid w:val="00950A5F"/>
    <w:rsid w:val="00950DC7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2E7B"/>
    <w:rsid w:val="00952ED1"/>
    <w:rsid w:val="0095322E"/>
    <w:rsid w:val="00953319"/>
    <w:rsid w:val="009534DE"/>
    <w:rsid w:val="00953E73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AFB"/>
    <w:rsid w:val="00954B49"/>
    <w:rsid w:val="00954BB2"/>
    <w:rsid w:val="00954D7E"/>
    <w:rsid w:val="009553B2"/>
    <w:rsid w:val="009553D8"/>
    <w:rsid w:val="009556A5"/>
    <w:rsid w:val="00955CB9"/>
    <w:rsid w:val="00955CD4"/>
    <w:rsid w:val="00955D63"/>
    <w:rsid w:val="00955E1C"/>
    <w:rsid w:val="00955FA4"/>
    <w:rsid w:val="0095603C"/>
    <w:rsid w:val="00956367"/>
    <w:rsid w:val="0095675D"/>
    <w:rsid w:val="009567EE"/>
    <w:rsid w:val="00956819"/>
    <w:rsid w:val="0095693F"/>
    <w:rsid w:val="00956B0B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693"/>
    <w:rsid w:val="0096388C"/>
    <w:rsid w:val="00963A49"/>
    <w:rsid w:val="00963D0F"/>
    <w:rsid w:val="00963DE5"/>
    <w:rsid w:val="009641A3"/>
    <w:rsid w:val="009642B4"/>
    <w:rsid w:val="00964430"/>
    <w:rsid w:val="00964783"/>
    <w:rsid w:val="0096491B"/>
    <w:rsid w:val="00964C8E"/>
    <w:rsid w:val="00964DBD"/>
    <w:rsid w:val="00964DDC"/>
    <w:rsid w:val="00964FEF"/>
    <w:rsid w:val="009655A8"/>
    <w:rsid w:val="009656B4"/>
    <w:rsid w:val="0096584F"/>
    <w:rsid w:val="0096598D"/>
    <w:rsid w:val="00965A4E"/>
    <w:rsid w:val="00965D24"/>
    <w:rsid w:val="00965E31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783"/>
    <w:rsid w:val="00970DFE"/>
    <w:rsid w:val="00970FBB"/>
    <w:rsid w:val="00970FF0"/>
    <w:rsid w:val="009711CD"/>
    <w:rsid w:val="00971320"/>
    <w:rsid w:val="00971443"/>
    <w:rsid w:val="009714D5"/>
    <w:rsid w:val="00971536"/>
    <w:rsid w:val="00971637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062"/>
    <w:rsid w:val="009761A4"/>
    <w:rsid w:val="00976938"/>
    <w:rsid w:val="00976BD4"/>
    <w:rsid w:val="009773C3"/>
    <w:rsid w:val="009775F0"/>
    <w:rsid w:val="0097784A"/>
    <w:rsid w:val="009779CB"/>
    <w:rsid w:val="00977DD0"/>
    <w:rsid w:val="009804F5"/>
    <w:rsid w:val="00980645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17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3B90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6FF2"/>
    <w:rsid w:val="00987270"/>
    <w:rsid w:val="0098767D"/>
    <w:rsid w:val="00987697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47D"/>
    <w:rsid w:val="0099149A"/>
    <w:rsid w:val="00991554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D9"/>
    <w:rsid w:val="00993C53"/>
    <w:rsid w:val="00993D2B"/>
    <w:rsid w:val="00994067"/>
    <w:rsid w:val="009940D8"/>
    <w:rsid w:val="009941CF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85F"/>
    <w:rsid w:val="00995B88"/>
    <w:rsid w:val="00995E57"/>
    <w:rsid w:val="009961CB"/>
    <w:rsid w:val="00996ADA"/>
    <w:rsid w:val="00996BAF"/>
    <w:rsid w:val="00996EDF"/>
    <w:rsid w:val="0099747B"/>
    <w:rsid w:val="0099757A"/>
    <w:rsid w:val="009978BD"/>
    <w:rsid w:val="0099797D"/>
    <w:rsid w:val="00997997"/>
    <w:rsid w:val="00997BC6"/>
    <w:rsid w:val="00997E97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6E9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E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9AF"/>
    <w:rsid w:val="009B1A73"/>
    <w:rsid w:val="009B1C6B"/>
    <w:rsid w:val="009B1D88"/>
    <w:rsid w:val="009B1FCD"/>
    <w:rsid w:val="009B22FB"/>
    <w:rsid w:val="009B23A7"/>
    <w:rsid w:val="009B24CA"/>
    <w:rsid w:val="009B2789"/>
    <w:rsid w:val="009B278C"/>
    <w:rsid w:val="009B27B3"/>
    <w:rsid w:val="009B283D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2B5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343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6F4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AB8"/>
    <w:rsid w:val="009C6B98"/>
    <w:rsid w:val="009C6C9A"/>
    <w:rsid w:val="009C6D09"/>
    <w:rsid w:val="009C7294"/>
    <w:rsid w:val="009C736B"/>
    <w:rsid w:val="009C74F3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06"/>
    <w:rsid w:val="009D0D76"/>
    <w:rsid w:val="009D0F02"/>
    <w:rsid w:val="009D1381"/>
    <w:rsid w:val="009D146A"/>
    <w:rsid w:val="009D15F5"/>
    <w:rsid w:val="009D16A3"/>
    <w:rsid w:val="009D177A"/>
    <w:rsid w:val="009D1BA4"/>
    <w:rsid w:val="009D1C32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359"/>
    <w:rsid w:val="009D33F1"/>
    <w:rsid w:val="009D3639"/>
    <w:rsid w:val="009D37A0"/>
    <w:rsid w:val="009D3A1D"/>
    <w:rsid w:val="009D3BFA"/>
    <w:rsid w:val="009D3D96"/>
    <w:rsid w:val="009D44A4"/>
    <w:rsid w:val="009D44F8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141"/>
    <w:rsid w:val="009D63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4E0"/>
    <w:rsid w:val="009E0642"/>
    <w:rsid w:val="009E06E8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A3"/>
    <w:rsid w:val="009E2FEE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6F03"/>
    <w:rsid w:val="009E70F5"/>
    <w:rsid w:val="009E7114"/>
    <w:rsid w:val="009E72AC"/>
    <w:rsid w:val="009E7844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BDA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B03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53"/>
    <w:rsid w:val="00A049D1"/>
    <w:rsid w:val="00A04AAB"/>
    <w:rsid w:val="00A04BAD"/>
    <w:rsid w:val="00A04BEC"/>
    <w:rsid w:val="00A04C7C"/>
    <w:rsid w:val="00A04C9E"/>
    <w:rsid w:val="00A0501E"/>
    <w:rsid w:val="00A0540B"/>
    <w:rsid w:val="00A057D8"/>
    <w:rsid w:val="00A059B7"/>
    <w:rsid w:val="00A059ED"/>
    <w:rsid w:val="00A05BC3"/>
    <w:rsid w:val="00A05C76"/>
    <w:rsid w:val="00A05EE6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E77"/>
    <w:rsid w:val="00A10021"/>
    <w:rsid w:val="00A102C1"/>
    <w:rsid w:val="00A104D6"/>
    <w:rsid w:val="00A10511"/>
    <w:rsid w:val="00A10562"/>
    <w:rsid w:val="00A105D8"/>
    <w:rsid w:val="00A107C9"/>
    <w:rsid w:val="00A10C23"/>
    <w:rsid w:val="00A110D4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16F"/>
    <w:rsid w:val="00A152A2"/>
    <w:rsid w:val="00A1532D"/>
    <w:rsid w:val="00A1552A"/>
    <w:rsid w:val="00A15691"/>
    <w:rsid w:val="00A15857"/>
    <w:rsid w:val="00A15D78"/>
    <w:rsid w:val="00A1620F"/>
    <w:rsid w:val="00A16304"/>
    <w:rsid w:val="00A16537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A70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4F91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913"/>
    <w:rsid w:val="00A27A60"/>
    <w:rsid w:val="00A27C2C"/>
    <w:rsid w:val="00A27EAA"/>
    <w:rsid w:val="00A3003D"/>
    <w:rsid w:val="00A3008D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A6A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2CC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0A5"/>
    <w:rsid w:val="00A43106"/>
    <w:rsid w:val="00A4337D"/>
    <w:rsid w:val="00A43AD3"/>
    <w:rsid w:val="00A43ADA"/>
    <w:rsid w:val="00A43B13"/>
    <w:rsid w:val="00A43C7D"/>
    <w:rsid w:val="00A43ED9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4C"/>
    <w:rsid w:val="00A50766"/>
    <w:rsid w:val="00A50810"/>
    <w:rsid w:val="00A5097D"/>
    <w:rsid w:val="00A50B5B"/>
    <w:rsid w:val="00A50D8E"/>
    <w:rsid w:val="00A5158D"/>
    <w:rsid w:val="00A519EB"/>
    <w:rsid w:val="00A51ABC"/>
    <w:rsid w:val="00A51B65"/>
    <w:rsid w:val="00A51DB0"/>
    <w:rsid w:val="00A52139"/>
    <w:rsid w:val="00A52165"/>
    <w:rsid w:val="00A5241E"/>
    <w:rsid w:val="00A5247D"/>
    <w:rsid w:val="00A5256C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C0D"/>
    <w:rsid w:val="00A5619E"/>
    <w:rsid w:val="00A56325"/>
    <w:rsid w:val="00A56490"/>
    <w:rsid w:val="00A56701"/>
    <w:rsid w:val="00A56A43"/>
    <w:rsid w:val="00A56BAB"/>
    <w:rsid w:val="00A56CA8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3E1"/>
    <w:rsid w:val="00A62AD1"/>
    <w:rsid w:val="00A62BA6"/>
    <w:rsid w:val="00A62BAB"/>
    <w:rsid w:val="00A62C4C"/>
    <w:rsid w:val="00A62C6A"/>
    <w:rsid w:val="00A62D35"/>
    <w:rsid w:val="00A62F34"/>
    <w:rsid w:val="00A62F7A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2CA"/>
    <w:rsid w:val="00A6445D"/>
    <w:rsid w:val="00A6467A"/>
    <w:rsid w:val="00A646C3"/>
    <w:rsid w:val="00A646F4"/>
    <w:rsid w:val="00A64B1F"/>
    <w:rsid w:val="00A64B6A"/>
    <w:rsid w:val="00A64BA3"/>
    <w:rsid w:val="00A64D76"/>
    <w:rsid w:val="00A64DE3"/>
    <w:rsid w:val="00A650BB"/>
    <w:rsid w:val="00A65193"/>
    <w:rsid w:val="00A6545C"/>
    <w:rsid w:val="00A65485"/>
    <w:rsid w:val="00A655FD"/>
    <w:rsid w:val="00A65759"/>
    <w:rsid w:val="00A657C7"/>
    <w:rsid w:val="00A65830"/>
    <w:rsid w:val="00A65AAD"/>
    <w:rsid w:val="00A65B4B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162"/>
    <w:rsid w:val="00A672A9"/>
    <w:rsid w:val="00A673CC"/>
    <w:rsid w:val="00A6776A"/>
    <w:rsid w:val="00A678B8"/>
    <w:rsid w:val="00A679BA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5BE"/>
    <w:rsid w:val="00A75676"/>
    <w:rsid w:val="00A75709"/>
    <w:rsid w:val="00A759EC"/>
    <w:rsid w:val="00A75B25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07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D1"/>
    <w:rsid w:val="00A923F3"/>
    <w:rsid w:val="00A923F9"/>
    <w:rsid w:val="00A92431"/>
    <w:rsid w:val="00A924B6"/>
    <w:rsid w:val="00A92911"/>
    <w:rsid w:val="00A929A0"/>
    <w:rsid w:val="00A929E6"/>
    <w:rsid w:val="00A92A11"/>
    <w:rsid w:val="00A92EA7"/>
    <w:rsid w:val="00A93212"/>
    <w:rsid w:val="00A93406"/>
    <w:rsid w:val="00A9366C"/>
    <w:rsid w:val="00A93698"/>
    <w:rsid w:val="00A93784"/>
    <w:rsid w:val="00A939EE"/>
    <w:rsid w:val="00A93B63"/>
    <w:rsid w:val="00A93C6B"/>
    <w:rsid w:val="00A94042"/>
    <w:rsid w:val="00A94072"/>
    <w:rsid w:val="00A94178"/>
    <w:rsid w:val="00A941C8"/>
    <w:rsid w:val="00A943AC"/>
    <w:rsid w:val="00A943E7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61B6"/>
    <w:rsid w:val="00A96239"/>
    <w:rsid w:val="00A9636D"/>
    <w:rsid w:val="00A96401"/>
    <w:rsid w:val="00A9640E"/>
    <w:rsid w:val="00A96442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06"/>
    <w:rsid w:val="00AA0660"/>
    <w:rsid w:val="00AA0876"/>
    <w:rsid w:val="00AA0CAD"/>
    <w:rsid w:val="00AA0F76"/>
    <w:rsid w:val="00AA1332"/>
    <w:rsid w:val="00AA15B2"/>
    <w:rsid w:val="00AA188A"/>
    <w:rsid w:val="00AA1A60"/>
    <w:rsid w:val="00AA1A6D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33"/>
    <w:rsid w:val="00AB5E88"/>
    <w:rsid w:val="00AB5EA2"/>
    <w:rsid w:val="00AB61C0"/>
    <w:rsid w:val="00AB6574"/>
    <w:rsid w:val="00AB6740"/>
    <w:rsid w:val="00AB67CB"/>
    <w:rsid w:val="00AB6AFE"/>
    <w:rsid w:val="00AB6C80"/>
    <w:rsid w:val="00AB6E92"/>
    <w:rsid w:val="00AB70A2"/>
    <w:rsid w:val="00AB7267"/>
    <w:rsid w:val="00AB73AF"/>
    <w:rsid w:val="00AB75D0"/>
    <w:rsid w:val="00AB768F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EE"/>
    <w:rsid w:val="00AC2ED0"/>
    <w:rsid w:val="00AC3074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DC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26"/>
    <w:rsid w:val="00AD1E73"/>
    <w:rsid w:val="00AD2142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6FAB"/>
    <w:rsid w:val="00AD717C"/>
    <w:rsid w:val="00AD7329"/>
    <w:rsid w:val="00AD762B"/>
    <w:rsid w:val="00AD7847"/>
    <w:rsid w:val="00AD79D9"/>
    <w:rsid w:val="00AD7B3C"/>
    <w:rsid w:val="00AD7D71"/>
    <w:rsid w:val="00AE018D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F02"/>
    <w:rsid w:val="00AE2F5B"/>
    <w:rsid w:val="00AE2FD8"/>
    <w:rsid w:val="00AE3044"/>
    <w:rsid w:val="00AE329A"/>
    <w:rsid w:val="00AE361E"/>
    <w:rsid w:val="00AE36CC"/>
    <w:rsid w:val="00AE3B5F"/>
    <w:rsid w:val="00AE3E27"/>
    <w:rsid w:val="00AE3E3A"/>
    <w:rsid w:val="00AE3F4A"/>
    <w:rsid w:val="00AE4333"/>
    <w:rsid w:val="00AE4521"/>
    <w:rsid w:val="00AE4FFB"/>
    <w:rsid w:val="00AE5001"/>
    <w:rsid w:val="00AE5108"/>
    <w:rsid w:val="00AE51E7"/>
    <w:rsid w:val="00AE5C1B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3014"/>
    <w:rsid w:val="00AF30D3"/>
    <w:rsid w:val="00AF3207"/>
    <w:rsid w:val="00AF367B"/>
    <w:rsid w:val="00AF3E34"/>
    <w:rsid w:val="00AF415F"/>
    <w:rsid w:val="00AF41FA"/>
    <w:rsid w:val="00AF446C"/>
    <w:rsid w:val="00AF4924"/>
    <w:rsid w:val="00AF4AB8"/>
    <w:rsid w:val="00AF4AD7"/>
    <w:rsid w:val="00AF5267"/>
    <w:rsid w:val="00AF53DE"/>
    <w:rsid w:val="00AF5464"/>
    <w:rsid w:val="00AF54E7"/>
    <w:rsid w:val="00AF57F5"/>
    <w:rsid w:val="00AF5CC0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93B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54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422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96D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B1"/>
    <w:rsid w:val="00B14FF7"/>
    <w:rsid w:val="00B15239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17F8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081"/>
    <w:rsid w:val="00B23173"/>
    <w:rsid w:val="00B234C4"/>
    <w:rsid w:val="00B234ED"/>
    <w:rsid w:val="00B239C1"/>
    <w:rsid w:val="00B23A2C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5000"/>
    <w:rsid w:val="00B2531C"/>
    <w:rsid w:val="00B25512"/>
    <w:rsid w:val="00B2584A"/>
    <w:rsid w:val="00B259BF"/>
    <w:rsid w:val="00B259C2"/>
    <w:rsid w:val="00B25FDC"/>
    <w:rsid w:val="00B2629D"/>
    <w:rsid w:val="00B268BF"/>
    <w:rsid w:val="00B26A9A"/>
    <w:rsid w:val="00B26CC4"/>
    <w:rsid w:val="00B27069"/>
    <w:rsid w:val="00B274DB"/>
    <w:rsid w:val="00B27837"/>
    <w:rsid w:val="00B27867"/>
    <w:rsid w:val="00B279B4"/>
    <w:rsid w:val="00B27BE0"/>
    <w:rsid w:val="00B27C61"/>
    <w:rsid w:val="00B27D43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3D48"/>
    <w:rsid w:val="00B3418D"/>
    <w:rsid w:val="00B34842"/>
    <w:rsid w:val="00B34947"/>
    <w:rsid w:val="00B34A7B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46F"/>
    <w:rsid w:val="00B36605"/>
    <w:rsid w:val="00B367A7"/>
    <w:rsid w:val="00B367CC"/>
    <w:rsid w:val="00B36A89"/>
    <w:rsid w:val="00B36AD2"/>
    <w:rsid w:val="00B36AF5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611E"/>
    <w:rsid w:val="00B4634A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2DD"/>
    <w:rsid w:val="00B526FF"/>
    <w:rsid w:val="00B5274C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4DF"/>
    <w:rsid w:val="00B55596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7EA"/>
    <w:rsid w:val="00B5782C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0D97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234"/>
    <w:rsid w:val="00B632FF"/>
    <w:rsid w:val="00B63590"/>
    <w:rsid w:val="00B635DF"/>
    <w:rsid w:val="00B6381C"/>
    <w:rsid w:val="00B639F8"/>
    <w:rsid w:val="00B63ABC"/>
    <w:rsid w:val="00B63D28"/>
    <w:rsid w:val="00B643E2"/>
    <w:rsid w:val="00B6489C"/>
    <w:rsid w:val="00B64918"/>
    <w:rsid w:val="00B649A2"/>
    <w:rsid w:val="00B64CAE"/>
    <w:rsid w:val="00B64CFF"/>
    <w:rsid w:val="00B64E11"/>
    <w:rsid w:val="00B6524B"/>
    <w:rsid w:val="00B652AE"/>
    <w:rsid w:val="00B6533A"/>
    <w:rsid w:val="00B65426"/>
    <w:rsid w:val="00B654E0"/>
    <w:rsid w:val="00B65682"/>
    <w:rsid w:val="00B65E04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C02"/>
    <w:rsid w:val="00B75D36"/>
    <w:rsid w:val="00B76380"/>
    <w:rsid w:val="00B766C2"/>
    <w:rsid w:val="00B766D5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32C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73D"/>
    <w:rsid w:val="00B868FB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CE4"/>
    <w:rsid w:val="00B90D00"/>
    <w:rsid w:val="00B913A8"/>
    <w:rsid w:val="00B91721"/>
    <w:rsid w:val="00B91730"/>
    <w:rsid w:val="00B91AEF"/>
    <w:rsid w:val="00B91C13"/>
    <w:rsid w:val="00B91F98"/>
    <w:rsid w:val="00B920A2"/>
    <w:rsid w:val="00B92195"/>
    <w:rsid w:val="00B92496"/>
    <w:rsid w:val="00B924B4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39F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39"/>
    <w:rsid w:val="00B977E4"/>
    <w:rsid w:val="00B97811"/>
    <w:rsid w:val="00B97D0D"/>
    <w:rsid w:val="00B97E61"/>
    <w:rsid w:val="00B97EEC"/>
    <w:rsid w:val="00BA0146"/>
    <w:rsid w:val="00BA01AC"/>
    <w:rsid w:val="00BA0223"/>
    <w:rsid w:val="00BA088C"/>
    <w:rsid w:val="00BA0920"/>
    <w:rsid w:val="00BA09C1"/>
    <w:rsid w:val="00BA0AFC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575"/>
    <w:rsid w:val="00BA75B0"/>
    <w:rsid w:val="00BA7645"/>
    <w:rsid w:val="00BA779D"/>
    <w:rsid w:val="00BA7862"/>
    <w:rsid w:val="00BA7D8E"/>
    <w:rsid w:val="00BA7E5A"/>
    <w:rsid w:val="00BB039B"/>
    <w:rsid w:val="00BB0487"/>
    <w:rsid w:val="00BB0625"/>
    <w:rsid w:val="00BB0AB7"/>
    <w:rsid w:val="00BB0E0C"/>
    <w:rsid w:val="00BB0E28"/>
    <w:rsid w:val="00BB15E6"/>
    <w:rsid w:val="00BB2058"/>
    <w:rsid w:val="00BB20E6"/>
    <w:rsid w:val="00BB20EF"/>
    <w:rsid w:val="00BB24D9"/>
    <w:rsid w:val="00BB2518"/>
    <w:rsid w:val="00BB26B5"/>
    <w:rsid w:val="00BB26C8"/>
    <w:rsid w:val="00BB2ADD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9E4"/>
    <w:rsid w:val="00BB6CAE"/>
    <w:rsid w:val="00BB6EC4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D9C"/>
    <w:rsid w:val="00BC3F21"/>
    <w:rsid w:val="00BC4068"/>
    <w:rsid w:val="00BC422F"/>
    <w:rsid w:val="00BC4487"/>
    <w:rsid w:val="00BC463D"/>
    <w:rsid w:val="00BC4714"/>
    <w:rsid w:val="00BC51A7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C78AC"/>
    <w:rsid w:val="00BC7DA7"/>
    <w:rsid w:val="00BC7F3C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D"/>
    <w:rsid w:val="00BE0BDF"/>
    <w:rsid w:val="00BE0E6B"/>
    <w:rsid w:val="00BE0ECD"/>
    <w:rsid w:val="00BE11AD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BB0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2E2"/>
    <w:rsid w:val="00BF0871"/>
    <w:rsid w:val="00BF092A"/>
    <w:rsid w:val="00BF0BA4"/>
    <w:rsid w:val="00BF0C02"/>
    <w:rsid w:val="00BF0DB6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A1"/>
    <w:rsid w:val="00BF2E2C"/>
    <w:rsid w:val="00BF321E"/>
    <w:rsid w:val="00BF3508"/>
    <w:rsid w:val="00BF3545"/>
    <w:rsid w:val="00BF37FD"/>
    <w:rsid w:val="00BF398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F0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B0A"/>
    <w:rsid w:val="00C00CD2"/>
    <w:rsid w:val="00C00F49"/>
    <w:rsid w:val="00C00F67"/>
    <w:rsid w:val="00C01692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20"/>
    <w:rsid w:val="00C030EB"/>
    <w:rsid w:val="00C034EC"/>
    <w:rsid w:val="00C03789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4EED"/>
    <w:rsid w:val="00C05861"/>
    <w:rsid w:val="00C05CA9"/>
    <w:rsid w:val="00C0603E"/>
    <w:rsid w:val="00C063AC"/>
    <w:rsid w:val="00C06501"/>
    <w:rsid w:val="00C06843"/>
    <w:rsid w:val="00C06A2D"/>
    <w:rsid w:val="00C06AAE"/>
    <w:rsid w:val="00C06E4B"/>
    <w:rsid w:val="00C070E4"/>
    <w:rsid w:val="00C07153"/>
    <w:rsid w:val="00C071DF"/>
    <w:rsid w:val="00C0730D"/>
    <w:rsid w:val="00C0742A"/>
    <w:rsid w:val="00C074BD"/>
    <w:rsid w:val="00C07B24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565"/>
    <w:rsid w:val="00C13768"/>
    <w:rsid w:val="00C138FF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68F"/>
    <w:rsid w:val="00C178B0"/>
    <w:rsid w:val="00C179A9"/>
    <w:rsid w:val="00C17EAA"/>
    <w:rsid w:val="00C2003E"/>
    <w:rsid w:val="00C2019E"/>
    <w:rsid w:val="00C2028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EF"/>
    <w:rsid w:val="00C222CA"/>
    <w:rsid w:val="00C2265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912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75"/>
    <w:rsid w:val="00C3002C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5F2E"/>
    <w:rsid w:val="00C361E0"/>
    <w:rsid w:val="00C362E8"/>
    <w:rsid w:val="00C363F5"/>
    <w:rsid w:val="00C364C9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A15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9EF"/>
    <w:rsid w:val="00C45D2C"/>
    <w:rsid w:val="00C45D3A"/>
    <w:rsid w:val="00C46194"/>
    <w:rsid w:val="00C461D9"/>
    <w:rsid w:val="00C46384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BE"/>
    <w:rsid w:val="00C51B91"/>
    <w:rsid w:val="00C51D1E"/>
    <w:rsid w:val="00C51E26"/>
    <w:rsid w:val="00C51F5A"/>
    <w:rsid w:val="00C5212D"/>
    <w:rsid w:val="00C521E9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A74"/>
    <w:rsid w:val="00C56012"/>
    <w:rsid w:val="00C5619B"/>
    <w:rsid w:val="00C56572"/>
    <w:rsid w:val="00C5657C"/>
    <w:rsid w:val="00C567EA"/>
    <w:rsid w:val="00C567FE"/>
    <w:rsid w:val="00C56A2B"/>
    <w:rsid w:val="00C56B55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57F2E"/>
    <w:rsid w:val="00C60353"/>
    <w:rsid w:val="00C603F7"/>
    <w:rsid w:val="00C60A8B"/>
    <w:rsid w:val="00C60CBC"/>
    <w:rsid w:val="00C60ECC"/>
    <w:rsid w:val="00C61975"/>
    <w:rsid w:val="00C619B7"/>
    <w:rsid w:val="00C61A69"/>
    <w:rsid w:val="00C61AC6"/>
    <w:rsid w:val="00C61D1D"/>
    <w:rsid w:val="00C625A4"/>
    <w:rsid w:val="00C62778"/>
    <w:rsid w:val="00C62875"/>
    <w:rsid w:val="00C62AF0"/>
    <w:rsid w:val="00C62B80"/>
    <w:rsid w:val="00C62D54"/>
    <w:rsid w:val="00C6304E"/>
    <w:rsid w:val="00C6321C"/>
    <w:rsid w:val="00C639E0"/>
    <w:rsid w:val="00C63B5F"/>
    <w:rsid w:val="00C63DDC"/>
    <w:rsid w:val="00C63F5F"/>
    <w:rsid w:val="00C6410A"/>
    <w:rsid w:val="00C642ED"/>
    <w:rsid w:val="00C64330"/>
    <w:rsid w:val="00C64712"/>
    <w:rsid w:val="00C64A1E"/>
    <w:rsid w:val="00C64A2A"/>
    <w:rsid w:val="00C64B45"/>
    <w:rsid w:val="00C64D92"/>
    <w:rsid w:val="00C64F45"/>
    <w:rsid w:val="00C64FA5"/>
    <w:rsid w:val="00C65089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598"/>
    <w:rsid w:val="00C67C66"/>
    <w:rsid w:val="00C67D57"/>
    <w:rsid w:val="00C67FE9"/>
    <w:rsid w:val="00C70639"/>
    <w:rsid w:val="00C708C8"/>
    <w:rsid w:val="00C708F5"/>
    <w:rsid w:val="00C709E6"/>
    <w:rsid w:val="00C70F6F"/>
    <w:rsid w:val="00C7126E"/>
    <w:rsid w:val="00C712CE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A50"/>
    <w:rsid w:val="00C75BA5"/>
    <w:rsid w:val="00C75BCF"/>
    <w:rsid w:val="00C75BF8"/>
    <w:rsid w:val="00C75CC4"/>
    <w:rsid w:val="00C75D9D"/>
    <w:rsid w:val="00C760DC"/>
    <w:rsid w:val="00C760FB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16"/>
    <w:rsid w:val="00C817A8"/>
    <w:rsid w:val="00C819DA"/>
    <w:rsid w:val="00C81BE2"/>
    <w:rsid w:val="00C81E38"/>
    <w:rsid w:val="00C820C5"/>
    <w:rsid w:val="00C8216A"/>
    <w:rsid w:val="00C827A0"/>
    <w:rsid w:val="00C82DDB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26E"/>
    <w:rsid w:val="00C8640F"/>
    <w:rsid w:val="00C868E7"/>
    <w:rsid w:val="00C868ED"/>
    <w:rsid w:val="00C86A12"/>
    <w:rsid w:val="00C86C8F"/>
    <w:rsid w:val="00C86C9A"/>
    <w:rsid w:val="00C87231"/>
    <w:rsid w:val="00C8723D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974"/>
    <w:rsid w:val="00C92A68"/>
    <w:rsid w:val="00C9314E"/>
    <w:rsid w:val="00C933BE"/>
    <w:rsid w:val="00C934D5"/>
    <w:rsid w:val="00C9357A"/>
    <w:rsid w:val="00C93714"/>
    <w:rsid w:val="00C9374D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A9C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85"/>
    <w:rsid w:val="00C97BB9"/>
    <w:rsid w:val="00C97C14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807"/>
    <w:rsid w:val="00CA18CC"/>
    <w:rsid w:val="00CA1AC9"/>
    <w:rsid w:val="00CA1E10"/>
    <w:rsid w:val="00CA1E6E"/>
    <w:rsid w:val="00CA2237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5EE"/>
    <w:rsid w:val="00CA45FC"/>
    <w:rsid w:val="00CA4756"/>
    <w:rsid w:val="00CA4768"/>
    <w:rsid w:val="00CA47CB"/>
    <w:rsid w:val="00CA4974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083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1D27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B75"/>
    <w:rsid w:val="00CB3C35"/>
    <w:rsid w:val="00CB3C4D"/>
    <w:rsid w:val="00CB3F6F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DE1"/>
    <w:rsid w:val="00CB5E54"/>
    <w:rsid w:val="00CB616D"/>
    <w:rsid w:val="00CB61D9"/>
    <w:rsid w:val="00CB6890"/>
    <w:rsid w:val="00CB68E5"/>
    <w:rsid w:val="00CB6D05"/>
    <w:rsid w:val="00CB6E03"/>
    <w:rsid w:val="00CB6FD1"/>
    <w:rsid w:val="00CB724F"/>
    <w:rsid w:val="00CB7256"/>
    <w:rsid w:val="00CB757C"/>
    <w:rsid w:val="00CB799E"/>
    <w:rsid w:val="00CB7CA1"/>
    <w:rsid w:val="00CB7E11"/>
    <w:rsid w:val="00CC0598"/>
    <w:rsid w:val="00CC0D46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00F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0B"/>
    <w:rsid w:val="00CC765C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F6C"/>
    <w:rsid w:val="00CD257E"/>
    <w:rsid w:val="00CD2630"/>
    <w:rsid w:val="00CD26B5"/>
    <w:rsid w:val="00CD2DC6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AAD"/>
    <w:rsid w:val="00CD6ACC"/>
    <w:rsid w:val="00CD73A7"/>
    <w:rsid w:val="00CD7458"/>
    <w:rsid w:val="00CD7510"/>
    <w:rsid w:val="00CD7699"/>
    <w:rsid w:val="00CD7998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20F"/>
    <w:rsid w:val="00CE178B"/>
    <w:rsid w:val="00CE1943"/>
    <w:rsid w:val="00CE1A3E"/>
    <w:rsid w:val="00CE1CC4"/>
    <w:rsid w:val="00CE1E22"/>
    <w:rsid w:val="00CE2047"/>
    <w:rsid w:val="00CE2347"/>
    <w:rsid w:val="00CE2612"/>
    <w:rsid w:val="00CE262B"/>
    <w:rsid w:val="00CE26F4"/>
    <w:rsid w:val="00CE2751"/>
    <w:rsid w:val="00CE2A29"/>
    <w:rsid w:val="00CE2ED2"/>
    <w:rsid w:val="00CE3003"/>
    <w:rsid w:val="00CE3404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5E"/>
    <w:rsid w:val="00CF0A4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21A3"/>
    <w:rsid w:val="00CF232F"/>
    <w:rsid w:val="00CF23F3"/>
    <w:rsid w:val="00CF2AC0"/>
    <w:rsid w:val="00CF2CC1"/>
    <w:rsid w:val="00CF2D7A"/>
    <w:rsid w:val="00CF2DD2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B4"/>
    <w:rsid w:val="00CF5F66"/>
    <w:rsid w:val="00CF6370"/>
    <w:rsid w:val="00CF63BC"/>
    <w:rsid w:val="00CF641C"/>
    <w:rsid w:val="00CF6948"/>
    <w:rsid w:val="00CF6B55"/>
    <w:rsid w:val="00CF6E35"/>
    <w:rsid w:val="00CF6FDA"/>
    <w:rsid w:val="00CF7025"/>
    <w:rsid w:val="00CF7077"/>
    <w:rsid w:val="00CF71DA"/>
    <w:rsid w:val="00CF72CA"/>
    <w:rsid w:val="00CF7920"/>
    <w:rsid w:val="00CF7DDB"/>
    <w:rsid w:val="00CF7FC7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491"/>
    <w:rsid w:val="00D01711"/>
    <w:rsid w:val="00D018DE"/>
    <w:rsid w:val="00D01B6E"/>
    <w:rsid w:val="00D01D10"/>
    <w:rsid w:val="00D01F9C"/>
    <w:rsid w:val="00D02081"/>
    <w:rsid w:val="00D020F6"/>
    <w:rsid w:val="00D02151"/>
    <w:rsid w:val="00D02A68"/>
    <w:rsid w:val="00D02B45"/>
    <w:rsid w:val="00D02BF0"/>
    <w:rsid w:val="00D02F03"/>
    <w:rsid w:val="00D02FEF"/>
    <w:rsid w:val="00D03050"/>
    <w:rsid w:val="00D03101"/>
    <w:rsid w:val="00D03118"/>
    <w:rsid w:val="00D0335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76C"/>
    <w:rsid w:val="00D0586B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116"/>
    <w:rsid w:val="00D112AC"/>
    <w:rsid w:val="00D11349"/>
    <w:rsid w:val="00D114C2"/>
    <w:rsid w:val="00D11891"/>
    <w:rsid w:val="00D11CE2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77"/>
    <w:rsid w:val="00D254C2"/>
    <w:rsid w:val="00D254E9"/>
    <w:rsid w:val="00D25572"/>
    <w:rsid w:val="00D2586E"/>
    <w:rsid w:val="00D2591D"/>
    <w:rsid w:val="00D259C5"/>
    <w:rsid w:val="00D26245"/>
    <w:rsid w:val="00D262A5"/>
    <w:rsid w:val="00D26612"/>
    <w:rsid w:val="00D26712"/>
    <w:rsid w:val="00D2690D"/>
    <w:rsid w:val="00D26A1E"/>
    <w:rsid w:val="00D26A9A"/>
    <w:rsid w:val="00D26B76"/>
    <w:rsid w:val="00D26BBD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3E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46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F7"/>
    <w:rsid w:val="00D37B8E"/>
    <w:rsid w:val="00D40014"/>
    <w:rsid w:val="00D401A1"/>
    <w:rsid w:val="00D408A0"/>
    <w:rsid w:val="00D40DBE"/>
    <w:rsid w:val="00D40E4A"/>
    <w:rsid w:val="00D40EB9"/>
    <w:rsid w:val="00D40FCB"/>
    <w:rsid w:val="00D41A18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57"/>
    <w:rsid w:val="00D42D1B"/>
    <w:rsid w:val="00D42FAD"/>
    <w:rsid w:val="00D4329B"/>
    <w:rsid w:val="00D43998"/>
    <w:rsid w:val="00D43B25"/>
    <w:rsid w:val="00D43BCA"/>
    <w:rsid w:val="00D43C91"/>
    <w:rsid w:val="00D44238"/>
    <w:rsid w:val="00D44277"/>
    <w:rsid w:val="00D44545"/>
    <w:rsid w:val="00D445A4"/>
    <w:rsid w:val="00D44A2A"/>
    <w:rsid w:val="00D44BE1"/>
    <w:rsid w:val="00D44C19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47F69"/>
    <w:rsid w:val="00D50247"/>
    <w:rsid w:val="00D5024E"/>
    <w:rsid w:val="00D502DB"/>
    <w:rsid w:val="00D5041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DFE"/>
    <w:rsid w:val="00D52EA7"/>
    <w:rsid w:val="00D5314A"/>
    <w:rsid w:val="00D53461"/>
    <w:rsid w:val="00D5365F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5FB"/>
    <w:rsid w:val="00D549B4"/>
    <w:rsid w:val="00D549E0"/>
    <w:rsid w:val="00D54AFC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55A"/>
    <w:rsid w:val="00D6078F"/>
    <w:rsid w:val="00D6091F"/>
    <w:rsid w:val="00D60D6F"/>
    <w:rsid w:val="00D6108D"/>
    <w:rsid w:val="00D612F9"/>
    <w:rsid w:val="00D61356"/>
    <w:rsid w:val="00D616A8"/>
    <w:rsid w:val="00D61703"/>
    <w:rsid w:val="00D6198E"/>
    <w:rsid w:val="00D61DA5"/>
    <w:rsid w:val="00D62006"/>
    <w:rsid w:val="00D625B5"/>
    <w:rsid w:val="00D62AEA"/>
    <w:rsid w:val="00D62B89"/>
    <w:rsid w:val="00D630A2"/>
    <w:rsid w:val="00D638C8"/>
    <w:rsid w:val="00D63A82"/>
    <w:rsid w:val="00D63B66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8A"/>
    <w:rsid w:val="00D728E6"/>
    <w:rsid w:val="00D73163"/>
    <w:rsid w:val="00D731D1"/>
    <w:rsid w:val="00D7348A"/>
    <w:rsid w:val="00D735A6"/>
    <w:rsid w:val="00D73612"/>
    <w:rsid w:val="00D736B1"/>
    <w:rsid w:val="00D739E8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B19"/>
    <w:rsid w:val="00D77F4A"/>
    <w:rsid w:val="00D77FEE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0E"/>
    <w:rsid w:val="00D80F8F"/>
    <w:rsid w:val="00D80F98"/>
    <w:rsid w:val="00D80FE0"/>
    <w:rsid w:val="00D814BD"/>
    <w:rsid w:val="00D81597"/>
    <w:rsid w:val="00D8166D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7BA"/>
    <w:rsid w:val="00D837BF"/>
    <w:rsid w:val="00D8394C"/>
    <w:rsid w:val="00D83A87"/>
    <w:rsid w:val="00D83A97"/>
    <w:rsid w:val="00D83F6D"/>
    <w:rsid w:val="00D84287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A80"/>
    <w:rsid w:val="00D91EBA"/>
    <w:rsid w:val="00D920DD"/>
    <w:rsid w:val="00D921AA"/>
    <w:rsid w:val="00D92277"/>
    <w:rsid w:val="00D923A6"/>
    <w:rsid w:val="00D923ED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560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761"/>
    <w:rsid w:val="00DA0923"/>
    <w:rsid w:val="00DA0AE1"/>
    <w:rsid w:val="00DA0BD9"/>
    <w:rsid w:val="00DA0C03"/>
    <w:rsid w:val="00DA0DC5"/>
    <w:rsid w:val="00DA0E5B"/>
    <w:rsid w:val="00DA120F"/>
    <w:rsid w:val="00DA13D2"/>
    <w:rsid w:val="00DA14E5"/>
    <w:rsid w:val="00DA17B1"/>
    <w:rsid w:val="00DA1BCC"/>
    <w:rsid w:val="00DA1BE5"/>
    <w:rsid w:val="00DA1C84"/>
    <w:rsid w:val="00DA1C96"/>
    <w:rsid w:val="00DA1CE9"/>
    <w:rsid w:val="00DA2005"/>
    <w:rsid w:val="00DA216F"/>
    <w:rsid w:val="00DA22B5"/>
    <w:rsid w:val="00DA24CF"/>
    <w:rsid w:val="00DA2673"/>
    <w:rsid w:val="00DA2748"/>
    <w:rsid w:val="00DA2D64"/>
    <w:rsid w:val="00DA3235"/>
    <w:rsid w:val="00DA349A"/>
    <w:rsid w:val="00DA3911"/>
    <w:rsid w:val="00DA3AE7"/>
    <w:rsid w:val="00DA3CCB"/>
    <w:rsid w:val="00DA4430"/>
    <w:rsid w:val="00DA448F"/>
    <w:rsid w:val="00DA4651"/>
    <w:rsid w:val="00DA497E"/>
    <w:rsid w:val="00DA4B9B"/>
    <w:rsid w:val="00DA4C7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9E"/>
    <w:rsid w:val="00DA6E21"/>
    <w:rsid w:val="00DA6E87"/>
    <w:rsid w:val="00DA6F7B"/>
    <w:rsid w:val="00DA708B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4D"/>
    <w:rsid w:val="00DB3FD3"/>
    <w:rsid w:val="00DB4087"/>
    <w:rsid w:val="00DB42AB"/>
    <w:rsid w:val="00DB465B"/>
    <w:rsid w:val="00DB482E"/>
    <w:rsid w:val="00DB4B1C"/>
    <w:rsid w:val="00DB4BB8"/>
    <w:rsid w:val="00DB4BF6"/>
    <w:rsid w:val="00DB4C51"/>
    <w:rsid w:val="00DB4CE6"/>
    <w:rsid w:val="00DB4E20"/>
    <w:rsid w:val="00DB50D6"/>
    <w:rsid w:val="00DB5197"/>
    <w:rsid w:val="00DB52C7"/>
    <w:rsid w:val="00DB52F5"/>
    <w:rsid w:val="00DB5627"/>
    <w:rsid w:val="00DB562C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EC2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A5E"/>
    <w:rsid w:val="00DC7C3D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B54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98"/>
    <w:rsid w:val="00DD1FD5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787"/>
    <w:rsid w:val="00DD4878"/>
    <w:rsid w:val="00DD4F72"/>
    <w:rsid w:val="00DD50E2"/>
    <w:rsid w:val="00DD519E"/>
    <w:rsid w:val="00DD53A4"/>
    <w:rsid w:val="00DD5426"/>
    <w:rsid w:val="00DD5B66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1DD"/>
    <w:rsid w:val="00DE2292"/>
    <w:rsid w:val="00DE2366"/>
    <w:rsid w:val="00DE23B5"/>
    <w:rsid w:val="00DE2450"/>
    <w:rsid w:val="00DE2B64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A7"/>
    <w:rsid w:val="00DE4B1C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D8B"/>
    <w:rsid w:val="00DE6EC2"/>
    <w:rsid w:val="00DE6FE6"/>
    <w:rsid w:val="00DE704C"/>
    <w:rsid w:val="00DE7387"/>
    <w:rsid w:val="00DE74BA"/>
    <w:rsid w:val="00DE7587"/>
    <w:rsid w:val="00DE79C9"/>
    <w:rsid w:val="00DE7BB8"/>
    <w:rsid w:val="00DE7D79"/>
    <w:rsid w:val="00DF002C"/>
    <w:rsid w:val="00DF0038"/>
    <w:rsid w:val="00DF0199"/>
    <w:rsid w:val="00DF01CB"/>
    <w:rsid w:val="00DF020C"/>
    <w:rsid w:val="00DF0278"/>
    <w:rsid w:val="00DF02B9"/>
    <w:rsid w:val="00DF0435"/>
    <w:rsid w:val="00DF0438"/>
    <w:rsid w:val="00DF0747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4B02"/>
    <w:rsid w:val="00DF52FD"/>
    <w:rsid w:val="00DF538A"/>
    <w:rsid w:val="00DF579F"/>
    <w:rsid w:val="00DF5D5A"/>
    <w:rsid w:val="00DF5F20"/>
    <w:rsid w:val="00DF5F4D"/>
    <w:rsid w:val="00DF5F7D"/>
    <w:rsid w:val="00DF5FC0"/>
    <w:rsid w:val="00DF6079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BC1"/>
    <w:rsid w:val="00E00BEC"/>
    <w:rsid w:val="00E00C34"/>
    <w:rsid w:val="00E00C4F"/>
    <w:rsid w:val="00E00D45"/>
    <w:rsid w:val="00E00FD8"/>
    <w:rsid w:val="00E01012"/>
    <w:rsid w:val="00E0122B"/>
    <w:rsid w:val="00E013D1"/>
    <w:rsid w:val="00E017EB"/>
    <w:rsid w:val="00E01936"/>
    <w:rsid w:val="00E01B09"/>
    <w:rsid w:val="00E01B6D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5218"/>
    <w:rsid w:val="00E05305"/>
    <w:rsid w:val="00E05592"/>
    <w:rsid w:val="00E056D8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EDA"/>
    <w:rsid w:val="00E07F39"/>
    <w:rsid w:val="00E101F2"/>
    <w:rsid w:val="00E1035A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276"/>
    <w:rsid w:val="00E135EC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D47"/>
    <w:rsid w:val="00E15E68"/>
    <w:rsid w:val="00E160F3"/>
    <w:rsid w:val="00E16966"/>
    <w:rsid w:val="00E16972"/>
    <w:rsid w:val="00E1697B"/>
    <w:rsid w:val="00E16A88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3E"/>
    <w:rsid w:val="00E22585"/>
    <w:rsid w:val="00E229B2"/>
    <w:rsid w:val="00E229C9"/>
    <w:rsid w:val="00E22B3F"/>
    <w:rsid w:val="00E22BDE"/>
    <w:rsid w:val="00E22D4E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75A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41B2"/>
    <w:rsid w:val="00E344C5"/>
    <w:rsid w:val="00E34726"/>
    <w:rsid w:val="00E34773"/>
    <w:rsid w:val="00E34ABF"/>
    <w:rsid w:val="00E34D6C"/>
    <w:rsid w:val="00E34F29"/>
    <w:rsid w:val="00E3510F"/>
    <w:rsid w:val="00E35236"/>
    <w:rsid w:val="00E352CA"/>
    <w:rsid w:val="00E3538C"/>
    <w:rsid w:val="00E35456"/>
    <w:rsid w:val="00E357F5"/>
    <w:rsid w:val="00E35902"/>
    <w:rsid w:val="00E35DEE"/>
    <w:rsid w:val="00E35E26"/>
    <w:rsid w:val="00E35E41"/>
    <w:rsid w:val="00E3615C"/>
    <w:rsid w:val="00E361BE"/>
    <w:rsid w:val="00E363A5"/>
    <w:rsid w:val="00E36454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249"/>
    <w:rsid w:val="00E40391"/>
    <w:rsid w:val="00E404CC"/>
    <w:rsid w:val="00E40541"/>
    <w:rsid w:val="00E40601"/>
    <w:rsid w:val="00E40A81"/>
    <w:rsid w:val="00E40BA2"/>
    <w:rsid w:val="00E40CFC"/>
    <w:rsid w:val="00E40DAC"/>
    <w:rsid w:val="00E40F71"/>
    <w:rsid w:val="00E410B7"/>
    <w:rsid w:val="00E4117C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2A"/>
    <w:rsid w:val="00E45C36"/>
    <w:rsid w:val="00E45C59"/>
    <w:rsid w:val="00E46032"/>
    <w:rsid w:val="00E4615E"/>
    <w:rsid w:val="00E46500"/>
    <w:rsid w:val="00E4679A"/>
    <w:rsid w:val="00E46A5A"/>
    <w:rsid w:val="00E46C91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CE"/>
    <w:rsid w:val="00E5036C"/>
    <w:rsid w:val="00E504B5"/>
    <w:rsid w:val="00E50C8C"/>
    <w:rsid w:val="00E50DE7"/>
    <w:rsid w:val="00E51169"/>
    <w:rsid w:val="00E51AB3"/>
    <w:rsid w:val="00E51D42"/>
    <w:rsid w:val="00E51D8E"/>
    <w:rsid w:val="00E51E2A"/>
    <w:rsid w:val="00E5246B"/>
    <w:rsid w:val="00E524CA"/>
    <w:rsid w:val="00E52826"/>
    <w:rsid w:val="00E52EDD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BE"/>
    <w:rsid w:val="00E547FF"/>
    <w:rsid w:val="00E54905"/>
    <w:rsid w:val="00E54C3A"/>
    <w:rsid w:val="00E54CAB"/>
    <w:rsid w:val="00E55156"/>
    <w:rsid w:val="00E551B3"/>
    <w:rsid w:val="00E55847"/>
    <w:rsid w:val="00E55ADB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2F2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F88"/>
    <w:rsid w:val="00E67124"/>
    <w:rsid w:val="00E67212"/>
    <w:rsid w:val="00E67578"/>
    <w:rsid w:val="00E678A1"/>
    <w:rsid w:val="00E67D5D"/>
    <w:rsid w:val="00E67DFB"/>
    <w:rsid w:val="00E702CF"/>
    <w:rsid w:val="00E702EC"/>
    <w:rsid w:val="00E7092A"/>
    <w:rsid w:val="00E70E75"/>
    <w:rsid w:val="00E70F9A"/>
    <w:rsid w:val="00E7127C"/>
    <w:rsid w:val="00E71401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0F9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CF4"/>
    <w:rsid w:val="00E90DEA"/>
    <w:rsid w:val="00E90E94"/>
    <w:rsid w:val="00E91361"/>
    <w:rsid w:val="00E918ED"/>
    <w:rsid w:val="00E91F11"/>
    <w:rsid w:val="00E92091"/>
    <w:rsid w:val="00E92562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3EF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46D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7DA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A7"/>
    <w:rsid w:val="00EB60AA"/>
    <w:rsid w:val="00EB65B8"/>
    <w:rsid w:val="00EB682A"/>
    <w:rsid w:val="00EB6D72"/>
    <w:rsid w:val="00EB716F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58B"/>
    <w:rsid w:val="00EC192D"/>
    <w:rsid w:val="00EC1A3B"/>
    <w:rsid w:val="00EC1BFC"/>
    <w:rsid w:val="00EC1E4A"/>
    <w:rsid w:val="00EC1F56"/>
    <w:rsid w:val="00EC29CC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D38"/>
    <w:rsid w:val="00EC4F58"/>
    <w:rsid w:val="00EC5281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BC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BE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4C9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18E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292"/>
    <w:rsid w:val="00EE5658"/>
    <w:rsid w:val="00EE5B66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355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6B2"/>
    <w:rsid w:val="00EF0A15"/>
    <w:rsid w:val="00EF0AA1"/>
    <w:rsid w:val="00EF0B7F"/>
    <w:rsid w:val="00EF0F62"/>
    <w:rsid w:val="00EF114F"/>
    <w:rsid w:val="00EF1330"/>
    <w:rsid w:val="00EF1DB5"/>
    <w:rsid w:val="00EF1F4E"/>
    <w:rsid w:val="00EF20C6"/>
    <w:rsid w:val="00EF215A"/>
    <w:rsid w:val="00EF2613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6F"/>
    <w:rsid w:val="00EF44F5"/>
    <w:rsid w:val="00EF4646"/>
    <w:rsid w:val="00EF4773"/>
    <w:rsid w:val="00EF4947"/>
    <w:rsid w:val="00EF4B00"/>
    <w:rsid w:val="00EF4C5C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DF"/>
    <w:rsid w:val="00EF5E4F"/>
    <w:rsid w:val="00EF5E79"/>
    <w:rsid w:val="00EF60A3"/>
    <w:rsid w:val="00EF60C2"/>
    <w:rsid w:val="00EF637D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6EF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BBA"/>
    <w:rsid w:val="00F06FC8"/>
    <w:rsid w:val="00F07191"/>
    <w:rsid w:val="00F07571"/>
    <w:rsid w:val="00F07868"/>
    <w:rsid w:val="00F07AD4"/>
    <w:rsid w:val="00F07BD5"/>
    <w:rsid w:val="00F10287"/>
    <w:rsid w:val="00F107E9"/>
    <w:rsid w:val="00F10ACF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906"/>
    <w:rsid w:val="00F14999"/>
    <w:rsid w:val="00F14D4F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968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5C"/>
    <w:rsid w:val="00F2298D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9EF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4FB"/>
    <w:rsid w:val="00F26683"/>
    <w:rsid w:val="00F26693"/>
    <w:rsid w:val="00F2698D"/>
    <w:rsid w:val="00F26B3B"/>
    <w:rsid w:val="00F26D00"/>
    <w:rsid w:val="00F26D72"/>
    <w:rsid w:val="00F26E0E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701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B7D"/>
    <w:rsid w:val="00F31D37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708"/>
    <w:rsid w:val="00F34722"/>
    <w:rsid w:val="00F34A31"/>
    <w:rsid w:val="00F34F89"/>
    <w:rsid w:val="00F35060"/>
    <w:rsid w:val="00F353C5"/>
    <w:rsid w:val="00F35522"/>
    <w:rsid w:val="00F3579B"/>
    <w:rsid w:val="00F35903"/>
    <w:rsid w:val="00F35F51"/>
    <w:rsid w:val="00F35FCF"/>
    <w:rsid w:val="00F36451"/>
    <w:rsid w:val="00F36632"/>
    <w:rsid w:val="00F36926"/>
    <w:rsid w:val="00F36E73"/>
    <w:rsid w:val="00F37031"/>
    <w:rsid w:val="00F370C2"/>
    <w:rsid w:val="00F3713A"/>
    <w:rsid w:val="00F3746C"/>
    <w:rsid w:val="00F37976"/>
    <w:rsid w:val="00F37A37"/>
    <w:rsid w:val="00F37AC1"/>
    <w:rsid w:val="00F37B14"/>
    <w:rsid w:val="00F37B33"/>
    <w:rsid w:val="00F37B3E"/>
    <w:rsid w:val="00F37C08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5AA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692"/>
    <w:rsid w:val="00F44933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E0"/>
    <w:rsid w:val="00F506E7"/>
    <w:rsid w:val="00F507BD"/>
    <w:rsid w:val="00F508DA"/>
    <w:rsid w:val="00F50B29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341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64"/>
    <w:rsid w:val="00F777E4"/>
    <w:rsid w:val="00F7787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340"/>
    <w:rsid w:val="00F807F1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AE"/>
    <w:rsid w:val="00F83F0D"/>
    <w:rsid w:val="00F840CD"/>
    <w:rsid w:val="00F8428C"/>
    <w:rsid w:val="00F84656"/>
    <w:rsid w:val="00F84A62"/>
    <w:rsid w:val="00F84AB5"/>
    <w:rsid w:val="00F84E37"/>
    <w:rsid w:val="00F84E96"/>
    <w:rsid w:val="00F8528B"/>
    <w:rsid w:val="00F852AC"/>
    <w:rsid w:val="00F8548B"/>
    <w:rsid w:val="00F854A1"/>
    <w:rsid w:val="00F854CE"/>
    <w:rsid w:val="00F85A92"/>
    <w:rsid w:val="00F85AA2"/>
    <w:rsid w:val="00F85B1B"/>
    <w:rsid w:val="00F85BAF"/>
    <w:rsid w:val="00F85E16"/>
    <w:rsid w:val="00F85F10"/>
    <w:rsid w:val="00F85FD6"/>
    <w:rsid w:val="00F860F0"/>
    <w:rsid w:val="00F86187"/>
    <w:rsid w:val="00F86316"/>
    <w:rsid w:val="00F8651C"/>
    <w:rsid w:val="00F86546"/>
    <w:rsid w:val="00F86CCF"/>
    <w:rsid w:val="00F86F94"/>
    <w:rsid w:val="00F8709B"/>
    <w:rsid w:val="00F87268"/>
    <w:rsid w:val="00F87367"/>
    <w:rsid w:val="00F874A8"/>
    <w:rsid w:val="00F87D1C"/>
    <w:rsid w:val="00F87E18"/>
    <w:rsid w:val="00F9011A"/>
    <w:rsid w:val="00F91159"/>
    <w:rsid w:val="00F912E5"/>
    <w:rsid w:val="00F91404"/>
    <w:rsid w:val="00F914FB"/>
    <w:rsid w:val="00F91681"/>
    <w:rsid w:val="00F91924"/>
    <w:rsid w:val="00F919E7"/>
    <w:rsid w:val="00F91B4A"/>
    <w:rsid w:val="00F91ECC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23F"/>
    <w:rsid w:val="00F94291"/>
    <w:rsid w:val="00F94509"/>
    <w:rsid w:val="00F945BE"/>
    <w:rsid w:val="00F945CF"/>
    <w:rsid w:val="00F9486F"/>
    <w:rsid w:val="00F949CC"/>
    <w:rsid w:val="00F94C42"/>
    <w:rsid w:val="00F94C82"/>
    <w:rsid w:val="00F9536F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830"/>
    <w:rsid w:val="00F97A5E"/>
    <w:rsid w:val="00F97BED"/>
    <w:rsid w:val="00F97DC2"/>
    <w:rsid w:val="00F97DD8"/>
    <w:rsid w:val="00FA001B"/>
    <w:rsid w:val="00FA0201"/>
    <w:rsid w:val="00FA031B"/>
    <w:rsid w:val="00FA0434"/>
    <w:rsid w:val="00FA0568"/>
    <w:rsid w:val="00FA0A54"/>
    <w:rsid w:val="00FA0E2C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0D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7D8"/>
    <w:rsid w:val="00FA4902"/>
    <w:rsid w:val="00FA4B86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9E"/>
    <w:rsid w:val="00FA6CDC"/>
    <w:rsid w:val="00FA6DC8"/>
    <w:rsid w:val="00FA6EF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05"/>
    <w:rsid w:val="00FC3C93"/>
    <w:rsid w:val="00FC3CA0"/>
    <w:rsid w:val="00FC3E16"/>
    <w:rsid w:val="00FC4280"/>
    <w:rsid w:val="00FC4393"/>
    <w:rsid w:val="00FC4942"/>
    <w:rsid w:val="00FC4E6F"/>
    <w:rsid w:val="00FC501F"/>
    <w:rsid w:val="00FC5087"/>
    <w:rsid w:val="00FC522C"/>
    <w:rsid w:val="00FC5257"/>
    <w:rsid w:val="00FC52A3"/>
    <w:rsid w:val="00FC52D8"/>
    <w:rsid w:val="00FC539E"/>
    <w:rsid w:val="00FC564A"/>
    <w:rsid w:val="00FC571B"/>
    <w:rsid w:val="00FC581A"/>
    <w:rsid w:val="00FC584A"/>
    <w:rsid w:val="00FC598E"/>
    <w:rsid w:val="00FC5D7D"/>
    <w:rsid w:val="00FC5E75"/>
    <w:rsid w:val="00FC5F69"/>
    <w:rsid w:val="00FC60EE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D7E"/>
    <w:rsid w:val="00FD3DBE"/>
    <w:rsid w:val="00FD41CC"/>
    <w:rsid w:val="00FD4274"/>
    <w:rsid w:val="00FD45FA"/>
    <w:rsid w:val="00FD4983"/>
    <w:rsid w:val="00FD4A24"/>
    <w:rsid w:val="00FD4C7B"/>
    <w:rsid w:val="00FD53CD"/>
    <w:rsid w:val="00FD593B"/>
    <w:rsid w:val="00FD5A38"/>
    <w:rsid w:val="00FD5C69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D0E"/>
    <w:rsid w:val="00FE6E32"/>
    <w:rsid w:val="00FE77D8"/>
    <w:rsid w:val="00FE7B7F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297"/>
    <w:rsid w:val="00FF6346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C146E8E8-6A66-4F72-8286-0ED021E76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1E6E27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02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81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48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997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24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6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2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90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2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26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56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4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110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6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5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94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82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51632-D490-49FF-B05B-2C609089C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79</TotalTime>
  <Pages>56</Pages>
  <Words>12909</Words>
  <Characters>51348</Characters>
  <Application>Microsoft Office Word</Application>
  <DocSecurity>0</DocSecurity>
  <Lines>427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Jomdhanat Boonnarach (SBR)</cp:lastModifiedBy>
  <cp:revision>9</cp:revision>
  <cp:lastPrinted>2020-08-10T02:51:00Z</cp:lastPrinted>
  <dcterms:created xsi:type="dcterms:W3CDTF">2020-08-10T07:22:00Z</dcterms:created>
  <dcterms:modified xsi:type="dcterms:W3CDTF">2020-08-11T09:42:00Z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