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DAF11" w14:textId="77777777" w:rsidR="000D77DB" w:rsidRPr="000E72B7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0E72B7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0E72B7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0E72B7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05B1D893" w14:textId="77777777" w:rsidR="000D77DB" w:rsidRPr="000E72B7" w:rsidRDefault="000D77DB" w:rsidP="000D77DB">
      <w:pPr>
        <w:spacing w:line="320" w:lineRule="exact"/>
        <w:rPr>
          <w:rFonts w:asciiTheme="majorBidi" w:hAnsiTheme="majorBidi" w:cstheme="majorBidi"/>
          <w:sz w:val="30"/>
          <w:szCs w:val="30"/>
          <w:lang w:val="en-US"/>
        </w:rPr>
      </w:pPr>
    </w:p>
    <w:p w14:paraId="12CE3820" w14:textId="77777777" w:rsidR="000D77DB" w:rsidRPr="000E72B7" w:rsidRDefault="000D77DB" w:rsidP="00C111CA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ข้อมูล</w:t>
      </w:r>
      <w:r w:rsidRPr="000E72B7">
        <w:rPr>
          <w:rFonts w:asciiTheme="majorBidi" w:hAnsiTheme="majorBidi" w:cstheme="majorBidi"/>
          <w:sz w:val="30"/>
          <w:szCs w:val="30"/>
          <w:cs/>
        </w:rPr>
        <w:t>ทั่วไป</w:t>
      </w:r>
    </w:p>
    <w:p w14:paraId="0C4BEA5C" w14:textId="77777777" w:rsidR="00E628E1" w:rsidRPr="000E72B7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E628E1" w:rsidRPr="000E72B7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576A90E1" w14:textId="77777777" w:rsidR="00A81A1B" w:rsidRPr="000E72B7" w:rsidRDefault="00A81A1B" w:rsidP="00C111CA">
      <w:pPr>
        <w:pStyle w:val="index"/>
        <w:numPr>
          <w:ilvl w:val="0"/>
          <w:numId w:val="3"/>
        </w:numPr>
        <w:spacing w:after="0" w:line="240" w:lineRule="auto"/>
        <w:outlineLvl w:val="0"/>
        <w:rPr>
          <w:rFonts w:asciiTheme="majorBidi" w:eastAsia="Times New Roman" w:hAnsiTheme="majorBidi" w:cstheme="majorBidi"/>
          <w:sz w:val="30"/>
          <w:szCs w:val="30"/>
          <w:lang w:bidi="th-TH"/>
        </w:rPr>
      </w:pPr>
      <w:r w:rsidRPr="000E72B7">
        <w:rPr>
          <w:rFonts w:asciiTheme="majorBidi" w:eastAsia="Times New Roman" w:hAnsiTheme="majorBidi" w:cstheme="majorBidi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2E44F031" w14:textId="77777777" w:rsidR="003776E4" w:rsidRPr="000E72B7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6DDE5B07" w14:textId="77777777" w:rsidR="00C13355" w:rsidRPr="000E72B7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</w:t>
      </w:r>
    </w:p>
    <w:p w14:paraId="0657117C" w14:textId="651CB8C6" w:rsidR="003776E4" w:rsidRPr="000E72B7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9D110B">
        <w:rPr>
          <w:rFonts w:asciiTheme="majorBidi" w:hAnsiTheme="majorBidi" w:cstheme="majorBidi"/>
          <w:sz w:val="30"/>
          <w:szCs w:val="30"/>
        </w:rPr>
        <w:t xml:space="preserve"> </w:t>
      </w:r>
      <w:r w:rsidR="009D110B">
        <w:rPr>
          <w:rFonts w:asciiTheme="majorBidi" w:hAnsiTheme="majorBidi" w:cstheme="majorBidi" w:hint="cs"/>
          <w:sz w:val="30"/>
          <w:szCs w:val="30"/>
          <w:cs/>
        </w:rPr>
        <w:t>และสินทรัพย์สิทธิการใช้</w:t>
      </w:r>
    </w:p>
    <w:p w14:paraId="5C18C3DB" w14:textId="3D1E8AA4" w:rsidR="00164F82" w:rsidRPr="000E72B7" w:rsidRDefault="00164F82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</w:p>
    <w:p w14:paraId="554671ED" w14:textId="77777777" w:rsidR="00040C03" w:rsidRPr="000E72B7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0A8D6D90" w14:textId="5ECB6E17" w:rsidR="005A0745" w:rsidRDefault="005A0745" w:rsidP="00C111CA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  <w:lang w:val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="009414C3" w:rsidRPr="000E72B7">
        <w:rPr>
          <w:rFonts w:asciiTheme="majorBidi" w:hAnsiTheme="majorBidi" w:cstheme="majorBidi"/>
          <w:sz w:val="30"/>
          <w:szCs w:val="30"/>
          <w:cs/>
          <w:lang w:val="en-US"/>
        </w:rPr>
        <w:t>ดำเนินงาน</w:t>
      </w:r>
      <w:r w:rsidR="00A567E6" w:rsidRPr="000E72B7">
        <w:rPr>
          <w:rFonts w:asciiTheme="majorBidi" w:hAnsiTheme="majorBidi" w:cstheme="majorBidi"/>
          <w:sz w:val="30"/>
          <w:szCs w:val="30"/>
          <w:cs/>
          <w:lang w:val="en-US"/>
        </w:rPr>
        <w:t>และการจำแนกรายได้</w:t>
      </w:r>
    </w:p>
    <w:p w14:paraId="3D4B4E7C" w14:textId="1C383C8F" w:rsidR="0080465D" w:rsidRPr="0080465D" w:rsidRDefault="0080465D" w:rsidP="0080465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6EB0E655" w14:textId="77777777" w:rsidR="00581076" w:rsidRPr="000E72B7" w:rsidRDefault="00581076" w:rsidP="00C111CA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  <w:lang w:val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ภาษีเงินได้</w:t>
      </w:r>
    </w:p>
    <w:p w14:paraId="13812D7D" w14:textId="69BADA78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  <w:lang w:val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กำไรต่อหุ้น</w:t>
      </w:r>
      <w:r w:rsidR="002C486E" w:rsidRPr="000E72B7">
        <w:rPr>
          <w:rFonts w:asciiTheme="majorBidi" w:hAnsiTheme="majorBidi" w:cstheme="majorBidi"/>
          <w:sz w:val="30"/>
          <w:szCs w:val="30"/>
          <w:cs/>
          <w:lang w:val="en-US"/>
        </w:rPr>
        <w:t>ขั้นพื้นฐาน</w:t>
      </w:r>
    </w:p>
    <w:p w14:paraId="405C1AD7" w14:textId="26290D49" w:rsidR="002D666B" w:rsidRPr="000E72B7" w:rsidRDefault="002D666B" w:rsidP="00C111CA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เงินปันผล</w:t>
      </w:r>
    </w:p>
    <w:p w14:paraId="61CC9E8C" w14:textId="77777777" w:rsidR="00A567E6" w:rsidRPr="000E72B7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  <w:lang w:val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77777777" w:rsidR="003776E4" w:rsidRPr="000E72B7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  <w:lang w:val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ภาระผ</w:t>
      </w:r>
      <w:r w:rsidR="00155018" w:rsidRPr="000E72B7">
        <w:rPr>
          <w:rFonts w:asciiTheme="majorBidi" w:hAnsiTheme="majorBidi" w:cstheme="majorBidi"/>
          <w:sz w:val="30"/>
          <w:szCs w:val="30"/>
          <w:cs/>
          <w:lang w:val="en-US"/>
        </w:rPr>
        <w:t>ูกพันกับ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77777777" w:rsidR="005606EB" w:rsidRPr="000E72B7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คดีฟ้องร้อง</w:t>
      </w:r>
    </w:p>
    <w:p w14:paraId="06AEA768" w14:textId="77777777" w:rsidR="001340BE" w:rsidRPr="000E72B7" w:rsidRDefault="001340BE" w:rsidP="00C111CA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  <w:lang w:val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737978CC" w14:textId="3DA88753" w:rsidR="007B2482" w:rsidRPr="000E72B7" w:rsidRDefault="000D77DB" w:rsidP="000E72B7">
      <w:pPr>
        <w:pStyle w:val="Ang15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br w:type="page"/>
      </w:r>
      <w:r w:rsidR="00203EEF" w:rsidRPr="000E72B7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0E72B7">
        <w:rPr>
          <w:rFonts w:asciiTheme="majorBidi" w:hAnsiTheme="majorBidi" w:cstheme="majorBidi"/>
          <w:cs/>
        </w:rPr>
        <w:t>ระหว่างกาล</w:t>
      </w:r>
      <w:r w:rsidR="00203EEF" w:rsidRPr="000E72B7">
        <w:rPr>
          <w:rFonts w:asciiTheme="majorBidi" w:hAnsiTheme="majorBidi" w:cstheme="majorBidi"/>
          <w:cs/>
        </w:rPr>
        <w:t>นี้</w:t>
      </w:r>
    </w:p>
    <w:p w14:paraId="161C1EED" w14:textId="77777777" w:rsidR="00B7732B" w:rsidRPr="000E72B7" w:rsidRDefault="00B7732B" w:rsidP="000E72B7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4FDB2477" w14:textId="1C967327" w:rsidR="007B2482" w:rsidRPr="00500A5F" w:rsidRDefault="00203EEF" w:rsidP="000E72B7">
      <w:pPr>
        <w:pStyle w:val="Ang15"/>
        <w:rPr>
          <w:rFonts w:asciiTheme="majorBidi" w:hAnsiTheme="majorBidi" w:cstheme="majorBidi"/>
          <w:lang w:val="en-US"/>
        </w:rPr>
      </w:pPr>
      <w:r w:rsidRPr="000E72B7">
        <w:rPr>
          <w:rFonts w:asciiTheme="majorBidi" w:hAnsiTheme="majorBidi" w:cstheme="majorBidi"/>
          <w:cs/>
        </w:rPr>
        <w:t>งบการเงิน</w:t>
      </w:r>
      <w:r w:rsidR="00C41850" w:rsidRPr="000E72B7">
        <w:rPr>
          <w:rFonts w:asciiTheme="majorBidi" w:hAnsiTheme="majorBidi" w:cstheme="majorBidi"/>
          <w:cs/>
        </w:rPr>
        <w:t>ระหว่างกาล</w:t>
      </w:r>
      <w:r w:rsidRPr="000E72B7">
        <w:rPr>
          <w:rFonts w:asciiTheme="majorBidi" w:hAnsiTheme="majorBidi" w:cstheme="majorBidi"/>
          <w:cs/>
        </w:rPr>
        <w:t>นี</w:t>
      </w:r>
      <w:r w:rsidR="00800E16" w:rsidRPr="000E72B7">
        <w:rPr>
          <w:rFonts w:asciiTheme="majorBidi" w:hAnsiTheme="majorBidi" w:cstheme="majorBidi"/>
          <w:cs/>
        </w:rPr>
        <w:t>้ได้รับอนุมัติให้ออกงบการเงิน</w:t>
      </w:r>
      <w:r w:rsidRPr="000E72B7">
        <w:rPr>
          <w:rFonts w:asciiTheme="majorBidi" w:hAnsiTheme="majorBidi" w:cstheme="majorBidi"/>
          <w:cs/>
        </w:rPr>
        <w:t>จาก</w:t>
      </w:r>
      <w:r w:rsidR="00732BAC" w:rsidRPr="000E72B7">
        <w:rPr>
          <w:rFonts w:asciiTheme="majorBidi" w:hAnsiTheme="majorBidi" w:cstheme="majorBidi"/>
          <w:cs/>
        </w:rPr>
        <w:t>คณะกรรมการตรวจสอบตามการมอบหมายจากคณะกรรมการบริษัท</w:t>
      </w:r>
      <w:r w:rsidRPr="000E72B7">
        <w:rPr>
          <w:rFonts w:asciiTheme="majorBidi" w:hAnsiTheme="majorBidi" w:cstheme="majorBidi"/>
          <w:cs/>
        </w:rPr>
        <w:t xml:space="preserve"> เมื่อวันที่</w:t>
      </w:r>
      <w:r w:rsidR="00500A5F">
        <w:rPr>
          <w:rFonts w:asciiTheme="majorBidi" w:hAnsiTheme="majorBidi" w:cstheme="majorBidi" w:hint="cs"/>
          <w:cs/>
        </w:rPr>
        <w:t xml:space="preserve"> </w:t>
      </w:r>
      <w:r w:rsidR="001E050E" w:rsidRPr="001E050E">
        <w:rPr>
          <w:rFonts w:asciiTheme="majorBidi" w:hAnsiTheme="majorBidi" w:cstheme="majorBidi"/>
        </w:rPr>
        <w:t>10</w:t>
      </w:r>
      <w:r w:rsidR="00500A5F" w:rsidRPr="00542340">
        <w:rPr>
          <w:rFonts w:asciiTheme="majorBidi" w:hAnsiTheme="majorBidi" w:cstheme="majorBidi"/>
          <w:lang w:val="en-US"/>
        </w:rPr>
        <w:t xml:space="preserve"> </w:t>
      </w:r>
      <w:r w:rsidR="00500A5F" w:rsidRPr="00542340">
        <w:rPr>
          <w:rFonts w:asciiTheme="majorBidi" w:hAnsiTheme="majorBidi" w:cstheme="majorBidi" w:hint="cs"/>
          <w:cs/>
          <w:lang w:val="en-US"/>
        </w:rPr>
        <w:t xml:space="preserve">สิงหาคม </w:t>
      </w:r>
      <w:r w:rsidR="001E050E" w:rsidRPr="001E050E">
        <w:rPr>
          <w:rFonts w:asciiTheme="majorBidi" w:hAnsiTheme="majorBidi" w:cstheme="majorBidi"/>
        </w:rPr>
        <w:t>2563</w:t>
      </w:r>
    </w:p>
    <w:p w14:paraId="2512D62E" w14:textId="77777777" w:rsidR="00B7732B" w:rsidRPr="000E72B7" w:rsidRDefault="00B7732B" w:rsidP="000E72B7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  <w:lang w:val="en-GB"/>
        </w:rPr>
      </w:pPr>
    </w:p>
    <w:p w14:paraId="5EAF5A3B" w14:textId="77777777" w:rsidR="007B2482" w:rsidRPr="000E72B7" w:rsidRDefault="007B2482" w:rsidP="000E72B7">
      <w:pPr>
        <w:pStyle w:val="Caption"/>
        <w:ind w:left="567" w:hanging="567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ข้อมูลทั่วไป</w:t>
      </w:r>
    </w:p>
    <w:p w14:paraId="08257A21" w14:textId="77777777" w:rsidR="00B7732B" w:rsidRPr="000E72B7" w:rsidRDefault="00B7732B" w:rsidP="000E72B7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  <w:b w:val="0"/>
          <w:bCs w:val="0"/>
        </w:rPr>
      </w:pPr>
    </w:p>
    <w:p w14:paraId="20CAFEA9" w14:textId="01B93179" w:rsidR="004C37E0" w:rsidRPr="000E72B7" w:rsidRDefault="004C37E0" w:rsidP="000E72B7">
      <w:pPr>
        <w:pStyle w:val="Ang15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บริษัท ทีพีไอ โพลีน</w:t>
      </w:r>
      <w:r w:rsidRPr="000E72B7">
        <w:rPr>
          <w:rFonts w:asciiTheme="majorBidi" w:hAnsiTheme="majorBidi" w:cstheme="majorBidi"/>
        </w:rPr>
        <w:t xml:space="preserve"> </w:t>
      </w:r>
      <w:r w:rsidRPr="000E72B7">
        <w:rPr>
          <w:rFonts w:asciiTheme="majorBidi" w:hAnsiTheme="majorBidi" w:cstheme="majorBidi"/>
          <w:cs/>
        </w:rPr>
        <w:t>เพาเวอร์ จำกัด (มหาชน)</w:t>
      </w:r>
      <w:r w:rsidRPr="000E72B7">
        <w:rPr>
          <w:rFonts w:asciiTheme="majorBidi" w:hAnsiTheme="majorBidi" w:cstheme="majorBidi"/>
        </w:rPr>
        <w:t xml:space="preserve"> “</w:t>
      </w:r>
      <w:r w:rsidRPr="000E72B7">
        <w:rPr>
          <w:rFonts w:asciiTheme="majorBidi" w:hAnsiTheme="majorBidi" w:cstheme="majorBidi"/>
          <w:cs/>
        </w:rPr>
        <w:t>บริษัท</w:t>
      </w:r>
      <w:r w:rsidRPr="000E72B7">
        <w:rPr>
          <w:rFonts w:asciiTheme="majorBidi" w:hAnsiTheme="majorBidi" w:cstheme="majorBidi"/>
          <w:lang w:val="en-US"/>
        </w:rPr>
        <w:t xml:space="preserve">” </w:t>
      </w:r>
      <w:r w:rsidRPr="000E72B7">
        <w:rPr>
          <w:rFonts w:asciiTheme="majorBidi" w:hAnsiTheme="majorBidi" w:cstheme="majorBidi"/>
          <w:cs/>
        </w:rPr>
        <w:t>เป็นนิติบุคคล</w:t>
      </w:r>
      <w:r w:rsidRPr="000E72B7">
        <w:rPr>
          <w:rFonts w:asciiTheme="majorBidi" w:hAnsiTheme="majorBidi" w:cstheme="majorBidi"/>
          <w:cs/>
          <w:lang w:val="en-US"/>
        </w:rPr>
        <w:t>ที่จัดตั้งขึ้นใน</w:t>
      </w:r>
      <w:r w:rsidRPr="000E72B7">
        <w:rPr>
          <w:rFonts w:asciiTheme="majorBidi" w:hAnsiTheme="majorBidi" w:cstheme="majorBidi"/>
          <w:cs/>
        </w:rPr>
        <w:t xml:space="preserve">ประเทศไทย และมีที่อยู่จดทะเบียนตั้งอยู่เลขที่ </w:t>
      </w:r>
      <w:r w:rsidR="001E050E" w:rsidRPr="001E050E">
        <w:rPr>
          <w:rFonts w:asciiTheme="majorBidi" w:hAnsiTheme="majorBidi" w:cstheme="majorBidi"/>
        </w:rPr>
        <w:t>26</w:t>
      </w:r>
      <w:r w:rsidRPr="000E72B7">
        <w:rPr>
          <w:rFonts w:asciiTheme="majorBidi" w:hAnsiTheme="majorBidi" w:cstheme="majorBidi"/>
        </w:rPr>
        <w:t>/</w:t>
      </w:r>
      <w:r w:rsidR="001E050E" w:rsidRPr="001E050E">
        <w:rPr>
          <w:rFonts w:asciiTheme="majorBidi" w:hAnsiTheme="majorBidi" w:cstheme="majorBidi"/>
        </w:rPr>
        <w:t>56</w:t>
      </w:r>
      <w:r w:rsidRPr="000E72B7">
        <w:rPr>
          <w:rFonts w:asciiTheme="majorBidi" w:hAnsiTheme="majorBidi" w:cstheme="majorBidi"/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14:paraId="2698557D" w14:textId="6AAC8B43" w:rsidR="004C37E0" w:rsidRPr="000E72B7" w:rsidRDefault="004C37E0" w:rsidP="000E72B7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78677695" w14:textId="2AAE9792" w:rsidR="00B21DDD" w:rsidRPr="000E72B7" w:rsidRDefault="00B21DDD" w:rsidP="000E72B7">
      <w:pPr>
        <w:pStyle w:val="Ang15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1E050E" w:rsidRPr="001E050E">
        <w:rPr>
          <w:rFonts w:asciiTheme="majorBidi" w:hAnsiTheme="majorBidi" w:cstheme="majorBidi"/>
        </w:rPr>
        <w:t>5</w:t>
      </w:r>
      <w:r w:rsidRPr="000E72B7">
        <w:rPr>
          <w:rFonts w:asciiTheme="majorBidi" w:hAnsiTheme="majorBidi" w:cstheme="majorBidi"/>
        </w:rPr>
        <w:t xml:space="preserve"> </w:t>
      </w:r>
      <w:r w:rsidRPr="000E72B7">
        <w:rPr>
          <w:rFonts w:asciiTheme="majorBidi" w:hAnsiTheme="majorBidi" w:cstheme="majorBidi"/>
          <w:cs/>
        </w:rPr>
        <w:t xml:space="preserve">เมษายน </w:t>
      </w:r>
      <w:r w:rsidR="001E050E" w:rsidRPr="001E050E">
        <w:rPr>
          <w:rFonts w:asciiTheme="majorBidi" w:hAnsiTheme="majorBidi" w:cstheme="majorBidi"/>
        </w:rPr>
        <w:t>2560</w:t>
      </w:r>
    </w:p>
    <w:p w14:paraId="29C983C0" w14:textId="0CCEB354" w:rsidR="00B21DDD" w:rsidRPr="000E72B7" w:rsidRDefault="00B21DDD" w:rsidP="000E72B7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70C242D4" w14:textId="1223004A" w:rsidR="004251BD" w:rsidRPr="000E72B7" w:rsidRDefault="004251BD" w:rsidP="000E72B7">
      <w:pPr>
        <w:pStyle w:val="Ang15"/>
        <w:rPr>
          <w:rFonts w:asciiTheme="majorBidi" w:hAnsiTheme="majorBidi" w:cstheme="majorBidi"/>
          <w:i/>
          <w:iCs/>
        </w:rPr>
      </w:pPr>
      <w:r w:rsidRPr="000E72B7">
        <w:rPr>
          <w:rFonts w:asciiTheme="majorBidi" w:hAnsiTheme="majorBidi" w:cstheme="majorBidi"/>
          <w:cs/>
        </w:rPr>
        <w:t xml:space="preserve">บริษัทใหญ่ในระหว่างงวดคือบริษัท ทีพีไอ โพลีน จำกัด (มหาชน) “บริษัทใหญ่” ซึ่งเป็นนิติบุคคลที่จัดตั้งขึ้นในประเทศไทย และเป็นผู้ถือหุ้นรายใหญ่ของบริษัท โดยมีอัตราส่วนการถือหุ้นร้อยละ </w:t>
      </w:r>
      <w:r w:rsidR="001E050E" w:rsidRPr="001E050E">
        <w:rPr>
          <w:rFonts w:asciiTheme="majorBidi" w:hAnsiTheme="majorBidi" w:cstheme="majorBidi"/>
        </w:rPr>
        <w:t>70</w:t>
      </w:r>
      <w:r w:rsidRPr="000E72B7">
        <w:rPr>
          <w:rFonts w:asciiTheme="majorBidi" w:hAnsiTheme="majorBidi" w:cstheme="majorBidi"/>
        </w:rPr>
        <w:t>.</w:t>
      </w:r>
      <w:r w:rsidR="001E050E" w:rsidRPr="001E050E">
        <w:rPr>
          <w:rFonts w:asciiTheme="majorBidi" w:hAnsiTheme="majorBidi" w:cstheme="majorBidi"/>
        </w:rPr>
        <w:t>24</w:t>
      </w:r>
      <w:r w:rsidRPr="000E72B7">
        <w:rPr>
          <w:rFonts w:asciiTheme="majorBidi" w:hAnsiTheme="majorBidi" w:cstheme="majorBidi"/>
        </w:rPr>
        <w:t xml:space="preserve"> </w:t>
      </w:r>
      <w:r w:rsidRPr="000E72B7">
        <w:rPr>
          <w:rFonts w:asciiTheme="majorBidi" w:hAnsiTheme="majorBidi" w:cstheme="majorBidi"/>
          <w:cs/>
        </w:rPr>
        <w:t xml:space="preserve">ของทุนที่ออกและชำระแล้วของบริษัท ณ วันที่ </w:t>
      </w:r>
      <w:r w:rsidR="001E050E" w:rsidRPr="001E050E">
        <w:rPr>
          <w:rFonts w:asciiTheme="majorBidi" w:hAnsiTheme="majorBidi" w:cstheme="majorBidi"/>
        </w:rPr>
        <w:t>30</w:t>
      </w:r>
      <w:r w:rsidR="00460924">
        <w:rPr>
          <w:rFonts w:asciiTheme="majorBidi" w:hAnsiTheme="majorBidi" w:cstheme="majorBidi"/>
        </w:rPr>
        <w:t xml:space="preserve"> </w:t>
      </w:r>
      <w:r w:rsidR="00460924">
        <w:rPr>
          <w:rFonts w:asciiTheme="majorBidi" w:hAnsiTheme="majorBidi" w:cstheme="majorBidi" w:hint="cs"/>
          <w:cs/>
        </w:rPr>
        <w:t>มิถุนายน</w:t>
      </w:r>
      <w:r w:rsidRPr="000E72B7">
        <w:rPr>
          <w:rFonts w:asciiTheme="majorBidi" w:hAnsiTheme="majorBidi" w:cstheme="majorBidi"/>
          <w:cs/>
        </w:rPr>
        <w:t xml:space="preserve"> </w:t>
      </w:r>
      <w:r w:rsidR="001E050E" w:rsidRPr="001E050E">
        <w:rPr>
          <w:rFonts w:asciiTheme="majorBidi" w:hAnsiTheme="majorBidi" w:cstheme="majorBidi"/>
        </w:rPr>
        <w:t>2563</w:t>
      </w:r>
      <w:r w:rsidRPr="000E72B7">
        <w:rPr>
          <w:rFonts w:asciiTheme="majorBidi" w:hAnsiTheme="majorBidi" w:cstheme="majorBidi"/>
        </w:rPr>
        <w:t xml:space="preserve"> </w:t>
      </w:r>
      <w:r w:rsidRPr="000E72B7">
        <w:rPr>
          <w:rFonts w:asciiTheme="majorBidi" w:hAnsiTheme="majorBidi" w:cstheme="majorBidi"/>
          <w:i/>
          <w:iCs/>
        </w:rPr>
        <w:t>(</w:t>
      </w:r>
      <w:r w:rsidR="001E050E" w:rsidRPr="001E050E">
        <w:rPr>
          <w:rFonts w:asciiTheme="majorBidi" w:hAnsiTheme="majorBidi" w:cstheme="majorBidi"/>
          <w:i/>
          <w:iCs/>
        </w:rPr>
        <w:t>31</w:t>
      </w:r>
      <w:r w:rsidRPr="000E72B7">
        <w:rPr>
          <w:rFonts w:asciiTheme="majorBidi" w:hAnsiTheme="majorBidi" w:cstheme="majorBidi"/>
          <w:i/>
          <w:iCs/>
        </w:rPr>
        <w:t xml:space="preserve"> </w:t>
      </w:r>
      <w:r w:rsidRPr="000E72B7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1E050E" w:rsidRPr="001E050E">
        <w:rPr>
          <w:rFonts w:asciiTheme="majorBidi" w:hAnsiTheme="majorBidi" w:cstheme="majorBidi"/>
          <w:i/>
          <w:iCs/>
        </w:rPr>
        <w:t>2562</w:t>
      </w:r>
      <w:r w:rsidRPr="000E72B7">
        <w:rPr>
          <w:rFonts w:asciiTheme="majorBidi" w:hAnsiTheme="majorBidi" w:cstheme="majorBidi"/>
          <w:i/>
          <w:iCs/>
        </w:rPr>
        <w:t xml:space="preserve">: </w:t>
      </w:r>
      <w:r w:rsidRPr="000E72B7">
        <w:rPr>
          <w:rFonts w:asciiTheme="majorBidi" w:hAnsiTheme="majorBidi" w:cstheme="majorBidi"/>
          <w:i/>
          <w:iCs/>
          <w:cs/>
        </w:rPr>
        <w:t xml:space="preserve">ร้อยละ </w:t>
      </w:r>
      <w:r w:rsidR="001E050E" w:rsidRPr="001E050E">
        <w:rPr>
          <w:rFonts w:asciiTheme="majorBidi" w:hAnsiTheme="majorBidi" w:cstheme="majorBidi"/>
          <w:i/>
          <w:iCs/>
        </w:rPr>
        <w:t>70</w:t>
      </w:r>
      <w:r w:rsidRPr="000E72B7">
        <w:rPr>
          <w:rFonts w:asciiTheme="majorBidi" w:hAnsiTheme="majorBidi" w:cstheme="majorBidi"/>
          <w:i/>
          <w:iCs/>
        </w:rPr>
        <w:t>.</w:t>
      </w:r>
      <w:r w:rsidR="001E050E" w:rsidRPr="001E050E">
        <w:rPr>
          <w:rFonts w:asciiTheme="majorBidi" w:hAnsiTheme="majorBidi" w:cstheme="majorBidi"/>
          <w:i/>
          <w:iCs/>
        </w:rPr>
        <w:t>24</w:t>
      </w:r>
      <w:r w:rsidRPr="000E72B7">
        <w:rPr>
          <w:rFonts w:asciiTheme="majorBidi" w:hAnsiTheme="majorBidi" w:cstheme="majorBidi"/>
          <w:i/>
          <w:iCs/>
        </w:rPr>
        <w:t>)</w:t>
      </w:r>
    </w:p>
    <w:p w14:paraId="57398931" w14:textId="77777777" w:rsidR="004C37E0" w:rsidRPr="000E72B7" w:rsidRDefault="004C37E0" w:rsidP="000E72B7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550F1B2" w14:textId="624CF3AE" w:rsidR="004C37E0" w:rsidRPr="000E72B7" w:rsidRDefault="004C37E0" w:rsidP="000E72B7">
      <w:pPr>
        <w:pStyle w:val="Bo-Blankline"/>
        <w:ind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การผลิตและจำหน่ายกระแสไฟฟ้าและเชื้อเพลิงจากขยะ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โดยมีสถานีบริการรวม </w:t>
      </w:r>
      <w:r w:rsidR="001E050E" w:rsidRPr="001E050E">
        <w:rPr>
          <w:rFonts w:asciiTheme="majorBidi" w:hAnsiTheme="majorBidi" w:cstheme="majorBidi"/>
          <w:sz w:val="30"/>
          <w:szCs w:val="30"/>
        </w:rPr>
        <w:t>12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แห่ง</w:t>
      </w:r>
    </w:p>
    <w:p w14:paraId="1D550BCA" w14:textId="77777777" w:rsidR="0085153D" w:rsidRPr="000E72B7" w:rsidRDefault="0085153D" w:rsidP="000E72B7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62B1FADB" w14:textId="77777777" w:rsidR="007B2482" w:rsidRPr="000E72B7" w:rsidRDefault="007B2482" w:rsidP="000E72B7">
      <w:pPr>
        <w:pStyle w:val="Caption"/>
        <w:ind w:left="549" w:hanging="549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เกณฑ์การจัดทำงบการเงิน</w:t>
      </w:r>
      <w:r w:rsidR="00AA3030" w:rsidRPr="000E72B7">
        <w:rPr>
          <w:rFonts w:asciiTheme="majorBidi" w:hAnsiTheme="majorBidi" w:cstheme="majorBidi"/>
          <w:cs/>
        </w:rPr>
        <w:t>ระหว่างกาล</w:t>
      </w:r>
    </w:p>
    <w:p w14:paraId="60F17F6B" w14:textId="77777777" w:rsidR="007B2482" w:rsidRPr="000E72B7" w:rsidRDefault="007B2482" w:rsidP="000E72B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BB2203C" w14:textId="77777777" w:rsidR="00EF58C8" w:rsidRPr="000E72B7" w:rsidRDefault="00EF58C8" w:rsidP="000E72B7">
      <w:pPr>
        <w:pStyle w:val="Bo-H2Main"/>
        <w:numPr>
          <w:ilvl w:val="0"/>
          <w:numId w:val="8"/>
        </w:numPr>
        <w:tabs>
          <w:tab w:val="left" w:pos="540"/>
        </w:tabs>
        <w:spacing w:line="240" w:lineRule="auto"/>
        <w:ind w:left="630" w:hanging="630"/>
        <w:contextualSpacing w:val="0"/>
        <w:rPr>
          <w:rFonts w:asciiTheme="majorBidi" w:hAnsiTheme="majorBidi" w:cstheme="majorBidi"/>
          <w:b w:val="0"/>
          <w:bCs w:val="0"/>
        </w:rPr>
      </w:pPr>
      <w:r w:rsidRPr="000E72B7">
        <w:rPr>
          <w:rFonts w:asciiTheme="majorBidi" w:hAnsiTheme="majorBidi" w:cstheme="majorBidi"/>
          <w:b w:val="0"/>
          <w:bCs w:val="0"/>
          <w:cs/>
        </w:rPr>
        <w:t>เกณฑ์การถือปฏิบัติ</w:t>
      </w:r>
    </w:p>
    <w:p w14:paraId="6B8B7B01" w14:textId="77777777" w:rsidR="00B7732B" w:rsidRPr="000E72B7" w:rsidRDefault="00B7732B" w:rsidP="000E72B7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60FAD411" w14:textId="58FA227C" w:rsidR="000D28C6" w:rsidRPr="000E72B7" w:rsidRDefault="000D28C6" w:rsidP="000E72B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E72B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E050E" w:rsidRPr="001E050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E72B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0E72B7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</w:p>
    <w:p w14:paraId="11A67003" w14:textId="0F78D404" w:rsidR="00282D9D" w:rsidRPr="000E72B7" w:rsidRDefault="00282D9D" w:rsidP="000E72B7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296A543A" w14:textId="15BF01A2" w:rsidR="002A4B0A" w:rsidRPr="000E72B7" w:rsidRDefault="002A4B0A" w:rsidP="000E72B7">
      <w:pPr>
        <w:pStyle w:val="Ang15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E050E" w:rsidRPr="001E050E">
        <w:rPr>
          <w:rFonts w:asciiTheme="majorBidi" w:hAnsiTheme="majorBidi" w:cstheme="majorBidi"/>
        </w:rPr>
        <w:t>31</w:t>
      </w:r>
      <w:r w:rsidR="0017070C" w:rsidRPr="000E72B7">
        <w:rPr>
          <w:rFonts w:asciiTheme="majorBidi" w:hAnsiTheme="majorBidi" w:cstheme="majorBidi"/>
        </w:rPr>
        <w:t xml:space="preserve"> </w:t>
      </w:r>
      <w:r w:rsidRPr="000E72B7">
        <w:rPr>
          <w:rFonts w:asciiTheme="majorBidi" w:hAnsiTheme="majorBidi" w:cstheme="majorBidi"/>
          <w:cs/>
        </w:rPr>
        <w:t xml:space="preserve">ธันวาคม </w:t>
      </w:r>
      <w:r w:rsidR="001E050E" w:rsidRPr="001E050E">
        <w:rPr>
          <w:rFonts w:asciiTheme="majorBidi" w:hAnsiTheme="majorBidi" w:cstheme="majorBidi"/>
        </w:rPr>
        <w:t>2562</w:t>
      </w:r>
    </w:p>
    <w:p w14:paraId="6159E8A2" w14:textId="142A7D9C" w:rsidR="005B334E" w:rsidRPr="000E72B7" w:rsidRDefault="002A4B0A" w:rsidP="000E72B7">
      <w:pPr>
        <w:pStyle w:val="Ang15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lastRenderedPageBreak/>
        <w:t xml:space="preserve">กลุ่มบริษัทถือปฏิบัติตามมาตรฐานการรายงานทางการเงินกลุ่มเครื่องมือทางการเงินเป็นครั้งแรกซึ่งไม่มีผลกระทบต่องบการเงินอย่างมีสาระสำคัญ และมาตรฐานการรายงานทางการเงิน ฉบับที่ </w:t>
      </w:r>
      <w:r w:rsidR="001E050E" w:rsidRPr="001E050E">
        <w:rPr>
          <w:rFonts w:asciiTheme="majorBidi" w:hAnsiTheme="majorBidi" w:cstheme="majorBidi"/>
        </w:rPr>
        <w:t>16</w:t>
      </w:r>
      <w:r w:rsidRPr="000E72B7">
        <w:rPr>
          <w:rFonts w:asciiTheme="majorBidi" w:hAnsiTheme="majorBidi" w:cstheme="majorBidi"/>
        </w:rPr>
        <w:t xml:space="preserve"> </w:t>
      </w:r>
      <w:r w:rsidRPr="000E72B7">
        <w:rPr>
          <w:rFonts w:asciiTheme="majorBidi" w:hAnsiTheme="majorBidi" w:cstheme="majorBidi"/>
          <w:cs/>
        </w:rPr>
        <w:t xml:space="preserve">เรื่อง </w:t>
      </w:r>
      <w:r w:rsidRPr="000E72B7">
        <w:rPr>
          <w:rFonts w:asciiTheme="majorBidi" w:hAnsiTheme="majorBidi" w:cstheme="majorBidi"/>
          <w:i/>
          <w:iCs/>
          <w:cs/>
        </w:rPr>
        <w:t>สัญญาเช่า</w:t>
      </w:r>
      <w:r w:rsidRPr="000E72B7">
        <w:rPr>
          <w:rFonts w:asciiTheme="majorBidi" w:hAnsiTheme="majorBidi" w:cstheme="majorBidi"/>
          <w:cs/>
        </w:rPr>
        <w:t xml:space="preserve"> (</w:t>
      </w:r>
      <w:r w:rsidRPr="000E72B7">
        <w:rPr>
          <w:rFonts w:asciiTheme="majorBidi" w:hAnsiTheme="majorBidi" w:cstheme="majorBidi"/>
        </w:rPr>
        <w:t xml:space="preserve">TFRS </w:t>
      </w:r>
      <w:r w:rsidR="001E050E" w:rsidRPr="001E050E">
        <w:rPr>
          <w:rFonts w:asciiTheme="majorBidi" w:hAnsiTheme="majorBidi" w:cstheme="majorBidi"/>
        </w:rPr>
        <w:t>16</w:t>
      </w:r>
      <w:r w:rsidRPr="000E72B7">
        <w:rPr>
          <w:rFonts w:asciiTheme="majorBidi" w:hAnsiTheme="majorBidi" w:cstheme="majorBidi"/>
        </w:rPr>
        <w:t xml:space="preserve">) </w:t>
      </w:r>
      <w:r w:rsidRPr="000E72B7">
        <w:rPr>
          <w:rFonts w:asciiTheme="majorBidi" w:hAnsiTheme="majorBidi" w:cstheme="majorBidi"/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="001E050E" w:rsidRPr="001E050E">
        <w:rPr>
          <w:rFonts w:asciiTheme="majorBidi" w:hAnsiTheme="majorBidi" w:cstheme="majorBidi"/>
        </w:rPr>
        <w:t>3</w:t>
      </w:r>
    </w:p>
    <w:p w14:paraId="4A657DE6" w14:textId="513E6EAF" w:rsidR="00E54A0D" w:rsidRPr="00435338" w:rsidRDefault="00E54A0D" w:rsidP="000E72B7">
      <w:pPr>
        <w:pStyle w:val="Ang15"/>
        <w:rPr>
          <w:rFonts w:asciiTheme="majorBidi" w:hAnsiTheme="majorBidi" w:cstheme="majorBidi"/>
          <w:sz w:val="24"/>
          <w:szCs w:val="24"/>
        </w:rPr>
      </w:pPr>
    </w:p>
    <w:p w14:paraId="1EF262F9" w14:textId="09C60F0D" w:rsidR="0098712A" w:rsidRPr="000E72B7" w:rsidRDefault="00D70079" w:rsidP="000E72B7">
      <w:pPr>
        <w:pStyle w:val="Bo-H2Main"/>
        <w:numPr>
          <w:ilvl w:val="0"/>
          <w:numId w:val="8"/>
        </w:numPr>
        <w:tabs>
          <w:tab w:val="left" w:pos="540"/>
        </w:tabs>
        <w:spacing w:line="240" w:lineRule="auto"/>
        <w:ind w:left="630" w:hanging="630"/>
        <w:contextualSpacing w:val="0"/>
        <w:rPr>
          <w:rFonts w:asciiTheme="majorBidi" w:hAnsiTheme="majorBidi" w:cstheme="majorBidi"/>
          <w:b w:val="0"/>
          <w:bCs w:val="0"/>
        </w:rPr>
      </w:pPr>
      <w:r w:rsidRPr="000E72B7">
        <w:rPr>
          <w:rFonts w:asciiTheme="majorBidi" w:hAnsiTheme="majorBidi" w:cstheme="majorBidi"/>
          <w:b w:val="0"/>
          <w:bCs w:val="0"/>
          <w:cs/>
        </w:rPr>
        <w:t>การ</w:t>
      </w:r>
      <w:r w:rsidR="00F30368" w:rsidRPr="000E72B7">
        <w:rPr>
          <w:rFonts w:asciiTheme="majorBidi" w:hAnsiTheme="majorBidi" w:cstheme="majorBidi"/>
          <w:b w:val="0"/>
          <w:bCs w:val="0"/>
          <w:cs/>
        </w:rPr>
        <w:t>ใช้วิจารณญาณ</w:t>
      </w:r>
      <w:r w:rsidR="00EC03D0" w:rsidRPr="000E72B7">
        <w:rPr>
          <w:rFonts w:asciiTheme="majorBidi" w:hAnsiTheme="majorBidi" w:cstheme="majorBidi"/>
          <w:b w:val="0"/>
          <w:bCs w:val="0"/>
          <w:cs/>
        </w:rPr>
        <w:t>และ</w:t>
      </w:r>
      <w:r w:rsidR="00F30368" w:rsidRPr="000E72B7">
        <w:rPr>
          <w:rFonts w:asciiTheme="majorBidi" w:hAnsiTheme="majorBidi" w:cstheme="majorBidi"/>
          <w:b w:val="0"/>
          <w:bCs w:val="0"/>
          <w:cs/>
        </w:rPr>
        <w:t>การประมาณการ</w:t>
      </w:r>
    </w:p>
    <w:p w14:paraId="53CB9B4F" w14:textId="505B1DE9" w:rsidR="005C6BB7" w:rsidRPr="00435338" w:rsidRDefault="005C6BB7" w:rsidP="000E72B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29761DD" w14:textId="47CB17FD" w:rsidR="004513E8" w:rsidRPr="000E72B7" w:rsidRDefault="004513E8" w:rsidP="000E72B7">
      <w:pPr>
        <w:pStyle w:val="Ang15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1E050E" w:rsidRPr="001E050E">
        <w:rPr>
          <w:rFonts w:asciiTheme="majorBidi" w:hAnsiTheme="majorBidi" w:cstheme="majorBidi"/>
        </w:rPr>
        <w:t>31</w:t>
      </w:r>
      <w:r w:rsidRPr="000E72B7">
        <w:rPr>
          <w:rFonts w:asciiTheme="majorBidi" w:hAnsiTheme="majorBidi" w:cstheme="majorBidi"/>
        </w:rPr>
        <w:t xml:space="preserve"> </w:t>
      </w:r>
      <w:r w:rsidRPr="000E72B7">
        <w:rPr>
          <w:rFonts w:asciiTheme="majorBidi" w:hAnsiTheme="majorBidi" w:cstheme="majorBidi"/>
          <w:cs/>
        </w:rPr>
        <w:t xml:space="preserve">ธันวาคม </w:t>
      </w:r>
      <w:r w:rsidR="001E050E" w:rsidRPr="001E050E">
        <w:rPr>
          <w:rFonts w:asciiTheme="majorBidi" w:hAnsiTheme="majorBidi" w:cstheme="majorBidi"/>
        </w:rPr>
        <w:t>2562</w:t>
      </w:r>
    </w:p>
    <w:p w14:paraId="60FD865A" w14:textId="096515DA" w:rsidR="00D00D75" w:rsidRPr="000E72B7" w:rsidRDefault="00D00D75" w:rsidP="000E72B7">
      <w:pPr>
        <w:pStyle w:val="Bo-Blankline"/>
        <w:ind w:right="18"/>
        <w:rPr>
          <w:rFonts w:asciiTheme="majorBidi" w:hAnsiTheme="majorBidi" w:cstheme="majorBidi"/>
          <w:sz w:val="30"/>
          <w:szCs w:val="30"/>
        </w:rPr>
      </w:pPr>
    </w:p>
    <w:p w14:paraId="7918122B" w14:textId="77777777" w:rsidR="00D00D75" w:rsidRPr="000E72B7" w:rsidRDefault="00D00D75" w:rsidP="000E72B7">
      <w:pPr>
        <w:pStyle w:val="Caption"/>
        <w:ind w:right="18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การเปลี่ยนแปลงนโยบายการบัญชี</w:t>
      </w:r>
    </w:p>
    <w:p w14:paraId="2B7DF5E8" w14:textId="5C6E8C30" w:rsidR="00D00D75" w:rsidRPr="00435338" w:rsidRDefault="00435338" w:rsidP="000E72B7">
      <w:pPr>
        <w:pStyle w:val="Bo-Blanklin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</w:p>
    <w:p w14:paraId="1C9DCB9A" w14:textId="7A647B4B" w:rsidR="00D577FE" w:rsidRPr="000E72B7" w:rsidRDefault="00D577FE" w:rsidP="000E72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cyan"/>
        </w:rPr>
      </w:pPr>
      <w:r w:rsidRPr="000E72B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1E050E" w:rsidRPr="001E050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lang w:val="en-GB"/>
        </w:rPr>
        <w:t>16</w:t>
      </w:r>
      <w:r w:rsidRPr="000E72B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C988AB1" w14:textId="77777777" w:rsidR="00D577FE" w:rsidRPr="00435338" w:rsidRDefault="00D577FE" w:rsidP="000E72B7">
      <w:pPr>
        <w:pStyle w:val="Bo-Blankline"/>
        <w:rPr>
          <w:rFonts w:asciiTheme="majorBidi" w:hAnsiTheme="majorBidi" w:cstheme="majorBidi"/>
          <w:sz w:val="24"/>
          <w:szCs w:val="24"/>
        </w:rPr>
      </w:pPr>
    </w:p>
    <w:p w14:paraId="330D8789" w14:textId="422B3BFD" w:rsidR="00D577FE" w:rsidRPr="000E72B7" w:rsidRDefault="00D577FE" w:rsidP="000E72B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1E050E" w:rsidRPr="001E050E">
        <w:rPr>
          <w:rFonts w:asciiTheme="majorBidi" w:hAnsiTheme="majorBidi" w:cstheme="majorBidi"/>
          <w:sz w:val="30"/>
          <w:szCs w:val="30"/>
        </w:rPr>
        <w:t>1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E050E" w:rsidRPr="001E050E">
        <w:rPr>
          <w:rFonts w:asciiTheme="majorBidi" w:hAnsiTheme="majorBidi" w:cstheme="majorBidi"/>
          <w:sz w:val="30"/>
          <w:szCs w:val="30"/>
        </w:rPr>
        <w:t>2563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0E72B7">
        <w:rPr>
          <w:rFonts w:asciiTheme="majorBidi" w:hAnsiTheme="majorBidi" w:cstheme="majorBidi"/>
          <w:sz w:val="30"/>
          <w:szCs w:val="30"/>
        </w:rPr>
        <w:t xml:space="preserve">TFRS </w:t>
      </w:r>
      <w:r w:rsidR="001E050E" w:rsidRPr="001E050E">
        <w:rPr>
          <w:rFonts w:asciiTheme="majorBidi" w:hAnsiTheme="majorBidi" w:cstheme="majorBidi"/>
          <w:sz w:val="30"/>
          <w:szCs w:val="30"/>
        </w:rPr>
        <w:t>16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1E050E" w:rsidRPr="001E050E">
        <w:rPr>
          <w:rFonts w:asciiTheme="majorBidi" w:hAnsiTheme="majorBidi" w:cstheme="majorBidi"/>
          <w:sz w:val="30"/>
          <w:szCs w:val="30"/>
        </w:rPr>
        <w:t>17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เรื่อง สัญญาเช่า </w:t>
      </w:r>
      <w:r w:rsidRPr="000E72B7">
        <w:rPr>
          <w:rFonts w:asciiTheme="majorBidi" w:hAnsiTheme="majorBidi" w:cstheme="majorBidi"/>
          <w:sz w:val="30"/>
          <w:szCs w:val="30"/>
        </w:rPr>
        <w:t xml:space="preserve">(TAS </w:t>
      </w:r>
      <w:r w:rsidR="001E050E" w:rsidRPr="001E050E">
        <w:rPr>
          <w:rFonts w:asciiTheme="majorBidi" w:hAnsiTheme="majorBidi" w:cstheme="majorBidi"/>
          <w:sz w:val="30"/>
          <w:szCs w:val="30"/>
        </w:rPr>
        <w:t>17</w:t>
      </w:r>
      <w:r w:rsidRPr="000E72B7">
        <w:rPr>
          <w:rFonts w:asciiTheme="majorBidi" w:hAnsiTheme="majorBidi" w:cstheme="majorBidi"/>
          <w:sz w:val="30"/>
          <w:szCs w:val="30"/>
        </w:rPr>
        <w:t xml:space="preserve">)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1E050E" w:rsidRPr="001E050E">
        <w:rPr>
          <w:rFonts w:asciiTheme="majorBidi" w:hAnsiTheme="majorBidi" w:cstheme="majorBidi"/>
          <w:sz w:val="30"/>
          <w:szCs w:val="30"/>
        </w:rPr>
        <w:t>4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เรื่อง การประเมินว่าข้อตกลงประกอบด้วยสัญญาเช่าหรือไม่ </w:t>
      </w:r>
      <w:r w:rsidRPr="000E72B7">
        <w:rPr>
          <w:rFonts w:asciiTheme="majorBidi" w:hAnsiTheme="majorBidi" w:cstheme="majorBidi"/>
          <w:sz w:val="30"/>
          <w:szCs w:val="30"/>
        </w:rPr>
        <w:t xml:space="preserve">(TFRIC </w:t>
      </w:r>
      <w:r w:rsidR="001E050E" w:rsidRPr="001E050E">
        <w:rPr>
          <w:rFonts w:asciiTheme="majorBidi" w:hAnsiTheme="majorBidi" w:cstheme="majorBidi"/>
          <w:sz w:val="30"/>
          <w:szCs w:val="30"/>
        </w:rPr>
        <w:t>4</w:t>
      </w:r>
      <w:r w:rsidRPr="000E72B7">
        <w:rPr>
          <w:rFonts w:asciiTheme="majorBidi" w:hAnsiTheme="majorBidi" w:cstheme="majorBidi"/>
          <w:sz w:val="30"/>
          <w:szCs w:val="30"/>
        </w:rPr>
        <w:t xml:space="preserve">)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0E72B7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156784" w14:textId="77777777" w:rsidR="00D577FE" w:rsidRPr="00435338" w:rsidRDefault="00D577FE" w:rsidP="000E72B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0F724" w14:textId="57BD99D2" w:rsidR="00265472" w:rsidRPr="000E72B7" w:rsidRDefault="00D577FE" w:rsidP="000E72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  <w:lang w:val="en-GB" w:eastAsia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TFRS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 </w:t>
      </w:r>
      <w:r w:rsidR="001E050E" w:rsidRPr="001E050E">
        <w:rPr>
          <w:rFonts w:asciiTheme="majorBidi" w:hAnsiTheme="majorBidi" w:cstheme="majorBidi"/>
          <w:sz w:val="30"/>
          <w:szCs w:val="30"/>
          <w:lang w:val="en-GB" w:eastAsia="en-US"/>
        </w:rPr>
        <w:t>16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กลุ่มบริษัท</w:t>
      </w:r>
      <w:r w:rsidR="00AD0797"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(Transaction price)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ณ วันที่</w:t>
      </w:r>
      <w:r w:rsidR="0099721B"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 </w:t>
      </w:r>
      <w:r w:rsidR="001E050E" w:rsidRPr="001E050E">
        <w:rPr>
          <w:rFonts w:asciiTheme="majorBidi" w:hAnsiTheme="majorBidi" w:cstheme="majorBidi"/>
          <w:sz w:val="30"/>
          <w:szCs w:val="30"/>
          <w:lang w:val="en-GB" w:eastAsia="en-US"/>
        </w:rPr>
        <w:t>1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มกราคม </w:t>
      </w:r>
      <w:r w:rsidR="001E050E" w:rsidRPr="001E050E">
        <w:rPr>
          <w:rFonts w:asciiTheme="majorBidi" w:hAnsiTheme="majorBidi" w:cstheme="majorBidi"/>
          <w:sz w:val="30"/>
          <w:szCs w:val="30"/>
          <w:lang w:val="en-GB" w:eastAsia="en-US"/>
        </w:rPr>
        <w:t>2563</w:t>
      </w:r>
      <w:r w:rsidR="00AD0797"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FC026C7" w14:textId="215E4F6A" w:rsidR="00265472" w:rsidRPr="00435338" w:rsidRDefault="00265472" w:rsidP="000E72B7">
      <w:pPr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4D24BCA" w14:textId="0CFFEA3C" w:rsidR="00D577FE" w:rsidRPr="000E72B7" w:rsidRDefault="00D577FE" w:rsidP="000E72B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 xml:space="preserve">ในการปฏิบัติในช่วงเปลี่ยนแปลงกลุ่มบริษัทได้เลือกใช้ข้อยกเว้นต่อไปนี้ </w:t>
      </w:r>
    </w:p>
    <w:p w14:paraId="5A8FEF93" w14:textId="77777777" w:rsidR="00AD0797" w:rsidRPr="00435338" w:rsidRDefault="00AD0797" w:rsidP="000E72B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0C4B6F" w14:textId="68C8A3FC" w:rsidR="00D577FE" w:rsidRPr="000E72B7" w:rsidRDefault="00D577FE" w:rsidP="000E72B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00" w:hanging="22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ใช้ข้อเท็จจริงที่ทราบภายหลังในการกำหนดอายุสัญญาเช่า 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</w:p>
    <w:p w14:paraId="05B6A849" w14:textId="67679DDE" w:rsidR="00D577FE" w:rsidRPr="000E72B7" w:rsidRDefault="00D577FE" w:rsidP="000E72B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00" w:hanging="22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3E0B2F"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และ</w:t>
      </w:r>
    </w:p>
    <w:p w14:paraId="23814668" w14:textId="17EA0D1A" w:rsidR="00235697" w:rsidRPr="000E72B7" w:rsidRDefault="00D577FE" w:rsidP="000E72B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00" w:hanging="22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ไม่รวมต้นทุนทางตรงเริ่มแรกในการวัดมูลค่าสินทรัพย์สิทธิการใช้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</w:p>
    <w:p w14:paraId="09055585" w14:textId="77777777" w:rsidR="00235697" w:rsidRPr="000E72B7" w:rsidRDefault="00235697" w:rsidP="000E72B7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350"/>
      </w:tblGrid>
      <w:tr w:rsidR="00D577FE" w:rsidRPr="000E72B7" w14:paraId="5DAFCA45" w14:textId="77777777" w:rsidTr="00F24813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33BD0100" w14:textId="14AADD55" w:rsidR="00D577FE" w:rsidRPr="000E72B7" w:rsidRDefault="00D577FE" w:rsidP="000E72B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 xml:space="preserve">ผลกระทบจากการถือปฏิบัติตาม </w:t>
            </w:r>
            <w:r w:rsidRPr="000E72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1E050E" w:rsidRPr="001E0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C3676" w14:textId="0965C262" w:rsidR="00D577FE" w:rsidRPr="000E72B7" w:rsidRDefault="00D577FE" w:rsidP="000E72B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22486D" w14:textId="77777777" w:rsidR="00D577FE" w:rsidRPr="000E72B7" w:rsidRDefault="00D577FE" w:rsidP="000E72B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41454E" w14:textId="77777777" w:rsidR="00D577FE" w:rsidRPr="000E72B7" w:rsidRDefault="00D577FE" w:rsidP="000E72B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600C94A8" w14:textId="4511EB6E" w:rsidR="00D577FE" w:rsidRPr="000E72B7" w:rsidRDefault="00D577FE" w:rsidP="000E72B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D577FE" w:rsidRPr="000E72B7" w14:paraId="1084E856" w14:textId="77777777" w:rsidTr="00F24813">
        <w:trPr>
          <w:cantSplit/>
          <w:trHeight w:val="20"/>
          <w:tblHeader/>
        </w:trPr>
        <w:tc>
          <w:tcPr>
            <w:tcW w:w="6210" w:type="dxa"/>
            <w:shd w:val="clear" w:color="auto" w:fill="auto"/>
          </w:tcPr>
          <w:p w14:paraId="3BEF9FB8" w14:textId="77777777" w:rsidR="00D577FE" w:rsidRPr="000E72B7" w:rsidRDefault="00D577FE" w:rsidP="000E72B7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2CF29D6" w14:textId="77777777" w:rsidR="00D577FE" w:rsidRPr="000E72B7" w:rsidRDefault="00D577FE" w:rsidP="000E72B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77FE" w:rsidRPr="000E72B7" w14:paraId="680806C9" w14:textId="77777777" w:rsidTr="00F24813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55D1ECCE" w14:textId="7FB28269" w:rsidR="00D577FE" w:rsidRPr="000E72B7" w:rsidRDefault="00D577FE" w:rsidP="000E72B7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71767233" w14:textId="77777777" w:rsidR="00D577FE" w:rsidRPr="000E72B7" w:rsidRDefault="00D577FE" w:rsidP="000E72B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577FE" w:rsidRPr="000E72B7" w14:paraId="2208EF49" w14:textId="77777777" w:rsidTr="00F24813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16F93B64" w14:textId="424F5342" w:rsidR="00D577FE" w:rsidRPr="000E72B7" w:rsidRDefault="00265472" w:rsidP="000E72B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="00F24813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83428" w14:textId="32D6BFFA" w:rsidR="00D577FE" w:rsidRPr="000E72B7" w:rsidRDefault="001E050E" w:rsidP="000E72B7">
            <w:pPr>
              <w:tabs>
                <w:tab w:val="decimal" w:pos="118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642</w:t>
            </w:r>
            <w:r w:rsidR="00F24813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A5D1A7" w14:textId="77777777" w:rsidR="00D577FE" w:rsidRPr="000E72B7" w:rsidRDefault="00D577FE" w:rsidP="000E72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68B588" w14:textId="2FE20B8B" w:rsidR="00D577FE" w:rsidRPr="000E72B7" w:rsidRDefault="001E050E" w:rsidP="000E72B7">
            <w:pPr>
              <w:tabs>
                <w:tab w:val="decimal" w:pos="109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642</w:t>
            </w:r>
            <w:r w:rsidR="00F24813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D577FE" w:rsidRPr="000E72B7" w14:paraId="2A77679E" w14:textId="77777777" w:rsidTr="00F24813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5F5BFFAD" w14:textId="53DDDEB8" w:rsidR="00D577FE" w:rsidRPr="000E72B7" w:rsidRDefault="00F24813" w:rsidP="000E72B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เงินทดรองจ่ายแก่กิจการที่เกี่ยวข้องกันลดลง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C73E0" w14:textId="52DE5AE3" w:rsidR="00D577FE" w:rsidRPr="000E72B7" w:rsidRDefault="00F24813" w:rsidP="000E72B7">
            <w:pPr>
              <w:tabs>
                <w:tab w:val="decimal" w:pos="118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964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6A64505" w14:textId="77777777" w:rsidR="00D577FE" w:rsidRPr="000E72B7" w:rsidRDefault="00D577FE" w:rsidP="000E72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B2B930" w14:textId="500B4725" w:rsidR="00D577FE" w:rsidRPr="000E72B7" w:rsidRDefault="00F24813" w:rsidP="000E72B7">
            <w:pPr>
              <w:tabs>
                <w:tab w:val="decimal" w:pos="109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964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577FE" w:rsidRPr="000E72B7" w14:paraId="71EFD09D" w14:textId="77777777" w:rsidTr="00F24813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41CED192" w14:textId="77777777" w:rsidR="00D577FE" w:rsidRPr="000E72B7" w:rsidRDefault="00D577FE" w:rsidP="000E72B7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A9838" w14:textId="50D64E28" w:rsidR="00D577FE" w:rsidRPr="000E72B7" w:rsidRDefault="00F24813" w:rsidP="000E72B7">
            <w:pPr>
              <w:tabs>
                <w:tab w:val="decimal" w:pos="118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629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BE6F70" w14:textId="77777777" w:rsidR="00D577FE" w:rsidRPr="000E72B7" w:rsidRDefault="00D577FE" w:rsidP="000E72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C60663" w14:textId="1E69C95C" w:rsidR="00D577FE" w:rsidRPr="000E72B7" w:rsidRDefault="00F24813" w:rsidP="000E72B7">
            <w:pPr>
              <w:tabs>
                <w:tab w:val="decimal" w:pos="109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629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037AA4EC" w14:textId="2DF5B159" w:rsidR="00AA5982" w:rsidRPr="000E72B7" w:rsidRDefault="00AA5982" w:rsidP="000E72B7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350"/>
      </w:tblGrid>
      <w:tr w:rsidR="00D577FE" w:rsidRPr="000E72B7" w14:paraId="691B6B56" w14:textId="77777777" w:rsidTr="002D031F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6B7F54C4" w14:textId="282E4D1D" w:rsidR="00D577FE" w:rsidRPr="000E72B7" w:rsidRDefault="00D577FE" w:rsidP="000E72B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E3D685" w14:textId="23A79AF7" w:rsidR="00D577FE" w:rsidRPr="000E72B7" w:rsidRDefault="00D577FE" w:rsidP="000E72B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A974C5" w14:textId="77777777" w:rsidR="00D577FE" w:rsidRPr="000E72B7" w:rsidRDefault="00D577FE" w:rsidP="000E72B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F19C34" w14:textId="77777777" w:rsidR="00D577FE" w:rsidRPr="000E72B7" w:rsidRDefault="00D577FE" w:rsidP="000E72B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300273A6" w14:textId="0875A0D4" w:rsidR="00D577FE" w:rsidRPr="000E72B7" w:rsidRDefault="00D577FE" w:rsidP="000E72B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D577FE" w:rsidRPr="000E72B7" w14:paraId="4E5B7E51" w14:textId="77777777" w:rsidTr="002D031F">
        <w:trPr>
          <w:cantSplit/>
          <w:trHeight w:val="20"/>
          <w:tblHeader/>
        </w:trPr>
        <w:tc>
          <w:tcPr>
            <w:tcW w:w="6210" w:type="dxa"/>
            <w:shd w:val="clear" w:color="auto" w:fill="auto"/>
          </w:tcPr>
          <w:p w14:paraId="5BF1BFBF" w14:textId="77777777" w:rsidR="00D577FE" w:rsidRPr="000E72B7" w:rsidRDefault="00D577FE" w:rsidP="000E72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6455E5BD" w14:textId="77777777" w:rsidR="00D577FE" w:rsidRPr="000E72B7" w:rsidRDefault="00D577FE" w:rsidP="000E72B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69A2" w:rsidRPr="000E72B7" w14:paraId="6C91FD99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2709D087" w14:textId="5E4AC9FC" w:rsidR="006E69A2" w:rsidRPr="000E72B7" w:rsidRDefault="006E69A2" w:rsidP="000E72B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1A27C" w14:textId="554DD358" w:rsidR="006E69A2" w:rsidRPr="000E72B7" w:rsidRDefault="001E050E" w:rsidP="000E72B7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866</w:t>
            </w:r>
            <w:r w:rsidR="006E69A2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1347E9" w14:textId="77777777" w:rsidR="006E69A2" w:rsidRPr="000E72B7" w:rsidRDefault="006E69A2" w:rsidP="000E72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BA9FD2" w14:textId="2E9932B3" w:rsidR="006E69A2" w:rsidRPr="000E72B7" w:rsidRDefault="001E050E" w:rsidP="000E72B7">
            <w:pPr>
              <w:tabs>
                <w:tab w:val="decimal" w:pos="111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866</w:t>
            </w:r>
            <w:r w:rsidR="006E69A2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</w:tr>
      <w:tr w:rsidR="006E69A2" w:rsidRPr="000E72B7" w14:paraId="226A93D9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48E0346D" w14:textId="62A68265" w:rsidR="006E69A2" w:rsidRPr="000E72B7" w:rsidRDefault="006E69A2" w:rsidP="000E72B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สัญญาบริการที่ไม่เข้าเงื่อนไข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80A38" w14:textId="654162A1" w:rsidR="006E69A2" w:rsidRPr="000E72B7" w:rsidRDefault="006E69A2" w:rsidP="000E72B7">
            <w:pPr>
              <w:tabs>
                <w:tab w:val="decimal" w:pos="126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CF144" w14:textId="77777777" w:rsidR="006E69A2" w:rsidRPr="000E72B7" w:rsidRDefault="006E69A2" w:rsidP="000E72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809F43" w14:textId="5ABE3062" w:rsidR="006E69A2" w:rsidRPr="000E72B7" w:rsidRDefault="006E69A2" w:rsidP="000E72B7">
            <w:pPr>
              <w:tabs>
                <w:tab w:val="decimal" w:pos="111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24E55" w:rsidRPr="000E72B7" w14:paraId="04E98C59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7CC7DEE3" w14:textId="207B461F" w:rsidR="00F24E55" w:rsidRPr="000E72B7" w:rsidRDefault="00B20EC9" w:rsidP="000E72B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สิทธิในการเลือกขยายอายุสัญญาเช่า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EA846" w14:textId="4A22446F" w:rsidR="00F24E55" w:rsidRPr="000E72B7" w:rsidRDefault="001E050E" w:rsidP="000E72B7">
            <w:pPr>
              <w:tabs>
                <w:tab w:val="decimal" w:pos="126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F24E55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A3802" w14:textId="77777777" w:rsidR="00F24E55" w:rsidRPr="000E72B7" w:rsidRDefault="00F24E55" w:rsidP="000E72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536F80" w14:textId="10FF1BEF" w:rsidR="00F24E55" w:rsidRPr="000E72B7" w:rsidRDefault="001E050E" w:rsidP="000E72B7">
            <w:pPr>
              <w:tabs>
                <w:tab w:val="decimal" w:pos="111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F24E55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  <w:tr w:rsidR="00E20D9F" w:rsidRPr="000E72B7" w14:paraId="5D5C6C07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03F6CF70" w14:textId="77777777" w:rsidR="00E20D9F" w:rsidRPr="000E72B7" w:rsidRDefault="00E20D9F" w:rsidP="000E72B7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09F21" w14:textId="55E54746" w:rsidR="00E20D9F" w:rsidRPr="000E72B7" w:rsidRDefault="001E050E" w:rsidP="000E72B7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24E55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001</w:t>
            </w:r>
            <w:r w:rsidR="00F24E55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658B9C" w14:textId="77777777" w:rsidR="00E20D9F" w:rsidRPr="000E72B7" w:rsidRDefault="00E20D9F" w:rsidP="000E72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99240" w14:textId="1AB76E0C" w:rsidR="00E20D9F" w:rsidRPr="000E72B7" w:rsidRDefault="001E050E" w:rsidP="000E72B7">
            <w:pPr>
              <w:pStyle w:val="acctfourfigures"/>
              <w:tabs>
                <w:tab w:val="clear" w:pos="765"/>
                <w:tab w:val="decimal" w:pos="111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24E55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001</w:t>
            </w:r>
            <w:r w:rsidR="00F24E55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</w:tr>
      <w:tr w:rsidR="00E20D9F" w:rsidRPr="000E72B7" w14:paraId="1185DE86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3DA92D06" w14:textId="77777777" w:rsidR="00E20D9F" w:rsidRPr="000E72B7" w:rsidRDefault="00E20D9F" w:rsidP="000E72B7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1E3108E9" w14:textId="1088A862" w:rsidR="00E20D9F" w:rsidRPr="000E72B7" w:rsidRDefault="00E20D9F" w:rsidP="000E72B7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FA24B" w14:textId="1320EF65" w:rsidR="00E20D9F" w:rsidRPr="000E72B7" w:rsidRDefault="001E050E" w:rsidP="000E72B7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629</w:t>
            </w:r>
            <w:r w:rsidR="00E20D9F" w:rsidRPr="000E72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71F44E" w14:textId="77777777" w:rsidR="00E20D9F" w:rsidRPr="000E72B7" w:rsidRDefault="00E20D9F" w:rsidP="000E72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6451A" w14:textId="3BF22BEA" w:rsidR="00E20D9F" w:rsidRPr="000E72B7" w:rsidRDefault="001E050E" w:rsidP="000E72B7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629</w:t>
            </w:r>
            <w:r w:rsidR="00E20D9F" w:rsidRPr="000E72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  <w:tr w:rsidR="00E20D9F" w:rsidRPr="000E72B7" w14:paraId="31B70CD0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57B6799E" w14:textId="42F66312" w:rsidR="00E20D9F" w:rsidRPr="000E72B7" w:rsidRDefault="00E20D9F" w:rsidP="000E72B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0E64926B" w14:textId="1ABD6BC7" w:rsidR="00E20D9F" w:rsidRPr="000E72B7" w:rsidRDefault="00E20D9F" w:rsidP="000E72B7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51DB8D" w14:textId="77777777" w:rsidR="00E20D9F" w:rsidRPr="000E72B7" w:rsidRDefault="00E20D9F" w:rsidP="000E72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609168" w14:textId="094B9F7C" w:rsidR="00E20D9F" w:rsidRPr="000E72B7" w:rsidRDefault="00E20D9F" w:rsidP="000E72B7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D9F" w:rsidRPr="000E72B7" w14:paraId="03AF12F3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56734CB8" w14:textId="156499CD" w:rsidR="00E20D9F" w:rsidRPr="000E72B7" w:rsidRDefault="00E20D9F" w:rsidP="000E72B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321C9" w14:textId="08341B82" w:rsidR="00E20D9F" w:rsidRPr="000E72B7" w:rsidRDefault="001E050E" w:rsidP="000E72B7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  <w:r w:rsidR="00E20D9F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462</w:t>
            </w:r>
          </w:p>
        </w:tc>
        <w:tc>
          <w:tcPr>
            <w:tcW w:w="180" w:type="dxa"/>
            <w:shd w:val="clear" w:color="auto" w:fill="auto"/>
          </w:tcPr>
          <w:p w14:paraId="3043E7EC" w14:textId="77777777" w:rsidR="00E20D9F" w:rsidRPr="000E72B7" w:rsidRDefault="00E20D9F" w:rsidP="000E72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522A6" w14:textId="4A7374D7" w:rsidR="00E20D9F" w:rsidRPr="000E72B7" w:rsidRDefault="001E050E" w:rsidP="000E72B7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  <w:r w:rsidR="00E20D9F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462</w:t>
            </w:r>
          </w:p>
        </w:tc>
      </w:tr>
      <w:tr w:rsidR="00E20D9F" w:rsidRPr="000E72B7" w14:paraId="574502A5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6E76A32E" w14:textId="0C6B2B04" w:rsidR="00E20D9F" w:rsidRPr="000E72B7" w:rsidRDefault="00E20D9F" w:rsidP="000E7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F10AC" w14:textId="6643EEE6" w:rsidR="00E20D9F" w:rsidRPr="000E72B7" w:rsidRDefault="001E050E" w:rsidP="000E72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20D9F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520F8527" w14:textId="77777777" w:rsidR="00E20D9F" w:rsidRPr="000E72B7" w:rsidRDefault="00E20D9F" w:rsidP="000E72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40DDF" w14:textId="066C7336" w:rsidR="00E20D9F" w:rsidRPr="000E72B7" w:rsidRDefault="001E050E" w:rsidP="000E72B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20D9F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0D835D98" w14:textId="77777777" w:rsidR="00D577FE" w:rsidRPr="000E72B7" w:rsidRDefault="00D577FE" w:rsidP="000E72B7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AA480B" w14:textId="1A441AEE" w:rsidR="007A1655" w:rsidRPr="000E72B7" w:rsidRDefault="00D577FE" w:rsidP="000E72B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C76888" w:rsidRPr="000E72B7">
        <w:rPr>
          <w:rFonts w:asciiTheme="majorBidi" w:hAnsiTheme="majorBidi" w:cstheme="majorBidi"/>
          <w:sz w:val="30"/>
          <w:szCs w:val="30"/>
          <w:cs/>
        </w:rPr>
        <w:t>พลังงานและสาธารณูปโภค</w:t>
      </w:r>
      <w:r w:rsidRPr="000E72B7">
        <w:rPr>
          <w:rFonts w:asciiTheme="majorBidi" w:hAnsiTheme="majorBidi" w:cstheme="majorBidi"/>
          <w:sz w:val="30"/>
          <w:szCs w:val="30"/>
          <w:cs/>
        </w:rPr>
        <w:t>และส่วนงาน</w:t>
      </w:r>
      <w:r w:rsidR="00C76888" w:rsidRPr="000E72B7">
        <w:rPr>
          <w:rFonts w:asciiTheme="majorBidi" w:hAnsiTheme="majorBidi" w:cstheme="majorBidi"/>
          <w:sz w:val="30"/>
          <w:szCs w:val="30"/>
          <w:cs/>
        </w:rPr>
        <w:t>สถานีบริการน้ำมัน</w:t>
      </w:r>
      <w:r w:rsidR="002D031F" w:rsidRPr="000E72B7">
        <w:rPr>
          <w:rFonts w:asciiTheme="majorBidi" w:hAnsiTheme="majorBidi" w:cstheme="majorBidi"/>
          <w:sz w:val="30"/>
          <w:szCs w:val="30"/>
          <w:cs/>
        </w:rPr>
        <w:t>และ</w:t>
      </w:r>
      <w:r w:rsidR="00C76888" w:rsidRPr="000E72B7">
        <w:rPr>
          <w:rFonts w:asciiTheme="majorBidi" w:hAnsiTheme="majorBidi" w:cstheme="majorBidi"/>
          <w:sz w:val="30"/>
          <w:szCs w:val="30"/>
          <w:cs/>
        </w:rPr>
        <w:t>แก๊ส</w:t>
      </w:r>
      <w:r w:rsidR="00656355"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41C9E059" w14:textId="77777777" w:rsidR="007A1655" w:rsidRPr="000E72B7" w:rsidRDefault="007A1655" w:rsidP="000E72B7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63C9D6" w14:textId="77777777" w:rsidR="007B2482" w:rsidRPr="000E72B7" w:rsidRDefault="0000702A" w:rsidP="000E72B7">
      <w:pPr>
        <w:pStyle w:val="Caption"/>
        <w:rPr>
          <w:rFonts w:asciiTheme="majorBidi" w:hAnsiTheme="majorBidi" w:cstheme="majorBidi"/>
          <w:cs/>
        </w:rPr>
      </w:pPr>
      <w:r w:rsidRPr="000E72B7">
        <w:rPr>
          <w:rFonts w:asciiTheme="majorBidi" w:hAnsiTheme="majorBidi" w:cstheme="majorBidi"/>
          <w:cs/>
        </w:rPr>
        <w:lastRenderedPageBreak/>
        <w:t>บุคคลหรือ</w:t>
      </w:r>
      <w:r w:rsidR="007B2482" w:rsidRPr="000E72B7">
        <w:rPr>
          <w:rFonts w:asciiTheme="majorBidi" w:hAnsiTheme="majorBidi" w:cstheme="majorBidi"/>
          <w:cs/>
        </w:rPr>
        <w:t>กิจการที่เกี่ยวข้องกัน</w:t>
      </w:r>
    </w:p>
    <w:p w14:paraId="1F42FC6C" w14:textId="77777777" w:rsidR="00CF2B36" w:rsidRPr="000E72B7" w:rsidRDefault="00CF2B36" w:rsidP="000E72B7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7DA815D" w14:textId="77777777" w:rsidR="00011750" w:rsidRPr="000E72B7" w:rsidRDefault="00011750" w:rsidP="000E72B7">
      <w:pPr>
        <w:spacing w:line="240" w:lineRule="auto"/>
        <w:ind w:left="540"/>
        <w:jc w:val="thaiDistribute"/>
        <w:rPr>
          <w:rFonts w:asciiTheme="majorBidi" w:hAnsiTheme="majorBidi" w:cstheme="majorBidi"/>
          <w:b/>
          <w:spacing w:val="10"/>
          <w:sz w:val="30"/>
          <w:szCs w:val="30"/>
        </w:rPr>
      </w:pPr>
      <w:r w:rsidRPr="000E72B7">
        <w:rPr>
          <w:rFonts w:asciiTheme="majorBidi" w:hAnsiTheme="majorBidi" w:cstheme="majorBidi"/>
          <w:b/>
          <w:spacing w:val="10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44A1CD96" w14:textId="77777777" w:rsidR="005950A8" w:rsidRPr="000E72B7" w:rsidRDefault="005950A8" w:rsidP="000E72B7">
      <w:pPr>
        <w:pStyle w:val="Bo-Blankline"/>
        <w:ind w:left="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54"/>
        <w:gridCol w:w="3906"/>
      </w:tblGrid>
      <w:tr w:rsidR="002244ED" w:rsidRPr="000E72B7" w14:paraId="0DD8A9FB" w14:textId="77777777" w:rsidTr="00761E12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0E58D68D" w14:textId="77777777" w:rsidR="002244ED" w:rsidRPr="000E72B7" w:rsidRDefault="00086B7B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2244ED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54" w:type="dxa"/>
            <w:shd w:val="clear" w:color="auto" w:fill="auto"/>
          </w:tcPr>
          <w:p w14:paraId="0F197736" w14:textId="77777777" w:rsidR="00761E12" w:rsidRPr="000E72B7" w:rsidRDefault="002244ED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012B97A6" w14:textId="179375C3" w:rsidR="002244ED" w:rsidRPr="000E72B7" w:rsidRDefault="002244ED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0065662B" w14:textId="77777777" w:rsidR="002244ED" w:rsidRPr="000E72B7" w:rsidRDefault="002244ED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06" w:type="dxa"/>
            <w:shd w:val="clear" w:color="auto" w:fill="auto"/>
          </w:tcPr>
          <w:p w14:paraId="4D0D2F34" w14:textId="77777777" w:rsidR="002244ED" w:rsidRPr="000E72B7" w:rsidRDefault="002244ED" w:rsidP="000E72B7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244ED" w:rsidRPr="000E72B7" w14:paraId="073A0CB7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4BFDC638" w14:textId="77777777" w:rsidR="002244ED" w:rsidRPr="000E72B7" w:rsidRDefault="002244ED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4" w:type="dxa"/>
            <w:shd w:val="clear" w:color="auto" w:fill="auto"/>
          </w:tcPr>
          <w:p w14:paraId="61AA297C" w14:textId="77777777" w:rsidR="002244ED" w:rsidRPr="000E72B7" w:rsidRDefault="002244ED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58065D67" w14:textId="77777777" w:rsidR="002244ED" w:rsidRPr="000E72B7" w:rsidRDefault="002244ED" w:rsidP="000E72B7">
            <w:pPr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รวมถึงกรรมการของ</w:t>
            </w:r>
            <w:r w:rsidR="00F2156C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กลุ่ม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44ED" w:rsidRPr="000E72B7" w14:paraId="12D7836E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9068938" w14:textId="77777777" w:rsidR="002244ED" w:rsidRPr="000E72B7" w:rsidRDefault="002244ED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54" w:type="dxa"/>
            <w:shd w:val="clear" w:color="auto" w:fill="auto"/>
          </w:tcPr>
          <w:p w14:paraId="6ACB00C8" w14:textId="77777777" w:rsidR="002244ED" w:rsidRPr="000E72B7" w:rsidRDefault="002244ED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08E9F7E3" w14:textId="13A3F710" w:rsidR="002244ED" w:rsidRPr="000E72B7" w:rsidRDefault="002244ED" w:rsidP="000E72B7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35323C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ในบริษัทและมีกรรมการร่วมกันกับบริษัท</w:t>
            </w:r>
          </w:p>
        </w:tc>
      </w:tr>
      <w:tr w:rsidR="00DE6FA4" w:rsidRPr="000E72B7" w14:paraId="52541193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0D9BCC5" w14:textId="77777777" w:rsidR="00DE6FA4" w:rsidRPr="000E72B7" w:rsidRDefault="00DE6FA4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TPI Polene Power Investment C</w:t>
            </w:r>
            <w:r w:rsidR="00593EC9"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o.,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L</w:t>
            </w:r>
            <w:r w:rsidR="00593EC9" w:rsidRPr="000E72B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td.</w:t>
            </w:r>
          </w:p>
        </w:tc>
        <w:tc>
          <w:tcPr>
            <w:tcW w:w="954" w:type="dxa"/>
            <w:shd w:val="clear" w:color="auto" w:fill="auto"/>
          </w:tcPr>
          <w:p w14:paraId="6C2BB90A" w14:textId="77777777" w:rsidR="00DE6FA4" w:rsidRPr="000E72B7" w:rsidRDefault="00DE6FA4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06" w:type="dxa"/>
            <w:shd w:val="clear" w:color="auto" w:fill="auto"/>
          </w:tcPr>
          <w:p w14:paraId="6466AEFD" w14:textId="12D4A06B" w:rsidR="00DE6FA4" w:rsidRPr="000E72B7" w:rsidRDefault="005A445B" w:rsidP="000E72B7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3920F9" w:rsidRPr="000E72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2156C" w:rsidRPr="000E72B7" w14:paraId="742DDBA8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E33234B" w14:textId="77777777" w:rsidR="007E7446" w:rsidRPr="000E72B7" w:rsidRDefault="007E7446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954" w:type="dxa"/>
            <w:shd w:val="clear" w:color="auto" w:fill="auto"/>
          </w:tcPr>
          <w:p w14:paraId="0ADDEDDC" w14:textId="77777777" w:rsidR="00F2156C" w:rsidRPr="000E72B7" w:rsidRDefault="007E7446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EFABCE7" w14:textId="060CE555" w:rsidR="00F2156C" w:rsidRPr="000E72B7" w:rsidRDefault="007E7446" w:rsidP="000E72B7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1E050E" w:rsidRPr="001E05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.</w:t>
            </w:r>
            <w:r w:rsidR="001E050E" w:rsidRPr="001E05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แล</w:t>
            </w:r>
            <w:r w:rsidR="002A6521"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ะ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มี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62387" w:rsidRPr="000E72B7" w14:paraId="1F5405B4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18CB2D22" w14:textId="2B449FD4" w:rsidR="00B62387" w:rsidRPr="000E72B7" w:rsidRDefault="00B62387" w:rsidP="000E72B7">
            <w:pPr>
              <w:spacing w:line="240" w:lineRule="auto"/>
              <w:ind w:left="340" w:right="-108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2A1422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ทีพีไอ โพลีน เพาเวอร์ (อินเตอร์เนชั่นแนล)</w:t>
            </w:r>
            <w:r w:rsidR="00761E12" w:rsidRPr="000E72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="00E27DAA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1C5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(เดิมชื่อ บริษัท ซีนิธ อินเตอร์เนชั่นแนล</w:t>
            </w:r>
            <w:r w:rsidR="00DE1C5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A1422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เพาเวอร์</w:t>
            </w:r>
            <w:r w:rsidR="002A1422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1C5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="00D24AFF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54" w:type="dxa"/>
            <w:shd w:val="clear" w:color="auto" w:fill="auto"/>
          </w:tcPr>
          <w:p w14:paraId="458F42B9" w14:textId="77777777" w:rsidR="00B62387" w:rsidRPr="000E72B7" w:rsidRDefault="00B62387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3FF9717" w14:textId="0D521469" w:rsidR="00B62387" w:rsidRPr="000E72B7" w:rsidRDefault="00B62387" w:rsidP="000E72B7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1E050E" w:rsidRPr="001E05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.</w:t>
            </w:r>
            <w:r w:rsidR="001E050E" w:rsidRPr="001E05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99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 </w:t>
            </w:r>
          </w:p>
        </w:tc>
      </w:tr>
      <w:tr w:rsidR="009220E3" w:rsidRPr="000E72B7" w14:paraId="2C3B1E52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56B94A4" w14:textId="77777777" w:rsidR="009220E3" w:rsidRPr="000E72B7" w:rsidRDefault="009220E3" w:rsidP="000E72B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ท่าเรือน้ำลึก ทีพีไอ จำกัด</w:t>
            </w:r>
          </w:p>
        </w:tc>
        <w:tc>
          <w:tcPr>
            <w:tcW w:w="954" w:type="dxa"/>
            <w:shd w:val="clear" w:color="auto" w:fill="auto"/>
          </w:tcPr>
          <w:p w14:paraId="3B325801" w14:textId="77777777" w:rsidR="009220E3" w:rsidRPr="000E72B7" w:rsidRDefault="009220E3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15670518" w14:textId="56DAB7FD" w:rsidR="009220E3" w:rsidRPr="000E72B7" w:rsidRDefault="009220E3" w:rsidP="000E72B7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1E050E" w:rsidRPr="001E05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.</w:t>
            </w:r>
            <w:r w:rsidR="001E050E" w:rsidRPr="001E05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99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 </w:t>
            </w:r>
          </w:p>
        </w:tc>
      </w:tr>
      <w:tr w:rsidR="00C457E0" w:rsidRPr="000E72B7" w14:paraId="06A5EAB1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625BDC48" w14:textId="3B7C56AC" w:rsidR="00C457E0" w:rsidRPr="000E72B7" w:rsidRDefault="00C457E0" w:rsidP="00C457E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โอเลฟินส์ จำกัด</w:t>
            </w:r>
          </w:p>
        </w:tc>
        <w:tc>
          <w:tcPr>
            <w:tcW w:w="954" w:type="dxa"/>
            <w:shd w:val="clear" w:color="auto" w:fill="auto"/>
          </w:tcPr>
          <w:p w14:paraId="791E9B3B" w14:textId="2C15EA3D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63627E9" w14:textId="6604F329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1E050E" w:rsidRPr="001E05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.</w:t>
            </w:r>
            <w:r w:rsidR="001E050E" w:rsidRPr="001E05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99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C457E0" w:rsidRPr="000E72B7" w14:paraId="5802E120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306F6E5" w14:textId="77777777" w:rsidR="00C457E0" w:rsidRPr="000E72B7" w:rsidRDefault="00C457E0" w:rsidP="00C457E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เพาเวอร์ (สงขลา) จำกัด</w:t>
            </w:r>
          </w:p>
        </w:tc>
        <w:tc>
          <w:tcPr>
            <w:tcW w:w="954" w:type="dxa"/>
            <w:shd w:val="clear" w:color="auto" w:fill="auto"/>
          </w:tcPr>
          <w:p w14:paraId="6D3A977D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BD2909D" w14:textId="55A63F5B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1E050E" w:rsidRPr="001E05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.</w:t>
            </w:r>
            <w:r w:rsidR="001E050E" w:rsidRPr="001E05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97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 </w:t>
            </w:r>
          </w:p>
        </w:tc>
      </w:tr>
      <w:tr w:rsidR="00C457E0" w:rsidRPr="000E72B7" w14:paraId="4B9AFAE9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01837FD7" w14:textId="77777777" w:rsidR="00C457E0" w:rsidRPr="000E72B7" w:rsidRDefault="00C457E0" w:rsidP="00C457E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พลังแสงอาทิตย์ จำกัด</w:t>
            </w:r>
          </w:p>
        </w:tc>
        <w:tc>
          <w:tcPr>
            <w:tcW w:w="954" w:type="dxa"/>
            <w:shd w:val="clear" w:color="auto" w:fill="auto"/>
          </w:tcPr>
          <w:p w14:paraId="2CCC0E35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B49DC73" w14:textId="7113102E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1E050E" w:rsidRPr="001E05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.</w:t>
            </w:r>
            <w:r w:rsidR="001E050E" w:rsidRPr="001E05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97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 </w:t>
            </w:r>
          </w:p>
        </w:tc>
      </w:tr>
      <w:tr w:rsidR="00C457E0" w:rsidRPr="000E72B7" w14:paraId="702F1C1C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139897A6" w14:textId="77777777" w:rsidR="00C457E0" w:rsidRPr="000E72B7" w:rsidRDefault="00C457E0" w:rsidP="00C457E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พลังลม จำกัด</w:t>
            </w:r>
          </w:p>
        </w:tc>
        <w:tc>
          <w:tcPr>
            <w:tcW w:w="954" w:type="dxa"/>
            <w:shd w:val="clear" w:color="auto" w:fill="auto"/>
          </w:tcPr>
          <w:p w14:paraId="5FFE72C0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F851979" w14:textId="692BD33B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1E050E" w:rsidRPr="001E05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.</w:t>
            </w:r>
            <w:r w:rsidR="001E050E" w:rsidRPr="001E05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97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 </w:t>
            </w:r>
          </w:p>
        </w:tc>
      </w:tr>
      <w:tr w:rsidR="00C457E0" w:rsidRPr="000E72B7" w14:paraId="1D288BDB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A564040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ทีพีไอ โพลีน ชีวะอินทรีย์ จำกัด</w:t>
            </w:r>
          </w:p>
        </w:tc>
        <w:tc>
          <w:tcPr>
            <w:tcW w:w="954" w:type="dxa"/>
            <w:shd w:val="clear" w:color="auto" w:fill="auto"/>
          </w:tcPr>
          <w:p w14:paraId="39EBCE9D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6621E13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เป็นบริษัทย่อยของบริษัทใหญ่และมีกรรมการร่วมกัน </w:t>
            </w:r>
          </w:p>
        </w:tc>
      </w:tr>
      <w:tr w:rsidR="00C457E0" w:rsidRPr="000E72B7" w14:paraId="169CC05A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378A18F1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954" w:type="dxa"/>
            <w:shd w:val="clear" w:color="auto" w:fill="auto"/>
          </w:tcPr>
          <w:p w14:paraId="47EB9ADC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4A0C470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4316BEB1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168BF100" w14:textId="018D6B7B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โรงกลั่นน้ำมันทีพีไอ 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1997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) จำกัด</w:t>
            </w:r>
          </w:p>
        </w:tc>
        <w:tc>
          <w:tcPr>
            <w:tcW w:w="954" w:type="dxa"/>
            <w:shd w:val="clear" w:color="auto" w:fill="auto"/>
          </w:tcPr>
          <w:p w14:paraId="11A9383D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3DF2838" w14:textId="77777777" w:rsidR="00C457E0" w:rsidRPr="000E72B7" w:rsidRDefault="00C457E0" w:rsidP="00C457E0">
            <w:pPr>
              <w:spacing w:line="240" w:lineRule="auto"/>
              <w:ind w:left="252" w:right="7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3E34E32B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A9E57AD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954" w:type="dxa"/>
            <w:shd w:val="clear" w:color="auto" w:fill="auto"/>
          </w:tcPr>
          <w:p w14:paraId="07967DB7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3617E3E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12522216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0DFBCFE0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ทีพีไอ ไบโอ ฟาร์มาซูติคอลล์ จำกัด </w:t>
            </w:r>
          </w:p>
          <w:p w14:paraId="10628365" w14:textId="77777777" w:rsidR="00C457E0" w:rsidRPr="000E72B7" w:rsidRDefault="00C457E0" w:rsidP="00C457E0">
            <w:pPr>
              <w:spacing w:line="240" w:lineRule="auto"/>
              <w:ind w:left="162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2E5763F4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9A24C33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136E4E73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3F26C7F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954" w:type="dxa"/>
            <w:shd w:val="clear" w:color="auto" w:fill="auto"/>
          </w:tcPr>
          <w:p w14:paraId="3639416B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D8F7452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13FB1EB9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09C45165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954" w:type="dxa"/>
            <w:shd w:val="clear" w:color="auto" w:fill="auto"/>
          </w:tcPr>
          <w:p w14:paraId="4B734B55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11DEC33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41D4585B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23D6498B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954" w:type="dxa"/>
            <w:shd w:val="clear" w:color="auto" w:fill="auto"/>
          </w:tcPr>
          <w:p w14:paraId="6ED02505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229349E" w14:textId="77777777" w:rsidR="00C457E0" w:rsidRPr="000E72B7" w:rsidRDefault="00C457E0" w:rsidP="00C457E0">
            <w:pPr>
              <w:spacing w:line="240" w:lineRule="auto"/>
              <w:ind w:left="252" w:right="7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0DB16584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0A4E756D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954" w:type="dxa"/>
            <w:shd w:val="clear" w:color="auto" w:fill="auto"/>
          </w:tcPr>
          <w:p w14:paraId="7EFB8C51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134308B3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3EE078BC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69902C0D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954" w:type="dxa"/>
            <w:shd w:val="clear" w:color="auto" w:fill="auto"/>
          </w:tcPr>
          <w:p w14:paraId="5AF6EA47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D8693CA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5E2B63D0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4484A1A8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954" w:type="dxa"/>
            <w:shd w:val="clear" w:color="auto" w:fill="auto"/>
          </w:tcPr>
          <w:p w14:paraId="2F3A904F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4BEFE36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เป็นบริษัทย่อยทางอ้อมของบริษัทใหญ่และมีกรรมการร่วมกัน</w:t>
            </w:r>
          </w:p>
        </w:tc>
      </w:tr>
      <w:tr w:rsidR="00C457E0" w:rsidRPr="000E72B7" w14:paraId="5D4B02DD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41A108B1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954" w:type="dxa"/>
            <w:shd w:val="clear" w:color="auto" w:fill="auto"/>
          </w:tcPr>
          <w:p w14:paraId="59D737E1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0879AD1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เป็นบริษัทร่วมของบริษัทใหญ่และมีกรรมการร่วมกัน</w:t>
            </w:r>
          </w:p>
        </w:tc>
      </w:tr>
      <w:tr w:rsidR="00C457E0" w:rsidRPr="000E72B7" w14:paraId="32937252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21B9C84E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954" w:type="dxa"/>
            <w:shd w:val="clear" w:color="auto" w:fill="auto"/>
          </w:tcPr>
          <w:p w14:paraId="6F462104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06D77A2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เป็นบริษัทร่วมของบริษัทใหญ่และมีกรรมการร่วมกัน</w:t>
            </w:r>
          </w:p>
        </w:tc>
      </w:tr>
      <w:tr w:rsidR="00C457E0" w:rsidRPr="000E72B7" w14:paraId="7030C2D7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D957FFD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954" w:type="dxa"/>
            <w:shd w:val="clear" w:color="auto" w:fill="auto"/>
          </w:tcPr>
          <w:p w14:paraId="4B5C02B2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C689695" w14:textId="77777777" w:rsidR="00C457E0" w:rsidRDefault="00C457E0" w:rsidP="00C457E0">
            <w:pPr>
              <w:tabs>
                <w:tab w:val="left" w:pos="3672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เป็นบริษัทร่วมทางอ้อมของบริษัทใหญ่และมีกรรมการร่วมกัน</w:t>
            </w:r>
          </w:p>
          <w:p w14:paraId="23E0552F" w14:textId="77777777" w:rsidR="00205241" w:rsidRPr="000E72B7" w:rsidRDefault="00205241" w:rsidP="00C457E0">
            <w:pPr>
              <w:tabs>
                <w:tab w:val="left" w:pos="3672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  <w:bookmarkEnd w:id="0"/>
          </w:p>
        </w:tc>
      </w:tr>
      <w:tr w:rsidR="00C457E0" w:rsidRPr="000E72B7" w14:paraId="588AF480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19AF98FC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954" w:type="dxa"/>
            <w:shd w:val="clear" w:color="auto" w:fill="auto"/>
          </w:tcPr>
          <w:p w14:paraId="008CBE2A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267F0BB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เป็นบริษัทร่วมทางอ้อมของบริษัทใหญ่และมี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กรรมการร่วมกัน</w:t>
            </w:r>
          </w:p>
        </w:tc>
      </w:tr>
      <w:tr w:rsidR="00C457E0" w:rsidRPr="000E72B7" w14:paraId="5F618136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65D2AB2D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พรชัยวิสาหกิจ จำกัด</w:t>
            </w:r>
          </w:p>
        </w:tc>
        <w:tc>
          <w:tcPr>
            <w:tcW w:w="954" w:type="dxa"/>
            <w:shd w:val="clear" w:color="auto" w:fill="auto"/>
          </w:tcPr>
          <w:p w14:paraId="5DFDC93E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C1E3EF0" w14:textId="77777777" w:rsidR="00C457E0" w:rsidRPr="000E72B7" w:rsidRDefault="00C457E0" w:rsidP="00C457E0">
            <w:pPr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7E0" w:rsidRPr="000E72B7" w14:paraId="4F827190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3AA6D08E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54" w:type="dxa"/>
            <w:shd w:val="clear" w:color="auto" w:fill="auto"/>
          </w:tcPr>
          <w:p w14:paraId="2C9BAC8E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B379CAC" w14:textId="77777777" w:rsidR="00C457E0" w:rsidRPr="000E72B7" w:rsidRDefault="00C457E0" w:rsidP="00C457E0">
            <w:pPr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7E0" w:rsidRPr="000E72B7" w14:paraId="508C21DA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A4B7D8C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954" w:type="dxa"/>
            <w:shd w:val="clear" w:color="auto" w:fill="auto"/>
          </w:tcPr>
          <w:p w14:paraId="1D1C54B4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2EA45FF" w14:textId="77777777" w:rsidR="00C457E0" w:rsidRPr="000E72B7" w:rsidRDefault="00C457E0" w:rsidP="00C457E0">
            <w:pPr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7E0" w:rsidRPr="000E72B7" w14:paraId="4197EE25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2AFB7659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954" w:type="dxa"/>
            <w:shd w:val="clear" w:color="auto" w:fill="auto"/>
          </w:tcPr>
          <w:p w14:paraId="0BF7F91F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31CC3FF" w14:textId="77777777" w:rsidR="00C457E0" w:rsidRPr="000E72B7" w:rsidRDefault="00C457E0" w:rsidP="00C457E0">
            <w:pPr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7E0" w:rsidRPr="000E72B7" w14:paraId="35AAFEE2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C97D97B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954" w:type="dxa"/>
            <w:shd w:val="clear" w:color="auto" w:fill="auto"/>
          </w:tcPr>
          <w:p w14:paraId="687F2DEE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211F32D" w14:textId="77777777" w:rsidR="00C457E0" w:rsidRPr="000E72B7" w:rsidRDefault="00C457E0" w:rsidP="00C457E0">
            <w:pPr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7E0" w:rsidRPr="000E72B7" w14:paraId="2903121E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C00EF8D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954" w:type="dxa"/>
            <w:shd w:val="clear" w:color="auto" w:fill="auto"/>
          </w:tcPr>
          <w:p w14:paraId="4AF2F10E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516713D" w14:textId="77777777" w:rsidR="00C457E0" w:rsidRPr="000E72B7" w:rsidRDefault="00C457E0" w:rsidP="00C457E0">
            <w:pPr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7E0" w:rsidRPr="000E72B7" w14:paraId="3EC6E129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4FF9BD5" w14:textId="396B1335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954" w:type="dxa"/>
            <w:shd w:val="clear" w:color="auto" w:fill="auto"/>
          </w:tcPr>
          <w:p w14:paraId="0D0A271A" w14:textId="0AC42B0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598AD980" w14:textId="22B35308" w:rsidR="00C457E0" w:rsidRPr="000E72B7" w:rsidRDefault="00C457E0" w:rsidP="00C457E0">
            <w:pPr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75DAE462" w14:textId="77777777" w:rsidR="009220E3" w:rsidRPr="000E72B7" w:rsidRDefault="009220E3" w:rsidP="000E72B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9787B7C" w14:textId="5487BE0A" w:rsidR="00187D86" w:rsidRPr="000E72B7" w:rsidRDefault="00187D86" w:rsidP="000E72B7">
      <w:pPr>
        <w:pStyle w:val="Ang15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นโยบายการกำหนดราคา</w:t>
      </w:r>
      <w:r w:rsidR="00BB1D42" w:rsidRPr="000E72B7">
        <w:rPr>
          <w:rFonts w:asciiTheme="majorBidi" w:hAnsiTheme="majorBidi" w:cstheme="majorBidi"/>
          <w:cs/>
        </w:rPr>
        <w:t>สำหรับรายการแต่ละประเภทอธิบายได้</w:t>
      </w:r>
      <w:r w:rsidRPr="000E72B7">
        <w:rPr>
          <w:rFonts w:asciiTheme="majorBidi" w:hAnsiTheme="majorBidi" w:cstheme="majorBidi"/>
          <w:cs/>
        </w:rPr>
        <w:t>ดังต่อไปนี้</w:t>
      </w:r>
    </w:p>
    <w:p w14:paraId="4E2635DD" w14:textId="77777777" w:rsidR="00F9189B" w:rsidRPr="000E72B7" w:rsidRDefault="00F9189B" w:rsidP="000E72B7">
      <w:pPr>
        <w:pStyle w:val="Ang15"/>
        <w:rPr>
          <w:rFonts w:asciiTheme="majorBidi" w:hAnsiTheme="majorBidi" w:cstheme="majorBidi"/>
        </w:rPr>
      </w:pP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CD78A1" w:rsidRPr="000E72B7" w14:paraId="09C269EC" w14:textId="77777777" w:rsidTr="00C24709">
        <w:trPr>
          <w:tblHeader/>
        </w:trPr>
        <w:tc>
          <w:tcPr>
            <w:tcW w:w="3945" w:type="dxa"/>
          </w:tcPr>
          <w:p w14:paraId="2AED35C1" w14:textId="77777777" w:rsidR="00CD78A1" w:rsidRPr="000E72B7" w:rsidRDefault="00CD78A1" w:rsidP="000E7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14:paraId="6933F81D" w14:textId="77777777" w:rsidR="00CD78A1" w:rsidRPr="000E72B7" w:rsidRDefault="00CD78A1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CD78A1" w:rsidRPr="000E72B7" w14:paraId="0AB394D9" w14:textId="77777777" w:rsidTr="00C24709">
        <w:tc>
          <w:tcPr>
            <w:tcW w:w="3945" w:type="dxa"/>
          </w:tcPr>
          <w:p w14:paraId="0266401B" w14:textId="77777777" w:rsidR="00CD78A1" w:rsidRPr="000E72B7" w:rsidRDefault="00CD78A1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4819" w:type="dxa"/>
          </w:tcPr>
          <w:p w14:paraId="27B5F638" w14:textId="77777777" w:rsidR="00CD78A1" w:rsidRPr="000E72B7" w:rsidRDefault="00CD78A1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/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0E72B7" w14:paraId="47AB4915" w14:textId="77777777" w:rsidTr="00C24709">
        <w:tc>
          <w:tcPr>
            <w:tcW w:w="3945" w:type="dxa"/>
          </w:tcPr>
          <w:p w14:paraId="2661EC6D" w14:textId="77777777" w:rsidR="00CD78A1" w:rsidRPr="000E72B7" w:rsidRDefault="00CD78A1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4819" w:type="dxa"/>
          </w:tcPr>
          <w:p w14:paraId="15B7CFCB" w14:textId="77777777" w:rsidR="00CD78A1" w:rsidRPr="000E72B7" w:rsidRDefault="00CD78A1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 / ตามราคาที่ตกลงกัน</w:t>
            </w:r>
          </w:p>
        </w:tc>
      </w:tr>
      <w:tr w:rsidR="00FC52E9" w:rsidRPr="000E72B7" w14:paraId="735F25F9" w14:textId="77777777" w:rsidTr="00C24709">
        <w:tc>
          <w:tcPr>
            <w:tcW w:w="3945" w:type="dxa"/>
          </w:tcPr>
          <w:p w14:paraId="111F7629" w14:textId="77777777" w:rsidR="00FC52E9" w:rsidRPr="000E72B7" w:rsidRDefault="00FC52E9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4819" w:type="dxa"/>
          </w:tcPr>
          <w:p w14:paraId="7F04B9F7" w14:textId="77777777" w:rsidR="00FC52E9" w:rsidRPr="000E72B7" w:rsidRDefault="00FC52E9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มูลค่าตามบัญชี / ตามราคาที่ตกลงกัน</w:t>
            </w:r>
          </w:p>
        </w:tc>
      </w:tr>
      <w:tr w:rsidR="00FC52E9" w:rsidRPr="000E72B7" w14:paraId="36A5809F" w14:textId="77777777" w:rsidTr="00C24709">
        <w:tc>
          <w:tcPr>
            <w:tcW w:w="3945" w:type="dxa"/>
          </w:tcPr>
          <w:p w14:paraId="2440BB5E" w14:textId="77777777" w:rsidR="00FC52E9" w:rsidRPr="000E72B7" w:rsidRDefault="00FC52E9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819" w:type="dxa"/>
          </w:tcPr>
          <w:p w14:paraId="6260CD01" w14:textId="77777777" w:rsidR="00FC52E9" w:rsidRPr="000E72B7" w:rsidRDefault="00FC52E9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</w:t>
            </w:r>
            <w:r w:rsidR="006E3B91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ตามบัญชี</w:t>
            </w:r>
          </w:p>
        </w:tc>
      </w:tr>
      <w:tr w:rsidR="00CD78A1" w:rsidRPr="000E72B7" w14:paraId="4A783DB0" w14:textId="77777777" w:rsidTr="00C24709">
        <w:tc>
          <w:tcPr>
            <w:tcW w:w="3945" w:type="dxa"/>
          </w:tcPr>
          <w:p w14:paraId="064424C3" w14:textId="77777777" w:rsidR="00CD78A1" w:rsidRPr="000E72B7" w:rsidRDefault="00CD78A1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19" w:type="dxa"/>
          </w:tcPr>
          <w:p w14:paraId="7F430DE0" w14:textId="77777777" w:rsidR="00CD78A1" w:rsidRPr="000E72B7" w:rsidRDefault="00CD78A1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0E72B7" w14:paraId="63C6D782" w14:textId="77777777" w:rsidTr="00C24709">
        <w:tc>
          <w:tcPr>
            <w:tcW w:w="3945" w:type="dxa"/>
          </w:tcPr>
          <w:p w14:paraId="01E377C3" w14:textId="77777777" w:rsidR="00CD78A1" w:rsidRPr="000E72B7" w:rsidRDefault="00CD78A1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19" w:type="dxa"/>
          </w:tcPr>
          <w:p w14:paraId="0E7619C2" w14:textId="77777777" w:rsidR="00CD78A1" w:rsidRPr="000E72B7" w:rsidRDefault="00CD78A1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0E72B7" w14:paraId="31F4B579" w14:textId="77777777" w:rsidTr="00C24709">
        <w:tc>
          <w:tcPr>
            <w:tcW w:w="3945" w:type="dxa"/>
          </w:tcPr>
          <w:p w14:paraId="5E467143" w14:textId="77777777" w:rsidR="00CD78A1" w:rsidRPr="000E72B7" w:rsidRDefault="00CD78A1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819" w:type="dxa"/>
          </w:tcPr>
          <w:p w14:paraId="4F740BC7" w14:textId="77777777" w:rsidR="00CD78A1" w:rsidRPr="000E72B7" w:rsidRDefault="00CD78A1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0E72B7" w14:paraId="61D05F3F" w14:textId="77777777" w:rsidTr="00C24709">
        <w:tc>
          <w:tcPr>
            <w:tcW w:w="3945" w:type="dxa"/>
          </w:tcPr>
          <w:p w14:paraId="13E2B72E" w14:textId="77777777" w:rsidR="00CD78A1" w:rsidRPr="000E72B7" w:rsidRDefault="00CD78A1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14:paraId="7B9A197A" w14:textId="77777777" w:rsidR="00CD78A1" w:rsidRPr="000E72B7" w:rsidRDefault="00CD78A1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9220E3" w:rsidRPr="000E72B7" w14:paraId="0E29C7AA" w14:textId="77777777" w:rsidTr="00C24709">
        <w:tc>
          <w:tcPr>
            <w:tcW w:w="3945" w:type="dxa"/>
          </w:tcPr>
          <w:p w14:paraId="11E2CC88" w14:textId="77777777" w:rsidR="009220E3" w:rsidRPr="000E72B7" w:rsidRDefault="009220E3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19" w:type="dxa"/>
          </w:tcPr>
          <w:p w14:paraId="44CD2C50" w14:textId="77777777" w:rsidR="009220E3" w:rsidRPr="000E72B7" w:rsidRDefault="009220E3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9220E3" w:rsidRPr="000E72B7" w14:paraId="0370D3C7" w14:textId="77777777" w:rsidTr="00C24709">
        <w:tc>
          <w:tcPr>
            <w:tcW w:w="3945" w:type="dxa"/>
          </w:tcPr>
          <w:p w14:paraId="73DD8CFC" w14:textId="77777777" w:rsidR="009220E3" w:rsidRPr="000E72B7" w:rsidRDefault="009220E3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14:paraId="1576A3A6" w14:textId="149BD310" w:rsidR="009220E3" w:rsidRPr="000E72B7" w:rsidRDefault="009220E3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ลบร้อยละ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1A791CD0" w14:textId="70BDF2AC" w:rsidR="00B96505" w:rsidRPr="000E72B7" w:rsidRDefault="00B96505" w:rsidP="000E72B7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4213A2E6" w14:textId="77777777" w:rsidR="00B96505" w:rsidRPr="000E72B7" w:rsidRDefault="00B96505" w:rsidP="000E72B7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3530EC9" w14:textId="7A8184F9" w:rsidR="0043243A" w:rsidRPr="005B76C7" w:rsidRDefault="0043243A" w:rsidP="000E72B7">
      <w:pPr>
        <w:pStyle w:val="Ang15"/>
        <w:rPr>
          <w:rFonts w:asciiTheme="majorBidi" w:hAnsiTheme="majorBidi" w:cstheme="majorBidi"/>
          <w:lang w:val="en-US"/>
        </w:rPr>
      </w:pPr>
      <w:r w:rsidRPr="007D309E">
        <w:rPr>
          <w:rFonts w:asciiTheme="majorBidi" w:hAnsiTheme="majorBidi" w:cstheme="majorBidi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7D309E" w:rsidRPr="007D309E">
        <w:rPr>
          <w:rFonts w:asciiTheme="majorBidi" w:hAnsiTheme="majorBidi" w:cstheme="majorBidi" w:hint="cs"/>
          <w:cs/>
        </w:rPr>
        <w:t>สามเดือนและ</w:t>
      </w:r>
      <w:r w:rsidR="00D42C62" w:rsidRPr="007D309E">
        <w:rPr>
          <w:rFonts w:asciiTheme="majorBidi" w:hAnsiTheme="majorBidi" w:cstheme="majorBidi"/>
          <w:cs/>
        </w:rPr>
        <w:t>หก</w:t>
      </w:r>
      <w:r w:rsidRPr="007D309E">
        <w:rPr>
          <w:rFonts w:asciiTheme="majorBidi" w:hAnsiTheme="majorBidi" w:cstheme="majorBidi"/>
          <w:cs/>
        </w:rPr>
        <w:t xml:space="preserve">เดือนสิ้นสุดวันที่ </w:t>
      </w:r>
      <w:r w:rsidR="001E050E" w:rsidRPr="001E050E">
        <w:rPr>
          <w:rFonts w:asciiTheme="majorBidi" w:hAnsiTheme="majorBidi" w:cstheme="majorBidi"/>
        </w:rPr>
        <w:t>30</w:t>
      </w:r>
      <w:r w:rsidR="00D42C62" w:rsidRPr="007D309E">
        <w:rPr>
          <w:rFonts w:asciiTheme="majorBidi" w:hAnsiTheme="majorBidi" w:cstheme="majorBidi"/>
          <w:lang w:val="en-US"/>
        </w:rPr>
        <w:t xml:space="preserve"> </w:t>
      </w:r>
      <w:r w:rsidR="00D42C62" w:rsidRPr="007D309E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7D309E">
        <w:rPr>
          <w:rFonts w:asciiTheme="majorBidi" w:hAnsiTheme="majorBidi" w:cstheme="majorBidi"/>
          <w:cs/>
        </w:rPr>
        <w:t>สรุปได้ดังนี้</w:t>
      </w:r>
    </w:p>
    <w:p w14:paraId="79AD9DD1" w14:textId="148C49BF" w:rsidR="00D42C62" w:rsidRPr="000E72B7" w:rsidRDefault="00D42C62" w:rsidP="000E72B7">
      <w:pPr>
        <w:pStyle w:val="Ang15"/>
        <w:rPr>
          <w:rFonts w:asciiTheme="majorBidi" w:hAnsiTheme="majorBidi" w:cstheme="majorBidi"/>
        </w:rPr>
      </w:pPr>
    </w:p>
    <w:tbl>
      <w:tblPr>
        <w:tblW w:w="93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206"/>
        <w:gridCol w:w="270"/>
        <w:gridCol w:w="1224"/>
        <w:gridCol w:w="270"/>
        <w:gridCol w:w="1179"/>
      </w:tblGrid>
      <w:tr w:rsidR="00D42C62" w:rsidRPr="005069A8" w14:paraId="74D7E74B" w14:textId="77777777" w:rsidTr="00947A0D">
        <w:trPr>
          <w:cantSplit/>
          <w:trHeight w:val="397"/>
          <w:tblHeader/>
        </w:trPr>
        <w:tc>
          <w:tcPr>
            <w:tcW w:w="3780" w:type="dxa"/>
          </w:tcPr>
          <w:p w14:paraId="08A1D2C9" w14:textId="77777777" w:rsidR="00D42C62" w:rsidRPr="005069A8" w:rsidRDefault="00D42C62" w:rsidP="00E10F2C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14:paraId="3F938119" w14:textId="0C538FFF" w:rsidR="00D42C62" w:rsidRPr="005069A8" w:rsidRDefault="00D42C62" w:rsidP="00E10F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9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840911" w14:textId="77777777" w:rsidR="00D42C62" w:rsidRPr="005069A8" w:rsidRDefault="00D42C62" w:rsidP="00E10F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</w:tcPr>
          <w:p w14:paraId="18CC68A9" w14:textId="2120CDCE" w:rsidR="00D42C62" w:rsidRPr="005069A8" w:rsidRDefault="00D42C62" w:rsidP="00E10F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9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C62" w:rsidRPr="005069A8" w14:paraId="44F12BB5" w14:textId="77777777" w:rsidTr="00947A0D">
        <w:trPr>
          <w:cantSplit/>
          <w:trHeight w:val="397"/>
          <w:tblHeader/>
        </w:trPr>
        <w:tc>
          <w:tcPr>
            <w:tcW w:w="3780" w:type="dxa"/>
            <w:vAlign w:val="bottom"/>
          </w:tcPr>
          <w:p w14:paraId="19D12887" w14:textId="3D3E46E8" w:rsidR="00D42C62" w:rsidRPr="005069A8" w:rsidRDefault="00D42C62" w:rsidP="00E10F2C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OLE_LINK2"/>
            <w:r w:rsidRPr="005069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069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069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069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080C7553" w14:textId="210F365B" w:rsidR="00D42C62" w:rsidRPr="005069A8" w:rsidRDefault="001E050E" w:rsidP="00E10F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3C75458" w14:textId="77777777" w:rsidR="00D42C62" w:rsidRPr="005069A8" w:rsidRDefault="00D42C62" w:rsidP="00E10F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0FDA00E" w14:textId="563A7DF5" w:rsidR="00D42C62" w:rsidRPr="005069A8" w:rsidRDefault="001E050E" w:rsidP="00E10F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04B15F8" w14:textId="77777777" w:rsidR="00D42C62" w:rsidRPr="005069A8" w:rsidRDefault="00D42C62" w:rsidP="00E10F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7CF22E0C" w14:textId="7F2AC976" w:rsidR="00D42C62" w:rsidRPr="005069A8" w:rsidRDefault="001E050E" w:rsidP="00E10F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1DD70F3" w14:textId="77777777" w:rsidR="00D42C62" w:rsidRPr="005069A8" w:rsidRDefault="00D42C62" w:rsidP="00E10F2C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7431E60" w14:textId="692BE849" w:rsidR="00D42C62" w:rsidRPr="005069A8" w:rsidRDefault="001E050E" w:rsidP="00E10F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47A0D" w:rsidRPr="005069A8" w14:paraId="3B144D8C" w14:textId="77777777" w:rsidTr="00947A0D">
        <w:tc>
          <w:tcPr>
            <w:tcW w:w="3780" w:type="dxa"/>
          </w:tcPr>
          <w:p w14:paraId="63120103" w14:textId="77777777" w:rsidR="00947A0D" w:rsidRPr="005069A8" w:rsidRDefault="00947A0D" w:rsidP="00E10F2C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9" w:type="dxa"/>
            <w:gridSpan w:val="7"/>
          </w:tcPr>
          <w:p w14:paraId="4FDF0D76" w14:textId="7AA06BE2" w:rsidR="00947A0D" w:rsidRPr="005069A8" w:rsidRDefault="00947A0D" w:rsidP="00947A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2C62" w:rsidRPr="005069A8" w14:paraId="2047A28F" w14:textId="77777777" w:rsidTr="00947A0D">
        <w:tc>
          <w:tcPr>
            <w:tcW w:w="3780" w:type="dxa"/>
          </w:tcPr>
          <w:p w14:paraId="63F11B40" w14:textId="77777777" w:rsidR="00D42C62" w:rsidRPr="005069A8" w:rsidRDefault="00D42C62" w:rsidP="00E10F2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069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33AF4316" w14:textId="77777777" w:rsidR="00D42C62" w:rsidRPr="005069A8" w:rsidRDefault="00D42C62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A094B8" w14:textId="77777777" w:rsidR="00D42C62" w:rsidRPr="005069A8" w:rsidRDefault="00D42C62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5AD7EDA" w14:textId="40FBB020" w:rsidR="00D42C62" w:rsidRPr="005069A8" w:rsidRDefault="00D42C62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7F63D" w14:textId="77777777" w:rsidR="00D42C62" w:rsidRPr="005069A8" w:rsidRDefault="00D42C62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BE8658F" w14:textId="3B96A515" w:rsidR="00D42C62" w:rsidRPr="005069A8" w:rsidRDefault="00D42C62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CFC29" w14:textId="77777777" w:rsidR="00D42C62" w:rsidRPr="005069A8" w:rsidRDefault="00D42C62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4B2893D" w14:textId="77777777" w:rsidR="00D42C62" w:rsidRPr="005069A8" w:rsidRDefault="00D42C62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A0D" w:rsidRPr="005069A8" w14:paraId="2F7CB0B4" w14:textId="77777777" w:rsidTr="00947A0D">
        <w:tc>
          <w:tcPr>
            <w:tcW w:w="3780" w:type="dxa"/>
          </w:tcPr>
          <w:p w14:paraId="773400AB" w14:textId="77777777" w:rsidR="00947A0D" w:rsidRPr="005069A8" w:rsidRDefault="00947A0D" w:rsidP="00947A0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70" w:type="dxa"/>
          </w:tcPr>
          <w:p w14:paraId="210A8D38" w14:textId="0643186E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489</w:t>
            </w:r>
            <w:r w:rsidR="00115183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0C4B9F67" w14:textId="77777777" w:rsidR="00947A0D" w:rsidRPr="005069A8" w:rsidRDefault="00947A0D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2CD862CE" w14:textId="3C4D2EB0" w:rsidR="00947A0D" w:rsidRPr="005069A8" w:rsidRDefault="001E050E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539</w:t>
            </w:r>
            <w:r w:rsidR="00947A0D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70" w:type="dxa"/>
          </w:tcPr>
          <w:p w14:paraId="5C8ECCAC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4533AED" w14:textId="6E44AFEC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489</w:t>
            </w:r>
            <w:r w:rsidR="00115183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08085185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22C105E" w14:textId="76C05D63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539</w:t>
            </w:r>
            <w:r w:rsidR="00947A0D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</w:tr>
      <w:tr w:rsidR="00947A0D" w:rsidRPr="005069A8" w14:paraId="716D33EB" w14:textId="77777777" w:rsidTr="00947A0D">
        <w:tc>
          <w:tcPr>
            <w:tcW w:w="3780" w:type="dxa"/>
          </w:tcPr>
          <w:p w14:paraId="5D93B8F7" w14:textId="77777777" w:rsidR="00947A0D" w:rsidRPr="005069A8" w:rsidRDefault="00947A0D" w:rsidP="00947A0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70" w:type="dxa"/>
          </w:tcPr>
          <w:p w14:paraId="072BB1D4" w14:textId="257EBBC6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="00115183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41A8CC29" w14:textId="77777777" w:rsidR="00947A0D" w:rsidRPr="005069A8" w:rsidRDefault="00947A0D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3251BA2E" w14:textId="4B8C2209" w:rsidR="00947A0D" w:rsidRPr="005069A8" w:rsidRDefault="001E050E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656</w:t>
            </w:r>
            <w:r w:rsidR="00947A0D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70" w:type="dxa"/>
          </w:tcPr>
          <w:p w14:paraId="03366FD3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46037FA" w14:textId="30286E9F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="00115183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7A502D4F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0E73871" w14:textId="1F565374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656</w:t>
            </w:r>
            <w:r w:rsidR="00947A0D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947A0D" w:rsidRPr="005069A8" w14:paraId="0812D1A4" w14:textId="77777777" w:rsidTr="00947A0D">
        <w:tc>
          <w:tcPr>
            <w:tcW w:w="3780" w:type="dxa"/>
          </w:tcPr>
          <w:p w14:paraId="056DBBBB" w14:textId="77777777" w:rsidR="00947A0D" w:rsidRPr="005069A8" w:rsidRDefault="00947A0D" w:rsidP="00947A0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DC7A410" w14:textId="26448524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5183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270" w:type="dxa"/>
          </w:tcPr>
          <w:p w14:paraId="22F5CF53" w14:textId="77777777" w:rsidR="00947A0D" w:rsidRPr="005069A8" w:rsidRDefault="00947A0D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4EEDDD51" w14:textId="367E1A35" w:rsidR="00947A0D" w:rsidRPr="005069A8" w:rsidRDefault="001E050E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7A0D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270" w:type="dxa"/>
          </w:tcPr>
          <w:p w14:paraId="156F3002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6504EA9" w14:textId="3F5E79C5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5183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270" w:type="dxa"/>
          </w:tcPr>
          <w:p w14:paraId="21E661E5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E464005" w14:textId="4F287C92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7A0D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</w:tr>
      <w:tr w:rsidR="00947A0D" w:rsidRPr="005069A8" w14:paraId="3119996B" w14:textId="77777777" w:rsidTr="00947A0D">
        <w:tc>
          <w:tcPr>
            <w:tcW w:w="3780" w:type="dxa"/>
          </w:tcPr>
          <w:p w14:paraId="5501418A" w14:textId="77777777" w:rsidR="00947A0D" w:rsidRPr="005069A8" w:rsidRDefault="00947A0D" w:rsidP="00947A0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70" w:type="dxa"/>
          </w:tcPr>
          <w:p w14:paraId="2C3C377B" w14:textId="4440AE2A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115183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270" w:type="dxa"/>
          </w:tcPr>
          <w:p w14:paraId="0EE3324A" w14:textId="77777777" w:rsidR="00947A0D" w:rsidRPr="005069A8" w:rsidRDefault="00947A0D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1D293630" w14:textId="6F2C7D7F" w:rsidR="00947A0D" w:rsidRPr="005069A8" w:rsidRDefault="001E050E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47A0D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270" w:type="dxa"/>
          </w:tcPr>
          <w:p w14:paraId="1BAEFCD8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110945F" w14:textId="1A638AEA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115183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270" w:type="dxa"/>
          </w:tcPr>
          <w:p w14:paraId="0418DE8D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91E7920" w14:textId="42385F91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47A0D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</w:tr>
      <w:tr w:rsidR="00947A0D" w:rsidRPr="005069A8" w14:paraId="7ACB958A" w14:textId="77777777" w:rsidTr="00947A0D">
        <w:tc>
          <w:tcPr>
            <w:tcW w:w="3780" w:type="dxa"/>
          </w:tcPr>
          <w:p w14:paraId="3E1F5AB7" w14:textId="77777777" w:rsidR="00947A0D" w:rsidRPr="005069A8" w:rsidRDefault="00947A0D" w:rsidP="00947A0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5069A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170" w:type="dxa"/>
          </w:tcPr>
          <w:p w14:paraId="53E7E4D6" w14:textId="3046EEAC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15183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36071396" w14:textId="77777777" w:rsidR="00947A0D" w:rsidRPr="005069A8" w:rsidRDefault="00947A0D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0242D517" w14:textId="0C2595DF" w:rsidR="00947A0D" w:rsidRPr="005069A8" w:rsidRDefault="001E050E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47A0D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1D88A770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8F583AF" w14:textId="4536A2D6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15183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5DC9B07C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D8462B6" w14:textId="2E54B3A4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47A0D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947A0D" w:rsidRPr="005069A8" w14:paraId="096A781E" w14:textId="77777777" w:rsidTr="00947A0D">
        <w:tc>
          <w:tcPr>
            <w:tcW w:w="3780" w:type="dxa"/>
            <w:shd w:val="clear" w:color="auto" w:fill="auto"/>
          </w:tcPr>
          <w:p w14:paraId="6F34BC87" w14:textId="77777777" w:rsidR="00947A0D" w:rsidRPr="005069A8" w:rsidRDefault="00947A0D" w:rsidP="00947A0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  <w:shd w:val="clear" w:color="auto" w:fill="auto"/>
          </w:tcPr>
          <w:p w14:paraId="55316860" w14:textId="3251E7A3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5183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115183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3B1C372" w14:textId="77777777" w:rsidR="00947A0D" w:rsidRPr="005069A8" w:rsidRDefault="00947A0D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637E02EA" w14:textId="7B37A24A" w:rsidR="00947A0D" w:rsidRPr="005069A8" w:rsidRDefault="001E050E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="00947A0D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62575A0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442B541" w14:textId="506DB23E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5183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115183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E306E2F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2FFC662" w14:textId="361B1AE3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="00947A0D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47A0D" w:rsidRPr="005069A8" w14:paraId="6F94ECFB" w14:textId="77777777" w:rsidTr="00947A0D">
        <w:tc>
          <w:tcPr>
            <w:tcW w:w="3780" w:type="dxa"/>
            <w:shd w:val="clear" w:color="auto" w:fill="auto"/>
          </w:tcPr>
          <w:p w14:paraId="548EDA8F" w14:textId="77777777" w:rsidR="00947A0D" w:rsidRPr="005069A8" w:rsidRDefault="00947A0D" w:rsidP="00947A0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07637A9E" w14:textId="451BE955" w:rsidR="00947A0D" w:rsidRPr="005069A8" w:rsidRDefault="00115183" w:rsidP="00115183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E300DB" w14:textId="77777777" w:rsidR="00947A0D" w:rsidRPr="005069A8" w:rsidRDefault="00947A0D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0E63AAA3" w14:textId="54EE221A" w:rsidR="00947A0D" w:rsidRPr="005069A8" w:rsidRDefault="001E050E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3016AE4C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2095DB46" w14:textId="30A244BA" w:rsidR="00947A0D" w:rsidRPr="005069A8" w:rsidRDefault="00115183" w:rsidP="00115183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9DEC7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05B443AD" w14:textId="474F4610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  <w:tr w:rsidR="00947A0D" w:rsidRPr="005069A8" w14:paraId="7787DCD3" w14:textId="77777777" w:rsidTr="00947A0D">
        <w:tc>
          <w:tcPr>
            <w:tcW w:w="3780" w:type="dxa"/>
          </w:tcPr>
          <w:p w14:paraId="3F544EAC" w14:textId="77777777" w:rsidR="00947A0D" w:rsidRPr="005069A8" w:rsidRDefault="00947A0D" w:rsidP="00947A0D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05AEF22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DBBB1B" w14:textId="77777777" w:rsidR="00947A0D" w:rsidRPr="005069A8" w:rsidRDefault="00947A0D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5B94AC3D" w14:textId="36A472FA" w:rsidR="00947A0D" w:rsidRPr="005069A8" w:rsidRDefault="00947A0D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CEB97E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1A08589" w14:textId="71297086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2FCFC2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3420A09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47A0D" w:rsidRPr="005069A8" w14:paraId="188D22B1" w14:textId="77777777" w:rsidTr="00947A0D">
        <w:tc>
          <w:tcPr>
            <w:tcW w:w="3780" w:type="dxa"/>
          </w:tcPr>
          <w:p w14:paraId="322F7786" w14:textId="77777777" w:rsidR="00947A0D" w:rsidRPr="005069A8" w:rsidRDefault="00947A0D" w:rsidP="00947A0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620926AB" w14:textId="2B4560C9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66E65BE8" w14:textId="77777777" w:rsidR="00947A0D" w:rsidRPr="005069A8" w:rsidRDefault="00947A0D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141D69E8" w14:textId="72ECBAB4" w:rsidR="00947A0D" w:rsidRPr="005069A8" w:rsidRDefault="001E050E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0" w:type="dxa"/>
          </w:tcPr>
          <w:p w14:paraId="7959FCCE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47749F74" w14:textId="2AE12DE2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60160B7E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8C3BF42" w14:textId="2FE5EB59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</w:tr>
      <w:tr w:rsidR="00947A0D" w:rsidRPr="005069A8" w14:paraId="2DEDEF5E" w14:textId="77777777" w:rsidTr="00947A0D">
        <w:tc>
          <w:tcPr>
            <w:tcW w:w="3780" w:type="dxa"/>
          </w:tcPr>
          <w:p w14:paraId="7978A05C" w14:textId="77777777" w:rsidR="00947A0D" w:rsidRPr="005069A8" w:rsidRDefault="00947A0D" w:rsidP="00947A0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23ACF53D" w14:textId="53435DA7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1751C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5236BDE2" w14:textId="77777777" w:rsidR="00947A0D" w:rsidRPr="005069A8" w:rsidRDefault="00947A0D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3D48FCE7" w14:textId="2ECBB7A5" w:rsidR="00947A0D" w:rsidRPr="005069A8" w:rsidRDefault="001E050E" w:rsidP="00947A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7A0D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38666966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41AF84B" w14:textId="28DCFD96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1751C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09B42EF0" w14:textId="77777777" w:rsidR="00947A0D" w:rsidRPr="005069A8" w:rsidRDefault="00947A0D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07970EC" w14:textId="362CFD4C" w:rsidR="00947A0D" w:rsidRPr="005069A8" w:rsidRDefault="001E050E" w:rsidP="00947A0D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7A0D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</w:tr>
      <w:tr w:rsidR="00280D79" w:rsidRPr="005069A8" w14:paraId="25948307" w14:textId="77777777" w:rsidTr="00947A0D">
        <w:tc>
          <w:tcPr>
            <w:tcW w:w="3780" w:type="dxa"/>
          </w:tcPr>
          <w:p w14:paraId="74FE1DFA" w14:textId="5B2E30DB" w:rsidR="00280D79" w:rsidRPr="009639EE" w:rsidRDefault="00280D79" w:rsidP="00280D79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  <w:r w:rsidR="009639E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9639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ดูหมายเหตุ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639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</w:tcPr>
          <w:p w14:paraId="53D0E5F2" w14:textId="3E437ADB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80D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101264EF" w14:textId="77777777" w:rsidR="00280D79" w:rsidRPr="005069A8" w:rsidRDefault="00280D79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2CB6ED82" w14:textId="080EC4D7" w:rsidR="00280D79" w:rsidRPr="005069A8" w:rsidRDefault="00280D79" w:rsidP="00AF08C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C24F0D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95F4964" w14:textId="0DE0132F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80D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178F467E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E900173" w14:textId="1AB3D38A" w:rsidR="00280D79" w:rsidRPr="005069A8" w:rsidRDefault="00280D79" w:rsidP="00AF08C0">
            <w:pPr>
              <w:tabs>
                <w:tab w:val="decimal" w:pos="60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0D79" w:rsidRPr="005069A8" w14:paraId="5BC8C977" w14:textId="77777777" w:rsidTr="00947A0D">
        <w:tc>
          <w:tcPr>
            <w:tcW w:w="3780" w:type="dxa"/>
          </w:tcPr>
          <w:p w14:paraId="1C04B6A0" w14:textId="77777777" w:rsidR="00280D79" w:rsidRPr="005069A8" w:rsidRDefault="00280D79" w:rsidP="00280D79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7BDEEAEB" w14:textId="64672E0E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3B13AD" w14:textId="77777777" w:rsidR="00280D79" w:rsidRPr="005069A8" w:rsidRDefault="00280D79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31E72E8F" w14:textId="26216BB5" w:rsidR="00280D79" w:rsidRPr="005069A8" w:rsidRDefault="00280D79" w:rsidP="00280D7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C077A2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CF20117" w14:textId="7E605CCA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B207A5D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80325AA" w14:textId="29B8D1F3" w:rsidR="00280D79" w:rsidRPr="005069A8" w:rsidRDefault="00280D79" w:rsidP="00280D79">
            <w:pPr>
              <w:tabs>
                <w:tab w:val="decimal" w:pos="60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0D79" w:rsidRPr="005069A8" w14:paraId="328E6CF6" w14:textId="77777777" w:rsidTr="00947A0D">
        <w:tc>
          <w:tcPr>
            <w:tcW w:w="3780" w:type="dxa"/>
          </w:tcPr>
          <w:p w14:paraId="40E5CAD9" w14:textId="77777777" w:rsidR="00280D79" w:rsidRPr="005069A8" w:rsidRDefault="00280D79" w:rsidP="00280D79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</w:tcPr>
          <w:p w14:paraId="4AA3C0E5" w14:textId="655A93EF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48A8237F" w14:textId="77777777" w:rsidR="00280D79" w:rsidRPr="005069A8" w:rsidRDefault="00280D79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</w:tcPr>
          <w:p w14:paraId="072BF7C6" w14:textId="55FF098E" w:rsidR="00280D79" w:rsidRPr="005069A8" w:rsidRDefault="001E050E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0E4D5995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CCD0D98" w14:textId="10F26B3E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218F4F92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1EC553B" w14:textId="528335A1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280D79" w:rsidRPr="005069A8" w14:paraId="198A9144" w14:textId="77777777" w:rsidTr="00947A0D">
        <w:tc>
          <w:tcPr>
            <w:tcW w:w="3780" w:type="dxa"/>
          </w:tcPr>
          <w:p w14:paraId="2A430377" w14:textId="77777777" w:rsidR="00280D79" w:rsidRPr="005069A8" w:rsidRDefault="00280D79" w:rsidP="00280D79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70" w:type="dxa"/>
          </w:tcPr>
          <w:p w14:paraId="67E8C8B1" w14:textId="0F609817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80D79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63917D94" w14:textId="77777777" w:rsidR="00280D79" w:rsidRPr="005069A8" w:rsidRDefault="00280D79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68680DAF" w14:textId="6282E0D8" w:rsidR="00280D79" w:rsidRPr="005069A8" w:rsidRDefault="001E050E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80D79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70" w:type="dxa"/>
          </w:tcPr>
          <w:p w14:paraId="398369EF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AE1D52D" w14:textId="21B6F91F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80D79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44BC210C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04CB363" w14:textId="4E02864E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80D79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</w:tr>
      <w:tr w:rsidR="00280D79" w:rsidRPr="005069A8" w14:paraId="02F1DE3A" w14:textId="77777777" w:rsidTr="00947A0D">
        <w:tc>
          <w:tcPr>
            <w:tcW w:w="3780" w:type="dxa"/>
          </w:tcPr>
          <w:p w14:paraId="73F3AF4C" w14:textId="77777777" w:rsidR="00280D79" w:rsidRPr="005069A8" w:rsidRDefault="00280D79" w:rsidP="00280D79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6698FDC2" w14:textId="5A6ECD09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0365FC3E" w14:textId="77777777" w:rsidR="00280D79" w:rsidRPr="005069A8" w:rsidRDefault="00280D79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</w:tcPr>
          <w:p w14:paraId="164BF756" w14:textId="590FD8CF" w:rsidR="00280D79" w:rsidRPr="005069A8" w:rsidRDefault="001E050E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80D79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3A496CD8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B5C5B61" w14:textId="4EBE61D7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212AA0D6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68EA4F" w14:textId="4607B2A6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80D79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280D79" w:rsidRPr="005069A8" w14:paraId="366A9A9B" w14:textId="77777777" w:rsidTr="00947A0D">
        <w:tc>
          <w:tcPr>
            <w:tcW w:w="3780" w:type="dxa"/>
          </w:tcPr>
          <w:p w14:paraId="37005D85" w14:textId="77777777" w:rsidR="00280D79" w:rsidRPr="005069A8" w:rsidRDefault="00280D79" w:rsidP="00280D79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1081A6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4A77FA" w14:textId="77777777" w:rsidR="00280D79" w:rsidRPr="005069A8" w:rsidRDefault="00280D79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</w:tcPr>
          <w:p w14:paraId="4BE96DEA" w14:textId="77777777" w:rsidR="00280D79" w:rsidRPr="005069A8" w:rsidRDefault="00280D79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52A7768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5933C2F9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CB9D67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B62552D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80D79" w:rsidRPr="005069A8" w14:paraId="267F3797" w14:textId="77777777" w:rsidTr="00947A0D">
        <w:tc>
          <w:tcPr>
            <w:tcW w:w="3780" w:type="dxa"/>
          </w:tcPr>
          <w:p w14:paraId="526E02D0" w14:textId="7738C636" w:rsidR="00280D79" w:rsidRPr="005069A8" w:rsidRDefault="00280D79" w:rsidP="00280D79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16ED6A1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2CBBFF" w14:textId="77777777" w:rsidR="00280D79" w:rsidRPr="005069A8" w:rsidRDefault="00280D79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</w:tcPr>
          <w:p w14:paraId="733519D9" w14:textId="77777777" w:rsidR="00280D79" w:rsidRPr="005069A8" w:rsidRDefault="00280D79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72D8F8B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9E8AF20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931A1E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C5DD348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80D79" w:rsidRPr="005069A8" w14:paraId="07E7F2E1" w14:textId="77777777" w:rsidTr="00947A0D">
        <w:tc>
          <w:tcPr>
            <w:tcW w:w="3780" w:type="dxa"/>
          </w:tcPr>
          <w:p w14:paraId="6855F6A4" w14:textId="77777777" w:rsidR="00280D79" w:rsidRPr="005069A8" w:rsidRDefault="00280D79" w:rsidP="00280D79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4E3DD1A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B8426F" w14:textId="77777777" w:rsidR="00280D79" w:rsidRPr="005069A8" w:rsidRDefault="00280D79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</w:tcPr>
          <w:p w14:paraId="74A5FB05" w14:textId="1717EBA8" w:rsidR="00280D79" w:rsidRPr="005069A8" w:rsidRDefault="00280D79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ED8E1EF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E9BE116" w14:textId="26E874E3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16BC9E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C4ED902" w14:textId="77777777" w:rsidR="00280D79" w:rsidRPr="005069A8" w:rsidRDefault="00280D79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80D79" w:rsidRPr="005069A8" w14:paraId="14FF3439" w14:textId="77777777" w:rsidTr="00947A0D">
        <w:tc>
          <w:tcPr>
            <w:tcW w:w="3780" w:type="dxa"/>
            <w:vAlign w:val="bottom"/>
          </w:tcPr>
          <w:p w14:paraId="685D4A59" w14:textId="77777777" w:rsidR="00280D79" w:rsidRPr="005069A8" w:rsidRDefault="00280D79" w:rsidP="00280D79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5DFA2367" w14:textId="6B8F2730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80D79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270" w:type="dxa"/>
          </w:tcPr>
          <w:p w14:paraId="491985AE" w14:textId="77777777" w:rsidR="00280D79" w:rsidRPr="005069A8" w:rsidRDefault="00280D79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</w:tcPr>
          <w:p w14:paraId="602D15E9" w14:textId="73E96B71" w:rsidR="00280D79" w:rsidRPr="005069A8" w:rsidRDefault="001E050E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80D79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0C4A415A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CAE7046" w14:textId="29207D4C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80D79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270" w:type="dxa"/>
          </w:tcPr>
          <w:p w14:paraId="0B160519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66CE577D" w14:textId="2A79EC51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80D79"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280D79" w:rsidRPr="005069A8" w14:paraId="3D048F74" w14:textId="77777777" w:rsidTr="00947A0D">
        <w:tc>
          <w:tcPr>
            <w:tcW w:w="3780" w:type="dxa"/>
            <w:vAlign w:val="bottom"/>
          </w:tcPr>
          <w:p w14:paraId="1D833212" w14:textId="77777777" w:rsidR="00280D79" w:rsidRPr="005069A8" w:rsidRDefault="00280D79" w:rsidP="00280D79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249B54" w14:textId="63FEC1AD" w:rsidR="00280D79" w:rsidRPr="005069A8" w:rsidRDefault="00280D79" w:rsidP="00280D79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0E4539" w14:textId="77777777" w:rsidR="00280D79" w:rsidRPr="005069A8" w:rsidRDefault="00280D79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067C79A" w14:textId="68B9D201" w:rsidR="00280D79" w:rsidRPr="005069A8" w:rsidRDefault="001E050E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50C122F8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8610980" w14:textId="17D077D6" w:rsidR="00280D79" w:rsidRPr="005069A8" w:rsidRDefault="00280D79" w:rsidP="00280D79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B67A4C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C7E86C2" w14:textId="7960A926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280D79" w:rsidRPr="005069A8" w14:paraId="648EE333" w14:textId="77777777" w:rsidTr="00947A0D">
        <w:tc>
          <w:tcPr>
            <w:tcW w:w="3780" w:type="dxa"/>
          </w:tcPr>
          <w:p w14:paraId="730019D9" w14:textId="77777777" w:rsidR="00280D79" w:rsidRPr="005069A8" w:rsidRDefault="00280D79" w:rsidP="00280D79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9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EC8953" w14:textId="1404EFA1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280D79" w:rsidRPr="005069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270" w:type="dxa"/>
          </w:tcPr>
          <w:p w14:paraId="5B23E1B4" w14:textId="77777777" w:rsidR="00280D79" w:rsidRPr="005069A8" w:rsidRDefault="00280D79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E5D19C8" w14:textId="10F575A5" w:rsidR="00280D79" w:rsidRPr="005069A8" w:rsidRDefault="001E050E" w:rsidP="00280D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280D79" w:rsidRPr="005069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48655F23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4B2E553" w14:textId="1AC17438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280D79" w:rsidRPr="005069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270" w:type="dxa"/>
          </w:tcPr>
          <w:p w14:paraId="2E14688F" w14:textId="77777777" w:rsidR="00280D79" w:rsidRPr="005069A8" w:rsidRDefault="00280D79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FFC13C2" w14:textId="586D9702" w:rsidR="00280D79" w:rsidRPr="005069A8" w:rsidRDefault="001E050E" w:rsidP="00280D79">
            <w:pPr>
              <w:tabs>
                <w:tab w:val="decimal" w:pos="88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280D79" w:rsidRPr="005069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</w:tr>
      <w:bookmarkEnd w:id="1"/>
    </w:tbl>
    <w:p w14:paraId="58AF00AE" w14:textId="77777777" w:rsidR="00D42C62" w:rsidRPr="000E72B7" w:rsidRDefault="00D42C62" w:rsidP="00D42C62">
      <w:pPr>
        <w:pStyle w:val="Ang15"/>
        <w:rPr>
          <w:rFonts w:asciiTheme="majorBidi" w:hAnsiTheme="majorBidi" w:cstheme="majorBidi"/>
          <w:lang w:val="en-US"/>
        </w:rPr>
      </w:pPr>
    </w:p>
    <w:p w14:paraId="1E90CC91" w14:textId="77777777" w:rsidR="00435338" w:rsidRDefault="00435338">
      <w:r>
        <w:br w:type="page"/>
      </w:r>
    </w:p>
    <w:tbl>
      <w:tblPr>
        <w:tblW w:w="93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97"/>
        <w:gridCol w:w="270"/>
        <w:gridCol w:w="1197"/>
        <w:gridCol w:w="270"/>
        <w:gridCol w:w="1206"/>
        <w:gridCol w:w="270"/>
        <w:gridCol w:w="1161"/>
      </w:tblGrid>
      <w:tr w:rsidR="00947A0D" w:rsidRPr="00715194" w14:paraId="4BBB9BE6" w14:textId="77777777" w:rsidTr="00947A0D">
        <w:trPr>
          <w:cantSplit/>
          <w:trHeight w:val="397"/>
        </w:trPr>
        <w:tc>
          <w:tcPr>
            <w:tcW w:w="3780" w:type="dxa"/>
          </w:tcPr>
          <w:p w14:paraId="4CB9F54B" w14:textId="0B037449" w:rsidR="00947A0D" w:rsidRPr="00715194" w:rsidRDefault="00947A0D" w:rsidP="00E10F2C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3"/>
          </w:tcPr>
          <w:p w14:paraId="657DF9C5" w14:textId="566874FF" w:rsidR="00947A0D" w:rsidRPr="00715194" w:rsidRDefault="00947A0D" w:rsidP="00E10F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9A8E73" w14:textId="77777777" w:rsidR="00947A0D" w:rsidRPr="00715194" w:rsidRDefault="00947A0D" w:rsidP="00E10F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7F827B28" w14:textId="61B987C5" w:rsidR="00947A0D" w:rsidRPr="00715194" w:rsidRDefault="00947A0D" w:rsidP="00E10F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A0D" w:rsidRPr="00715194" w14:paraId="27746E49" w14:textId="77777777" w:rsidTr="00947A0D">
        <w:trPr>
          <w:cantSplit/>
          <w:trHeight w:val="397"/>
        </w:trPr>
        <w:tc>
          <w:tcPr>
            <w:tcW w:w="3780" w:type="dxa"/>
            <w:vAlign w:val="bottom"/>
          </w:tcPr>
          <w:p w14:paraId="7758B5D2" w14:textId="33729E07" w:rsidR="00947A0D" w:rsidRPr="00715194" w:rsidRDefault="00947A0D" w:rsidP="00947A0D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7" w:type="dxa"/>
          </w:tcPr>
          <w:p w14:paraId="21442F61" w14:textId="28813F73" w:rsidR="00947A0D" w:rsidRPr="00715194" w:rsidRDefault="001E050E" w:rsidP="00947A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FDA59E7" w14:textId="77777777" w:rsidR="00947A0D" w:rsidRPr="00715194" w:rsidRDefault="00947A0D" w:rsidP="00947A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DF90D31" w14:textId="22A9DF8D" w:rsidR="00947A0D" w:rsidRPr="00715194" w:rsidRDefault="001E050E" w:rsidP="00947A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A85D5F0" w14:textId="77777777" w:rsidR="00947A0D" w:rsidRPr="00715194" w:rsidRDefault="00947A0D" w:rsidP="00947A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6B7DF91" w14:textId="017082BA" w:rsidR="00947A0D" w:rsidRPr="00715194" w:rsidRDefault="001E050E" w:rsidP="00947A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57087FB0" w14:textId="77777777" w:rsidR="00947A0D" w:rsidRPr="00715194" w:rsidRDefault="00947A0D" w:rsidP="00947A0D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C175DBF" w14:textId="2C7B47B8" w:rsidR="00947A0D" w:rsidRPr="00715194" w:rsidRDefault="001E050E" w:rsidP="00947A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47A0D" w:rsidRPr="00715194" w14:paraId="59F2DCB5" w14:textId="77777777" w:rsidTr="00E10F2C">
        <w:tc>
          <w:tcPr>
            <w:tcW w:w="3780" w:type="dxa"/>
          </w:tcPr>
          <w:p w14:paraId="5C80D4E1" w14:textId="77777777" w:rsidR="00947A0D" w:rsidRPr="00715194" w:rsidRDefault="00947A0D" w:rsidP="00947A0D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1" w:type="dxa"/>
            <w:gridSpan w:val="7"/>
          </w:tcPr>
          <w:p w14:paraId="5ED2D99A" w14:textId="5264CB29" w:rsidR="00947A0D" w:rsidRPr="00715194" w:rsidRDefault="00947A0D" w:rsidP="00947A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7A0D" w:rsidRPr="00715194" w14:paraId="57807EDE" w14:textId="77777777" w:rsidTr="00947A0D">
        <w:tc>
          <w:tcPr>
            <w:tcW w:w="3780" w:type="dxa"/>
          </w:tcPr>
          <w:p w14:paraId="2DDEB34C" w14:textId="77777777" w:rsidR="00947A0D" w:rsidRPr="00715194" w:rsidRDefault="00947A0D" w:rsidP="00947A0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7" w:type="dxa"/>
          </w:tcPr>
          <w:p w14:paraId="539140ED" w14:textId="77777777" w:rsidR="00947A0D" w:rsidRPr="00715194" w:rsidRDefault="00947A0D" w:rsidP="00947A0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74A788" w14:textId="77777777" w:rsidR="00947A0D" w:rsidRPr="00715194" w:rsidRDefault="00947A0D" w:rsidP="00947A0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0AF115" w14:textId="77777777" w:rsidR="00947A0D" w:rsidRPr="00715194" w:rsidRDefault="00947A0D" w:rsidP="00947A0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9AE2B" w14:textId="77777777" w:rsidR="00947A0D" w:rsidRPr="00715194" w:rsidRDefault="00947A0D" w:rsidP="00947A0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44BC14E" w14:textId="7B6D4129" w:rsidR="00947A0D" w:rsidRPr="00715194" w:rsidRDefault="00947A0D" w:rsidP="00947A0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3B051" w14:textId="77777777" w:rsidR="00947A0D" w:rsidRPr="00715194" w:rsidRDefault="00947A0D" w:rsidP="00947A0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4CFEB3E" w14:textId="77777777" w:rsidR="00947A0D" w:rsidRPr="00715194" w:rsidRDefault="00947A0D" w:rsidP="00947A0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C77" w:rsidRPr="00715194" w14:paraId="3278F705" w14:textId="77777777" w:rsidTr="00947A0D">
        <w:tc>
          <w:tcPr>
            <w:tcW w:w="3780" w:type="dxa"/>
          </w:tcPr>
          <w:p w14:paraId="778FE037" w14:textId="77777777" w:rsidR="00CB3C77" w:rsidRPr="00715194" w:rsidRDefault="00CB3C77" w:rsidP="00CB3C7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97" w:type="dxa"/>
          </w:tcPr>
          <w:p w14:paraId="65998874" w14:textId="60685322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79076A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70" w:type="dxa"/>
          </w:tcPr>
          <w:p w14:paraId="4E14A853" w14:textId="77777777" w:rsidR="00CB3C77" w:rsidRPr="00715194" w:rsidRDefault="00CB3C77" w:rsidP="00CB3C7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306D2165" w14:textId="3F53575C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095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26AA4075" w14:textId="77777777" w:rsidR="00CB3C77" w:rsidRPr="00715194" w:rsidRDefault="00CB3C77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</w:tcPr>
          <w:p w14:paraId="098A5E5C" w14:textId="03BE8319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79076A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70" w:type="dxa"/>
          </w:tcPr>
          <w:p w14:paraId="1C52999C" w14:textId="77777777" w:rsidR="00CB3C77" w:rsidRPr="00715194" w:rsidRDefault="00CB3C77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7DBB344" w14:textId="33F4D466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095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CB3C77" w:rsidRPr="00715194" w14:paraId="171B6408" w14:textId="77777777" w:rsidTr="00947A0D">
        <w:tc>
          <w:tcPr>
            <w:tcW w:w="3780" w:type="dxa"/>
          </w:tcPr>
          <w:p w14:paraId="65A940F3" w14:textId="77777777" w:rsidR="00CB3C77" w:rsidRPr="00715194" w:rsidRDefault="00CB3C77" w:rsidP="00CB3C7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97" w:type="dxa"/>
          </w:tcPr>
          <w:p w14:paraId="292D84B8" w14:textId="7382BC10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14:paraId="52494389" w14:textId="77777777" w:rsidR="00CB3C77" w:rsidRPr="00715194" w:rsidRDefault="00CB3C77" w:rsidP="00CB3C7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4F80CD72" w14:textId="59BBEAA8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14:paraId="44905C28" w14:textId="77777777" w:rsidR="00CB3C77" w:rsidRPr="00715194" w:rsidRDefault="00CB3C77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5FB0BD8D" w14:textId="30BCF1E9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14:paraId="1A64C1D0" w14:textId="77777777" w:rsidR="00CB3C77" w:rsidRPr="00715194" w:rsidRDefault="00CB3C77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6BF825" w14:textId="6237EFCE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</w:tr>
      <w:tr w:rsidR="00CB3C77" w:rsidRPr="00715194" w14:paraId="1A84596E" w14:textId="77777777" w:rsidTr="00947A0D">
        <w:tc>
          <w:tcPr>
            <w:tcW w:w="3780" w:type="dxa"/>
          </w:tcPr>
          <w:p w14:paraId="10D9506A" w14:textId="77777777" w:rsidR="00CB3C77" w:rsidRPr="00715194" w:rsidRDefault="00CB3C77" w:rsidP="00CB3C7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7" w:type="dxa"/>
          </w:tcPr>
          <w:p w14:paraId="7BEEAD40" w14:textId="280D94E6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  <w:tc>
          <w:tcPr>
            <w:tcW w:w="270" w:type="dxa"/>
          </w:tcPr>
          <w:p w14:paraId="0E7959AD" w14:textId="77777777" w:rsidR="00CB3C77" w:rsidRPr="00715194" w:rsidRDefault="00CB3C77" w:rsidP="00CB3C7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5C12C0FC" w14:textId="6E266437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14:paraId="4CB4A640" w14:textId="77777777" w:rsidR="00CB3C77" w:rsidRPr="00715194" w:rsidRDefault="00CB3C77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60720B33" w14:textId="61884BAE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  <w:tc>
          <w:tcPr>
            <w:tcW w:w="270" w:type="dxa"/>
          </w:tcPr>
          <w:p w14:paraId="12249D10" w14:textId="77777777" w:rsidR="00CB3C77" w:rsidRPr="00715194" w:rsidRDefault="00CB3C77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1AA3A1E" w14:textId="0178EAD1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</w:tr>
      <w:tr w:rsidR="00CB3C77" w:rsidRPr="00715194" w14:paraId="4C18470F" w14:textId="77777777" w:rsidTr="00947A0D">
        <w:tc>
          <w:tcPr>
            <w:tcW w:w="3780" w:type="dxa"/>
          </w:tcPr>
          <w:p w14:paraId="6267A434" w14:textId="77777777" w:rsidR="00CB3C77" w:rsidRPr="00715194" w:rsidRDefault="00CB3C77" w:rsidP="00CB3C7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97" w:type="dxa"/>
          </w:tcPr>
          <w:p w14:paraId="3D135787" w14:textId="3303AE85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2A119A74" w14:textId="77777777" w:rsidR="00CB3C77" w:rsidRPr="00715194" w:rsidRDefault="00CB3C77" w:rsidP="00CB3C7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62878DA9" w14:textId="684D757F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382B34FF" w14:textId="77777777" w:rsidR="00CB3C77" w:rsidRPr="00715194" w:rsidRDefault="00CB3C77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005F27C4" w14:textId="1607A151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5D853297" w14:textId="77777777" w:rsidR="00CB3C77" w:rsidRPr="00715194" w:rsidRDefault="00CB3C77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F2A106" w14:textId="2EF9206C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</w:tr>
      <w:tr w:rsidR="00CB3C77" w:rsidRPr="00715194" w14:paraId="2C763D83" w14:textId="77777777" w:rsidTr="00947A0D">
        <w:tc>
          <w:tcPr>
            <w:tcW w:w="3780" w:type="dxa"/>
          </w:tcPr>
          <w:p w14:paraId="5A6AE928" w14:textId="77777777" w:rsidR="00CB3C77" w:rsidRPr="00715194" w:rsidRDefault="00CB3C77" w:rsidP="00CB3C7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71519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197" w:type="dxa"/>
          </w:tcPr>
          <w:p w14:paraId="527F9426" w14:textId="6D4C87B3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03634FDF" w14:textId="77777777" w:rsidR="00CB3C77" w:rsidRPr="00715194" w:rsidRDefault="00CB3C77" w:rsidP="00CB3C7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48229B32" w14:textId="6961690B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5A001926" w14:textId="77777777" w:rsidR="00CB3C77" w:rsidRPr="00715194" w:rsidRDefault="00CB3C77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13FBDE3A" w14:textId="190E6C18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40892419" w14:textId="77777777" w:rsidR="00CB3C77" w:rsidRPr="00715194" w:rsidRDefault="00CB3C77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83AA26E" w14:textId="415997B5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CB3C77" w:rsidRPr="00715194" w14:paraId="5F63495A" w14:textId="77777777" w:rsidTr="00947A0D">
        <w:tc>
          <w:tcPr>
            <w:tcW w:w="3780" w:type="dxa"/>
            <w:shd w:val="clear" w:color="auto" w:fill="auto"/>
          </w:tcPr>
          <w:p w14:paraId="4F22A57A" w14:textId="77777777" w:rsidR="00CB3C77" w:rsidRPr="00715194" w:rsidRDefault="00CB3C77" w:rsidP="00CB3C7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97" w:type="dxa"/>
            <w:shd w:val="clear" w:color="auto" w:fill="auto"/>
          </w:tcPr>
          <w:p w14:paraId="7F331FD2" w14:textId="15977A82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758A7B5" w14:textId="77777777" w:rsidR="00CB3C77" w:rsidRPr="00715194" w:rsidRDefault="00CB3C77" w:rsidP="00CB3C7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4E1B2081" w14:textId="03C244C9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8318768" w14:textId="77777777" w:rsidR="00CB3C77" w:rsidRPr="00715194" w:rsidRDefault="00CB3C77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4F26C4A9" w14:textId="0A545A96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D53758B" w14:textId="77777777" w:rsidR="00CB3C77" w:rsidRPr="00715194" w:rsidRDefault="00CB3C77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5D1096C" w14:textId="6DF20633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="00CB3C7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B3C77" w:rsidRPr="00715194" w14:paraId="7B13928B" w14:textId="77777777" w:rsidTr="00947A0D">
        <w:tc>
          <w:tcPr>
            <w:tcW w:w="3780" w:type="dxa"/>
            <w:shd w:val="clear" w:color="auto" w:fill="auto"/>
          </w:tcPr>
          <w:p w14:paraId="7F01E8B8" w14:textId="77777777" w:rsidR="00CB3C77" w:rsidRPr="00715194" w:rsidRDefault="00CB3C77" w:rsidP="00CB3C7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97" w:type="dxa"/>
            <w:shd w:val="clear" w:color="auto" w:fill="auto"/>
          </w:tcPr>
          <w:p w14:paraId="0749D1AF" w14:textId="1A293F2E" w:rsidR="00CB3C77" w:rsidRPr="00715194" w:rsidRDefault="00A14144" w:rsidP="00A1414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FDDD59" w14:textId="77777777" w:rsidR="00CB3C77" w:rsidRPr="00715194" w:rsidRDefault="00CB3C77" w:rsidP="00CB3C7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85ECCA0" w14:textId="37A78687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14:paraId="6F3CFF98" w14:textId="77777777" w:rsidR="00CB3C77" w:rsidRPr="00715194" w:rsidRDefault="00CB3C77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672170B4" w14:textId="7CD89ABD" w:rsidR="00CB3C77" w:rsidRPr="00715194" w:rsidRDefault="00A14144" w:rsidP="00A1414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ED8D46" w14:textId="77777777" w:rsidR="00CB3C77" w:rsidRPr="00715194" w:rsidRDefault="00CB3C77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C516EC7" w14:textId="365F8F47" w:rsidR="00CB3C77" w:rsidRPr="00715194" w:rsidRDefault="001E050E" w:rsidP="00CB3C7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A14144" w:rsidRPr="00715194" w14:paraId="3FE6AE2B" w14:textId="77777777" w:rsidTr="00947A0D">
        <w:tc>
          <w:tcPr>
            <w:tcW w:w="3780" w:type="dxa"/>
            <w:shd w:val="clear" w:color="auto" w:fill="auto"/>
          </w:tcPr>
          <w:p w14:paraId="32733FCB" w14:textId="4008DC6B" w:rsidR="00A14144" w:rsidRPr="00715194" w:rsidRDefault="00A14144" w:rsidP="00A1414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shd w:val="clear" w:color="auto" w:fill="auto"/>
          </w:tcPr>
          <w:p w14:paraId="0A63169B" w14:textId="77777777" w:rsidR="00A14144" w:rsidRPr="00715194" w:rsidRDefault="00A14144" w:rsidP="00A1414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66F335" w14:textId="77777777" w:rsidR="00A14144" w:rsidRPr="00715194" w:rsidRDefault="00A14144" w:rsidP="00A1414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068CE2E4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E905DD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3792E29A" w14:textId="77777777" w:rsidR="00A14144" w:rsidRPr="00715194" w:rsidRDefault="00A14144" w:rsidP="00A1414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0BF654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AF5B9D2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14144" w:rsidRPr="00715194" w14:paraId="0FEF8938" w14:textId="77777777" w:rsidTr="00947A0D">
        <w:tc>
          <w:tcPr>
            <w:tcW w:w="3780" w:type="dxa"/>
            <w:shd w:val="clear" w:color="auto" w:fill="auto"/>
          </w:tcPr>
          <w:p w14:paraId="37879824" w14:textId="2EFCC845" w:rsidR="00A14144" w:rsidRPr="00715194" w:rsidRDefault="00A14144" w:rsidP="00A1414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7" w:type="dxa"/>
            <w:shd w:val="clear" w:color="auto" w:fill="auto"/>
          </w:tcPr>
          <w:p w14:paraId="67E460F6" w14:textId="1F5BEC3D" w:rsidR="00A14144" w:rsidRPr="00715194" w:rsidRDefault="00A14144" w:rsidP="00A1414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68ACF0" w14:textId="77777777" w:rsidR="00A14144" w:rsidRPr="00715194" w:rsidRDefault="00A14144" w:rsidP="00A1414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2DBF386C" w14:textId="2482A519" w:rsidR="00A14144" w:rsidRPr="00715194" w:rsidRDefault="00A14144" w:rsidP="00A1414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E45AC8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227B7271" w14:textId="5288A228" w:rsidR="00A14144" w:rsidRPr="00715194" w:rsidRDefault="001E050E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4E20CF9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F18A7F1" w14:textId="1B0D2F62" w:rsidR="00A14144" w:rsidRPr="00715194" w:rsidRDefault="00A14144" w:rsidP="00A1414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4144" w:rsidRPr="00715194" w14:paraId="1BE5FA6D" w14:textId="77777777" w:rsidTr="00947A0D">
        <w:tc>
          <w:tcPr>
            <w:tcW w:w="3780" w:type="dxa"/>
            <w:shd w:val="clear" w:color="auto" w:fill="auto"/>
          </w:tcPr>
          <w:p w14:paraId="58CDCDFF" w14:textId="329BB8EA" w:rsidR="00A14144" w:rsidRPr="00715194" w:rsidRDefault="00A14144" w:rsidP="00A1414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  <w:shd w:val="clear" w:color="auto" w:fill="auto"/>
          </w:tcPr>
          <w:p w14:paraId="6A64A4BF" w14:textId="63DF7507" w:rsidR="00A14144" w:rsidRPr="00715194" w:rsidRDefault="00A14144" w:rsidP="00A1414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112FEB" w14:textId="77777777" w:rsidR="00A14144" w:rsidRPr="00715194" w:rsidRDefault="00A14144" w:rsidP="00A1414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58681FDD" w14:textId="0E9970C0" w:rsidR="00A14144" w:rsidRPr="00715194" w:rsidRDefault="00A14144" w:rsidP="00A1414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9B44CB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38AADB9D" w14:textId="5EA4BF36" w:rsidR="00A14144" w:rsidRPr="00715194" w:rsidRDefault="001E050E" w:rsidP="0071519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0DB7F4E6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53ACD61" w14:textId="7219C726" w:rsidR="00A14144" w:rsidRPr="00715194" w:rsidRDefault="00A14144" w:rsidP="00A1414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4144" w:rsidRPr="00715194" w14:paraId="1F3DA9E0" w14:textId="77777777" w:rsidTr="00947A0D">
        <w:tc>
          <w:tcPr>
            <w:tcW w:w="3780" w:type="dxa"/>
          </w:tcPr>
          <w:p w14:paraId="38E9DEED" w14:textId="77777777" w:rsidR="00A14144" w:rsidRPr="00715194" w:rsidRDefault="00A14144" w:rsidP="00A14144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7" w:type="dxa"/>
          </w:tcPr>
          <w:p w14:paraId="7F19EA75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448BD5" w14:textId="77777777" w:rsidR="00A14144" w:rsidRPr="00715194" w:rsidRDefault="00A14144" w:rsidP="00A1414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27C57C28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6607A3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00B531A4" w14:textId="122667BA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3E0A17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115DFF5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14144" w:rsidRPr="00715194" w14:paraId="29362E00" w14:textId="77777777" w:rsidTr="00947A0D">
        <w:tc>
          <w:tcPr>
            <w:tcW w:w="3780" w:type="dxa"/>
          </w:tcPr>
          <w:p w14:paraId="1BAAB11F" w14:textId="77777777" w:rsidR="00A14144" w:rsidRPr="00715194" w:rsidRDefault="00A14144" w:rsidP="00A1414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14:paraId="7E59B552" w14:textId="22785B64" w:rsidR="00A14144" w:rsidRPr="00715194" w:rsidRDefault="001E050E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70" w:type="dxa"/>
          </w:tcPr>
          <w:p w14:paraId="528DFA6E" w14:textId="77777777" w:rsidR="00A14144" w:rsidRPr="00715194" w:rsidRDefault="00A14144" w:rsidP="00A1414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46FFC94C" w14:textId="00528D5E" w:rsidR="00A14144" w:rsidRPr="00715194" w:rsidRDefault="001E050E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14:paraId="72A0D24C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2BCD40AD" w14:textId="63E233FA" w:rsidR="00A14144" w:rsidRPr="00715194" w:rsidRDefault="001E050E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70" w:type="dxa"/>
          </w:tcPr>
          <w:p w14:paraId="7C370A34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68F7987" w14:textId="53C2043F" w:rsidR="00A14144" w:rsidRPr="00715194" w:rsidRDefault="001E050E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A14144" w:rsidRPr="00715194" w14:paraId="47049927" w14:textId="77777777" w:rsidTr="00947A0D">
        <w:tc>
          <w:tcPr>
            <w:tcW w:w="3780" w:type="dxa"/>
          </w:tcPr>
          <w:p w14:paraId="1E8F7671" w14:textId="77777777" w:rsidR="00A14144" w:rsidRPr="00715194" w:rsidRDefault="00A14144" w:rsidP="00A1414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</w:tcPr>
          <w:p w14:paraId="00BF889F" w14:textId="790B7494" w:rsidR="00A14144" w:rsidRPr="00715194" w:rsidRDefault="001E050E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1519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270" w:type="dxa"/>
          </w:tcPr>
          <w:p w14:paraId="4EE8FEBF" w14:textId="77777777" w:rsidR="00A14144" w:rsidRPr="00715194" w:rsidRDefault="00A14144" w:rsidP="00A1414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189BAE4E" w14:textId="05C62961" w:rsidR="00A14144" w:rsidRPr="00715194" w:rsidRDefault="001E050E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70" w:type="dxa"/>
          </w:tcPr>
          <w:p w14:paraId="7ABE19AB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5B81CE10" w14:textId="37D1054B" w:rsidR="00A14144" w:rsidRPr="00715194" w:rsidRDefault="001E050E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1519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270" w:type="dxa"/>
          </w:tcPr>
          <w:p w14:paraId="1DCB179A" w14:textId="77777777" w:rsidR="00A14144" w:rsidRPr="00715194" w:rsidRDefault="00A14144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35535FB" w14:textId="6AFFA904" w:rsidR="00A14144" w:rsidRPr="00715194" w:rsidRDefault="001E050E" w:rsidP="00A1414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14144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2E5267" w:rsidRPr="00715194" w14:paraId="0FDDDA32" w14:textId="77777777" w:rsidTr="00947A0D">
        <w:tc>
          <w:tcPr>
            <w:tcW w:w="3780" w:type="dxa"/>
          </w:tcPr>
          <w:p w14:paraId="71FEA832" w14:textId="4923BBE9" w:rsidR="002E5267" w:rsidRPr="00554DD4" w:rsidRDefault="002E5267" w:rsidP="002E526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  <w:r w:rsidR="00554DD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54DD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ดูหมายเหตุ</w:t>
            </w:r>
            <w:r w:rsidR="00554D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54D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97" w:type="dxa"/>
          </w:tcPr>
          <w:p w14:paraId="51878577" w14:textId="3C5D4F8D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E52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57181772" w14:textId="77777777" w:rsidR="002E5267" w:rsidRPr="00715194" w:rsidRDefault="002E5267" w:rsidP="002E526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52485BDC" w14:textId="027D83F0" w:rsidR="002E5267" w:rsidRPr="00715194" w:rsidRDefault="002E5267" w:rsidP="002E5267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CF8F2E5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358B0B37" w14:textId="2986C7FB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E52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323A1685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97EC87A" w14:textId="0EF43837" w:rsidR="002E5267" w:rsidRPr="00715194" w:rsidRDefault="002E5267" w:rsidP="002E5267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E5267" w:rsidRPr="00715194" w14:paraId="4DE2D394" w14:textId="77777777" w:rsidTr="00947A0D">
        <w:tc>
          <w:tcPr>
            <w:tcW w:w="3780" w:type="dxa"/>
          </w:tcPr>
          <w:p w14:paraId="16744523" w14:textId="77777777" w:rsidR="002E5267" w:rsidRPr="00715194" w:rsidRDefault="002E5267" w:rsidP="002E526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7" w:type="dxa"/>
          </w:tcPr>
          <w:p w14:paraId="058D0CA3" w14:textId="2604B8C7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F2A702E" w14:textId="77777777" w:rsidR="002E5267" w:rsidRPr="00715194" w:rsidRDefault="002E5267" w:rsidP="002E526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2956C51A" w14:textId="6AF9E2ED" w:rsidR="002E5267" w:rsidRPr="00715194" w:rsidRDefault="002E5267" w:rsidP="002E5267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616549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6A1E5991" w14:textId="68798E21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95F0D1C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E86A132" w14:textId="50BB79AC" w:rsidR="002E5267" w:rsidRPr="00715194" w:rsidRDefault="002E5267" w:rsidP="002E5267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E5267" w:rsidRPr="00715194" w14:paraId="549D1FF3" w14:textId="77777777" w:rsidTr="00947A0D">
        <w:tc>
          <w:tcPr>
            <w:tcW w:w="3780" w:type="dxa"/>
          </w:tcPr>
          <w:p w14:paraId="11DBBB7F" w14:textId="77777777" w:rsidR="002E5267" w:rsidRPr="00715194" w:rsidRDefault="002E5267" w:rsidP="002E526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97" w:type="dxa"/>
          </w:tcPr>
          <w:p w14:paraId="35B4ABBD" w14:textId="4BAB078F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6F2D38C4" w14:textId="77777777" w:rsidR="002E5267" w:rsidRPr="00715194" w:rsidRDefault="002E5267" w:rsidP="002E526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6936136D" w14:textId="71F2F431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262FAA5F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34E79F81" w14:textId="57C58B5A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34DEEBB6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7056268" w14:textId="5440CE28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2E5267" w:rsidRPr="00715194" w14:paraId="67895388" w14:textId="77777777" w:rsidTr="00947A0D">
        <w:tc>
          <w:tcPr>
            <w:tcW w:w="3780" w:type="dxa"/>
          </w:tcPr>
          <w:p w14:paraId="2ADF83E5" w14:textId="77777777" w:rsidR="002E5267" w:rsidRPr="00715194" w:rsidRDefault="002E5267" w:rsidP="002E526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97" w:type="dxa"/>
          </w:tcPr>
          <w:p w14:paraId="5BD3C121" w14:textId="78AC0DA4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2E526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14:paraId="65A50021" w14:textId="77777777" w:rsidR="002E5267" w:rsidRPr="00715194" w:rsidRDefault="002E5267" w:rsidP="002E526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019A5C62" w14:textId="6F546BA1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E526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778ECF9E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0602D679" w14:textId="038BE3D2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2E526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14:paraId="35EA8353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0BCD6CE" w14:textId="0BC1FA04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E526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2E5267" w:rsidRPr="00715194" w14:paraId="4F2D78C8" w14:textId="77777777" w:rsidTr="00947A0D">
        <w:tc>
          <w:tcPr>
            <w:tcW w:w="3780" w:type="dxa"/>
          </w:tcPr>
          <w:p w14:paraId="1A56792D" w14:textId="77777777" w:rsidR="002E5267" w:rsidRPr="00715194" w:rsidRDefault="002E5267" w:rsidP="002E526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97" w:type="dxa"/>
          </w:tcPr>
          <w:p w14:paraId="02738074" w14:textId="09CDEB47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24139219" w14:textId="77777777" w:rsidR="002E5267" w:rsidRPr="00715194" w:rsidRDefault="002E5267" w:rsidP="002E526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60EA02E7" w14:textId="7226AE91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E526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2990D4D4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1DD88627" w14:textId="75D69BB0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169F5213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91C5673" w14:textId="2D99A000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E526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2E5267" w:rsidRPr="00715194" w14:paraId="5BEC7540" w14:textId="77777777" w:rsidTr="00947A0D">
        <w:tc>
          <w:tcPr>
            <w:tcW w:w="3780" w:type="dxa"/>
          </w:tcPr>
          <w:p w14:paraId="1E7F6600" w14:textId="77777777" w:rsidR="002E5267" w:rsidRPr="00715194" w:rsidRDefault="002E5267" w:rsidP="002E526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1878E392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BF1C25" w14:textId="77777777" w:rsidR="002E5267" w:rsidRPr="00715194" w:rsidRDefault="002E5267" w:rsidP="002E526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62BEA4CC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ECCCF3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6EA7BBE9" w14:textId="34418735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E0DF3E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4E12244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E5267" w:rsidRPr="00715194" w14:paraId="4285D388" w14:textId="77777777" w:rsidTr="00947A0D">
        <w:tc>
          <w:tcPr>
            <w:tcW w:w="3780" w:type="dxa"/>
          </w:tcPr>
          <w:p w14:paraId="195AFD55" w14:textId="77777777" w:rsidR="002E5267" w:rsidRPr="00715194" w:rsidRDefault="002E5267" w:rsidP="002E526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</w:tcPr>
          <w:p w14:paraId="52B55AA1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62A789" w14:textId="77777777" w:rsidR="002E5267" w:rsidRPr="00715194" w:rsidRDefault="002E5267" w:rsidP="002E526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117BBDD8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31E70E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6DC1EC76" w14:textId="277F782C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9965D3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EE42C56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E5267" w:rsidRPr="00715194" w14:paraId="7B2348FB" w14:textId="77777777" w:rsidTr="00947A0D">
        <w:tc>
          <w:tcPr>
            <w:tcW w:w="3780" w:type="dxa"/>
          </w:tcPr>
          <w:p w14:paraId="2310DEA7" w14:textId="77777777" w:rsidR="002E5267" w:rsidRPr="00715194" w:rsidRDefault="002E5267" w:rsidP="002E5267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</w:tcPr>
          <w:p w14:paraId="593A62C4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EBD897" w14:textId="77777777" w:rsidR="002E5267" w:rsidRPr="00715194" w:rsidRDefault="002E5267" w:rsidP="002E526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45954741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2C1D46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05E0D51A" w14:textId="7579F154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5BFB6C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CC921D1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E5267" w:rsidRPr="00715194" w14:paraId="597CE35E" w14:textId="77777777" w:rsidTr="00947A0D">
        <w:tc>
          <w:tcPr>
            <w:tcW w:w="3780" w:type="dxa"/>
            <w:vAlign w:val="bottom"/>
          </w:tcPr>
          <w:p w14:paraId="13B3C158" w14:textId="77777777" w:rsidR="002E5267" w:rsidRPr="00715194" w:rsidRDefault="002E5267" w:rsidP="002E5267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</w:tcPr>
          <w:p w14:paraId="720CFFB1" w14:textId="17A17EF1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E526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70" w:type="dxa"/>
          </w:tcPr>
          <w:p w14:paraId="77BA2860" w14:textId="77777777" w:rsidR="002E5267" w:rsidRPr="00715194" w:rsidRDefault="002E5267" w:rsidP="002E526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1E204505" w14:textId="649071EE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E526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337EBD9E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3BABED7A" w14:textId="078757DA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E526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70" w:type="dxa"/>
          </w:tcPr>
          <w:p w14:paraId="4DC22BE0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2D19FFF3" w14:textId="25DBF7B6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E5267"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</w:tr>
      <w:tr w:rsidR="002E5267" w:rsidRPr="00715194" w14:paraId="5EB8089A" w14:textId="77777777" w:rsidTr="00CB3C77">
        <w:tc>
          <w:tcPr>
            <w:tcW w:w="3780" w:type="dxa"/>
            <w:vAlign w:val="bottom"/>
          </w:tcPr>
          <w:p w14:paraId="272B820A" w14:textId="77777777" w:rsidR="002E5267" w:rsidRPr="00715194" w:rsidRDefault="002E5267" w:rsidP="002E5267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B287AE5" w14:textId="75A67B0C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6AFF850C" w14:textId="77777777" w:rsidR="002E5267" w:rsidRPr="00715194" w:rsidRDefault="002E5267" w:rsidP="002E526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74215A7" w14:textId="6CBC3289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65007662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79FFFBD" w14:textId="2F0B182A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0022E289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5595252" w14:textId="0E96151A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2E5267" w:rsidRPr="00715194" w14:paraId="5876A496" w14:textId="77777777" w:rsidTr="00CB3C77">
        <w:tc>
          <w:tcPr>
            <w:tcW w:w="3780" w:type="dxa"/>
          </w:tcPr>
          <w:p w14:paraId="552EEAFD" w14:textId="77777777" w:rsidR="002E5267" w:rsidRPr="00715194" w:rsidRDefault="002E5267" w:rsidP="002E5267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3F9CD19" w14:textId="4765AAEE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2E5267"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213DDBC0" w14:textId="77777777" w:rsidR="002E5267" w:rsidRPr="00715194" w:rsidRDefault="002E5267" w:rsidP="002E526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0C51009" w14:textId="542FF81F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2E5267"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70" w:type="dxa"/>
          </w:tcPr>
          <w:p w14:paraId="3D2DBAD7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D2419E8" w14:textId="7FC8E45F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2E5267"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4D02CC39" w14:textId="77777777" w:rsidR="002E5267" w:rsidRPr="00715194" w:rsidRDefault="002E5267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F61729B" w14:textId="13C8807A" w:rsidR="002E5267" w:rsidRPr="00715194" w:rsidRDefault="001E050E" w:rsidP="002E5267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2E5267"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</w:tr>
    </w:tbl>
    <w:p w14:paraId="64F5F0BD" w14:textId="4A216005" w:rsidR="00D42C62" w:rsidRPr="000E72B7" w:rsidRDefault="00D42C62" w:rsidP="0043243A">
      <w:pPr>
        <w:pStyle w:val="Ang15"/>
        <w:rPr>
          <w:rFonts w:asciiTheme="majorBidi" w:hAnsiTheme="majorBidi" w:cstheme="majorBidi"/>
        </w:rPr>
      </w:pPr>
    </w:p>
    <w:p w14:paraId="3231126C" w14:textId="77777777" w:rsidR="00435338" w:rsidRDefault="0043533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69E6996" w14:textId="430C967D" w:rsidR="00A45C0D" w:rsidRPr="000E72B7" w:rsidRDefault="000B20C7" w:rsidP="000E72B7">
      <w:pPr>
        <w:pStyle w:val="Ang15"/>
        <w:tabs>
          <w:tab w:val="left" w:pos="1134"/>
        </w:tabs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lastRenderedPageBreak/>
        <w:t>ยอดคงเหลือกับกิจการที่เก</w:t>
      </w:r>
      <w:r w:rsidR="00DA0482" w:rsidRPr="000E72B7">
        <w:rPr>
          <w:rFonts w:asciiTheme="majorBidi" w:hAnsiTheme="majorBidi" w:cstheme="majorBidi"/>
          <w:cs/>
        </w:rPr>
        <w:t xml:space="preserve">ี่ยวข้องกัน ณ วันที่ </w:t>
      </w:r>
      <w:r w:rsidR="001E050E" w:rsidRPr="001E050E">
        <w:rPr>
          <w:rFonts w:asciiTheme="majorBidi" w:hAnsiTheme="majorBidi" w:cstheme="majorBidi"/>
        </w:rPr>
        <w:t>30</w:t>
      </w:r>
      <w:r w:rsidR="009F6B3E" w:rsidRPr="000E72B7">
        <w:rPr>
          <w:rFonts w:asciiTheme="majorBidi" w:hAnsiTheme="majorBidi" w:cstheme="majorBidi"/>
          <w:lang w:val="en-US"/>
        </w:rPr>
        <w:t xml:space="preserve"> </w:t>
      </w:r>
      <w:r w:rsidR="009F6B3E" w:rsidRPr="000E72B7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1E050E" w:rsidRPr="001E050E">
        <w:rPr>
          <w:rFonts w:asciiTheme="majorBidi" w:hAnsiTheme="majorBidi" w:cstheme="majorBidi"/>
        </w:rPr>
        <w:t>2563</w:t>
      </w:r>
      <w:r w:rsidR="00006723" w:rsidRPr="000E72B7">
        <w:rPr>
          <w:rFonts w:asciiTheme="majorBidi" w:hAnsiTheme="majorBidi" w:cstheme="majorBidi"/>
          <w:cs/>
        </w:rPr>
        <w:t xml:space="preserve"> </w:t>
      </w:r>
      <w:r w:rsidR="0038525F" w:rsidRPr="000E72B7">
        <w:rPr>
          <w:rFonts w:asciiTheme="majorBidi" w:hAnsiTheme="majorBidi" w:cstheme="majorBidi"/>
          <w:cs/>
        </w:rPr>
        <w:t xml:space="preserve">และ </w:t>
      </w:r>
      <w:r w:rsidR="001E050E" w:rsidRPr="001E050E">
        <w:rPr>
          <w:rFonts w:asciiTheme="majorBidi" w:hAnsiTheme="majorBidi" w:cstheme="majorBidi"/>
        </w:rPr>
        <w:t>31</w:t>
      </w:r>
      <w:r w:rsidR="0038525F" w:rsidRPr="000E72B7">
        <w:rPr>
          <w:rFonts w:asciiTheme="majorBidi" w:hAnsiTheme="majorBidi" w:cstheme="majorBidi"/>
          <w:cs/>
        </w:rPr>
        <w:t xml:space="preserve"> </w:t>
      </w:r>
      <w:r w:rsidR="0038525F" w:rsidRPr="000E72B7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1E050E" w:rsidRPr="001E050E">
        <w:rPr>
          <w:rFonts w:asciiTheme="majorBidi" w:hAnsiTheme="majorBidi" w:cstheme="majorBidi"/>
        </w:rPr>
        <w:t>2562</w:t>
      </w:r>
      <w:r w:rsidR="00006723" w:rsidRPr="000E72B7">
        <w:rPr>
          <w:rFonts w:asciiTheme="majorBidi" w:hAnsiTheme="majorBidi" w:cstheme="majorBidi"/>
          <w:cs/>
          <w:lang w:val="en-US"/>
        </w:rPr>
        <w:t xml:space="preserve"> </w:t>
      </w:r>
      <w:r w:rsidR="007B2482" w:rsidRPr="000E72B7">
        <w:rPr>
          <w:rFonts w:asciiTheme="majorBidi" w:hAnsiTheme="majorBidi" w:cstheme="majorBidi"/>
          <w:cs/>
        </w:rPr>
        <w:t>มีดังนี้</w:t>
      </w:r>
    </w:p>
    <w:p w14:paraId="6645846B" w14:textId="77777777" w:rsidR="00FC5CB9" w:rsidRPr="000E72B7" w:rsidRDefault="00FC5CB9" w:rsidP="000E72B7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FC5CB9" w:rsidRPr="000E72B7" w14:paraId="78AC62D9" w14:textId="77777777" w:rsidTr="00FC5CB9">
        <w:trPr>
          <w:tblHeader/>
        </w:trPr>
        <w:tc>
          <w:tcPr>
            <w:tcW w:w="4050" w:type="dxa"/>
            <w:shd w:val="clear" w:color="auto" w:fill="auto"/>
          </w:tcPr>
          <w:p w14:paraId="13F5F06A" w14:textId="77777777" w:rsidR="00FC5CB9" w:rsidRPr="000E72B7" w:rsidRDefault="00FC5CB9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430" w:type="dxa"/>
            <w:gridSpan w:val="3"/>
          </w:tcPr>
          <w:p w14:paraId="5D14C96E" w14:textId="77777777" w:rsidR="00FC5CB9" w:rsidRPr="000E72B7" w:rsidRDefault="00FC5CB9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806046" w14:textId="77777777" w:rsidR="00FC5CB9" w:rsidRPr="000E72B7" w:rsidRDefault="00FC5CB9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4FA12B4" w14:textId="77777777" w:rsidR="00FC5CB9" w:rsidRPr="000E72B7" w:rsidRDefault="00FC5CB9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B3E" w:rsidRPr="000E72B7" w14:paraId="3E656141" w14:textId="77777777" w:rsidTr="00FC5CB9">
        <w:trPr>
          <w:tblHeader/>
        </w:trPr>
        <w:tc>
          <w:tcPr>
            <w:tcW w:w="4050" w:type="dxa"/>
            <w:shd w:val="clear" w:color="auto" w:fill="auto"/>
          </w:tcPr>
          <w:p w14:paraId="085913E9" w14:textId="77777777" w:rsidR="009F6B3E" w:rsidRPr="000E72B7" w:rsidRDefault="009F6B3E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5D9142" w14:textId="12593122" w:rsidR="009F6B3E" w:rsidRPr="000E72B7" w:rsidRDefault="001E050E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C9A72FC" w14:textId="77777777" w:rsidR="009F6B3E" w:rsidRPr="000E72B7" w:rsidRDefault="009F6B3E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39F781" w14:textId="681EAA79" w:rsidR="009F6B3E" w:rsidRPr="000E72B7" w:rsidRDefault="001E050E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6D8CE0D" w14:textId="77777777" w:rsidR="009F6B3E" w:rsidRPr="000E72B7" w:rsidRDefault="009F6B3E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65BFC8" w14:textId="4D7FA785" w:rsidR="009F6B3E" w:rsidRPr="000E72B7" w:rsidRDefault="001E050E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87B4D9F" w14:textId="77777777" w:rsidR="009F6B3E" w:rsidRPr="000E72B7" w:rsidRDefault="009F6B3E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5DB13D" w14:textId="02702B62" w:rsidR="009F6B3E" w:rsidRPr="000E72B7" w:rsidRDefault="001E050E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F6B3E" w:rsidRPr="000E72B7" w14:paraId="41834E38" w14:textId="77777777" w:rsidTr="00FC5CB9">
        <w:trPr>
          <w:tblHeader/>
        </w:trPr>
        <w:tc>
          <w:tcPr>
            <w:tcW w:w="4050" w:type="dxa"/>
            <w:shd w:val="clear" w:color="auto" w:fill="auto"/>
          </w:tcPr>
          <w:p w14:paraId="5250CA43" w14:textId="77777777" w:rsidR="009F6B3E" w:rsidRPr="000E72B7" w:rsidRDefault="009F6B3E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6C4968" w14:textId="7F83ED76" w:rsidR="009F6B3E" w:rsidRPr="000E72B7" w:rsidRDefault="001E050E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548BED2" w14:textId="77777777" w:rsidR="009F6B3E" w:rsidRPr="000E72B7" w:rsidRDefault="009F6B3E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CD664A" w14:textId="5A6F8FB4" w:rsidR="009F6B3E" w:rsidRPr="000E72B7" w:rsidRDefault="001E050E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CDA0EAE" w14:textId="77777777" w:rsidR="009F6B3E" w:rsidRPr="000E72B7" w:rsidRDefault="009F6B3E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721555" w14:textId="7065D57A" w:rsidR="009F6B3E" w:rsidRPr="000E72B7" w:rsidRDefault="001E050E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7A93BEA" w14:textId="77777777" w:rsidR="009F6B3E" w:rsidRPr="000E72B7" w:rsidRDefault="009F6B3E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6C5845" w14:textId="72AB53B3" w:rsidR="009F6B3E" w:rsidRPr="000E72B7" w:rsidRDefault="001E050E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F6B3E" w:rsidRPr="000E72B7" w14:paraId="05A4B701" w14:textId="77777777" w:rsidTr="00FC5CB9">
        <w:trPr>
          <w:tblHeader/>
        </w:trPr>
        <w:tc>
          <w:tcPr>
            <w:tcW w:w="4050" w:type="dxa"/>
            <w:shd w:val="clear" w:color="auto" w:fill="auto"/>
          </w:tcPr>
          <w:p w14:paraId="655C9D9F" w14:textId="77777777" w:rsidR="009F6B3E" w:rsidRPr="000E72B7" w:rsidRDefault="009F6B3E" w:rsidP="000E72B7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2D17D074" w14:textId="77777777" w:rsidR="009F6B3E" w:rsidRPr="000E72B7" w:rsidRDefault="009F6B3E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A5C97" w:rsidRPr="000E72B7" w14:paraId="39F8085C" w14:textId="77777777" w:rsidTr="001F3A56">
        <w:tc>
          <w:tcPr>
            <w:tcW w:w="4050" w:type="dxa"/>
            <w:shd w:val="clear" w:color="auto" w:fill="auto"/>
          </w:tcPr>
          <w:p w14:paraId="1B0D5212" w14:textId="77777777" w:rsidR="004A5C97" w:rsidRPr="000E72B7" w:rsidRDefault="004A5C97" w:rsidP="004A5C97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6912328F" w14:textId="3BC7213A" w:rsidR="004A5C97" w:rsidRPr="000E72B7" w:rsidRDefault="001E050E" w:rsidP="004A5C97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790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70" w:type="dxa"/>
            <w:shd w:val="clear" w:color="auto" w:fill="auto"/>
          </w:tcPr>
          <w:p w14:paraId="7A2A96BA" w14:textId="77777777" w:rsidR="004A5C97" w:rsidRPr="000E72B7" w:rsidRDefault="004A5C97" w:rsidP="004A5C97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E5444C" w14:textId="51022DA1" w:rsidR="004A5C97" w:rsidRPr="000E72B7" w:rsidRDefault="001E050E" w:rsidP="004A5C97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558</w:t>
            </w:r>
            <w:r w:rsidR="004A5C97" w:rsidRPr="004A5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14:paraId="4C79F2A6" w14:textId="77777777" w:rsidR="004A5C97" w:rsidRPr="000E72B7" w:rsidRDefault="004A5C97" w:rsidP="004A5C97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5E9860" w14:textId="18FCFE18" w:rsidR="004A5C97" w:rsidRPr="000E72B7" w:rsidRDefault="001E050E" w:rsidP="004A5C97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790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70" w:type="dxa"/>
            <w:shd w:val="clear" w:color="auto" w:fill="auto"/>
          </w:tcPr>
          <w:p w14:paraId="3108A56B" w14:textId="77777777" w:rsidR="004A5C97" w:rsidRPr="000E72B7" w:rsidRDefault="004A5C97" w:rsidP="004A5C97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BECE2B" w14:textId="3F5E9180" w:rsidR="004A5C97" w:rsidRPr="000E72B7" w:rsidRDefault="001E050E" w:rsidP="004A5C97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558</w:t>
            </w:r>
            <w:r w:rsidR="004A5C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089</w:t>
            </w:r>
          </w:p>
        </w:tc>
      </w:tr>
      <w:tr w:rsidR="004A5C97" w:rsidRPr="000E72B7" w14:paraId="21B23B6B" w14:textId="77777777" w:rsidTr="001F3A56">
        <w:tc>
          <w:tcPr>
            <w:tcW w:w="4050" w:type="dxa"/>
            <w:shd w:val="clear" w:color="auto" w:fill="auto"/>
          </w:tcPr>
          <w:p w14:paraId="7B6588DC" w14:textId="77777777" w:rsidR="004A5C97" w:rsidRPr="000E72B7" w:rsidRDefault="004A5C97" w:rsidP="004A5C97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1405F27" w14:textId="77777777" w:rsidR="004A5C97" w:rsidRPr="000E72B7" w:rsidRDefault="004A5C97" w:rsidP="004A5C97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8F1F21" w14:textId="77777777" w:rsidR="004A5C97" w:rsidRPr="000E72B7" w:rsidRDefault="004A5C97" w:rsidP="004A5C97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AA052A" w14:textId="77777777" w:rsidR="004A5C97" w:rsidRPr="000E72B7" w:rsidRDefault="004A5C97" w:rsidP="004A5C97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94E8E0" w14:textId="77777777" w:rsidR="004A5C97" w:rsidRPr="000E72B7" w:rsidRDefault="004A5C97" w:rsidP="004A5C97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B69594" w14:textId="77777777" w:rsidR="004A5C97" w:rsidRPr="000E72B7" w:rsidRDefault="004A5C97" w:rsidP="004A5C97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9539CD" w14:textId="77777777" w:rsidR="004A5C97" w:rsidRPr="000E72B7" w:rsidRDefault="004A5C97" w:rsidP="004A5C97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74657" w14:textId="77777777" w:rsidR="004A5C97" w:rsidRPr="000E72B7" w:rsidRDefault="004A5C97" w:rsidP="004A5C97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90B8B" w:rsidRPr="000E72B7" w14:paraId="5225CCF0" w14:textId="77777777" w:rsidTr="001F3A56">
        <w:tc>
          <w:tcPr>
            <w:tcW w:w="4050" w:type="dxa"/>
            <w:shd w:val="clear" w:color="auto" w:fill="auto"/>
          </w:tcPr>
          <w:p w14:paraId="4D9E3A1B" w14:textId="77777777" w:rsidR="00790B8B" w:rsidRPr="000E72B7" w:rsidRDefault="00790B8B" w:rsidP="00790B8B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4A280D87" w14:textId="6B5FF1BB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D9BC736" w14:textId="77777777" w:rsidR="00790B8B" w:rsidRPr="000E72B7" w:rsidRDefault="00790B8B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365448" w14:textId="7CBB734D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B4C3D20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D1CED7" w14:textId="7E2AA4FB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9F8DC41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2694C3" w14:textId="34ED7249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90B8B" w:rsidRPr="000E72B7" w14:paraId="0D0C7935" w14:textId="77777777" w:rsidTr="001F3A56">
        <w:tc>
          <w:tcPr>
            <w:tcW w:w="4050" w:type="dxa"/>
            <w:shd w:val="clear" w:color="auto" w:fill="auto"/>
          </w:tcPr>
          <w:p w14:paraId="0F33F3B3" w14:textId="77777777" w:rsidR="00790B8B" w:rsidRPr="000E72B7" w:rsidRDefault="00790B8B" w:rsidP="00790B8B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5718CBB4" w14:textId="55A8084A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6D4BA2A3" w14:textId="77777777" w:rsidR="00790B8B" w:rsidRPr="000E72B7" w:rsidRDefault="00790B8B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AB36C9" w14:textId="6110A336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08618255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D1AB08" w14:textId="4B2AF685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499B1591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973656" w14:textId="2A3CF2CA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790B8B" w:rsidRPr="000E72B7" w14:paraId="412C7E15" w14:textId="77777777" w:rsidTr="001F3A56">
        <w:tc>
          <w:tcPr>
            <w:tcW w:w="4050" w:type="dxa"/>
            <w:shd w:val="clear" w:color="auto" w:fill="auto"/>
          </w:tcPr>
          <w:p w14:paraId="2F54AC76" w14:textId="1167AF3F" w:rsidR="00790B8B" w:rsidRPr="000E72B7" w:rsidRDefault="00790B8B" w:rsidP="00790B8B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5E68FAF7" w14:textId="658BC5EE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7C70B63C" w14:textId="77777777" w:rsidR="00790B8B" w:rsidRPr="000E72B7" w:rsidRDefault="00790B8B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0C1A34" w14:textId="124BB605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6A5600D9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6B7B5F" w14:textId="1941F153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3668ACA0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B34A0B" w14:textId="79334F0E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790B8B" w:rsidRPr="000E72B7" w14:paraId="73B3661E" w14:textId="77777777" w:rsidTr="001F3A56">
        <w:tc>
          <w:tcPr>
            <w:tcW w:w="4050" w:type="dxa"/>
            <w:shd w:val="clear" w:color="auto" w:fill="auto"/>
          </w:tcPr>
          <w:p w14:paraId="5FAF5C91" w14:textId="77777777" w:rsidR="00790B8B" w:rsidRPr="000E72B7" w:rsidRDefault="00790B8B" w:rsidP="00790B8B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657F01DD" w14:textId="763C5925" w:rsidR="00790B8B" w:rsidRPr="000E72B7" w:rsidRDefault="00790B8B" w:rsidP="00790B8B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77574C" w14:textId="77777777" w:rsidR="00790B8B" w:rsidRPr="000E72B7" w:rsidRDefault="00790B8B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5CDA8D" w14:textId="684D58E7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23901D4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07FB1B" w14:textId="6FF90B53" w:rsidR="00790B8B" w:rsidRPr="000E72B7" w:rsidRDefault="00790B8B" w:rsidP="00790B8B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391EFE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66A421" w14:textId="317BAC58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90B8B" w:rsidRPr="000E72B7" w14:paraId="380760AD" w14:textId="77777777" w:rsidTr="001F3A56">
        <w:tc>
          <w:tcPr>
            <w:tcW w:w="4050" w:type="dxa"/>
            <w:shd w:val="clear" w:color="auto" w:fill="auto"/>
          </w:tcPr>
          <w:p w14:paraId="44618ED3" w14:textId="77777777" w:rsidR="00790B8B" w:rsidRPr="000E72B7" w:rsidRDefault="00790B8B" w:rsidP="00790B8B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อุตสาหกรรมสหธัญพืช จำกัด</w:t>
            </w:r>
          </w:p>
        </w:tc>
        <w:tc>
          <w:tcPr>
            <w:tcW w:w="1080" w:type="dxa"/>
            <w:shd w:val="clear" w:color="auto" w:fill="auto"/>
          </w:tcPr>
          <w:p w14:paraId="6DB10D4A" w14:textId="0434E0DF" w:rsidR="00790B8B" w:rsidRPr="000E72B7" w:rsidRDefault="00790B8B" w:rsidP="00790B8B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57CB84" w14:textId="77777777" w:rsidR="00790B8B" w:rsidRPr="000E72B7" w:rsidRDefault="00790B8B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2755B5" w14:textId="49CB8D60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30FB08E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F53371" w14:textId="40346BC2" w:rsidR="00790B8B" w:rsidRPr="000E72B7" w:rsidRDefault="00790B8B" w:rsidP="00790B8B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C359A1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525EB1" w14:textId="6AAEB5D7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90B8B" w:rsidRPr="000E72B7" w14:paraId="5AB0D68D" w14:textId="77777777" w:rsidTr="001F3A56">
        <w:tc>
          <w:tcPr>
            <w:tcW w:w="4050" w:type="dxa"/>
            <w:shd w:val="clear" w:color="auto" w:fill="auto"/>
          </w:tcPr>
          <w:p w14:paraId="0E14A56B" w14:textId="77777777" w:rsidR="00790B8B" w:rsidRPr="000E72B7" w:rsidRDefault="00790B8B" w:rsidP="00790B8B">
            <w:pPr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มหาชน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91AA1CF" w14:textId="1AD674C4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DBE54EC" w14:textId="77777777" w:rsidR="00790B8B" w:rsidRPr="000E72B7" w:rsidRDefault="00790B8B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CCA998" w14:textId="75B8991D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B92E71D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B91488" w14:textId="2AF8192F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0558CD0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07AE26" w14:textId="6117E13B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90B8B" w:rsidRPr="000E72B7" w14:paraId="5D74EF60" w14:textId="77777777" w:rsidTr="001F3A56">
        <w:tc>
          <w:tcPr>
            <w:tcW w:w="4050" w:type="dxa"/>
            <w:shd w:val="clear" w:color="auto" w:fill="auto"/>
          </w:tcPr>
          <w:p w14:paraId="4D23B2EB" w14:textId="77777777" w:rsidR="00790B8B" w:rsidRPr="000E72B7" w:rsidRDefault="00790B8B" w:rsidP="00790B8B">
            <w:pPr>
              <w:spacing w:line="240" w:lineRule="auto"/>
              <w:ind w:right="-11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93B716" w14:textId="63078AD4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6E3BF67" w14:textId="77777777" w:rsidR="00790B8B" w:rsidRPr="000E72B7" w:rsidRDefault="00790B8B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32A85C" w14:textId="631172CE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471B861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BB0488" w14:textId="3131E1A1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6A99E16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22932D" w14:textId="46C584DE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790B8B" w:rsidRPr="000E72B7" w14:paraId="44A9E6CD" w14:textId="77777777" w:rsidTr="001F3A56">
        <w:tc>
          <w:tcPr>
            <w:tcW w:w="4050" w:type="dxa"/>
            <w:shd w:val="clear" w:color="auto" w:fill="auto"/>
          </w:tcPr>
          <w:p w14:paraId="6A102165" w14:textId="0C7B5512" w:rsidR="00790B8B" w:rsidRPr="000E72B7" w:rsidRDefault="00790B8B" w:rsidP="00790B8B">
            <w:pPr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DE12A3" w14:textId="68CA4631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  <w:r w:rsidR="00790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6D7D9CC0" w14:textId="77777777" w:rsidR="00790B8B" w:rsidRPr="000E72B7" w:rsidRDefault="00790B8B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F37208" w14:textId="2071F63A" w:rsidR="00790B8B" w:rsidRPr="004A5C9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="00790B8B" w:rsidRPr="004A5C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446A4F2F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6C9358" w14:textId="4911D34D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  <w:r w:rsidR="00790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095D6592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0E5A45" w14:textId="7B72EE07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  <w:r w:rsidR="00790B8B" w:rsidRPr="00945A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</w:p>
        </w:tc>
      </w:tr>
      <w:tr w:rsidR="00790B8B" w:rsidRPr="000E72B7" w14:paraId="7C56903F" w14:textId="77777777" w:rsidTr="001F3A56">
        <w:tc>
          <w:tcPr>
            <w:tcW w:w="4050" w:type="dxa"/>
            <w:shd w:val="clear" w:color="auto" w:fill="auto"/>
          </w:tcPr>
          <w:p w14:paraId="4508293A" w14:textId="28450BE0" w:rsidR="00790B8B" w:rsidRPr="000E72B7" w:rsidRDefault="00790B8B" w:rsidP="00790B8B">
            <w:pPr>
              <w:spacing w:line="240" w:lineRule="auto"/>
              <w:ind w:left="250" w:right="-112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="001E050E" w:rsidRPr="001E050E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2562</w:t>
            </w: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: </w:t>
            </w: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D46552" w14:textId="77777777" w:rsidR="00790B8B" w:rsidRDefault="00790B8B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5227F58" w14:textId="483FD095" w:rsidR="00790B8B" w:rsidRPr="000E72B7" w:rsidRDefault="00790B8B" w:rsidP="00790B8B">
            <w:pPr>
              <w:tabs>
                <w:tab w:val="decimal" w:pos="57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7C34AC" w14:textId="77777777" w:rsidR="00790B8B" w:rsidRPr="000E72B7" w:rsidRDefault="00790B8B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59BE85" w14:textId="77777777" w:rsidR="00790B8B" w:rsidRPr="000E72B7" w:rsidRDefault="00790B8B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2FDA54A" w14:textId="7AEED891" w:rsidR="00790B8B" w:rsidRPr="000E72B7" w:rsidRDefault="00790B8B" w:rsidP="00790B8B">
            <w:pPr>
              <w:tabs>
                <w:tab w:val="decimal" w:pos="57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BAFD00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FBD3C4" w14:textId="77777777" w:rsidR="00790B8B" w:rsidRDefault="00790B8B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B8898E1" w14:textId="641613A0" w:rsidR="00790B8B" w:rsidRPr="000E72B7" w:rsidRDefault="00790B8B" w:rsidP="00790B8B">
            <w:pPr>
              <w:tabs>
                <w:tab w:val="decimal" w:pos="57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5DCC33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A11B63" w14:textId="77777777" w:rsidR="00790B8B" w:rsidRDefault="00790B8B" w:rsidP="00790B8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36F9FE9" w14:textId="7CA49B59" w:rsidR="00790B8B" w:rsidRPr="000E72B7" w:rsidRDefault="00790B8B" w:rsidP="00790B8B">
            <w:pPr>
              <w:tabs>
                <w:tab w:val="decimal" w:pos="59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0B8B" w:rsidRPr="000E72B7" w14:paraId="7EA83CD7" w14:textId="77777777" w:rsidTr="001F3A56">
        <w:tc>
          <w:tcPr>
            <w:tcW w:w="4050" w:type="dxa"/>
            <w:shd w:val="clear" w:color="auto" w:fill="auto"/>
            <w:vAlign w:val="bottom"/>
          </w:tcPr>
          <w:p w14:paraId="1FE8C297" w14:textId="77777777" w:rsidR="00790B8B" w:rsidRPr="000E72B7" w:rsidRDefault="00790B8B" w:rsidP="00790B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DDE84" w14:textId="041E3AA8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  <w:r w:rsidR="00790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5ACE489D" w14:textId="77777777" w:rsidR="00790B8B" w:rsidRPr="000E72B7" w:rsidRDefault="00790B8B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4A6FF" w14:textId="300E8873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="00790B8B" w:rsidRPr="004A5C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3147570F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3ACCC" w14:textId="685186AD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  <w:r w:rsidR="00790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7168D97C" w14:textId="77777777" w:rsidR="00790B8B" w:rsidRPr="000E72B7" w:rsidRDefault="00790B8B" w:rsidP="00790B8B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C5FE8" w14:textId="30B91920" w:rsidR="00790B8B" w:rsidRPr="000E72B7" w:rsidRDefault="001E050E" w:rsidP="00790B8B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  <w:r w:rsidR="00790B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</w:p>
        </w:tc>
      </w:tr>
      <w:tr w:rsidR="00790B8B" w:rsidRPr="000E72B7" w14:paraId="59929408" w14:textId="77777777" w:rsidTr="00F11E37">
        <w:tc>
          <w:tcPr>
            <w:tcW w:w="4050" w:type="dxa"/>
            <w:shd w:val="clear" w:color="auto" w:fill="auto"/>
            <w:vAlign w:val="bottom"/>
          </w:tcPr>
          <w:p w14:paraId="6DD9AB7F" w14:textId="77777777" w:rsidR="00790B8B" w:rsidRPr="000E72B7" w:rsidRDefault="00790B8B" w:rsidP="00790B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951C40" w14:textId="77777777" w:rsidR="00790B8B" w:rsidRPr="000E72B7" w:rsidRDefault="00790B8B" w:rsidP="00790B8B">
            <w:pPr>
              <w:tabs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69997E" w14:textId="77777777" w:rsidR="00790B8B" w:rsidRPr="000E72B7" w:rsidRDefault="00790B8B" w:rsidP="00790B8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32533D" w14:textId="77777777" w:rsidR="00790B8B" w:rsidRPr="000E72B7" w:rsidRDefault="00790B8B" w:rsidP="00790B8B">
            <w:pPr>
              <w:tabs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B0042F" w14:textId="77777777" w:rsidR="00790B8B" w:rsidRPr="000E72B7" w:rsidRDefault="00790B8B" w:rsidP="00790B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9D3B50" w14:textId="77777777" w:rsidR="00790B8B" w:rsidRPr="000E72B7" w:rsidRDefault="00790B8B" w:rsidP="00790B8B">
            <w:pPr>
              <w:tabs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F96DC3" w14:textId="77777777" w:rsidR="00790B8B" w:rsidRPr="000E72B7" w:rsidRDefault="00790B8B" w:rsidP="00790B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F4C767" w14:textId="77777777" w:rsidR="00790B8B" w:rsidRPr="000E72B7" w:rsidRDefault="00790B8B" w:rsidP="00790B8B">
            <w:pPr>
              <w:tabs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90B8B" w:rsidRPr="000E72B7" w14:paraId="509FAE47" w14:textId="77777777" w:rsidTr="00F11E37">
        <w:tc>
          <w:tcPr>
            <w:tcW w:w="4050" w:type="dxa"/>
            <w:shd w:val="clear" w:color="auto" w:fill="auto"/>
            <w:vAlign w:val="bottom"/>
          </w:tcPr>
          <w:p w14:paraId="5C301DDE" w14:textId="77777777" w:rsidR="00790B8B" w:rsidRPr="000E72B7" w:rsidRDefault="00790B8B" w:rsidP="00790B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F6B19A" w14:textId="2679E795" w:rsidR="00790B8B" w:rsidRPr="000E72B7" w:rsidRDefault="001E050E" w:rsidP="00790B8B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F08469F" w14:textId="77777777" w:rsidR="00790B8B" w:rsidRPr="000E72B7" w:rsidRDefault="00790B8B" w:rsidP="00790B8B">
            <w:pPr>
              <w:tabs>
                <w:tab w:val="decimal" w:pos="115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8A2E42" w14:textId="3CAC81FE" w:rsidR="00790B8B" w:rsidRPr="000E72B7" w:rsidRDefault="001E050E" w:rsidP="00790B8B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F1D746A" w14:textId="77777777" w:rsidR="00790B8B" w:rsidRPr="000E72B7" w:rsidRDefault="00790B8B" w:rsidP="00790B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07E991" w14:textId="47DB0224" w:rsidR="00790B8B" w:rsidRPr="000E72B7" w:rsidRDefault="001E050E" w:rsidP="00790B8B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2981819" w14:textId="77777777" w:rsidR="00790B8B" w:rsidRPr="000E72B7" w:rsidRDefault="00790B8B" w:rsidP="00790B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E1484F" w14:textId="3DE672E4" w:rsidR="00790B8B" w:rsidRPr="000E72B7" w:rsidRDefault="001E050E" w:rsidP="00790B8B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90B8B" w:rsidRPr="000E72B7" w14:paraId="68ADB815" w14:textId="77777777" w:rsidTr="00860687">
        <w:tc>
          <w:tcPr>
            <w:tcW w:w="4050" w:type="dxa"/>
            <w:shd w:val="clear" w:color="auto" w:fill="auto"/>
            <w:vAlign w:val="bottom"/>
          </w:tcPr>
          <w:p w14:paraId="6A51B10E" w14:textId="77777777" w:rsidR="00790B8B" w:rsidRPr="000E72B7" w:rsidRDefault="00790B8B" w:rsidP="00790B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50D421B" w14:textId="471FF549" w:rsidR="00790B8B" w:rsidRPr="000E72B7" w:rsidRDefault="00790B8B" w:rsidP="00790B8B">
            <w:pPr>
              <w:tabs>
                <w:tab w:val="decimal" w:pos="883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90B8B" w:rsidRPr="000E72B7" w14:paraId="0B615F9B" w14:textId="77777777" w:rsidTr="00802F95">
        <w:tc>
          <w:tcPr>
            <w:tcW w:w="4050" w:type="dxa"/>
            <w:shd w:val="clear" w:color="auto" w:fill="auto"/>
          </w:tcPr>
          <w:p w14:paraId="3F34C5C1" w14:textId="3ED87435" w:rsidR="00790B8B" w:rsidRPr="000E72B7" w:rsidRDefault="00790B8B" w:rsidP="00790B8B">
            <w:pPr>
              <w:pStyle w:val="BodyText"/>
              <w:spacing w:after="0" w:line="240" w:lineRule="auto"/>
              <w:ind w:left="250" w:hanging="2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E050E" w:rsidRPr="001E05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สำหรับ </w:t>
            </w:r>
          </w:p>
        </w:tc>
        <w:tc>
          <w:tcPr>
            <w:tcW w:w="1080" w:type="dxa"/>
            <w:shd w:val="clear" w:color="auto" w:fill="auto"/>
          </w:tcPr>
          <w:p w14:paraId="6693615E" w14:textId="77777777" w:rsidR="00790B8B" w:rsidRPr="000E72B7" w:rsidRDefault="00790B8B" w:rsidP="00790B8B">
            <w:pPr>
              <w:tabs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0B2E56" w14:textId="77777777" w:rsidR="00790B8B" w:rsidRPr="000E72B7" w:rsidRDefault="00790B8B" w:rsidP="00790B8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FD7541" w14:textId="77777777" w:rsidR="00790B8B" w:rsidRPr="000E72B7" w:rsidRDefault="00790B8B" w:rsidP="00790B8B">
            <w:pPr>
              <w:tabs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881A8D" w14:textId="77777777" w:rsidR="00790B8B" w:rsidRPr="000E72B7" w:rsidRDefault="00790B8B" w:rsidP="00790B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6F6830" w14:textId="77777777" w:rsidR="00790B8B" w:rsidRPr="000E72B7" w:rsidRDefault="00790B8B" w:rsidP="00790B8B">
            <w:pPr>
              <w:tabs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4FCF8E3" w14:textId="77777777" w:rsidR="00790B8B" w:rsidRPr="000E72B7" w:rsidRDefault="00790B8B" w:rsidP="00790B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E51B9E" w14:textId="77777777" w:rsidR="00790B8B" w:rsidRPr="000E72B7" w:rsidRDefault="00790B8B" w:rsidP="00790B8B">
            <w:pPr>
              <w:tabs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90B8B" w:rsidRPr="000E72B7" w14:paraId="69A1E36B" w14:textId="77777777" w:rsidTr="00802F95">
        <w:tc>
          <w:tcPr>
            <w:tcW w:w="4050" w:type="dxa"/>
            <w:shd w:val="clear" w:color="auto" w:fill="auto"/>
          </w:tcPr>
          <w:p w14:paraId="3B1508DA" w14:textId="0C9E84EB" w:rsidR="00790B8B" w:rsidRPr="000E72B7" w:rsidRDefault="00790B8B" w:rsidP="00790B8B">
            <w:pPr>
              <w:spacing w:line="240" w:lineRule="auto"/>
              <w:ind w:left="3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10163BF" w14:textId="2659C234" w:rsidR="00790B8B" w:rsidRPr="000E72B7" w:rsidRDefault="00D20947" w:rsidP="00790B8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5C53FB" w14:textId="77777777" w:rsidR="00790B8B" w:rsidRPr="000E72B7" w:rsidRDefault="00790B8B" w:rsidP="00790B8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A0E837F" w14:textId="228ED357" w:rsidR="00790B8B" w:rsidRPr="000E72B7" w:rsidRDefault="00790B8B" w:rsidP="00790B8B">
            <w:pPr>
              <w:tabs>
                <w:tab w:val="decimal" w:pos="574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D78BA3" w14:textId="77777777" w:rsidR="00790B8B" w:rsidRPr="000E72B7" w:rsidRDefault="00790B8B" w:rsidP="00790B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D14A049" w14:textId="1F6EEC39" w:rsidR="00790B8B" w:rsidRPr="000E72B7" w:rsidRDefault="00D20947" w:rsidP="00790B8B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5619F1" w14:textId="77777777" w:rsidR="00790B8B" w:rsidRPr="000E72B7" w:rsidRDefault="00790B8B" w:rsidP="00790B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12DEB1F" w14:textId="49AC8568" w:rsidR="00790B8B" w:rsidRPr="000E72B7" w:rsidRDefault="00790B8B" w:rsidP="00790B8B">
            <w:pPr>
              <w:tabs>
                <w:tab w:val="decimal" w:pos="601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90B8B" w:rsidRPr="000E72B7" w14:paraId="65D293CC" w14:textId="77777777" w:rsidTr="00802F95">
        <w:tc>
          <w:tcPr>
            <w:tcW w:w="4050" w:type="dxa"/>
            <w:shd w:val="clear" w:color="auto" w:fill="auto"/>
          </w:tcPr>
          <w:p w14:paraId="668B63E8" w14:textId="079395F8" w:rsidR="00790B8B" w:rsidRPr="000E72B7" w:rsidRDefault="00790B8B" w:rsidP="00790B8B">
            <w:pPr>
              <w:spacing w:line="240" w:lineRule="auto"/>
              <w:ind w:left="320" w:hanging="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หก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849D11" w14:textId="5C7C1643" w:rsidR="00790B8B" w:rsidRPr="000E72B7" w:rsidRDefault="00D20947" w:rsidP="00790B8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8A4A39" w14:textId="77777777" w:rsidR="00790B8B" w:rsidRPr="000E72B7" w:rsidRDefault="00790B8B" w:rsidP="00790B8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4E5DA1" w14:textId="32F03BCB" w:rsidR="00790B8B" w:rsidRPr="000E72B7" w:rsidRDefault="00790B8B" w:rsidP="00790B8B">
            <w:pPr>
              <w:tabs>
                <w:tab w:val="decimal" w:pos="574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6A92B2" w14:textId="77777777" w:rsidR="00790B8B" w:rsidRPr="000E72B7" w:rsidRDefault="00790B8B" w:rsidP="00790B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A8AB320" w14:textId="7D68FF0D" w:rsidR="00790B8B" w:rsidRPr="000E72B7" w:rsidRDefault="00D20947" w:rsidP="00790B8B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067ACA" w14:textId="77777777" w:rsidR="00790B8B" w:rsidRPr="000E72B7" w:rsidRDefault="00790B8B" w:rsidP="00790B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A158A5" w14:textId="4532A659" w:rsidR="00790B8B" w:rsidRPr="000E72B7" w:rsidRDefault="00790B8B" w:rsidP="00790B8B">
            <w:pPr>
              <w:tabs>
                <w:tab w:val="decimal" w:pos="601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36E649AB" w14:textId="68E47225" w:rsidR="00B96505" w:rsidRPr="000E72B7" w:rsidRDefault="00B96505" w:rsidP="000E72B7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</w:p>
    <w:p w14:paraId="1EFBE550" w14:textId="77777777" w:rsidR="00B96505" w:rsidRPr="000E72B7" w:rsidRDefault="00B96505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 w:eastAsia="x-none"/>
        </w:rPr>
      </w:pPr>
      <w:r w:rsidRPr="000E72B7">
        <w:rPr>
          <w:rFonts w:asciiTheme="majorBidi" w:hAnsiTheme="majorBidi" w:cstheme="majorBidi"/>
          <w:sz w:val="20"/>
          <w:szCs w:val="20"/>
          <w:cs/>
          <w:lang w:val="en-US" w:eastAsia="x-none"/>
        </w:rPr>
        <w:br w:type="page"/>
      </w:r>
    </w:p>
    <w:tbl>
      <w:tblPr>
        <w:tblStyle w:val="TableGrid"/>
        <w:tblW w:w="93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94"/>
        <w:gridCol w:w="268"/>
        <w:gridCol w:w="998"/>
        <w:gridCol w:w="236"/>
        <w:gridCol w:w="970"/>
        <w:gridCol w:w="240"/>
        <w:gridCol w:w="752"/>
        <w:gridCol w:w="270"/>
        <w:gridCol w:w="810"/>
        <w:gridCol w:w="270"/>
        <w:gridCol w:w="900"/>
      </w:tblGrid>
      <w:tr w:rsidR="00C54974" w:rsidRPr="000E72B7" w14:paraId="08B4C6CF" w14:textId="77777777" w:rsidTr="00205241">
        <w:trPr>
          <w:trHeight w:val="135"/>
          <w:tblHeader/>
        </w:trPr>
        <w:tc>
          <w:tcPr>
            <w:tcW w:w="2700" w:type="dxa"/>
            <w:vAlign w:val="bottom"/>
          </w:tcPr>
          <w:p w14:paraId="4D7B76B6" w14:textId="49F66700" w:rsidR="00C54974" w:rsidRPr="00205241" w:rsidRDefault="00B96505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2160" w:type="dxa"/>
            <w:gridSpan w:val="3"/>
            <w:vAlign w:val="bottom"/>
          </w:tcPr>
          <w:p w14:paraId="1485F711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263FD92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12" w:type="dxa"/>
            <w:gridSpan w:val="7"/>
            <w:vAlign w:val="bottom"/>
          </w:tcPr>
          <w:p w14:paraId="0103C54D" w14:textId="4F5FA083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E4F76" w:rsidRPr="000E72B7" w14:paraId="22D5ACF1" w14:textId="77777777" w:rsidTr="0043533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1A3BB0A5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  <w:r w:rsidRPr="0020524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เงินให้กู้ยืมระยะสั้นแก่</w:t>
            </w:r>
          </w:p>
        </w:tc>
        <w:tc>
          <w:tcPr>
            <w:tcW w:w="894" w:type="dxa"/>
            <w:vAlign w:val="bottom"/>
          </w:tcPr>
          <w:p w14:paraId="7EF466D1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01196351" w14:textId="75CC7A43" w:rsidR="00C54974" w:rsidRPr="00205241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C54974" w:rsidRPr="0020524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54974" w:rsidRPr="002052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68" w:type="dxa"/>
            <w:vAlign w:val="bottom"/>
          </w:tcPr>
          <w:p w14:paraId="4603CE34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1B0A6814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79477545" w14:textId="53728218" w:rsidR="00C54974" w:rsidRPr="00205241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F6B3E" w:rsidRPr="00205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6B3E" w:rsidRPr="0020524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456AC623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C40001D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2E511262" w14:textId="6D6E212E" w:rsidR="00C54974" w:rsidRPr="00205241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C54974" w:rsidRPr="0020524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54974" w:rsidRPr="002052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773AF5C4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vAlign w:val="bottom"/>
          </w:tcPr>
          <w:p w14:paraId="2BF35AF0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1F4710B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A19442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6C1529D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8B1213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1F412FDB" w14:textId="3BD7B99F" w:rsidR="00C54974" w:rsidRPr="00205241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F6B3E" w:rsidRPr="00205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6B3E" w:rsidRPr="0020524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CE4F76" w:rsidRPr="000E72B7" w14:paraId="2E6D0764" w14:textId="77777777" w:rsidTr="00435338">
        <w:trPr>
          <w:tblHeader/>
        </w:trPr>
        <w:tc>
          <w:tcPr>
            <w:tcW w:w="2700" w:type="dxa"/>
            <w:vAlign w:val="bottom"/>
          </w:tcPr>
          <w:p w14:paraId="7A585EDB" w14:textId="77777777" w:rsidR="00C54974" w:rsidRPr="00205241" w:rsidRDefault="00C54974" w:rsidP="00893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4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94" w:type="dxa"/>
            <w:vAlign w:val="bottom"/>
          </w:tcPr>
          <w:p w14:paraId="2B3BF870" w14:textId="3B11E97A" w:rsidR="00C54974" w:rsidRPr="00205241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68" w:type="dxa"/>
            <w:vAlign w:val="bottom"/>
          </w:tcPr>
          <w:p w14:paraId="36B6A459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17CBC4FF" w14:textId="0252E64D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E050E" w:rsidRPr="0020524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7F513C3B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A809C37" w14:textId="29F92DD2" w:rsidR="00C54974" w:rsidRPr="00205241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40" w:type="dxa"/>
            <w:vAlign w:val="bottom"/>
          </w:tcPr>
          <w:p w14:paraId="62F5E2B0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vAlign w:val="bottom"/>
          </w:tcPr>
          <w:p w14:paraId="0E066BAF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75DC1B6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2DD323E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ADD472C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0023DF" w14:textId="0832B0D5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E050E" w:rsidRPr="0020524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C54974" w:rsidRPr="000E72B7" w14:paraId="76E5756A" w14:textId="77777777" w:rsidTr="00435338">
        <w:trPr>
          <w:tblHeader/>
        </w:trPr>
        <w:tc>
          <w:tcPr>
            <w:tcW w:w="2700" w:type="dxa"/>
          </w:tcPr>
          <w:p w14:paraId="27C157F4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3F57F033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A6B616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12" w:type="dxa"/>
            <w:gridSpan w:val="7"/>
          </w:tcPr>
          <w:p w14:paraId="35A43080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E4F76" w:rsidRPr="000E72B7" w14:paraId="5E66EDCF" w14:textId="77777777" w:rsidTr="00435338">
        <w:tc>
          <w:tcPr>
            <w:tcW w:w="2700" w:type="dxa"/>
          </w:tcPr>
          <w:p w14:paraId="5BD65852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49072285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31C43543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4F3C2939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066066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</w:tcPr>
          <w:p w14:paraId="59AD0A16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E68D072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7611992D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2E458A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2E9214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A6E607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D36F70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4F76" w:rsidRPr="000E72B7" w14:paraId="192409FA" w14:textId="77777777" w:rsidTr="00435338">
        <w:tc>
          <w:tcPr>
            <w:tcW w:w="2700" w:type="dxa"/>
          </w:tcPr>
          <w:p w14:paraId="2DBDFB09" w14:textId="088563E8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ทีพีไอ โพลีน </w:t>
            </w:r>
            <w:r w:rsidR="00EA5027" w:rsidRPr="00205241">
              <w:rPr>
                <w:rFonts w:asciiTheme="majorBidi" w:hAnsiTheme="majorBidi" w:cstheme="majorBidi"/>
                <w:sz w:val="24"/>
                <w:szCs w:val="24"/>
                <w:cs/>
              </w:rPr>
              <w:t>เพาเวอร์</w:t>
            </w:r>
          </w:p>
        </w:tc>
        <w:tc>
          <w:tcPr>
            <w:tcW w:w="894" w:type="dxa"/>
          </w:tcPr>
          <w:p w14:paraId="6C546421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7C923A59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10D56BFC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9C5B91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</w:tcPr>
          <w:p w14:paraId="1771AC49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EEB217E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D70C8B9" w14:textId="08F8A0E5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D1350E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ED1761" w14:textId="6700137D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A6AE0B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6FB29D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4F76" w:rsidRPr="00435338" w14:paraId="12044F04" w14:textId="77777777" w:rsidTr="00435338">
        <w:tc>
          <w:tcPr>
            <w:tcW w:w="2700" w:type="dxa"/>
          </w:tcPr>
          <w:p w14:paraId="6D3D68BF" w14:textId="75100700" w:rsidR="00C54974" w:rsidRPr="00205241" w:rsidRDefault="00EA5027" w:rsidP="00435338">
            <w:pPr>
              <w:spacing w:line="360" w:lineRule="exact"/>
              <w:ind w:firstLine="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(อ่อนนุช) </w:t>
            </w:r>
            <w:r w:rsidR="00C54974" w:rsidRPr="0020524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894" w:type="dxa"/>
          </w:tcPr>
          <w:p w14:paraId="67E8615E" w14:textId="337E8FF9" w:rsidR="00C54974" w:rsidRPr="00205241" w:rsidRDefault="001E050E" w:rsidP="0043533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54974" w:rsidRPr="00205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05241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268" w:type="dxa"/>
          </w:tcPr>
          <w:p w14:paraId="58EC4843" w14:textId="77777777" w:rsidR="00C54974" w:rsidRPr="00205241" w:rsidRDefault="00C54974" w:rsidP="00435338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7B9D0881" w14:textId="7C4E0BFD" w:rsidR="00C54974" w:rsidRPr="00205241" w:rsidRDefault="001E050E" w:rsidP="0043533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C269A" w:rsidRPr="002052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05241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236" w:type="dxa"/>
            <w:shd w:val="clear" w:color="auto" w:fill="auto"/>
          </w:tcPr>
          <w:p w14:paraId="525C38B8" w14:textId="77777777" w:rsidR="00C54974" w:rsidRPr="00205241" w:rsidRDefault="00C54974" w:rsidP="00435338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36F8CE6D" w14:textId="1C6254D7" w:rsidR="00C54974" w:rsidRPr="00205241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40" w:type="dxa"/>
            <w:shd w:val="clear" w:color="auto" w:fill="auto"/>
          </w:tcPr>
          <w:p w14:paraId="0213EE70" w14:textId="77777777" w:rsidR="00C54974" w:rsidRPr="00205241" w:rsidRDefault="00C54974" w:rsidP="00435338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51AEF310" w14:textId="454115AE" w:rsidR="00C54974" w:rsidRPr="00205241" w:rsidRDefault="00804F0C" w:rsidP="00435338">
            <w:pPr>
              <w:tabs>
                <w:tab w:val="decimal" w:pos="647"/>
              </w:tabs>
              <w:spacing w:line="360" w:lineRule="exact"/>
              <w:ind w:left="-17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AF8561" w14:textId="77777777" w:rsidR="00C54974" w:rsidRPr="00205241" w:rsidRDefault="00C54974" w:rsidP="00435338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9CBF8A" w14:textId="33A82C21" w:rsidR="00C54974" w:rsidRPr="00205241" w:rsidRDefault="00804F0C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E050E" w:rsidRPr="00205241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Pr="002052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6D0126" w14:textId="77777777" w:rsidR="00C54974" w:rsidRPr="00205241" w:rsidRDefault="00C54974" w:rsidP="00435338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BD1FDDA" w14:textId="640A366C" w:rsidR="00C54974" w:rsidRPr="00205241" w:rsidRDefault="00D220B8" w:rsidP="00435338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4F76" w:rsidRPr="00435338" w14:paraId="4CBEC398" w14:textId="77777777" w:rsidTr="00435338">
        <w:tc>
          <w:tcPr>
            <w:tcW w:w="2700" w:type="dxa"/>
          </w:tcPr>
          <w:p w14:paraId="4A58167B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</w:tcPr>
          <w:p w14:paraId="30635835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6E3BB5D4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03BB7849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023C25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52CA370D" w14:textId="1D328562" w:rsidR="00C54974" w:rsidRPr="00205241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40" w:type="dxa"/>
            <w:shd w:val="clear" w:color="auto" w:fill="auto"/>
          </w:tcPr>
          <w:p w14:paraId="32AEBEDF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auto"/>
          </w:tcPr>
          <w:p w14:paraId="74DD3FFC" w14:textId="5030B443" w:rsidR="00C54974" w:rsidRPr="00205241" w:rsidRDefault="00804F0C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EC919E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C9B49F8" w14:textId="7C394AC6" w:rsidR="00C54974" w:rsidRPr="00205241" w:rsidRDefault="00804F0C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E050E" w:rsidRPr="00205241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Pr="002052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717455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7888E0F" w14:textId="76D6B41C" w:rsidR="00C54974" w:rsidRPr="00205241" w:rsidRDefault="00D220B8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4F76" w:rsidRPr="00435338" w14:paraId="3CA4E567" w14:textId="77777777" w:rsidTr="00435338">
        <w:tc>
          <w:tcPr>
            <w:tcW w:w="2700" w:type="dxa"/>
          </w:tcPr>
          <w:p w14:paraId="4D6278A8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894" w:type="dxa"/>
          </w:tcPr>
          <w:p w14:paraId="55BBA816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1B2C32C7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09A4CD85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26D16E6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7E143624" w14:textId="557BC0D9" w:rsidR="00C54974" w:rsidRPr="00205241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686DF2F2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5D0E0F18" w14:textId="7780555D" w:rsidR="00C54974" w:rsidRPr="00205241" w:rsidRDefault="00804F0C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65FC1C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85A9B3" w14:textId="71E6F97F" w:rsidR="00C54974" w:rsidRPr="00205241" w:rsidRDefault="00804F0C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E050E" w:rsidRPr="0020524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0524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CBDE51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81C9C4C" w14:textId="25C87F13" w:rsidR="00C54974" w:rsidRPr="00205241" w:rsidRDefault="00D220B8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4F76" w:rsidRPr="00435338" w14:paraId="1AC3F2B2" w14:textId="77777777" w:rsidTr="00435338">
        <w:tc>
          <w:tcPr>
            <w:tcW w:w="2700" w:type="dxa"/>
          </w:tcPr>
          <w:p w14:paraId="1D01796F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4" w:type="dxa"/>
          </w:tcPr>
          <w:p w14:paraId="5C9C6912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7777B7E5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46D6BCA9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7106B99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0BFC9C02" w14:textId="5989822B" w:rsidR="00C54974" w:rsidRPr="00205241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801</w:t>
            </w:r>
          </w:p>
        </w:tc>
        <w:tc>
          <w:tcPr>
            <w:tcW w:w="240" w:type="dxa"/>
            <w:shd w:val="clear" w:color="auto" w:fill="auto"/>
          </w:tcPr>
          <w:p w14:paraId="74F9C0E1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auto"/>
          </w:tcPr>
          <w:p w14:paraId="2C6974DF" w14:textId="5398D00D" w:rsidR="00C54974" w:rsidRPr="00205241" w:rsidRDefault="00C45E31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0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052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B54FAC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ABE7053" w14:textId="1D8FF8EA" w:rsidR="00C54974" w:rsidRPr="00205241" w:rsidRDefault="00C45E31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E050E" w:rsidRPr="002052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801</w:t>
            </w:r>
            <w:r w:rsidRPr="002052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E7D6C7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72753BA" w14:textId="17BFBAC5" w:rsidR="00C54974" w:rsidRPr="00205241" w:rsidRDefault="00D220B8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CE4F76" w:rsidRPr="00435338" w14:paraId="437F5B13" w14:textId="77777777" w:rsidTr="00435338">
        <w:tc>
          <w:tcPr>
            <w:tcW w:w="2700" w:type="dxa"/>
          </w:tcPr>
          <w:p w14:paraId="6A424E42" w14:textId="728AFA51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i/>
                <w:iCs/>
                <w:spacing w:val="-6"/>
                <w:sz w:val="24"/>
                <w:szCs w:val="24"/>
                <w:cs/>
              </w:rPr>
              <w:t>หัก</w:t>
            </w:r>
            <w:r w:rsidRPr="0020524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ค่าเผื่อผลขาดทุนจาก</w:t>
            </w:r>
            <w:r w:rsidR="007E2029" w:rsidRPr="0020524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894" w:type="dxa"/>
          </w:tcPr>
          <w:p w14:paraId="0CC131A4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6A9A1720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34760975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559762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019D6831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0EB2CE42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auto"/>
          </w:tcPr>
          <w:p w14:paraId="7C9F8521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EC32F73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1001296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AD5ED18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BF57B12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E4F76" w:rsidRPr="00435338" w14:paraId="332FD59B" w14:textId="77777777" w:rsidTr="00435338">
        <w:tc>
          <w:tcPr>
            <w:tcW w:w="2700" w:type="dxa"/>
          </w:tcPr>
          <w:p w14:paraId="19E46C9A" w14:textId="478482DB" w:rsidR="007E2029" w:rsidRPr="00205241" w:rsidRDefault="00E0433C" w:rsidP="00CE281A">
            <w:pPr>
              <w:spacing w:line="360" w:lineRule="exact"/>
              <w:ind w:right="-380" w:firstLine="25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i/>
                <w:iCs/>
                <w:spacing w:val="-6"/>
                <w:sz w:val="24"/>
                <w:szCs w:val="24"/>
                <w:cs/>
              </w:rPr>
              <w:t>(</w:t>
            </w:r>
            <w:r w:rsidR="001E050E" w:rsidRPr="00205241">
              <w:rPr>
                <w:rFonts w:asciiTheme="majorBidi" w:hAnsiTheme="majorBidi" w:cstheme="majorBidi"/>
                <w:i/>
                <w:iCs/>
                <w:spacing w:val="-6"/>
                <w:sz w:val="24"/>
                <w:szCs w:val="24"/>
              </w:rPr>
              <w:t>2562</w:t>
            </w:r>
            <w:r w:rsidRPr="00205241">
              <w:rPr>
                <w:rFonts w:asciiTheme="majorBidi" w:hAnsiTheme="majorBidi" w:cstheme="majorBidi"/>
                <w:i/>
                <w:iCs/>
                <w:spacing w:val="-6"/>
                <w:sz w:val="24"/>
                <w:szCs w:val="24"/>
              </w:rPr>
              <w:t>:</w:t>
            </w:r>
            <w:r w:rsidRPr="00205241">
              <w:rPr>
                <w:rFonts w:asciiTheme="majorBidi" w:hAnsiTheme="majorBidi" w:cstheme="majorBidi"/>
                <w:i/>
                <w:iCs/>
                <w:spacing w:val="-6"/>
                <w:sz w:val="24"/>
                <w:szCs w:val="24"/>
                <w:cs/>
              </w:rPr>
              <w:t xml:space="preserve"> ค่าเผื่อหนี้สงสัยจ</w:t>
            </w:r>
            <w:r w:rsidR="00CE4F76" w:rsidRPr="00205241">
              <w:rPr>
                <w:rFonts w:asciiTheme="majorBidi" w:hAnsiTheme="majorBidi" w:cstheme="majorBidi"/>
                <w:i/>
                <w:iCs/>
                <w:spacing w:val="-6"/>
                <w:sz w:val="24"/>
                <w:szCs w:val="24"/>
                <w:cs/>
              </w:rPr>
              <w:t>ะ</w:t>
            </w:r>
            <w:r w:rsidRPr="00205241">
              <w:rPr>
                <w:rFonts w:asciiTheme="majorBidi" w:hAnsiTheme="majorBidi" w:cstheme="majorBidi"/>
                <w:i/>
                <w:iCs/>
                <w:spacing w:val="-6"/>
                <w:sz w:val="24"/>
                <w:szCs w:val="24"/>
                <w:cs/>
              </w:rPr>
              <w:t>สูญ)</w:t>
            </w:r>
          </w:p>
        </w:tc>
        <w:tc>
          <w:tcPr>
            <w:tcW w:w="894" w:type="dxa"/>
          </w:tcPr>
          <w:p w14:paraId="6881683E" w14:textId="77777777" w:rsidR="007E2029" w:rsidRPr="00205241" w:rsidRDefault="007E2029" w:rsidP="004353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4788F56E" w14:textId="77777777" w:rsidR="007E2029" w:rsidRPr="00205241" w:rsidRDefault="007E2029" w:rsidP="0043533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6C3C4DCE" w14:textId="77777777" w:rsidR="007E2029" w:rsidRPr="00205241" w:rsidRDefault="007E2029" w:rsidP="004353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81D7A9" w14:textId="77777777" w:rsidR="007E2029" w:rsidRPr="00205241" w:rsidRDefault="007E2029" w:rsidP="0043533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703B6A19" w14:textId="6AD2C874" w:rsidR="007E2029" w:rsidRPr="00205241" w:rsidRDefault="007E2029" w:rsidP="00435338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2623D04" w14:textId="77777777" w:rsidR="007E2029" w:rsidRPr="00205241" w:rsidRDefault="007E2029" w:rsidP="004353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auto"/>
          </w:tcPr>
          <w:p w14:paraId="7DCB86B6" w14:textId="77777777" w:rsidR="007E2029" w:rsidRPr="00205241" w:rsidRDefault="007E2029" w:rsidP="00435338">
            <w:pPr>
              <w:tabs>
                <w:tab w:val="decimal" w:pos="64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3FBE02B" w14:textId="77777777" w:rsidR="007E2029" w:rsidRPr="00205241" w:rsidRDefault="007E2029" w:rsidP="004353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0D38266" w14:textId="77777777" w:rsidR="007E2029" w:rsidRPr="00205241" w:rsidRDefault="007E2029" w:rsidP="00435338">
            <w:pPr>
              <w:tabs>
                <w:tab w:val="decimal" w:pos="57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D3E6668" w14:textId="77777777" w:rsidR="007E2029" w:rsidRPr="00205241" w:rsidRDefault="007E2029" w:rsidP="004353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EB9E96" w14:textId="316CDA41" w:rsidR="007E2029" w:rsidRPr="00205241" w:rsidRDefault="00D220B8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CE4F76" w:rsidRPr="00435338" w14:paraId="10DE9F60" w14:textId="77777777" w:rsidTr="00435338">
        <w:tc>
          <w:tcPr>
            <w:tcW w:w="2700" w:type="dxa"/>
          </w:tcPr>
          <w:p w14:paraId="25DA7B94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52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894" w:type="dxa"/>
          </w:tcPr>
          <w:p w14:paraId="49C3AF73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732EA654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5FAFDB0D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8736958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D5D2F" w14:textId="1B572B5A" w:rsidR="00C54974" w:rsidRPr="00205241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801</w:t>
            </w:r>
          </w:p>
        </w:tc>
        <w:tc>
          <w:tcPr>
            <w:tcW w:w="240" w:type="dxa"/>
            <w:shd w:val="clear" w:color="auto" w:fill="auto"/>
          </w:tcPr>
          <w:p w14:paraId="760CDCF7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auto"/>
          </w:tcPr>
          <w:p w14:paraId="6685EA89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837EE2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A77A44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10A7E8F" w14:textId="77777777" w:rsidR="00C54974" w:rsidRPr="00205241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61774" w14:textId="37FDBC6A" w:rsidR="00C54974" w:rsidRPr="00205241" w:rsidRDefault="00D220B8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52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6C5B41E7" w14:textId="16B89457" w:rsidR="00B96505" w:rsidRPr="00435338" w:rsidRDefault="00B96505" w:rsidP="00A45A34">
      <w:pPr>
        <w:pStyle w:val="Bo-Blankline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3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33"/>
        <w:gridCol w:w="1152"/>
        <w:gridCol w:w="270"/>
        <w:gridCol w:w="1170"/>
        <w:gridCol w:w="270"/>
        <w:gridCol w:w="1161"/>
        <w:gridCol w:w="270"/>
        <w:gridCol w:w="1172"/>
      </w:tblGrid>
      <w:tr w:rsidR="007A72DB" w:rsidRPr="00435338" w14:paraId="32B172BB" w14:textId="77777777" w:rsidTr="00C858ED">
        <w:tc>
          <w:tcPr>
            <w:tcW w:w="3933" w:type="dxa"/>
            <w:shd w:val="clear" w:color="auto" w:fill="auto"/>
          </w:tcPr>
          <w:p w14:paraId="014B48FE" w14:textId="63A71DAA" w:rsidR="007A72DB" w:rsidRPr="00435338" w:rsidRDefault="007A72DB" w:rsidP="00435338">
            <w:pPr>
              <w:spacing w:line="360" w:lineRule="exact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2592" w:type="dxa"/>
            <w:gridSpan w:val="3"/>
          </w:tcPr>
          <w:p w14:paraId="403BDFFC" w14:textId="77777777" w:rsidR="007A72DB" w:rsidRPr="00435338" w:rsidRDefault="007A72DB" w:rsidP="0043533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0CAABA" w14:textId="77777777" w:rsidR="007A72DB" w:rsidRPr="00435338" w:rsidRDefault="007A72DB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3" w:type="dxa"/>
            <w:gridSpan w:val="3"/>
            <w:shd w:val="clear" w:color="auto" w:fill="auto"/>
          </w:tcPr>
          <w:p w14:paraId="04FE8142" w14:textId="77777777" w:rsidR="007A72DB" w:rsidRPr="00435338" w:rsidRDefault="007A72DB" w:rsidP="0043533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6B3E" w:rsidRPr="000E72B7" w14:paraId="42720296" w14:textId="77777777" w:rsidTr="00C858ED">
        <w:tc>
          <w:tcPr>
            <w:tcW w:w="3933" w:type="dxa"/>
            <w:shd w:val="clear" w:color="auto" w:fill="auto"/>
          </w:tcPr>
          <w:p w14:paraId="5C8B3AC9" w14:textId="77777777" w:rsidR="009F6B3E" w:rsidRPr="000E72B7" w:rsidRDefault="009F6B3E" w:rsidP="00435338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45B1C77" w14:textId="33269323" w:rsidR="009F6B3E" w:rsidRPr="000E72B7" w:rsidRDefault="001E050E" w:rsidP="0043533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65FED34" w14:textId="77777777" w:rsidR="009F6B3E" w:rsidRPr="000E72B7" w:rsidRDefault="009F6B3E" w:rsidP="0043533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1BB3E9" w14:textId="6E749A84" w:rsidR="009F6B3E" w:rsidRPr="000E72B7" w:rsidRDefault="001E050E" w:rsidP="0043533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6D1F18C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F2C6419" w14:textId="09A25A01" w:rsidR="009F6B3E" w:rsidRPr="000E72B7" w:rsidRDefault="001E050E" w:rsidP="0043533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5508DD8F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028A5EB" w14:textId="6BAA953F" w:rsidR="009F6B3E" w:rsidRPr="000E72B7" w:rsidRDefault="001E050E" w:rsidP="0043533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F6B3E" w:rsidRPr="000E72B7" w14:paraId="6B04F4D2" w14:textId="77777777" w:rsidTr="00C858ED">
        <w:tc>
          <w:tcPr>
            <w:tcW w:w="3933" w:type="dxa"/>
            <w:shd w:val="clear" w:color="auto" w:fill="auto"/>
          </w:tcPr>
          <w:p w14:paraId="0A358CD7" w14:textId="77777777" w:rsidR="009F6B3E" w:rsidRPr="000E72B7" w:rsidRDefault="009F6B3E" w:rsidP="00435338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368B90C" w14:textId="3D6C50F5" w:rsidR="009F6B3E" w:rsidRPr="000E72B7" w:rsidRDefault="001E050E" w:rsidP="0043533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38FC9E4" w14:textId="77777777" w:rsidR="009F6B3E" w:rsidRPr="000E72B7" w:rsidRDefault="009F6B3E" w:rsidP="0043533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410312" w14:textId="373C4091" w:rsidR="009F6B3E" w:rsidRPr="000E72B7" w:rsidRDefault="001E050E" w:rsidP="0043533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F1FC22C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068FCC3" w14:textId="301A35F1" w:rsidR="009F6B3E" w:rsidRPr="000E72B7" w:rsidRDefault="001E050E" w:rsidP="0043533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6B5722C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9E9D7B5" w14:textId="64929C0E" w:rsidR="009F6B3E" w:rsidRPr="000E72B7" w:rsidRDefault="001E050E" w:rsidP="0043533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F6B3E" w:rsidRPr="000E72B7" w14:paraId="1F2107AC" w14:textId="77777777" w:rsidTr="00C858ED">
        <w:tc>
          <w:tcPr>
            <w:tcW w:w="3933" w:type="dxa"/>
            <w:shd w:val="clear" w:color="auto" w:fill="auto"/>
          </w:tcPr>
          <w:p w14:paraId="2ADA02A5" w14:textId="77777777" w:rsidR="009F6B3E" w:rsidRPr="000E72B7" w:rsidRDefault="009F6B3E" w:rsidP="00435338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5" w:type="dxa"/>
            <w:gridSpan w:val="7"/>
          </w:tcPr>
          <w:p w14:paraId="08A438BB" w14:textId="77777777" w:rsidR="009F6B3E" w:rsidRPr="000E72B7" w:rsidRDefault="009F6B3E" w:rsidP="0043533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F6B3E" w:rsidRPr="000E72B7" w14:paraId="7D3F5723" w14:textId="77777777" w:rsidTr="00C858ED">
        <w:tc>
          <w:tcPr>
            <w:tcW w:w="3933" w:type="dxa"/>
            <w:shd w:val="clear" w:color="auto" w:fill="auto"/>
          </w:tcPr>
          <w:p w14:paraId="51300BA1" w14:textId="77777777" w:rsidR="009F6B3E" w:rsidRPr="000E72B7" w:rsidRDefault="009F6B3E" w:rsidP="00435338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auto"/>
          </w:tcPr>
          <w:p w14:paraId="3B3AF788" w14:textId="74383383" w:rsidR="009F6B3E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B26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6036E04A" w14:textId="77777777" w:rsidR="009F6B3E" w:rsidRPr="000E72B7" w:rsidRDefault="009F6B3E" w:rsidP="00435338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476674" w14:textId="3D204595" w:rsidR="009F6B3E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086</w:t>
            </w:r>
          </w:p>
        </w:tc>
        <w:tc>
          <w:tcPr>
            <w:tcW w:w="270" w:type="dxa"/>
            <w:shd w:val="clear" w:color="auto" w:fill="auto"/>
          </w:tcPr>
          <w:p w14:paraId="32323560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B36776B" w14:textId="1B25B89E" w:rsidR="009F6B3E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B26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03903205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DDB9DBE" w14:textId="787EE956" w:rsidR="009F6B3E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F6B3E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086</w:t>
            </w:r>
          </w:p>
        </w:tc>
      </w:tr>
      <w:tr w:rsidR="009F6B3E" w:rsidRPr="000E72B7" w14:paraId="4C72FED6" w14:textId="77777777" w:rsidTr="00C858ED">
        <w:tc>
          <w:tcPr>
            <w:tcW w:w="3933" w:type="dxa"/>
            <w:shd w:val="clear" w:color="auto" w:fill="auto"/>
          </w:tcPr>
          <w:p w14:paraId="01FEE71C" w14:textId="77777777" w:rsidR="009F6B3E" w:rsidRPr="000E72B7" w:rsidRDefault="009F6B3E" w:rsidP="00435338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auto"/>
          </w:tcPr>
          <w:p w14:paraId="2AF4C75C" w14:textId="77777777" w:rsidR="009F6B3E" w:rsidRPr="000E72B7" w:rsidRDefault="009F6B3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90D205" w14:textId="77777777" w:rsidR="009F6B3E" w:rsidRPr="000E72B7" w:rsidRDefault="009F6B3E" w:rsidP="00435338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DD5B9C5" w14:textId="77777777" w:rsidR="009F6B3E" w:rsidRPr="000E72B7" w:rsidRDefault="009F6B3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449E00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26E1AE7" w14:textId="77777777" w:rsidR="009F6B3E" w:rsidRPr="000E72B7" w:rsidRDefault="009F6B3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0ACC89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A557B96" w14:textId="77777777" w:rsidR="009F6B3E" w:rsidRPr="000E72B7" w:rsidRDefault="009F6B3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6B3E" w:rsidRPr="000E72B7" w14:paraId="1B027CC5" w14:textId="77777777" w:rsidTr="00C858ED">
        <w:tc>
          <w:tcPr>
            <w:tcW w:w="3933" w:type="dxa"/>
            <w:shd w:val="clear" w:color="auto" w:fill="auto"/>
          </w:tcPr>
          <w:p w14:paraId="3C782841" w14:textId="77777777" w:rsidR="009F6B3E" w:rsidRPr="000E72B7" w:rsidRDefault="009F6B3E" w:rsidP="00435338">
            <w:pPr>
              <w:spacing w:line="360" w:lineRule="exact"/>
              <w:ind w:right="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ท่าเรือน้ำลึก ทีพีไอ จำกัด</w:t>
            </w:r>
          </w:p>
        </w:tc>
        <w:tc>
          <w:tcPr>
            <w:tcW w:w="1152" w:type="dxa"/>
            <w:shd w:val="clear" w:color="auto" w:fill="auto"/>
          </w:tcPr>
          <w:p w14:paraId="68AD248C" w14:textId="02FF4A4D" w:rsidR="009F6B3E" w:rsidRPr="000E72B7" w:rsidRDefault="004A04F9" w:rsidP="00435338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5FEE04" w14:textId="77777777" w:rsidR="009F6B3E" w:rsidRPr="000E72B7" w:rsidRDefault="009F6B3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C3B0384" w14:textId="273E0DA3" w:rsidR="009F6B3E" w:rsidRPr="000E72B7" w:rsidRDefault="009F6B3E" w:rsidP="00435338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02C6A7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88BDD7F" w14:textId="6BD4243D" w:rsidR="009F6B3E" w:rsidRPr="000E72B7" w:rsidRDefault="004A04F9" w:rsidP="00435338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BD0908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7106515" w14:textId="5208F94B" w:rsidR="009F6B3E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F6B3E" w:rsidRPr="000E72B7" w14:paraId="77F09F3C" w14:textId="77777777" w:rsidTr="00C858ED">
        <w:tc>
          <w:tcPr>
            <w:tcW w:w="3933" w:type="dxa"/>
            <w:shd w:val="clear" w:color="auto" w:fill="auto"/>
          </w:tcPr>
          <w:p w14:paraId="49795680" w14:textId="77777777" w:rsidR="009F6B3E" w:rsidRPr="000E72B7" w:rsidRDefault="009F6B3E" w:rsidP="00435338">
            <w:pPr>
              <w:spacing w:line="360" w:lineRule="exact"/>
              <w:ind w:right="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ทีพีไอ โพลีน พาวเวอร์ (สงขลา) จำกัด</w:t>
            </w:r>
          </w:p>
        </w:tc>
        <w:tc>
          <w:tcPr>
            <w:tcW w:w="1152" w:type="dxa"/>
            <w:shd w:val="clear" w:color="auto" w:fill="auto"/>
          </w:tcPr>
          <w:p w14:paraId="4EF84A89" w14:textId="16D211D0" w:rsidR="009F6B3E" w:rsidRPr="000E72B7" w:rsidRDefault="004A04F9" w:rsidP="00435338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504209" w14:textId="77777777" w:rsidR="009F6B3E" w:rsidRPr="000E72B7" w:rsidRDefault="009F6B3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022C0F" w14:textId="4F083234" w:rsidR="009F6B3E" w:rsidRPr="000E72B7" w:rsidRDefault="009F6B3E" w:rsidP="00435338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11EA8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EE1D964" w14:textId="447F1FDC" w:rsidR="009F6B3E" w:rsidRPr="000E72B7" w:rsidRDefault="004A04F9" w:rsidP="00435338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5D9A50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6F59F64" w14:textId="55D31CE5" w:rsidR="009F6B3E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F6B3E" w:rsidRPr="000E72B7" w14:paraId="4BDFDD79" w14:textId="77777777" w:rsidTr="00C858ED">
        <w:tc>
          <w:tcPr>
            <w:tcW w:w="3933" w:type="dxa"/>
            <w:shd w:val="clear" w:color="auto" w:fill="auto"/>
          </w:tcPr>
          <w:p w14:paraId="6519ADD1" w14:textId="77777777" w:rsidR="009F6B3E" w:rsidRPr="000E72B7" w:rsidRDefault="009F6B3E" w:rsidP="00435338">
            <w:pPr>
              <w:spacing w:line="360" w:lineRule="exact"/>
              <w:ind w:right="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ทีพีไอ พลังแสงอาทิตย์ จำกัด</w:t>
            </w:r>
          </w:p>
        </w:tc>
        <w:tc>
          <w:tcPr>
            <w:tcW w:w="1152" w:type="dxa"/>
            <w:shd w:val="clear" w:color="auto" w:fill="auto"/>
          </w:tcPr>
          <w:p w14:paraId="252E0FDB" w14:textId="140227FE" w:rsidR="009F6B3E" w:rsidRPr="000E72B7" w:rsidRDefault="004A04F9" w:rsidP="00435338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2311BB" w14:textId="77777777" w:rsidR="009F6B3E" w:rsidRPr="000E72B7" w:rsidRDefault="009F6B3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36C3696" w14:textId="68EC9E07" w:rsidR="009F6B3E" w:rsidRPr="000E72B7" w:rsidRDefault="009F6B3E" w:rsidP="00435338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76D184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E507132" w14:textId="5BF623BF" w:rsidR="009F6B3E" w:rsidRPr="000E72B7" w:rsidRDefault="004A04F9" w:rsidP="00435338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136680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6502674" w14:textId="1550DF43" w:rsidR="009F6B3E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F6B3E" w:rsidRPr="000E72B7" w14:paraId="5978C9D7" w14:textId="77777777" w:rsidTr="00C858ED">
        <w:tc>
          <w:tcPr>
            <w:tcW w:w="3933" w:type="dxa"/>
            <w:shd w:val="clear" w:color="auto" w:fill="auto"/>
          </w:tcPr>
          <w:p w14:paraId="664040AC" w14:textId="77777777" w:rsidR="009F6B3E" w:rsidRPr="000E72B7" w:rsidRDefault="009F6B3E" w:rsidP="00435338">
            <w:pPr>
              <w:spacing w:line="360" w:lineRule="exact"/>
              <w:ind w:right="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ทีพีไอ พลังลม จำกัด</w:t>
            </w:r>
          </w:p>
        </w:tc>
        <w:tc>
          <w:tcPr>
            <w:tcW w:w="1152" w:type="dxa"/>
            <w:shd w:val="clear" w:color="auto" w:fill="auto"/>
          </w:tcPr>
          <w:p w14:paraId="49FDFEE5" w14:textId="31C4F412" w:rsidR="009F6B3E" w:rsidRPr="000E72B7" w:rsidRDefault="004A04F9" w:rsidP="00435338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286D0F" w14:textId="77777777" w:rsidR="009F6B3E" w:rsidRPr="000E72B7" w:rsidRDefault="009F6B3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9ECB86F" w14:textId="775A9380" w:rsidR="009F6B3E" w:rsidRPr="000E72B7" w:rsidRDefault="009F6B3E" w:rsidP="00435338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6C47F4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A111603" w14:textId="0CC634A6" w:rsidR="009F6B3E" w:rsidRPr="000E72B7" w:rsidRDefault="004A04F9" w:rsidP="00435338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8637AC" w14:textId="77777777" w:rsidR="009F6B3E" w:rsidRPr="000E72B7" w:rsidRDefault="009F6B3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4129F60" w14:textId="28A9B50B" w:rsidR="009F6B3E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858ED" w:rsidRPr="00435338" w14:paraId="3C8494AB" w14:textId="77777777" w:rsidTr="00C858ED">
        <w:tc>
          <w:tcPr>
            <w:tcW w:w="3933" w:type="dxa"/>
            <w:shd w:val="clear" w:color="auto" w:fill="auto"/>
          </w:tcPr>
          <w:p w14:paraId="2AACB5AD" w14:textId="77777777" w:rsidR="00C858ED" w:rsidRPr="00435338" w:rsidRDefault="00C858ED" w:rsidP="000E7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EC26705" w14:textId="77777777" w:rsidR="00C858ED" w:rsidRPr="00435338" w:rsidRDefault="00C858ED" w:rsidP="000E72B7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F6F4FF" w14:textId="77777777" w:rsidR="00C858ED" w:rsidRPr="00435338" w:rsidRDefault="00C858ED" w:rsidP="000E72B7">
            <w:pPr>
              <w:tabs>
                <w:tab w:val="decimal" w:pos="882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721ADBC" w14:textId="77777777" w:rsidR="00C858ED" w:rsidRPr="00435338" w:rsidRDefault="00C858ED" w:rsidP="000E72B7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12C9A3" w14:textId="77777777" w:rsidR="00C858ED" w:rsidRPr="00435338" w:rsidRDefault="00C858ED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</w:tcPr>
          <w:p w14:paraId="25CE1881" w14:textId="77777777" w:rsidR="00C858ED" w:rsidRPr="00435338" w:rsidRDefault="00C858ED" w:rsidP="000E72B7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8EDFBC" w14:textId="77777777" w:rsidR="00C858ED" w:rsidRPr="00435338" w:rsidRDefault="00C858ED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2" w:type="dxa"/>
            <w:shd w:val="clear" w:color="auto" w:fill="auto"/>
          </w:tcPr>
          <w:p w14:paraId="7A2A1C17" w14:textId="77777777" w:rsidR="00C858ED" w:rsidRPr="00435338" w:rsidRDefault="00C858ED" w:rsidP="000E72B7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A6688" w:rsidRPr="000E72B7" w14:paraId="555299D8" w14:textId="77777777" w:rsidTr="00C858ED">
        <w:tc>
          <w:tcPr>
            <w:tcW w:w="3933" w:type="dxa"/>
            <w:shd w:val="clear" w:color="auto" w:fill="auto"/>
          </w:tcPr>
          <w:p w14:paraId="283F3E05" w14:textId="419B8496" w:rsidR="007A6688" w:rsidRPr="000E72B7" w:rsidRDefault="007A6688" w:rsidP="00435338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shd w:val="clear" w:color="auto" w:fill="auto"/>
          </w:tcPr>
          <w:p w14:paraId="1D3B140B" w14:textId="77777777" w:rsidR="007A6688" w:rsidRPr="000E72B7" w:rsidRDefault="007A6688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7CB5BF" w14:textId="77777777" w:rsidR="007A6688" w:rsidRPr="000E72B7" w:rsidRDefault="007A6688" w:rsidP="00435338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15552BB" w14:textId="77777777" w:rsidR="007A6688" w:rsidRPr="000E72B7" w:rsidRDefault="007A6688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538A9B" w14:textId="77777777" w:rsidR="007A6688" w:rsidRPr="000E72B7" w:rsidRDefault="007A6688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CF91867" w14:textId="77777777" w:rsidR="007A6688" w:rsidRPr="000E72B7" w:rsidRDefault="007A6688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29F4D3" w14:textId="77777777" w:rsidR="007A6688" w:rsidRPr="000E72B7" w:rsidRDefault="007A6688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3A1E81D" w14:textId="77777777" w:rsidR="007A6688" w:rsidRPr="000E72B7" w:rsidRDefault="007A6688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6C2F" w:rsidRPr="000E72B7" w14:paraId="4EBD6EFB" w14:textId="77777777" w:rsidTr="00C858ED">
        <w:tc>
          <w:tcPr>
            <w:tcW w:w="3933" w:type="dxa"/>
            <w:shd w:val="clear" w:color="auto" w:fill="auto"/>
          </w:tcPr>
          <w:p w14:paraId="7D0886F5" w14:textId="77777777" w:rsidR="00656C2F" w:rsidRPr="000E72B7" w:rsidRDefault="00656C2F" w:rsidP="00435338">
            <w:pPr>
              <w:spacing w:line="360" w:lineRule="exact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52" w:type="dxa"/>
            <w:shd w:val="clear" w:color="auto" w:fill="auto"/>
          </w:tcPr>
          <w:p w14:paraId="4B2E594B" w14:textId="7F00FE6D" w:rsidR="00656C2F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C24687D" w14:textId="77777777" w:rsidR="00656C2F" w:rsidRPr="000E72B7" w:rsidRDefault="00656C2F" w:rsidP="00435338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BC95FE0" w14:textId="525A59BC" w:rsidR="00656C2F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76FCD65" w14:textId="77777777" w:rsidR="00656C2F" w:rsidRPr="000E72B7" w:rsidRDefault="00656C2F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7277E4C" w14:textId="46E3E098" w:rsidR="00656C2F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512504F2" w14:textId="77777777" w:rsidR="00656C2F" w:rsidRPr="000E72B7" w:rsidRDefault="00656C2F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43BA1DE" w14:textId="52D2C746" w:rsidR="00656C2F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56C2F" w:rsidRPr="000E72B7" w14:paraId="106A705C" w14:textId="77777777" w:rsidTr="00C858ED">
        <w:tc>
          <w:tcPr>
            <w:tcW w:w="3933" w:type="dxa"/>
            <w:shd w:val="clear" w:color="auto" w:fill="auto"/>
          </w:tcPr>
          <w:p w14:paraId="545768E7" w14:textId="77777777" w:rsidR="00656C2F" w:rsidRPr="000E72B7" w:rsidRDefault="00656C2F" w:rsidP="00435338">
            <w:pPr>
              <w:spacing w:line="360" w:lineRule="exact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52" w:type="dxa"/>
            <w:shd w:val="clear" w:color="auto" w:fill="auto"/>
          </w:tcPr>
          <w:p w14:paraId="386037F7" w14:textId="2F221350" w:rsidR="00656C2F" w:rsidRPr="000E72B7" w:rsidRDefault="003A6562" w:rsidP="00435338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4FD499" w14:textId="77777777" w:rsidR="00656C2F" w:rsidRPr="000E72B7" w:rsidRDefault="00656C2F" w:rsidP="00435338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79BD191" w14:textId="6F125878" w:rsidR="00656C2F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6C2F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0" w:type="dxa"/>
            <w:shd w:val="clear" w:color="auto" w:fill="auto"/>
          </w:tcPr>
          <w:p w14:paraId="6FC3754D" w14:textId="77777777" w:rsidR="00656C2F" w:rsidRPr="000E72B7" w:rsidRDefault="00656C2F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877EBB5" w14:textId="494BB728" w:rsidR="00656C2F" w:rsidRPr="000E72B7" w:rsidRDefault="003A6562" w:rsidP="00435338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9A4569" w14:textId="77777777" w:rsidR="00656C2F" w:rsidRPr="000E72B7" w:rsidRDefault="00656C2F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865B200" w14:textId="7680D144" w:rsidR="00656C2F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6C2F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656C2F" w:rsidRPr="000E72B7" w14:paraId="5DF01AF0" w14:textId="77777777" w:rsidTr="00C858ED">
        <w:tc>
          <w:tcPr>
            <w:tcW w:w="3933" w:type="dxa"/>
            <w:shd w:val="clear" w:color="auto" w:fill="auto"/>
          </w:tcPr>
          <w:p w14:paraId="5E654267" w14:textId="77777777" w:rsidR="00656C2F" w:rsidRPr="000E72B7" w:rsidRDefault="00656C2F" w:rsidP="00435338">
            <w:pPr>
              <w:spacing w:line="360" w:lineRule="exact"/>
              <w:ind w:right="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บางกอกสหประกันชีวิต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จำกัด 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มหาชน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DB1401C" w14:textId="02000CC6" w:rsidR="00656C2F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65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270" w:type="dxa"/>
            <w:shd w:val="clear" w:color="auto" w:fill="auto"/>
          </w:tcPr>
          <w:p w14:paraId="43F55215" w14:textId="77777777" w:rsidR="00656C2F" w:rsidRPr="000E72B7" w:rsidRDefault="00656C2F" w:rsidP="00435338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55AB64A" w14:textId="31232D1E" w:rsidR="00656C2F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740FF35F" w14:textId="77777777" w:rsidR="00656C2F" w:rsidRPr="000E72B7" w:rsidRDefault="00656C2F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2F87016" w14:textId="2426F474" w:rsidR="00656C2F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65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270" w:type="dxa"/>
            <w:shd w:val="clear" w:color="auto" w:fill="auto"/>
          </w:tcPr>
          <w:p w14:paraId="2FF0B71D" w14:textId="77777777" w:rsidR="00656C2F" w:rsidRPr="000E72B7" w:rsidRDefault="00656C2F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0AD9313" w14:textId="77A556A1" w:rsidR="00656C2F" w:rsidRPr="000E72B7" w:rsidRDefault="001E050E" w:rsidP="0043533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</w:tr>
      <w:tr w:rsidR="003A6562" w:rsidRPr="000E72B7" w14:paraId="7F50E7F1" w14:textId="77777777" w:rsidTr="00C858ED">
        <w:tc>
          <w:tcPr>
            <w:tcW w:w="3933" w:type="dxa"/>
            <w:shd w:val="clear" w:color="auto" w:fill="auto"/>
          </w:tcPr>
          <w:p w14:paraId="5F465DA0" w14:textId="77777777" w:rsidR="003A6562" w:rsidRPr="000E72B7" w:rsidRDefault="003A6562" w:rsidP="003A6562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มหาชน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982A74E" w14:textId="553D10AD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14592F8F" w14:textId="77777777" w:rsidR="003A6562" w:rsidRPr="000E72B7" w:rsidRDefault="003A6562" w:rsidP="003A6562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C823AB8" w14:textId="256AA15C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3A6562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6B138067" w14:textId="77777777" w:rsidR="003A6562" w:rsidRPr="000E72B7" w:rsidRDefault="003A6562" w:rsidP="003A656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631EE45" w14:textId="31F0A9DE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248EBAD7" w14:textId="77777777" w:rsidR="003A6562" w:rsidRPr="000E72B7" w:rsidRDefault="003A6562" w:rsidP="003A656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2A2818E" w14:textId="1B025BC6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3A6562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</w:tr>
      <w:tr w:rsidR="003A6562" w:rsidRPr="000E72B7" w14:paraId="07C12B97" w14:textId="77777777" w:rsidTr="00C858ED">
        <w:tc>
          <w:tcPr>
            <w:tcW w:w="3933" w:type="dxa"/>
            <w:shd w:val="clear" w:color="auto" w:fill="auto"/>
          </w:tcPr>
          <w:p w14:paraId="5DDF1411" w14:textId="77777777" w:rsidR="003A6562" w:rsidRPr="000E72B7" w:rsidRDefault="003A6562" w:rsidP="003A6562">
            <w:pPr>
              <w:spacing w:line="360" w:lineRule="exact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11B268" w14:textId="3ABA3E84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0BF61EA5" w14:textId="77777777" w:rsidR="003A6562" w:rsidRPr="000E72B7" w:rsidRDefault="003A6562" w:rsidP="003A6562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0251C4" w14:textId="2BFDA7A5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0007C464" w14:textId="77777777" w:rsidR="003A6562" w:rsidRPr="000E72B7" w:rsidRDefault="003A6562" w:rsidP="003A656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505F14A" w14:textId="6F507BC7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1006903C" w14:textId="77777777" w:rsidR="003A6562" w:rsidRPr="000E72B7" w:rsidRDefault="003A6562" w:rsidP="003A656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6D80192" w14:textId="6B527173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3A6562" w:rsidRPr="000E72B7" w14:paraId="4F22110D" w14:textId="77777777" w:rsidTr="00C858ED">
        <w:tc>
          <w:tcPr>
            <w:tcW w:w="3933" w:type="dxa"/>
            <w:shd w:val="clear" w:color="auto" w:fill="auto"/>
          </w:tcPr>
          <w:p w14:paraId="18B1E266" w14:textId="77777777" w:rsidR="003A6562" w:rsidRPr="000E72B7" w:rsidRDefault="003A6562" w:rsidP="003A6562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4732C6" w14:textId="1CF253AF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A65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7573E052" w14:textId="77777777" w:rsidR="003A6562" w:rsidRPr="000E72B7" w:rsidRDefault="003A6562" w:rsidP="003A6562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719682" w14:textId="4AAEA71D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3A6562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70" w:type="dxa"/>
            <w:shd w:val="clear" w:color="auto" w:fill="auto"/>
          </w:tcPr>
          <w:p w14:paraId="15A7E8A6" w14:textId="77777777" w:rsidR="003A6562" w:rsidRPr="000E72B7" w:rsidRDefault="003A6562" w:rsidP="003A656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594DFAD" w14:textId="51BF3C4B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A65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1B55D29B" w14:textId="77777777" w:rsidR="003A6562" w:rsidRPr="000E72B7" w:rsidRDefault="003A6562" w:rsidP="003A656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467D4738" w14:textId="21DF52F6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3A6562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027</w:t>
            </w:r>
          </w:p>
        </w:tc>
      </w:tr>
      <w:tr w:rsidR="003A6562" w:rsidRPr="000E72B7" w14:paraId="2A4771C8" w14:textId="77777777" w:rsidTr="00C858ED">
        <w:tc>
          <w:tcPr>
            <w:tcW w:w="3933" w:type="dxa"/>
            <w:shd w:val="clear" w:color="auto" w:fill="auto"/>
          </w:tcPr>
          <w:p w14:paraId="43957E86" w14:textId="6995CA2E" w:rsidR="003A6562" w:rsidRPr="000E72B7" w:rsidRDefault="003A6562" w:rsidP="003A6562">
            <w:pPr>
              <w:spacing w:line="360" w:lineRule="exact"/>
              <w:ind w:left="250" w:right="2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="001E050E" w:rsidRPr="001E050E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2562</w:t>
            </w: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: </w:t>
            </w: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9BA066" w14:textId="77777777" w:rsidR="003A6562" w:rsidRDefault="003A6562" w:rsidP="003A6562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923BAE3" w14:textId="036526E0" w:rsidR="003A6562" w:rsidRPr="000E72B7" w:rsidRDefault="003A6562" w:rsidP="003A6562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C578FF" w14:textId="77777777" w:rsidR="003A6562" w:rsidRPr="000E72B7" w:rsidRDefault="003A6562" w:rsidP="003A6562">
            <w:pPr>
              <w:tabs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411EFD" w14:textId="77777777" w:rsidR="003A6562" w:rsidRPr="000E72B7" w:rsidRDefault="003A6562" w:rsidP="003A6562">
            <w:pPr>
              <w:tabs>
                <w:tab w:val="decimal" w:pos="791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4BFA302" w14:textId="514E9452" w:rsidR="003A6562" w:rsidRPr="000E72B7" w:rsidRDefault="003A6562" w:rsidP="003A6562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D4B70" w14:textId="77777777" w:rsidR="003A6562" w:rsidRPr="000E72B7" w:rsidRDefault="003A6562" w:rsidP="003A656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9B57092" w14:textId="77777777" w:rsidR="003A6562" w:rsidRDefault="003A6562" w:rsidP="003A6562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2A3B4A5" w14:textId="10AC463E" w:rsidR="003A6562" w:rsidRPr="000E72B7" w:rsidRDefault="003A6562" w:rsidP="003A6562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55F72F" w14:textId="77777777" w:rsidR="003A6562" w:rsidRPr="000E72B7" w:rsidRDefault="003A6562" w:rsidP="003A656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6094D41" w14:textId="77777777" w:rsidR="003A6562" w:rsidRPr="000E72B7" w:rsidRDefault="003A6562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5F8865E" w14:textId="0DE59EFE" w:rsidR="003A6562" w:rsidRPr="000E72B7" w:rsidRDefault="003A6562" w:rsidP="003A6562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A6562" w:rsidRPr="000E72B7" w14:paraId="32E4C5A0" w14:textId="77777777" w:rsidTr="00C858ED">
        <w:tc>
          <w:tcPr>
            <w:tcW w:w="3933" w:type="dxa"/>
            <w:shd w:val="clear" w:color="auto" w:fill="auto"/>
            <w:vAlign w:val="bottom"/>
          </w:tcPr>
          <w:p w14:paraId="45085976" w14:textId="4AAC325B" w:rsidR="003A6562" w:rsidRPr="000E72B7" w:rsidRDefault="003A6562" w:rsidP="003A6562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CE02D" w14:textId="2ABA9D00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A65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42111628" w14:textId="77777777" w:rsidR="003A6562" w:rsidRPr="000E72B7" w:rsidRDefault="003A6562" w:rsidP="003A6562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BE775" w14:textId="368EF635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3A6562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70" w:type="dxa"/>
            <w:shd w:val="clear" w:color="auto" w:fill="auto"/>
          </w:tcPr>
          <w:p w14:paraId="263B2EB3" w14:textId="77777777" w:rsidR="003A6562" w:rsidRPr="000E72B7" w:rsidRDefault="003A6562" w:rsidP="003A656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B4F89" w14:textId="48A23023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A65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60A711AF" w14:textId="77777777" w:rsidR="003A6562" w:rsidRPr="000E72B7" w:rsidRDefault="003A6562" w:rsidP="003A656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E5B64" w14:textId="02C544B7" w:rsidR="003A6562" w:rsidRPr="000E72B7" w:rsidRDefault="001E050E" w:rsidP="003A6562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3A6562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027</w:t>
            </w:r>
          </w:p>
        </w:tc>
      </w:tr>
    </w:tbl>
    <w:p w14:paraId="4335F015" w14:textId="77777777" w:rsidR="00435338" w:rsidRDefault="00435338">
      <w:r>
        <w:br w:type="page"/>
      </w:r>
    </w:p>
    <w:tbl>
      <w:tblPr>
        <w:tblW w:w="93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33"/>
        <w:gridCol w:w="1152"/>
        <w:gridCol w:w="270"/>
        <w:gridCol w:w="1170"/>
        <w:gridCol w:w="270"/>
        <w:gridCol w:w="1161"/>
        <w:gridCol w:w="270"/>
        <w:gridCol w:w="1172"/>
      </w:tblGrid>
      <w:tr w:rsidR="005B76C7" w:rsidRPr="000E72B7" w14:paraId="52843478" w14:textId="77777777" w:rsidTr="009B3307">
        <w:tc>
          <w:tcPr>
            <w:tcW w:w="3933" w:type="dxa"/>
            <w:shd w:val="clear" w:color="auto" w:fill="auto"/>
            <w:vAlign w:val="bottom"/>
          </w:tcPr>
          <w:p w14:paraId="6E072005" w14:textId="0C2475E5" w:rsidR="005B76C7" w:rsidRPr="000E72B7" w:rsidRDefault="005B76C7" w:rsidP="005B76C7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6A1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lastRenderedPageBreak/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2592" w:type="dxa"/>
            <w:gridSpan w:val="3"/>
            <w:shd w:val="clear" w:color="auto" w:fill="auto"/>
          </w:tcPr>
          <w:p w14:paraId="36B7FDCE" w14:textId="7AC19346" w:rsidR="005B76C7" w:rsidRPr="000E72B7" w:rsidRDefault="005B76C7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B9094C9" w14:textId="77777777" w:rsidR="005B76C7" w:rsidRPr="000E72B7" w:rsidRDefault="005B76C7" w:rsidP="005B76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3" w:type="dxa"/>
            <w:gridSpan w:val="3"/>
            <w:shd w:val="clear" w:color="auto" w:fill="auto"/>
          </w:tcPr>
          <w:p w14:paraId="74A0A91A" w14:textId="6F3BEB86" w:rsidR="005B76C7" w:rsidRPr="000E72B7" w:rsidRDefault="005B76C7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76C7" w:rsidRPr="000E72B7" w14:paraId="292C695A" w14:textId="77777777" w:rsidTr="00C858ED">
        <w:tc>
          <w:tcPr>
            <w:tcW w:w="3933" w:type="dxa"/>
            <w:shd w:val="clear" w:color="auto" w:fill="auto"/>
            <w:vAlign w:val="bottom"/>
          </w:tcPr>
          <w:p w14:paraId="7319C579" w14:textId="77777777" w:rsidR="005B76C7" w:rsidRPr="000E72B7" w:rsidRDefault="005B76C7" w:rsidP="005B76C7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EB9ABAB" w14:textId="08C9DB9D" w:rsidR="005B76C7" w:rsidRPr="000E72B7" w:rsidRDefault="001E050E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3FB8A92" w14:textId="77777777" w:rsidR="005B76C7" w:rsidRPr="000E72B7" w:rsidRDefault="005B76C7" w:rsidP="005B76C7">
            <w:pPr>
              <w:tabs>
                <w:tab w:val="decimal" w:pos="882"/>
                <w:tab w:val="decimal" w:pos="115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FFFFDF" w14:textId="2C6FFCFA" w:rsidR="005B76C7" w:rsidRPr="000E72B7" w:rsidRDefault="001E050E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F07D92A" w14:textId="77777777" w:rsidR="005B76C7" w:rsidRPr="000E72B7" w:rsidRDefault="005B76C7" w:rsidP="005B76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B230137" w14:textId="05609DF2" w:rsidR="005B76C7" w:rsidRPr="000E72B7" w:rsidRDefault="001E050E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8F27678" w14:textId="77777777" w:rsidR="005B76C7" w:rsidRPr="000E72B7" w:rsidRDefault="005B76C7" w:rsidP="005B76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8B7AB1E" w14:textId="71D7DC8A" w:rsidR="005B76C7" w:rsidRPr="000E72B7" w:rsidRDefault="001E050E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B76C7" w:rsidRPr="000E72B7" w14:paraId="7DBDC254" w14:textId="77777777" w:rsidTr="00C858ED">
        <w:tc>
          <w:tcPr>
            <w:tcW w:w="3933" w:type="dxa"/>
            <w:shd w:val="clear" w:color="auto" w:fill="auto"/>
            <w:vAlign w:val="bottom"/>
          </w:tcPr>
          <w:p w14:paraId="64DFCEE9" w14:textId="77777777" w:rsidR="005B76C7" w:rsidRPr="000E72B7" w:rsidRDefault="005B76C7" w:rsidP="005B76C7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5" w:type="dxa"/>
            <w:gridSpan w:val="7"/>
            <w:shd w:val="clear" w:color="auto" w:fill="auto"/>
          </w:tcPr>
          <w:p w14:paraId="1BC2081B" w14:textId="44DABC21" w:rsidR="005B76C7" w:rsidRPr="000E72B7" w:rsidRDefault="005B76C7" w:rsidP="005B76C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B76C7" w:rsidRPr="000E72B7" w14:paraId="4A05BAFD" w14:textId="77777777" w:rsidTr="00802F95">
        <w:tc>
          <w:tcPr>
            <w:tcW w:w="3933" w:type="dxa"/>
            <w:shd w:val="clear" w:color="auto" w:fill="auto"/>
          </w:tcPr>
          <w:p w14:paraId="07FCC029" w14:textId="571DA8ED" w:rsidR="005B76C7" w:rsidRPr="000E72B7" w:rsidRDefault="005B76C7" w:rsidP="005B76C7">
            <w:pPr>
              <w:spacing w:line="240" w:lineRule="auto"/>
              <w:ind w:left="250" w:right="2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 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E050E" w:rsidRPr="001E05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สำหรับ </w:t>
            </w:r>
          </w:p>
        </w:tc>
        <w:tc>
          <w:tcPr>
            <w:tcW w:w="1152" w:type="dxa"/>
            <w:shd w:val="clear" w:color="auto" w:fill="auto"/>
          </w:tcPr>
          <w:p w14:paraId="0664A1D1" w14:textId="77777777" w:rsidR="005B76C7" w:rsidRPr="000E72B7" w:rsidRDefault="005B76C7" w:rsidP="005B76C7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A075E3" w14:textId="77777777" w:rsidR="005B76C7" w:rsidRPr="000E72B7" w:rsidRDefault="005B76C7" w:rsidP="005B76C7">
            <w:pPr>
              <w:tabs>
                <w:tab w:val="decimal" w:pos="882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D770AF" w14:textId="77777777" w:rsidR="005B76C7" w:rsidRPr="000E72B7" w:rsidRDefault="005B76C7" w:rsidP="005B76C7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0AE701" w14:textId="77777777" w:rsidR="005B76C7" w:rsidRPr="000E72B7" w:rsidRDefault="005B76C7" w:rsidP="005B76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84CEDE7" w14:textId="77777777" w:rsidR="005B76C7" w:rsidRPr="000E72B7" w:rsidRDefault="005B76C7" w:rsidP="005B76C7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4F76E7" w14:textId="77777777" w:rsidR="005B76C7" w:rsidRPr="000E72B7" w:rsidRDefault="005B76C7" w:rsidP="005B76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59180C4" w14:textId="77777777" w:rsidR="005B76C7" w:rsidRPr="000E72B7" w:rsidRDefault="005B76C7" w:rsidP="005B76C7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B76C7" w:rsidRPr="000E72B7" w14:paraId="73576C13" w14:textId="77777777" w:rsidTr="00802F95">
        <w:tc>
          <w:tcPr>
            <w:tcW w:w="3933" w:type="dxa"/>
            <w:shd w:val="clear" w:color="auto" w:fill="auto"/>
          </w:tcPr>
          <w:p w14:paraId="41837125" w14:textId="1D25DC98" w:rsidR="005B76C7" w:rsidRPr="000E72B7" w:rsidRDefault="005B76C7" w:rsidP="005B76C7">
            <w:pPr>
              <w:spacing w:line="240" w:lineRule="auto"/>
              <w:ind w:left="320" w:right="2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6A9866D0" w14:textId="3A897B40" w:rsidR="005B76C7" w:rsidRPr="000E72B7" w:rsidRDefault="00BD3868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AD399D" w14:textId="77777777" w:rsidR="005B76C7" w:rsidRPr="000E72B7" w:rsidRDefault="005B76C7" w:rsidP="005B76C7">
            <w:pPr>
              <w:tabs>
                <w:tab w:val="decimal" w:pos="882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7882622" w14:textId="0B5059CF" w:rsidR="005B76C7" w:rsidRPr="000E72B7" w:rsidRDefault="005B76C7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2BC7FC" w14:textId="77777777" w:rsidR="005B76C7" w:rsidRPr="000E72B7" w:rsidRDefault="005B76C7" w:rsidP="005B76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33A3DC06" w14:textId="474A17B2" w:rsidR="005B76C7" w:rsidRPr="000E72B7" w:rsidRDefault="00BD3868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3CA4FA" w14:textId="77777777" w:rsidR="005B76C7" w:rsidRPr="000E72B7" w:rsidRDefault="005B76C7" w:rsidP="005B76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2191D9A6" w14:textId="1520151F" w:rsidR="005B76C7" w:rsidRPr="000E72B7" w:rsidRDefault="005B76C7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B76C7" w:rsidRPr="000E72B7" w14:paraId="52E7A04B" w14:textId="77777777" w:rsidTr="00802F95">
        <w:tc>
          <w:tcPr>
            <w:tcW w:w="3933" w:type="dxa"/>
            <w:shd w:val="clear" w:color="auto" w:fill="auto"/>
          </w:tcPr>
          <w:p w14:paraId="26462EAE" w14:textId="35B6E78D" w:rsidR="005B76C7" w:rsidRPr="000E72B7" w:rsidRDefault="005B76C7" w:rsidP="005B76C7">
            <w:pPr>
              <w:spacing w:line="240" w:lineRule="auto"/>
              <w:ind w:left="320" w:right="2" w:hanging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หก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7987D9" w14:textId="007BF284" w:rsidR="005B76C7" w:rsidRPr="000E72B7" w:rsidRDefault="00BD3868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D8A56" w14:textId="77777777" w:rsidR="005B76C7" w:rsidRPr="000E72B7" w:rsidRDefault="005B76C7" w:rsidP="005B76C7">
            <w:pPr>
              <w:tabs>
                <w:tab w:val="decimal" w:pos="882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9104D9" w14:textId="7698FDE9" w:rsidR="005B76C7" w:rsidRPr="000E72B7" w:rsidRDefault="005B76C7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73B91F" w14:textId="77777777" w:rsidR="005B76C7" w:rsidRPr="000E72B7" w:rsidRDefault="005B76C7" w:rsidP="005B76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991AE42" w14:textId="2E13662E" w:rsidR="005B76C7" w:rsidRPr="000E72B7" w:rsidRDefault="00BD3868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D6E535" w14:textId="77777777" w:rsidR="005B76C7" w:rsidRPr="000E72B7" w:rsidRDefault="005B76C7" w:rsidP="005B76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23E3D1" w14:textId="6651DC16" w:rsidR="005B76C7" w:rsidRPr="000E72B7" w:rsidRDefault="005B76C7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2A3D008F" w14:textId="77777777" w:rsidR="007A72DB" w:rsidRPr="000E72B7" w:rsidRDefault="007A72DB" w:rsidP="000E72B7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179"/>
        <w:gridCol w:w="236"/>
        <w:gridCol w:w="1178"/>
        <w:gridCol w:w="260"/>
        <w:gridCol w:w="1171"/>
        <w:gridCol w:w="245"/>
        <w:gridCol w:w="1177"/>
      </w:tblGrid>
      <w:tr w:rsidR="00CA196F" w:rsidRPr="000E72B7" w14:paraId="510BC5A4" w14:textId="77777777" w:rsidTr="00C858ED">
        <w:tc>
          <w:tcPr>
            <w:tcW w:w="3942" w:type="dxa"/>
          </w:tcPr>
          <w:p w14:paraId="161D5F95" w14:textId="4F9EECE9" w:rsidR="00CA196F" w:rsidRPr="000E72B7" w:rsidRDefault="001450FF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br w:type="page"/>
            </w:r>
            <w:r w:rsidR="00CA196F"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7A2D14"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7A2D14"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93" w:type="dxa"/>
            <w:gridSpan w:val="3"/>
          </w:tcPr>
          <w:p w14:paraId="7FE883A2" w14:textId="77777777" w:rsidR="00CA196F" w:rsidRPr="000E72B7" w:rsidRDefault="00CA196F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60EDA03" w14:textId="77777777" w:rsidR="00CA196F" w:rsidRPr="000E72B7" w:rsidRDefault="00CA196F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3" w:type="dxa"/>
            <w:gridSpan w:val="3"/>
          </w:tcPr>
          <w:p w14:paraId="52CE57D1" w14:textId="77777777" w:rsidR="00CA196F" w:rsidRPr="000E72B7" w:rsidRDefault="00CA196F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8ED" w:rsidRPr="000E72B7" w14:paraId="666DC740" w14:textId="77777777" w:rsidTr="00C858ED">
        <w:tc>
          <w:tcPr>
            <w:tcW w:w="3942" w:type="dxa"/>
          </w:tcPr>
          <w:p w14:paraId="4BAA00D1" w14:textId="77777777" w:rsidR="00C858ED" w:rsidRPr="000E72B7" w:rsidRDefault="00C858ED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53EE1C67" w14:textId="0FE3E495" w:rsidR="00C858ED" w:rsidRPr="000E72B7" w:rsidRDefault="001E050E" w:rsidP="000E72B7">
            <w:pPr>
              <w:pStyle w:val="Bo-Blankline"/>
              <w:ind w:left="-110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8ED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858ED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70C48A62" w14:textId="77777777" w:rsidR="00C858ED" w:rsidRPr="000E72B7" w:rsidRDefault="00C858ED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EFDD22E" w14:textId="00856B56" w:rsidR="00C858ED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858ED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858ED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0" w:type="dxa"/>
          </w:tcPr>
          <w:p w14:paraId="2A74FCDD" w14:textId="77777777" w:rsidR="00C858ED" w:rsidRPr="000E72B7" w:rsidRDefault="00C858ED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5156F11" w14:textId="7D698629" w:rsidR="00C858ED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8ED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858ED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0252D5A4" w14:textId="77777777" w:rsidR="00C858ED" w:rsidRPr="000E72B7" w:rsidRDefault="00C858ED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EDAAEB9" w14:textId="2149F35E" w:rsidR="00C858ED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858ED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858ED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858ED" w:rsidRPr="000E72B7" w14:paraId="5469080F" w14:textId="77777777" w:rsidTr="00C858ED">
        <w:tc>
          <w:tcPr>
            <w:tcW w:w="3942" w:type="dxa"/>
          </w:tcPr>
          <w:p w14:paraId="1C81BD24" w14:textId="77777777" w:rsidR="00C858ED" w:rsidRPr="000E72B7" w:rsidRDefault="00C858ED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3841CE38" w14:textId="4E43156A" w:rsidR="00C858ED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F910067" w14:textId="77777777" w:rsidR="00C858ED" w:rsidRPr="000E72B7" w:rsidRDefault="00C858ED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8C942E4" w14:textId="5FE08B7F" w:rsidR="00C858ED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2C17E5A5" w14:textId="77777777" w:rsidR="00C858ED" w:rsidRPr="000E72B7" w:rsidRDefault="00C858ED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BD1A2FD" w14:textId="78E77123" w:rsidR="00C858ED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5" w:type="dxa"/>
          </w:tcPr>
          <w:p w14:paraId="246698A8" w14:textId="77777777" w:rsidR="00C858ED" w:rsidRPr="000E72B7" w:rsidRDefault="00C858ED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EFB2938" w14:textId="413A8758" w:rsidR="00C858ED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858ED" w:rsidRPr="000E72B7" w14:paraId="298B3A1E" w14:textId="77777777" w:rsidTr="00C858ED">
        <w:tc>
          <w:tcPr>
            <w:tcW w:w="3942" w:type="dxa"/>
          </w:tcPr>
          <w:p w14:paraId="5C670290" w14:textId="77777777" w:rsidR="00C858ED" w:rsidRPr="000E72B7" w:rsidRDefault="00C858ED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6" w:type="dxa"/>
            <w:gridSpan w:val="7"/>
          </w:tcPr>
          <w:p w14:paraId="76DA235A" w14:textId="77777777" w:rsidR="00C858ED" w:rsidRPr="000E72B7" w:rsidRDefault="00C858ED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858ED" w:rsidRPr="000E72B7" w14:paraId="4C465309" w14:textId="77777777" w:rsidTr="00C858ED">
        <w:tc>
          <w:tcPr>
            <w:tcW w:w="3942" w:type="dxa"/>
          </w:tcPr>
          <w:p w14:paraId="5D4165A4" w14:textId="77777777" w:rsidR="00C858ED" w:rsidRPr="000E72B7" w:rsidRDefault="00C858ED" w:rsidP="000E7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9" w:type="dxa"/>
            <w:shd w:val="clear" w:color="auto" w:fill="auto"/>
          </w:tcPr>
          <w:p w14:paraId="30E52F21" w14:textId="793E9222" w:rsidR="00C858ED" w:rsidRPr="000E72B7" w:rsidRDefault="001E050E" w:rsidP="000E72B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BD38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36" w:type="dxa"/>
            <w:shd w:val="clear" w:color="auto" w:fill="auto"/>
          </w:tcPr>
          <w:p w14:paraId="634DC3B4" w14:textId="77777777" w:rsidR="00C858ED" w:rsidRPr="000E72B7" w:rsidRDefault="00C858ED" w:rsidP="000E72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shd w:val="clear" w:color="auto" w:fill="auto"/>
          </w:tcPr>
          <w:p w14:paraId="3959AB81" w14:textId="34182C40" w:rsidR="00C858ED" w:rsidRPr="000E72B7" w:rsidRDefault="001E050E" w:rsidP="000E72B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C858ED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60" w:type="dxa"/>
            <w:shd w:val="clear" w:color="auto" w:fill="auto"/>
          </w:tcPr>
          <w:p w14:paraId="401548E8" w14:textId="77777777" w:rsidR="00C858ED" w:rsidRPr="000E72B7" w:rsidRDefault="00C858ED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B9ACC58" w14:textId="700D4BE7" w:rsidR="00C858ED" w:rsidRPr="000E72B7" w:rsidRDefault="001E050E" w:rsidP="000E72B7">
            <w:pPr>
              <w:tabs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BD38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45" w:type="dxa"/>
          </w:tcPr>
          <w:p w14:paraId="4C9DFA33" w14:textId="77777777" w:rsidR="00C858ED" w:rsidRPr="000E72B7" w:rsidRDefault="00C858ED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3945323" w14:textId="5B233523" w:rsidR="00C858ED" w:rsidRPr="000E72B7" w:rsidRDefault="001E050E" w:rsidP="000E72B7">
            <w:pPr>
              <w:tabs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C858ED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C858ED" w:rsidRPr="000E72B7" w14:paraId="1795F907" w14:textId="77777777" w:rsidTr="00C858ED">
        <w:tc>
          <w:tcPr>
            <w:tcW w:w="3942" w:type="dxa"/>
          </w:tcPr>
          <w:p w14:paraId="40EC5AA2" w14:textId="77777777" w:rsidR="00C858ED" w:rsidRPr="000E72B7" w:rsidRDefault="00C858ED" w:rsidP="000E7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9" w:type="dxa"/>
            <w:shd w:val="clear" w:color="auto" w:fill="auto"/>
          </w:tcPr>
          <w:p w14:paraId="465DD4F0" w14:textId="77777777" w:rsidR="00C858ED" w:rsidRPr="000E72B7" w:rsidRDefault="00C858ED" w:rsidP="000E72B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EDE18" w14:textId="77777777" w:rsidR="00C858ED" w:rsidRPr="000E72B7" w:rsidRDefault="00C858ED" w:rsidP="000E72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shd w:val="clear" w:color="auto" w:fill="auto"/>
          </w:tcPr>
          <w:p w14:paraId="6D5B0F90" w14:textId="77777777" w:rsidR="00C858ED" w:rsidRPr="000E72B7" w:rsidRDefault="00C858ED" w:rsidP="000E72B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59710724" w14:textId="77777777" w:rsidR="00C858ED" w:rsidRPr="000E72B7" w:rsidRDefault="00C858ED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02BC56B" w14:textId="77777777" w:rsidR="00C858ED" w:rsidRPr="000E72B7" w:rsidRDefault="00C858ED" w:rsidP="000E72B7">
            <w:pPr>
              <w:tabs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A4195CE" w14:textId="77777777" w:rsidR="00C858ED" w:rsidRPr="000E72B7" w:rsidRDefault="00C858ED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11CC3F3" w14:textId="77777777" w:rsidR="00C858ED" w:rsidRPr="000E72B7" w:rsidRDefault="00C858ED" w:rsidP="000E72B7">
            <w:pPr>
              <w:tabs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858ED" w:rsidRPr="000E72B7" w14:paraId="0AD5909A" w14:textId="77777777" w:rsidTr="00C858ED">
        <w:tc>
          <w:tcPr>
            <w:tcW w:w="3942" w:type="dxa"/>
          </w:tcPr>
          <w:p w14:paraId="6F7F3A69" w14:textId="77777777" w:rsidR="00C858ED" w:rsidRPr="000E72B7" w:rsidRDefault="00C858ED" w:rsidP="000E7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โพลีน ชีวะอินทรีย์ จำกัด </w:t>
            </w:r>
          </w:p>
        </w:tc>
        <w:tc>
          <w:tcPr>
            <w:tcW w:w="1179" w:type="dxa"/>
            <w:shd w:val="clear" w:color="auto" w:fill="auto"/>
          </w:tcPr>
          <w:p w14:paraId="7EF0C92C" w14:textId="7174BB4D" w:rsidR="00C858ED" w:rsidRPr="000E72B7" w:rsidRDefault="001E050E" w:rsidP="000E72B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36" w:type="dxa"/>
            <w:shd w:val="clear" w:color="auto" w:fill="auto"/>
          </w:tcPr>
          <w:p w14:paraId="7662A713" w14:textId="77777777" w:rsidR="00C858ED" w:rsidRPr="000E72B7" w:rsidRDefault="00C858ED" w:rsidP="000E72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shd w:val="clear" w:color="auto" w:fill="auto"/>
          </w:tcPr>
          <w:p w14:paraId="41B07B1D" w14:textId="1A55C0F3" w:rsidR="00C858ED" w:rsidRPr="000E72B7" w:rsidRDefault="001E050E" w:rsidP="000E72B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60" w:type="dxa"/>
            <w:shd w:val="clear" w:color="auto" w:fill="auto"/>
          </w:tcPr>
          <w:p w14:paraId="2A6FE113" w14:textId="77777777" w:rsidR="00C858ED" w:rsidRPr="000E72B7" w:rsidRDefault="00C858ED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11A7211" w14:textId="5C750472" w:rsidR="00C858ED" w:rsidRPr="000E72B7" w:rsidRDefault="001E050E" w:rsidP="000E72B7">
            <w:pPr>
              <w:tabs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45" w:type="dxa"/>
          </w:tcPr>
          <w:p w14:paraId="0E96B9B1" w14:textId="77777777" w:rsidR="00C858ED" w:rsidRPr="000E72B7" w:rsidRDefault="00C858ED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75E61AA" w14:textId="01BF2E29" w:rsidR="00C858ED" w:rsidRPr="000E72B7" w:rsidRDefault="001E050E" w:rsidP="000E72B7">
            <w:pPr>
              <w:tabs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  <w:tr w:rsidR="00BD3868" w:rsidRPr="000E72B7" w14:paraId="0093C776" w14:textId="77777777" w:rsidTr="00C858ED">
        <w:tc>
          <w:tcPr>
            <w:tcW w:w="3942" w:type="dxa"/>
          </w:tcPr>
          <w:p w14:paraId="3E190F41" w14:textId="77777777" w:rsidR="00BD3868" w:rsidRPr="000E72B7" w:rsidRDefault="00BD3868" w:rsidP="00BD38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9" w:type="dxa"/>
            <w:shd w:val="clear" w:color="auto" w:fill="auto"/>
          </w:tcPr>
          <w:p w14:paraId="626B0A00" w14:textId="13B87CD1" w:rsidR="00BD3868" w:rsidRPr="000E72B7" w:rsidRDefault="001E050E" w:rsidP="00BD386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38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36" w:type="dxa"/>
            <w:shd w:val="clear" w:color="auto" w:fill="auto"/>
          </w:tcPr>
          <w:p w14:paraId="3F6B9697" w14:textId="77777777" w:rsidR="00BD3868" w:rsidRPr="000E72B7" w:rsidRDefault="00BD3868" w:rsidP="00BD386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shd w:val="clear" w:color="auto" w:fill="auto"/>
          </w:tcPr>
          <w:p w14:paraId="1D7CEA9C" w14:textId="2DA1B63C" w:rsidR="00BD3868" w:rsidRPr="000E72B7" w:rsidRDefault="001E050E" w:rsidP="00BD386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D3868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60" w:type="dxa"/>
            <w:shd w:val="clear" w:color="auto" w:fill="auto"/>
          </w:tcPr>
          <w:p w14:paraId="5C412EA6" w14:textId="77777777" w:rsidR="00BD3868" w:rsidRPr="000E72B7" w:rsidRDefault="00BD3868" w:rsidP="00BD386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BA77730" w14:textId="38E98F50" w:rsidR="00BD3868" w:rsidRPr="000E72B7" w:rsidRDefault="001E050E" w:rsidP="00BD3868">
            <w:pPr>
              <w:tabs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38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45" w:type="dxa"/>
          </w:tcPr>
          <w:p w14:paraId="729440F4" w14:textId="77777777" w:rsidR="00BD3868" w:rsidRPr="000E72B7" w:rsidRDefault="00BD3868" w:rsidP="00BD386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C8CCCA6" w14:textId="36A19E1B" w:rsidR="00BD3868" w:rsidRPr="000E72B7" w:rsidRDefault="001E050E" w:rsidP="00BD3868">
            <w:pPr>
              <w:tabs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D3868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</w:tr>
      <w:tr w:rsidR="00BD3868" w:rsidRPr="000E72B7" w14:paraId="2D4F6A1A" w14:textId="77777777" w:rsidTr="00C858ED">
        <w:tc>
          <w:tcPr>
            <w:tcW w:w="3942" w:type="dxa"/>
          </w:tcPr>
          <w:p w14:paraId="4057B476" w14:textId="77777777" w:rsidR="00BD3868" w:rsidRPr="000E72B7" w:rsidRDefault="00BD3868" w:rsidP="00BD38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ฟาร์มาซูติคอลล์ จำกัด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FB2EE5A" w14:textId="0F035819" w:rsidR="00BD3868" w:rsidRPr="000E72B7" w:rsidRDefault="001E050E" w:rsidP="00BD386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0E6EF60C" w14:textId="77777777" w:rsidR="00BD3868" w:rsidRPr="000E72B7" w:rsidRDefault="00BD3868" w:rsidP="00BD386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1E1EDDE" w14:textId="3A8B716B" w:rsidR="00BD3868" w:rsidRPr="000E72B7" w:rsidRDefault="001E050E" w:rsidP="00BD386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60" w:type="dxa"/>
            <w:shd w:val="clear" w:color="auto" w:fill="auto"/>
          </w:tcPr>
          <w:p w14:paraId="636F50BD" w14:textId="77777777" w:rsidR="00BD3868" w:rsidRPr="000E72B7" w:rsidRDefault="00BD3868" w:rsidP="00BD386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0793C80" w14:textId="4BC2148F" w:rsidR="00BD3868" w:rsidRPr="000E72B7" w:rsidRDefault="001E050E" w:rsidP="00BD3868">
            <w:pPr>
              <w:tabs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45" w:type="dxa"/>
          </w:tcPr>
          <w:p w14:paraId="0612CC2D" w14:textId="77777777" w:rsidR="00BD3868" w:rsidRPr="000E72B7" w:rsidRDefault="00BD3868" w:rsidP="00BD386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A2F8D60" w14:textId="774EA875" w:rsidR="00BD3868" w:rsidRPr="000E72B7" w:rsidRDefault="001E050E" w:rsidP="00BD3868">
            <w:pPr>
              <w:tabs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BD3868" w:rsidRPr="000E72B7" w14:paraId="5CD7A957" w14:textId="77777777" w:rsidTr="00C858ED">
        <w:tc>
          <w:tcPr>
            <w:tcW w:w="3942" w:type="dxa"/>
          </w:tcPr>
          <w:p w14:paraId="5AA63332" w14:textId="77777777" w:rsidR="00BD3868" w:rsidRPr="000E72B7" w:rsidRDefault="00BD3868" w:rsidP="00BD386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6F781" w14:textId="3870BCFF" w:rsidR="00BD3868" w:rsidRPr="000E72B7" w:rsidRDefault="001E050E" w:rsidP="00BD386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BD38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044</w:t>
            </w:r>
          </w:p>
        </w:tc>
        <w:tc>
          <w:tcPr>
            <w:tcW w:w="236" w:type="dxa"/>
            <w:shd w:val="clear" w:color="auto" w:fill="auto"/>
          </w:tcPr>
          <w:p w14:paraId="6751F0BE" w14:textId="77777777" w:rsidR="00BD3868" w:rsidRPr="000E72B7" w:rsidRDefault="00BD3868" w:rsidP="00BD386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DA3E8" w14:textId="26D77EF9" w:rsidR="00BD3868" w:rsidRPr="000E72B7" w:rsidRDefault="001E050E" w:rsidP="00BD386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  <w:r w:rsidR="00BD3868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60" w:type="dxa"/>
            <w:shd w:val="clear" w:color="auto" w:fill="auto"/>
          </w:tcPr>
          <w:p w14:paraId="4DD5D0EC" w14:textId="77777777" w:rsidR="00BD3868" w:rsidRPr="000E72B7" w:rsidRDefault="00BD3868" w:rsidP="00BD386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CDF2E" w14:textId="61725972" w:rsidR="00BD3868" w:rsidRPr="000E72B7" w:rsidRDefault="001E050E" w:rsidP="00BD3868">
            <w:pPr>
              <w:tabs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BD38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044</w:t>
            </w:r>
          </w:p>
        </w:tc>
        <w:tc>
          <w:tcPr>
            <w:tcW w:w="245" w:type="dxa"/>
          </w:tcPr>
          <w:p w14:paraId="4ECA9B56" w14:textId="77777777" w:rsidR="00BD3868" w:rsidRPr="000E72B7" w:rsidRDefault="00BD3868" w:rsidP="00BD386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DB611DA" w14:textId="6E2097DB" w:rsidR="00BD3868" w:rsidRPr="000E72B7" w:rsidRDefault="001E050E" w:rsidP="00BD3868">
            <w:pPr>
              <w:tabs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  <w:r w:rsidR="00BD3868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</w:tr>
    </w:tbl>
    <w:p w14:paraId="5CC45BDC" w14:textId="7404E720" w:rsidR="00C858ED" w:rsidRPr="000E72B7" w:rsidRDefault="00C858ED" w:rsidP="000E72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270"/>
        <w:gridCol w:w="963"/>
        <w:gridCol w:w="270"/>
        <w:gridCol w:w="900"/>
        <w:gridCol w:w="270"/>
        <w:gridCol w:w="810"/>
        <w:gridCol w:w="270"/>
        <w:gridCol w:w="810"/>
        <w:gridCol w:w="270"/>
        <w:gridCol w:w="981"/>
      </w:tblGrid>
      <w:tr w:rsidR="00B873E0" w:rsidRPr="000E72B7" w14:paraId="22A61E42" w14:textId="77777777" w:rsidTr="00C858ED">
        <w:tc>
          <w:tcPr>
            <w:tcW w:w="2700" w:type="dxa"/>
            <w:vAlign w:val="bottom"/>
          </w:tcPr>
          <w:p w14:paraId="5EA2E52D" w14:textId="5B0B54E2" w:rsidR="00B873E0" w:rsidRPr="000E72B7" w:rsidRDefault="00B873E0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33" w:type="dxa"/>
            <w:gridSpan w:val="3"/>
            <w:vAlign w:val="bottom"/>
          </w:tcPr>
          <w:p w14:paraId="2A3EDCAB" w14:textId="77777777" w:rsidR="00B873E0" w:rsidRPr="000E72B7" w:rsidRDefault="00B873E0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8A4667C" w14:textId="77777777" w:rsidR="00B873E0" w:rsidRPr="000E72B7" w:rsidRDefault="00B873E0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1" w:type="dxa"/>
            <w:gridSpan w:val="7"/>
            <w:shd w:val="clear" w:color="auto" w:fill="auto"/>
            <w:vAlign w:val="bottom"/>
          </w:tcPr>
          <w:p w14:paraId="65FC7F22" w14:textId="44719838" w:rsidR="00B873E0" w:rsidRPr="000E72B7" w:rsidRDefault="00B873E0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8ED" w:rsidRPr="000E72B7" w14:paraId="7BA990A4" w14:textId="77777777" w:rsidTr="00C858ED">
        <w:tc>
          <w:tcPr>
            <w:tcW w:w="2700" w:type="dxa"/>
            <w:shd w:val="clear" w:color="auto" w:fill="auto"/>
            <w:vAlign w:val="bottom"/>
          </w:tcPr>
          <w:p w14:paraId="59E39AD3" w14:textId="05A8CCEF" w:rsidR="00C858ED" w:rsidRPr="000E72B7" w:rsidRDefault="00C858ED" w:rsidP="00C85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highlight w:val="cyan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เงินกู้ยืมระยะสั้นจาก</w:t>
            </w:r>
          </w:p>
        </w:tc>
        <w:tc>
          <w:tcPr>
            <w:tcW w:w="900" w:type="dxa"/>
            <w:vAlign w:val="bottom"/>
          </w:tcPr>
          <w:p w14:paraId="0BB76A1F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166ED618" w14:textId="1AF7B6E5" w:rsidR="00C858ED" w:rsidRPr="000E72B7" w:rsidRDefault="001E050E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C858ED" w:rsidRPr="000E72B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C858ED"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5181E5A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vAlign w:val="bottom"/>
          </w:tcPr>
          <w:p w14:paraId="79512F0B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3A86BCB8" w14:textId="521878F8" w:rsidR="00C858ED" w:rsidRPr="000E72B7" w:rsidRDefault="001E050E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C858ED" w:rsidRPr="000E72B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C858ED"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E02C545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B56CD85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3C173EE8" w14:textId="754BA0A0" w:rsidR="00C858ED" w:rsidRPr="000E72B7" w:rsidRDefault="001E050E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C858ED" w:rsidRPr="000E72B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C858ED"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2D53115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7C8D490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5E8F5B4C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CAE5B49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07F0CFD9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  <w:vAlign w:val="bottom"/>
          </w:tcPr>
          <w:p w14:paraId="5BE9FE77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251D99FF" w14:textId="3F98578B" w:rsidR="00C858ED" w:rsidRPr="000E72B7" w:rsidRDefault="001E050E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C858ED" w:rsidRPr="000E72B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C858ED"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</w:p>
        </w:tc>
      </w:tr>
      <w:tr w:rsidR="00C858ED" w:rsidRPr="000E72B7" w14:paraId="540504A2" w14:textId="77777777" w:rsidTr="00C858ED">
        <w:tc>
          <w:tcPr>
            <w:tcW w:w="2700" w:type="dxa"/>
            <w:vAlign w:val="bottom"/>
          </w:tcPr>
          <w:p w14:paraId="331EEEF2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44C18E0F" w14:textId="5ECBA035" w:rsidR="00C858ED" w:rsidRPr="000E72B7" w:rsidRDefault="001E050E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70" w:type="dxa"/>
            <w:vAlign w:val="bottom"/>
          </w:tcPr>
          <w:p w14:paraId="5073AE9D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vAlign w:val="bottom"/>
          </w:tcPr>
          <w:p w14:paraId="00FE9CB9" w14:textId="2A67AD6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70" w:type="dxa"/>
            <w:vAlign w:val="bottom"/>
          </w:tcPr>
          <w:p w14:paraId="42CF16F6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DB0A639" w14:textId="0C67DCC9" w:rsidR="00C858ED" w:rsidRPr="000E72B7" w:rsidRDefault="001E050E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70" w:type="dxa"/>
            <w:vAlign w:val="bottom"/>
          </w:tcPr>
          <w:p w14:paraId="1CE5A942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19B0692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357CE5B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7A943F30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449153E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  <w:vAlign w:val="bottom"/>
          </w:tcPr>
          <w:p w14:paraId="22C0A84B" w14:textId="6692201F" w:rsidR="00C858ED" w:rsidRPr="000E72B7" w:rsidRDefault="001E050E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C858ED" w:rsidRPr="000E72B7" w14:paraId="4ADFA266" w14:textId="77777777" w:rsidTr="00C858ED">
        <w:tc>
          <w:tcPr>
            <w:tcW w:w="2700" w:type="dxa"/>
            <w:vAlign w:val="bottom"/>
          </w:tcPr>
          <w:p w14:paraId="5F8FAE51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33" w:type="dxa"/>
            <w:gridSpan w:val="3"/>
          </w:tcPr>
          <w:p w14:paraId="261F2FBF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5776F75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11" w:type="dxa"/>
            <w:gridSpan w:val="7"/>
          </w:tcPr>
          <w:p w14:paraId="21FB9068" w14:textId="4959381B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858ED" w:rsidRPr="000E72B7" w14:paraId="5F13F4C4" w14:textId="77777777" w:rsidTr="00C858ED">
        <w:tc>
          <w:tcPr>
            <w:tcW w:w="2700" w:type="dxa"/>
          </w:tcPr>
          <w:p w14:paraId="4AE62370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9EA649D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022CE93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</w:tcPr>
          <w:p w14:paraId="425BBAD7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41B90FD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40960D4E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789498B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48D73C07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426ACEB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5AC454B6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8F2C3CD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</w:tcPr>
          <w:p w14:paraId="544E68B6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858ED" w:rsidRPr="000E72B7" w14:paraId="05B23020" w14:textId="77777777" w:rsidTr="00C858ED">
        <w:tc>
          <w:tcPr>
            <w:tcW w:w="2700" w:type="dxa"/>
          </w:tcPr>
          <w:p w14:paraId="1BA1FD90" w14:textId="61B493A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ทีพีไอ โพลีน เพาเวอร์</w:t>
            </w:r>
          </w:p>
        </w:tc>
        <w:tc>
          <w:tcPr>
            <w:tcW w:w="900" w:type="dxa"/>
          </w:tcPr>
          <w:p w14:paraId="3089488B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DB0BE10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</w:tcPr>
          <w:p w14:paraId="20781CD1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AF64FD3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16611996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61F515B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1A80DCF0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CA8A499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4CBF7160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76D4A03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</w:tcPr>
          <w:p w14:paraId="66BD42A2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858ED" w:rsidRPr="000E72B7" w14:paraId="379B5E4D" w14:textId="77777777" w:rsidTr="00C858ED">
        <w:tc>
          <w:tcPr>
            <w:tcW w:w="2700" w:type="dxa"/>
          </w:tcPr>
          <w:p w14:paraId="0E24B4BB" w14:textId="1D9C5054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(อินเตอร์เนชั่นแนล) จำกัด</w:t>
            </w:r>
          </w:p>
        </w:tc>
        <w:tc>
          <w:tcPr>
            <w:tcW w:w="900" w:type="dxa"/>
          </w:tcPr>
          <w:p w14:paraId="313624AE" w14:textId="25E0B003" w:rsidR="00C858ED" w:rsidRPr="000E72B7" w:rsidRDefault="004F7B0C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529EA47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</w:tcPr>
          <w:p w14:paraId="340D48B6" w14:textId="524412EC" w:rsidR="00C858ED" w:rsidRPr="000E72B7" w:rsidRDefault="00D97A94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MLR-</w:t>
            </w:r>
            <w:r w:rsidR="001E050E" w:rsidRPr="001E050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="001E050E" w:rsidRPr="001E050E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70" w:type="dxa"/>
          </w:tcPr>
          <w:p w14:paraId="7CAB3A51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E92B36" w14:textId="5113E10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F2BA523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86B067C" w14:textId="69B27FE7" w:rsidR="00C858ED" w:rsidRPr="000E72B7" w:rsidRDefault="001E050E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105</w:t>
            </w:r>
            <w:r w:rsidR="00C858ED" w:rsidRPr="000E72B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</w:tcPr>
          <w:p w14:paraId="0CE48390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597EDDA" w14:textId="0DDB0C10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27"/>
                <w:szCs w:val="27"/>
              </w:rPr>
              <w:t>105</w:t>
            </w:r>
            <w:r w:rsidRPr="000E72B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Pr="000E72B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208C8310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98CBF80" w14:textId="71476584" w:rsidR="00C858ED" w:rsidRPr="000E72B7" w:rsidRDefault="005E34B0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858ED" w:rsidRPr="000E72B7" w14:paraId="185B6774" w14:textId="77777777" w:rsidTr="00C858ED">
        <w:tc>
          <w:tcPr>
            <w:tcW w:w="2700" w:type="dxa"/>
          </w:tcPr>
          <w:p w14:paraId="23316EE3" w14:textId="252300F1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3A77C0E6" w14:textId="77777777" w:rsidR="00C858ED" w:rsidRPr="000E72B7" w:rsidRDefault="00C858ED" w:rsidP="00C858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F300781" w14:textId="77777777" w:rsidR="00C858ED" w:rsidRPr="000E72B7" w:rsidRDefault="00C858ED" w:rsidP="00C858ED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</w:tcPr>
          <w:p w14:paraId="109CB270" w14:textId="77777777" w:rsidR="00C858ED" w:rsidRPr="000E72B7" w:rsidRDefault="00C858ED" w:rsidP="00C858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6762C9B" w14:textId="77777777" w:rsidR="00C858ED" w:rsidRPr="000E72B7" w:rsidRDefault="00C858ED" w:rsidP="00C858ED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E9A1FCE" w14:textId="38C44D8D" w:rsidR="00C858ED" w:rsidRPr="000E72B7" w:rsidRDefault="00C858ED" w:rsidP="00C858E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59C31872" w14:textId="77777777" w:rsidR="00C858ED" w:rsidRPr="000E72B7" w:rsidRDefault="00C858ED" w:rsidP="00C858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8DBBDC" w14:textId="3DA34135" w:rsidR="00C858ED" w:rsidRPr="000E72B7" w:rsidRDefault="001E050E" w:rsidP="00C858ED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105</w:t>
            </w:r>
            <w:r w:rsidR="00C858ED" w:rsidRPr="000E72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</w:p>
        </w:tc>
        <w:tc>
          <w:tcPr>
            <w:tcW w:w="270" w:type="dxa"/>
          </w:tcPr>
          <w:p w14:paraId="546CB6B8" w14:textId="77777777" w:rsidR="00C858ED" w:rsidRPr="000E72B7" w:rsidRDefault="00C858ED" w:rsidP="00C858E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9AA9BD7" w14:textId="6FE3154E" w:rsidR="00C858ED" w:rsidRPr="000E72B7" w:rsidRDefault="00C858ED" w:rsidP="00C858E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105</w:t>
            </w: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1296FA1" w14:textId="77777777" w:rsidR="00C858ED" w:rsidRPr="000E72B7" w:rsidRDefault="00C858ED" w:rsidP="00C858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DAC5C3D" w14:textId="5B0E7183" w:rsidR="00C858ED" w:rsidRPr="000E72B7" w:rsidRDefault="005E34B0" w:rsidP="00C858E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C858ED" w:rsidRPr="000E72B7" w14:paraId="650BF27E" w14:textId="77777777" w:rsidTr="00C858ED">
        <w:tc>
          <w:tcPr>
            <w:tcW w:w="2700" w:type="dxa"/>
          </w:tcPr>
          <w:p w14:paraId="1CB83008" w14:textId="44089CDE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27"/>
                <w:szCs w:val="27"/>
                <w:cs/>
              </w:rPr>
              <w:t>หัก</w:t>
            </w:r>
            <w:r w:rsidRPr="000E72B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 ค่าเผื่อผลขาดทุนจาก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900" w:type="dxa"/>
          </w:tcPr>
          <w:p w14:paraId="61175807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798FC6D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3" w:type="dxa"/>
          </w:tcPr>
          <w:p w14:paraId="2318D36A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A735FFB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0735C4D4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4CCA5AD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29FC9B37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ADB5DC0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2CA8879C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86744FC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</w:tcPr>
          <w:p w14:paraId="0CCE652C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858ED" w:rsidRPr="000E72B7" w14:paraId="38E379C7" w14:textId="77777777" w:rsidTr="00C858ED">
        <w:tc>
          <w:tcPr>
            <w:tcW w:w="2700" w:type="dxa"/>
          </w:tcPr>
          <w:p w14:paraId="0795F960" w14:textId="577AEDC2" w:rsidR="00C858ED" w:rsidRPr="000E72B7" w:rsidRDefault="00C858ED" w:rsidP="00C858ED">
            <w:pPr>
              <w:spacing w:line="240" w:lineRule="auto"/>
              <w:ind w:firstLine="160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</w:t>
            </w:r>
            <w:r w:rsidR="001E050E" w:rsidRPr="001E050E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2562</w:t>
            </w: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: </w:t>
            </w: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ค่าเผื่อหนี้สงสัยจะสูญ)</w:t>
            </w:r>
          </w:p>
        </w:tc>
        <w:tc>
          <w:tcPr>
            <w:tcW w:w="900" w:type="dxa"/>
          </w:tcPr>
          <w:p w14:paraId="30098C40" w14:textId="77777777" w:rsidR="00C858ED" w:rsidRPr="000E72B7" w:rsidRDefault="00C858ED" w:rsidP="00C858E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9563988" w14:textId="77777777" w:rsidR="00C858ED" w:rsidRPr="000E72B7" w:rsidRDefault="00C858ED" w:rsidP="00C858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3" w:type="dxa"/>
          </w:tcPr>
          <w:p w14:paraId="7BE9FEC7" w14:textId="77777777" w:rsidR="00C858ED" w:rsidRPr="000E72B7" w:rsidRDefault="00C858ED" w:rsidP="00C858E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AE0198B" w14:textId="77777777" w:rsidR="00C858ED" w:rsidRPr="000E72B7" w:rsidRDefault="00C858ED" w:rsidP="00C858E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6240D012" w14:textId="4E4287D2" w:rsidR="00C858ED" w:rsidRPr="000E72B7" w:rsidRDefault="00C858ED" w:rsidP="00C858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B7B35ED" w14:textId="77777777" w:rsidR="00C858ED" w:rsidRPr="000E72B7" w:rsidRDefault="00C858ED" w:rsidP="00C858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70D0BACF" w14:textId="77777777" w:rsidR="00C858ED" w:rsidRPr="000E72B7" w:rsidRDefault="00C858ED" w:rsidP="00C858ED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29B7ED4" w14:textId="77777777" w:rsidR="00C858ED" w:rsidRPr="000E72B7" w:rsidRDefault="00C858ED" w:rsidP="00C858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725D4695" w14:textId="77777777" w:rsidR="00C858ED" w:rsidRPr="000E72B7" w:rsidRDefault="00C858ED" w:rsidP="00C858ED">
            <w:pPr>
              <w:tabs>
                <w:tab w:val="decimal" w:pos="574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F69AB79" w14:textId="77777777" w:rsidR="00C858ED" w:rsidRPr="000E72B7" w:rsidRDefault="00C858ED" w:rsidP="00C858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</w:tcPr>
          <w:p w14:paraId="13E45026" w14:textId="54259278" w:rsidR="00C858ED" w:rsidRPr="000E72B7" w:rsidRDefault="005E34B0" w:rsidP="00C858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858ED" w:rsidRPr="000E72B7" w14:paraId="2BEBE068" w14:textId="77777777" w:rsidTr="00DF02FE">
        <w:tc>
          <w:tcPr>
            <w:tcW w:w="2700" w:type="dxa"/>
          </w:tcPr>
          <w:p w14:paraId="5E830AA7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</w:tcPr>
          <w:p w14:paraId="643C8DE5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21C733F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3" w:type="dxa"/>
          </w:tcPr>
          <w:p w14:paraId="187DDE54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FC6F6F7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FD1FEB" w14:textId="05B596CA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FBE716E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58127AED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802BA80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7BB9A99F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CAD32E6" w14:textId="77777777" w:rsidR="00C858ED" w:rsidRPr="000E72B7" w:rsidRDefault="00C858ED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B865807" w14:textId="4070E44E" w:rsidR="00C858ED" w:rsidRPr="000E72B7" w:rsidRDefault="005E34B0" w:rsidP="00C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DF02FE" w:rsidRPr="000E72B7" w14:paraId="0D5A01E3" w14:textId="77777777" w:rsidTr="00DF02FE">
        <w:tc>
          <w:tcPr>
            <w:tcW w:w="2700" w:type="dxa"/>
          </w:tcPr>
          <w:p w14:paraId="10421A93" w14:textId="77777777" w:rsidR="00DF02FE" w:rsidRPr="000E72B7" w:rsidRDefault="00DF02FE" w:rsidP="00C858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00" w:type="dxa"/>
          </w:tcPr>
          <w:p w14:paraId="53023FC2" w14:textId="77777777" w:rsidR="00DF02FE" w:rsidRPr="000E72B7" w:rsidRDefault="00DF02FE" w:rsidP="00C858E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854E4D3" w14:textId="77777777" w:rsidR="00DF02FE" w:rsidRPr="000E72B7" w:rsidRDefault="00DF02FE" w:rsidP="00C858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3" w:type="dxa"/>
          </w:tcPr>
          <w:p w14:paraId="0BDB22FC" w14:textId="77777777" w:rsidR="00DF02FE" w:rsidRPr="000E72B7" w:rsidRDefault="00DF02FE" w:rsidP="00C858E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0D9D717" w14:textId="77777777" w:rsidR="00DF02FE" w:rsidRPr="000E72B7" w:rsidRDefault="00DF02FE" w:rsidP="00C858E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01D7A60" w14:textId="77777777" w:rsidR="00DF02FE" w:rsidRPr="000E72B7" w:rsidRDefault="00DF02FE" w:rsidP="00C858E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5EC99CE" w14:textId="77777777" w:rsidR="00DF02FE" w:rsidRPr="000E72B7" w:rsidRDefault="00DF02FE" w:rsidP="00C858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50D54116" w14:textId="77777777" w:rsidR="00DF02FE" w:rsidRPr="000E72B7" w:rsidRDefault="00DF02FE" w:rsidP="00C858E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02ECD40" w14:textId="77777777" w:rsidR="00DF02FE" w:rsidRPr="000E72B7" w:rsidRDefault="00DF02FE" w:rsidP="00C858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3E84C513" w14:textId="77777777" w:rsidR="00DF02FE" w:rsidRPr="000E72B7" w:rsidRDefault="00DF02FE" w:rsidP="00C858E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68945EB" w14:textId="77777777" w:rsidR="00DF02FE" w:rsidRPr="000E72B7" w:rsidRDefault="00DF02FE" w:rsidP="00C858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5B4BFDF2" w14:textId="77777777" w:rsidR="00DF02FE" w:rsidRDefault="00DF02FE" w:rsidP="00C858E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DF02FE" w:rsidRPr="000E72B7" w14:paraId="75F4687A" w14:textId="77777777" w:rsidTr="00DF02FE">
        <w:tc>
          <w:tcPr>
            <w:tcW w:w="2700" w:type="dxa"/>
          </w:tcPr>
          <w:p w14:paraId="794093D0" w14:textId="77777777" w:rsidR="00DF02FE" w:rsidRPr="000E72B7" w:rsidRDefault="00DF02FE" w:rsidP="00C858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00" w:type="dxa"/>
          </w:tcPr>
          <w:p w14:paraId="3D739B15" w14:textId="77777777" w:rsidR="00DF02FE" w:rsidRPr="000E72B7" w:rsidRDefault="00DF02FE" w:rsidP="00C858E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7114CAC" w14:textId="77777777" w:rsidR="00DF02FE" w:rsidRPr="000E72B7" w:rsidRDefault="00DF02FE" w:rsidP="00C858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3" w:type="dxa"/>
          </w:tcPr>
          <w:p w14:paraId="0DB7265F" w14:textId="77777777" w:rsidR="00DF02FE" w:rsidRPr="000E72B7" w:rsidRDefault="00DF02FE" w:rsidP="00C858E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647D3B7" w14:textId="77777777" w:rsidR="00DF02FE" w:rsidRPr="000E72B7" w:rsidRDefault="00DF02FE" w:rsidP="00C858E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4C91FF14" w14:textId="77777777" w:rsidR="00DF02FE" w:rsidRPr="000E72B7" w:rsidRDefault="00DF02FE" w:rsidP="00C858E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7F375D0" w14:textId="77777777" w:rsidR="00DF02FE" w:rsidRPr="000E72B7" w:rsidRDefault="00DF02FE" w:rsidP="00C858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71FB7457" w14:textId="77777777" w:rsidR="00DF02FE" w:rsidRPr="000E72B7" w:rsidRDefault="00DF02FE" w:rsidP="00C858E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6AB2E42" w14:textId="77777777" w:rsidR="00DF02FE" w:rsidRPr="000E72B7" w:rsidRDefault="00DF02FE" w:rsidP="00C858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001A6F2D" w14:textId="77777777" w:rsidR="00DF02FE" w:rsidRPr="000E72B7" w:rsidRDefault="00DF02FE" w:rsidP="00C858E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127B29E" w14:textId="77777777" w:rsidR="00DF02FE" w:rsidRPr="000E72B7" w:rsidRDefault="00DF02FE" w:rsidP="00C858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</w:tcPr>
          <w:p w14:paraId="3AFC23C1" w14:textId="77777777" w:rsidR="00DF02FE" w:rsidRDefault="00DF02FE" w:rsidP="00C858E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tbl>
      <w:tblPr>
        <w:tblW w:w="94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179"/>
        <w:gridCol w:w="236"/>
        <w:gridCol w:w="1141"/>
        <w:gridCol w:w="260"/>
        <w:gridCol w:w="1216"/>
        <w:gridCol w:w="245"/>
        <w:gridCol w:w="1195"/>
      </w:tblGrid>
      <w:tr w:rsidR="00EA1363" w:rsidRPr="000E72B7" w14:paraId="62D0A935" w14:textId="77777777" w:rsidTr="003F15D0">
        <w:tc>
          <w:tcPr>
            <w:tcW w:w="3942" w:type="dxa"/>
          </w:tcPr>
          <w:p w14:paraId="036EFFA1" w14:textId="38C3CA9E" w:rsidR="00EA1363" w:rsidRPr="000E72B7" w:rsidRDefault="00EA1363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2556" w:type="dxa"/>
            <w:gridSpan w:val="3"/>
          </w:tcPr>
          <w:p w14:paraId="54516641" w14:textId="77777777" w:rsidR="00EA1363" w:rsidRPr="000E72B7" w:rsidRDefault="00EA1363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51CCB03E" w14:textId="77777777" w:rsidR="00EA1363" w:rsidRPr="000E72B7" w:rsidRDefault="00EA1363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56" w:type="dxa"/>
            <w:gridSpan w:val="3"/>
          </w:tcPr>
          <w:p w14:paraId="34921231" w14:textId="77777777" w:rsidR="00EA1363" w:rsidRPr="000E72B7" w:rsidRDefault="00EA1363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5D0" w:rsidRPr="000E72B7" w14:paraId="325D96F5" w14:textId="77777777" w:rsidTr="003F15D0">
        <w:tc>
          <w:tcPr>
            <w:tcW w:w="3942" w:type="dxa"/>
          </w:tcPr>
          <w:p w14:paraId="79F83410" w14:textId="77777777" w:rsidR="003F15D0" w:rsidRPr="000E72B7" w:rsidRDefault="003F15D0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41F23389" w14:textId="08482FBD" w:rsidR="003F15D0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03AFF400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03066B0" w14:textId="6ABED696" w:rsidR="003F15D0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2BE03ABE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543A4577" w14:textId="14D06652" w:rsidR="003F15D0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5A87DA25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8C89735" w14:textId="74BE2BD9" w:rsidR="003F15D0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15D0" w:rsidRPr="000E72B7" w14:paraId="2215161B" w14:textId="77777777" w:rsidTr="003F15D0">
        <w:tc>
          <w:tcPr>
            <w:tcW w:w="3942" w:type="dxa"/>
          </w:tcPr>
          <w:p w14:paraId="4B751284" w14:textId="77777777" w:rsidR="003F15D0" w:rsidRPr="000E72B7" w:rsidRDefault="003F15D0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65541FCD" w14:textId="76AA9CA7" w:rsidR="003F15D0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754F11C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0B29FC1" w14:textId="22DA7D23" w:rsidR="003F15D0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1FA78E20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A042163" w14:textId="0B0C44F3" w:rsidR="003F15D0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5" w:type="dxa"/>
          </w:tcPr>
          <w:p w14:paraId="0B81C2E9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C1F2683" w14:textId="3BCE9A2D" w:rsidR="003F15D0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F15D0" w:rsidRPr="000E72B7" w14:paraId="7C6CFFDA" w14:textId="77777777" w:rsidTr="003F15D0">
        <w:tc>
          <w:tcPr>
            <w:tcW w:w="3942" w:type="dxa"/>
          </w:tcPr>
          <w:p w14:paraId="1DFDCB39" w14:textId="77777777" w:rsidR="003F15D0" w:rsidRPr="000E72B7" w:rsidRDefault="003F15D0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14:paraId="2C6A1323" w14:textId="77777777" w:rsidR="003F15D0" w:rsidRPr="000E72B7" w:rsidRDefault="003F15D0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F15D0" w:rsidRPr="000E72B7" w14:paraId="0B50B911" w14:textId="77777777" w:rsidTr="003F15D0">
        <w:tc>
          <w:tcPr>
            <w:tcW w:w="3942" w:type="dxa"/>
          </w:tcPr>
          <w:p w14:paraId="7CA03BBD" w14:textId="77777777" w:rsidR="003F15D0" w:rsidRPr="000E72B7" w:rsidRDefault="003F15D0" w:rsidP="000E7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9" w:type="dxa"/>
            <w:shd w:val="clear" w:color="auto" w:fill="auto"/>
          </w:tcPr>
          <w:p w14:paraId="2A20B115" w14:textId="778D6A85" w:rsidR="003F15D0" w:rsidRPr="000E72B7" w:rsidRDefault="001E050E" w:rsidP="008E74E3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color w:val="000000"/>
                <w:sz w:val="30"/>
                <w:szCs w:val="30"/>
              </w:rPr>
              <w:t>124</w:t>
            </w:r>
            <w:r w:rsidR="00CA09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color w:val="000000"/>
                <w:sz w:val="30"/>
                <w:szCs w:val="30"/>
              </w:rPr>
              <w:t>012</w:t>
            </w:r>
          </w:p>
        </w:tc>
        <w:tc>
          <w:tcPr>
            <w:tcW w:w="236" w:type="dxa"/>
            <w:shd w:val="clear" w:color="auto" w:fill="auto"/>
          </w:tcPr>
          <w:p w14:paraId="43362A00" w14:textId="77777777" w:rsidR="003F15D0" w:rsidRPr="000E72B7" w:rsidRDefault="003F15D0" w:rsidP="000E72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0FF624C2" w14:textId="1489BDE2" w:rsidR="003F15D0" w:rsidRPr="000E72B7" w:rsidRDefault="001E050E" w:rsidP="000E72B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60" w:type="dxa"/>
            <w:shd w:val="clear" w:color="auto" w:fill="auto"/>
          </w:tcPr>
          <w:p w14:paraId="70ECE963" w14:textId="77777777" w:rsidR="003F15D0" w:rsidRPr="000E72B7" w:rsidRDefault="003F15D0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</w:tcPr>
          <w:p w14:paraId="4BC25CAC" w14:textId="3930A6B4" w:rsidR="003F15D0" w:rsidRPr="000E72B7" w:rsidRDefault="001E050E" w:rsidP="000E72B7">
            <w:pPr>
              <w:tabs>
                <w:tab w:val="decimal" w:pos="90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color w:val="000000"/>
                <w:sz w:val="30"/>
                <w:szCs w:val="30"/>
              </w:rPr>
              <w:t>123</w:t>
            </w:r>
            <w:r w:rsidR="00CA09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color w:val="000000"/>
                <w:sz w:val="30"/>
                <w:szCs w:val="30"/>
              </w:rPr>
              <w:t>981</w:t>
            </w:r>
          </w:p>
        </w:tc>
        <w:tc>
          <w:tcPr>
            <w:tcW w:w="245" w:type="dxa"/>
          </w:tcPr>
          <w:p w14:paraId="7A6A06ED" w14:textId="77777777" w:rsidR="003F15D0" w:rsidRPr="000E72B7" w:rsidRDefault="003F15D0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098A723" w14:textId="0E0A1854" w:rsidR="003F15D0" w:rsidRPr="000E72B7" w:rsidRDefault="001E050E" w:rsidP="000E72B7">
            <w:pPr>
              <w:tabs>
                <w:tab w:val="decimal" w:pos="91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</w:tr>
      <w:tr w:rsidR="003F15D0" w:rsidRPr="000E72B7" w14:paraId="3C104E74" w14:textId="77777777" w:rsidTr="003F15D0">
        <w:tc>
          <w:tcPr>
            <w:tcW w:w="3942" w:type="dxa"/>
          </w:tcPr>
          <w:p w14:paraId="32D8825D" w14:textId="77777777" w:rsidR="003F15D0" w:rsidRPr="000E72B7" w:rsidRDefault="003F15D0" w:rsidP="000E7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9" w:type="dxa"/>
            <w:shd w:val="clear" w:color="auto" w:fill="auto"/>
          </w:tcPr>
          <w:p w14:paraId="370E04AD" w14:textId="77777777" w:rsidR="003F15D0" w:rsidRPr="000E72B7" w:rsidRDefault="003F15D0" w:rsidP="000E72B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FD620FD" w14:textId="77777777" w:rsidR="003F15D0" w:rsidRPr="000E72B7" w:rsidRDefault="003F15D0" w:rsidP="000E72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44BC4FF8" w14:textId="77777777" w:rsidR="003F15D0" w:rsidRPr="000E72B7" w:rsidRDefault="003F15D0" w:rsidP="000E72B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754B091" w14:textId="77777777" w:rsidR="003F15D0" w:rsidRPr="000E72B7" w:rsidRDefault="003F15D0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</w:tcPr>
          <w:p w14:paraId="57066B7D" w14:textId="77777777" w:rsidR="003F15D0" w:rsidRPr="000E72B7" w:rsidRDefault="003F15D0" w:rsidP="000E72B7">
            <w:pPr>
              <w:tabs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C5678D2" w14:textId="77777777" w:rsidR="003F15D0" w:rsidRPr="000E72B7" w:rsidRDefault="003F15D0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C65E509" w14:textId="77777777" w:rsidR="003F15D0" w:rsidRPr="000E72B7" w:rsidRDefault="003F15D0" w:rsidP="000E72B7">
            <w:pPr>
              <w:tabs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A094D" w:rsidRPr="000E72B7" w14:paraId="5234BB0C" w14:textId="77777777" w:rsidTr="007D447C">
        <w:tc>
          <w:tcPr>
            <w:tcW w:w="3942" w:type="dxa"/>
          </w:tcPr>
          <w:p w14:paraId="589E9D38" w14:textId="77777777" w:rsidR="00CA094D" w:rsidRPr="000E72B7" w:rsidRDefault="00CA094D" w:rsidP="00CA09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8024875" w14:textId="73AC7E10" w:rsidR="00CA094D" w:rsidRPr="00CA094D" w:rsidRDefault="001E050E" w:rsidP="00CA094D">
            <w:pPr>
              <w:tabs>
                <w:tab w:val="decimal" w:pos="867"/>
              </w:tabs>
              <w:spacing w:line="240" w:lineRule="auto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50E">
              <w:rPr>
                <w:rFonts w:ascii="Angsana New" w:hAnsi="Angsana New"/>
                <w:color w:val="000000"/>
                <w:sz w:val="30"/>
                <w:szCs w:val="30"/>
              </w:rPr>
              <w:t>520</w:t>
            </w:r>
          </w:p>
        </w:tc>
        <w:tc>
          <w:tcPr>
            <w:tcW w:w="236" w:type="dxa"/>
            <w:shd w:val="clear" w:color="auto" w:fill="auto"/>
          </w:tcPr>
          <w:p w14:paraId="6AA2858C" w14:textId="77777777" w:rsidR="00CA094D" w:rsidRPr="000E72B7" w:rsidRDefault="00CA094D" w:rsidP="00CA094D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77EA2BEA" w14:textId="1E6BB987" w:rsidR="00CA094D" w:rsidRPr="000E72B7" w:rsidRDefault="001E050E" w:rsidP="008E74E3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60" w:type="dxa"/>
            <w:shd w:val="clear" w:color="auto" w:fill="auto"/>
          </w:tcPr>
          <w:p w14:paraId="6DA3AAF6" w14:textId="77777777" w:rsidR="00CA094D" w:rsidRPr="000E72B7" w:rsidRDefault="00CA094D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3AE2A26B" w14:textId="64EB3675" w:rsidR="00CA094D" w:rsidRPr="000E72B7" w:rsidRDefault="001E050E" w:rsidP="008E74E3">
            <w:pPr>
              <w:tabs>
                <w:tab w:val="decimal" w:pos="90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color w:val="000000"/>
                <w:sz w:val="30"/>
                <w:szCs w:val="30"/>
              </w:rPr>
              <w:t>520</w:t>
            </w:r>
          </w:p>
        </w:tc>
        <w:tc>
          <w:tcPr>
            <w:tcW w:w="245" w:type="dxa"/>
          </w:tcPr>
          <w:p w14:paraId="237DB0E0" w14:textId="77777777" w:rsidR="00CA094D" w:rsidRPr="000E72B7" w:rsidRDefault="00CA094D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7F73839" w14:textId="4DF5B010" w:rsidR="00CA094D" w:rsidRPr="000E72B7" w:rsidRDefault="001E050E" w:rsidP="00CA094D">
            <w:pPr>
              <w:tabs>
                <w:tab w:val="decimal" w:pos="91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</w:tr>
      <w:tr w:rsidR="00CA094D" w:rsidRPr="000E72B7" w14:paraId="11EEBB09" w14:textId="77777777" w:rsidTr="007D447C">
        <w:tc>
          <w:tcPr>
            <w:tcW w:w="3942" w:type="dxa"/>
          </w:tcPr>
          <w:p w14:paraId="67405243" w14:textId="5D9D0ACB" w:rsidR="00CA094D" w:rsidRPr="000E72B7" w:rsidRDefault="00CA094D" w:rsidP="00CA09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ออลซีซั่นส์ จำกัด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9A0BCF1" w14:textId="37CE63E5" w:rsidR="00CA094D" w:rsidRPr="000E72B7" w:rsidRDefault="001E050E" w:rsidP="00CA094D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167D32E9" w14:textId="77777777" w:rsidR="00CA094D" w:rsidRPr="000E72B7" w:rsidRDefault="00CA094D" w:rsidP="00CA094D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5C16C173" w14:textId="6CB3E3E9" w:rsidR="00CA094D" w:rsidRPr="000E72B7" w:rsidRDefault="00CA094D" w:rsidP="00CA094D">
            <w:pPr>
              <w:spacing w:line="240" w:lineRule="auto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0084A71" w14:textId="77777777" w:rsidR="00CA094D" w:rsidRPr="000E72B7" w:rsidRDefault="00CA094D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091CBFF3" w14:textId="06317B8D" w:rsidR="00CA094D" w:rsidRPr="000E72B7" w:rsidRDefault="001E050E" w:rsidP="008E74E3">
            <w:pPr>
              <w:tabs>
                <w:tab w:val="decimal" w:pos="90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45" w:type="dxa"/>
          </w:tcPr>
          <w:p w14:paraId="2EFC7A29" w14:textId="77777777" w:rsidR="00CA094D" w:rsidRPr="000E72B7" w:rsidRDefault="00CA094D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6E7492B" w14:textId="4C3B5D80" w:rsidR="00CA094D" w:rsidRPr="000E72B7" w:rsidRDefault="00CA094D" w:rsidP="00CA094D">
            <w:pPr>
              <w:tabs>
                <w:tab w:val="decimal" w:pos="630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A094D" w:rsidRPr="000E72B7" w14:paraId="03A98B88" w14:textId="77777777" w:rsidTr="003F15D0">
        <w:tc>
          <w:tcPr>
            <w:tcW w:w="3942" w:type="dxa"/>
          </w:tcPr>
          <w:p w14:paraId="4BF89B1E" w14:textId="77777777" w:rsidR="00CA094D" w:rsidRPr="000E72B7" w:rsidRDefault="00CA094D" w:rsidP="00CA09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โพลีน ชีวะอินทรีย์ จำกัด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79" w:type="dxa"/>
            <w:shd w:val="clear" w:color="auto" w:fill="auto"/>
          </w:tcPr>
          <w:p w14:paraId="1B63ACFC" w14:textId="3388C341" w:rsidR="00CA094D" w:rsidRPr="000E72B7" w:rsidRDefault="00CA094D" w:rsidP="00CA094D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F00647" w14:textId="77777777" w:rsidR="00CA094D" w:rsidRPr="000E72B7" w:rsidRDefault="00CA094D" w:rsidP="00CA094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682DBD9D" w14:textId="7E293C96" w:rsidR="00CA094D" w:rsidRPr="000E72B7" w:rsidRDefault="001E050E" w:rsidP="00CA094D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60" w:type="dxa"/>
            <w:shd w:val="clear" w:color="auto" w:fill="auto"/>
          </w:tcPr>
          <w:p w14:paraId="3DD0187C" w14:textId="77777777" w:rsidR="00CA094D" w:rsidRPr="000E72B7" w:rsidRDefault="00CA094D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</w:tcPr>
          <w:p w14:paraId="73482ED3" w14:textId="33A89CC5" w:rsidR="00CA094D" w:rsidRPr="000E72B7" w:rsidRDefault="00CA094D" w:rsidP="00CA094D">
            <w:pPr>
              <w:tabs>
                <w:tab w:val="decimal" w:pos="6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339566E" w14:textId="77777777" w:rsidR="00CA094D" w:rsidRPr="000E72B7" w:rsidRDefault="00CA094D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9B58484" w14:textId="7A3261C6" w:rsidR="00CA094D" w:rsidRPr="000E72B7" w:rsidRDefault="001E050E" w:rsidP="00CA094D">
            <w:pPr>
              <w:tabs>
                <w:tab w:val="decimal" w:pos="91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CA094D" w:rsidRPr="000E72B7" w14:paraId="7681E3DE" w14:textId="77777777" w:rsidTr="003F15D0">
        <w:tc>
          <w:tcPr>
            <w:tcW w:w="3942" w:type="dxa"/>
          </w:tcPr>
          <w:p w14:paraId="1A5A9023" w14:textId="77777777" w:rsidR="00CA094D" w:rsidRPr="000E72B7" w:rsidRDefault="00CA094D" w:rsidP="00CA09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9" w:type="dxa"/>
            <w:shd w:val="clear" w:color="auto" w:fill="auto"/>
          </w:tcPr>
          <w:p w14:paraId="1F585D3E" w14:textId="20B750EF" w:rsidR="00CA094D" w:rsidRPr="000E72B7" w:rsidRDefault="00CA094D" w:rsidP="00CA094D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FDD4CA" w14:textId="77777777" w:rsidR="00CA094D" w:rsidRPr="000E72B7" w:rsidRDefault="00CA094D" w:rsidP="00CA094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73D904DF" w14:textId="19E4223C" w:rsidR="00CA094D" w:rsidRPr="000E72B7" w:rsidRDefault="001E050E" w:rsidP="00CA094D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0" w:type="dxa"/>
            <w:shd w:val="clear" w:color="auto" w:fill="auto"/>
          </w:tcPr>
          <w:p w14:paraId="679CE7C1" w14:textId="77777777" w:rsidR="00CA094D" w:rsidRPr="000E72B7" w:rsidRDefault="00CA094D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</w:tcPr>
          <w:p w14:paraId="0973C3FD" w14:textId="6692F107" w:rsidR="00CA094D" w:rsidRPr="000E72B7" w:rsidRDefault="00CA094D" w:rsidP="00CA094D">
            <w:pPr>
              <w:tabs>
                <w:tab w:val="decimal" w:pos="6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9327177" w14:textId="77777777" w:rsidR="00CA094D" w:rsidRPr="000E72B7" w:rsidRDefault="00CA094D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F37B0AE" w14:textId="497A2DF9" w:rsidR="00CA094D" w:rsidRPr="000E72B7" w:rsidRDefault="001E050E" w:rsidP="00CA094D">
            <w:pPr>
              <w:tabs>
                <w:tab w:val="decimal" w:pos="91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A094D" w:rsidRPr="000E72B7" w14:paraId="5A5C185D" w14:textId="77777777" w:rsidTr="003F15D0">
        <w:tc>
          <w:tcPr>
            <w:tcW w:w="3942" w:type="dxa"/>
          </w:tcPr>
          <w:p w14:paraId="700FA1A0" w14:textId="77777777" w:rsidR="00CA094D" w:rsidRPr="000E72B7" w:rsidRDefault="00CA094D" w:rsidP="00CA09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9" w:type="dxa"/>
            <w:shd w:val="clear" w:color="auto" w:fill="auto"/>
          </w:tcPr>
          <w:p w14:paraId="22B85935" w14:textId="14958DB1" w:rsidR="00CA094D" w:rsidRPr="000E72B7" w:rsidRDefault="001E050E" w:rsidP="00CA094D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36" w:type="dxa"/>
            <w:shd w:val="clear" w:color="auto" w:fill="auto"/>
          </w:tcPr>
          <w:p w14:paraId="15431741" w14:textId="77777777" w:rsidR="00CA094D" w:rsidRPr="000E72B7" w:rsidRDefault="00CA094D" w:rsidP="00CA094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49DFD9A7" w14:textId="2C2DCB5F" w:rsidR="00CA094D" w:rsidRPr="000E72B7" w:rsidRDefault="001E050E" w:rsidP="00CA094D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14:paraId="2BADA89F" w14:textId="77777777" w:rsidR="00CA094D" w:rsidRPr="000E72B7" w:rsidRDefault="00CA094D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</w:tcPr>
          <w:p w14:paraId="402AA425" w14:textId="11BDFE73" w:rsidR="00CA094D" w:rsidRPr="000E72B7" w:rsidRDefault="001E050E" w:rsidP="00CA094D">
            <w:pPr>
              <w:tabs>
                <w:tab w:val="decimal" w:pos="90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45" w:type="dxa"/>
          </w:tcPr>
          <w:p w14:paraId="3EE7E4C0" w14:textId="77777777" w:rsidR="00CA094D" w:rsidRPr="000E72B7" w:rsidRDefault="00CA094D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13F7443" w14:textId="1057C818" w:rsidR="00CA094D" w:rsidRPr="000E72B7" w:rsidRDefault="001E050E" w:rsidP="00CA094D">
            <w:pPr>
              <w:tabs>
                <w:tab w:val="decimal" w:pos="91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A094D" w:rsidRPr="000E72B7" w14:paraId="5B49031E" w14:textId="77777777" w:rsidTr="003F15D0">
        <w:tc>
          <w:tcPr>
            <w:tcW w:w="3942" w:type="dxa"/>
          </w:tcPr>
          <w:p w14:paraId="74C3E571" w14:textId="57388BC0" w:rsidR="00CA094D" w:rsidRPr="000E72B7" w:rsidRDefault="00CA094D" w:rsidP="00CA09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179" w:type="dxa"/>
            <w:shd w:val="clear" w:color="auto" w:fill="auto"/>
          </w:tcPr>
          <w:p w14:paraId="1A461551" w14:textId="38F2A8E9" w:rsidR="00CA094D" w:rsidRPr="000E72B7" w:rsidRDefault="001E050E" w:rsidP="00CA094D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0DAC823F" w14:textId="77777777" w:rsidR="00CA094D" w:rsidRPr="000E72B7" w:rsidRDefault="00CA094D" w:rsidP="00CA094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2E0D58BF" w14:textId="60472128" w:rsidR="00CA094D" w:rsidRPr="000E72B7" w:rsidRDefault="00CA094D" w:rsidP="00CA094D">
            <w:pPr>
              <w:spacing w:line="240" w:lineRule="auto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1125128" w14:textId="77777777" w:rsidR="00CA094D" w:rsidRPr="000E72B7" w:rsidRDefault="00CA094D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</w:tcPr>
          <w:p w14:paraId="46C04718" w14:textId="45CF31DA" w:rsidR="00CA094D" w:rsidRPr="000E72B7" w:rsidRDefault="001E050E" w:rsidP="00CA094D">
            <w:pPr>
              <w:tabs>
                <w:tab w:val="decimal" w:pos="90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5" w:type="dxa"/>
          </w:tcPr>
          <w:p w14:paraId="59743C35" w14:textId="77777777" w:rsidR="00CA094D" w:rsidRPr="000E72B7" w:rsidRDefault="00CA094D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B36AAF3" w14:textId="23CFD692" w:rsidR="00CA094D" w:rsidRPr="000E72B7" w:rsidRDefault="00CA094D" w:rsidP="00CA094D">
            <w:pPr>
              <w:tabs>
                <w:tab w:val="decimal" w:pos="607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B122A" w:rsidRPr="000E72B7" w14:paraId="2CA55E60" w14:textId="77777777" w:rsidTr="003F15D0">
        <w:tc>
          <w:tcPr>
            <w:tcW w:w="3942" w:type="dxa"/>
          </w:tcPr>
          <w:p w14:paraId="773DF9E9" w14:textId="4500FA5A" w:rsidR="006B122A" w:rsidRPr="000E72B7" w:rsidRDefault="006B122A" w:rsidP="00CA09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ฟาร์มาซูติคอลล์ จำกัด</w:t>
            </w:r>
          </w:p>
        </w:tc>
        <w:tc>
          <w:tcPr>
            <w:tcW w:w="1179" w:type="dxa"/>
            <w:shd w:val="clear" w:color="auto" w:fill="auto"/>
          </w:tcPr>
          <w:p w14:paraId="1FA959EE" w14:textId="2A17A9A5" w:rsidR="006B122A" w:rsidRDefault="001E050E" w:rsidP="00CA094D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36" w:type="dxa"/>
            <w:shd w:val="clear" w:color="auto" w:fill="auto"/>
          </w:tcPr>
          <w:p w14:paraId="3EEBC3B9" w14:textId="77777777" w:rsidR="006B122A" w:rsidRPr="000E72B7" w:rsidRDefault="006B122A" w:rsidP="00CA094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75C055E3" w14:textId="71474B03" w:rsidR="006B122A" w:rsidRPr="000E72B7" w:rsidRDefault="006B122A" w:rsidP="00CA094D">
            <w:pPr>
              <w:spacing w:line="240" w:lineRule="auto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EABE2D1" w14:textId="77777777" w:rsidR="006B122A" w:rsidRPr="000E72B7" w:rsidRDefault="006B122A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</w:tcPr>
          <w:p w14:paraId="532967C8" w14:textId="23F6A51E" w:rsidR="006B122A" w:rsidRDefault="001E050E" w:rsidP="00CA094D">
            <w:pPr>
              <w:tabs>
                <w:tab w:val="decimal" w:pos="90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45" w:type="dxa"/>
          </w:tcPr>
          <w:p w14:paraId="767F473C" w14:textId="77777777" w:rsidR="006B122A" w:rsidRPr="000E72B7" w:rsidRDefault="006B122A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BDCB200" w14:textId="31099C1A" w:rsidR="006B122A" w:rsidRPr="000E72B7" w:rsidRDefault="006B122A" w:rsidP="00CA094D">
            <w:pPr>
              <w:tabs>
                <w:tab w:val="decimal" w:pos="607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A094D" w:rsidRPr="000E72B7" w14:paraId="62B73445" w14:textId="77777777" w:rsidTr="003F15D0">
        <w:tc>
          <w:tcPr>
            <w:tcW w:w="3942" w:type="dxa"/>
            <w:vAlign w:val="bottom"/>
          </w:tcPr>
          <w:p w14:paraId="1A1F8273" w14:textId="77777777" w:rsidR="00CA094D" w:rsidRPr="000E72B7" w:rsidRDefault="00CA094D" w:rsidP="00CA094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C4760" w14:textId="1BB289D2" w:rsidR="00CA094D" w:rsidRPr="000E72B7" w:rsidRDefault="001E050E" w:rsidP="00CA094D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="00CA09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236" w:type="dxa"/>
            <w:shd w:val="clear" w:color="auto" w:fill="auto"/>
          </w:tcPr>
          <w:p w14:paraId="2EAB004C" w14:textId="77777777" w:rsidR="00CA094D" w:rsidRPr="000E72B7" w:rsidRDefault="00CA094D" w:rsidP="00CA094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735F4" w14:textId="46DB0F81" w:rsidR="00CA094D" w:rsidRPr="000E72B7" w:rsidRDefault="001E050E" w:rsidP="00CA094D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CA094D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260" w:type="dxa"/>
            <w:shd w:val="clear" w:color="auto" w:fill="auto"/>
          </w:tcPr>
          <w:p w14:paraId="6E1DC361" w14:textId="77777777" w:rsidR="00CA094D" w:rsidRPr="000E72B7" w:rsidRDefault="00CA094D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D5641" w14:textId="479660E5" w:rsidR="00CA094D" w:rsidRPr="000E72B7" w:rsidRDefault="001E050E" w:rsidP="00CA094D">
            <w:pPr>
              <w:tabs>
                <w:tab w:val="decimal" w:pos="90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="00CA09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245" w:type="dxa"/>
          </w:tcPr>
          <w:p w14:paraId="7442B262" w14:textId="77777777" w:rsidR="00CA094D" w:rsidRPr="000E72B7" w:rsidRDefault="00CA094D" w:rsidP="00CA094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3DC25156" w14:textId="74ADAA9B" w:rsidR="00CA094D" w:rsidRPr="000E72B7" w:rsidRDefault="001E050E" w:rsidP="00CA094D">
            <w:pPr>
              <w:tabs>
                <w:tab w:val="decimal" w:pos="91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CA094D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</w:tr>
    </w:tbl>
    <w:p w14:paraId="295D27B7" w14:textId="4DCA6CBF" w:rsidR="007133B8" w:rsidRPr="000E72B7" w:rsidRDefault="007133B8" w:rsidP="000E72B7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80"/>
        <w:gridCol w:w="236"/>
        <w:gridCol w:w="1168"/>
        <w:gridCol w:w="260"/>
        <w:gridCol w:w="1224"/>
        <w:gridCol w:w="245"/>
        <w:gridCol w:w="1168"/>
      </w:tblGrid>
      <w:tr w:rsidR="007A1655" w:rsidRPr="000E72B7" w14:paraId="355A7A0D" w14:textId="77777777" w:rsidTr="003F15D0">
        <w:tc>
          <w:tcPr>
            <w:tcW w:w="3959" w:type="dxa"/>
          </w:tcPr>
          <w:p w14:paraId="7F28A42C" w14:textId="77777777" w:rsidR="007A1655" w:rsidRPr="000E72B7" w:rsidRDefault="007A1655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2584" w:type="dxa"/>
            <w:gridSpan w:val="3"/>
          </w:tcPr>
          <w:p w14:paraId="552F1F86" w14:textId="77777777" w:rsidR="007A1655" w:rsidRPr="000E72B7" w:rsidRDefault="007A165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0BD9351E" w14:textId="77777777" w:rsidR="007A1655" w:rsidRPr="000E72B7" w:rsidRDefault="007A165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26D786C8" w14:textId="77777777" w:rsidR="007A1655" w:rsidRPr="000E72B7" w:rsidRDefault="007A165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5D0" w:rsidRPr="000E72B7" w14:paraId="128D89F6" w14:textId="77777777" w:rsidTr="003F15D0">
        <w:tc>
          <w:tcPr>
            <w:tcW w:w="3959" w:type="dxa"/>
          </w:tcPr>
          <w:p w14:paraId="6B0924EE" w14:textId="77777777" w:rsidR="003F15D0" w:rsidRPr="000E72B7" w:rsidRDefault="003F15D0" w:rsidP="000E72B7">
            <w:pPr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180" w:type="dxa"/>
          </w:tcPr>
          <w:p w14:paraId="58DAA0FE" w14:textId="27D2D39E" w:rsidR="003F15D0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565F04B7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644D585" w14:textId="38130A18" w:rsidR="003F15D0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69C01E83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A5F8792" w14:textId="6D147B57" w:rsidR="003F15D0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0DE0A8CF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EB8CC96" w14:textId="5A816772" w:rsidR="003F15D0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15D0" w:rsidRPr="000E72B7" w14:paraId="3847B692" w14:textId="77777777" w:rsidTr="003F15D0">
        <w:tc>
          <w:tcPr>
            <w:tcW w:w="3959" w:type="dxa"/>
          </w:tcPr>
          <w:p w14:paraId="5AF25265" w14:textId="77777777" w:rsidR="003F15D0" w:rsidRPr="000E72B7" w:rsidRDefault="003F15D0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</w:tcPr>
          <w:p w14:paraId="1D4FD718" w14:textId="3B5DB41D" w:rsidR="003F15D0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AFB6480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94B3F7E" w14:textId="1117D6C3" w:rsidR="003F15D0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16CF9912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5300847" w14:textId="617272B3" w:rsidR="003F15D0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5" w:type="dxa"/>
          </w:tcPr>
          <w:p w14:paraId="0EBA633D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F7DCDAA" w14:textId="6D137E13" w:rsidR="003F15D0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F15D0" w:rsidRPr="000E72B7" w14:paraId="0BE2A6FB" w14:textId="77777777" w:rsidTr="003F15D0">
        <w:tc>
          <w:tcPr>
            <w:tcW w:w="3959" w:type="dxa"/>
          </w:tcPr>
          <w:p w14:paraId="3233C147" w14:textId="77777777" w:rsidR="003F15D0" w:rsidRPr="000E72B7" w:rsidRDefault="003F15D0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1" w:type="dxa"/>
            <w:gridSpan w:val="7"/>
          </w:tcPr>
          <w:p w14:paraId="068A8A27" w14:textId="77777777" w:rsidR="003F15D0" w:rsidRPr="000E72B7" w:rsidRDefault="003F15D0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B498E" w:rsidRPr="000E72B7" w14:paraId="52BA42E9" w14:textId="77777777" w:rsidTr="003F15D0">
        <w:tc>
          <w:tcPr>
            <w:tcW w:w="3959" w:type="dxa"/>
          </w:tcPr>
          <w:p w14:paraId="112C9020" w14:textId="77777777" w:rsidR="008B498E" w:rsidRPr="000E72B7" w:rsidRDefault="008B498E" w:rsidP="008B49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80" w:type="dxa"/>
            <w:shd w:val="clear" w:color="auto" w:fill="auto"/>
          </w:tcPr>
          <w:p w14:paraId="75A1E427" w14:textId="7FAE0BC0" w:rsidR="008B498E" w:rsidRPr="000E72B7" w:rsidRDefault="001E050E" w:rsidP="008B498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8B4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36" w:type="dxa"/>
            <w:shd w:val="clear" w:color="auto" w:fill="auto"/>
          </w:tcPr>
          <w:p w14:paraId="5EBAA5C6" w14:textId="77777777" w:rsidR="008B498E" w:rsidRPr="000E72B7" w:rsidRDefault="008B498E" w:rsidP="008B498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397695A4" w14:textId="77777777" w:rsidR="008B498E" w:rsidRPr="000E72B7" w:rsidRDefault="008B498E" w:rsidP="008B498E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5577FF5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58D4A980" w14:textId="1C67D8BC" w:rsidR="008B498E" w:rsidRPr="000E72B7" w:rsidRDefault="001E050E" w:rsidP="008B498E">
            <w:pPr>
              <w:tabs>
                <w:tab w:val="decimal" w:pos="9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8B4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45" w:type="dxa"/>
          </w:tcPr>
          <w:p w14:paraId="717788FC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1CF248F" w14:textId="77777777" w:rsidR="008B498E" w:rsidRPr="000E72B7" w:rsidRDefault="008B498E" w:rsidP="008B498E">
            <w:pPr>
              <w:tabs>
                <w:tab w:val="decimal" w:pos="60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498E" w:rsidRPr="000E72B7" w14:paraId="7BBDE878" w14:textId="77777777" w:rsidTr="003F15D0">
        <w:tc>
          <w:tcPr>
            <w:tcW w:w="3959" w:type="dxa"/>
          </w:tcPr>
          <w:p w14:paraId="4EA5D0FE" w14:textId="77777777" w:rsidR="008B498E" w:rsidRPr="000E72B7" w:rsidRDefault="008B498E" w:rsidP="008B49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0" w:type="dxa"/>
            <w:shd w:val="clear" w:color="auto" w:fill="auto"/>
          </w:tcPr>
          <w:p w14:paraId="4A4F6CC6" w14:textId="77777777" w:rsidR="008B498E" w:rsidRPr="000E72B7" w:rsidRDefault="008B498E" w:rsidP="008B498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40CD33A" w14:textId="77777777" w:rsidR="008B498E" w:rsidRPr="000E72B7" w:rsidRDefault="008B498E" w:rsidP="008B498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5B10361B" w14:textId="77777777" w:rsidR="008B498E" w:rsidRPr="000E72B7" w:rsidRDefault="008B498E" w:rsidP="008B498E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7F88214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33A2EBB2" w14:textId="77777777" w:rsidR="008B498E" w:rsidRPr="000E72B7" w:rsidRDefault="008B498E" w:rsidP="008B498E">
            <w:pPr>
              <w:tabs>
                <w:tab w:val="decimal" w:pos="9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C38C882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970E995" w14:textId="77777777" w:rsidR="008B498E" w:rsidRPr="000E72B7" w:rsidRDefault="008B498E" w:rsidP="008B498E">
            <w:pPr>
              <w:tabs>
                <w:tab w:val="decimal" w:pos="60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B498E" w:rsidRPr="000E72B7" w14:paraId="505C66F1" w14:textId="77777777" w:rsidTr="003F15D0">
        <w:tc>
          <w:tcPr>
            <w:tcW w:w="3959" w:type="dxa"/>
          </w:tcPr>
          <w:p w14:paraId="3F8C40CD" w14:textId="77777777" w:rsidR="008B498E" w:rsidRPr="000E72B7" w:rsidRDefault="008B498E" w:rsidP="008B49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29EC009" w14:textId="2ED2826A" w:rsidR="008B498E" w:rsidRPr="000E72B7" w:rsidRDefault="001E050E" w:rsidP="008B498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4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236" w:type="dxa"/>
            <w:shd w:val="clear" w:color="auto" w:fill="auto"/>
          </w:tcPr>
          <w:p w14:paraId="1F39B84B" w14:textId="77777777" w:rsidR="008B498E" w:rsidRPr="000E72B7" w:rsidRDefault="008B498E" w:rsidP="008B498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045FD05F" w14:textId="77777777" w:rsidR="008B498E" w:rsidRPr="000E72B7" w:rsidRDefault="008B498E" w:rsidP="008B498E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AC97CB0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16446" w14:textId="6394E76D" w:rsidR="008B498E" w:rsidRPr="000E72B7" w:rsidRDefault="001E050E" w:rsidP="008B498E">
            <w:pPr>
              <w:tabs>
                <w:tab w:val="decimal" w:pos="9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4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245" w:type="dxa"/>
          </w:tcPr>
          <w:p w14:paraId="6C30A07A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0895A5D" w14:textId="77777777" w:rsidR="008B498E" w:rsidRPr="000E72B7" w:rsidRDefault="008B498E" w:rsidP="008B498E">
            <w:pPr>
              <w:tabs>
                <w:tab w:val="decimal" w:pos="60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498E" w:rsidRPr="000E72B7" w14:paraId="5A3615F5" w14:textId="77777777" w:rsidTr="003F15D0">
        <w:tc>
          <w:tcPr>
            <w:tcW w:w="3959" w:type="dxa"/>
          </w:tcPr>
          <w:p w14:paraId="03E61E7F" w14:textId="77777777" w:rsidR="008B498E" w:rsidRPr="000E72B7" w:rsidRDefault="008B498E" w:rsidP="008B49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E2C93AD" w14:textId="4FF99592" w:rsidR="008B498E" w:rsidRPr="000E72B7" w:rsidRDefault="001E050E" w:rsidP="008B498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236" w:type="dxa"/>
            <w:shd w:val="clear" w:color="auto" w:fill="auto"/>
          </w:tcPr>
          <w:p w14:paraId="7F2A2DC2" w14:textId="77777777" w:rsidR="008B498E" w:rsidRPr="000E72B7" w:rsidRDefault="008B498E" w:rsidP="008B498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102A6A7C" w14:textId="77777777" w:rsidR="008B498E" w:rsidRPr="000E72B7" w:rsidRDefault="008B498E" w:rsidP="008B498E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643C607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0D01D" w14:textId="5A95336C" w:rsidR="008B498E" w:rsidRPr="000E72B7" w:rsidRDefault="001E050E" w:rsidP="008B498E">
            <w:pPr>
              <w:tabs>
                <w:tab w:val="decimal" w:pos="9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245" w:type="dxa"/>
          </w:tcPr>
          <w:p w14:paraId="6D0CACA4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A48140E" w14:textId="77777777" w:rsidR="008B498E" w:rsidRPr="000E72B7" w:rsidRDefault="008B498E" w:rsidP="008B498E">
            <w:pPr>
              <w:tabs>
                <w:tab w:val="decimal" w:pos="60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498E" w:rsidRPr="000E72B7" w14:paraId="1C5B6D38" w14:textId="77777777" w:rsidTr="003F15D0">
        <w:tc>
          <w:tcPr>
            <w:tcW w:w="3959" w:type="dxa"/>
          </w:tcPr>
          <w:p w14:paraId="67F52CAC" w14:textId="77777777" w:rsidR="008B498E" w:rsidRPr="000E72B7" w:rsidRDefault="008B498E" w:rsidP="008B49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3BFA610" w14:textId="5193C0A1" w:rsidR="008B498E" w:rsidRPr="000E72B7" w:rsidRDefault="001E050E" w:rsidP="008B498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4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36" w:type="dxa"/>
            <w:shd w:val="clear" w:color="auto" w:fill="auto"/>
          </w:tcPr>
          <w:p w14:paraId="2A529D03" w14:textId="77777777" w:rsidR="008B498E" w:rsidRPr="000E72B7" w:rsidRDefault="008B498E" w:rsidP="008B498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3E5E56D4" w14:textId="77777777" w:rsidR="008B498E" w:rsidRPr="000E72B7" w:rsidRDefault="008B498E" w:rsidP="008B498E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435DB95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5B16D" w14:textId="554F26BB" w:rsidR="008B498E" w:rsidRPr="000E72B7" w:rsidRDefault="001E050E" w:rsidP="008B498E">
            <w:pPr>
              <w:tabs>
                <w:tab w:val="decimal" w:pos="9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4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45" w:type="dxa"/>
          </w:tcPr>
          <w:p w14:paraId="63E49BAE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435506E" w14:textId="77777777" w:rsidR="008B498E" w:rsidRPr="000E72B7" w:rsidRDefault="008B498E" w:rsidP="008B498E">
            <w:pPr>
              <w:tabs>
                <w:tab w:val="decimal" w:pos="60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498E" w:rsidRPr="000E72B7" w14:paraId="79528EEE" w14:textId="77777777" w:rsidTr="003F15D0">
        <w:tc>
          <w:tcPr>
            <w:tcW w:w="3959" w:type="dxa"/>
          </w:tcPr>
          <w:p w14:paraId="7A79CE57" w14:textId="77777777" w:rsidR="008B498E" w:rsidRPr="000E72B7" w:rsidRDefault="008B498E" w:rsidP="008B49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DEDC702" w14:textId="50A91B92" w:rsidR="008B498E" w:rsidRPr="000E72B7" w:rsidRDefault="001E050E" w:rsidP="008B498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4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36" w:type="dxa"/>
            <w:shd w:val="clear" w:color="auto" w:fill="auto"/>
          </w:tcPr>
          <w:p w14:paraId="15F864AE" w14:textId="77777777" w:rsidR="008B498E" w:rsidRPr="000E72B7" w:rsidRDefault="008B498E" w:rsidP="008B498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753B2F97" w14:textId="77777777" w:rsidR="008B498E" w:rsidRPr="000E72B7" w:rsidRDefault="008B498E" w:rsidP="008B498E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A9D9F86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DD8A3" w14:textId="7433CAD8" w:rsidR="008B498E" w:rsidRPr="000E72B7" w:rsidRDefault="001E050E" w:rsidP="008B498E">
            <w:pPr>
              <w:tabs>
                <w:tab w:val="decimal" w:pos="9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4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45" w:type="dxa"/>
          </w:tcPr>
          <w:p w14:paraId="246C898F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2E5EA18" w14:textId="77777777" w:rsidR="008B498E" w:rsidRPr="000E72B7" w:rsidRDefault="008B498E" w:rsidP="008B498E">
            <w:pPr>
              <w:tabs>
                <w:tab w:val="decimal" w:pos="60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498E" w:rsidRPr="000E72B7" w14:paraId="51B5A0DE" w14:textId="77777777" w:rsidTr="003F15D0">
        <w:tc>
          <w:tcPr>
            <w:tcW w:w="3959" w:type="dxa"/>
          </w:tcPr>
          <w:p w14:paraId="6F42362C" w14:textId="77777777" w:rsidR="008B498E" w:rsidRPr="000E72B7" w:rsidRDefault="008B498E" w:rsidP="008B49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A251D9C" w14:textId="4220211C" w:rsidR="008B498E" w:rsidRPr="000E72B7" w:rsidRDefault="001E050E" w:rsidP="008B498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4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236" w:type="dxa"/>
            <w:shd w:val="clear" w:color="auto" w:fill="auto"/>
          </w:tcPr>
          <w:p w14:paraId="5CEDCB9A" w14:textId="77777777" w:rsidR="008B498E" w:rsidRPr="000E72B7" w:rsidRDefault="008B498E" w:rsidP="008B498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29A8BC4C" w14:textId="77777777" w:rsidR="008B498E" w:rsidRPr="000E72B7" w:rsidRDefault="008B498E" w:rsidP="008B498E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94C71EC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B3B0F" w14:textId="388F816E" w:rsidR="008B498E" w:rsidRPr="000E72B7" w:rsidRDefault="001E050E" w:rsidP="008B498E">
            <w:pPr>
              <w:tabs>
                <w:tab w:val="decimal" w:pos="9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4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245" w:type="dxa"/>
          </w:tcPr>
          <w:p w14:paraId="6DD57D7F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23C632E" w14:textId="77777777" w:rsidR="008B498E" w:rsidRPr="000E72B7" w:rsidRDefault="008B498E" w:rsidP="008B498E">
            <w:pPr>
              <w:tabs>
                <w:tab w:val="decimal" w:pos="60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498E" w:rsidRPr="000E72B7" w14:paraId="3112DFB8" w14:textId="77777777" w:rsidTr="003F15D0">
        <w:tc>
          <w:tcPr>
            <w:tcW w:w="3959" w:type="dxa"/>
            <w:vAlign w:val="bottom"/>
          </w:tcPr>
          <w:p w14:paraId="3FE95797" w14:textId="77777777" w:rsidR="008B498E" w:rsidRPr="000E72B7" w:rsidRDefault="008B498E" w:rsidP="008B498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207C1" w14:textId="67526B8D" w:rsidR="008B498E" w:rsidRPr="000E72B7" w:rsidRDefault="001E050E" w:rsidP="008B498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8B49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236" w:type="dxa"/>
            <w:shd w:val="clear" w:color="auto" w:fill="auto"/>
          </w:tcPr>
          <w:p w14:paraId="15807765" w14:textId="77777777" w:rsidR="008B498E" w:rsidRPr="000E72B7" w:rsidRDefault="008B498E" w:rsidP="008B498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10FF7" w14:textId="77777777" w:rsidR="008B498E" w:rsidRPr="000E72B7" w:rsidRDefault="008B498E" w:rsidP="008B498E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87E725D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62889" w14:textId="51DC8CC6" w:rsidR="008B498E" w:rsidRPr="000E72B7" w:rsidRDefault="001E050E" w:rsidP="008B498E">
            <w:pPr>
              <w:tabs>
                <w:tab w:val="decimal" w:pos="9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8B49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245" w:type="dxa"/>
          </w:tcPr>
          <w:p w14:paraId="0F7DE5F1" w14:textId="77777777" w:rsidR="008B498E" w:rsidRPr="000E72B7" w:rsidRDefault="008B498E" w:rsidP="008B49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BEAFDAE" w14:textId="77777777" w:rsidR="008B498E" w:rsidRPr="000E72B7" w:rsidRDefault="008B498E" w:rsidP="008B498E">
            <w:pPr>
              <w:tabs>
                <w:tab w:val="decimal" w:pos="60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6066A4B" w14:textId="34F0FC03" w:rsidR="007A1655" w:rsidRPr="000E72B7" w:rsidRDefault="007A1655" w:rsidP="000E72B7">
      <w:pPr>
        <w:spacing w:line="240" w:lineRule="auto"/>
        <w:rPr>
          <w:rFonts w:asciiTheme="majorBidi" w:hAnsiTheme="majorBidi" w:cstheme="majorBidi"/>
          <w:sz w:val="30"/>
          <w:szCs w:val="30"/>
          <w:lang w:val="en-US" w:eastAsia="x-none"/>
        </w:rPr>
      </w:pPr>
    </w:p>
    <w:p w14:paraId="1ADC69EF" w14:textId="77777777" w:rsidR="00435338" w:rsidRDefault="00435338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69"/>
        <w:gridCol w:w="260"/>
        <w:gridCol w:w="1225"/>
        <w:gridCol w:w="245"/>
        <w:gridCol w:w="1186"/>
      </w:tblGrid>
      <w:tr w:rsidR="007A1655" w:rsidRPr="000E72B7" w14:paraId="4666DA88" w14:textId="77777777" w:rsidTr="003F15D0">
        <w:tc>
          <w:tcPr>
            <w:tcW w:w="3959" w:type="dxa"/>
          </w:tcPr>
          <w:p w14:paraId="63FA4655" w14:textId="38FB46EB" w:rsidR="007A1655" w:rsidRPr="000E72B7" w:rsidRDefault="007A1655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2575" w:type="dxa"/>
            <w:gridSpan w:val="3"/>
          </w:tcPr>
          <w:p w14:paraId="13691342" w14:textId="77777777" w:rsidR="007A1655" w:rsidRPr="000E72B7" w:rsidRDefault="007A165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1147F6D" w14:textId="77777777" w:rsidR="007A1655" w:rsidRPr="000E72B7" w:rsidRDefault="007A165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56" w:type="dxa"/>
            <w:gridSpan w:val="3"/>
          </w:tcPr>
          <w:p w14:paraId="4A695822" w14:textId="77777777" w:rsidR="007A1655" w:rsidRPr="000E72B7" w:rsidRDefault="007A165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5D0" w:rsidRPr="000E72B7" w14:paraId="00D4D73F" w14:textId="77777777" w:rsidTr="003F15D0">
        <w:tc>
          <w:tcPr>
            <w:tcW w:w="3959" w:type="dxa"/>
          </w:tcPr>
          <w:p w14:paraId="72DA6680" w14:textId="77777777" w:rsidR="003F15D0" w:rsidRPr="000E72B7" w:rsidRDefault="003F15D0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B2733" w14:textId="435DD9A0" w:rsidR="003F15D0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3E3B9C2E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FE36396" w14:textId="0383E083" w:rsidR="003F15D0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217020ED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65ABD6BF" w14:textId="7ED9128C" w:rsidR="003F15D0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0C5A5580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08EC980" w14:textId="4B8D7B1C" w:rsidR="003F15D0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15D0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15D0" w:rsidRPr="000E72B7" w14:paraId="77F79582" w14:textId="77777777" w:rsidTr="003F15D0">
        <w:tc>
          <w:tcPr>
            <w:tcW w:w="3959" w:type="dxa"/>
          </w:tcPr>
          <w:p w14:paraId="005231A8" w14:textId="77777777" w:rsidR="003F15D0" w:rsidRPr="000E72B7" w:rsidRDefault="003F15D0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C47A79F" w14:textId="6233F3D5" w:rsidR="003F15D0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3F6690F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F2924A9" w14:textId="63B332E7" w:rsidR="003F15D0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18705AC9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957A05F" w14:textId="6AE1C7CC" w:rsidR="003F15D0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5" w:type="dxa"/>
          </w:tcPr>
          <w:p w14:paraId="21B01DB4" w14:textId="77777777" w:rsidR="003F15D0" w:rsidRPr="000E72B7" w:rsidRDefault="003F15D0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C7036E9" w14:textId="056D1BF4" w:rsidR="003F15D0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F15D0" w:rsidRPr="000E72B7" w14:paraId="352B420D" w14:textId="77777777" w:rsidTr="003F15D0">
        <w:tc>
          <w:tcPr>
            <w:tcW w:w="3959" w:type="dxa"/>
          </w:tcPr>
          <w:p w14:paraId="702F88A5" w14:textId="77777777" w:rsidR="003F15D0" w:rsidRPr="000E72B7" w:rsidRDefault="003F15D0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6A9A1BD9" w14:textId="77777777" w:rsidR="003F15D0" w:rsidRPr="000E72B7" w:rsidRDefault="003F15D0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2554" w:rsidRPr="000E72B7" w14:paraId="528583DD" w14:textId="77777777" w:rsidTr="008A7F29">
        <w:tc>
          <w:tcPr>
            <w:tcW w:w="3959" w:type="dxa"/>
          </w:tcPr>
          <w:p w14:paraId="5791CDFA" w14:textId="77777777" w:rsidR="00782554" w:rsidRPr="000E72B7" w:rsidRDefault="00782554" w:rsidP="007825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0F97E72F" w14:textId="3F02D611" w:rsidR="00782554" w:rsidRPr="000E72B7" w:rsidRDefault="001E050E" w:rsidP="00782554">
            <w:pPr>
              <w:tabs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 w:rsidR="00782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36" w:type="dxa"/>
            <w:shd w:val="clear" w:color="auto" w:fill="auto"/>
          </w:tcPr>
          <w:p w14:paraId="518CB71C" w14:textId="77777777" w:rsidR="00782554" w:rsidRPr="000E72B7" w:rsidRDefault="00782554" w:rsidP="0078255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E59A07D" w14:textId="77777777" w:rsidR="00782554" w:rsidRPr="000E72B7" w:rsidRDefault="00782554" w:rsidP="00782554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F6EA3CA" w14:textId="77777777" w:rsidR="00782554" w:rsidRPr="000E72B7" w:rsidRDefault="00782554" w:rsidP="0078255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028E680F" w14:textId="6CE87EFA" w:rsidR="00782554" w:rsidRPr="000E72B7" w:rsidRDefault="001E050E" w:rsidP="00782554">
            <w:pPr>
              <w:tabs>
                <w:tab w:val="decimal" w:pos="9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 w:rsidR="00782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45" w:type="dxa"/>
          </w:tcPr>
          <w:p w14:paraId="2C3ABBAD" w14:textId="77777777" w:rsidR="00782554" w:rsidRPr="000E72B7" w:rsidRDefault="00782554" w:rsidP="0078255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43EA67A" w14:textId="77777777" w:rsidR="00782554" w:rsidRPr="000E72B7" w:rsidRDefault="00782554" w:rsidP="00782554">
            <w:pPr>
              <w:tabs>
                <w:tab w:val="decimal" w:pos="63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82554" w:rsidRPr="000E72B7" w14:paraId="2CBE80BF" w14:textId="77777777" w:rsidTr="008A7F29">
        <w:tc>
          <w:tcPr>
            <w:tcW w:w="3959" w:type="dxa"/>
          </w:tcPr>
          <w:p w14:paraId="6720A48D" w14:textId="77777777" w:rsidR="00782554" w:rsidRPr="000E72B7" w:rsidRDefault="00782554" w:rsidP="007825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A55AB4F" w14:textId="77777777" w:rsidR="00782554" w:rsidRPr="000E72B7" w:rsidRDefault="00782554" w:rsidP="00782554">
            <w:pPr>
              <w:tabs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399D9BA" w14:textId="77777777" w:rsidR="00782554" w:rsidRPr="000E72B7" w:rsidRDefault="00782554" w:rsidP="0078255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042A137" w14:textId="77777777" w:rsidR="00782554" w:rsidRPr="000E72B7" w:rsidRDefault="00782554" w:rsidP="00782554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72FA381" w14:textId="77777777" w:rsidR="00782554" w:rsidRPr="000E72B7" w:rsidRDefault="00782554" w:rsidP="0078255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09A074B1" w14:textId="77777777" w:rsidR="00782554" w:rsidRPr="000E72B7" w:rsidRDefault="00782554" w:rsidP="00782554">
            <w:pPr>
              <w:tabs>
                <w:tab w:val="decimal" w:pos="9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BA96232" w14:textId="77777777" w:rsidR="00782554" w:rsidRPr="000E72B7" w:rsidRDefault="00782554" w:rsidP="0078255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C290555" w14:textId="77777777" w:rsidR="00782554" w:rsidRPr="000E72B7" w:rsidRDefault="00782554" w:rsidP="00782554">
            <w:pPr>
              <w:tabs>
                <w:tab w:val="decimal" w:pos="63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82554" w:rsidRPr="000E72B7" w14:paraId="1459004F" w14:textId="77777777" w:rsidTr="008A7F29">
        <w:tc>
          <w:tcPr>
            <w:tcW w:w="3959" w:type="dxa"/>
          </w:tcPr>
          <w:p w14:paraId="235DE453" w14:textId="77777777" w:rsidR="00782554" w:rsidRPr="000E72B7" w:rsidRDefault="00782554" w:rsidP="007825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0CFBD2" w14:textId="0145AB72" w:rsidR="00782554" w:rsidRPr="000E72B7" w:rsidRDefault="001E050E" w:rsidP="00782554">
            <w:pPr>
              <w:tabs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782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36" w:type="dxa"/>
            <w:shd w:val="clear" w:color="auto" w:fill="auto"/>
          </w:tcPr>
          <w:p w14:paraId="6125A5EB" w14:textId="77777777" w:rsidR="00782554" w:rsidRPr="000E72B7" w:rsidRDefault="00782554" w:rsidP="00782554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C5B0128" w14:textId="77777777" w:rsidR="00782554" w:rsidRPr="000E72B7" w:rsidRDefault="00782554" w:rsidP="00782554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A486519" w14:textId="77777777" w:rsidR="00782554" w:rsidRPr="000E72B7" w:rsidRDefault="00782554" w:rsidP="0078255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B5CCD" w14:textId="2A98DC9D" w:rsidR="00782554" w:rsidRPr="000E72B7" w:rsidRDefault="001E050E" w:rsidP="00782554">
            <w:pPr>
              <w:tabs>
                <w:tab w:val="decimal" w:pos="9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782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45" w:type="dxa"/>
          </w:tcPr>
          <w:p w14:paraId="0A0413D2" w14:textId="77777777" w:rsidR="00782554" w:rsidRPr="000E72B7" w:rsidRDefault="00782554" w:rsidP="0078255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9790F9E" w14:textId="77777777" w:rsidR="00782554" w:rsidRPr="000E72B7" w:rsidRDefault="00782554" w:rsidP="00782554">
            <w:pPr>
              <w:tabs>
                <w:tab w:val="decimal" w:pos="63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82554" w:rsidRPr="000E72B7" w14:paraId="4E0F85F9" w14:textId="77777777" w:rsidTr="008A7F29">
        <w:tc>
          <w:tcPr>
            <w:tcW w:w="3959" w:type="dxa"/>
          </w:tcPr>
          <w:p w14:paraId="356D9D5C" w14:textId="77777777" w:rsidR="00782554" w:rsidRPr="000E72B7" w:rsidRDefault="00782554" w:rsidP="007825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3A90E9" w14:textId="7A6E4CE5" w:rsidR="00782554" w:rsidRPr="000E72B7" w:rsidRDefault="001E050E" w:rsidP="00782554">
            <w:pPr>
              <w:tabs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236" w:type="dxa"/>
            <w:shd w:val="clear" w:color="auto" w:fill="auto"/>
          </w:tcPr>
          <w:p w14:paraId="66D62737" w14:textId="77777777" w:rsidR="00782554" w:rsidRPr="000E72B7" w:rsidRDefault="00782554" w:rsidP="00782554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0AB4A63" w14:textId="77777777" w:rsidR="00782554" w:rsidRPr="000E72B7" w:rsidRDefault="00782554" w:rsidP="00782554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65196E7" w14:textId="77777777" w:rsidR="00782554" w:rsidRPr="000E72B7" w:rsidRDefault="00782554" w:rsidP="0078255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6D4B8" w14:textId="40EBD156" w:rsidR="00782554" w:rsidRPr="000E72B7" w:rsidRDefault="001E050E" w:rsidP="00782554">
            <w:pPr>
              <w:tabs>
                <w:tab w:val="decimal" w:pos="9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245" w:type="dxa"/>
          </w:tcPr>
          <w:p w14:paraId="1DEB3E2F" w14:textId="77777777" w:rsidR="00782554" w:rsidRPr="000E72B7" w:rsidRDefault="00782554" w:rsidP="0078255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4BD526A" w14:textId="77777777" w:rsidR="00782554" w:rsidRPr="000E72B7" w:rsidRDefault="00782554" w:rsidP="00782554">
            <w:pPr>
              <w:tabs>
                <w:tab w:val="decimal" w:pos="63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82554" w:rsidRPr="000E72B7" w14:paraId="29BFC7C3" w14:textId="77777777" w:rsidTr="008A7F29">
        <w:tc>
          <w:tcPr>
            <w:tcW w:w="3959" w:type="dxa"/>
          </w:tcPr>
          <w:p w14:paraId="449376A7" w14:textId="77777777" w:rsidR="00782554" w:rsidRPr="000E72B7" w:rsidRDefault="00782554" w:rsidP="007825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3BAC4C" w14:textId="0DF466DF" w:rsidR="00782554" w:rsidRPr="000E72B7" w:rsidRDefault="001E050E" w:rsidP="00782554">
            <w:pPr>
              <w:tabs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82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36" w:type="dxa"/>
            <w:shd w:val="clear" w:color="auto" w:fill="auto"/>
          </w:tcPr>
          <w:p w14:paraId="544DD253" w14:textId="77777777" w:rsidR="00782554" w:rsidRPr="000E72B7" w:rsidRDefault="00782554" w:rsidP="0078255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88A9783" w14:textId="77777777" w:rsidR="00782554" w:rsidRPr="000E72B7" w:rsidRDefault="00782554" w:rsidP="00782554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7E362DF" w14:textId="77777777" w:rsidR="00782554" w:rsidRPr="000E72B7" w:rsidRDefault="00782554" w:rsidP="0078255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4B62A" w14:textId="3561DEB9" w:rsidR="00782554" w:rsidRPr="000E72B7" w:rsidRDefault="001E050E" w:rsidP="00782554">
            <w:pPr>
              <w:tabs>
                <w:tab w:val="decimal" w:pos="9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82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45" w:type="dxa"/>
          </w:tcPr>
          <w:p w14:paraId="01DD4918" w14:textId="77777777" w:rsidR="00782554" w:rsidRPr="000E72B7" w:rsidRDefault="00782554" w:rsidP="0078255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149DD69" w14:textId="77777777" w:rsidR="00782554" w:rsidRPr="000E72B7" w:rsidRDefault="00782554" w:rsidP="00782554">
            <w:pPr>
              <w:tabs>
                <w:tab w:val="decimal" w:pos="63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82554" w:rsidRPr="000E72B7" w14:paraId="3645CE48" w14:textId="77777777" w:rsidTr="008A7F29">
        <w:tc>
          <w:tcPr>
            <w:tcW w:w="3959" w:type="dxa"/>
          </w:tcPr>
          <w:p w14:paraId="3D5F3A50" w14:textId="77777777" w:rsidR="00782554" w:rsidRPr="000E72B7" w:rsidRDefault="00782554" w:rsidP="007825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4CEAEE" w14:textId="1B53F193" w:rsidR="00782554" w:rsidRPr="000E72B7" w:rsidRDefault="001E050E" w:rsidP="00782554">
            <w:pPr>
              <w:tabs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82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36" w:type="dxa"/>
            <w:shd w:val="clear" w:color="auto" w:fill="auto"/>
          </w:tcPr>
          <w:p w14:paraId="66DD5419" w14:textId="77777777" w:rsidR="00782554" w:rsidRPr="000E72B7" w:rsidRDefault="00782554" w:rsidP="0078255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3F0204B" w14:textId="77777777" w:rsidR="00782554" w:rsidRPr="000E72B7" w:rsidRDefault="00782554" w:rsidP="00782554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E13B596" w14:textId="77777777" w:rsidR="00782554" w:rsidRPr="000E72B7" w:rsidRDefault="00782554" w:rsidP="0078255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A1B41" w14:textId="24F9F803" w:rsidR="00782554" w:rsidRPr="000E72B7" w:rsidRDefault="001E050E" w:rsidP="00782554">
            <w:pPr>
              <w:tabs>
                <w:tab w:val="decimal" w:pos="9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82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45" w:type="dxa"/>
          </w:tcPr>
          <w:p w14:paraId="0B644556" w14:textId="77777777" w:rsidR="00782554" w:rsidRPr="000E72B7" w:rsidRDefault="00782554" w:rsidP="0078255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0C4BAFA" w14:textId="77777777" w:rsidR="00782554" w:rsidRPr="000E72B7" w:rsidRDefault="00782554" w:rsidP="00782554">
            <w:pPr>
              <w:tabs>
                <w:tab w:val="decimal" w:pos="63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82554" w:rsidRPr="000E72B7" w14:paraId="5E9281C6" w14:textId="77777777" w:rsidTr="008A7F29">
        <w:tc>
          <w:tcPr>
            <w:tcW w:w="3959" w:type="dxa"/>
          </w:tcPr>
          <w:p w14:paraId="2F07623F" w14:textId="77777777" w:rsidR="00782554" w:rsidRPr="000E72B7" w:rsidRDefault="00782554" w:rsidP="007825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0C64E" w14:textId="3E695170" w:rsidR="00782554" w:rsidRPr="000E72B7" w:rsidRDefault="001E050E" w:rsidP="00782554">
            <w:pPr>
              <w:tabs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82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36" w:type="dxa"/>
            <w:shd w:val="clear" w:color="auto" w:fill="auto"/>
          </w:tcPr>
          <w:p w14:paraId="3AD479C0" w14:textId="77777777" w:rsidR="00782554" w:rsidRPr="000E72B7" w:rsidRDefault="00782554" w:rsidP="0078255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44F854F" w14:textId="77777777" w:rsidR="00782554" w:rsidRPr="000E72B7" w:rsidRDefault="00782554" w:rsidP="00782554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9B9D0E8" w14:textId="77777777" w:rsidR="00782554" w:rsidRPr="000E72B7" w:rsidRDefault="00782554" w:rsidP="0078255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050BC" w14:textId="086662A3" w:rsidR="00782554" w:rsidRPr="000E72B7" w:rsidRDefault="001E050E" w:rsidP="00782554">
            <w:pPr>
              <w:tabs>
                <w:tab w:val="decimal" w:pos="9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82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45" w:type="dxa"/>
          </w:tcPr>
          <w:p w14:paraId="03763144" w14:textId="77777777" w:rsidR="00782554" w:rsidRPr="000E72B7" w:rsidRDefault="00782554" w:rsidP="0078255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84C9F92" w14:textId="77777777" w:rsidR="00782554" w:rsidRPr="000E72B7" w:rsidRDefault="00782554" w:rsidP="00782554">
            <w:pPr>
              <w:tabs>
                <w:tab w:val="decimal" w:pos="63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15D0" w:rsidRPr="000E72B7" w14:paraId="0973EC44" w14:textId="77777777" w:rsidTr="008A7F29">
        <w:tc>
          <w:tcPr>
            <w:tcW w:w="3959" w:type="dxa"/>
            <w:vAlign w:val="bottom"/>
          </w:tcPr>
          <w:p w14:paraId="35896BB0" w14:textId="77777777" w:rsidR="003F15D0" w:rsidRPr="000E72B7" w:rsidRDefault="003F15D0" w:rsidP="000E72B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501D8" w14:textId="00648148" w:rsidR="003F15D0" w:rsidRPr="000E72B7" w:rsidRDefault="001E050E" w:rsidP="000E72B7">
            <w:pPr>
              <w:tabs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</w:t>
            </w:r>
            <w:r w:rsidR="007825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236" w:type="dxa"/>
            <w:shd w:val="clear" w:color="auto" w:fill="auto"/>
          </w:tcPr>
          <w:p w14:paraId="1954C38B" w14:textId="77777777" w:rsidR="003F15D0" w:rsidRPr="000E72B7" w:rsidRDefault="003F15D0" w:rsidP="000E72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E5993" w14:textId="77777777" w:rsidR="003F15D0" w:rsidRPr="000E72B7" w:rsidRDefault="003F15D0" w:rsidP="000E72B7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41F5170" w14:textId="77777777" w:rsidR="003F15D0" w:rsidRPr="000E72B7" w:rsidRDefault="003F15D0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42B41" w14:textId="2F481733" w:rsidR="003F15D0" w:rsidRPr="000E72B7" w:rsidRDefault="001E050E" w:rsidP="000E72B7">
            <w:pPr>
              <w:tabs>
                <w:tab w:val="decimal" w:pos="9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</w:t>
            </w:r>
            <w:r w:rsidR="007825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245" w:type="dxa"/>
          </w:tcPr>
          <w:p w14:paraId="097C0FDE" w14:textId="77777777" w:rsidR="003F15D0" w:rsidRPr="000E72B7" w:rsidRDefault="003F15D0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779746A" w14:textId="77777777" w:rsidR="003F15D0" w:rsidRPr="000E72B7" w:rsidRDefault="003F15D0" w:rsidP="000E72B7">
            <w:pPr>
              <w:tabs>
                <w:tab w:val="decimal" w:pos="63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ACA5370" w14:textId="77777777" w:rsidR="007A1655" w:rsidRPr="000E72B7" w:rsidRDefault="007A1655" w:rsidP="000E72B7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</w:p>
    <w:p w14:paraId="487B1196" w14:textId="44532FFF" w:rsidR="001229FB" w:rsidRPr="000E72B7" w:rsidRDefault="001229FB" w:rsidP="000E72B7">
      <w:pPr>
        <w:spacing w:line="240" w:lineRule="auto"/>
        <w:ind w:left="540" w:right="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72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45E8707" w14:textId="77777777" w:rsidR="001229FB" w:rsidRPr="000E72B7" w:rsidRDefault="001229FB" w:rsidP="000E72B7">
      <w:pPr>
        <w:pStyle w:val="Ang15"/>
        <w:rPr>
          <w:rFonts w:asciiTheme="majorBidi" w:hAnsiTheme="majorBidi" w:cstheme="majorBidi"/>
        </w:rPr>
      </w:pPr>
    </w:p>
    <w:p w14:paraId="296EE1B9" w14:textId="74DC38DD" w:rsidR="001229FB" w:rsidRPr="000E72B7" w:rsidRDefault="0051745E" w:rsidP="000E72B7">
      <w:pPr>
        <w:numPr>
          <w:ilvl w:val="0"/>
          <w:numId w:val="5"/>
        </w:numPr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E72B7">
        <w:rPr>
          <w:rFonts w:asciiTheme="majorBidi" w:hAnsiTheme="majorBidi" w:cstheme="majorBidi"/>
          <w:spacing w:val="-2"/>
          <w:sz w:val="30"/>
          <w:szCs w:val="30"/>
          <w:cs/>
        </w:rPr>
        <w:t>บริษัททำสัญญา</w:t>
      </w:r>
      <w:r w:rsidR="003778CC" w:rsidRPr="000E72B7">
        <w:rPr>
          <w:rFonts w:asciiTheme="majorBidi" w:hAnsiTheme="majorBidi" w:cstheme="majorBidi"/>
          <w:spacing w:val="-2"/>
          <w:sz w:val="30"/>
          <w:szCs w:val="30"/>
          <w:cs/>
        </w:rPr>
        <w:t>บริการ</w:t>
      </w:r>
      <w:r w:rsidR="00B32FF3" w:rsidRPr="000E72B7">
        <w:rPr>
          <w:rFonts w:asciiTheme="majorBidi" w:hAnsiTheme="majorBidi" w:cstheme="majorBidi"/>
          <w:spacing w:val="-2"/>
          <w:sz w:val="30"/>
          <w:szCs w:val="30"/>
          <w:cs/>
        </w:rPr>
        <w:t>ที่เกี่ยวข้องกับการใช้</w:t>
      </w:r>
      <w:r w:rsidR="003778CC" w:rsidRPr="000E72B7">
        <w:rPr>
          <w:rFonts w:asciiTheme="majorBidi" w:hAnsiTheme="majorBidi" w:cstheme="majorBidi"/>
          <w:spacing w:val="-2"/>
          <w:sz w:val="30"/>
          <w:szCs w:val="30"/>
          <w:cs/>
        </w:rPr>
        <w:t>พื้นที่อาคารสำนักงานกับกิจการที่เก</w:t>
      </w:r>
      <w:r w:rsidR="003F2F8E" w:rsidRPr="000E72B7">
        <w:rPr>
          <w:rFonts w:asciiTheme="majorBidi" w:hAnsiTheme="majorBidi" w:cstheme="majorBidi"/>
          <w:spacing w:val="-2"/>
          <w:sz w:val="30"/>
          <w:szCs w:val="30"/>
          <w:cs/>
        </w:rPr>
        <w:t xml:space="preserve">ี่ยวข้องกัน กำหนดระยะเวลา </w:t>
      </w:r>
      <w:r w:rsidR="001E050E" w:rsidRPr="001E050E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3F2F8E" w:rsidRPr="000E72B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ปี มีรายละเอียดดังนี้</w:t>
      </w:r>
    </w:p>
    <w:p w14:paraId="79B5C1FD" w14:textId="538D767C" w:rsidR="00B32FF3" w:rsidRPr="000E72B7" w:rsidRDefault="00B32FF3" w:rsidP="000E72B7">
      <w:pPr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tbl>
      <w:tblPr>
        <w:tblW w:w="9134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188"/>
        <w:gridCol w:w="270"/>
        <w:gridCol w:w="1188"/>
        <w:gridCol w:w="270"/>
        <w:gridCol w:w="1170"/>
        <w:gridCol w:w="270"/>
        <w:gridCol w:w="1178"/>
      </w:tblGrid>
      <w:tr w:rsidR="00B224F5" w:rsidRPr="000E72B7" w14:paraId="4942F3EC" w14:textId="77777777" w:rsidTr="008F7857">
        <w:trPr>
          <w:tblHeader/>
        </w:trPr>
        <w:tc>
          <w:tcPr>
            <w:tcW w:w="3600" w:type="dxa"/>
            <w:shd w:val="clear" w:color="auto" w:fill="auto"/>
          </w:tcPr>
          <w:p w14:paraId="1589838E" w14:textId="77777777" w:rsidR="00B224F5" w:rsidRPr="000E72B7" w:rsidRDefault="00B224F5" w:rsidP="000E72B7">
            <w:pPr>
              <w:spacing w:line="240" w:lineRule="auto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  <w:shd w:val="clear" w:color="auto" w:fill="auto"/>
          </w:tcPr>
          <w:p w14:paraId="57889D26" w14:textId="77777777" w:rsidR="00B224F5" w:rsidRPr="000E72B7" w:rsidRDefault="00B224F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F01AE58" w14:textId="77777777" w:rsidR="00B224F5" w:rsidRPr="000E72B7" w:rsidRDefault="00B224F5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shd w:val="clear" w:color="auto" w:fill="auto"/>
          </w:tcPr>
          <w:p w14:paraId="6E8A4341" w14:textId="77777777" w:rsidR="00B224F5" w:rsidRPr="000E72B7" w:rsidRDefault="00B224F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F2C" w:rsidRPr="000E72B7" w14:paraId="550AF205" w14:textId="77777777" w:rsidTr="008F7857">
        <w:trPr>
          <w:tblHeader/>
        </w:trPr>
        <w:tc>
          <w:tcPr>
            <w:tcW w:w="3600" w:type="dxa"/>
            <w:shd w:val="clear" w:color="auto" w:fill="auto"/>
          </w:tcPr>
          <w:p w14:paraId="28948060" w14:textId="77777777" w:rsidR="00E10F2C" w:rsidRPr="000E72B7" w:rsidRDefault="00E10F2C" w:rsidP="000E72B7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40D9BF8" w14:textId="6E10B3B5" w:rsidR="00E10F2C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10F2C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10F2C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92562AA" w14:textId="77777777" w:rsidR="00E10F2C" w:rsidRPr="000E72B7" w:rsidRDefault="00E10F2C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A471157" w14:textId="397CF882" w:rsidR="00E10F2C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10F2C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370FA92" w14:textId="77777777" w:rsidR="00E10F2C" w:rsidRPr="000E72B7" w:rsidRDefault="00E10F2C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495CDA" w14:textId="2F302788" w:rsidR="00E10F2C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10F2C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10F2C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97BD84F" w14:textId="77777777" w:rsidR="00E10F2C" w:rsidRPr="000E72B7" w:rsidRDefault="00E10F2C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F26229E" w14:textId="16A13AC7" w:rsidR="00E10F2C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10F2C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10F2C" w:rsidRPr="000E72B7" w14:paraId="3ADC71F4" w14:textId="77777777" w:rsidTr="008F7857">
        <w:trPr>
          <w:tblHeader/>
        </w:trPr>
        <w:tc>
          <w:tcPr>
            <w:tcW w:w="3600" w:type="dxa"/>
            <w:shd w:val="clear" w:color="auto" w:fill="auto"/>
          </w:tcPr>
          <w:p w14:paraId="1FF395DE" w14:textId="77777777" w:rsidR="00E10F2C" w:rsidRPr="000E72B7" w:rsidRDefault="00E10F2C" w:rsidP="000E72B7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EC91646" w14:textId="47156A7D" w:rsidR="00E10F2C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3687736" w14:textId="77777777" w:rsidR="00E10F2C" w:rsidRPr="000E72B7" w:rsidRDefault="00E10F2C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9B22F28" w14:textId="5D26E83F" w:rsidR="00E10F2C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3C7D186" w14:textId="77777777" w:rsidR="00E10F2C" w:rsidRPr="000E72B7" w:rsidRDefault="00E10F2C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BDB9CE" w14:textId="3611BB3E" w:rsidR="00E10F2C" w:rsidRPr="000E72B7" w:rsidRDefault="001E050E" w:rsidP="000E72B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08DC92F" w14:textId="77777777" w:rsidR="00E10F2C" w:rsidRPr="000E72B7" w:rsidRDefault="00E10F2C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A6BF681" w14:textId="4B67693C" w:rsidR="00E10F2C" w:rsidRPr="000E72B7" w:rsidRDefault="001E050E" w:rsidP="000E72B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10F2C" w:rsidRPr="000E72B7" w14:paraId="1958C2BB" w14:textId="77777777" w:rsidTr="008F7857">
        <w:trPr>
          <w:tblHeader/>
        </w:trPr>
        <w:tc>
          <w:tcPr>
            <w:tcW w:w="3600" w:type="dxa"/>
            <w:shd w:val="clear" w:color="auto" w:fill="auto"/>
          </w:tcPr>
          <w:p w14:paraId="360C753C" w14:textId="77777777" w:rsidR="00E10F2C" w:rsidRPr="000E72B7" w:rsidRDefault="00E10F2C" w:rsidP="000E72B7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34" w:type="dxa"/>
            <w:gridSpan w:val="7"/>
            <w:shd w:val="clear" w:color="auto" w:fill="auto"/>
          </w:tcPr>
          <w:p w14:paraId="16FA3F3D" w14:textId="77777777" w:rsidR="00E10F2C" w:rsidRPr="000E72B7" w:rsidRDefault="00E10F2C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10F2C" w:rsidRPr="000E72B7" w14:paraId="17D67017" w14:textId="77777777" w:rsidTr="008F7857">
        <w:tc>
          <w:tcPr>
            <w:tcW w:w="3600" w:type="dxa"/>
            <w:shd w:val="clear" w:color="auto" w:fill="auto"/>
          </w:tcPr>
          <w:p w14:paraId="7D3342EB" w14:textId="77777777" w:rsidR="00E10F2C" w:rsidRPr="000E72B7" w:rsidRDefault="00E10F2C" w:rsidP="000E72B7">
            <w:pPr>
              <w:spacing w:line="240" w:lineRule="auto"/>
              <w:ind w:left="270" w:right="-126" w:hanging="28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1188" w:type="dxa"/>
            <w:shd w:val="clear" w:color="auto" w:fill="auto"/>
          </w:tcPr>
          <w:p w14:paraId="329B1A0C" w14:textId="77777777" w:rsidR="00E10F2C" w:rsidRPr="000E72B7" w:rsidRDefault="00E10F2C" w:rsidP="000E72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430EC3" w14:textId="77777777" w:rsidR="00E10F2C" w:rsidRPr="000E72B7" w:rsidRDefault="00E10F2C" w:rsidP="000E72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3E99FE7F" w14:textId="77777777" w:rsidR="00E10F2C" w:rsidRPr="000E72B7" w:rsidRDefault="00E10F2C" w:rsidP="000E72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C515B2" w14:textId="77777777" w:rsidR="00E10F2C" w:rsidRPr="000E72B7" w:rsidRDefault="00E10F2C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DE2A0E" w14:textId="77777777" w:rsidR="00E10F2C" w:rsidRPr="000E72B7" w:rsidRDefault="00E10F2C" w:rsidP="000E72B7">
            <w:pPr>
              <w:tabs>
                <w:tab w:val="decimal" w:pos="11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000D23" w14:textId="77777777" w:rsidR="00E10F2C" w:rsidRPr="000E72B7" w:rsidRDefault="00E10F2C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A04DE71" w14:textId="77777777" w:rsidR="00E10F2C" w:rsidRPr="000E72B7" w:rsidRDefault="00E10F2C" w:rsidP="000E72B7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10F2C" w:rsidRPr="000E72B7" w14:paraId="1ACB4205" w14:textId="77777777" w:rsidTr="00AC756E">
        <w:tc>
          <w:tcPr>
            <w:tcW w:w="3600" w:type="dxa"/>
            <w:shd w:val="clear" w:color="auto" w:fill="auto"/>
          </w:tcPr>
          <w:p w14:paraId="1896F06F" w14:textId="77777777" w:rsidR="00E10F2C" w:rsidRPr="000E72B7" w:rsidRDefault="00E10F2C" w:rsidP="000E72B7">
            <w:pPr>
              <w:spacing w:line="240" w:lineRule="auto"/>
              <w:ind w:right="6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88" w:type="dxa"/>
            <w:shd w:val="clear" w:color="auto" w:fill="auto"/>
          </w:tcPr>
          <w:p w14:paraId="71929023" w14:textId="57AF8AED" w:rsidR="00E10F2C" w:rsidRPr="000E72B7" w:rsidRDefault="001E050E" w:rsidP="000E72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1EB0894D" w14:textId="77777777" w:rsidR="00E10F2C" w:rsidRPr="000E72B7" w:rsidRDefault="00E10F2C" w:rsidP="000E72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759008BD" w14:textId="12BB9B0D" w:rsidR="00E10F2C" w:rsidRPr="000E72B7" w:rsidRDefault="001E050E" w:rsidP="000E72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31AC3C96" w14:textId="77777777" w:rsidR="00E10F2C" w:rsidRPr="000E72B7" w:rsidRDefault="00E10F2C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9D1F22" w14:textId="77E8F5A5" w:rsidR="00E10F2C" w:rsidRPr="000E72B7" w:rsidRDefault="001E050E" w:rsidP="000E72B7">
            <w:pPr>
              <w:tabs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21C0309F" w14:textId="77777777" w:rsidR="00E10F2C" w:rsidRPr="000E72B7" w:rsidRDefault="00E10F2C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516125C" w14:textId="7D71A01A" w:rsidR="00E10F2C" w:rsidRPr="000E72B7" w:rsidRDefault="001E050E" w:rsidP="000E72B7">
            <w:pPr>
              <w:tabs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</w:tr>
      <w:tr w:rsidR="00E10F2C" w:rsidRPr="000E72B7" w14:paraId="5D1C8EF2" w14:textId="77777777" w:rsidTr="00AC756E">
        <w:tc>
          <w:tcPr>
            <w:tcW w:w="3600" w:type="dxa"/>
            <w:shd w:val="clear" w:color="auto" w:fill="auto"/>
          </w:tcPr>
          <w:p w14:paraId="02B07131" w14:textId="77777777" w:rsidR="00E10F2C" w:rsidRPr="000E72B7" w:rsidRDefault="00E10F2C" w:rsidP="000E72B7">
            <w:pPr>
              <w:spacing w:line="240" w:lineRule="auto"/>
              <w:ind w:right="6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5F32131" w14:textId="31F6F5FD" w:rsidR="00E10F2C" w:rsidRPr="000E72B7" w:rsidRDefault="001E050E" w:rsidP="000E72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0" w:type="dxa"/>
            <w:shd w:val="clear" w:color="auto" w:fill="auto"/>
          </w:tcPr>
          <w:p w14:paraId="1B4D3E14" w14:textId="77777777" w:rsidR="00E10F2C" w:rsidRPr="000E72B7" w:rsidRDefault="00E10F2C" w:rsidP="000E72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D53579C" w14:textId="5790E0C5" w:rsidR="00E10F2C" w:rsidRPr="000E72B7" w:rsidRDefault="001E050E" w:rsidP="000E72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270" w:type="dxa"/>
            <w:shd w:val="clear" w:color="auto" w:fill="auto"/>
          </w:tcPr>
          <w:p w14:paraId="0154ED6B" w14:textId="77777777" w:rsidR="00E10F2C" w:rsidRPr="000E72B7" w:rsidRDefault="00E10F2C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24CB28" w14:textId="5D0EFA09" w:rsidR="00E10F2C" w:rsidRPr="000E72B7" w:rsidRDefault="001E050E" w:rsidP="000E72B7">
            <w:pPr>
              <w:tabs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0" w:type="dxa"/>
            <w:shd w:val="clear" w:color="auto" w:fill="auto"/>
          </w:tcPr>
          <w:p w14:paraId="48929A98" w14:textId="77777777" w:rsidR="00E10F2C" w:rsidRPr="000E72B7" w:rsidRDefault="00E10F2C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B418F20" w14:textId="4258870C" w:rsidR="00E10F2C" w:rsidRPr="000E72B7" w:rsidRDefault="001E050E" w:rsidP="000E72B7">
            <w:pPr>
              <w:tabs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</w:tr>
      <w:tr w:rsidR="00E10F2C" w:rsidRPr="000E72B7" w14:paraId="719AAB33" w14:textId="77777777" w:rsidTr="00AC756E">
        <w:tc>
          <w:tcPr>
            <w:tcW w:w="3600" w:type="dxa"/>
            <w:shd w:val="clear" w:color="auto" w:fill="auto"/>
          </w:tcPr>
          <w:p w14:paraId="2BA4CF54" w14:textId="77777777" w:rsidR="00E10F2C" w:rsidRPr="000E72B7" w:rsidRDefault="00E10F2C" w:rsidP="000E72B7">
            <w:pPr>
              <w:spacing w:line="240" w:lineRule="auto"/>
              <w:ind w:right="6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29531" w14:textId="30DAAC70" w:rsidR="00E10F2C" w:rsidRPr="000E72B7" w:rsidRDefault="001E050E" w:rsidP="000E72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270" w:type="dxa"/>
            <w:shd w:val="clear" w:color="auto" w:fill="auto"/>
          </w:tcPr>
          <w:p w14:paraId="1A12642D" w14:textId="77777777" w:rsidR="00E10F2C" w:rsidRPr="000E72B7" w:rsidRDefault="00E10F2C" w:rsidP="000E72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9D110" w14:textId="17B75888" w:rsidR="00E10F2C" w:rsidRPr="000E72B7" w:rsidRDefault="001E050E" w:rsidP="000E72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10F2C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7DF62DEC" w14:textId="77777777" w:rsidR="00E10F2C" w:rsidRPr="000E72B7" w:rsidRDefault="00E10F2C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CB224" w14:textId="7BA69253" w:rsidR="00E10F2C" w:rsidRPr="000E72B7" w:rsidRDefault="001E050E" w:rsidP="000E72B7">
            <w:pPr>
              <w:tabs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270" w:type="dxa"/>
            <w:shd w:val="clear" w:color="auto" w:fill="auto"/>
          </w:tcPr>
          <w:p w14:paraId="615AEF36" w14:textId="77777777" w:rsidR="00E10F2C" w:rsidRPr="000E72B7" w:rsidRDefault="00E10F2C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7C62D" w14:textId="76B65123" w:rsidR="00E10F2C" w:rsidRPr="000E72B7" w:rsidRDefault="001E050E" w:rsidP="000E72B7">
            <w:pPr>
              <w:tabs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10F2C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</w:p>
        </w:tc>
      </w:tr>
    </w:tbl>
    <w:p w14:paraId="4FE16917" w14:textId="77777777" w:rsidR="00B224F5" w:rsidRPr="000E72B7" w:rsidRDefault="00B224F5" w:rsidP="000E72B7">
      <w:pPr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2AAEC3A1" w14:textId="6230FC8D" w:rsidR="00B32FF3" w:rsidRPr="000E72B7" w:rsidRDefault="00B32FF3" w:rsidP="000E72B7">
      <w:pPr>
        <w:pStyle w:val="Bo-Blankline"/>
        <w:numPr>
          <w:ilvl w:val="0"/>
          <w:numId w:val="5"/>
        </w:numPr>
        <w:ind w:right="18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E72B7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="001E050E" w:rsidRPr="001E050E">
        <w:rPr>
          <w:rFonts w:asciiTheme="majorBidi" w:hAnsiTheme="majorBidi" w:cstheme="majorBidi"/>
          <w:spacing w:val="4"/>
          <w:sz w:val="30"/>
          <w:szCs w:val="30"/>
        </w:rPr>
        <w:t>30</w:t>
      </w:r>
      <w:r w:rsidR="00080963" w:rsidRPr="000E72B7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080963" w:rsidRPr="000E72B7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="001E050E" w:rsidRPr="001E050E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0E72B7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เป็นจำนวน </w:t>
      </w:r>
      <w:r w:rsidR="001E050E" w:rsidRPr="001E050E">
        <w:rPr>
          <w:rFonts w:asciiTheme="majorBidi" w:hAnsiTheme="majorBidi" w:cstheme="majorBidi"/>
          <w:spacing w:val="4"/>
          <w:sz w:val="30"/>
          <w:szCs w:val="30"/>
        </w:rPr>
        <w:t>261</w:t>
      </w:r>
      <w:r w:rsidRPr="000E72B7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</w:t>
      </w:r>
      <w:r w:rsidRPr="000E72B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(</w:t>
      </w:r>
      <w:r w:rsidR="001E050E" w:rsidRPr="001E050E">
        <w:rPr>
          <w:rFonts w:asciiTheme="majorBidi" w:hAnsiTheme="majorBidi" w:cstheme="majorBidi"/>
          <w:i/>
          <w:iCs/>
          <w:spacing w:val="2"/>
          <w:sz w:val="30"/>
          <w:szCs w:val="30"/>
        </w:rPr>
        <w:t>31</w:t>
      </w:r>
      <w:r w:rsidRPr="000E72B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0E72B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050E" w:rsidRPr="001E050E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0E72B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1E050E" w:rsidRPr="001E050E">
        <w:rPr>
          <w:rFonts w:asciiTheme="majorBidi" w:hAnsiTheme="majorBidi" w:cstheme="majorBidi"/>
          <w:i/>
          <w:iCs/>
          <w:sz w:val="30"/>
          <w:szCs w:val="30"/>
        </w:rPr>
        <w:t>257</w:t>
      </w:r>
      <w:r w:rsidRPr="000E72B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0E72B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</w:p>
    <w:p w14:paraId="06C028CF" w14:textId="77777777" w:rsidR="00B67CD6" w:rsidRDefault="00B67CD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1F6DB2" w14:textId="042B2892" w:rsidR="00234C45" w:rsidRPr="000E72B7" w:rsidRDefault="00234C45" w:rsidP="000E72B7">
      <w:pPr>
        <w:numPr>
          <w:ilvl w:val="0"/>
          <w:numId w:val="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0E72B7" w:rsidRDefault="006554A2" w:rsidP="000E72B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C9CBF84" w14:textId="359F3CD9" w:rsidR="006554A2" w:rsidRPr="000E72B7" w:rsidRDefault="006554A2" w:rsidP="00E127E6">
      <w:pPr>
        <w:numPr>
          <w:ilvl w:val="0"/>
          <w:numId w:val="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347B0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ๆ</w:t>
      </w:r>
      <w:r w:rsidR="006B227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แก่บริษัท</w:t>
      </w:r>
      <w:r w:rsidR="009D42E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1E050E" w:rsidRPr="001E050E">
        <w:rPr>
          <w:rFonts w:asciiTheme="majorBidi" w:hAnsiTheme="majorBidi" w:cstheme="majorBidi"/>
          <w:sz w:val="30"/>
          <w:szCs w:val="30"/>
        </w:rPr>
        <w:t>3</w:t>
      </w:r>
      <w:r w:rsidRPr="000E72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1E050E" w:rsidRPr="001E050E">
        <w:rPr>
          <w:rFonts w:asciiTheme="majorBidi" w:hAnsiTheme="majorBidi" w:cstheme="majorBidi"/>
          <w:sz w:val="30"/>
          <w:szCs w:val="30"/>
        </w:rPr>
        <w:t>1</w:t>
      </w:r>
      <w:r w:rsidRPr="000E72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1E050E" w:rsidRPr="001E050E">
        <w:rPr>
          <w:rFonts w:asciiTheme="majorBidi" w:hAnsiTheme="majorBidi" w:cstheme="majorBidi"/>
          <w:sz w:val="30"/>
          <w:szCs w:val="30"/>
        </w:rPr>
        <w:t>2559</w:t>
      </w:r>
      <w:r w:rsidRPr="000E72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1E050E" w:rsidRPr="001E050E">
        <w:rPr>
          <w:rFonts w:asciiTheme="majorBidi" w:hAnsiTheme="majorBidi" w:cstheme="majorBidi"/>
          <w:sz w:val="30"/>
          <w:szCs w:val="30"/>
        </w:rPr>
        <w:t>3</w:t>
      </w:r>
      <w:r w:rsidRPr="000E72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  <w:r w:rsidR="00E127E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127E6">
        <w:rPr>
          <w:rFonts w:asciiTheme="majorBidi" w:hAnsiTheme="majorBidi" w:cstheme="majorBidi" w:hint="cs"/>
          <w:sz w:val="30"/>
          <w:szCs w:val="30"/>
          <w:cs/>
          <w:lang w:val="en-US"/>
        </w:rPr>
        <w:t>โดยปัจจุบัน สัญญาดังกล่าวยังคงมีผลบังคับใช้อยู่</w:t>
      </w:r>
    </w:p>
    <w:p w14:paraId="6962B98C" w14:textId="77777777" w:rsidR="008F7857" w:rsidRPr="000E72B7" w:rsidRDefault="008F7857" w:rsidP="000E72B7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4FFD37" w14:textId="14EA306B" w:rsidR="00C13355" w:rsidRPr="000E72B7" w:rsidRDefault="00C13355" w:rsidP="000E72B7">
      <w:pPr>
        <w:pStyle w:val="Caption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เงินลงทุนในบริษัทย่อย</w:t>
      </w:r>
    </w:p>
    <w:p w14:paraId="07B1F8BB" w14:textId="17DDEF1F" w:rsidR="00914B1B" w:rsidRPr="000E72B7" w:rsidRDefault="00914B1B" w:rsidP="000E72B7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9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9"/>
        <w:gridCol w:w="1081"/>
        <w:gridCol w:w="1261"/>
        <w:gridCol w:w="274"/>
        <w:gridCol w:w="1252"/>
      </w:tblGrid>
      <w:tr w:rsidR="00BE5852" w:rsidRPr="000E72B7" w14:paraId="3AD674BC" w14:textId="77777777" w:rsidTr="00BE5852">
        <w:trPr>
          <w:tblHeader/>
        </w:trPr>
        <w:tc>
          <w:tcPr>
            <w:tcW w:w="2850" w:type="pct"/>
          </w:tcPr>
          <w:p w14:paraId="2EB706C4" w14:textId="77777777" w:rsidR="00BE5852" w:rsidRPr="000E72B7" w:rsidRDefault="00BE5852" w:rsidP="000E72B7">
            <w:pPr>
              <w:pStyle w:val="BodyText"/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3E8B5489" w14:textId="77777777" w:rsidR="00BE5852" w:rsidRPr="000E72B7" w:rsidRDefault="00BE5852" w:rsidP="000E72B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9" w:type="pct"/>
            <w:gridSpan w:val="3"/>
          </w:tcPr>
          <w:p w14:paraId="0EA06885" w14:textId="77777777" w:rsidR="00BE5852" w:rsidRPr="000E72B7" w:rsidRDefault="00BE5852" w:rsidP="000E72B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852" w:rsidRPr="000E72B7" w14:paraId="297F8E67" w14:textId="77777777" w:rsidTr="00BE5852">
        <w:trPr>
          <w:tblHeader/>
        </w:trPr>
        <w:tc>
          <w:tcPr>
            <w:tcW w:w="2850" w:type="pct"/>
          </w:tcPr>
          <w:p w14:paraId="5049268A" w14:textId="2FFEB04F" w:rsidR="00BE5852" w:rsidRPr="000E72B7" w:rsidRDefault="00BE5852" w:rsidP="000E72B7">
            <w:pPr>
              <w:pStyle w:val="BodyText"/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1" w:type="pct"/>
          </w:tcPr>
          <w:p w14:paraId="21585899" w14:textId="77777777" w:rsidR="00BE5852" w:rsidRPr="000E72B7" w:rsidRDefault="00BE5852" w:rsidP="000E72B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1" w:type="pct"/>
          </w:tcPr>
          <w:p w14:paraId="51105C8D" w14:textId="04E08844" w:rsidR="00BE5852" w:rsidRPr="000E72B7" w:rsidRDefault="001E050E" w:rsidP="000E72B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14:paraId="7BBB688F" w14:textId="77777777" w:rsidR="00BE5852" w:rsidRPr="000E72B7" w:rsidRDefault="00BE5852" w:rsidP="000E72B7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pct"/>
          </w:tcPr>
          <w:p w14:paraId="5FA71FE5" w14:textId="6A8D3FC2" w:rsidR="00BE5852" w:rsidRPr="000E72B7" w:rsidRDefault="001E050E" w:rsidP="000E72B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E5852" w:rsidRPr="000E72B7" w14:paraId="5B2399FE" w14:textId="77777777" w:rsidTr="00BE5852">
        <w:trPr>
          <w:tblHeader/>
        </w:trPr>
        <w:tc>
          <w:tcPr>
            <w:tcW w:w="2850" w:type="pct"/>
          </w:tcPr>
          <w:p w14:paraId="1D86C2B6" w14:textId="77777777" w:rsidR="00BE5852" w:rsidRPr="000E72B7" w:rsidRDefault="00BE5852" w:rsidP="000E72B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5E889EC" w14:textId="77777777" w:rsidR="00BE5852" w:rsidRPr="000E72B7" w:rsidRDefault="00BE5852" w:rsidP="000E72B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9" w:type="pct"/>
            <w:gridSpan w:val="3"/>
          </w:tcPr>
          <w:p w14:paraId="7B0DCAA2" w14:textId="77777777" w:rsidR="00BE5852" w:rsidRPr="000E72B7" w:rsidRDefault="00BE5852" w:rsidP="000E72B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852" w:rsidRPr="000E72B7" w14:paraId="2E24C70F" w14:textId="77777777" w:rsidTr="00CF29F6">
        <w:trPr>
          <w:tblHeader/>
        </w:trPr>
        <w:tc>
          <w:tcPr>
            <w:tcW w:w="2850" w:type="pct"/>
          </w:tcPr>
          <w:p w14:paraId="7FD789E6" w14:textId="7AEB9C54" w:rsidR="00BE5852" w:rsidRPr="000E72B7" w:rsidRDefault="00BE5852" w:rsidP="000E72B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01" w:type="pct"/>
          </w:tcPr>
          <w:p w14:paraId="0AD23A96" w14:textId="77777777" w:rsidR="00BE5852" w:rsidRPr="000E72B7" w:rsidRDefault="00BE5852" w:rsidP="000E72B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1" w:type="pct"/>
            <w:shd w:val="clear" w:color="auto" w:fill="auto"/>
          </w:tcPr>
          <w:p w14:paraId="2C8B3C1C" w14:textId="7DC55E32" w:rsidR="00BE5852" w:rsidRPr="000E72B7" w:rsidRDefault="001E050E" w:rsidP="000E72B7">
            <w:pPr>
              <w:pStyle w:val="BodyText"/>
              <w:tabs>
                <w:tab w:val="decimal" w:pos="9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="005F61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52" w:type="pct"/>
          </w:tcPr>
          <w:p w14:paraId="748DB94A" w14:textId="77777777" w:rsidR="00BE5852" w:rsidRPr="000E72B7" w:rsidRDefault="00BE5852" w:rsidP="000E72B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pct"/>
          </w:tcPr>
          <w:p w14:paraId="7C0A31C8" w14:textId="203624B5" w:rsidR="00BE5852" w:rsidRPr="000E72B7" w:rsidRDefault="001E050E" w:rsidP="000E72B7">
            <w:pPr>
              <w:pStyle w:val="BodyText"/>
              <w:tabs>
                <w:tab w:val="decimal" w:pos="961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 w:rsidR="00BE5852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</w:tr>
      <w:tr w:rsidR="00BE5852" w:rsidRPr="000E72B7" w14:paraId="5212DB87" w14:textId="77777777" w:rsidTr="00CF29F6">
        <w:trPr>
          <w:tblHeader/>
        </w:trPr>
        <w:tc>
          <w:tcPr>
            <w:tcW w:w="2850" w:type="pct"/>
          </w:tcPr>
          <w:p w14:paraId="53F55899" w14:textId="77777777" w:rsidR="00BE5852" w:rsidRPr="000E72B7" w:rsidRDefault="00BE5852" w:rsidP="000E72B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1" w:type="pct"/>
          </w:tcPr>
          <w:p w14:paraId="0654D0BC" w14:textId="77777777" w:rsidR="00BE5852" w:rsidRPr="000E72B7" w:rsidRDefault="00BE5852" w:rsidP="000E72B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1" w:type="pct"/>
            <w:shd w:val="clear" w:color="auto" w:fill="auto"/>
          </w:tcPr>
          <w:p w14:paraId="4ECF216A" w14:textId="1AABCA06" w:rsidR="00BE5852" w:rsidRPr="000E72B7" w:rsidRDefault="001E050E" w:rsidP="005F6158">
            <w:pPr>
              <w:pStyle w:val="BodyText"/>
              <w:tabs>
                <w:tab w:val="decimal" w:pos="9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F61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52" w:type="pct"/>
          </w:tcPr>
          <w:p w14:paraId="7B41B78C" w14:textId="77777777" w:rsidR="00BE5852" w:rsidRPr="000E72B7" w:rsidRDefault="00BE5852" w:rsidP="000E72B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pct"/>
          </w:tcPr>
          <w:p w14:paraId="232B601C" w14:textId="6A5B2F0B" w:rsidR="00BE5852" w:rsidRPr="000E72B7" w:rsidRDefault="00BE5852" w:rsidP="000E72B7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E5852" w:rsidRPr="000E72B7" w14:paraId="6759DB91" w14:textId="77777777" w:rsidTr="00CF29F6">
        <w:trPr>
          <w:tblHeader/>
        </w:trPr>
        <w:tc>
          <w:tcPr>
            <w:tcW w:w="2850" w:type="pct"/>
          </w:tcPr>
          <w:p w14:paraId="387C9D37" w14:textId="209010CF" w:rsidR="00BE5852" w:rsidRPr="000E72B7" w:rsidRDefault="00BE5852" w:rsidP="000E72B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01" w:type="pct"/>
          </w:tcPr>
          <w:p w14:paraId="1FA81249" w14:textId="77777777" w:rsidR="00BE5852" w:rsidRPr="000E72B7" w:rsidRDefault="00BE5852" w:rsidP="000E72B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31CF8" w14:textId="4839CCC3" w:rsidR="00BE5852" w:rsidRPr="000E72B7" w:rsidRDefault="001E050E" w:rsidP="000E72B7">
            <w:pPr>
              <w:pStyle w:val="BodyText"/>
              <w:tabs>
                <w:tab w:val="decimal" w:pos="9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  <w:r w:rsidR="005F61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152" w:type="pct"/>
          </w:tcPr>
          <w:p w14:paraId="335B285E" w14:textId="77777777" w:rsidR="00BE5852" w:rsidRPr="000E72B7" w:rsidRDefault="00BE5852" w:rsidP="000E72B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4B28628F" w14:textId="72F1FE1C" w:rsidR="00BE5852" w:rsidRPr="000E72B7" w:rsidRDefault="001E050E" w:rsidP="000E72B7">
            <w:pPr>
              <w:pStyle w:val="BodyText"/>
              <w:tabs>
                <w:tab w:val="decimal" w:pos="961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  <w:r w:rsidR="00BE5852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</w:p>
        </w:tc>
      </w:tr>
    </w:tbl>
    <w:p w14:paraId="382B4656" w14:textId="6EE14182" w:rsidR="00BE5852" w:rsidRDefault="00BE5852" w:rsidP="000E72B7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3F143DB" w14:textId="135F8986" w:rsidR="00CC5800" w:rsidRDefault="00CC5800" w:rsidP="00CC580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661C3">
        <w:rPr>
          <w:rFonts w:asciiTheme="majorBidi" w:hAnsiTheme="majorBidi" w:cstheme="majorBidi"/>
          <w:i/>
          <w:iCs/>
          <w:sz w:val="30"/>
          <w:szCs w:val="30"/>
          <w:cs/>
        </w:rPr>
        <w:t>บริษัท ทีพีไอ โอเลฟินส์ จำกัด</w:t>
      </w:r>
    </w:p>
    <w:p w14:paraId="532B8523" w14:textId="77777777" w:rsidR="00CC5800" w:rsidRPr="000D0AE6" w:rsidRDefault="00CC5800" w:rsidP="00CC5800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E03CC0A" w14:textId="2CFC76DC" w:rsidR="00CC5800" w:rsidRPr="008055D0" w:rsidRDefault="00CC5800" w:rsidP="008055D0">
      <w:pPr>
        <w:spacing w:line="240" w:lineRule="auto"/>
        <w:ind w:left="540" w:right="2"/>
        <w:jc w:val="both"/>
        <w:rPr>
          <w:rFonts w:ascii="Angsana New" w:hAnsi="Angsana New"/>
          <w:spacing w:val="6"/>
          <w:sz w:val="30"/>
          <w:szCs w:val="30"/>
          <w:cs/>
        </w:rPr>
        <w:sectPr w:rsidR="00CC5800" w:rsidRPr="008055D0" w:rsidSect="00205241">
          <w:headerReference w:type="default" r:id="rId9"/>
          <w:footerReference w:type="default" r:id="rId10"/>
          <w:pgSz w:w="11909" w:h="16834" w:code="9"/>
          <w:pgMar w:top="540" w:right="1152" w:bottom="270" w:left="1152" w:header="706" w:footer="706" w:gutter="0"/>
          <w:pgNumType w:start="16"/>
          <w:cols w:space="737"/>
          <w:docGrid w:linePitch="360"/>
        </w:sectPr>
      </w:pPr>
      <w:r w:rsidRPr="00185B0F">
        <w:rPr>
          <w:rFonts w:ascii="Angsana New" w:hAnsi="Angsana New"/>
          <w:spacing w:val="8"/>
          <w:sz w:val="30"/>
          <w:szCs w:val="30"/>
          <w:cs/>
        </w:rPr>
        <w:t>เมื่อวันที่</w:t>
      </w:r>
      <w:r w:rsidR="000A436D"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="001E050E" w:rsidRPr="001E050E">
        <w:rPr>
          <w:rFonts w:ascii="Angsana New" w:hAnsi="Angsana New"/>
          <w:spacing w:val="8"/>
          <w:sz w:val="30"/>
          <w:szCs w:val="30"/>
        </w:rPr>
        <w:t>27</w:t>
      </w:r>
      <w:r w:rsidRPr="00185B0F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>มีนาคม</w:t>
      </w:r>
      <w:r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="001E050E" w:rsidRPr="001E050E">
        <w:rPr>
          <w:rFonts w:ascii="Angsana New" w:hAnsi="Angsana New"/>
          <w:spacing w:val="8"/>
          <w:sz w:val="30"/>
          <w:szCs w:val="30"/>
        </w:rPr>
        <w:t>2563</w:t>
      </w:r>
      <w:r w:rsidRPr="00185B0F">
        <w:rPr>
          <w:rFonts w:ascii="Angsana New" w:hAnsi="Angsana New"/>
          <w:spacing w:val="8"/>
          <w:sz w:val="30"/>
          <w:szCs w:val="30"/>
          <w:cs/>
        </w:rPr>
        <w:t xml:space="preserve"> ที่ประชุมคณะกรรมการของบริษัท</w:t>
      </w:r>
      <w:r w:rsidR="00954802"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Pr="00185B0F">
        <w:rPr>
          <w:rFonts w:ascii="Angsana New" w:hAnsi="Angsana New"/>
          <w:spacing w:val="8"/>
          <w:sz w:val="30"/>
          <w:szCs w:val="30"/>
          <w:cs/>
        </w:rPr>
        <w:t>ได้มีมติอนุมัติให้ลงทุนในหุ้นสามัญของบริษัท</w:t>
      </w:r>
      <w:r w:rsidR="000A436D"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>ทีพีไอ</w:t>
      </w:r>
      <w:r w:rsidR="008055D0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 xml:space="preserve">โอเลฟินส์ จำกัด </w:t>
      </w:r>
      <w:r w:rsidRPr="00185B0F">
        <w:rPr>
          <w:rFonts w:ascii="Angsana New" w:hAnsi="Angsana New"/>
          <w:spacing w:val="8"/>
          <w:sz w:val="30"/>
          <w:szCs w:val="30"/>
          <w:cs/>
        </w:rPr>
        <w:t>โดยมีวัตถุประสงค์เพื่อ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>ประกอบธุรกิจโรงไฟฟ้าและธุรกิจที่เกี่ยวข้อง</w:t>
      </w:r>
      <w:r w:rsidR="00453227"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Pr="00185B0F">
        <w:rPr>
          <w:rFonts w:ascii="Angsana New" w:hAnsi="Angsana New"/>
          <w:spacing w:val="8"/>
          <w:sz w:val="30"/>
          <w:szCs w:val="30"/>
          <w:cs/>
        </w:rPr>
        <w:t xml:space="preserve">ต่อมาเมื่อวันที่ </w:t>
      </w:r>
      <w:r w:rsidR="001E050E" w:rsidRPr="001E050E">
        <w:rPr>
          <w:rFonts w:ascii="Angsana New" w:hAnsi="Angsana New"/>
          <w:spacing w:val="-2"/>
          <w:sz w:val="30"/>
          <w:szCs w:val="30"/>
        </w:rPr>
        <w:t>4</w:t>
      </w:r>
      <w:r w:rsidRPr="008055D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8055D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เมษายน </w:t>
      </w:r>
      <w:r w:rsidR="001E050E" w:rsidRPr="001E050E">
        <w:rPr>
          <w:rFonts w:ascii="Angsana New" w:hAnsi="Angsana New"/>
          <w:spacing w:val="-2"/>
          <w:sz w:val="30"/>
          <w:szCs w:val="30"/>
        </w:rPr>
        <w:t>2563</w:t>
      </w:r>
      <w:r w:rsidRPr="008055D0">
        <w:rPr>
          <w:rFonts w:ascii="Angsana New" w:hAnsi="Angsana New"/>
          <w:spacing w:val="-2"/>
          <w:sz w:val="30"/>
          <w:szCs w:val="30"/>
          <w:cs/>
        </w:rPr>
        <w:t xml:space="preserve"> บริษัทได้มาซึ่งอำนาจควบคุมโดยการซื้อหุ้นทุน</w:t>
      </w:r>
      <w:r w:rsidRPr="008055D0">
        <w:rPr>
          <w:rFonts w:ascii="Angsana New" w:hAnsi="Angsana New"/>
          <w:spacing w:val="-2"/>
          <w:sz w:val="30"/>
          <w:szCs w:val="30"/>
        </w:rPr>
        <w:t xml:space="preserve"> </w:t>
      </w:r>
      <w:r w:rsidR="001E050E" w:rsidRPr="001E050E">
        <w:rPr>
          <w:rFonts w:ascii="Angsana New" w:hAnsi="Angsana New"/>
          <w:spacing w:val="-2"/>
          <w:sz w:val="30"/>
          <w:szCs w:val="30"/>
        </w:rPr>
        <w:t>99</w:t>
      </w:r>
      <w:r w:rsidRPr="008055D0">
        <w:rPr>
          <w:rFonts w:ascii="Angsana New" w:hAnsi="Angsana New"/>
          <w:spacing w:val="-2"/>
          <w:sz w:val="30"/>
          <w:szCs w:val="30"/>
        </w:rPr>
        <w:t>,</w:t>
      </w:r>
      <w:r w:rsidR="001E050E" w:rsidRPr="001E050E">
        <w:rPr>
          <w:rFonts w:ascii="Angsana New" w:hAnsi="Angsana New"/>
          <w:spacing w:val="-2"/>
          <w:sz w:val="30"/>
          <w:szCs w:val="30"/>
        </w:rPr>
        <w:t>993</w:t>
      </w:r>
      <w:r w:rsidRPr="008055D0">
        <w:rPr>
          <w:rFonts w:ascii="Angsana New" w:hAnsi="Angsana New"/>
          <w:spacing w:val="-2"/>
          <w:sz w:val="30"/>
          <w:szCs w:val="30"/>
          <w:cs/>
        </w:rPr>
        <w:t xml:space="preserve"> หุ้น คิดเป็นร้อยละ </w:t>
      </w:r>
      <w:r w:rsidR="001E050E" w:rsidRPr="001E050E">
        <w:rPr>
          <w:rFonts w:ascii="Angsana New" w:hAnsi="Angsana New"/>
          <w:spacing w:val="-2"/>
          <w:sz w:val="30"/>
          <w:szCs w:val="30"/>
        </w:rPr>
        <w:t>99</w:t>
      </w:r>
      <w:r w:rsidRPr="008055D0">
        <w:rPr>
          <w:rFonts w:ascii="Angsana New" w:hAnsi="Angsana New"/>
          <w:spacing w:val="-2"/>
          <w:sz w:val="30"/>
          <w:szCs w:val="30"/>
        </w:rPr>
        <w:t>.</w:t>
      </w:r>
      <w:r w:rsidR="001E050E" w:rsidRPr="001E050E">
        <w:rPr>
          <w:rFonts w:ascii="Angsana New" w:hAnsi="Angsana New"/>
          <w:spacing w:val="-2"/>
          <w:sz w:val="30"/>
          <w:szCs w:val="30"/>
        </w:rPr>
        <w:t>99</w:t>
      </w:r>
      <w:r w:rsidRPr="008055D0">
        <w:rPr>
          <w:rFonts w:ascii="Angsana New" w:hAnsi="Angsana New"/>
          <w:spacing w:val="-2"/>
          <w:sz w:val="30"/>
          <w:szCs w:val="30"/>
          <w:cs/>
        </w:rPr>
        <w:t xml:space="preserve"> ของทุนชำระแล้ว</w:t>
      </w:r>
      <w:r w:rsidR="008055D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85B0F">
        <w:rPr>
          <w:rFonts w:ascii="Angsana New" w:hAnsi="Angsana New"/>
          <w:spacing w:val="-6"/>
          <w:sz w:val="30"/>
          <w:szCs w:val="30"/>
          <w:cs/>
        </w:rPr>
        <w:t>ในราคาหุ้นละ</w:t>
      </w:r>
      <w:r w:rsidRPr="00185B0F">
        <w:rPr>
          <w:rFonts w:ascii="Angsana New" w:hAnsi="Angsana New"/>
          <w:spacing w:val="-6"/>
          <w:sz w:val="30"/>
          <w:szCs w:val="30"/>
        </w:rPr>
        <w:t xml:space="preserve"> </w:t>
      </w:r>
      <w:r w:rsidR="001E050E" w:rsidRPr="001E050E">
        <w:rPr>
          <w:rFonts w:ascii="Angsana New" w:hAnsi="Angsana New"/>
          <w:spacing w:val="-6"/>
          <w:sz w:val="30"/>
          <w:szCs w:val="30"/>
        </w:rPr>
        <w:t>29</w:t>
      </w:r>
      <w:r w:rsidRPr="00185B0F">
        <w:rPr>
          <w:rFonts w:ascii="Angsana New" w:hAnsi="Angsana New"/>
          <w:spacing w:val="-6"/>
          <w:sz w:val="30"/>
          <w:szCs w:val="30"/>
        </w:rPr>
        <w:t>.</w:t>
      </w:r>
      <w:r w:rsidR="001E050E" w:rsidRPr="001E050E">
        <w:rPr>
          <w:rFonts w:ascii="Angsana New" w:hAnsi="Angsana New"/>
          <w:spacing w:val="-6"/>
          <w:sz w:val="30"/>
          <w:szCs w:val="30"/>
        </w:rPr>
        <w:t>596</w:t>
      </w:r>
      <w:r w:rsidRPr="00185B0F">
        <w:rPr>
          <w:rFonts w:ascii="Angsana New" w:hAnsi="Angsana New"/>
          <w:spacing w:val="-6"/>
          <w:sz w:val="30"/>
          <w:szCs w:val="30"/>
          <w:cs/>
        </w:rPr>
        <w:t xml:space="preserve"> บาท เป็นจำนวนเงิน </w:t>
      </w:r>
      <w:r w:rsidR="001E050E" w:rsidRPr="001E050E">
        <w:rPr>
          <w:rFonts w:ascii="Angsana New" w:hAnsi="Angsana New"/>
          <w:spacing w:val="-6"/>
          <w:sz w:val="30"/>
          <w:szCs w:val="30"/>
        </w:rPr>
        <w:t>2</w:t>
      </w:r>
      <w:r w:rsidR="00150591">
        <w:rPr>
          <w:rFonts w:ascii="Angsana New" w:hAnsi="Angsana New"/>
          <w:spacing w:val="-6"/>
          <w:sz w:val="30"/>
          <w:szCs w:val="30"/>
        </w:rPr>
        <w:t>.</w:t>
      </w:r>
      <w:r w:rsidR="001E050E" w:rsidRPr="001E050E">
        <w:rPr>
          <w:rFonts w:ascii="Angsana New" w:hAnsi="Angsana New"/>
          <w:spacing w:val="-6"/>
          <w:sz w:val="30"/>
          <w:szCs w:val="30"/>
        </w:rPr>
        <w:t>96</w:t>
      </w:r>
      <w:r w:rsidRPr="00185B0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50591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Pr="00185B0F">
        <w:rPr>
          <w:rFonts w:ascii="Angsana New" w:hAnsi="Angsana New"/>
          <w:spacing w:val="-6"/>
          <w:sz w:val="30"/>
          <w:szCs w:val="30"/>
          <w:cs/>
        </w:rPr>
        <w:t>บาท จาก</w:t>
      </w:r>
      <w:r w:rsidR="00453227" w:rsidRPr="00185B0F">
        <w:rPr>
          <w:rFonts w:ascii="Angsana New" w:hAnsi="Angsana New" w:hint="cs"/>
          <w:spacing w:val="-6"/>
          <w:sz w:val="30"/>
          <w:szCs w:val="30"/>
          <w:cs/>
        </w:rPr>
        <w:t>กิจการที่เกี่ยวข้องกัน</w:t>
      </w:r>
      <w:r w:rsidR="0015059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85B0F">
        <w:rPr>
          <w:rFonts w:ascii="Angsana New" w:hAnsi="Angsana New" w:hint="cs"/>
          <w:spacing w:val="-6"/>
          <w:sz w:val="30"/>
          <w:szCs w:val="30"/>
          <w:cs/>
        </w:rPr>
        <w:t>ส่งผลใ</w:t>
      </w:r>
      <w:r w:rsidRPr="00185B0F">
        <w:rPr>
          <w:rFonts w:ascii="Angsana New" w:hAnsi="Angsana New"/>
          <w:spacing w:val="-6"/>
          <w:sz w:val="30"/>
          <w:szCs w:val="30"/>
          <w:cs/>
        </w:rPr>
        <w:t>ห้บริษัทดังกล่าวเป็นบริษัทย่อยของบริษัท</w:t>
      </w:r>
    </w:p>
    <w:p w14:paraId="4309C557" w14:textId="1CD6F734" w:rsidR="004350F8" w:rsidRPr="000E72B7" w:rsidRDefault="004350F8" w:rsidP="002034A1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1E050E" w:rsidRPr="001E050E">
        <w:rPr>
          <w:rFonts w:asciiTheme="majorBidi" w:hAnsiTheme="majorBidi" w:cstheme="majorBidi"/>
          <w:sz w:val="30"/>
          <w:szCs w:val="30"/>
        </w:rPr>
        <w:t>30</w:t>
      </w:r>
      <w:r w:rsidR="00BE5852" w:rsidRPr="000E72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E5852" w:rsidRPr="000E72B7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1E050E" w:rsidRPr="001E050E">
        <w:rPr>
          <w:rFonts w:asciiTheme="majorBidi" w:hAnsiTheme="majorBidi" w:cstheme="majorBidi"/>
          <w:sz w:val="30"/>
          <w:szCs w:val="30"/>
        </w:rPr>
        <w:t>2563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E050E" w:rsidRPr="001E050E">
        <w:rPr>
          <w:rFonts w:asciiTheme="majorBidi" w:hAnsiTheme="majorBidi" w:cstheme="majorBidi"/>
          <w:sz w:val="30"/>
          <w:szCs w:val="30"/>
        </w:rPr>
        <w:t>31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E050E" w:rsidRPr="001E050E">
        <w:rPr>
          <w:rFonts w:asciiTheme="majorBidi" w:hAnsiTheme="majorBidi" w:cstheme="majorBidi"/>
          <w:sz w:val="30"/>
          <w:szCs w:val="30"/>
        </w:rPr>
        <w:t>2562</w:t>
      </w:r>
      <w:r w:rsidR="00F64094" w:rsidRPr="000E72B7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1E050E" w:rsidRPr="001E050E">
        <w:rPr>
          <w:rFonts w:asciiTheme="majorBidi" w:hAnsiTheme="majorBidi" w:cstheme="majorBidi"/>
          <w:sz w:val="30"/>
          <w:szCs w:val="30"/>
        </w:rPr>
        <w:t>30</w:t>
      </w:r>
      <w:r w:rsidR="00BE5852"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="00BE5852" w:rsidRPr="000E72B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1E050E" w:rsidRPr="001E050E">
        <w:rPr>
          <w:rFonts w:asciiTheme="majorBidi" w:hAnsiTheme="majorBidi" w:cstheme="majorBidi"/>
          <w:sz w:val="30"/>
          <w:szCs w:val="30"/>
        </w:rPr>
        <w:t>2563</w:t>
      </w:r>
      <w:r w:rsidR="00F64094" w:rsidRPr="000E72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64094" w:rsidRPr="000E72B7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1E050E" w:rsidRPr="001E050E">
        <w:rPr>
          <w:rFonts w:asciiTheme="majorBidi" w:hAnsiTheme="majorBidi" w:cstheme="majorBidi"/>
          <w:sz w:val="30"/>
          <w:szCs w:val="30"/>
        </w:rPr>
        <w:t>2562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68E471BF" w14:textId="77777777" w:rsidR="0079474D" w:rsidRPr="000E72B7" w:rsidRDefault="0079474D" w:rsidP="0079474D">
      <w:pPr>
        <w:pStyle w:val="Bo-Blankline"/>
        <w:rPr>
          <w:rFonts w:asciiTheme="majorBidi" w:hAnsiTheme="majorBidi" w:cstheme="majorBidi"/>
        </w:rPr>
      </w:pPr>
    </w:p>
    <w:tbl>
      <w:tblPr>
        <w:tblW w:w="150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7"/>
        <w:gridCol w:w="1629"/>
        <w:gridCol w:w="99"/>
        <w:gridCol w:w="828"/>
        <w:gridCol w:w="90"/>
        <w:gridCol w:w="819"/>
        <w:gridCol w:w="81"/>
        <w:gridCol w:w="828"/>
        <w:gridCol w:w="72"/>
        <w:gridCol w:w="837"/>
        <w:gridCol w:w="99"/>
        <w:gridCol w:w="837"/>
        <w:gridCol w:w="126"/>
        <w:gridCol w:w="828"/>
        <w:gridCol w:w="126"/>
        <w:gridCol w:w="810"/>
        <w:gridCol w:w="162"/>
        <w:gridCol w:w="792"/>
        <w:gridCol w:w="171"/>
        <w:gridCol w:w="837"/>
        <w:gridCol w:w="153"/>
        <w:gridCol w:w="837"/>
        <w:gridCol w:w="153"/>
        <w:gridCol w:w="783"/>
        <w:gridCol w:w="135"/>
        <w:gridCol w:w="765"/>
      </w:tblGrid>
      <w:tr w:rsidR="0079474D" w:rsidRPr="000E72B7" w14:paraId="110E01D2" w14:textId="77777777" w:rsidTr="000D7750">
        <w:trPr>
          <w:tblHeader/>
        </w:trPr>
        <w:tc>
          <w:tcPr>
            <w:tcW w:w="2070" w:type="dxa"/>
            <w:vAlign w:val="bottom"/>
          </w:tcPr>
          <w:p w14:paraId="1EEC8FBE" w14:textId="77777777" w:rsidR="0079474D" w:rsidRPr="000E72B7" w:rsidRDefault="0079474D" w:rsidP="0043318E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74534051" w14:textId="77777777" w:rsidR="0079474D" w:rsidRPr="000E72B7" w:rsidRDefault="0079474D" w:rsidP="0043318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38D74A87" w14:textId="77777777" w:rsidR="0079474D" w:rsidRPr="000E72B7" w:rsidRDefault="0079474D" w:rsidP="0043318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3652F47C" w14:textId="77777777" w:rsidR="0079474D" w:rsidRPr="000E72B7" w:rsidRDefault="0079474D" w:rsidP="0043318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69" w:type="dxa"/>
            <w:gridSpan w:val="23"/>
          </w:tcPr>
          <w:p w14:paraId="277A11EA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9474D" w:rsidRPr="000E72B7" w14:paraId="512CDB91" w14:textId="77777777" w:rsidTr="000D7750">
        <w:trPr>
          <w:tblHeader/>
        </w:trPr>
        <w:tc>
          <w:tcPr>
            <w:tcW w:w="2070" w:type="dxa"/>
            <w:vAlign w:val="bottom"/>
          </w:tcPr>
          <w:p w14:paraId="61689786" w14:textId="77777777" w:rsidR="0079474D" w:rsidRPr="000E72B7" w:rsidRDefault="0079474D" w:rsidP="0043318E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0489DF67" w14:textId="77777777" w:rsidR="0079474D" w:rsidRPr="000E72B7" w:rsidRDefault="0079474D" w:rsidP="0043318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384C1F3A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9" w:type="dxa"/>
          </w:tcPr>
          <w:p w14:paraId="5B56BF5F" w14:textId="77777777" w:rsidR="0079474D" w:rsidRPr="000E72B7" w:rsidRDefault="0079474D" w:rsidP="0043318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7" w:type="dxa"/>
            <w:gridSpan w:val="3"/>
          </w:tcPr>
          <w:p w14:paraId="29F88E68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</w:tcPr>
          <w:p w14:paraId="3F7BFF07" w14:textId="77777777" w:rsidR="0079474D" w:rsidRPr="000E72B7" w:rsidRDefault="0079474D" w:rsidP="0043318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7" w:type="dxa"/>
            <w:gridSpan w:val="3"/>
          </w:tcPr>
          <w:p w14:paraId="12F381D1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</w:tcPr>
          <w:p w14:paraId="22C7F356" w14:textId="77777777" w:rsidR="0079474D" w:rsidRPr="000E72B7" w:rsidRDefault="0079474D" w:rsidP="0043318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91" w:type="dxa"/>
            <w:gridSpan w:val="3"/>
          </w:tcPr>
          <w:p w14:paraId="6BCEFDDC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6" w:type="dxa"/>
          </w:tcPr>
          <w:p w14:paraId="7EEDD608" w14:textId="77777777" w:rsidR="0079474D" w:rsidRPr="000E72B7" w:rsidRDefault="0079474D" w:rsidP="0043318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0538ED84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71" w:type="dxa"/>
          </w:tcPr>
          <w:p w14:paraId="73FC9720" w14:textId="77777777" w:rsidR="0079474D" w:rsidRPr="000E72B7" w:rsidRDefault="0079474D" w:rsidP="0043318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7" w:type="dxa"/>
            <w:gridSpan w:val="3"/>
          </w:tcPr>
          <w:p w14:paraId="3C3E8CFA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53" w:type="dxa"/>
          </w:tcPr>
          <w:p w14:paraId="46B33174" w14:textId="77777777" w:rsidR="0079474D" w:rsidRPr="000E72B7" w:rsidRDefault="0079474D" w:rsidP="0043318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83" w:type="dxa"/>
            <w:gridSpan w:val="3"/>
          </w:tcPr>
          <w:p w14:paraId="637D18CA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</w:tr>
      <w:tr w:rsidR="00BE5852" w:rsidRPr="000E72B7" w14:paraId="28963D36" w14:textId="77777777" w:rsidTr="000D7750">
        <w:trPr>
          <w:trHeight w:val="234"/>
          <w:tblHeader/>
        </w:trPr>
        <w:tc>
          <w:tcPr>
            <w:tcW w:w="2070" w:type="dxa"/>
            <w:vAlign w:val="bottom"/>
          </w:tcPr>
          <w:p w14:paraId="40F02FE1" w14:textId="77777777" w:rsidR="00BE5852" w:rsidRPr="000E72B7" w:rsidRDefault="00BE5852" w:rsidP="00BE5852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59699B49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43772379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4C98BEA2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1AD6395A" w14:textId="26FA5FC6" w:rsidR="00BE5852" w:rsidRPr="000E72B7" w:rsidRDefault="001E050E" w:rsidP="00BE585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762E5C6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181599A0" w14:textId="1C884573" w:rsidR="00BE5852" w:rsidRPr="000E72B7" w:rsidRDefault="001E050E" w:rsidP="00BE585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81" w:type="dxa"/>
          </w:tcPr>
          <w:p w14:paraId="0FB3478D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6BCC9714" w14:textId="643A0574" w:rsidR="00BE5852" w:rsidRPr="000E72B7" w:rsidRDefault="001E050E" w:rsidP="00BE585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</w:tcPr>
          <w:p w14:paraId="22CCD693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27508611" w14:textId="38EBD448" w:rsidR="00BE5852" w:rsidRPr="000E72B7" w:rsidRDefault="001E050E" w:rsidP="00BE585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9" w:type="dxa"/>
          </w:tcPr>
          <w:p w14:paraId="57340AA6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02895F4B" w14:textId="6BAECA11" w:rsidR="00BE5852" w:rsidRPr="000E72B7" w:rsidRDefault="001E050E" w:rsidP="00BE585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26" w:type="dxa"/>
          </w:tcPr>
          <w:p w14:paraId="6B1983AE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4CDD9656" w14:textId="0B4C97F9" w:rsidR="00BE5852" w:rsidRPr="000E72B7" w:rsidRDefault="001E050E" w:rsidP="00BE585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26" w:type="dxa"/>
          </w:tcPr>
          <w:p w14:paraId="6BDD2FD7" w14:textId="77777777" w:rsidR="00BE5852" w:rsidRPr="000E72B7" w:rsidRDefault="00BE5852" w:rsidP="00BE5852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F8139B4" w14:textId="7C402A6F" w:rsidR="00BE5852" w:rsidRPr="000E72B7" w:rsidRDefault="001E050E" w:rsidP="00BE585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62" w:type="dxa"/>
          </w:tcPr>
          <w:p w14:paraId="3B8F65C3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14:paraId="073FCC99" w14:textId="1C069B61" w:rsidR="00BE5852" w:rsidRPr="000E72B7" w:rsidRDefault="001E050E" w:rsidP="00BE585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71" w:type="dxa"/>
          </w:tcPr>
          <w:p w14:paraId="3598CC7E" w14:textId="77777777" w:rsidR="00BE5852" w:rsidRPr="000E72B7" w:rsidRDefault="00BE5852" w:rsidP="00BE5852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1E9DF7B" w14:textId="07B8C474" w:rsidR="00BE5852" w:rsidRPr="000E72B7" w:rsidRDefault="001E050E" w:rsidP="00BE585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53" w:type="dxa"/>
          </w:tcPr>
          <w:p w14:paraId="442F4621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4A22EA9" w14:textId="23AAC4E8" w:rsidR="00BE5852" w:rsidRPr="000E72B7" w:rsidRDefault="001E050E" w:rsidP="00BE585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3CE4FEF5" w14:textId="77777777" w:rsidR="00BE5852" w:rsidRPr="000E72B7" w:rsidRDefault="00BE5852" w:rsidP="00BE5852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83" w:type="dxa"/>
          </w:tcPr>
          <w:p w14:paraId="3815D69E" w14:textId="576C9C8D" w:rsidR="00BE5852" w:rsidRPr="000E72B7" w:rsidRDefault="001E050E" w:rsidP="00BE585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38D74E88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6EC76CC" w14:textId="3C0A20BB" w:rsidR="00BE5852" w:rsidRPr="000E72B7" w:rsidRDefault="001E050E" w:rsidP="00BE585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BE5852" w:rsidRPr="000E72B7" w14:paraId="7D1D1847" w14:textId="77777777" w:rsidTr="000D7750">
        <w:trPr>
          <w:trHeight w:val="234"/>
          <w:tblHeader/>
        </w:trPr>
        <w:tc>
          <w:tcPr>
            <w:tcW w:w="2070" w:type="dxa"/>
            <w:vAlign w:val="bottom"/>
          </w:tcPr>
          <w:p w14:paraId="26B716F0" w14:textId="77777777" w:rsidR="00BE5852" w:rsidRPr="000E72B7" w:rsidRDefault="00BE5852" w:rsidP="00BE5852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58F7B241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317E42E1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53D86E5B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310E70E0" w14:textId="2137FC3B" w:rsidR="00BE5852" w:rsidRPr="000E72B7" w:rsidRDefault="001E050E" w:rsidP="00BE585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20D16B9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1B2D666A" w14:textId="17CC7D47" w:rsidR="00BE5852" w:rsidRPr="000E72B7" w:rsidRDefault="001E050E" w:rsidP="00BE585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1" w:type="dxa"/>
          </w:tcPr>
          <w:p w14:paraId="37BEB49E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A23EF83" w14:textId="55FC5599" w:rsidR="00BE5852" w:rsidRPr="000E72B7" w:rsidRDefault="001E050E" w:rsidP="00BE585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14:paraId="3FA82D76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1E4DC8A" w14:textId="000A42F6" w:rsidR="00BE5852" w:rsidRPr="000E72B7" w:rsidRDefault="001E050E" w:rsidP="00BE585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9" w:type="dxa"/>
          </w:tcPr>
          <w:p w14:paraId="33ED575A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33CDA88" w14:textId="309B4F0A" w:rsidR="00BE5852" w:rsidRPr="000E72B7" w:rsidRDefault="001E050E" w:rsidP="00BE585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26" w:type="dxa"/>
          </w:tcPr>
          <w:p w14:paraId="40986E25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32C65A02" w14:textId="53765F26" w:rsidR="00BE5852" w:rsidRPr="000E72B7" w:rsidRDefault="001E050E" w:rsidP="00BE585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26" w:type="dxa"/>
          </w:tcPr>
          <w:p w14:paraId="7E77CD06" w14:textId="77777777" w:rsidR="00BE5852" w:rsidRPr="000E72B7" w:rsidRDefault="00BE5852" w:rsidP="00BE5852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5015843" w14:textId="7DE569A1" w:rsidR="00BE5852" w:rsidRPr="000E72B7" w:rsidRDefault="001E050E" w:rsidP="00BE585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62" w:type="dxa"/>
          </w:tcPr>
          <w:p w14:paraId="2FA3F090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14:paraId="3F507F35" w14:textId="07030054" w:rsidR="00BE5852" w:rsidRPr="000E72B7" w:rsidRDefault="001E050E" w:rsidP="00BE585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71" w:type="dxa"/>
          </w:tcPr>
          <w:p w14:paraId="0E2CE541" w14:textId="77777777" w:rsidR="00BE5852" w:rsidRPr="000E72B7" w:rsidRDefault="00BE5852" w:rsidP="00BE5852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B63AFA6" w14:textId="6F7BE573" w:rsidR="00BE5852" w:rsidRPr="000E72B7" w:rsidRDefault="001E050E" w:rsidP="00BE585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53" w:type="dxa"/>
          </w:tcPr>
          <w:p w14:paraId="6A56669E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0FABAA38" w14:textId="487C4214" w:rsidR="00BE5852" w:rsidRPr="000E72B7" w:rsidRDefault="001E050E" w:rsidP="00BE585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53" w:type="dxa"/>
          </w:tcPr>
          <w:p w14:paraId="47ADF29F" w14:textId="77777777" w:rsidR="00BE5852" w:rsidRPr="000E72B7" w:rsidRDefault="00BE5852" w:rsidP="00BE5852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83" w:type="dxa"/>
          </w:tcPr>
          <w:p w14:paraId="77419427" w14:textId="2D838DCB" w:rsidR="00BE5852" w:rsidRPr="000E72B7" w:rsidRDefault="001E050E" w:rsidP="00BE585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" w:type="dxa"/>
          </w:tcPr>
          <w:p w14:paraId="29DD8691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2803FD2" w14:textId="72E3E487" w:rsidR="00BE5852" w:rsidRPr="000E72B7" w:rsidRDefault="001E050E" w:rsidP="00BE585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BE5852" w:rsidRPr="000E72B7" w14:paraId="14617E73" w14:textId="77777777" w:rsidTr="000D7750">
        <w:trPr>
          <w:trHeight w:val="135"/>
          <w:tblHeader/>
        </w:trPr>
        <w:tc>
          <w:tcPr>
            <w:tcW w:w="2070" w:type="dxa"/>
            <w:vAlign w:val="bottom"/>
          </w:tcPr>
          <w:p w14:paraId="60395673" w14:textId="77777777" w:rsidR="00BE5852" w:rsidRPr="000E72B7" w:rsidRDefault="00BE5852" w:rsidP="00BE5852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12B660F5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79B24F0C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488F7A77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7" w:type="dxa"/>
            <w:gridSpan w:val="3"/>
          </w:tcPr>
          <w:p w14:paraId="435A11DB" w14:textId="77777777" w:rsidR="00BE5852" w:rsidRPr="000E72B7" w:rsidRDefault="00BE5852" w:rsidP="00BE585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ร้อยละ</w:t>
            </w:r>
            <w:r w:rsidRPr="000E72B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716BC43D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1" w:type="dxa"/>
            <w:gridSpan w:val="19"/>
          </w:tcPr>
          <w:p w14:paraId="4E545584" w14:textId="77777777" w:rsidR="00BE5852" w:rsidRPr="000E72B7" w:rsidRDefault="00BE5852" w:rsidP="00BE585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BE5852" w:rsidRPr="000E72B7" w14:paraId="16D86133" w14:textId="77777777" w:rsidTr="000D7750">
        <w:tc>
          <w:tcPr>
            <w:tcW w:w="2070" w:type="dxa"/>
            <w:vAlign w:val="bottom"/>
          </w:tcPr>
          <w:p w14:paraId="7B3CBEEA" w14:textId="77777777" w:rsidR="00BE5852" w:rsidRPr="000E72B7" w:rsidRDefault="00BE5852" w:rsidP="00BE5852">
            <w:pPr>
              <w:spacing w:line="320" w:lineRule="exact"/>
              <w:ind w:left="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7" w:type="dxa"/>
          </w:tcPr>
          <w:p w14:paraId="64751F9A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7C4A35E0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4601D7E6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4FC46068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BB3450E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676D0AAB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14:paraId="5D3F2121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59E6D51D" w14:textId="77777777" w:rsidR="00BE5852" w:rsidRPr="000E72B7" w:rsidRDefault="00BE5852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78AA97B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D949565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783428FE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0415884C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491A6E00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15FADE27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4294413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E2578CC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E981988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14:paraId="7C182DB3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</w:tcPr>
          <w:p w14:paraId="469E2E2D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D5E61D2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14:paraId="68DB7739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679BFEA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14:paraId="47C457AA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5263DE90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5C5E10EE" w14:textId="77777777" w:rsidR="00BE5852" w:rsidRPr="000E72B7" w:rsidRDefault="00BE5852" w:rsidP="00BE585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FBC5367" w14:textId="77777777" w:rsidR="00BE5852" w:rsidRPr="000E72B7" w:rsidRDefault="00BE5852" w:rsidP="00BE5852">
            <w:pPr>
              <w:spacing w:line="240" w:lineRule="auto"/>
              <w:ind w:left="-128" w:right="9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E5852" w:rsidRPr="000E72B7" w14:paraId="082502F7" w14:textId="77777777" w:rsidTr="00227232">
        <w:tc>
          <w:tcPr>
            <w:tcW w:w="2070" w:type="dxa"/>
          </w:tcPr>
          <w:p w14:paraId="06159FA6" w14:textId="77777777" w:rsidR="00BE5852" w:rsidRPr="000E72B7" w:rsidRDefault="00BE5852" w:rsidP="00BE5852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TPI Polene Power </w:t>
            </w: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</w: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Investment </w:t>
            </w: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Co., Ltd.</w:t>
            </w:r>
          </w:p>
        </w:tc>
        <w:tc>
          <w:tcPr>
            <w:tcW w:w="117" w:type="dxa"/>
          </w:tcPr>
          <w:p w14:paraId="069A46AD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67960422" w14:textId="77777777" w:rsidR="00BE5852" w:rsidRPr="000E72B7" w:rsidRDefault="00BE5852" w:rsidP="00BE585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ลงทุนในกิจการผลิตกระแสไฟฟ้าใน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ประเทศกัมพูชา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(อยู่ในระหว่างการดำเนินการเลิกกิจการ)</w:t>
            </w:r>
          </w:p>
        </w:tc>
        <w:tc>
          <w:tcPr>
            <w:tcW w:w="99" w:type="dxa"/>
          </w:tcPr>
          <w:p w14:paraId="0129696B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2CBDD1EA" w14:textId="76502068" w:rsidR="00BE5852" w:rsidRPr="000E72B7" w:rsidRDefault="001E050E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2034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092ABFA6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480706C7" w14:textId="1FC2F04B" w:rsidR="00BE5852" w:rsidRPr="000E72B7" w:rsidRDefault="001E050E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14:paraId="509BDCB7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066F4787" w14:textId="41FF46B0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A2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72" w:type="dxa"/>
            <w:shd w:val="clear" w:color="auto" w:fill="auto"/>
          </w:tcPr>
          <w:p w14:paraId="7617C0DC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84EA851" w14:textId="4E13226B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99" w:type="dxa"/>
            <w:shd w:val="clear" w:color="auto" w:fill="auto"/>
          </w:tcPr>
          <w:p w14:paraId="4C9BF096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5697712" w14:textId="0C993E08" w:rsidR="00BE5852" w:rsidRPr="000E72B7" w:rsidRDefault="001E050E" w:rsidP="00BE585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A2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126" w:type="dxa"/>
            <w:shd w:val="clear" w:color="auto" w:fill="auto"/>
          </w:tcPr>
          <w:p w14:paraId="0A09B972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321BFDF7" w14:textId="4636165D" w:rsidR="00BE5852" w:rsidRPr="000E72B7" w:rsidRDefault="001E050E" w:rsidP="00BE585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126" w:type="dxa"/>
            <w:shd w:val="clear" w:color="auto" w:fill="auto"/>
          </w:tcPr>
          <w:p w14:paraId="76EAC55E" w14:textId="77777777" w:rsidR="00BE5852" w:rsidRPr="000E72B7" w:rsidRDefault="00BE5852" w:rsidP="00BE585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A2A2C8" w14:textId="2612C4C9" w:rsidR="00BE5852" w:rsidRPr="000E72B7" w:rsidRDefault="009C60CB" w:rsidP="00BE585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54BA168" w14:textId="77777777" w:rsidR="00BE5852" w:rsidRPr="000E72B7" w:rsidRDefault="00BE5852" w:rsidP="00BE585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617BE8F2" w14:textId="77777777" w:rsidR="00BE5852" w:rsidRPr="000E72B7" w:rsidRDefault="00BE5852" w:rsidP="00BE585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69A487C5" w14:textId="77777777" w:rsidR="00BE5852" w:rsidRPr="000E72B7" w:rsidRDefault="00BE5852" w:rsidP="00BE585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7F97412" w14:textId="656E222D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C60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153" w:type="dxa"/>
            <w:shd w:val="clear" w:color="auto" w:fill="auto"/>
          </w:tcPr>
          <w:p w14:paraId="67E6B8C5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94B3C6E" w14:textId="2CDE8FE2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153" w:type="dxa"/>
            <w:shd w:val="clear" w:color="auto" w:fill="auto"/>
          </w:tcPr>
          <w:p w14:paraId="7659F9C9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74D08C34" w14:textId="627B5F70" w:rsidR="00BE5852" w:rsidRPr="000E72B7" w:rsidRDefault="009C60CB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7F9F8E37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71FC067" w14:textId="088D8244" w:rsidR="00BE5852" w:rsidRPr="000E72B7" w:rsidRDefault="00807C01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E5852" w:rsidRPr="000E72B7" w14:paraId="72DD6C79" w14:textId="77777777" w:rsidTr="00227232">
        <w:tc>
          <w:tcPr>
            <w:tcW w:w="2070" w:type="dxa"/>
          </w:tcPr>
          <w:p w14:paraId="0EEF8584" w14:textId="77777777" w:rsidR="00BE5852" w:rsidRPr="000E72B7" w:rsidRDefault="00BE5852" w:rsidP="00BE5852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ทีพีไอ โพลีน เพาเวอร์ </w:t>
            </w: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(อ่อนนุช) จำกัด</w:t>
            </w:r>
          </w:p>
        </w:tc>
        <w:tc>
          <w:tcPr>
            <w:tcW w:w="117" w:type="dxa"/>
          </w:tcPr>
          <w:p w14:paraId="15E1CCE2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127DA8DC" w14:textId="77777777" w:rsidR="00BE5852" w:rsidRPr="000E72B7" w:rsidRDefault="00BE5852" w:rsidP="00BE585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ลงทุนในกิจการผลิตกระแสไฟฟ้าจาก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ขยะมูลฝอย (ยังไม่ได้ดำเนินงาน)</w:t>
            </w:r>
          </w:p>
        </w:tc>
        <w:tc>
          <w:tcPr>
            <w:tcW w:w="99" w:type="dxa"/>
          </w:tcPr>
          <w:p w14:paraId="79C3C095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65C00AF7" w14:textId="7AFDBFC5" w:rsidR="00BE5852" w:rsidRPr="000E72B7" w:rsidRDefault="001E050E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034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7182DF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B65006" w14:textId="2DD7EA32" w:rsidR="00BE5852" w:rsidRPr="000E72B7" w:rsidRDefault="001E050E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1" w:type="dxa"/>
            <w:shd w:val="clear" w:color="auto" w:fill="auto"/>
          </w:tcPr>
          <w:p w14:paraId="6128B3B2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182925F" w14:textId="4E438D6F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AA2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72" w:type="dxa"/>
            <w:shd w:val="clear" w:color="auto" w:fill="auto"/>
          </w:tcPr>
          <w:p w14:paraId="39363721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FEDC720" w14:textId="594B69D4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9" w:type="dxa"/>
            <w:shd w:val="clear" w:color="auto" w:fill="auto"/>
          </w:tcPr>
          <w:p w14:paraId="0FFD042C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7895D509" w14:textId="38D3C2C4" w:rsidR="00BE5852" w:rsidRPr="000E72B7" w:rsidRDefault="001E050E" w:rsidP="00BE585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AA2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26" w:type="dxa"/>
            <w:shd w:val="clear" w:color="auto" w:fill="auto"/>
          </w:tcPr>
          <w:p w14:paraId="271ABE4C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48031F2F" w14:textId="70CB797E" w:rsidR="00BE5852" w:rsidRPr="000E72B7" w:rsidRDefault="001E050E" w:rsidP="00BE585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26" w:type="dxa"/>
            <w:shd w:val="clear" w:color="auto" w:fill="auto"/>
          </w:tcPr>
          <w:p w14:paraId="3AD0230B" w14:textId="77777777" w:rsidR="00BE5852" w:rsidRPr="000E72B7" w:rsidRDefault="00BE5852" w:rsidP="00BE585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DD3616" w14:textId="39141D33" w:rsidR="00BE5852" w:rsidRPr="000E72B7" w:rsidRDefault="009C60CB" w:rsidP="00BE585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A70C2B6" w14:textId="77777777" w:rsidR="00BE5852" w:rsidRPr="000E72B7" w:rsidRDefault="00BE5852" w:rsidP="00BE585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22EA75FE" w14:textId="77777777" w:rsidR="00BE5852" w:rsidRPr="000E72B7" w:rsidRDefault="00BE5852" w:rsidP="00BE585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17BD5BC1" w14:textId="77777777" w:rsidR="00BE5852" w:rsidRPr="000E72B7" w:rsidRDefault="00BE5852" w:rsidP="00BE585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675C3B8" w14:textId="3E7DDB00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9C60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53" w:type="dxa"/>
            <w:shd w:val="clear" w:color="auto" w:fill="auto"/>
          </w:tcPr>
          <w:p w14:paraId="7EE2440E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959C199" w14:textId="385FA856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53" w:type="dxa"/>
            <w:shd w:val="clear" w:color="auto" w:fill="auto"/>
          </w:tcPr>
          <w:p w14:paraId="1364F5CF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2336B6E8" w14:textId="32093FE7" w:rsidR="00BE5852" w:rsidRPr="000E72B7" w:rsidRDefault="009C60CB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513984F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BC6C0C0" w14:textId="37CB1257" w:rsidR="00BE5852" w:rsidRPr="000E72B7" w:rsidRDefault="00807C01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E5852" w:rsidRPr="000E72B7" w14:paraId="068FE20F" w14:textId="77777777" w:rsidTr="00227232">
        <w:tc>
          <w:tcPr>
            <w:tcW w:w="2070" w:type="dxa"/>
          </w:tcPr>
          <w:p w14:paraId="6F4CFCA9" w14:textId="49FF0419" w:rsidR="00BE5852" w:rsidRPr="000E72B7" w:rsidRDefault="00BE5852" w:rsidP="00BE5852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ทีพีไอ โพลีน เพาเวอร์ (อินเตอร์เนชั่นแนล) จำกัด</w:t>
            </w:r>
          </w:p>
          <w:p w14:paraId="33975F49" w14:textId="0F8666D4" w:rsidR="00BE5852" w:rsidRPr="000E72B7" w:rsidRDefault="00BE5852" w:rsidP="00BE5852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(เดิมชื่อ บริษัท ซีนิธ อินเตอร์เนชั่นแนล</w:t>
            </w: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เพาเวอร์ จำกัด)</w:t>
            </w:r>
          </w:p>
        </w:tc>
        <w:tc>
          <w:tcPr>
            <w:tcW w:w="117" w:type="dxa"/>
          </w:tcPr>
          <w:p w14:paraId="512F3AC7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1BEEB42B" w14:textId="77777777" w:rsidR="00BE5852" w:rsidRPr="000E72B7" w:rsidRDefault="00BE5852" w:rsidP="00BE585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ลงทุนในธุรกิจพลังงานทางเลือก (ยังไม่ได้ดำเนินงาน)</w:t>
            </w:r>
          </w:p>
        </w:tc>
        <w:tc>
          <w:tcPr>
            <w:tcW w:w="99" w:type="dxa"/>
          </w:tcPr>
          <w:p w14:paraId="2F82A13A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416FEC1C" w14:textId="54D0098B" w:rsidR="00BE5852" w:rsidRPr="000E72B7" w:rsidRDefault="001E050E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034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C1D74B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06D5262" w14:textId="7961308B" w:rsidR="00BE5852" w:rsidRPr="000E72B7" w:rsidRDefault="001E050E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1" w:type="dxa"/>
            <w:shd w:val="clear" w:color="auto" w:fill="auto"/>
          </w:tcPr>
          <w:p w14:paraId="4CFE3013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4E8724C4" w14:textId="24E88905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AA2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319A4134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5C4451B" w14:textId="4CD0E666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559BCEC9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558D4C7" w14:textId="56D9B91B" w:rsidR="00BE5852" w:rsidRPr="000E72B7" w:rsidRDefault="001E050E" w:rsidP="00BE585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AA2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126" w:type="dxa"/>
            <w:shd w:val="clear" w:color="auto" w:fill="auto"/>
          </w:tcPr>
          <w:p w14:paraId="4BE7B560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132610F9" w14:textId="67F3824B" w:rsidR="00BE5852" w:rsidRPr="000E72B7" w:rsidRDefault="001E050E" w:rsidP="00BE585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126" w:type="dxa"/>
            <w:shd w:val="clear" w:color="auto" w:fill="auto"/>
          </w:tcPr>
          <w:p w14:paraId="3665E5EB" w14:textId="77777777" w:rsidR="00BE5852" w:rsidRPr="000E72B7" w:rsidRDefault="00BE5852" w:rsidP="00BE585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322A74" w14:textId="53B1009F" w:rsidR="00BE5852" w:rsidRPr="000E72B7" w:rsidRDefault="009C60CB" w:rsidP="00BE585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6593AC49" w14:textId="77777777" w:rsidR="00BE5852" w:rsidRPr="000E72B7" w:rsidRDefault="00BE5852" w:rsidP="00BE585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6D454801" w14:textId="77777777" w:rsidR="00BE5852" w:rsidRPr="000E72B7" w:rsidRDefault="00BE5852" w:rsidP="00BE585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15E84640" w14:textId="77777777" w:rsidR="00BE5852" w:rsidRPr="000E72B7" w:rsidRDefault="00BE5852" w:rsidP="00BE585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ADBD0B5" w14:textId="6CCF6359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9C60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153" w:type="dxa"/>
            <w:shd w:val="clear" w:color="auto" w:fill="auto"/>
          </w:tcPr>
          <w:p w14:paraId="2DE25FDC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08445EC" w14:textId="408B3EBF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153" w:type="dxa"/>
            <w:shd w:val="clear" w:color="auto" w:fill="auto"/>
          </w:tcPr>
          <w:p w14:paraId="4D7B681E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12562AA2" w14:textId="27E55032" w:rsidR="00BE5852" w:rsidRPr="000E72B7" w:rsidRDefault="009C60CB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EAE3344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BF163D6" w14:textId="048B70D2" w:rsidR="00BE5852" w:rsidRPr="000E72B7" w:rsidRDefault="00807C01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E5852" w:rsidRPr="000E72B7" w14:paraId="38832501" w14:textId="77777777" w:rsidTr="00227232">
        <w:tc>
          <w:tcPr>
            <w:tcW w:w="2070" w:type="dxa"/>
          </w:tcPr>
          <w:p w14:paraId="58E020B4" w14:textId="77777777" w:rsidR="00BE5852" w:rsidRPr="000E72B7" w:rsidRDefault="00BE5852" w:rsidP="00BE5852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7" w:type="dxa"/>
          </w:tcPr>
          <w:p w14:paraId="29538FA1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05B9DF18" w14:textId="77777777" w:rsidR="00BE5852" w:rsidRPr="000E72B7" w:rsidRDefault="00BE5852" w:rsidP="00BE5852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ประกอบกิจการท่าเทียบ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เรือ (ยังไม่ได้ดำเนินงาน)</w:t>
            </w:r>
          </w:p>
        </w:tc>
        <w:tc>
          <w:tcPr>
            <w:tcW w:w="99" w:type="dxa"/>
          </w:tcPr>
          <w:p w14:paraId="46B059C2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6705099" w14:textId="6CD0F0B3" w:rsidR="00BE5852" w:rsidRPr="000E72B7" w:rsidRDefault="001E050E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034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D0F7B7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4BC0451" w14:textId="5FDECF02" w:rsidR="00BE5852" w:rsidRPr="000E72B7" w:rsidRDefault="001E050E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1" w:type="dxa"/>
            <w:shd w:val="clear" w:color="auto" w:fill="auto"/>
          </w:tcPr>
          <w:p w14:paraId="1BFE734A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0B99ABE3" w14:textId="45AF2A00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A2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2163DA51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EBB0768" w14:textId="35E85528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3817DA2D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619CF6F" w14:textId="3B33FE85" w:rsidR="00BE5852" w:rsidRPr="000E72B7" w:rsidRDefault="001E050E" w:rsidP="00BE585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AA2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126" w:type="dxa"/>
            <w:shd w:val="clear" w:color="auto" w:fill="auto"/>
          </w:tcPr>
          <w:p w14:paraId="27379C0F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1B6AB0E9" w14:textId="689BF062" w:rsidR="00BE5852" w:rsidRPr="000E72B7" w:rsidRDefault="001E050E" w:rsidP="00BE585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126" w:type="dxa"/>
            <w:shd w:val="clear" w:color="auto" w:fill="auto"/>
          </w:tcPr>
          <w:p w14:paraId="67119CBB" w14:textId="77777777" w:rsidR="00BE5852" w:rsidRPr="000E72B7" w:rsidRDefault="00BE5852" w:rsidP="00BE585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B693B7" w14:textId="4871BE76" w:rsidR="00BE5852" w:rsidRPr="000E72B7" w:rsidRDefault="009C60CB" w:rsidP="00BE585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C4DAEE4" w14:textId="77777777" w:rsidR="00BE5852" w:rsidRPr="000E72B7" w:rsidRDefault="00BE5852" w:rsidP="00BE585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2B3B51BF" w14:textId="77777777" w:rsidR="00BE5852" w:rsidRPr="000E72B7" w:rsidRDefault="00BE5852" w:rsidP="00BE585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1DBBDBF7" w14:textId="77777777" w:rsidR="00BE5852" w:rsidRPr="000E72B7" w:rsidRDefault="00BE5852" w:rsidP="00BE585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AF24276" w14:textId="4BD06954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C60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153" w:type="dxa"/>
            <w:shd w:val="clear" w:color="auto" w:fill="auto"/>
          </w:tcPr>
          <w:p w14:paraId="4AEC7764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CAD1EF4" w14:textId="0523198D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BE585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153" w:type="dxa"/>
            <w:shd w:val="clear" w:color="auto" w:fill="auto"/>
          </w:tcPr>
          <w:p w14:paraId="4889587F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5814E2AB" w14:textId="23424863" w:rsidR="00BE5852" w:rsidRPr="000E72B7" w:rsidRDefault="009C60CB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4488E7E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E8F3F7A" w14:textId="7473DA43" w:rsidR="00BE5852" w:rsidRPr="000E72B7" w:rsidRDefault="00807C01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E5852" w:rsidRPr="000E72B7" w14:paraId="1F95A81A" w14:textId="77777777" w:rsidTr="000D7750">
        <w:tc>
          <w:tcPr>
            <w:tcW w:w="2070" w:type="dxa"/>
          </w:tcPr>
          <w:p w14:paraId="1A2F709B" w14:textId="77777777" w:rsidR="00BE5852" w:rsidRPr="000E72B7" w:rsidRDefault="00BE5852" w:rsidP="00BE5852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28FFAA99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73408393" w14:textId="77777777" w:rsidR="00BE5852" w:rsidRPr="000E72B7" w:rsidRDefault="00BE5852" w:rsidP="00BE5852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0D048FFF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0314EB34" w14:textId="77777777" w:rsidR="00BE5852" w:rsidRPr="000E72B7" w:rsidRDefault="00BE5852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8FDAE5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DCD5518" w14:textId="77777777" w:rsidR="00BE5852" w:rsidRPr="000E72B7" w:rsidRDefault="00BE5852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946324A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5504200A" w14:textId="77777777" w:rsidR="00BE5852" w:rsidRPr="000E72B7" w:rsidRDefault="00BE5852" w:rsidP="00BE585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A4E13B3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0567B5D" w14:textId="77777777" w:rsidR="00BE5852" w:rsidRPr="000E72B7" w:rsidRDefault="00BE5852" w:rsidP="00BE585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0C7879C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1AA49EF" w14:textId="77777777" w:rsidR="00BE5852" w:rsidRPr="000E72B7" w:rsidRDefault="00BE5852" w:rsidP="00BE585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CE31CA2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3FCE3F47" w14:textId="77777777" w:rsidR="00BE5852" w:rsidRPr="000E72B7" w:rsidRDefault="00BE5852" w:rsidP="00BE5852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65E6B1F" w14:textId="77777777" w:rsidR="00BE5852" w:rsidRPr="000E72B7" w:rsidRDefault="00BE5852" w:rsidP="00BE585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40666B" w14:textId="77777777" w:rsidR="00BE5852" w:rsidRPr="000E72B7" w:rsidRDefault="00BE5852" w:rsidP="00BE585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74A5EEC2" w14:textId="77777777" w:rsidR="00BE5852" w:rsidRPr="000E72B7" w:rsidRDefault="00BE5852" w:rsidP="00BE585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1CC58B27" w14:textId="77777777" w:rsidR="00BE5852" w:rsidRPr="000E72B7" w:rsidRDefault="00BE5852" w:rsidP="00BE585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6178289D" w14:textId="77777777" w:rsidR="00BE5852" w:rsidRPr="000E72B7" w:rsidRDefault="00BE5852" w:rsidP="00BE585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9BAF9E2" w14:textId="77777777" w:rsidR="00BE5852" w:rsidRPr="000E72B7" w:rsidRDefault="00BE5852" w:rsidP="00BE585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75112DB0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2F12A9EE" w14:textId="77777777" w:rsidR="00BE5852" w:rsidRPr="000E72B7" w:rsidRDefault="00BE5852" w:rsidP="00BE585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7A0DE600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023D8657" w14:textId="77777777" w:rsidR="00BE5852" w:rsidRPr="000E72B7" w:rsidRDefault="00BE5852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D57604C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C15E8EC" w14:textId="77777777" w:rsidR="00BE5852" w:rsidRPr="000E72B7" w:rsidRDefault="00BE5852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E5852" w:rsidRPr="000E72B7" w14:paraId="4B867CD0" w14:textId="77777777" w:rsidTr="000A79AE">
        <w:trPr>
          <w:trHeight w:val="839"/>
        </w:trPr>
        <w:tc>
          <w:tcPr>
            <w:tcW w:w="2070" w:type="dxa"/>
          </w:tcPr>
          <w:p w14:paraId="4FDA9564" w14:textId="0B6AA404" w:rsidR="00BE5852" w:rsidRPr="000E72B7" w:rsidRDefault="00B77C8C" w:rsidP="00BE5852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lastRenderedPageBreak/>
              <w:t>บริษัท ทีพีไอ โอเลฟินส์ จำกัด</w:t>
            </w:r>
          </w:p>
        </w:tc>
        <w:tc>
          <w:tcPr>
            <w:tcW w:w="117" w:type="dxa"/>
          </w:tcPr>
          <w:p w14:paraId="0FA20DE0" w14:textId="77777777" w:rsidR="00BE5852" w:rsidRPr="00B77C8C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629" w:type="dxa"/>
            <w:shd w:val="clear" w:color="auto" w:fill="auto"/>
          </w:tcPr>
          <w:p w14:paraId="4A2EBACC" w14:textId="77777777" w:rsidR="000A79AE" w:rsidRDefault="00194D19" w:rsidP="00FD15BF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ประกอบธุรกิจโรงไฟฟ้าและธุรกิจที่เกี่ยวข้อง</w:t>
            </w:r>
            <w:r w:rsidR="000A79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14:paraId="56FAF71B" w14:textId="00F4CB7A" w:rsidR="0098139B" w:rsidRPr="00FD15BF" w:rsidRDefault="000A79AE" w:rsidP="00FD15BF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ยังไม่ได้ดำเนินงาน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74E6B181" w14:textId="77777777" w:rsidR="00BE5852" w:rsidRPr="000E72B7" w:rsidRDefault="00BE5852" w:rsidP="00BE585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513494E1" w14:textId="4C8C2D78" w:rsidR="00BE5852" w:rsidRPr="000E72B7" w:rsidRDefault="001E050E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165E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69404EAF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3176C55" w14:textId="34351F96" w:rsidR="00BE5852" w:rsidRPr="000E72B7" w:rsidRDefault="00165EFF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4A3F424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0D9B4D5" w14:textId="33B91C76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C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6AFB5293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69BD3B4" w14:textId="706B8DB0" w:rsidR="00BE5852" w:rsidRPr="000E72B7" w:rsidRDefault="00165EFF" w:rsidP="00165EF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315756F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9470362" w14:textId="120B7285" w:rsidR="00BE5852" w:rsidRPr="000E72B7" w:rsidRDefault="001E050E" w:rsidP="00BE585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65E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126" w:type="dxa"/>
            <w:shd w:val="clear" w:color="auto" w:fill="auto"/>
          </w:tcPr>
          <w:p w14:paraId="44599B32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3CA3A9C7" w14:textId="18C3A401" w:rsidR="00BE5852" w:rsidRPr="000E72B7" w:rsidRDefault="00165EFF" w:rsidP="00165EF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DB4FE3F" w14:textId="77777777" w:rsidR="00BE5852" w:rsidRPr="000E72B7" w:rsidRDefault="00BE5852" w:rsidP="00BE585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8AB79D" w14:textId="247784D8" w:rsidR="00BE5852" w:rsidRPr="000E72B7" w:rsidRDefault="00165EFF" w:rsidP="00BE585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BB2DE47" w14:textId="77777777" w:rsidR="00BE5852" w:rsidRPr="000E72B7" w:rsidRDefault="00BE5852" w:rsidP="00BE585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6805EDE8" w14:textId="18301B14" w:rsidR="00BE5852" w:rsidRPr="000E72B7" w:rsidRDefault="00165EFF" w:rsidP="00BE585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4684CC40" w14:textId="77777777" w:rsidR="00BE5852" w:rsidRPr="000E72B7" w:rsidRDefault="00BE5852" w:rsidP="00BE585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F9C8D76" w14:textId="4F7D9ED3" w:rsidR="00BE5852" w:rsidRPr="000E72B7" w:rsidRDefault="001E050E" w:rsidP="00BE585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65E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153" w:type="dxa"/>
            <w:shd w:val="clear" w:color="auto" w:fill="auto"/>
          </w:tcPr>
          <w:p w14:paraId="63EBDC61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A726075" w14:textId="6D7ABC37" w:rsidR="00BE5852" w:rsidRPr="000E72B7" w:rsidRDefault="00165EFF" w:rsidP="00165EFF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40EB65EF" w14:textId="77777777" w:rsidR="00BE5852" w:rsidRPr="000E72B7" w:rsidRDefault="00BE5852" w:rsidP="00BE585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21B25E37" w14:textId="7EF8B262" w:rsidR="00BE5852" w:rsidRPr="000E72B7" w:rsidRDefault="00165EFF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52D51608" w14:textId="77777777" w:rsidR="00BE5852" w:rsidRPr="000E72B7" w:rsidRDefault="00BE5852" w:rsidP="00BE585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3BB17A2" w14:textId="25E043C7" w:rsidR="00BE5852" w:rsidRPr="000E72B7" w:rsidRDefault="00165EFF" w:rsidP="00BE585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A213E" w:rsidRPr="000E72B7" w14:paraId="10E3D28B" w14:textId="77777777" w:rsidTr="008B3704">
        <w:tc>
          <w:tcPr>
            <w:tcW w:w="2070" w:type="dxa"/>
          </w:tcPr>
          <w:p w14:paraId="04AC74DB" w14:textId="52383A64" w:rsidR="00AA213E" w:rsidRPr="000E72B7" w:rsidRDefault="00AA213E" w:rsidP="00AA213E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ทีพีไอ โพลีน เพาเวอร์ (สงขลา) จำกัด</w:t>
            </w:r>
          </w:p>
        </w:tc>
        <w:tc>
          <w:tcPr>
            <w:tcW w:w="117" w:type="dxa"/>
          </w:tcPr>
          <w:p w14:paraId="670B9EB1" w14:textId="77777777" w:rsidR="00AA213E" w:rsidRPr="000E72B7" w:rsidRDefault="00AA213E" w:rsidP="00AA213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43D3E1CA" w14:textId="5224E4A5" w:rsidR="00AA213E" w:rsidRPr="000E72B7" w:rsidRDefault="00AA213E" w:rsidP="00AA213E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ประกอบกิจการ</w:t>
            </w:r>
            <w:r w:rsidRPr="000E72B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ผลิต</w:t>
            </w:r>
            <w:r w:rsidRPr="000E72B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br/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ไฟฟ้าจากพลังงานขยะ 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และพลังงานชีวมวล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9" w:type="dxa"/>
          </w:tcPr>
          <w:p w14:paraId="3289D508" w14:textId="77777777" w:rsidR="00AA213E" w:rsidRPr="000E72B7" w:rsidRDefault="00AA213E" w:rsidP="00AA213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6CBE54CB" w14:textId="4E1B11DE" w:rsidR="00AA213E" w:rsidRPr="000E72B7" w:rsidRDefault="001E050E" w:rsidP="00AA21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12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5CC7D51F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947FD52" w14:textId="4A6864A4" w:rsidR="00AA213E" w:rsidRPr="000E72B7" w:rsidRDefault="001E050E" w:rsidP="00AA21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AA213E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81" w:type="dxa"/>
            <w:shd w:val="clear" w:color="auto" w:fill="auto"/>
          </w:tcPr>
          <w:p w14:paraId="59CE24AE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546204A5" w14:textId="25786C30" w:rsidR="00AA213E" w:rsidRPr="000E72B7" w:rsidRDefault="001E050E" w:rsidP="00AA213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4F591B30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2874D3D6" w14:textId="51AF0773" w:rsidR="00AA213E" w:rsidRPr="000E72B7" w:rsidRDefault="001E050E" w:rsidP="00AA213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A213E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24EF7297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10BC707" w14:textId="7E912D09" w:rsidR="00AA213E" w:rsidRPr="000E72B7" w:rsidRDefault="001E050E" w:rsidP="00AA213E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0BDF058D" w14:textId="77777777" w:rsidR="00AA213E" w:rsidRPr="000E72B7" w:rsidRDefault="00AA213E" w:rsidP="00AA213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05E4B9EF" w14:textId="2F64F8DD" w:rsidR="00AA213E" w:rsidRPr="000E72B7" w:rsidRDefault="001E050E" w:rsidP="00AA213E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A213E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32BDB2C8" w14:textId="77777777" w:rsidR="00AA213E" w:rsidRPr="000E72B7" w:rsidRDefault="00AA213E" w:rsidP="00AA213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807BE6" w14:textId="330E8DD2" w:rsidR="00AA213E" w:rsidRPr="000E72B7" w:rsidRDefault="001236C1" w:rsidP="00AA213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61DE6D9" w14:textId="77777777" w:rsidR="00AA213E" w:rsidRPr="000E72B7" w:rsidRDefault="00AA213E" w:rsidP="00AA213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442DC077" w14:textId="753D5C33" w:rsidR="00AA213E" w:rsidRPr="000E72B7" w:rsidRDefault="00AA213E" w:rsidP="00AA213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2A3D6076" w14:textId="77777777" w:rsidR="00AA213E" w:rsidRPr="000E72B7" w:rsidRDefault="00AA213E" w:rsidP="00AA213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FAA506F" w14:textId="1563DF47" w:rsidR="00AA213E" w:rsidRPr="000E72B7" w:rsidRDefault="001E050E" w:rsidP="00AA213E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53" w:type="dxa"/>
            <w:shd w:val="clear" w:color="auto" w:fill="auto"/>
          </w:tcPr>
          <w:p w14:paraId="13DC6355" w14:textId="77777777" w:rsidR="00AA213E" w:rsidRPr="000E72B7" w:rsidRDefault="00AA213E" w:rsidP="00AA213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8DB5F6A" w14:textId="5113000A" w:rsidR="00AA213E" w:rsidRPr="000E72B7" w:rsidRDefault="001E050E" w:rsidP="00AA213E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A213E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53" w:type="dxa"/>
            <w:shd w:val="clear" w:color="auto" w:fill="auto"/>
          </w:tcPr>
          <w:p w14:paraId="62E82D70" w14:textId="77777777" w:rsidR="00AA213E" w:rsidRPr="000E72B7" w:rsidRDefault="00AA213E" w:rsidP="00AA213E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002409EB" w14:textId="49B20256" w:rsidR="00AA213E" w:rsidRPr="000E72B7" w:rsidRDefault="001236C1" w:rsidP="00AA21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19D22E3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4501FE2" w14:textId="4D107BA7" w:rsidR="00AA213E" w:rsidRPr="000E72B7" w:rsidRDefault="001236C1" w:rsidP="00AA21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A213E" w:rsidRPr="000E72B7" w14:paraId="096B58E0" w14:textId="77777777" w:rsidTr="008B3704">
        <w:tc>
          <w:tcPr>
            <w:tcW w:w="2070" w:type="dxa"/>
          </w:tcPr>
          <w:p w14:paraId="016F2509" w14:textId="77777777" w:rsidR="00AA213E" w:rsidRPr="000E72B7" w:rsidRDefault="00AA213E" w:rsidP="00AA213E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7" w:type="dxa"/>
          </w:tcPr>
          <w:p w14:paraId="1FEC8C35" w14:textId="77777777" w:rsidR="00AA213E" w:rsidRPr="000E72B7" w:rsidRDefault="00AA213E" w:rsidP="00AA213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50CBA119" w14:textId="77777777" w:rsidR="00AA213E" w:rsidRPr="000E72B7" w:rsidRDefault="00AA213E" w:rsidP="00AA213E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ประกอบกิจการ</w:t>
            </w:r>
            <w:r w:rsidRPr="000E72B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ผลิต</w:t>
            </w:r>
            <w:r w:rsidRPr="000E72B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br/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9" w:type="dxa"/>
          </w:tcPr>
          <w:p w14:paraId="2EF02B3D" w14:textId="77777777" w:rsidR="00AA213E" w:rsidRPr="000E72B7" w:rsidRDefault="00AA213E" w:rsidP="00AA213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4EB79B93" w14:textId="682F820B" w:rsidR="00AA213E" w:rsidRPr="000E72B7" w:rsidRDefault="001E050E" w:rsidP="00AA21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F70D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74D83D20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6ADF5F4" w14:textId="3379A769" w:rsidR="00AA213E" w:rsidRPr="000E72B7" w:rsidRDefault="001E050E" w:rsidP="00AA21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AA213E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81" w:type="dxa"/>
            <w:shd w:val="clear" w:color="auto" w:fill="auto"/>
          </w:tcPr>
          <w:p w14:paraId="7AC158E5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667C3F6D" w14:textId="41B80EA2" w:rsidR="00AA213E" w:rsidRPr="000E72B7" w:rsidRDefault="001E050E" w:rsidP="00AA213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0D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479A2AB7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0657A76" w14:textId="6A847BB8" w:rsidR="00AA213E" w:rsidRPr="000E72B7" w:rsidRDefault="001E050E" w:rsidP="00AA213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A213E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5017BB63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397C997C" w14:textId="2FBD2E38" w:rsidR="00AA213E" w:rsidRPr="000E72B7" w:rsidRDefault="001E050E" w:rsidP="00AA213E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0D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7C190E13" w14:textId="77777777" w:rsidR="00AA213E" w:rsidRPr="000E72B7" w:rsidRDefault="00AA213E" w:rsidP="00AA213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683DDB8C" w14:textId="117E80C0" w:rsidR="00AA213E" w:rsidRPr="000E72B7" w:rsidRDefault="001E050E" w:rsidP="00AA213E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A213E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281C7263" w14:textId="77777777" w:rsidR="00AA213E" w:rsidRPr="000E72B7" w:rsidRDefault="00AA213E" w:rsidP="00AA213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5D0259" w14:textId="7445632A" w:rsidR="00AA213E" w:rsidRPr="000E72B7" w:rsidRDefault="00F70D8D" w:rsidP="00AA213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9300DFD" w14:textId="77777777" w:rsidR="00AA213E" w:rsidRPr="000E72B7" w:rsidRDefault="00AA213E" w:rsidP="00AA213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63956DD6" w14:textId="77777777" w:rsidR="00AA213E" w:rsidRPr="000E72B7" w:rsidRDefault="00AA213E" w:rsidP="00AA213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76A39D28" w14:textId="77777777" w:rsidR="00AA213E" w:rsidRPr="000E72B7" w:rsidRDefault="00AA213E" w:rsidP="00AA213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7DD0EF61" w14:textId="41DDB885" w:rsidR="00AA213E" w:rsidRPr="000E72B7" w:rsidRDefault="001E050E" w:rsidP="00AA213E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0D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53" w:type="dxa"/>
            <w:shd w:val="clear" w:color="auto" w:fill="auto"/>
          </w:tcPr>
          <w:p w14:paraId="537C5326" w14:textId="77777777" w:rsidR="00AA213E" w:rsidRPr="000E72B7" w:rsidRDefault="00AA213E" w:rsidP="00AA213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38EBCD5" w14:textId="017C8885" w:rsidR="00AA213E" w:rsidRPr="000E72B7" w:rsidRDefault="001E050E" w:rsidP="00AA213E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A213E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53" w:type="dxa"/>
            <w:shd w:val="clear" w:color="auto" w:fill="auto"/>
          </w:tcPr>
          <w:p w14:paraId="75EF2406" w14:textId="77777777" w:rsidR="00AA213E" w:rsidRPr="000E72B7" w:rsidRDefault="00AA213E" w:rsidP="00AA213E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7245E28D" w14:textId="5AE3C724" w:rsidR="00AA213E" w:rsidRPr="000E72B7" w:rsidRDefault="00F70D8D" w:rsidP="00AA21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7E113C78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649D488" w14:textId="6F5B8904" w:rsidR="00AA213E" w:rsidRPr="000E72B7" w:rsidRDefault="00F70D8D" w:rsidP="00AA21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A213E" w:rsidRPr="000E72B7" w14:paraId="26DE0F9A" w14:textId="77777777" w:rsidTr="008B3704">
        <w:tc>
          <w:tcPr>
            <w:tcW w:w="2070" w:type="dxa"/>
          </w:tcPr>
          <w:p w14:paraId="763D3967" w14:textId="77777777" w:rsidR="00AA213E" w:rsidRPr="000E72B7" w:rsidRDefault="00AA213E" w:rsidP="00AA213E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7" w:type="dxa"/>
          </w:tcPr>
          <w:p w14:paraId="25D00ED1" w14:textId="77777777" w:rsidR="00AA213E" w:rsidRPr="000E72B7" w:rsidRDefault="00AA213E" w:rsidP="00AA213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39D53F11" w14:textId="77777777" w:rsidR="00AA213E" w:rsidRPr="000E72B7" w:rsidRDefault="00AA213E" w:rsidP="00AA213E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ประกอบกิจการ</w:t>
            </w:r>
            <w:r w:rsidRPr="000E72B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ผลิต</w:t>
            </w:r>
            <w:r w:rsidRPr="000E72B7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br/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ไฟฟ้าจากพลังงานลม 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9" w:type="dxa"/>
          </w:tcPr>
          <w:p w14:paraId="44E15288" w14:textId="77777777" w:rsidR="00AA213E" w:rsidRPr="000E72B7" w:rsidRDefault="00AA213E" w:rsidP="00AA213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1327FFB4" w14:textId="70308287" w:rsidR="00AA213E" w:rsidRPr="000E72B7" w:rsidRDefault="001E050E" w:rsidP="00AA21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4372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00895D22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0C6926E" w14:textId="2322393B" w:rsidR="00AA213E" w:rsidRPr="000E72B7" w:rsidRDefault="001E050E" w:rsidP="00AA21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AA213E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81" w:type="dxa"/>
            <w:shd w:val="clear" w:color="auto" w:fill="auto"/>
          </w:tcPr>
          <w:p w14:paraId="4CEC5ED4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22FEBA54" w14:textId="622E7601" w:rsidR="00AA213E" w:rsidRPr="000E72B7" w:rsidRDefault="001E050E" w:rsidP="00AA213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372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213EF971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7F41E20" w14:textId="4A425437" w:rsidR="00AA213E" w:rsidRPr="000E72B7" w:rsidRDefault="001E050E" w:rsidP="00AA213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A213E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3B345C56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2C7173F" w14:textId="07C47D08" w:rsidR="00AA213E" w:rsidRPr="000E72B7" w:rsidRDefault="001E050E" w:rsidP="00AA213E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372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0AD3BB15" w14:textId="77777777" w:rsidR="00AA213E" w:rsidRPr="000E72B7" w:rsidRDefault="00AA213E" w:rsidP="00AA213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7BCDD62" w14:textId="6AA4C23D" w:rsidR="00AA213E" w:rsidRPr="000E72B7" w:rsidRDefault="001E050E" w:rsidP="00AA213E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A213E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2385E0C1" w14:textId="77777777" w:rsidR="00AA213E" w:rsidRPr="000E72B7" w:rsidRDefault="00AA213E" w:rsidP="00AA213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0C122B" w14:textId="6A2E680C" w:rsidR="00AA213E" w:rsidRPr="000E72B7" w:rsidRDefault="004372AF" w:rsidP="00AA213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421F575" w14:textId="77777777" w:rsidR="00AA213E" w:rsidRPr="000E72B7" w:rsidRDefault="00AA213E" w:rsidP="00AA213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25D24A52" w14:textId="77777777" w:rsidR="00AA213E" w:rsidRPr="000E72B7" w:rsidRDefault="00AA213E" w:rsidP="00AA213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0F79E3D7" w14:textId="77777777" w:rsidR="00AA213E" w:rsidRPr="000E72B7" w:rsidRDefault="00AA213E" w:rsidP="00AA213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2265D7C" w14:textId="55B8829D" w:rsidR="00AA213E" w:rsidRPr="000E72B7" w:rsidRDefault="001E050E" w:rsidP="00AA213E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372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53" w:type="dxa"/>
            <w:shd w:val="clear" w:color="auto" w:fill="auto"/>
          </w:tcPr>
          <w:p w14:paraId="24DD4899" w14:textId="77777777" w:rsidR="00AA213E" w:rsidRPr="000E72B7" w:rsidRDefault="00AA213E" w:rsidP="00AA213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836D44C" w14:textId="64A230D5" w:rsidR="00AA213E" w:rsidRPr="000E72B7" w:rsidRDefault="001E050E" w:rsidP="00AA213E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A213E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53" w:type="dxa"/>
            <w:shd w:val="clear" w:color="auto" w:fill="auto"/>
          </w:tcPr>
          <w:p w14:paraId="4A7B42B9" w14:textId="77777777" w:rsidR="00AA213E" w:rsidRPr="000E72B7" w:rsidRDefault="00AA213E" w:rsidP="00AA213E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75BB883F" w14:textId="0D6E3F90" w:rsidR="00AA213E" w:rsidRPr="000E72B7" w:rsidRDefault="004372AF" w:rsidP="00AA21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666DF4F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391AE72" w14:textId="59892637" w:rsidR="00AA213E" w:rsidRPr="000E72B7" w:rsidRDefault="004372AF" w:rsidP="00AA21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A213E" w:rsidRPr="000E72B7" w14:paraId="6AEE107F" w14:textId="77777777" w:rsidTr="000D7750">
        <w:tc>
          <w:tcPr>
            <w:tcW w:w="2070" w:type="dxa"/>
          </w:tcPr>
          <w:p w14:paraId="300945A9" w14:textId="77777777" w:rsidR="00AA213E" w:rsidRPr="000E72B7" w:rsidRDefault="00AA213E" w:rsidP="00AA213E">
            <w:pPr>
              <w:spacing w:line="32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" w:type="dxa"/>
          </w:tcPr>
          <w:p w14:paraId="6EC23F81" w14:textId="77777777" w:rsidR="00AA213E" w:rsidRPr="000E72B7" w:rsidRDefault="00AA213E" w:rsidP="00AA213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2D0B3346" w14:textId="77777777" w:rsidR="00AA213E" w:rsidRPr="000E72B7" w:rsidRDefault="00AA213E" w:rsidP="00AA213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21BABE34" w14:textId="77777777" w:rsidR="00AA213E" w:rsidRPr="000E72B7" w:rsidRDefault="00AA213E" w:rsidP="00AA213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141F8618" w14:textId="77777777" w:rsidR="00AA213E" w:rsidRPr="000E72B7" w:rsidRDefault="00AA213E" w:rsidP="00AA213E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67F8D9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7C26429" w14:textId="77777777" w:rsidR="00AA213E" w:rsidRPr="000E72B7" w:rsidRDefault="00AA213E" w:rsidP="00AA213E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789761A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5F848AED" w14:textId="77777777" w:rsidR="00AA213E" w:rsidRPr="000E72B7" w:rsidRDefault="00AA213E" w:rsidP="00AA213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AD28ADF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7A2698F9" w14:textId="77777777" w:rsidR="00AA213E" w:rsidRPr="000E72B7" w:rsidRDefault="00AA213E" w:rsidP="00AA213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5C79459" w14:textId="77777777" w:rsidR="00AA213E" w:rsidRPr="000E72B7" w:rsidRDefault="00AA213E" w:rsidP="00AA213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2F8F7" w14:textId="25BD79B6" w:rsidR="00AA213E" w:rsidRPr="000E72B7" w:rsidRDefault="001E050E" w:rsidP="00AA213E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328</w:t>
            </w:r>
            <w:r w:rsidR="004372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403</w:t>
            </w:r>
          </w:p>
        </w:tc>
        <w:tc>
          <w:tcPr>
            <w:tcW w:w="126" w:type="dxa"/>
            <w:shd w:val="clear" w:color="auto" w:fill="auto"/>
          </w:tcPr>
          <w:p w14:paraId="55660561" w14:textId="77777777" w:rsidR="00AA213E" w:rsidRPr="000E72B7" w:rsidRDefault="00AA213E" w:rsidP="00AA213E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9386C" w14:textId="664996DE" w:rsidR="00AA213E" w:rsidRPr="000E72B7" w:rsidRDefault="001E050E" w:rsidP="00AA213E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325</w:t>
            </w:r>
            <w:r w:rsidR="00AA213E" w:rsidRPr="000E72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444</w:t>
            </w:r>
          </w:p>
        </w:tc>
        <w:tc>
          <w:tcPr>
            <w:tcW w:w="126" w:type="dxa"/>
            <w:shd w:val="clear" w:color="auto" w:fill="auto"/>
          </w:tcPr>
          <w:p w14:paraId="1F266D70" w14:textId="77777777" w:rsidR="00AA213E" w:rsidRPr="000E72B7" w:rsidRDefault="00AA213E" w:rsidP="00AA213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1323D" w14:textId="0821332B" w:rsidR="00AA213E" w:rsidRPr="000E72B7" w:rsidRDefault="004372AF" w:rsidP="00AA213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0310BC1" w14:textId="77777777" w:rsidR="00AA213E" w:rsidRPr="000E72B7" w:rsidRDefault="00AA213E" w:rsidP="00AA213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CAA6D" w14:textId="77777777" w:rsidR="00AA213E" w:rsidRPr="000E72B7" w:rsidRDefault="00AA213E" w:rsidP="00AA213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39430419" w14:textId="77777777" w:rsidR="00AA213E" w:rsidRPr="000E72B7" w:rsidRDefault="00AA213E" w:rsidP="00AA213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0F58B" w14:textId="3597EDC9" w:rsidR="00AA213E" w:rsidRPr="000E72B7" w:rsidRDefault="001E050E" w:rsidP="00AA213E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328</w:t>
            </w:r>
            <w:r w:rsidR="004372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403</w:t>
            </w:r>
          </w:p>
        </w:tc>
        <w:tc>
          <w:tcPr>
            <w:tcW w:w="153" w:type="dxa"/>
            <w:shd w:val="clear" w:color="auto" w:fill="auto"/>
          </w:tcPr>
          <w:p w14:paraId="4ED8B3C1" w14:textId="77777777" w:rsidR="00AA213E" w:rsidRPr="000E72B7" w:rsidRDefault="00AA213E" w:rsidP="00AA213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4E048" w14:textId="64E9CA44" w:rsidR="00AA213E" w:rsidRPr="000E72B7" w:rsidRDefault="001E050E" w:rsidP="00AA213E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325</w:t>
            </w:r>
            <w:r w:rsidR="00AA213E" w:rsidRPr="000E72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444</w:t>
            </w:r>
          </w:p>
        </w:tc>
        <w:tc>
          <w:tcPr>
            <w:tcW w:w="153" w:type="dxa"/>
            <w:shd w:val="clear" w:color="auto" w:fill="auto"/>
          </w:tcPr>
          <w:p w14:paraId="20CD1CF3" w14:textId="77777777" w:rsidR="00AA213E" w:rsidRPr="000E72B7" w:rsidRDefault="00AA213E" w:rsidP="00AA213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C543D" w14:textId="069B30CE" w:rsidR="00AA213E" w:rsidRPr="000E72B7" w:rsidRDefault="004372AF" w:rsidP="00AA213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5A98B0AE" w14:textId="77777777" w:rsidR="00AA213E" w:rsidRPr="000E72B7" w:rsidRDefault="00AA213E" w:rsidP="00AA213E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2EBEDB41" w14:textId="0AABF2E1" w:rsidR="00AA213E" w:rsidRPr="000E72B7" w:rsidRDefault="004372AF" w:rsidP="00AA213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14:paraId="181E413F" w14:textId="77777777" w:rsidR="004C2472" w:rsidRPr="006A064B" w:rsidRDefault="004C2472" w:rsidP="004C2472">
      <w:pPr>
        <w:spacing w:before="100"/>
        <w:rPr>
          <w:rFonts w:asciiTheme="majorBidi" w:hAnsiTheme="majorBidi" w:cstheme="majorBidi"/>
          <w:sz w:val="32"/>
          <w:szCs w:val="32"/>
          <w:lang w:val="en-US"/>
        </w:rPr>
      </w:pPr>
    </w:p>
    <w:p w14:paraId="5B293010" w14:textId="1A7EE322" w:rsidR="00C07D6D" w:rsidRPr="000E72B7" w:rsidRDefault="00C07D6D" w:rsidP="004C2472">
      <w:pPr>
        <w:spacing w:before="80" w:line="260" w:lineRule="exact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4C2472">
        <w:rPr>
          <w:rFonts w:asciiTheme="majorBidi" w:hAnsiTheme="majorBidi" w:cstheme="majorBidi" w:hint="cs"/>
          <w:sz w:val="30"/>
          <w:szCs w:val="30"/>
          <w:cs/>
        </w:rPr>
        <w:t>ทั้งห</w:t>
      </w:r>
      <w:r w:rsidRPr="000E72B7">
        <w:rPr>
          <w:rFonts w:asciiTheme="majorBidi" w:hAnsiTheme="majorBidi" w:cstheme="majorBidi"/>
          <w:sz w:val="30"/>
          <w:szCs w:val="30"/>
          <w:cs/>
        </w:rPr>
        <w:t>มดดำเนินธุรกิจในประเทศไทยยกเว้น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E72B7">
        <w:rPr>
          <w:rFonts w:asciiTheme="majorBidi" w:hAnsiTheme="majorBidi" w:cstheme="majorBidi"/>
          <w:sz w:val="30"/>
          <w:szCs w:val="30"/>
        </w:rPr>
        <w:t xml:space="preserve"> TPI Polene Power Investment </w:t>
      </w:r>
      <w:r w:rsidR="00984BB3" w:rsidRPr="000E72B7">
        <w:rPr>
          <w:rFonts w:asciiTheme="majorBidi" w:hAnsiTheme="majorBidi" w:cstheme="majorBidi"/>
          <w:sz w:val="30"/>
          <w:szCs w:val="30"/>
        </w:rPr>
        <w:t>Co.,</w:t>
      </w:r>
      <w:r w:rsidR="0003189A"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="00984BB3" w:rsidRPr="000E72B7">
        <w:rPr>
          <w:rFonts w:asciiTheme="majorBidi" w:hAnsiTheme="majorBidi" w:cstheme="majorBidi"/>
          <w:sz w:val="30"/>
          <w:szCs w:val="30"/>
        </w:rPr>
        <w:t>Ltd.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 ซึ่งดำเนินธุรกิจในประเทศกัมพูชา</w:t>
      </w:r>
    </w:p>
    <w:p w14:paraId="3065F63A" w14:textId="747186AD" w:rsidR="00E51202" w:rsidRDefault="006773F7" w:rsidP="00E51202">
      <w:pPr>
        <w:tabs>
          <w:tab w:val="left" w:pos="9253"/>
        </w:tabs>
        <w:rPr>
          <w:rFonts w:asciiTheme="majorBidi" w:hAnsiTheme="majorBidi" w:cstheme="majorBidi"/>
          <w:sz w:val="14"/>
          <w:szCs w:val="14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7D2C7B02" w14:textId="34A13190" w:rsidR="004350F8" w:rsidRPr="00614556" w:rsidRDefault="004350F8" w:rsidP="006A064B">
      <w:pPr>
        <w:pStyle w:val="Caption"/>
        <w:framePr w:w="13707" w:wrap="auto" w:hAnchor="text"/>
        <w:numPr>
          <w:ilvl w:val="0"/>
          <w:numId w:val="0"/>
        </w:numPr>
        <w:rPr>
          <w:rFonts w:asciiTheme="majorBidi" w:hAnsiTheme="majorBidi" w:cstheme="majorBidi"/>
        </w:rPr>
        <w:sectPr w:rsidR="004350F8" w:rsidRPr="00614556" w:rsidSect="00D25C20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716AF9F1" w14:textId="7ED3EBF1" w:rsidR="00BB6F61" w:rsidRPr="00942850" w:rsidRDefault="00F356C1" w:rsidP="00942850">
      <w:pPr>
        <w:pStyle w:val="Caption"/>
        <w:ind w:left="567" w:hanging="567"/>
        <w:rPr>
          <w:rFonts w:asciiTheme="majorBidi" w:hAnsiTheme="majorBidi" w:cstheme="majorBidi"/>
        </w:rPr>
      </w:pPr>
      <w:r w:rsidRPr="00942850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  <w:r w:rsidR="00BD7F3C">
        <w:rPr>
          <w:rFonts w:asciiTheme="majorBidi" w:hAnsiTheme="majorBidi" w:cstheme="majorBidi" w:hint="cs"/>
          <w:cs/>
        </w:rPr>
        <w:t xml:space="preserve"> และสินทรัพย์สิทธิการใช้</w:t>
      </w:r>
    </w:p>
    <w:p w14:paraId="7DE8446B" w14:textId="77777777" w:rsidR="00EB712A" w:rsidRPr="00942850" w:rsidRDefault="00EB712A" w:rsidP="00942850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295AB3D" w14:textId="70D167CF" w:rsidR="00337CA2" w:rsidRPr="0003485F" w:rsidRDefault="00A53FF2" w:rsidP="003044EA">
      <w:pPr>
        <w:pStyle w:val="ListParagraph"/>
        <w:tabs>
          <w:tab w:val="clear" w:pos="454"/>
          <w:tab w:val="clear" w:pos="68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3485F">
        <w:rPr>
          <w:rFonts w:asciiTheme="majorBidi" w:hAnsiTheme="majorBidi" w:cstheme="majorBidi"/>
          <w:spacing w:val="4"/>
          <w:sz w:val="30"/>
          <w:szCs w:val="30"/>
          <w:cs/>
        </w:rPr>
        <w:t>การซื้อ จำหน่าย และโอนที่ดิน อาคารและอุปกรณ์ไม่รวมสินทรัพย์สิทธิการใช้ระหว่างงวด</w:t>
      </w:r>
      <w:r w:rsidR="00885F89" w:rsidRPr="0003485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หก</w:t>
      </w:r>
      <w:r w:rsidR="00337CA2" w:rsidRPr="0003485F">
        <w:rPr>
          <w:rFonts w:asciiTheme="majorBidi" w:hAnsiTheme="majorBidi" w:cstheme="majorBidi"/>
          <w:spacing w:val="4"/>
          <w:sz w:val="30"/>
          <w:szCs w:val="30"/>
          <w:cs/>
        </w:rPr>
        <w:t>เดือนสิ้นสุดวันที่</w:t>
      </w:r>
      <w:r w:rsidR="0003485F" w:rsidRPr="0003485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1E050E" w:rsidRPr="001E050E">
        <w:rPr>
          <w:rFonts w:asciiTheme="majorBidi" w:hAnsiTheme="majorBidi" w:cstheme="majorBidi"/>
          <w:spacing w:val="4"/>
          <w:sz w:val="30"/>
          <w:szCs w:val="30"/>
          <w:lang w:val="en-GB"/>
        </w:rPr>
        <w:t>30</w:t>
      </w:r>
      <w:r w:rsidR="009D0A3B" w:rsidRPr="0003485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885F89" w:rsidRPr="0003485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มิถุนายน </w:t>
      </w:r>
      <w:r w:rsidR="001E050E" w:rsidRPr="001E050E">
        <w:rPr>
          <w:rFonts w:asciiTheme="majorBidi" w:hAnsiTheme="majorBidi" w:cstheme="majorBidi"/>
          <w:spacing w:val="4"/>
          <w:sz w:val="30"/>
          <w:szCs w:val="30"/>
          <w:lang w:val="en-GB"/>
        </w:rPr>
        <w:t>2563</w:t>
      </w:r>
      <w:r w:rsidR="00337CA2" w:rsidRPr="0003485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  <w:r w:rsidR="00337CA2" w:rsidRPr="0003485F">
        <w:rPr>
          <w:rFonts w:asciiTheme="majorBidi" w:hAnsiTheme="majorBidi" w:cstheme="majorBidi"/>
          <w:spacing w:val="4"/>
          <w:sz w:val="30"/>
          <w:szCs w:val="30"/>
          <w:cs/>
        </w:rPr>
        <w:t>มีดังนี้</w:t>
      </w:r>
    </w:p>
    <w:p w14:paraId="52D7326E" w14:textId="613CDE43" w:rsidR="00337CA2" w:rsidRPr="00942850" w:rsidRDefault="00337CA2" w:rsidP="00942850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885F89" w:rsidRPr="00942850" w14:paraId="2CC67153" w14:textId="77777777" w:rsidTr="0027504C">
        <w:tc>
          <w:tcPr>
            <w:tcW w:w="4140" w:type="dxa"/>
            <w:vAlign w:val="bottom"/>
          </w:tcPr>
          <w:p w14:paraId="3DEFF7F0" w14:textId="77777777" w:rsidR="00885F89" w:rsidRPr="00942850" w:rsidRDefault="00885F89" w:rsidP="0094285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A0780CA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E48D9D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7199DC4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F89" w:rsidRPr="00942850" w14:paraId="72AA118C" w14:textId="77777777" w:rsidTr="0027504C">
        <w:tc>
          <w:tcPr>
            <w:tcW w:w="4140" w:type="dxa"/>
          </w:tcPr>
          <w:p w14:paraId="53F64036" w14:textId="77777777" w:rsidR="00885F89" w:rsidRPr="00942850" w:rsidRDefault="00885F89" w:rsidP="0094285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A4743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5CA18C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1EAE20EC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931C5E5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19299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6E1B818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70" w:type="dxa"/>
          </w:tcPr>
          <w:p w14:paraId="4C60599E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5AE7A1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74CE2C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4D166126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70" w:type="dxa"/>
          </w:tcPr>
          <w:p w14:paraId="6E99CF9C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E8797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1645F55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</w:tr>
      <w:tr w:rsidR="00885F89" w:rsidRPr="00942850" w14:paraId="62C435F6" w14:textId="77777777" w:rsidTr="0027504C">
        <w:trPr>
          <w:trHeight w:val="75"/>
        </w:trPr>
        <w:tc>
          <w:tcPr>
            <w:tcW w:w="4140" w:type="dxa"/>
          </w:tcPr>
          <w:p w14:paraId="0170279E" w14:textId="77777777" w:rsidR="00885F89" w:rsidRPr="00942850" w:rsidRDefault="00885F89" w:rsidP="0094285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6AC8056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8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428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428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85F89" w:rsidRPr="00942850" w14:paraId="49D015D5" w14:textId="77777777" w:rsidTr="0027504C">
        <w:trPr>
          <w:trHeight w:hRule="exact" w:val="420"/>
        </w:trPr>
        <w:tc>
          <w:tcPr>
            <w:tcW w:w="4140" w:type="dxa"/>
          </w:tcPr>
          <w:p w14:paraId="1C57180E" w14:textId="77777777" w:rsidR="00885F89" w:rsidRPr="00942850" w:rsidRDefault="00885F89" w:rsidP="00942850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ที่ดินและส่วนปรับปรุงอาคาร</w:t>
            </w:r>
          </w:p>
        </w:tc>
        <w:tc>
          <w:tcPr>
            <w:tcW w:w="1080" w:type="dxa"/>
          </w:tcPr>
          <w:p w14:paraId="544283F6" w14:textId="0279AD86" w:rsidR="00885F89" w:rsidRPr="00942850" w:rsidRDefault="001E050E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F46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727</w:t>
            </w:r>
            <w:r w:rsidR="00F46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16CD5B06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29A2CF" w14:textId="146EB4D8" w:rsidR="00885F89" w:rsidRPr="00942850" w:rsidRDefault="00F4687C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7D0CA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1BD4F" w14:textId="4D851743" w:rsidR="00885F89" w:rsidRPr="00942850" w:rsidRDefault="001E050E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F46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727</w:t>
            </w:r>
            <w:r w:rsidR="00F46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1EF85711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0F913" w14:textId="73CB8AEA" w:rsidR="00885F89" w:rsidRPr="00942850" w:rsidRDefault="00F4687C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85F89" w:rsidRPr="00942850" w14:paraId="27D0A6D4" w14:textId="77777777" w:rsidTr="0027504C">
        <w:trPr>
          <w:trHeight w:hRule="exact" w:val="420"/>
        </w:trPr>
        <w:tc>
          <w:tcPr>
            <w:tcW w:w="4140" w:type="dxa"/>
          </w:tcPr>
          <w:p w14:paraId="4EE2749B" w14:textId="77777777" w:rsidR="00885F89" w:rsidRPr="00942850" w:rsidRDefault="00885F89" w:rsidP="00942850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080" w:type="dxa"/>
          </w:tcPr>
          <w:p w14:paraId="60A02B2F" w14:textId="05A6002E" w:rsidR="00885F89" w:rsidRPr="00942850" w:rsidRDefault="001E050E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</w:t>
            </w:r>
            <w:r w:rsidR="00F46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688</w:t>
            </w:r>
          </w:p>
        </w:tc>
        <w:tc>
          <w:tcPr>
            <w:tcW w:w="270" w:type="dxa"/>
          </w:tcPr>
          <w:p w14:paraId="7BA591D9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D921A1" w14:textId="06B50136" w:rsidR="00885F89" w:rsidRPr="00942850" w:rsidRDefault="00F4687C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EBD144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C7E4E3" w14:textId="0EDAE873" w:rsidR="00885F89" w:rsidRPr="00942850" w:rsidRDefault="001E050E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</w:t>
            </w:r>
            <w:r w:rsidR="00F46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688</w:t>
            </w:r>
          </w:p>
        </w:tc>
        <w:tc>
          <w:tcPr>
            <w:tcW w:w="270" w:type="dxa"/>
          </w:tcPr>
          <w:p w14:paraId="5DA4A15E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F893D" w14:textId="1155DB9D" w:rsidR="00885F89" w:rsidRPr="00942850" w:rsidRDefault="00F4687C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85F89" w:rsidRPr="00942850" w14:paraId="090138ED" w14:textId="77777777" w:rsidTr="0027504C">
        <w:trPr>
          <w:trHeight w:hRule="exact" w:val="420"/>
        </w:trPr>
        <w:tc>
          <w:tcPr>
            <w:tcW w:w="4140" w:type="dxa"/>
          </w:tcPr>
          <w:p w14:paraId="0A9CD94D" w14:textId="77777777" w:rsidR="00885F89" w:rsidRPr="00942850" w:rsidRDefault="00885F89" w:rsidP="00942850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080" w:type="dxa"/>
          </w:tcPr>
          <w:p w14:paraId="3E4920FC" w14:textId="088EDB7F" w:rsidR="00885F89" w:rsidRPr="00942850" w:rsidRDefault="001E050E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F46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14:paraId="16833E5D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FC2EF5" w14:textId="1C81001B" w:rsidR="00885F89" w:rsidRPr="00942850" w:rsidRDefault="00F4687C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A2372F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2BD92C" w14:textId="419F2B30" w:rsidR="00885F89" w:rsidRPr="00942850" w:rsidRDefault="001E050E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F46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14:paraId="4B373152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6BE371" w14:textId="67C75ACA" w:rsidR="00885F89" w:rsidRPr="00942850" w:rsidRDefault="00F4687C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85F89" w:rsidRPr="00942850" w14:paraId="389C9ECB" w14:textId="77777777" w:rsidTr="0027504C">
        <w:trPr>
          <w:trHeight w:hRule="exact" w:val="420"/>
        </w:trPr>
        <w:tc>
          <w:tcPr>
            <w:tcW w:w="4140" w:type="dxa"/>
          </w:tcPr>
          <w:p w14:paraId="0EF18B88" w14:textId="77777777" w:rsidR="00885F89" w:rsidRPr="00942850" w:rsidRDefault="00885F89" w:rsidP="00942850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80" w:type="dxa"/>
          </w:tcPr>
          <w:p w14:paraId="6382930E" w14:textId="694F0983" w:rsidR="00885F89" w:rsidRPr="00942850" w:rsidRDefault="001E050E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F46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23507833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FF685" w14:textId="4B1C0186" w:rsidR="00885F89" w:rsidRPr="00942850" w:rsidRDefault="00F4687C" w:rsidP="00F468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413CC9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5B726" w14:textId="09E1967D" w:rsidR="00885F89" w:rsidRPr="00942850" w:rsidRDefault="001E050E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F46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2B0FF543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40D79F" w14:textId="1F8BBD92" w:rsidR="00885F89" w:rsidRPr="00942850" w:rsidRDefault="00F4687C" w:rsidP="00F468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4687C" w:rsidRPr="00942850" w14:paraId="65A18A88" w14:textId="77777777" w:rsidTr="0027504C">
        <w:trPr>
          <w:trHeight w:hRule="exact" w:val="420"/>
        </w:trPr>
        <w:tc>
          <w:tcPr>
            <w:tcW w:w="4140" w:type="dxa"/>
          </w:tcPr>
          <w:p w14:paraId="71EF6B7E" w14:textId="77777777" w:rsidR="00F4687C" w:rsidRPr="00942850" w:rsidRDefault="00F4687C" w:rsidP="00F4687C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</w:tcPr>
          <w:p w14:paraId="08FBC660" w14:textId="094EB0BE" w:rsidR="00F4687C" w:rsidRPr="00942850" w:rsidRDefault="001E050E" w:rsidP="00F4687C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763</w:t>
            </w:r>
            <w:r w:rsidR="00F468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3DF5FF42" w14:textId="77777777" w:rsidR="00F4687C" w:rsidRPr="00942850" w:rsidRDefault="00F4687C" w:rsidP="00F468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4E4B2A" w14:textId="0EF792B9" w:rsidR="00F4687C" w:rsidRPr="00942850" w:rsidRDefault="00F4687C" w:rsidP="00F468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A648F9" w14:textId="77777777" w:rsidR="00F4687C" w:rsidRPr="00942850" w:rsidRDefault="00F4687C" w:rsidP="00F468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A5392" w14:textId="4EA55188" w:rsidR="00F4687C" w:rsidRPr="00942850" w:rsidRDefault="001E050E" w:rsidP="00F4687C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763</w:t>
            </w:r>
            <w:r w:rsidR="00F468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1774DD16" w14:textId="77777777" w:rsidR="00F4687C" w:rsidRPr="00942850" w:rsidRDefault="00F4687C" w:rsidP="00F468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524EAF" w14:textId="47705C1E" w:rsidR="00F4687C" w:rsidRPr="00942850" w:rsidRDefault="00F4687C" w:rsidP="00F468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4687C" w:rsidRPr="00942850" w14:paraId="2574872D" w14:textId="77777777" w:rsidTr="0027504C">
        <w:trPr>
          <w:trHeight w:hRule="exact" w:val="420"/>
        </w:trPr>
        <w:tc>
          <w:tcPr>
            <w:tcW w:w="4140" w:type="dxa"/>
          </w:tcPr>
          <w:p w14:paraId="01C17624" w14:textId="77777777" w:rsidR="00F4687C" w:rsidRPr="00942850" w:rsidRDefault="00F4687C" w:rsidP="00F4687C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DDE624" w14:textId="1FB553DF" w:rsidR="00F4687C" w:rsidRPr="00942850" w:rsidRDefault="001E050E" w:rsidP="00F4687C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4D622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537</w:t>
            </w:r>
            <w:r w:rsidR="004D622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5CD2F395" w14:textId="77777777" w:rsidR="00F4687C" w:rsidRPr="00942850" w:rsidRDefault="00F4687C" w:rsidP="00F468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D77951" w14:textId="15A5E3AA" w:rsidR="00F4687C" w:rsidRPr="00942850" w:rsidRDefault="004D6225" w:rsidP="004D622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55D844" w14:textId="77777777" w:rsidR="00F4687C" w:rsidRPr="00942850" w:rsidRDefault="00F4687C" w:rsidP="00F468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567941" w14:textId="08212E3C" w:rsidR="00F4687C" w:rsidRPr="00942850" w:rsidRDefault="001E050E" w:rsidP="00F4687C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4D622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537</w:t>
            </w:r>
            <w:r w:rsidR="004D622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24767035" w14:textId="77777777" w:rsidR="00F4687C" w:rsidRPr="00942850" w:rsidRDefault="00F4687C" w:rsidP="00F468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BB6091" w14:textId="45CCCB0A" w:rsidR="00F4687C" w:rsidRPr="00942850" w:rsidRDefault="004D6225" w:rsidP="004D622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77279989" w14:textId="0C189929" w:rsidR="00885F89" w:rsidRDefault="00885F89" w:rsidP="0094285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13061BB" w14:textId="4F5D2A19" w:rsidR="002B5C0B" w:rsidRPr="0081584D" w:rsidRDefault="002B5C0B" w:rsidP="002B5C0B">
      <w:pPr>
        <w:pStyle w:val="Bo-Blankline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81584D">
        <w:rPr>
          <w:rFonts w:asciiTheme="majorBidi" w:hAnsiTheme="majorBidi"/>
          <w:spacing w:val="2"/>
          <w:sz w:val="30"/>
          <w:szCs w:val="30"/>
          <w:cs/>
        </w:rPr>
        <w:t>บริษัทได้ซื้อที่ดิน ณ อำเภอจะนะ จังหวัดสงขลา</w:t>
      </w:r>
      <w:r w:rsidRPr="0081584D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81584D">
        <w:rPr>
          <w:rFonts w:asciiTheme="majorBidi" w:hAnsiTheme="majorBidi"/>
          <w:spacing w:val="2"/>
          <w:sz w:val="30"/>
          <w:szCs w:val="30"/>
          <w:cs/>
        </w:rPr>
        <w:t xml:space="preserve">เพื่อพัฒนาโครงการเมืองต้นแบบ “สามเหลี่ยมมั่นคง มั่งคั่ง ยั่งยืน”ไปสู่เมืองต้นแบบที่ </w:t>
      </w:r>
      <w:r w:rsidRPr="0081584D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81584D">
        <w:rPr>
          <w:rFonts w:asciiTheme="majorBidi" w:hAnsiTheme="majorBidi"/>
          <w:spacing w:val="2"/>
          <w:sz w:val="30"/>
          <w:szCs w:val="30"/>
          <w:cs/>
        </w:rPr>
        <w:t xml:space="preserve"> อำเภอจะนะ จังหวัดสงขลา ในฐานะเมืองอุตสาหกรรมแห่งอนาคตตามนโยบายของรัฐบาลที่จะพัฒนาและบริหารพื้นที่ชายแดนภาคใต้เพื่อความสงบและมั่นคงของประเทศ โดยคณะรัฐมนตรีเห็นชอบตามที่ศูนย์อำนวยการบริหารจังหวัดชายแดนภายใต้ (ศอ.บต) เสนอกำหนดให้พื้นที่อำเภอจะนะ จังหวัดสงขลา เป็นเขตเศรษฐกิจพิเศษภาคใต้เป็นการเฉพาะกิจตามพระราชบัญญัติการบริหารราชการ จัดการชายแดนภาคใต้ พ.ศ.</w:t>
      </w:r>
      <w:r w:rsidR="0076197F" w:rsidRPr="0081584D">
        <w:rPr>
          <w:rFonts w:asciiTheme="majorBidi" w:hAnsiTheme="majorBidi"/>
          <w:spacing w:val="2"/>
          <w:sz w:val="30"/>
          <w:szCs w:val="30"/>
          <w:lang w:val="en-US"/>
        </w:rPr>
        <w:t xml:space="preserve"> </w:t>
      </w:r>
      <w:r w:rsidRPr="0081584D">
        <w:rPr>
          <w:rFonts w:asciiTheme="majorBidi" w:hAnsiTheme="majorBidi" w:cstheme="majorBidi"/>
          <w:spacing w:val="2"/>
          <w:sz w:val="30"/>
          <w:szCs w:val="30"/>
        </w:rPr>
        <w:t>2553</w:t>
      </w:r>
      <w:r w:rsidRPr="0081584D">
        <w:rPr>
          <w:rFonts w:asciiTheme="majorBidi" w:hAnsiTheme="majorBidi"/>
          <w:spacing w:val="2"/>
          <w:sz w:val="30"/>
          <w:szCs w:val="30"/>
          <w:cs/>
        </w:rPr>
        <w:t xml:space="preserve"> และให้บริษัทเสนอแผนดำเนินการโครงการมูลค่าการลงทุน </w:t>
      </w:r>
      <w:r w:rsidRPr="0081584D">
        <w:rPr>
          <w:rFonts w:asciiTheme="majorBidi" w:hAnsiTheme="majorBidi" w:cstheme="majorBidi"/>
          <w:spacing w:val="2"/>
          <w:sz w:val="30"/>
          <w:szCs w:val="30"/>
        </w:rPr>
        <w:t>396,000</w:t>
      </w:r>
      <w:r w:rsidRPr="0081584D">
        <w:rPr>
          <w:rFonts w:asciiTheme="majorBidi" w:hAnsiTheme="majorBidi"/>
          <w:spacing w:val="2"/>
          <w:sz w:val="30"/>
          <w:szCs w:val="30"/>
          <w:cs/>
        </w:rPr>
        <w:t xml:space="preserve"> ล้านบาท เพื่อให้มีการกระจายความเจริญไปสู่ภูมิภาค สร้างอาชีพแก่ประชาชนในพื้นที่ และเพื่อก่อให้เกิดประโยชน์ทางเศรษฐกิจ ต่อมาเมื่อวันที่ </w:t>
      </w:r>
      <w:r w:rsidRPr="0081584D">
        <w:rPr>
          <w:rFonts w:asciiTheme="majorBidi" w:hAnsiTheme="majorBidi" w:cstheme="majorBidi"/>
          <w:spacing w:val="2"/>
          <w:sz w:val="30"/>
          <w:szCs w:val="30"/>
        </w:rPr>
        <w:t>7</w:t>
      </w:r>
      <w:r w:rsidRPr="0081584D">
        <w:rPr>
          <w:rFonts w:asciiTheme="majorBidi" w:hAnsiTheme="majorBidi"/>
          <w:spacing w:val="2"/>
          <w:sz w:val="30"/>
          <w:szCs w:val="30"/>
          <w:cs/>
        </w:rPr>
        <w:t xml:space="preserve"> พฤษภาคม </w:t>
      </w:r>
      <w:r w:rsidRPr="0081584D">
        <w:rPr>
          <w:rFonts w:asciiTheme="majorBidi" w:hAnsiTheme="majorBidi" w:cstheme="majorBidi"/>
          <w:spacing w:val="2"/>
          <w:sz w:val="30"/>
          <w:szCs w:val="30"/>
        </w:rPr>
        <w:t>2562</w:t>
      </w:r>
      <w:r w:rsidRPr="0081584D">
        <w:rPr>
          <w:rFonts w:asciiTheme="majorBidi" w:hAnsiTheme="majorBidi"/>
          <w:spacing w:val="2"/>
          <w:sz w:val="30"/>
          <w:szCs w:val="30"/>
          <w:cs/>
        </w:rPr>
        <w:t xml:space="preserve"> คณะรัฐมนตรีได้มีมติเห็นชอบในการพัฒนาโครงการดังกล่าว และให้ ศอ.บต. และหน่วยงานที่เกี่ยวข้องดำเนินการ</w:t>
      </w:r>
    </w:p>
    <w:p w14:paraId="3D45F141" w14:textId="42BA2D08" w:rsidR="00ED1D13" w:rsidRDefault="00ED1D13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222AC8" w14:textId="0B1B6480" w:rsidR="002B5C0B" w:rsidRPr="00ED1D13" w:rsidRDefault="002B5C0B" w:rsidP="00ED1D13">
      <w:pPr>
        <w:pStyle w:val="Bo-Blankline"/>
        <w:jc w:val="thaiDistribute"/>
        <w:rPr>
          <w:rFonts w:asciiTheme="majorBidi" w:hAnsiTheme="majorBidi"/>
          <w:sz w:val="30"/>
          <w:szCs w:val="30"/>
        </w:rPr>
      </w:pPr>
      <w:r w:rsidRPr="002B5C0B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Pr="002B5C0B">
        <w:rPr>
          <w:rFonts w:asciiTheme="majorBidi" w:hAnsiTheme="majorBidi" w:cstheme="majorBidi"/>
          <w:sz w:val="30"/>
          <w:szCs w:val="30"/>
        </w:rPr>
        <w:t>6</w:t>
      </w:r>
      <w:r w:rsidRPr="002B5C0B">
        <w:rPr>
          <w:rFonts w:asciiTheme="majorBidi" w:hAnsiTheme="majorBidi"/>
          <w:sz w:val="30"/>
          <w:szCs w:val="30"/>
          <w:cs/>
        </w:rPr>
        <w:t xml:space="preserve"> มีนาคม </w:t>
      </w:r>
      <w:r w:rsidRPr="002B5C0B">
        <w:rPr>
          <w:rFonts w:asciiTheme="majorBidi" w:hAnsiTheme="majorBidi" w:cstheme="majorBidi"/>
          <w:sz w:val="30"/>
          <w:szCs w:val="30"/>
        </w:rPr>
        <w:t>2563</w:t>
      </w:r>
      <w:r w:rsidRPr="002B5C0B">
        <w:rPr>
          <w:rFonts w:asciiTheme="majorBidi" w:hAnsiTheme="majorBidi"/>
          <w:sz w:val="30"/>
          <w:szCs w:val="30"/>
          <w:cs/>
        </w:rPr>
        <w:t xml:space="preserve"> ศอ.บต</w:t>
      </w:r>
      <w:r w:rsidR="0081584D">
        <w:rPr>
          <w:rFonts w:asciiTheme="majorBidi" w:hAnsiTheme="majorBidi"/>
          <w:sz w:val="30"/>
          <w:szCs w:val="30"/>
        </w:rPr>
        <w:t xml:space="preserve">. </w:t>
      </w:r>
      <w:r w:rsidRPr="002B5C0B">
        <w:rPr>
          <w:rFonts w:asciiTheme="majorBidi" w:hAnsiTheme="majorBidi"/>
          <w:sz w:val="30"/>
          <w:szCs w:val="30"/>
          <w:cs/>
        </w:rPr>
        <w:t>ได้มีหนังสือถึงบริษัทแจ้งให้บริษัททราบว่า</w:t>
      </w:r>
      <w:r w:rsidR="0081584D">
        <w:rPr>
          <w:rFonts w:asciiTheme="majorBidi" w:hAnsiTheme="majorBidi"/>
          <w:sz w:val="30"/>
          <w:szCs w:val="30"/>
        </w:rPr>
        <w:t xml:space="preserve"> </w:t>
      </w:r>
      <w:r w:rsidRPr="002B5C0B">
        <w:rPr>
          <w:rFonts w:asciiTheme="majorBidi" w:hAnsiTheme="majorBidi"/>
          <w:sz w:val="30"/>
          <w:szCs w:val="30"/>
          <w:cs/>
        </w:rPr>
        <w:t>ศอ.บต.</w:t>
      </w:r>
      <w:r w:rsidR="0081584D">
        <w:rPr>
          <w:rFonts w:asciiTheme="majorBidi" w:hAnsiTheme="majorBidi"/>
          <w:sz w:val="30"/>
          <w:szCs w:val="30"/>
        </w:rPr>
        <w:t xml:space="preserve"> </w:t>
      </w:r>
      <w:r w:rsidRPr="002B5C0B">
        <w:rPr>
          <w:rFonts w:asciiTheme="majorBidi" w:hAnsiTheme="majorBidi"/>
          <w:sz w:val="30"/>
          <w:szCs w:val="30"/>
          <w:cs/>
        </w:rPr>
        <w:t>ได้เสนอให้คณะกรรมการยุทธศาสตร์ด้านการพัฒนาจังหวัดชายแดนภาคใต้ (“กพต.”) พิจารณาให้ความเห็นชอบด้วยแล้ว</w:t>
      </w:r>
      <w:r w:rsidR="0081584D">
        <w:rPr>
          <w:rFonts w:asciiTheme="majorBidi" w:hAnsiTheme="majorBidi"/>
          <w:sz w:val="30"/>
          <w:szCs w:val="30"/>
        </w:rPr>
        <w:t xml:space="preserve"> </w:t>
      </w:r>
      <w:r w:rsidRPr="002B5C0B">
        <w:rPr>
          <w:rFonts w:asciiTheme="majorBidi" w:hAnsiTheme="majorBidi"/>
          <w:sz w:val="30"/>
          <w:szCs w:val="30"/>
          <w:cs/>
        </w:rPr>
        <w:t xml:space="preserve">ตามการประชุมกพต. ครั้งที่ </w:t>
      </w:r>
      <w:r w:rsidRPr="002B5C0B">
        <w:rPr>
          <w:rFonts w:asciiTheme="majorBidi" w:hAnsiTheme="majorBidi" w:cstheme="majorBidi"/>
          <w:sz w:val="30"/>
          <w:szCs w:val="30"/>
        </w:rPr>
        <w:t>1/2562</w:t>
      </w:r>
      <w:r w:rsidRPr="002B5C0B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Pr="002B5C0B">
        <w:rPr>
          <w:rFonts w:asciiTheme="majorBidi" w:hAnsiTheme="majorBidi" w:cstheme="majorBidi"/>
          <w:sz w:val="30"/>
          <w:szCs w:val="30"/>
        </w:rPr>
        <w:t>31</w:t>
      </w:r>
      <w:r w:rsidRPr="002B5C0B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2B5C0B">
        <w:rPr>
          <w:rFonts w:asciiTheme="majorBidi" w:hAnsiTheme="majorBidi" w:cstheme="majorBidi"/>
          <w:sz w:val="30"/>
          <w:szCs w:val="30"/>
        </w:rPr>
        <w:t>2562</w:t>
      </w:r>
      <w:r w:rsidRPr="002B5C0B">
        <w:rPr>
          <w:rFonts w:asciiTheme="majorBidi" w:hAnsiTheme="majorBidi"/>
          <w:sz w:val="30"/>
          <w:szCs w:val="30"/>
          <w:cs/>
        </w:rPr>
        <w:t xml:space="preserve"> และเสนอคณะรัฐมนตรีรับทราบและเห็นชอบแล้ว</w:t>
      </w:r>
      <w:r w:rsidR="00ED1D13">
        <w:rPr>
          <w:rFonts w:asciiTheme="majorBidi" w:hAnsiTheme="majorBidi"/>
          <w:sz w:val="30"/>
          <w:szCs w:val="30"/>
        </w:rPr>
        <w:t xml:space="preserve"> </w:t>
      </w:r>
      <w:r w:rsidRPr="002B5C0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2B5C0B">
        <w:rPr>
          <w:rFonts w:asciiTheme="majorBidi" w:hAnsiTheme="majorBidi" w:cstheme="majorBidi"/>
          <w:sz w:val="30"/>
          <w:szCs w:val="30"/>
        </w:rPr>
        <w:t>21</w:t>
      </w:r>
      <w:r w:rsidR="00ED1D13">
        <w:rPr>
          <w:rFonts w:asciiTheme="majorBidi" w:hAnsiTheme="majorBidi" w:cstheme="majorBidi"/>
          <w:sz w:val="30"/>
          <w:szCs w:val="30"/>
        </w:rPr>
        <w:t xml:space="preserve"> </w:t>
      </w:r>
      <w:r w:rsidRPr="002B5C0B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2B5C0B">
        <w:rPr>
          <w:rFonts w:asciiTheme="majorBidi" w:hAnsiTheme="majorBidi" w:cstheme="majorBidi"/>
          <w:sz w:val="30"/>
          <w:szCs w:val="30"/>
        </w:rPr>
        <w:t>2563</w:t>
      </w:r>
      <w:r w:rsidRPr="002B5C0B">
        <w:rPr>
          <w:rFonts w:asciiTheme="majorBidi" w:hAnsiTheme="majorBidi"/>
          <w:sz w:val="30"/>
          <w:szCs w:val="30"/>
          <w:cs/>
        </w:rPr>
        <w:t xml:space="preserve"> ในขณะนี้ ศอ.บต. ได้ประสานให้หน่วยงานที่เกี่ยวข้องกับแผนการลงทุนภาคเอกชน ได้ไปดำเนินการต่อไป อาทิ กรมโยธาธิการและผังเมือง กระทรวงมหาดไทย และองค์การบริหารจังหวัดสงขลา</w:t>
      </w:r>
      <w:r w:rsidR="00ED1D13">
        <w:rPr>
          <w:rFonts w:asciiTheme="majorBidi" w:hAnsiTheme="majorBidi"/>
          <w:sz w:val="30"/>
          <w:szCs w:val="30"/>
        </w:rPr>
        <w:t xml:space="preserve"> </w:t>
      </w:r>
      <w:r w:rsidRPr="002B5C0B">
        <w:rPr>
          <w:rFonts w:asciiTheme="majorBidi" w:hAnsiTheme="majorBidi"/>
          <w:sz w:val="30"/>
          <w:szCs w:val="30"/>
          <w:cs/>
        </w:rPr>
        <w:t>พิจารณาดำเนินการปรับเปลี่ยนผังการใช้ประโยชน์ที่ดิน ให้สอดรับการลงทุนพัฒนาโครงการตามแผนลงทุนเร่งด่วนของเอกชน และกระทรวงพลังงาน พิจารณาสนับสนุนกำลังผลิตไฟฟ้าให้เพียงพอต่อการพัฒนาอุตสาหกรรมในแผนพัฒนากำลังผลิตไฟฟ้าของประเทศ (</w:t>
      </w:r>
      <w:r w:rsidRPr="002B5C0B">
        <w:rPr>
          <w:rFonts w:asciiTheme="majorBidi" w:hAnsiTheme="majorBidi" w:cstheme="majorBidi"/>
          <w:sz w:val="30"/>
          <w:szCs w:val="30"/>
        </w:rPr>
        <w:t xml:space="preserve">Power Development Plan) </w:t>
      </w:r>
      <w:r w:rsidRPr="002B5C0B">
        <w:rPr>
          <w:rFonts w:asciiTheme="majorBidi" w:hAnsiTheme="majorBidi"/>
          <w:sz w:val="30"/>
          <w:szCs w:val="30"/>
          <w:cs/>
        </w:rPr>
        <w:t>เป็นต้น รวมทั้งมีข้อเสนอให้ภาคเอกชนมีหน้าที่ต้องดำเนินการศึกษาผลกระทบสิ่งแวดล้อม (</w:t>
      </w:r>
      <w:r w:rsidRPr="002B5C0B">
        <w:rPr>
          <w:rFonts w:asciiTheme="majorBidi" w:hAnsiTheme="majorBidi" w:cstheme="majorBidi"/>
          <w:sz w:val="30"/>
          <w:szCs w:val="30"/>
        </w:rPr>
        <w:t xml:space="preserve">Environment Impact Assessment : EIA) </w:t>
      </w:r>
      <w:r w:rsidRPr="002B5C0B">
        <w:rPr>
          <w:rFonts w:asciiTheme="majorBidi" w:hAnsiTheme="majorBidi"/>
          <w:sz w:val="30"/>
          <w:szCs w:val="30"/>
          <w:cs/>
        </w:rPr>
        <w:t>และหรือ การศึกษาผลกระทบสิ่งแวดล้อมและสุขภาพ (</w:t>
      </w:r>
      <w:r w:rsidRPr="002B5C0B">
        <w:rPr>
          <w:rFonts w:asciiTheme="majorBidi" w:hAnsiTheme="majorBidi" w:cstheme="majorBidi"/>
          <w:sz w:val="30"/>
          <w:szCs w:val="30"/>
        </w:rPr>
        <w:t xml:space="preserve">Environment and Health Impact Assessment : EHIA) </w:t>
      </w:r>
      <w:r w:rsidRPr="002B5C0B">
        <w:rPr>
          <w:rFonts w:asciiTheme="majorBidi" w:hAnsiTheme="majorBidi"/>
          <w:sz w:val="30"/>
          <w:szCs w:val="30"/>
          <w:cs/>
        </w:rPr>
        <w:t xml:space="preserve">แล้วแต่กรณี เพื่อให้เกิดการพัฒนาไปพร้อมกันในปี พ.ศ. </w:t>
      </w:r>
      <w:r w:rsidRPr="002B5C0B">
        <w:rPr>
          <w:rFonts w:asciiTheme="majorBidi" w:hAnsiTheme="majorBidi" w:cstheme="majorBidi"/>
          <w:sz w:val="30"/>
          <w:szCs w:val="30"/>
        </w:rPr>
        <w:t>2564</w:t>
      </w:r>
      <w:r w:rsidRPr="002B5C0B">
        <w:rPr>
          <w:rFonts w:asciiTheme="majorBidi" w:hAnsiTheme="majorBidi"/>
          <w:sz w:val="30"/>
          <w:szCs w:val="30"/>
          <w:cs/>
        </w:rPr>
        <w:t xml:space="preserve"> เป็นต้นไป</w:t>
      </w:r>
    </w:p>
    <w:p w14:paraId="5B6FB35D" w14:textId="77777777" w:rsidR="0081584D" w:rsidRDefault="0081584D" w:rsidP="002B5C0B">
      <w:pPr>
        <w:pStyle w:val="Bo-Blankline"/>
        <w:rPr>
          <w:rFonts w:asciiTheme="majorBidi" w:hAnsiTheme="majorBidi"/>
          <w:sz w:val="30"/>
          <w:szCs w:val="30"/>
        </w:rPr>
      </w:pPr>
    </w:p>
    <w:p w14:paraId="720E2915" w14:textId="4A3C7EBD" w:rsidR="003850EC" w:rsidRDefault="002B5C0B" w:rsidP="0081584D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2B5C0B">
        <w:rPr>
          <w:rFonts w:asciiTheme="majorBidi" w:hAnsiTheme="majorBidi"/>
          <w:sz w:val="30"/>
          <w:szCs w:val="30"/>
          <w:cs/>
        </w:rPr>
        <w:t xml:space="preserve">ทั้งนี้ กรณีการประสานงานมวลชน ภาคประชาชน ภาคประชาสังคมในพื้นที่ </w:t>
      </w:r>
      <w:r w:rsidRPr="002B5C0B">
        <w:rPr>
          <w:rFonts w:asciiTheme="majorBidi" w:hAnsiTheme="majorBidi" w:cstheme="majorBidi"/>
          <w:sz w:val="30"/>
          <w:szCs w:val="30"/>
        </w:rPr>
        <w:t xml:space="preserve">3 </w:t>
      </w:r>
      <w:r w:rsidRPr="002B5C0B">
        <w:rPr>
          <w:rFonts w:asciiTheme="majorBidi" w:hAnsiTheme="majorBidi"/>
          <w:sz w:val="30"/>
          <w:szCs w:val="30"/>
          <w:cs/>
        </w:rPr>
        <w:t>ตำบล ของอำเภอ จะนะ จังหวัดสงขลา ขอให้บริษัทประสานงานและทำงานอย่างใกล้ชิดร่วมกับคณะทำงานตามที่ ศอ.บต. จัดตั้งตามข้อเสนอของประชาชนในพื้นที่เพื่อรองรับกระบวนการทำงานของภาคเอกชนผ่านพลังภาคประชาชน เพื่อให้การทำงานมีความเป็นเอกภาพ เกิดประโยชน์ต่อการพัฒนาพื้นที่และการพัฒนาประชาชนอย่างแท้จริงและเป็นไปตามเป้าหมายของโครงการที่ต้องการให้อำเภอจะนะ จังหวัดสงขลา เป็นพื้นที่เศรษฐกิจเฉพาะที่มีความสมบูรณ์ ครบวงจรและเป็นกลไกสำคัญขับเคลื่อนการพัฒนาเศรษฐกิจทั้งระบบครบวงจรของอนุภูมิภาคใต้ตอนล่าง ที่สามารถเชื่อมโยงไปยังพื้นที่จังหวัดชายแดนภาคใต้ และภูมิภาคอื่น ๆ ของประเทศไทยและประเทศเพื่อนบ้าน รวมทั้งยังเชื่อมโยงการพัฒนาเศรษฐกิจไปยังประเทศอื่น ๆ ทั่วโลก อันจะทำให้จังหวัดชายแดนภาคใต้มีพื้นที่ปลอดภัยมากขึ้น ซึ่งจะเป็นส่วนสำคัญของการสนับสนุนการแก้ไขปัญหาความไม่สงบในจังหวัดชายแดนภาคใต้ สามารถรองรับการพัฒนาเศรษฐกิจและสังคม ในระยะยาวต่อไปได้ เช่นเดียวกับภูมิภาคอื่น ๆ ของประเทศไทยต่อไป และขอให้บริษัทดำเนินการในส่วนที่เกี่ยวข้องให้เป็นไปตามแนวทางตามกฏหมาย มติคณะรัฐมนตรี ระเบียบ คำสั่ง แนวทางปฏิบัติของส่วนราชการอย่างเคร่งครัดด้วย</w:t>
      </w:r>
    </w:p>
    <w:p w14:paraId="3CA8C1C8" w14:textId="77777777" w:rsidR="003850EC" w:rsidRDefault="003850E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533D464" w14:textId="6DCF16C0" w:rsidR="00754962" w:rsidRPr="00D20636" w:rsidRDefault="00754962" w:rsidP="0075496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A1F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1067E410" w14:textId="77777777" w:rsidR="00754962" w:rsidRPr="009777AF" w:rsidRDefault="00754962" w:rsidP="0075496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44"/>
        <w:gridCol w:w="1002"/>
        <w:gridCol w:w="183"/>
        <w:gridCol w:w="1181"/>
        <w:gridCol w:w="182"/>
        <w:gridCol w:w="1185"/>
        <w:gridCol w:w="182"/>
        <w:gridCol w:w="1279"/>
        <w:gridCol w:w="182"/>
        <w:gridCol w:w="1250"/>
      </w:tblGrid>
      <w:tr w:rsidR="00754962" w:rsidRPr="00806748" w14:paraId="48F36C5B" w14:textId="77777777" w:rsidTr="003044EA">
        <w:trPr>
          <w:trHeight w:val="20"/>
          <w:tblHeader/>
        </w:trPr>
        <w:tc>
          <w:tcPr>
            <w:tcW w:w="2644" w:type="dxa"/>
            <w:shd w:val="clear" w:color="auto" w:fill="auto"/>
            <w:vAlign w:val="bottom"/>
          </w:tcPr>
          <w:p w14:paraId="7CA4E438" w14:textId="77777777" w:rsidR="00754962" w:rsidRPr="00806748" w:rsidRDefault="00754962" w:rsidP="005358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02" w:type="dxa"/>
          </w:tcPr>
          <w:p w14:paraId="5CD43134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3" w:type="dxa"/>
          </w:tcPr>
          <w:p w14:paraId="53707147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441" w:type="dxa"/>
            <w:gridSpan w:val="7"/>
          </w:tcPr>
          <w:p w14:paraId="1BB6A562" w14:textId="77777777" w:rsidR="00754962" w:rsidRPr="00806748" w:rsidRDefault="00754962" w:rsidP="003044EA">
            <w:pPr>
              <w:pStyle w:val="Pa47"/>
              <w:ind w:right="-8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54962" w:rsidRPr="00806748" w14:paraId="6196F867" w14:textId="77777777" w:rsidTr="003044EA">
        <w:trPr>
          <w:trHeight w:val="20"/>
          <w:tblHeader/>
        </w:trPr>
        <w:tc>
          <w:tcPr>
            <w:tcW w:w="2644" w:type="dxa"/>
            <w:shd w:val="clear" w:color="auto" w:fill="auto"/>
            <w:vAlign w:val="bottom"/>
          </w:tcPr>
          <w:p w14:paraId="3D90AB09" w14:textId="77777777" w:rsidR="00754962" w:rsidRPr="00806748" w:rsidRDefault="00754962" w:rsidP="005358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02" w:type="dxa"/>
          </w:tcPr>
          <w:p w14:paraId="71FE5926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3" w:type="dxa"/>
          </w:tcPr>
          <w:p w14:paraId="45AF01B0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1" w:type="dxa"/>
          </w:tcPr>
          <w:p w14:paraId="65E09294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  <w:r w:rsidRPr="00806748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2" w:type="dxa"/>
          </w:tcPr>
          <w:p w14:paraId="73642934" w14:textId="77777777" w:rsidR="00754962" w:rsidRPr="00806748" w:rsidRDefault="00754962" w:rsidP="0053586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48DB03E" w14:textId="77777777" w:rsidR="00754962" w:rsidRPr="00806748" w:rsidRDefault="00754962" w:rsidP="00535862">
            <w:pPr>
              <w:pStyle w:val="acctmergecolhdg"/>
              <w:spacing w:line="240" w:lineRule="atLeast"/>
              <w:rPr>
                <w:rFonts w:ascii="Angsana New" w:hAnsi="Angsana New"/>
                <w:bCs w:val="0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82" w:type="dxa"/>
          </w:tcPr>
          <w:p w14:paraId="2AAF1A35" w14:textId="77777777" w:rsidR="00754962" w:rsidRPr="00806748" w:rsidRDefault="00754962" w:rsidP="0053586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A8D3B5F" w14:textId="77777777" w:rsidR="00754962" w:rsidRPr="00806748" w:rsidRDefault="00754962" w:rsidP="00535862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2" w:type="dxa"/>
          </w:tcPr>
          <w:p w14:paraId="372B765E" w14:textId="77777777" w:rsidR="00754962" w:rsidRPr="00806748" w:rsidRDefault="00754962" w:rsidP="0053586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1968B93C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54962" w:rsidRPr="00806748" w14:paraId="2FB0350F" w14:textId="77777777" w:rsidTr="003044EA">
        <w:trPr>
          <w:trHeight w:val="20"/>
          <w:tblHeader/>
        </w:trPr>
        <w:tc>
          <w:tcPr>
            <w:tcW w:w="2644" w:type="dxa"/>
            <w:shd w:val="clear" w:color="auto" w:fill="auto"/>
            <w:vAlign w:val="bottom"/>
          </w:tcPr>
          <w:p w14:paraId="77C47DCD" w14:textId="77777777" w:rsidR="00754962" w:rsidRPr="00806748" w:rsidRDefault="00754962" w:rsidP="005358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14:paraId="481B2160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3" w:type="dxa"/>
          </w:tcPr>
          <w:p w14:paraId="53DC3C1C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441" w:type="dxa"/>
            <w:gridSpan w:val="7"/>
          </w:tcPr>
          <w:p w14:paraId="42FAEF04" w14:textId="77777777" w:rsidR="00754962" w:rsidRPr="00806748" w:rsidRDefault="00754962" w:rsidP="00535862">
            <w:pPr>
              <w:pStyle w:val="Pa47"/>
              <w:ind w:left="-80" w:right="-80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54962" w:rsidRPr="00806748" w14:paraId="0B585149" w14:textId="77777777" w:rsidTr="003044EA">
        <w:trPr>
          <w:trHeight w:val="20"/>
        </w:trPr>
        <w:tc>
          <w:tcPr>
            <w:tcW w:w="2644" w:type="dxa"/>
          </w:tcPr>
          <w:p w14:paraId="15F05AAA" w14:textId="3ED093EC" w:rsidR="00754962" w:rsidRPr="00806748" w:rsidRDefault="00754962" w:rsidP="00535862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067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1E050E" w:rsidRPr="001E050E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80674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40D2F9E9" w14:textId="0EFCDE44" w:rsidR="00754962" w:rsidRPr="00806748" w:rsidRDefault="001E050E" w:rsidP="0053586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050E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3" w:type="dxa"/>
          </w:tcPr>
          <w:p w14:paraId="78CA246D" w14:textId="77777777" w:rsidR="00754962" w:rsidRPr="00806748" w:rsidRDefault="00754962" w:rsidP="0053586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DE4600E" w14:textId="38CC5E3B" w:rsidR="00754962" w:rsidRPr="000345EB" w:rsidRDefault="001E050E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636</w:t>
            </w:r>
            <w:r w:rsidR="00966C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182" w:type="dxa"/>
            <w:shd w:val="clear" w:color="auto" w:fill="auto"/>
          </w:tcPr>
          <w:p w14:paraId="3D460008" w14:textId="77777777" w:rsidR="00754962" w:rsidRPr="00806748" w:rsidRDefault="00754962" w:rsidP="0053586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417C11FE" w14:textId="21D89197" w:rsidR="00754962" w:rsidRPr="000345EB" w:rsidRDefault="001E050E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907</w:t>
            </w:r>
          </w:p>
        </w:tc>
        <w:tc>
          <w:tcPr>
            <w:tcW w:w="182" w:type="dxa"/>
            <w:shd w:val="clear" w:color="auto" w:fill="auto"/>
          </w:tcPr>
          <w:p w14:paraId="4FCB0401" w14:textId="77777777" w:rsidR="00754962" w:rsidRPr="000345EB" w:rsidRDefault="00754962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3A658630" w14:textId="2F55A563" w:rsidR="00754962" w:rsidRPr="000345EB" w:rsidRDefault="001E050E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5</w:t>
            </w:r>
            <w:r w:rsidR="00966C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182" w:type="dxa"/>
            <w:shd w:val="clear" w:color="auto" w:fill="auto"/>
          </w:tcPr>
          <w:p w14:paraId="63D9A186" w14:textId="77777777" w:rsidR="00754962" w:rsidRPr="000345EB" w:rsidRDefault="00754962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2F167376" w14:textId="2851DD2D" w:rsidR="00754962" w:rsidRPr="000345EB" w:rsidRDefault="001E050E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642</w:t>
            </w:r>
            <w:r w:rsidR="00966C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754962" w:rsidRPr="00806748" w14:paraId="64620CC8" w14:textId="77777777" w:rsidTr="003044EA">
        <w:trPr>
          <w:trHeight w:val="20"/>
        </w:trPr>
        <w:tc>
          <w:tcPr>
            <w:tcW w:w="2644" w:type="dxa"/>
          </w:tcPr>
          <w:p w14:paraId="563301B5" w14:textId="77777777" w:rsidR="00754962" w:rsidRPr="00806748" w:rsidRDefault="00754962" w:rsidP="0053586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2" w:type="dxa"/>
          </w:tcPr>
          <w:p w14:paraId="7DD572B0" w14:textId="77777777" w:rsidR="00754962" w:rsidRPr="00806748" w:rsidRDefault="00754962" w:rsidP="0053586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09DC666" w14:textId="77777777" w:rsidR="00754962" w:rsidRPr="00806748" w:rsidRDefault="00754962" w:rsidP="0053586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FD0DF4B" w14:textId="66325C11" w:rsidR="00754962" w:rsidRPr="000345EB" w:rsidRDefault="00966CC2" w:rsidP="00535862">
            <w:pPr>
              <w:spacing w:line="240" w:lineRule="atLeast"/>
              <w:ind w:left="-80" w:right="-1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B13087A" w14:textId="77777777" w:rsidR="00754962" w:rsidRPr="00806748" w:rsidRDefault="00754962" w:rsidP="0053586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34391985" w14:textId="28FBD82F" w:rsidR="00754962" w:rsidRPr="000345EB" w:rsidRDefault="00966CC2" w:rsidP="00966CC2">
            <w:pPr>
              <w:spacing w:line="240" w:lineRule="atLeast"/>
              <w:ind w:left="-80" w:right="-1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D94DE0F" w14:textId="77777777" w:rsidR="00754962" w:rsidRPr="000345EB" w:rsidRDefault="00754962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231797A7" w14:textId="5DD0C545" w:rsidR="00754962" w:rsidRPr="000345EB" w:rsidRDefault="001E050E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182" w:type="dxa"/>
            <w:shd w:val="clear" w:color="auto" w:fill="auto"/>
          </w:tcPr>
          <w:p w14:paraId="5B21AFF7" w14:textId="77777777" w:rsidR="00754962" w:rsidRPr="000345EB" w:rsidRDefault="00754962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36688FD1" w14:textId="2A316648" w:rsidR="00754962" w:rsidRPr="000345EB" w:rsidRDefault="001E050E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729</w:t>
            </w:r>
          </w:p>
        </w:tc>
      </w:tr>
      <w:tr w:rsidR="00754962" w:rsidRPr="00806748" w14:paraId="2BFA7BC1" w14:textId="77777777" w:rsidTr="003044EA">
        <w:trPr>
          <w:trHeight w:val="20"/>
        </w:trPr>
        <w:tc>
          <w:tcPr>
            <w:tcW w:w="2644" w:type="dxa"/>
          </w:tcPr>
          <w:p w14:paraId="209135EA" w14:textId="77777777" w:rsidR="00754962" w:rsidRPr="00806748" w:rsidRDefault="00754962" w:rsidP="0053586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02" w:type="dxa"/>
          </w:tcPr>
          <w:p w14:paraId="7DCE2300" w14:textId="77777777" w:rsidR="00754962" w:rsidRPr="00806748" w:rsidRDefault="00754962" w:rsidP="0053586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6821C4C3" w14:textId="77777777" w:rsidR="00754962" w:rsidRPr="00806748" w:rsidRDefault="00754962" w:rsidP="0053586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2866027" w14:textId="24F8F901" w:rsidR="00754962" w:rsidRPr="000345EB" w:rsidRDefault="00966CC2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="Angsana New" w:hAnsi="Angsana New"/>
                <w:sz w:val="30"/>
                <w:szCs w:val="30"/>
              </w:rPr>
              <w:t>471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2823A6EA" w14:textId="77777777" w:rsidR="00754962" w:rsidRPr="00806748" w:rsidRDefault="00754962" w:rsidP="0053586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7AC72477" w14:textId="46DB0170" w:rsidR="00754962" w:rsidRPr="000345EB" w:rsidRDefault="00966CC2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="Angsana New" w:hAnsi="Angsana New"/>
                <w:sz w:val="30"/>
                <w:szCs w:val="30"/>
              </w:rPr>
              <w:t>187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44CED1AE" w14:textId="77777777" w:rsidR="00754962" w:rsidRPr="000345EB" w:rsidRDefault="00754962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4D4EE224" w14:textId="6A6E1D8D" w:rsidR="00754962" w:rsidRPr="000345EB" w:rsidRDefault="00966CC2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="Angsana New" w:hAnsi="Angsana New"/>
                <w:sz w:val="30"/>
                <w:szCs w:val="30"/>
              </w:rPr>
              <w:t>278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6646686D" w14:textId="77777777" w:rsidR="00754962" w:rsidRPr="000345EB" w:rsidRDefault="00754962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36210646" w14:textId="7907759D" w:rsidR="00754962" w:rsidRPr="000345EB" w:rsidRDefault="00966CC2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="Angsana New" w:hAnsi="Angsana New"/>
                <w:sz w:val="30"/>
                <w:szCs w:val="30"/>
              </w:rPr>
              <w:t>936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54962" w:rsidRPr="00806748" w14:paraId="604ECE07" w14:textId="77777777" w:rsidTr="003044EA">
        <w:trPr>
          <w:trHeight w:val="20"/>
        </w:trPr>
        <w:tc>
          <w:tcPr>
            <w:tcW w:w="2644" w:type="dxa"/>
            <w:vAlign w:val="bottom"/>
          </w:tcPr>
          <w:p w14:paraId="436A6A2A" w14:textId="6CF15477" w:rsidR="00754962" w:rsidRPr="00806748" w:rsidRDefault="00754962" w:rsidP="00535862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E050E" w:rsidRPr="001E050E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02" w:type="dxa"/>
          </w:tcPr>
          <w:p w14:paraId="647798EF" w14:textId="77777777" w:rsidR="00754962" w:rsidRPr="00806748" w:rsidRDefault="00754962" w:rsidP="0053586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B32F432" w14:textId="77777777" w:rsidR="00754962" w:rsidRPr="00806748" w:rsidRDefault="00754962" w:rsidP="0053586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CF072B" w14:textId="7CA3959A" w:rsidR="00754962" w:rsidRPr="000345EB" w:rsidRDefault="001E050E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  <w:r w:rsidR="00966C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182" w:type="dxa"/>
            <w:shd w:val="clear" w:color="auto" w:fill="auto"/>
          </w:tcPr>
          <w:p w14:paraId="3D52D0C4" w14:textId="77777777" w:rsidR="00754962" w:rsidRPr="000345EB" w:rsidRDefault="00754962" w:rsidP="0053586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FC85F" w14:textId="1C2420BF" w:rsidR="00754962" w:rsidRPr="000345EB" w:rsidRDefault="001E050E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182" w:type="dxa"/>
            <w:shd w:val="clear" w:color="auto" w:fill="auto"/>
          </w:tcPr>
          <w:p w14:paraId="37569DD5" w14:textId="77777777" w:rsidR="00754962" w:rsidRPr="000345EB" w:rsidRDefault="00754962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F1CC7F" w14:textId="145B761B" w:rsidR="00754962" w:rsidRPr="000345EB" w:rsidRDefault="001E050E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66C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462</w:t>
            </w:r>
          </w:p>
        </w:tc>
        <w:tc>
          <w:tcPr>
            <w:tcW w:w="182" w:type="dxa"/>
            <w:shd w:val="clear" w:color="auto" w:fill="auto"/>
          </w:tcPr>
          <w:p w14:paraId="273EEEFE" w14:textId="77777777" w:rsidR="00754962" w:rsidRPr="000345EB" w:rsidRDefault="00754962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34B5C" w14:textId="3672DFFA" w:rsidR="00754962" w:rsidRPr="000345EB" w:rsidRDefault="001E050E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622</w:t>
            </w:r>
            <w:r w:rsidR="00966C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219</w:t>
            </w:r>
          </w:p>
        </w:tc>
      </w:tr>
    </w:tbl>
    <w:p w14:paraId="4A42D8EE" w14:textId="77777777" w:rsidR="00754962" w:rsidRDefault="00754962" w:rsidP="00754962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90"/>
        <w:gridCol w:w="181"/>
        <w:gridCol w:w="1166"/>
        <w:gridCol w:w="180"/>
        <w:gridCol w:w="1170"/>
        <w:gridCol w:w="180"/>
        <w:gridCol w:w="1263"/>
        <w:gridCol w:w="180"/>
        <w:gridCol w:w="1260"/>
      </w:tblGrid>
      <w:tr w:rsidR="00754962" w:rsidRPr="00806748" w14:paraId="0ED525B8" w14:textId="77777777" w:rsidTr="00535862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7F386829" w14:textId="77777777" w:rsidR="00754962" w:rsidRPr="00806748" w:rsidRDefault="00754962" w:rsidP="005358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00D6C5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653C1BE8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99" w:type="dxa"/>
            <w:gridSpan w:val="7"/>
          </w:tcPr>
          <w:p w14:paraId="4E07730A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754962" w:rsidRPr="00806748" w14:paraId="15DCAF1D" w14:textId="77777777" w:rsidTr="00535862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214CA94" w14:textId="77777777" w:rsidR="00754962" w:rsidRPr="00806748" w:rsidRDefault="00754962" w:rsidP="005358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12AC553A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784E5427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6" w:type="dxa"/>
          </w:tcPr>
          <w:p w14:paraId="6FFF644F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  <w:r w:rsidRPr="00806748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33B82C8D" w14:textId="77777777" w:rsidR="00754962" w:rsidRPr="00806748" w:rsidRDefault="00754962" w:rsidP="0053586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91EED2" w14:textId="77777777" w:rsidR="00754962" w:rsidRPr="00806748" w:rsidRDefault="00754962" w:rsidP="00535862">
            <w:pPr>
              <w:pStyle w:val="acctmergecolhdg"/>
              <w:spacing w:line="240" w:lineRule="atLeast"/>
              <w:rPr>
                <w:rFonts w:ascii="Angsana New" w:hAnsi="Angsana New"/>
                <w:bCs w:val="0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</w:tcPr>
          <w:p w14:paraId="6883C0B5" w14:textId="77777777" w:rsidR="00754962" w:rsidRPr="00806748" w:rsidRDefault="00754962" w:rsidP="0053586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184D877" w14:textId="77777777" w:rsidR="00754962" w:rsidRPr="00806748" w:rsidRDefault="00754962" w:rsidP="00535862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071189D" w14:textId="77777777" w:rsidR="00754962" w:rsidRPr="00806748" w:rsidRDefault="00754962" w:rsidP="0053586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C9E82D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54962" w:rsidRPr="00806748" w14:paraId="64C37FEB" w14:textId="77777777" w:rsidTr="00535862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E36A352" w14:textId="77777777" w:rsidR="00754962" w:rsidRPr="00806748" w:rsidRDefault="00754962" w:rsidP="005358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245054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" w:type="dxa"/>
          </w:tcPr>
          <w:p w14:paraId="092A65E9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99" w:type="dxa"/>
            <w:gridSpan w:val="7"/>
          </w:tcPr>
          <w:p w14:paraId="3A944262" w14:textId="77777777" w:rsidR="00754962" w:rsidRPr="00806748" w:rsidRDefault="00754962" w:rsidP="00535862">
            <w:pPr>
              <w:pStyle w:val="Pa47"/>
              <w:ind w:left="-80" w:right="-80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54962" w:rsidRPr="00806748" w14:paraId="21F9FA4B" w14:textId="77777777" w:rsidTr="00B33695">
        <w:trPr>
          <w:trHeight w:val="20"/>
        </w:trPr>
        <w:tc>
          <w:tcPr>
            <w:tcW w:w="2610" w:type="dxa"/>
          </w:tcPr>
          <w:p w14:paraId="3B0F3DCD" w14:textId="04EABA9A" w:rsidR="00754962" w:rsidRPr="00806748" w:rsidRDefault="00754962" w:rsidP="00535862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067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1E050E" w:rsidRPr="001E050E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80674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2C2BCBC" w14:textId="584BDE67" w:rsidR="00754962" w:rsidRPr="00806748" w:rsidRDefault="001E050E" w:rsidP="0053586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050E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1" w:type="dxa"/>
          </w:tcPr>
          <w:p w14:paraId="13CF5B48" w14:textId="77777777" w:rsidR="00754962" w:rsidRPr="00806748" w:rsidRDefault="00754962" w:rsidP="0053586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4ED8A9D" w14:textId="034D2B8B" w:rsidR="00754962" w:rsidRPr="00F75B5B" w:rsidRDefault="001E050E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636</w:t>
            </w:r>
            <w:r w:rsidR="002E55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180" w:type="dxa"/>
            <w:shd w:val="clear" w:color="auto" w:fill="auto"/>
          </w:tcPr>
          <w:p w14:paraId="77EB5803" w14:textId="77777777" w:rsidR="00754962" w:rsidRPr="00806748" w:rsidRDefault="00754962" w:rsidP="0053586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9C6706" w14:textId="637D7370" w:rsidR="00754962" w:rsidRPr="00F75B5B" w:rsidRDefault="001E050E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907</w:t>
            </w:r>
          </w:p>
        </w:tc>
        <w:tc>
          <w:tcPr>
            <w:tcW w:w="180" w:type="dxa"/>
            <w:shd w:val="clear" w:color="auto" w:fill="auto"/>
          </w:tcPr>
          <w:p w14:paraId="7D291570" w14:textId="77777777" w:rsidR="00754962" w:rsidRPr="00806748" w:rsidRDefault="00754962" w:rsidP="0053586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C2855BC" w14:textId="67C45988" w:rsidR="00754962" w:rsidRPr="00F75B5B" w:rsidRDefault="001E050E" w:rsidP="00535862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5</w:t>
            </w:r>
            <w:r w:rsidR="002E55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180" w:type="dxa"/>
            <w:shd w:val="clear" w:color="auto" w:fill="auto"/>
          </w:tcPr>
          <w:p w14:paraId="226DE471" w14:textId="77777777" w:rsidR="00754962" w:rsidRPr="00806748" w:rsidRDefault="00754962" w:rsidP="0053586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E1800A" w14:textId="2264CD03" w:rsidR="00754962" w:rsidRPr="00F75B5B" w:rsidRDefault="001E050E" w:rsidP="00535862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642</w:t>
            </w:r>
            <w:r w:rsidR="002E55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754962" w:rsidRPr="00806748" w14:paraId="3F71ED17" w14:textId="77777777" w:rsidTr="00B33695">
        <w:trPr>
          <w:trHeight w:val="20"/>
        </w:trPr>
        <w:tc>
          <w:tcPr>
            <w:tcW w:w="2610" w:type="dxa"/>
          </w:tcPr>
          <w:p w14:paraId="0E03D010" w14:textId="77777777" w:rsidR="00754962" w:rsidRPr="00806748" w:rsidRDefault="00754962" w:rsidP="00535862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351ADDC" w14:textId="77777777" w:rsidR="00754962" w:rsidRPr="00806748" w:rsidRDefault="00754962" w:rsidP="0053586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F87A5AB" w14:textId="77777777" w:rsidR="00754962" w:rsidRPr="00806748" w:rsidRDefault="00754962" w:rsidP="0053586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1EB554F" w14:textId="78ADC7DA" w:rsidR="00754962" w:rsidRPr="00F75B5B" w:rsidRDefault="002E5574" w:rsidP="00535862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34766A" w14:textId="77777777" w:rsidR="00754962" w:rsidRPr="00806748" w:rsidRDefault="00754962" w:rsidP="0053586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AF9BA0" w14:textId="5DB64E05" w:rsidR="00754962" w:rsidRPr="00F75B5B" w:rsidRDefault="002E5574" w:rsidP="00535862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F20ECF" w14:textId="77777777" w:rsidR="00754962" w:rsidRPr="00806748" w:rsidRDefault="00754962" w:rsidP="0053586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B2EF231" w14:textId="63FDEA36" w:rsidR="00754962" w:rsidRDefault="001E050E" w:rsidP="00535862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180" w:type="dxa"/>
            <w:shd w:val="clear" w:color="auto" w:fill="auto"/>
          </w:tcPr>
          <w:p w14:paraId="330E1738" w14:textId="77777777" w:rsidR="00754962" w:rsidRPr="00806748" w:rsidRDefault="00754962" w:rsidP="0053586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9D9BE1" w14:textId="1FF9EF00" w:rsidR="00754962" w:rsidRDefault="001E050E" w:rsidP="00535862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729</w:t>
            </w:r>
          </w:p>
        </w:tc>
      </w:tr>
      <w:tr w:rsidR="00754962" w:rsidRPr="00806748" w14:paraId="3403D0BA" w14:textId="77777777" w:rsidTr="00B33695">
        <w:trPr>
          <w:trHeight w:val="20"/>
        </w:trPr>
        <w:tc>
          <w:tcPr>
            <w:tcW w:w="2610" w:type="dxa"/>
          </w:tcPr>
          <w:p w14:paraId="10A169D8" w14:textId="77777777" w:rsidR="00754962" w:rsidRPr="00806748" w:rsidRDefault="00754962" w:rsidP="0053586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1B6638D2" w14:textId="77777777" w:rsidR="00754962" w:rsidRPr="00806748" w:rsidRDefault="00754962" w:rsidP="0053586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3B9E905A" w14:textId="77777777" w:rsidR="00754962" w:rsidRPr="00806748" w:rsidRDefault="00754962" w:rsidP="0053586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D14B226" w14:textId="44C3F38F" w:rsidR="00754962" w:rsidRPr="00F75B5B" w:rsidRDefault="002E5574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="Angsana New" w:hAnsi="Angsana New"/>
                <w:sz w:val="30"/>
                <w:szCs w:val="30"/>
              </w:rPr>
              <w:t>471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033366" w14:textId="77777777" w:rsidR="00754962" w:rsidRPr="00806748" w:rsidRDefault="00754962" w:rsidP="0053586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D7907E" w14:textId="185DB200" w:rsidR="00754962" w:rsidRPr="00F75B5B" w:rsidRDefault="002E5574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="Angsana New" w:hAnsi="Angsana New"/>
                <w:sz w:val="30"/>
                <w:szCs w:val="30"/>
              </w:rPr>
              <w:t>187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7CF13B5" w14:textId="77777777" w:rsidR="00754962" w:rsidRPr="00806748" w:rsidRDefault="00754962" w:rsidP="0053586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4E33C9BD" w14:textId="707EFE01" w:rsidR="00754962" w:rsidRPr="00F75B5B" w:rsidRDefault="002E5574" w:rsidP="00535862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="Angsana New" w:hAnsi="Angsana New"/>
                <w:sz w:val="30"/>
                <w:szCs w:val="30"/>
              </w:rPr>
              <w:t>278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3CF4056" w14:textId="77777777" w:rsidR="00754962" w:rsidRPr="00806748" w:rsidRDefault="00754962" w:rsidP="0053586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E3F391" w14:textId="0280AC06" w:rsidR="00754962" w:rsidRPr="00F75B5B" w:rsidRDefault="002E5574" w:rsidP="00535862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="Angsana New" w:hAnsi="Angsana New"/>
                <w:sz w:val="30"/>
                <w:szCs w:val="30"/>
              </w:rPr>
              <w:t>936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54962" w:rsidRPr="00806748" w14:paraId="0BD54B73" w14:textId="77777777" w:rsidTr="00B33695">
        <w:trPr>
          <w:trHeight w:val="20"/>
        </w:trPr>
        <w:tc>
          <w:tcPr>
            <w:tcW w:w="2610" w:type="dxa"/>
            <w:vAlign w:val="bottom"/>
          </w:tcPr>
          <w:p w14:paraId="116B3B40" w14:textId="5002E590" w:rsidR="00754962" w:rsidRPr="00806748" w:rsidRDefault="00754962" w:rsidP="00535862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E050E" w:rsidRPr="001E050E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59CCCB42" w14:textId="77777777" w:rsidR="00754962" w:rsidRPr="00806748" w:rsidRDefault="00754962" w:rsidP="0053586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09E87FB" w14:textId="77777777" w:rsidR="00754962" w:rsidRPr="00806748" w:rsidRDefault="00754962" w:rsidP="0053586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37C53" w14:textId="3E2BA501" w:rsidR="00754962" w:rsidRPr="00F75B5B" w:rsidRDefault="001E050E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  <w:r w:rsidR="002E55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180" w:type="dxa"/>
            <w:shd w:val="clear" w:color="auto" w:fill="auto"/>
          </w:tcPr>
          <w:p w14:paraId="58557BAE" w14:textId="77777777" w:rsidR="00754962" w:rsidRPr="00806748" w:rsidRDefault="00754962" w:rsidP="0053586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6A20B" w14:textId="00DD69D3" w:rsidR="00754962" w:rsidRPr="00F75B5B" w:rsidRDefault="001E050E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180" w:type="dxa"/>
            <w:shd w:val="clear" w:color="auto" w:fill="auto"/>
          </w:tcPr>
          <w:p w14:paraId="7C33660C" w14:textId="77777777" w:rsidR="00754962" w:rsidRPr="00806748" w:rsidRDefault="00754962" w:rsidP="0053586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DEC355" w14:textId="1A5AF977" w:rsidR="00754962" w:rsidRPr="00F75B5B" w:rsidRDefault="001E050E" w:rsidP="00535862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E55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462</w:t>
            </w:r>
          </w:p>
        </w:tc>
        <w:tc>
          <w:tcPr>
            <w:tcW w:w="180" w:type="dxa"/>
            <w:shd w:val="clear" w:color="auto" w:fill="auto"/>
          </w:tcPr>
          <w:p w14:paraId="2EF88027" w14:textId="77777777" w:rsidR="00754962" w:rsidRPr="00F75B5B" w:rsidRDefault="00754962" w:rsidP="00535862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91DB4" w14:textId="3E8D572C" w:rsidR="00754962" w:rsidRPr="00F75B5B" w:rsidRDefault="001E050E" w:rsidP="00535862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622</w:t>
            </w:r>
            <w:r w:rsidR="002E55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219</w:t>
            </w:r>
          </w:p>
        </w:tc>
      </w:tr>
    </w:tbl>
    <w:p w14:paraId="79547564" w14:textId="2BD3AF9B" w:rsidR="003850EC" w:rsidRDefault="003850EC" w:rsidP="0094285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304A858" w14:textId="77777777" w:rsidR="003850EC" w:rsidRDefault="003850EC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570209C" w14:textId="3E5984E1" w:rsidR="00BB6F61" w:rsidRPr="00942850" w:rsidRDefault="00BB6F61" w:rsidP="00942850">
      <w:pPr>
        <w:pStyle w:val="Caption"/>
        <w:ind w:left="900" w:hanging="900"/>
        <w:rPr>
          <w:rFonts w:asciiTheme="majorBidi" w:hAnsiTheme="majorBidi" w:cstheme="majorBidi"/>
        </w:rPr>
      </w:pPr>
      <w:r w:rsidRPr="00942850">
        <w:rPr>
          <w:rFonts w:asciiTheme="majorBidi" w:hAnsiTheme="majorBidi" w:cstheme="majorBidi"/>
          <w:cs/>
        </w:rPr>
        <w:lastRenderedPageBreak/>
        <w:t>เงินกู้ยืมระยะสั้นจากสถาบันการเงิน</w:t>
      </w:r>
    </w:p>
    <w:p w14:paraId="0B4B922B" w14:textId="6897BA5E" w:rsidR="00BB6F61" w:rsidRPr="00942850" w:rsidRDefault="00BB6F61" w:rsidP="00942850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99C108C" w14:textId="3BAE50E9" w:rsidR="00BB6F61" w:rsidRPr="00942850" w:rsidRDefault="00BB6F61" w:rsidP="00942850">
      <w:pPr>
        <w:spacing w:line="240" w:lineRule="auto"/>
        <w:ind w:left="540"/>
        <w:jc w:val="both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  <w:r w:rsidRPr="00942850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รายการเคลื่อนไหวของเงินกู้ยืมระยะสั้นจากสถาบันการเงินสำหรับงวด</w:t>
      </w:r>
      <w:r w:rsidR="00885F89" w:rsidRPr="00942850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หก</w:t>
      </w:r>
      <w:r w:rsidRPr="00942850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 xml:space="preserve">เดือนสิ้นสุดวันที่ </w:t>
      </w:r>
      <w:r w:rsidR="001E050E" w:rsidRPr="001E050E">
        <w:rPr>
          <w:rFonts w:asciiTheme="majorBidi" w:hAnsiTheme="majorBidi" w:cstheme="majorBidi"/>
          <w:sz w:val="30"/>
          <w:szCs w:val="30"/>
        </w:rPr>
        <w:t>30</w:t>
      </w:r>
      <w:r w:rsidR="00885F89" w:rsidRPr="0094285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F89" w:rsidRPr="0094285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1E050E" w:rsidRPr="001E050E">
        <w:rPr>
          <w:rFonts w:asciiTheme="majorBidi" w:hAnsiTheme="majorBidi" w:cstheme="majorBidi"/>
          <w:spacing w:val="-4"/>
          <w:sz w:val="30"/>
          <w:szCs w:val="30"/>
          <w:lang w:eastAsia="x-none"/>
        </w:rPr>
        <w:t>2563</w:t>
      </w:r>
      <w:r w:rsidRPr="00942850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 xml:space="preserve"> มีดังนี้</w:t>
      </w:r>
    </w:p>
    <w:p w14:paraId="51562156" w14:textId="77777777" w:rsidR="00BB6F61" w:rsidRPr="00942850" w:rsidRDefault="00BB6F61" w:rsidP="00942850">
      <w:pPr>
        <w:spacing w:line="240" w:lineRule="auto"/>
        <w:ind w:left="540"/>
        <w:rPr>
          <w:rFonts w:asciiTheme="majorBidi" w:hAnsiTheme="majorBidi" w:cstheme="majorBidi"/>
          <w:spacing w:val="-10"/>
          <w:sz w:val="30"/>
          <w:szCs w:val="30"/>
        </w:rPr>
      </w:pPr>
    </w:p>
    <w:tbl>
      <w:tblPr>
        <w:tblW w:w="9117" w:type="dxa"/>
        <w:tblInd w:w="459" w:type="dxa"/>
        <w:tblLook w:val="04A0" w:firstRow="1" w:lastRow="0" w:firstColumn="1" w:lastColumn="0" w:noHBand="0" w:noVBand="1"/>
      </w:tblPr>
      <w:tblGrid>
        <w:gridCol w:w="3411"/>
        <w:gridCol w:w="1850"/>
        <w:gridCol w:w="234"/>
        <w:gridCol w:w="1732"/>
        <w:gridCol w:w="231"/>
        <w:gridCol w:w="1659"/>
      </w:tblGrid>
      <w:tr w:rsidR="00EB39DA" w:rsidRPr="006E3A13" w14:paraId="315EADF3" w14:textId="77777777" w:rsidTr="006A434C">
        <w:tc>
          <w:tcPr>
            <w:tcW w:w="3411" w:type="dxa"/>
          </w:tcPr>
          <w:p w14:paraId="09440012" w14:textId="77777777" w:rsidR="00EB39DA" w:rsidRPr="006E3A13" w:rsidRDefault="00EB39DA" w:rsidP="006A434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6" w:type="dxa"/>
            <w:gridSpan w:val="5"/>
          </w:tcPr>
          <w:p w14:paraId="10C359F4" w14:textId="77777777" w:rsidR="00EB39DA" w:rsidRPr="006E3A13" w:rsidRDefault="00EB39DA" w:rsidP="006A434C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39DA" w:rsidRPr="006E3A13" w14:paraId="77F8C77D" w14:textId="77777777" w:rsidTr="006A434C">
        <w:tc>
          <w:tcPr>
            <w:tcW w:w="3411" w:type="dxa"/>
          </w:tcPr>
          <w:p w14:paraId="1844019F" w14:textId="77777777" w:rsidR="00EB39DA" w:rsidRPr="006E3A13" w:rsidRDefault="00EB39DA" w:rsidP="006A434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03FEE909" w14:textId="77777777" w:rsidR="00EB39DA" w:rsidRPr="006E3A13" w:rsidRDefault="00EB39DA" w:rsidP="006A434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4" w:type="dxa"/>
          </w:tcPr>
          <w:p w14:paraId="653EC18E" w14:textId="77777777" w:rsidR="00EB39DA" w:rsidRPr="006E3A13" w:rsidRDefault="00EB39DA" w:rsidP="006A434C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339442C6" w14:textId="0132BCE9" w:rsidR="00EB39DA" w:rsidRPr="006E3A13" w:rsidRDefault="00EB39DA" w:rsidP="006A434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ทรัสต์รีซีท</w:t>
            </w:r>
          </w:p>
        </w:tc>
        <w:tc>
          <w:tcPr>
            <w:tcW w:w="231" w:type="dxa"/>
          </w:tcPr>
          <w:p w14:paraId="59D265C4" w14:textId="77777777" w:rsidR="00EB39DA" w:rsidRPr="006E3A13" w:rsidRDefault="00EB39DA" w:rsidP="006A434C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797071C" w14:textId="77777777" w:rsidR="00EB39DA" w:rsidRPr="006E3A13" w:rsidRDefault="00EB39DA" w:rsidP="006A434C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B39DA" w:rsidRPr="006E3A13" w14:paraId="31E9ED80" w14:textId="77777777" w:rsidTr="006A434C">
        <w:tc>
          <w:tcPr>
            <w:tcW w:w="3411" w:type="dxa"/>
          </w:tcPr>
          <w:p w14:paraId="1E09EC3D" w14:textId="77777777" w:rsidR="00EB39DA" w:rsidRPr="006E3A13" w:rsidRDefault="00EB39DA" w:rsidP="006A434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6" w:type="dxa"/>
            <w:gridSpan w:val="5"/>
          </w:tcPr>
          <w:p w14:paraId="7DB8B44D" w14:textId="77777777" w:rsidR="00EB39DA" w:rsidRPr="006E3A13" w:rsidRDefault="00EB39DA" w:rsidP="006A434C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B39DA" w:rsidRPr="006E3A13" w14:paraId="514B050A" w14:textId="77777777" w:rsidTr="006A434C">
        <w:tc>
          <w:tcPr>
            <w:tcW w:w="3411" w:type="dxa"/>
          </w:tcPr>
          <w:p w14:paraId="76492755" w14:textId="49930F6D" w:rsidR="00EB39DA" w:rsidRPr="006E3A13" w:rsidRDefault="00EB39DA" w:rsidP="006A434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E3A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50" w:type="dxa"/>
          </w:tcPr>
          <w:p w14:paraId="6F76CDEE" w14:textId="020DC59E" w:rsidR="00EB39DA" w:rsidRPr="006E3A13" w:rsidRDefault="00D9698A" w:rsidP="00D9698A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3BC70C96" w14:textId="77777777" w:rsidR="00EB39DA" w:rsidRPr="006E3A13" w:rsidRDefault="00EB39DA" w:rsidP="006A434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5E3AAA56" w14:textId="2E9BA512" w:rsidR="00EB39DA" w:rsidRPr="006E3A13" w:rsidRDefault="00D9698A" w:rsidP="00D9698A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0BA588E6" w14:textId="77777777" w:rsidR="00EB39DA" w:rsidRPr="006E3A13" w:rsidRDefault="00EB39DA" w:rsidP="006A434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6881A95B" w14:textId="72E8F062" w:rsidR="00EB39DA" w:rsidRPr="006E3A13" w:rsidRDefault="00D9698A" w:rsidP="00D9698A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39DA" w:rsidRPr="006E3A13" w14:paraId="1A39E289" w14:textId="77777777" w:rsidTr="006A434C">
        <w:tc>
          <w:tcPr>
            <w:tcW w:w="3411" w:type="dxa"/>
          </w:tcPr>
          <w:p w14:paraId="460D2993" w14:textId="7744E408" w:rsidR="00EB39DA" w:rsidRPr="006E3A13" w:rsidRDefault="00EB39DA" w:rsidP="006A434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50" w:type="dxa"/>
          </w:tcPr>
          <w:p w14:paraId="0200B72F" w14:textId="758FF90C" w:rsidR="00EB39DA" w:rsidRPr="006E3A13" w:rsidRDefault="001E050E" w:rsidP="006A434C">
            <w:pPr>
              <w:tabs>
                <w:tab w:val="decimal" w:pos="160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104</w:t>
            </w:r>
            <w:r w:rsidR="00D9698A">
              <w:rPr>
                <w:rFonts w:ascii="Angsana New" w:hAnsi="Angsana New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34" w:type="dxa"/>
          </w:tcPr>
          <w:p w14:paraId="70804430" w14:textId="77777777" w:rsidR="00EB39DA" w:rsidRPr="006E3A13" w:rsidRDefault="00EB39DA" w:rsidP="006A434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03C4D589" w14:textId="30540D90" w:rsidR="00EB39DA" w:rsidRPr="006E3A13" w:rsidRDefault="001E050E" w:rsidP="00EC4B51">
            <w:pPr>
              <w:tabs>
                <w:tab w:val="decimal" w:pos="140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936</w:t>
            </w:r>
            <w:r w:rsidR="00D969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31" w:type="dxa"/>
          </w:tcPr>
          <w:p w14:paraId="3140A922" w14:textId="77777777" w:rsidR="00EB39DA" w:rsidRPr="006E3A13" w:rsidRDefault="00EB39DA" w:rsidP="006A434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18A55851" w14:textId="462B59B9" w:rsidR="00EB39DA" w:rsidRPr="006E3A13" w:rsidRDefault="001E050E" w:rsidP="00EC4B51">
            <w:pPr>
              <w:tabs>
                <w:tab w:val="decimal" w:pos="14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1</w:t>
            </w:r>
            <w:r w:rsidR="00D9698A">
              <w:rPr>
                <w:rFonts w:ascii="Angsana New" w:hAnsi="Angsana New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040</w:t>
            </w:r>
            <w:r w:rsidR="00D9698A">
              <w:rPr>
                <w:rFonts w:ascii="Angsana New" w:hAnsi="Angsana New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EB39DA" w:rsidRPr="006E3A13" w14:paraId="1C126949" w14:textId="77777777" w:rsidTr="006A434C">
        <w:tc>
          <w:tcPr>
            <w:tcW w:w="3411" w:type="dxa"/>
          </w:tcPr>
          <w:p w14:paraId="39B463B5" w14:textId="76D38750" w:rsidR="00EB39DA" w:rsidRPr="006E3A13" w:rsidRDefault="00EB39DA" w:rsidP="006A434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1E050E" w:rsidRPr="001E050E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1E050E" w:rsidRPr="001E05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944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944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50" w:type="dxa"/>
            <w:tcBorders>
              <w:top w:val="single" w:sz="4" w:space="0" w:color="auto"/>
              <w:bottom w:val="double" w:sz="4" w:space="0" w:color="auto"/>
            </w:tcBorders>
          </w:tcPr>
          <w:p w14:paraId="5861EA99" w14:textId="7C761BE2" w:rsidR="00EB39DA" w:rsidRPr="006E3A13" w:rsidRDefault="001E050E" w:rsidP="006A434C">
            <w:pPr>
              <w:tabs>
                <w:tab w:val="decimal" w:pos="160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  <w:r w:rsidR="00D9698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34" w:type="dxa"/>
          </w:tcPr>
          <w:p w14:paraId="3F71D33D" w14:textId="77777777" w:rsidR="00EB39DA" w:rsidRPr="006E3A13" w:rsidRDefault="00EB39DA" w:rsidP="006A434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double" w:sz="4" w:space="0" w:color="auto"/>
            </w:tcBorders>
          </w:tcPr>
          <w:p w14:paraId="0CC194F8" w14:textId="432CCF9C" w:rsidR="00EB39DA" w:rsidRPr="006E3A13" w:rsidRDefault="001E050E" w:rsidP="00EC4B51">
            <w:pPr>
              <w:tabs>
                <w:tab w:val="decimal" w:pos="140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936</w:t>
            </w:r>
            <w:r w:rsidR="00D9698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231" w:type="dxa"/>
          </w:tcPr>
          <w:p w14:paraId="797C9E58" w14:textId="77777777" w:rsidR="00EB39DA" w:rsidRPr="006E3A13" w:rsidRDefault="00EB39DA" w:rsidP="006A434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</w:tcPr>
          <w:p w14:paraId="3CD39546" w14:textId="501A6CED" w:rsidR="00EB39DA" w:rsidRPr="006E3A13" w:rsidRDefault="001E050E" w:rsidP="00A94486">
            <w:pPr>
              <w:tabs>
                <w:tab w:val="decimal" w:pos="14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969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040</w:t>
            </w:r>
            <w:r w:rsidR="00D969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</w:tr>
    </w:tbl>
    <w:p w14:paraId="14AD2466" w14:textId="1753AD9F" w:rsidR="00BB6F61" w:rsidRDefault="00BB6F61" w:rsidP="00BB6F61">
      <w:pPr>
        <w:ind w:left="540"/>
        <w:rPr>
          <w:rFonts w:asciiTheme="majorBidi" w:hAnsiTheme="majorBidi" w:cstheme="majorBidi"/>
          <w:spacing w:val="-10"/>
          <w:sz w:val="30"/>
          <w:szCs w:val="30"/>
        </w:rPr>
      </w:pPr>
    </w:p>
    <w:tbl>
      <w:tblPr>
        <w:tblW w:w="9117" w:type="dxa"/>
        <w:tblInd w:w="459" w:type="dxa"/>
        <w:tblLook w:val="04A0" w:firstRow="1" w:lastRow="0" w:firstColumn="1" w:lastColumn="0" w:noHBand="0" w:noVBand="1"/>
      </w:tblPr>
      <w:tblGrid>
        <w:gridCol w:w="3411"/>
        <w:gridCol w:w="1850"/>
        <w:gridCol w:w="234"/>
        <w:gridCol w:w="1732"/>
        <w:gridCol w:w="231"/>
        <w:gridCol w:w="1659"/>
      </w:tblGrid>
      <w:tr w:rsidR="00CB23F0" w:rsidRPr="006E3A13" w14:paraId="2A35A473" w14:textId="77777777" w:rsidTr="006A434C">
        <w:tc>
          <w:tcPr>
            <w:tcW w:w="3411" w:type="dxa"/>
          </w:tcPr>
          <w:p w14:paraId="5C1C22C2" w14:textId="77777777" w:rsidR="00CB23F0" w:rsidRPr="006E3A13" w:rsidRDefault="00CB23F0" w:rsidP="006A434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6" w:type="dxa"/>
            <w:gridSpan w:val="5"/>
          </w:tcPr>
          <w:p w14:paraId="3E6E5813" w14:textId="795762A2" w:rsidR="00CB23F0" w:rsidRPr="006E3A13" w:rsidRDefault="00CB23F0" w:rsidP="006A434C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23F0" w:rsidRPr="006E3A13" w14:paraId="0BE31374" w14:textId="77777777" w:rsidTr="006A434C">
        <w:tc>
          <w:tcPr>
            <w:tcW w:w="3411" w:type="dxa"/>
          </w:tcPr>
          <w:p w14:paraId="66F2978E" w14:textId="77777777" w:rsidR="00CB23F0" w:rsidRPr="006E3A13" w:rsidRDefault="00CB23F0" w:rsidP="006A434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03AD233E" w14:textId="77777777" w:rsidR="00CB23F0" w:rsidRPr="006E3A13" w:rsidRDefault="00CB23F0" w:rsidP="006A434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4" w:type="dxa"/>
          </w:tcPr>
          <w:p w14:paraId="242DB048" w14:textId="77777777" w:rsidR="00CB23F0" w:rsidRPr="006E3A13" w:rsidRDefault="00CB23F0" w:rsidP="006A434C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07D07AD3" w14:textId="1285F656" w:rsidR="00CB23F0" w:rsidRPr="006E3A13" w:rsidRDefault="00CB23F0" w:rsidP="006A434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ทรัสต์รีซีท</w:t>
            </w:r>
          </w:p>
        </w:tc>
        <w:tc>
          <w:tcPr>
            <w:tcW w:w="231" w:type="dxa"/>
          </w:tcPr>
          <w:p w14:paraId="64049AC3" w14:textId="77777777" w:rsidR="00CB23F0" w:rsidRPr="006E3A13" w:rsidRDefault="00CB23F0" w:rsidP="006A434C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1FB207D4" w14:textId="77777777" w:rsidR="00CB23F0" w:rsidRPr="006E3A13" w:rsidRDefault="00CB23F0" w:rsidP="006A434C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B23F0" w:rsidRPr="006E3A13" w14:paraId="73AF783F" w14:textId="77777777" w:rsidTr="006A434C">
        <w:tc>
          <w:tcPr>
            <w:tcW w:w="3411" w:type="dxa"/>
          </w:tcPr>
          <w:p w14:paraId="216E0EE7" w14:textId="77777777" w:rsidR="00CB23F0" w:rsidRPr="006E3A13" w:rsidRDefault="00CB23F0" w:rsidP="006A434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6" w:type="dxa"/>
            <w:gridSpan w:val="5"/>
          </w:tcPr>
          <w:p w14:paraId="163E6B85" w14:textId="77777777" w:rsidR="00CB23F0" w:rsidRPr="006E3A13" w:rsidRDefault="00CB23F0" w:rsidP="006A434C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B23F0" w:rsidRPr="006E3A13" w14:paraId="7B9961D2" w14:textId="77777777" w:rsidTr="006A434C">
        <w:tc>
          <w:tcPr>
            <w:tcW w:w="3411" w:type="dxa"/>
          </w:tcPr>
          <w:p w14:paraId="2DA50C2A" w14:textId="3213CD32" w:rsidR="00CB23F0" w:rsidRPr="006E3A13" w:rsidRDefault="00CB23F0" w:rsidP="006A434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E3A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50" w:type="dxa"/>
          </w:tcPr>
          <w:p w14:paraId="2FD063BA" w14:textId="77777777" w:rsidR="00CB23F0" w:rsidRPr="006E3A13" w:rsidRDefault="00CB23F0" w:rsidP="006A434C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688EA073" w14:textId="77777777" w:rsidR="00CB23F0" w:rsidRPr="006E3A13" w:rsidRDefault="00CB23F0" w:rsidP="006A434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42AE395D" w14:textId="77777777" w:rsidR="00CB23F0" w:rsidRPr="006E3A13" w:rsidRDefault="00CB23F0" w:rsidP="006A434C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30DB799B" w14:textId="77777777" w:rsidR="00CB23F0" w:rsidRPr="006E3A13" w:rsidRDefault="00CB23F0" w:rsidP="006A434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6ED4FA76" w14:textId="77777777" w:rsidR="00CB23F0" w:rsidRPr="006E3A13" w:rsidRDefault="00CB23F0" w:rsidP="006A434C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3F0" w:rsidRPr="006E3A13" w14:paraId="4163683D" w14:textId="77777777" w:rsidTr="006A434C">
        <w:tc>
          <w:tcPr>
            <w:tcW w:w="3411" w:type="dxa"/>
          </w:tcPr>
          <w:p w14:paraId="464AB74A" w14:textId="77777777" w:rsidR="00CB23F0" w:rsidRPr="006E3A13" w:rsidRDefault="00CB23F0" w:rsidP="006A434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50" w:type="dxa"/>
          </w:tcPr>
          <w:p w14:paraId="3B66716B" w14:textId="255FFE80" w:rsidR="00CB23F0" w:rsidRPr="006E3A13" w:rsidRDefault="001E050E" w:rsidP="00ED3B4E">
            <w:pPr>
              <w:tabs>
                <w:tab w:val="decimal" w:pos="160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104</w:t>
            </w:r>
            <w:r w:rsidR="00CB23F0">
              <w:rPr>
                <w:rFonts w:ascii="Angsana New" w:hAnsi="Angsana New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34" w:type="dxa"/>
          </w:tcPr>
          <w:p w14:paraId="6419E00C" w14:textId="77777777" w:rsidR="00CB23F0" w:rsidRPr="006E3A13" w:rsidRDefault="00CB23F0" w:rsidP="006A434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4FB525D1" w14:textId="1D319D64" w:rsidR="00CB23F0" w:rsidRPr="006E3A13" w:rsidRDefault="001E050E" w:rsidP="00ED3B4E">
            <w:pPr>
              <w:tabs>
                <w:tab w:val="decimal" w:pos="140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936</w:t>
            </w:r>
            <w:r w:rsidR="00CB23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31" w:type="dxa"/>
          </w:tcPr>
          <w:p w14:paraId="7378AD9F" w14:textId="77777777" w:rsidR="00CB23F0" w:rsidRPr="006E3A13" w:rsidRDefault="00CB23F0" w:rsidP="006A434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7A99FC6" w14:textId="3D9944FF" w:rsidR="00CB23F0" w:rsidRPr="009460F8" w:rsidRDefault="001E050E" w:rsidP="00CF764E">
            <w:pPr>
              <w:tabs>
                <w:tab w:val="decimal" w:pos="14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1</w:t>
            </w:r>
            <w:r w:rsidR="00CB23F0">
              <w:rPr>
                <w:rFonts w:ascii="Angsana New" w:hAnsi="Angsana New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040</w:t>
            </w:r>
            <w:r w:rsidR="00CB23F0">
              <w:rPr>
                <w:rFonts w:ascii="Angsana New" w:hAnsi="Angsana New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CB23F0" w:rsidRPr="006E3A13" w14:paraId="6AD6646C" w14:textId="77777777" w:rsidTr="006A434C">
        <w:tc>
          <w:tcPr>
            <w:tcW w:w="3411" w:type="dxa"/>
          </w:tcPr>
          <w:p w14:paraId="1DA2C900" w14:textId="5BE0C9F1" w:rsidR="00CB23F0" w:rsidRPr="006E3A13" w:rsidRDefault="00CB23F0" w:rsidP="006A434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1E050E" w:rsidRPr="001E050E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1E050E" w:rsidRPr="001E05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50" w:type="dxa"/>
            <w:tcBorders>
              <w:top w:val="single" w:sz="4" w:space="0" w:color="auto"/>
              <w:bottom w:val="double" w:sz="4" w:space="0" w:color="auto"/>
            </w:tcBorders>
          </w:tcPr>
          <w:p w14:paraId="0905BA81" w14:textId="5120734B" w:rsidR="00CB23F0" w:rsidRPr="006E3A13" w:rsidRDefault="001E050E" w:rsidP="006A434C">
            <w:pPr>
              <w:tabs>
                <w:tab w:val="decimal" w:pos="160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  <w:r w:rsidR="00CB23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34" w:type="dxa"/>
          </w:tcPr>
          <w:p w14:paraId="3BD08E80" w14:textId="77777777" w:rsidR="00CB23F0" w:rsidRPr="006E3A13" w:rsidRDefault="00CB23F0" w:rsidP="006A434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double" w:sz="4" w:space="0" w:color="auto"/>
            </w:tcBorders>
          </w:tcPr>
          <w:p w14:paraId="4AF7A1B6" w14:textId="43B7BE7A" w:rsidR="00CB23F0" w:rsidRPr="006E3A13" w:rsidRDefault="001E050E" w:rsidP="006A434C">
            <w:pPr>
              <w:tabs>
                <w:tab w:val="decimal" w:pos="140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936</w:t>
            </w:r>
            <w:r w:rsidR="00CB23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231" w:type="dxa"/>
          </w:tcPr>
          <w:p w14:paraId="19039B76" w14:textId="77777777" w:rsidR="00CB23F0" w:rsidRPr="006E3A13" w:rsidRDefault="00CB23F0" w:rsidP="006A434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</w:tcPr>
          <w:p w14:paraId="3A6FB743" w14:textId="7F7EBAEF" w:rsidR="00CB23F0" w:rsidRPr="006E3A13" w:rsidRDefault="001E050E" w:rsidP="006A434C">
            <w:pPr>
              <w:tabs>
                <w:tab w:val="decimal" w:pos="14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B23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040</w:t>
            </w:r>
            <w:r w:rsidR="00CB23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</w:tr>
    </w:tbl>
    <w:p w14:paraId="779E84A5" w14:textId="77777777" w:rsidR="00EB39DA" w:rsidRPr="000E72B7" w:rsidRDefault="00EB39DA" w:rsidP="00BB6F61">
      <w:pPr>
        <w:ind w:left="540"/>
        <w:rPr>
          <w:rFonts w:asciiTheme="majorBidi" w:hAnsiTheme="majorBidi" w:cstheme="majorBidi"/>
          <w:spacing w:val="-10"/>
          <w:sz w:val="30"/>
          <w:szCs w:val="30"/>
        </w:rPr>
      </w:pPr>
    </w:p>
    <w:p w14:paraId="2FDD9906" w14:textId="77777777" w:rsidR="00BB6F61" w:rsidRPr="000E72B7" w:rsidRDefault="00BB6F61" w:rsidP="00BB6F61">
      <w:pPr>
        <w:rPr>
          <w:rFonts w:asciiTheme="majorBidi" w:hAnsiTheme="majorBidi" w:cstheme="majorBidi"/>
          <w:lang w:val="en-US"/>
        </w:rPr>
        <w:sectPr w:rsidR="00BB6F61" w:rsidRPr="000E72B7" w:rsidSect="00D25C20">
          <w:footerReference w:type="default" r:id="rId13"/>
          <w:pgSz w:w="11909" w:h="16834" w:code="9"/>
          <w:pgMar w:top="691" w:right="1152" w:bottom="576" w:left="1152" w:header="706" w:footer="706" w:gutter="0"/>
          <w:cols w:space="737"/>
          <w:docGrid w:linePitch="360"/>
        </w:sectPr>
      </w:pPr>
    </w:p>
    <w:p w14:paraId="307EA841" w14:textId="362ADD14" w:rsidR="00FC6716" w:rsidRPr="00942850" w:rsidRDefault="00FC6716" w:rsidP="00942850">
      <w:pPr>
        <w:pStyle w:val="Caption"/>
        <w:ind w:left="900" w:hanging="900"/>
        <w:rPr>
          <w:rFonts w:asciiTheme="majorBidi" w:hAnsiTheme="majorBidi" w:cstheme="majorBidi"/>
        </w:rPr>
      </w:pPr>
      <w:r w:rsidRPr="00942850">
        <w:rPr>
          <w:rFonts w:asciiTheme="majorBidi" w:hAnsiTheme="majorBidi" w:cstheme="majorBidi"/>
          <w:cs/>
        </w:rPr>
        <w:lastRenderedPageBreak/>
        <w:t>หุ้นกู้</w:t>
      </w:r>
    </w:p>
    <w:p w14:paraId="0609914B" w14:textId="77777777" w:rsidR="00FC6716" w:rsidRPr="00942850" w:rsidRDefault="00FC6716" w:rsidP="0094285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38CAE38" w14:textId="4D977746" w:rsidR="00471019" w:rsidRPr="00942850" w:rsidRDefault="00471019" w:rsidP="00942850">
      <w:pPr>
        <w:pStyle w:val="Ang15"/>
        <w:rPr>
          <w:rFonts w:asciiTheme="majorBidi" w:hAnsiTheme="majorBidi" w:cstheme="majorBidi"/>
        </w:rPr>
      </w:pPr>
      <w:r w:rsidRPr="00942850">
        <w:rPr>
          <w:rFonts w:asciiTheme="majorBidi" w:hAnsiTheme="majorBidi" w:cstheme="majorBidi"/>
          <w:cs/>
        </w:rPr>
        <w:t xml:space="preserve">ณ วันที่ </w:t>
      </w:r>
      <w:r w:rsidR="001E050E" w:rsidRPr="001E050E">
        <w:rPr>
          <w:rFonts w:asciiTheme="majorBidi" w:hAnsiTheme="majorBidi" w:cstheme="majorBidi"/>
        </w:rPr>
        <w:t>30</w:t>
      </w:r>
      <w:r w:rsidR="00885F89" w:rsidRPr="00942850">
        <w:rPr>
          <w:rFonts w:asciiTheme="majorBidi" w:hAnsiTheme="majorBidi" w:cstheme="majorBidi"/>
          <w:lang w:val="en-US"/>
        </w:rPr>
        <w:t xml:space="preserve"> </w:t>
      </w:r>
      <w:r w:rsidR="00885F89" w:rsidRPr="00942850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1E050E" w:rsidRPr="001E050E">
        <w:rPr>
          <w:rFonts w:asciiTheme="majorBidi" w:hAnsiTheme="majorBidi" w:cstheme="majorBidi"/>
        </w:rPr>
        <w:t>2563</w:t>
      </w:r>
      <w:r w:rsidRPr="00942850">
        <w:rPr>
          <w:rFonts w:asciiTheme="majorBidi" w:hAnsiTheme="majorBidi" w:cstheme="majorBidi"/>
          <w:cs/>
        </w:rPr>
        <w:t xml:space="preserve"> และ </w:t>
      </w:r>
      <w:r w:rsidR="001E050E" w:rsidRPr="001E050E">
        <w:rPr>
          <w:rFonts w:asciiTheme="majorBidi" w:hAnsiTheme="majorBidi" w:cstheme="majorBidi"/>
        </w:rPr>
        <w:t>31</w:t>
      </w:r>
      <w:r w:rsidRPr="00942850">
        <w:rPr>
          <w:rFonts w:asciiTheme="majorBidi" w:hAnsiTheme="majorBidi" w:cstheme="majorBidi"/>
          <w:cs/>
        </w:rPr>
        <w:t xml:space="preserve"> ธันวาคม </w:t>
      </w:r>
      <w:r w:rsidR="001E050E" w:rsidRPr="001E050E">
        <w:rPr>
          <w:rFonts w:asciiTheme="majorBidi" w:hAnsiTheme="majorBidi" w:cstheme="majorBidi"/>
        </w:rPr>
        <w:t>2562</w:t>
      </w:r>
      <w:r w:rsidRPr="00942850">
        <w:rPr>
          <w:rFonts w:asciiTheme="majorBidi" w:hAnsiTheme="majorBidi" w:cstheme="majorBidi"/>
          <w:cs/>
        </w:rPr>
        <w:t xml:space="preserve"> 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1E050E" w:rsidRPr="001E050E">
        <w:rPr>
          <w:rFonts w:asciiTheme="majorBidi" w:hAnsiTheme="majorBidi" w:cstheme="majorBidi"/>
        </w:rPr>
        <w:t>3</w:t>
      </w:r>
      <w:r w:rsidRPr="00942850">
        <w:rPr>
          <w:rFonts w:asciiTheme="majorBidi" w:hAnsiTheme="majorBidi" w:cstheme="majorBidi"/>
          <w:cs/>
        </w:rPr>
        <w:t xml:space="preserve"> เดือน มูลค่ารวม </w:t>
      </w:r>
      <w:r w:rsidR="001E050E" w:rsidRPr="001E050E">
        <w:rPr>
          <w:rFonts w:asciiTheme="majorBidi" w:hAnsiTheme="majorBidi" w:cstheme="majorBidi"/>
        </w:rPr>
        <w:t>8</w:t>
      </w:r>
      <w:r w:rsidRPr="00942850">
        <w:rPr>
          <w:rFonts w:asciiTheme="majorBidi" w:hAnsiTheme="majorBidi" w:cstheme="majorBidi"/>
        </w:rPr>
        <w:t>,</w:t>
      </w:r>
      <w:r w:rsidR="001E050E" w:rsidRPr="001E050E">
        <w:rPr>
          <w:rFonts w:asciiTheme="majorBidi" w:hAnsiTheme="majorBidi" w:cstheme="majorBidi"/>
        </w:rPr>
        <w:t>000</w:t>
      </w:r>
      <w:r w:rsidRPr="00942850">
        <w:rPr>
          <w:rFonts w:asciiTheme="majorBidi" w:hAnsiTheme="majorBidi" w:cstheme="majorBidi"/>
          <w:cs/>
        </w:rPr>
        <w:t xml:space="preserve"> </w:t>
      </w:r>
      <w:r w:rsidR="00942850" w:rsidRPr="00942850">
        <w:rPr>
          <w:rFonts w:asciiTheme="majorBidi" w:hAnsiTheme="majorBidi" w:cstheme="majorBidi"/>
        </w:rPr>
        <w:t xml:space="preserve">        </w:t>
      </w:r>
      <w:r w:rsidRPr="00942850">
        <w:rPr>
          <w:rFonts w:asciiTheme="majorBidi" w:hAnsiTheme="majorBidi" w:cstheme="majorBidi"/>
          <w:cs/>
        </w:rPr>
        <w:t xml:space="preserve">ล้านบาท </w:t>
      </w:r>
      <w:r w:rsidRPr="00942850">
        <w:rPr>
          <w:rFonts w:asciiTheme="majorBidi" w:hAnsiTheme="majorBidi" w:cstheme="majorBidi"/>
          <w:i/>
          <w:iCs/>
        </w:rPr>
        <w:t>(</w:t>
      </w:r>
      <w:r w:rsidR="001E050E" w:rsidRPr="001E050E">
        <w:rPr>
          <w:rFonts w:asciiTheme="majorBidi" w:hAnsiTheme="majorBidi" w:cstheme="majorBidi"/>
          <w:i/>
          <w:iCs/>
        </w:rPr>
        <w:t>31</w:t>
      </w:r>
      <w:r w:rsidRPr="00942850">
        <w:rPr>
          <w:rFonts w:asciiTheme="majorBidi" w:hAnsiTheme="majorBidi" w:cstheme="majorBidi"/>
          <w:i/>
          <w:iCs/>
        </w:rPr>
        <w:t xml:space="preserve"> </w:t>
      </w:r>
      <w:r w:rsidRPr="00942850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1E050E" w:rsidRPr="001E050E">
        <w:rPr>
          <w:rFonts w:asciiTheme="majorBidi" w:hAnsiTheme="majorBidi" w:cstheme="majorBidi"/>
          <w:i/>
          <w:iCs/>
        </w:rPr>
        <w:t>2562</w:t>
      </w:r>
      <w:r w:rsidRPr="00942850">
        <w:rPr>
          <w:rFonts w:asciiTheme="majorBidi" w:hAnsiTheme="majorBidi" w:cstheme="majorBidi"/>
          <w:i/>
          <w:iCs/>
        </w:rPr>
        <w:t xml:space="preserve">: </w:t>
      </w:r>
      <w:r w:rsidR="001E050E" w:rsidRPr="001E050E">
        <w:rPr>
          <w:rFonts w:asciiTheme="majorBidi" w:hAnsiTheme="majorBidi" w:cstheme="majorBidi"/>
          <w:i/>
          <w:iCs/>
        </w:rPr>
        <w:t>8</w:t>
      </w:r>
      <w:r w:rsidRPr="00942850">
        <w:rPr>
          <w:rFonts w:asciiTheme="majorBidi" w:hAnsiTheme="majorBidi" w:cstheme="majorBidi"/>
          <w:i/>
          <w:iCs/>
        </w:rPr>
        <w:t>,</w:t>
      </w:r>
      <w:r w:rsidR="001E050E" w:rsidRPr="001E050E">
        <w:rPr>
          <w:rFonts w:asciiTheme="majorBidi" w:hAnsiTheme="majorBidi" w:cstheme="majorBidi"/>
          <w:i/>
          <w:iCs/>
        </w:rPr>
        <w:t>000</w:t>
      </w:r>
      <w:r w:rsidRPr="00942850">
        <w:rPr>
          <w:rFonts w:asciiTheme="majorBidi" w:hAnsiTheme="majorBidi" w:cstheme="majorBidi"/>
          <w:i/>
          <w:iCs/>
        </w:rPr>
        <w:t xml:space="preserve"> </w:t>
      </w:r>
      <w:r w:rsidRPr="00942850">
        <w:rPr>
          <w:rFonts w:asciiTheme="majorBidi" w:hAnsiTheme="majorBidi" w:cstheme="majorBidi"/>
          <w:i/>
          <w:iCs/>
          <w:cs/>
        </w:rPr>
        <w:t>ล้านบาท)</w:t>
      </w:r>
      <w:r w:rsidRPr="00942850">
        <w:rPr>
          <w:rFonts w:asciiTheme="majorBidi" w:hAnsiTheme="majorBidi" w:cstheme="majorBidi"/>
          <w:cs/>
        </w:rPr>
        <w:t xml:space="preserve"> ดังนี้</w:t>
      </w:r>
    </w:p>
    <w:p w14:paraId="7FAB359D" w14:textId="77777777" w:rsidR="0079474D" w:rsidRPr="00942850" w:rsidRDefault="0079474D" w:rsidP="00942850">
      <w:pPr>
        <w:pStyle w:val="Bo-C1Content"/>
        <w:ind w:right="-338"/>
        <w:rPr>
          <w:rFonts w:asciiTheme="majorBidi" w:hAnsiTheme="majorBidi" w:cstheme="majorBidi"/>
          <w:cs/>
          <w:lang w:val="en-US"/>
        </w:rPr>
      </w:pPr>
    </w:p>
    <w:tbl>
      <w:tblPr>
        <w:tblW w:w="141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260"/>
        <w:gridCol w:w="270"/>
        <w:gridCol w:w="1440"/>
        <w:gridCol w:w="270"/>
        <w:gridCol w:w="1350"/>
        <w:gridCol w:w="270"/>
        <w:gridCol w:w="1170"/>
        <w:gridCol w:w="269"/>
        <w:gridCol w:w="1081"/>
        <w:gridCol w:w="236"/>
        <w:gridCol w:w="1204"/>
        <w:gridCol w:w="236"/>
        <w:gridCol w:w="845"/>
      </w:tblGrid>
      <w:tr w:rsidR="002E2B56" w:rsidRPr="000E72B7" w14:paraId="6B8A6745" w14:textId="77777777" w:rsidTr="00885F89">
        <w:tc>
          <w:tcPr>
            <w:tcW w:w="1727" w:type="dxa"/>
          </w:tcPr>
          <w:p w14:paraId="6634C28A" w14:textId="77777777" w:rsidR="002E2B56" w:rsidRPr="000E72B7" w:rsidRDefault="002E2B56" w:rsidP="004331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3" w:type="dxa"/>
          </w:tcPr>
          <w:p w14:paraId="12E6F035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58629C8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1" w:type="dxa"/>
            <w:gridSpan w:val="15"/>
          </w:tcPr>
          <w:p w14:paraId="66B93DF2" w14:textId="55BE0301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2E2B56" w:rsidRPr="000E72B7" w14:paraId="2569B275" w14:textId="77777777" w:rsidTr="002E2B56">
        <w:tc>
          <w:tcPr>
            <w:tcW w:w="1727" w:type="dxa"/>
          </w:tcPr>
          <w:p w14:paraId="37A8B3A9" w14:textId="77777777" w:rsidR="002E2B56" w:rsidRPr="000E72B7" w:rsidRDefault="002E2B56" w:rsidP="0043318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6AF57F69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340BDBD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</w:tcPr>
          <w:p w14:paraId="6B9A5D5E" w14:textId="36FDD77E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1BFCD769" w14:textId="77777777" w:rsidR="002E2B56" w:rsidRPr="000E72B7" w:rsidRDefault="002E2B56" w:rsidP="0043318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60" w:type="dxa"/>
            <w:gridSpan w:val="3"/>
          </w:tcPr>
          <w:p w14:paraId="4DE09F26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3D466400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20" w:type="dxa"/>
            <w:gridSpan w:val="3"/>
          </w:tcPr>
          <w:p w14:paraId="50771CC1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04970044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14:paraId="2FF1F69D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08EAA91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14:paraId="2C326C18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85F89" w:rsidRPr="000E72B7" w14:paraId="702B3076" w14:textId="77777777" w:rsidTr="002E2B56">
        <w:tc>
          <w:tcPr>
            <w:tcW w:w="1727" w:type="dxa"/>
          </w:tcPr>
          <w:p w14:paraId="62EFEEE5" w14:textId="77777777" w:rsidR="00885F89" w:rsidRPr="000E72B7" w:rsidRDefault="00885F89" w:rsidP="00885F8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307DC788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F00A372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0FAA6EF" w14:textId="5A948CCD" w:rsidR="00885F89" w:rsidRPr="000E72B7" w:rsidRDefault="001E050E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885F89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885F89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AE319A3" w14:textId="77777777" w:rsidR="00885F89" w:rsidRPr="000E72B7" w:rsidRDefault="00885F89" w:rsidP="00885F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55B2A87" w14:textId="32C72002" w:rsidR="00885F89" w:rsidRPr="000E72B7" w:rsidRDefault="001E050E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885F89"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57B4C3E" w14:textId="77777777" w:rsidR="00885F89" w:rsidRPr="000E72B7" w:rsidRDefault="00885F89" w:rsidP="00885F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7628C022" w14:textId="2088DCC0" w:rsidR="00885F89" w:rsidRPr="000E72B7" w:rsidRDefault="001E050E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885F89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885F89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45FE1D9" w14:textId="77777777" w:rsidR="00885F89" w:rsidRPr="000E72B7" w:rsidRDefault="00885F89" w:rsidP="00885F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D68014C" w14:textId="5E390E7F" w:rsidR="00885F89" w:rsidRPr="000E72B7" w:rsidRDefault="001E050E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885F89"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A0694AD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982A968" w14:textId="3D99C021" w:rsidR="00885F89" w:rsidRPr="000E72B7" w:rsidRDefault="001E050E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885F89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885F89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69" w:type="dxa"/>
          </w:tcPr>
          <w:p w14:paraId="34A9DE96" w14:textId="77777777" w:rsidR="00885F89" w:rsidRPr="000E72B7" w:rsidRDefault="00885F89" w:rsidP="00885F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</w:tcPr>
          <w:p w14:paraId="73CCF83B" w14:textId="365C88C1" w:rsidR="00885F89" w:rsidRPr="000E72B7" w:rsidRDefault="001E050E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885F89"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195BE42D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14:paraId="754D45D2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307C8153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14:paraId="337A26B1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85F89" w:rsidRPr="000E72B7" w14:paraId="1C158671" w14:textId="77777777" w:rsidTr="002E2B56">
        <w:tc>
          <w:tcPr>
            <w:tcW w:w="1727" w:type="dxa"/>
          </w:tcPr>
          <w:p w14:paraId="43EF08BE" w14:textId="77777777" w:rsidR="00885F89" w:rsidRPr="000E72B7" w:rsidRDefault="00885F89" w:rsidP="00885F8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4B749D9F" w14:textId="1708E305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6025615E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60FDD875" w14:textId="1E569DEF" w:rsidR="00885F89" w:rsidRPr="000E72B7" w:rsidRDefault="001E050E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70" w:type="dxa"/>
          </w:tcPr>
          <w:p w14:paraId="0565F46C" w14:textId="77777777" w:rsidR="00885F89" w:rsidRPr="000E72B7" w:rsidRDefault="00885F89" w:rsidP="00885F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35E86A3" w14:textId="1B311B7C" w:rsidR="00885F89" w:rsidRPr="000E72B7" w:rsidRDefault="001E050E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70" w:type="dxa"/>
          </w:tcPr>
          <w:p w14:paraId="4C5FE5EB" w14:textId="77777777" w:rsidR="00885F89" w:rsidRPr="000E72B7" w:rsidRDefault="00885F89" w:rsidP="00885F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60445E2" w14:textId="5C969FBA" w:rsidR="00885F89" w:rsidRPr="000E72B7" w:rsidRDefault="001E050E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70" w:type="dxa"/>
          </w:tcPr>
          <w:p w14:paraId="3CF9BCF4" w14:textId="77777777" w:rsidR="00885F89" w:rsidRPr="000E72B7" w:rsidRDefault="00885F89" w:rsidP="00885F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3D2ABEA" w14:textId="0B59D5F1" w:rsidR="00885F89" w:rsidRPr="000E72B7" w:rsidRDefault="001E050E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70" w:type="dxa"/>
          </w:tcPr>
          <w:p w14:paraId="541A1097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06FB4FDE" w14:textId="604017BB" w:rsidR="00885F89" w:rsidRPr="000E72B7" w:rsidRDefault="001E050E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69" w:type="dxa"/>
          </w:tcPr>
          <w:p w14:paraId="7233B769" w14:textId="77777777" w:rsidR="00885F89" w:rsidRPr="000E72B7" w:rsidRDefault="00885F89" w:rsidP="00885F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</w:tcPr>
          <w:p w14:paraId="45102716" w14:textId="1B781568" w:rsidR="00885F89" w:rsidRPr="000E72B7" w:rsidRDefault="001E050E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36" w:type="dxa"/>
          </w:tcPr>
          <w:p w14:paraId="17B85F38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14:paraId="1729B439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5F3B01F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14:paraId="60B85EB1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885F89" w:rsidRPr="000E72B7" w14:paraId="3DE1C978" w14:textId="77777777" w:rsidTr="002E2B56">
        <w:tc>
          <w:tcPr>
            <w:tcW w:w="1727" w:type="dxa"/>
          </w:tcPr>
          <w:p w14:paraId="00D3643D" w14:textId="77777777" w:rsidR="00885F89" w:rsidRPr="000E72B7" w:rsidRDefault="00885F89" w:rsidP="00885F8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93" w:type="dxa"/>
          </w:tcPr>
          <w:p w14:paraId="61AE6E59" w14:textId="77777777" w:rsidR="00885F89" w:rsidRPr="000E72B7" w:rsidRDefault="00885F89" w:rsidP="00885F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682F5A4C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820" w:type="dxa"/>
            <w:gridSpan w:val="11"/>
          </w:tcPr>
          <w:p w14:paraId="00423B1F" w14:textId="15152B6B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36" w:type="dxa"/>
          </w:tcPr>
          <w:p w14:paraId="07E2B708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14:paraId="1F946C2D" w14:textId="77777777" w:rsidR="00885F89" w:rsidRPr="000E72B7" w:rsidRDefault="00885F89" w:rsidP="00885F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1C06BA08" w14:textId="77777777" w:rsidR="00885F89" w:rsidRPr="000E72B7" w:rsidRDefault="00885F89" w:rsidP="00885F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14:paraId="491B7845" w14:textId="77777777" w:rsidR="00885F89" w:rsidRPr="000E72B7" w:rsidRDefault="00885F89" w:rsidP="00885F89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EF02B5" w:rsidRPr="000E72B7" w14:paraId="74461F68" w14:textId="77777777" w:rsidTr="00DF1B98">
        <w:tc>
          <w:tcPr>
            <w:tcW w:w="1727" w:type="dxa"/>
          </w:tcPr>
          <w:p w14:paraId="19FACD06" w14:textId="717F9005" w:rsidR="00EF02B5" w:rsidRPr="000E72B7" w:rsidRDefault="001E050E" w:rsidP="00EF02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28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793" w:type="dxa"/>
          </w:tcPr>
          <w:p w14:paraId="67141BC7" w14:textId="77777777" w:rsidR="00EF02B5" w:rsidRPr="000E72B7" w:rsidRDefault="00EF02B5" w:rsidP="00EF02B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6013048" w14:textId="77777777" w:rsidR="00EF02B5" w:rsidRPr="000E72B7" w:rsidRDefault="00EF02B5" w:rsidP="00EF02B5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A2F698" w14:textId="1725E583" w:rsidR="00EF02B5" w:rsidRPr="000E72B7" w:rsidRDefault="00EF02B5" w:rsidP="00EF02B5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DB2379" w14:textId="77777777" w:rsidR="00EF02B5" w:rsidRPr="000E72B7" w:rsidRDefault="00EF02B5" w:rsidP="00EF02B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EECB559" w14:textId="77777777" w:rsidR="00EF02B5" w:rsidRPr="000E72B7" w:rsidRDefault="00EF02B5" w:rsidP="00EF02B5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5C963" w14:textId="77777777" w:rsidR="00EF02B5" w:rsidRPr="000E72B7" w:rsidRDefault="00EF02B5" w:rsidP="00EF02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3B9B54" w14:textId="41E628DA" w:rsidR="00EF02B5" w:rsidRPr="000E72B7" w:rsidRDefault="001E050E" w:rsidP="00EF02B5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EF0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EF0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AC2C07A" w14:textId="77777777" w:rsidR="00EF02B5" w:rsidRPr="000E72B7" w:rsidRDefault="00EF02B5" w:rsidP="00EF02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C5EF5CA" w14:textId="3B5C9D6B" w:rsidR="00EF02B5" w:rsidRPr="000E72B7" w:rsidRDefault="001E050E" w:rsidP="00EF02B5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2082EAE" w14:textId="77777777" w:rsidR="00EF02B5" w:rsidRPr="000E72B7" w:rsidRDefault="00EF02B5" w:rsidP="00EF02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EF3C36B" w14:textId="5DAFCCD4" w:rsidR="00EF02B5" w:rsidRPr="000E72B7" w:rsidRDefault="001E050E" w:rsidP="00EF02B5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EF0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EF0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69" w:type="dxa"/>
          </w:tcPr>
          <w:p w14:paraId="289CC39A" w14:textId="77777777" w:rsidR="00EF02B5" w:rsidRPr="000E72B7" w:rsidRDefault="00EF02B5" w:rsidP="00EF02B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1" w:type="dxa"/>
          </w:tcPr>
          <w:p w14:paraId="2108BBB8" w14:textId="2A9C05A4" w:rsidR="00EF02B5" w:rsidRPr="000E72B7" w:rsidRDefault="001E050E" w:rsidP="00EF02B5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36" w:type="dxa"/>
          </w:tcPr>
          <w:p w14:paraId="67165456" w14:textId="77777777" w:rsidR="00EF02B5" w:rsidRPr="000E72B7" w:rsidRDefault="00EF02B5" w:rsidP="00EF02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14:paraId="5EAE66EB" w14:textId="29689986" w:rsidR="00EF02B5" w:rsidRPr="000E72B7" w:rsidRDefault="001E050E" w:rsidP="00EF02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90</w:t>
            </w:r>
          </w:p>
        </w:tc>
        <w:tc>
          <w:tcPr>
            <w:tcW w:w="236" w:type="dxa"/>
          </w:tcPr>
          <w:p w14:paraId="63AF32FD" w14:textId="77777777" w:rsidR="00EF02B5" w:rsidRPr="000E72B7" w:rsidRDefault="00EF02B5" w:rsidP="00EF02B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14:paraId="53440A25" w14:textId="0109B29E" w:rsidR="00EF02B5" w:rsidRPr="000E72B7" w:rsidRDefault="001E050E" w:rsidP="00EF02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EF02B5" w:rsidRPr="000E72B7" w14:paraId="3FB336C7" w14:textId="77777777" w:rsidTr="00DF1B98">
        <w:tc>
          <w:tcPr>
            <w:tcW w:w="1727" w:type="dxa"/>
          </w:tcPr>
          <w:p w14:paraId="412FBD2F" w14:textId="3B5B242E" w:rsidR="00EF02B5" w:rsidRPr="000E72B7" w:rsidRDefault="001E050E" w:rsidP="00EF02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793" w:type="dxa"/>
          </w:tcPr>
          <w:p w14:paraId="3C484836" w14:textId="77777777" w:rsidR="00EF02B5" w:rsidRPr="000E72B7" w:rsidRDefault="00EF02B5" w:rsidP="00EF02B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F95CA23" w14:textId="77777777" w:rsidR="00EF02B5" w:rsidRPr="000E72B7" w:rsidRDefault="00EF02B5" w:rsidP="00EF02B5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790814C" w14:textId="23E2973B" w:rsidR="00EF02B5" w:rsidRPr="000E72B7" w:rsidRDefault="00EF02B5" w:rsidP="00EF02B5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BD1D4B" w14:textId="77777777" w:rsidR="00EF02B5" w:rsidRPr="000E72B7" w:rsidRDefault="00EF02B5" w:rsidP="00EF02B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B19BA89" w14:textId="77777777" w:rsidR="00EF02B5" w:rsidRPr="000E72B7" w:rsidRDefault="00EF02B5" w:rsidP="00EF02B5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15F003" w14:textId="77777777" w:rsidR="00EF02B5" w:rsidRPr="000E72B7" w:rsidRDefault="00EF02B5" w:rsidP="00EF02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A57F8E" w14:textId="61F5447E" w:rsidR="00EF02B5" w:rsidRPr="000E72B7" w:rsidRDefault="001E050E" w:rsidP="00EF02B5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EF0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EF0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91B239C" w14:textId="77777777" w:rsidR="00EF02B5" w:rsidRPr="000E72B7" w:rsidRDefault="00EF02B5" w:rsidP="00EF02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131D3E9" w14:textId="6918F352" w:rsidR="00EF02B5" w:rsidRPr="000E72B7" w:rsidRDefault="001E050E" w:rsidP="00EF02B5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F9B9359" w14:textId="77777777" w:rsidR="00EF02B5" w:rsidRPr="000E72B7" w:rsidRDefault="00EF02B5" w:rsidP="00EF02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E7080FE" w14:textId="6C56AA12" w:rsidR="00EF02B5" w:rsidRPr="000E72B7" w:rsidRDefault="001E050E" w:rsidP="00EF02B5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EF0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EF0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69" w:type="dxa"/>
          </w:tcPr>
          <w:p w14:paraId="2D116AF0" w14:textId="77777777" w:rsidR="00EF02B5" w:rsidRPr="000E72B7" w:rsidRDefault="00EF02B5" w:rsidP="00EF02B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1" w:type="dxa"/>
          </w:tcPr>
          <w:p w14:paraId="10404ACA" w14:textId="239788A3" w:rsidR="00EF02B5" w:rsidRPr="000E72B7" w:rsidRDefault="001E050E" w:rsidP="00EF02B5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36" w:type="dxa"/>
          </w:tcPr>
          <w:p w14:paraId="0D81D372" w14:textId="77777777" w:rsidR="00EF02B5" w:rsidRPr="000E72B7" w:rsidRDefault="00EF02B5" w:rsidP="00EF02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14:paraId="48996866" w14:textId="51AD7ABC" w:rsidR="00EF02B5" w:rsidRPr="000E72B7" w:rsidRDefault="001E050E" w:rsidP="00EF02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50</w:t>
            </w:r>
          </w:p>
        </w:tc>
        <w:tc>
          <w:tcPr>
            <w:tcW w:w="236" w:type="dxa"/>
          </w:tcPr>
          <w:p w14:paraId="4046DC6F" w14:textId="77777777" w:rsidR="00EF02B5" w:rsidRPr="000E72B7" w:rsidRDefault="00EF02B5" w:rsidP="00EF02B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14:paraId="79835DD2" w14:textId="2E0F97CE" w:rsidR="00EF02B5" w:rsidRPr="000E72B7" w:rsidRDefault="001E050E" w:rsidP="00EF02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1E050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F02B5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EF02B5" w:rsidRPr="000E72B7" w14:paraId="170A6A1A" w14:textId="77777777" w:rsidTr="00DF1B98">
        <w:tc>
          <w:tcPr>
            <w:tcW w:w="1727" w:type="dxa"/>
          </w:tcPr>
          <w:p w14:paraId="594942F0" w14:textId="77777777" w:rsidR="00EF02B5" w:rsidRPr="000E72B7" w:rsidRDefault="00EF02B5" w:rsidP="00EF02B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</w:tcPr>
          <w:p w14:paraId="778AED9F" w14:textId="4788B4A6" w:rsidR="00EF02B5" w:rsidRPr="000E72B7" w:rsidRDefault="001E050E" w:rsidP="00C45418">
            <w:pPr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14</w:t>
            </w:r>
          </w:p>
        </w:tc>
        <w:tc>
          <w:tcPr>
            <w:tcW w:w="270" w:type="dxa"/>
          </w:tcPr>
          <w:p w14:paraId="6A587BDE" w14:textId="77777777" w:rsidR="00EF02B5" w:rsidRPr="000E72B7" w:rsidRDefault="00EF02B5" w:rsidP="00EF02B5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12611" w14:textId="46D0653C" w:rsidR="00EF02B5" w:rsidRPr="000E72B7" w:rsidRDefault="00EF02B5" w:rsidP="00EF02B5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EE2ACC" w14:textId="77777777" w:rsidR="00EF02B5" w:rsidRPr="000E72B7" w:rsidRDefault="00EF02B5" w:rsidP="00EF02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CBF09" w14:textId="77777777" w:rsidR="00EF02B5" w:rsidRPr="000E72B7" w:rsidRDefault="00EF02B5" w:rsidP="00EF02B5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97777" w14:textId="77777777" w:rsidR="00EF02B5" w:rsidRPr="000E72B7" w:rsidRDefault="00EF02B5" w:rsidP="00EF02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8D6BC" w14:textId="327A935B" w:rsidR="00EF02B5" w:rsidRPr="000E72B7" w:rsidRDefault="001E050E" w:rsidP="00EF02B5">
            <w:pPr>
              <w:tabs>
                <w:tab w:val="decimal" w:pos="1085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EF02B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  <w:r w:rsidR="00EF02B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7F2E794" w14:textId="77777777" w:rsidR="00EF02B5" w:rsidRPr="000E72B7" w:rsidRDefault="00EF02B5" w:rsidP="00EF02B5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AE738" w14:textId="305F5BB4" w:rsidR="00EF02B5" w:rsidRPr="000E72B7" w:rsidRDefault="001E050E" w:rsidP="00EF02B5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EF02B5"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  <w:r w:rsidR="00EF02B5"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37509A4" w14:textId="77777777" w:rsidR="00EF02B5" w:rsidRPr="000E72B7" w:rsidRDefault="00EF02B5" w:rsidP="00EF02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F9832" w14:textId="237D5631" w:rsidR="00EF02B5" w:rsidRPr="000E72B7" w:rsidRDefault="001E050E" w:rsidP="00EF02B5">
            <w:pPr>
              <w:tabs>
                <w:tab w:val="decimal" w:pos="880"/>
              </w:tabs>
              <w:spacing w:line="240" w:lineRule="atLeast"/>
              <w:ind w:left="-46" w:right="7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EF02B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  <w:r w:rsidR="00EF02B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</w:p>
        </w:tc>
        <w:tc>
          <w:tcPr>
            <w:tcW w:w="269" w:type="dxa"/>
          </w:tcPr>
          <w:p w14:paraId="077E71D0" w14:textId="77777777" w:rsidR="00EF02B5" w:rsidRPr="000E72B7" w:rsidRDefault="00EF02B5" w:rsidP="00EF02B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8E0DC28" w14:textId="7D51FEA8" w:rsidR="00EF02B5" w:rsidRPr="000E72B7" w:rsidRDefault="001E050E" w:rsidP="00EF02B5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EF02B5"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  <w:r w:rsidR="00EF02B5"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</w:p>
        </w:tc>
        <w:tc>
          <w:tcPr>
            <w:tcW w:w="236" w:type="dxa"/>
          </w:tcPr>
          <w:p w14:paraId="056AA8BA" w14:textId="77777777" w:rsidR="00EF02B5" w:rsidRPr="000E72B7" w:rsidRDefault="00EF02B5" w:rsidP="00EF02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67D791E7" w14:textId="77777777" w:rsidR="00EF02B5" w:rsidRPr="000E72B7" w:rsidRDefault="00EF02B5" w:rsidP="00EF02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54053CCF" w14:textId="77777777" w:rsidR="00EF02B5" w:rsidRPr="000E72B7" w:rsidRDefault="00EF02B5" w:rsidP="00EF02B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845" w:type="dxa"/>
          </w:tcPr>
          <w:p w14:paraId="67FAAEA2" w14:textId="77777777" w:rsidR="00EF02B5" w:rsidRPr="000E72B7" w:rsidRDefault="00EF02B5" w:rsidP="00EF02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0595147B" w14:textId="77777777" w:rsidR="00B672A7" w:rsidRPr="000E72B7" w:rsidRDefault="00B672A7" w:rsidP="00B672A7">
      <w:pPr>
        <w:pStyle w:val="Bo-Blankline"/>
        <w:rPr>
          <w:rFonts w:asciiTheme="majorBidi" w:hAnsiTheme="majorBidi" w:cstheme="majorBidi"/>
          <w:lang w:val="en-US"/>
        </w:rPr>
      </w:pPr>
    </w:p>
    <w:p w14:paraId="433F6C87" w14:textId="77777777" w:rsidR="00B672A7" w:rsidRPr="000E72B7" w:rsidRDefault="00B672A7" w:rsidP="00B672A7">
      <w:pPr>
        <w:spacing w:line="240" w:lineRule="auto"/>
        <w:rPr>
          <w:rFonts w:asciiTheme="majorBidi" w:hAnsiTheme="majorBidi" w:cstheme="majorBidi"/>
          <w:spacing w:val="-1"/>
          <w:sz w:val="30"/>
          <w:szCs w:val="30"/>
          <w:lang w:val="en-US"/>
        </w:rPr>
      </w:pPr>
    </w:p>
    <w:p w14:paraId="73335992" w14:textId="77777777" w:rsidR="00FC6716" w:rsidRPr="000E72B7" w:rsidRDefault="00FC6716" w:rsidP="00FC6716">
      <w:pPr>
        <w:rPr>
          <w:rFonts w:asciiTheme="majorBidi" w:hAnsiTheme="majorBidi" w:cstheme="majorBidi"/>
          <w:cs/>
          <w:lang w:val="en-US"/>
        </w:rPr>
        <w:sectPr w:rsidR="00FC6716" w:rsidRPr="000E72B7" w:rsidSect="00D25C20"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63CEBFDB" w14:textId="77777777" w:rsidR="00C21040" w:rsidRPr="00874492" w:rsidRDefault="005A0745" w:rsidP="00874492">
      <w:pPr>
        <w:pStyle w:val="Caption"/>
        <w:rPr>
          <w:rFonts w:asciiTheme="majorBidi" w:hAnsiTheme="majorBidi" w:cstheme="majorBidi"/>
        </w:rPr>
      </w:pPr>
      <w:r w:rsidRPr="00874492">
        <w:rPr>
          <w:rFonts w:asciiTheme="majorBidi" w:hAnsiTheme="majorBidi" w:cstheme="majorBidi"/>
          <w:cs/>
        </w:rPr>
        <w:lastRenderedPageBreak/>
        <w:t>ส่วนงาน</w:t>
      </w:r>
      <w:r w:rsidR="006271EE" w:rsidRPr="00874492">
        <w:rPr>
          <w:rFonts w:asciiTheme="majorBidi" w:hAnsiTheme="majorBidi" w:cstheme="majorBidi"/>
          <w:cs/>
        </w:rPr>
        <w:t>ดำเนินงาน</w:t>
      </w:r>
      <w:r w:rsidR="00606FE0" w:rsidRPr="00874492">
        <w:rPr>
          <w:rFonts w:asciiTheme="majorBidi" w:hAnsiTheme="majorBidi" w:cstheme="majorBidi"/>
          <w:cs/>
        </w:rPr>
        <w:t>และการจำแนกรายได้</w:t>
      </w:r>
    </w:p>
    <w:p w14:paraId="0DA32EEB" w14:textId="77777777" w:rsidR="00C21040" w:rsidRPr="00874492" w:rsidRDefault="00C21040" w:rsidP="00874492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84BB899" w14:textId="77777777" w:rsidR="00624F44" w:rsidRPr="00874492" w:rsidRDefault="00DE3ACE" w:rsidP="00874492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74492">
        <w:rPr>
          <w:rFonts w:asciiTheme="majorBidi" w:hAnsiTheme="majorBidi" w:cstheme="majorBidi"/>
          <w:sz w:val="30"/>
          <w:szCs w:val="30"/>
          <w:cs/>
        </w:rPr>
        <w:t>กลุ่ม</w:t>
      </w:r>
      <w:r w:rsidR="00626878" w:rsidRPr="00874492">
        <w:rPr>
          <w:rFonts w:asciiTheme="majorBidi" w:hAnsiTheme="majorBidi" w:cstheme="majorBidi"/>
          <w:sz w:val="30"/>
          <w:szCs w:val="30"/>
          <w:cs/>
        </w:rPr>
        <w:t>บริษัทเสนอส่วนงานธุรกิจที่สำคัญ ดังนี้</w:t>
      </w:r>
    </w:p>
    <w:p w14:paraId="1BF5AD83" w14:textId="77777777" w:rsidR="00EE0881" w:rsidRPr="00874492" w:rsidRDefault="00EE0881" w:rsidP="0087449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B0E2B98" w14:textId="77777777" w:rsidR="00624F44" w:rsidRPr="00874492" w:rsidRDefault="00624F44" w:rsidP="00874492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Theme="majorBidi" w:hAnsiTheme="majorBidi" w:cstheme="majorBidi"/>
          <w:sz w:val="30"/>
          <w:szCs w:val="30"/>
          <w:lang w:val="x-none" w:eastAsia="x-none" w:bidi="ar-SA"/>
        </w:rPr>
      </w:pPr>
      <w:r w:rsidRPr="00874492">
        <w:rPr>
          <w:rFonts w:asciiTheme="majorBidi" w:hAnsiTheme="majorBidi" w:cstheme="majorBidi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29AB381E" w14:textId="77777777" w:rsidR="00624F44" w:rsidRPr="00874492" w:rsidRDefault="00624F44" w:rsidP="00874492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874492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28949ED5" w14:textId="77777777" w:rsidR="00CD37FD" w:rsidRPr="00874492" w:rsidRDefault="00CD37FD" w:rsidP="00874492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89E133D" w14:textId="4085C78A" w:rsidR="00CD37FD" w:rsidRDefault="00CD37FD" w:rsidP="00874492">
      <w:pPr>
        <w:pStyle w:val="Ang15"/>
        <w:tabs>
          <w:tab w:val="left" w:pos="14220"/>
        </w:tabs>
        <w:ind w:right="18"/>
        <w:rPr>
          <w:rFonts w:asciiTheme="majorBidi" w:hAnsiTheme="majorBidi" w:cstheme="majorBidi"/>
          <w:spacing w:val="-6"/>
        </w:rPr>
      </w:pPr>
      <w:r w:rsidRPr="00874492">
        <w:rPr>
          <w:rFonts w:asciiTheme="majorBidi" w:hAnsiTheme="majorBidi" w:cstheme="majorBidi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874492">
        <w:rPr>
          <w:rFonts w:asciiTheme="majorBidi" w:hAnsiTheme="majorBidi" w:cstheme="majorBidi"/>
        </w:rPr>
        <w:t xml:space="preserve"> </w:t>
      </w:r>
      <w:r w:rsidRPr="00874492">
        <w:rPr>
          <w:rFonts w:asciiTheme="majorBidi" w:hAnsiTheme="majorBidi" w:cstheme="majorBidi"/>
          <w:cs/>
        </w:rPr>
        <w:t>ผลการดำเนินงานวัดโดยใช้กำไรก่อนภาษีเงินได้ของส่วนงาน</w:t>
      </w:r>
      <w:r w:rsidRPr="00874492">
        <w:rPr>
          <w:rFonts w:asciiTheme="majorBidi" w:hAnsiTheme="majorBidi" w:cstheme="majorBidi"/>
        </w:rPr>
        <w:t xml:space="preserve"> </w:t>
      </w:r>
      <w:r w:rsidRPr="00874492">
        <w:rPr>
          <w:rFonts w:asciiTheme="majorBidi" w:hAnsiTheme="majorBidi" w:cstheme="majorBidi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874492">
        <w:rPr>
          <w:rFonts w:asciiTheme="majorBidi" w:hAnsiTheme="majorBidi" w:cstheme="majorBidi"/>
        </w:rPr>
        <w:t xml:space="preserve"> </w:t>
      </w:r>
      <w:r w:rsidRPr="00874492">
        <w:rPr>
          <w:rFonts w:asciiTheme="majorBidi" w:hAnsiTheme="majorBidi" w:cstheme="majorBidi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874492">
        <w:rPr>
          <w:rFonts w:asciiTheme="majorBidi" w:hAnsiTheme="majorBidi" w:cstheme="majorBidi"/>
          <w:spacing w:val="-6"/>
          <w:cs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744D85D" w14:textId="572D62D1" w:rsidR="006311E9" w:rsidRDefault="006311E9" w:rsidP="00874492">
      <w:pPr>
        <w:pStyle w:val="Ang15"/>
        <w:tabs>
          <w:tab w:val="left" w:pos="14220"/>
        </w:tabs>
        <w:ind w:right="18"/>
        <w:rPr>
          <w:rFonts w:asciiTheme="majorBidi" w:hAnsiTheme="majorBidi" w:cstheme="majorBidi"/>
          <w:spacing w:val="-6"/>
        </w:rPr>
      </w:pPr>
    </w:p>
    <w:p w14:paraId="0334CF82" w14:textId="77777777" w:rsidR="006311E9" w:rsidRPr="00874492" w:rsidRDefault="006311E9" w:rsidP="00874492">
      <w:pPr>
        <w:pStyle w:val="Ang15"/>
        <w:tabs>
          <w:tab w:val="left" w:pos="14220"/>
        </w:tabs>
        <w:ind w:right="18"/>
        <w:rPr>
          <w:rFonts w:asciiTheme="majorBidi" w:hAnsiTheme="majorBidi" w:cstheme="majorBidi"/>
        </w:rPr>
      </w:pPr>
    </w:p>
    <w:p w14:paraId="1354FE67" w14:textId="77777777" w:rsidR="00CD37FD" w:rsidRPr="000E72B7" w:rsidRDefault="00CD37FD" w:rsidP="00D43B86">
      <w:pPr>
        <w:spacing w:line="240" w:lineRule="auto"/>
        <w:ind w:right="38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CD37FD" w:rsidRPr="000E72B7" w:rsidSect="00D25C20">
          <w:pgSz w:w="11909" w:h="16834" w:code="9"/>
          <w:pgMar w:top="691" w:right="1152" w:bottom="576" w:left="1152" w:header="706" w:footer="706" w:gutter="0"/>
          <w:cols w:space="737"/>
          <w:docGrid w:linePitch="360"/>
        </w:sectPr>
      </w:pPr>
    </w:p>
    <w:p w14:paraId="3EB076D5" w14:textId="77777777" w:rsidR="00C21040" w:rsidRPr="00477BE7" w:rsidRDefault="00C21040" w:rsidP="00477BE7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Theme="majorBidi" w:hAnsiTheme="majorBidi" w:cstheme="majorBidi"/>
          <w:sz w:val="30"/>
          <w:szCs w:val="30"/>
        </w:rPr>
      </w:pPr>
      <w:r w:rsidRPr="00477BE7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ข้อมูลเกี่ยวกับผลได้เสียตามส่วนงานที่รายงาน</w:t>
      </w:r>
    </w:p>
    <w:p w14:paraId="12CB92D0" w14:textId="18C403CC" w:rsidR="0043318E" w:rsidRPr="00477BE7" w:rsidRDefault="0043318E" w:rsidP="00477BE7">
      <w:pPr>
        <w:pStyle w:val="ListParagraph"/>
        <w:spacing w:line="240" w:lineRule="auto"/>
        <w:ind w:left="518" w:right="38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325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228"/>
        <w:gridCol w:w="1170"/>
        <w:gridCol w:w="239"/>
        <w:gridCol w:w="1171"/>
        <w:gridCol w:w="239"/>
        <w:gridCol w:w="1170"/>
        <w:gridCol w:w="239"/>
        <w:gridCol w:w="66"/>
        <w:gridCol w:w="1105"/>
        <w:gridCol w:w="239"/>
        <w:gridCol w:w="1170"/>
        <w:gridCol w:w="239"/>
        <w:gridCol w:w="1171"/>
        <w:gridCol w:w="239"/>
        <w:gridCol w:w="1170"/>
        <w:gridCol w:w="239"/>
        <w:gridCol w:w="1231"/>
      </w:tblGrid>
      <w:tr w:rsidR="00E24B5F" w:rsidRPr="00477BE7" w14:paraId="710F7310" w14:textId="77777777" w:rsidTr="004633F5">
        <w:trPr>
          <w:trHeight w:val="415"/>
        </w:trPr>
        <w:tc>
          <w:tcPr>
            <w:tcW w:w="3228" w:type="dxa"/>
            <w:shd w:val="clear" w:color="auto" w:fill="auto"/>
            <w:vAlign w:val="bottom"/>
          </w:tcPr>
          <w:p w14:paraId="5C1C81FE" w14:textId="5E31E3A2" w:rsidR="00E24B5F" w:rsidRPr="00477BE7" w:rsidRDefault="00E24B5F" w:rsidP="007D44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7" w:type="dxa"/>
            <w:gridSpan w:val="16"/>
            <w:shd w:val="clear" w:color="auto" w:fill="auto"/>
            <w:vAlign w:val="bottom"/>
          </w:tcPr>
          <w:p w14:paraId="5BB95C1C" w14:textId="6C1CC7C7" w:rsidR="00E24B5F" w:rsidRPr="00E24B5F" w:rsidRDefault="00E24B5F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B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24B5F" w:rsidRPr="00477BE7" w14:paraId="407C0E36" w14:textId="77777777" w:rsidTr="004633F5">
        <w:trPr>
          <w:trHeight w:val="1682"/>
        </w:trPr>
        <w:tc>
          <w:tcPr>
            <w:tcW w:w="3228" w:type="dxa"/>
            <w:shd w:val="clear" w:color="auto" w:fill="auto"/>
            <w:vAlign w:val="bottom"/>
          </w:tcPr>
          <w:p w14:paraId="184BB21E" w14:textId="256558F1" w:rsidR="00E24B5F" w:rsidRPr="00477BE7" w:rsidRDefault="00E24B5F" w:rsidP="00E24B5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580" w:type="dxa"/>
            <w:gridSpan w:val="3"/>
            <w:shd w:val="clear" w:color="auto" w:fill="auto"/>
            <w:vAlign w:val="bottom"/>
          </w:tcPr>
          <w:p w14:paraId="2AFCEC09" w14:textId="3C11D457" w:rsidR="00E24B5F" w:rsidRPr="00477BE7" w:rsidRDefault="00E24B5F" w:rsidP="00E24B5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F7E585" w14:textId="77777777" w:rsidR="00E24B5F" w:rsidRPr="00477BE7" w:rsidRDefault="00E24B5F" w:rsidP="00E24B5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80" w:type="dxa"/>
            <w:gridSpan w:val="4"/>
            <w:shd w:val="clear" w:color="auto" w:fill="auto"/>
            <w:vAlign w:val="bottom"/>
          </w:tcPr>
          <w:p w14:paraId="182CE766" w14:textId="130BEFB1" w:rsidR="00E24B5F" w:rsidRPr="00477BE7" w:rsidRDefault="00E24B5F" w:rsidP="00E24B5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B603DB" w14:textId="77777777" w:rsidR="00E24B5F" w:rsidRPr="00477BE7" w:rsidRDefault="00E24B5F" w:rsidP="00E24B5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80" w:type="dxa"/>
            <w:gridSpan w:val="3"/>
            <w:shd w:val="clear" w:color="auto" w:fill="auto"/>
            <w:vAlign w:val="bottom"/>
          </w:tcPr>
          <w:p w14:paraId="1ABEAD32" w14:textId="4BF703DC" w:rsidR="00E24B5F" w:rsidRPr="00A65DC4" w:rsidRDefault="00E24B5F" w:rsidP="00E24B5F">
            <w:pPr>
              <w:spacing w:line="240" w:lineRule="auto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5D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รวมรายได้ส่วนงานที่รายงาน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071954" w14:textId="77777777" w:rsidR="00E24B5F" w:rsidRPr="00477BE7" w:rsidRDefault="00E24B5F" w:rsidP="00E24B5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8" w:type="dxa"/>
            <w:gridSpan w:val="3"/>
            <w:shd w:val="clear" w:color="auto" w:fill="auto"/>
            <w:vAlign w:val="bottom"/>
          </w:tcPr>
          <w:p w14:paraId="03D02AE0" w14:textId="77777777" w:rsidR="00775453" w:rsidRDefault="00E24B5F" w:rsidP="00E24B5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5E5BEF5A" w14:textId="059A197B" w:rsidR="00E24B5F" w:rsidRDefault="00E24B5F" w:rsidP="00E24B5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07FA4722" w14:textId="77777777" w:rsidR="00E24B5F" w:rsidRDefault="00E24B5F" w:rsidP="00E24B5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 ค่าเสื่อมราคา</w:t>
            </w:r>
          </w:p>
          <w:p w14:paraId="4B636DE7" w14:textId="2787AB5C" w:rsidR="00E24B5F" w:rsidRPr="00477BE7" w:rsidRDefault="00E24B5F" w:rsidP="00E24B5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และค่าตัดจำหน่าย</w:t>
            </w:r>
          </w:p>
        </w:tc>
      </w:tr>
      <w:tr w:rsidR="004633F5" w:rsidRPr="00477BE7" w14:paraId="6C6920AB" w14:textId="77777777" w:rsidTr="004633F5">
        <w:trPr>
          <w:trHeight w:val="429"/>
        </w:trPr>
        <w:tc>
          <w:tcPr>
            <w:tcW w:w="3228" w:type="dxa"/>
            <w:shd w:val="clear" w:color="auto" w:fill="auto"/>
            <w:vAlign w:val="bottom"/>
          </w:tcPr>
          <w:p w14:paraId="78BE254B" w14:textId="49794EE7" w:rsidR="00E24B5F" w:rsidRPr="00477BE7" w:rsidRDefault="00E24B5F" w:rsidP="00E24B5F">
            <w:pPr>
              <w:tabs>
                <w:tab w:val="left" w:pos="2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A9B172" w14:textId="569D110B" w:rsidR="00E24B5F" w:rsidRPr="00477BE7" w:rsidRDefault="001E050E" w:rsidP="00E24B5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093E5A" w14:textId="77777777" w:rsidR="00E24B5F" w:rsidRPr="00477BE7" w:rsidRDefault="00E24B5F" w:rsidP="00E24B5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9D7AA" w14:textId="3E6F054A" w:rsidR="00E24B5F" w:rsidRPr="00477BE7" w:rsidRDefault="001E050E" w:rsidP="00E24B5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C36DD8" w14:textId="77777777" w:rsidR="00E24B5F" w:rsidRPr="00477BE7" w:rsidRDefault="00E24B5F" w:rsidP="00E24B5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59F68C" w14:textId="390014BD" w:rsidR="00E24B5F" w:rsidRPr="00477BE7" w:rsidRDefault="001E050E" w:rsidP="00E24B5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543519" w14:textId="77777777" w:rsidR="00E24B5F" w:rsidRPr="00477BE7" w:rsidRDefault="00E24B5F" w:rsidP="00E24B5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C85CA90" w14:textId="51F4EA39" w:rsidR="00E24B5F" w:rsidRPr="00477BE7" w:rsidRDefault="001E050E" w:rsidP="00E24B5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B8BEEC" w14:textId="77777777" w:rsidR="00E24B5F" w:rsidRPr="00477BE7" w:rsidRDefault="00E24B5F" w:rsidP="00E24B5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811797" w14:textId="5F11D76D" w:rsidR="00E24B5F" w:rsidRPr="00477BE7" w:rsidRDefault="001E050E" w:rsidP="00E24B5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72A3A4" w14:textId="77777777" w:rsidR="00E24B5F" w:rsidRPr="00477BE7" w:rsidRDefault="00E24B5F" w:rsidP="00E24B5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FCB5BA" w14:textId="05CA2134" w:rsidR="00E24B5F" w:rsidRPr="00477BE7" w:rsidRDefault="001E050E" w:rsidP="00E24B5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D47C21" w14:textId="77777777" w:rsidR="00E24B5F" w:rsidRPr="00477BE7" w:rsidRDefault="00E24B5F" w:rsidP="00E24B5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AAFCD7" w14:textId="63C9FA5E" w:rsidR="00E24B5F" w:rsidRPr="00477BE7" w:rsidRDefault="001E050E" w:rsidP="00E24B5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B2B1E0" w14:textId="77777777" w:rsidR="00E24B5F" w:rsidRPr="00477BE7" w:rsidRDefault="00E24B5F" w:rsidP="00E24B5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B5EBC43" w14:textId="72A8010B" w:rsidR="00E24B5F" w:rsidRPr="00477BE7" w:rsidRDefault="001E050E" w:rsidP="00E24B5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24B5F" w:rsidRPr="00477BE7" w14:paraId="55172265" w14:textId="77777777" w:rsidTr="004633F5">
        <w:trPr>
          <w:trHeight w:val="415"/>
        </w:trPr>
        <w:tc>
          <w:tcPr>
            <w:tcW w:w="3228" w:type="dxa"/>
            <w:shd w:val="clear" w:color="auto" w:fill="auto"/>
          </w:tcPr>
          <w:p w14:paraId="18172128" w14:textId="77777777" w:rsidR="00E24B5F" w:rsidRPr="00477BE7" w:rsidRDefault="00E24B5F" w:rsidP="00E24B5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7" w:type="dxa"/>
            <w:gridSpan w:val="16"/>
            <w:shd w:val="clear" w:color="auto" w:fill="auto"/>
            <w:vAlign w:val="bottom"/>
          </w:tcPr>
          <w:p w14:paraId="4A5FB7B3" w14:textId="77777777" w:rsidR="00E24B5F" w:rsidRPr="00477BE7" w:rsidRDefault="00E24B5F" w:rsidP="00E24B5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477BE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4633F5" w:rsidRPr="00477BE7" w14:paraId="6D900825" w14:textId="77777777" w:rsidTr="002D65B0">
        <w:trPr>
          <w:trHeight w:val="402"/>
        </w:trPr>
        <w:tc>
          <w:tcPr>
            <w:tcW w:w="3228" w:type="dxa"/>
            <w:shd w:val="clear" w:color="auto" w:fill="auto"/>
            <w:vAlign w:val="center"/>
          </w:tcPr>
          <w:p w14:paraId="738F6AC2" w14:textId="77777777" w:rsidR="00FA75EF" w:rsidRPr="00477BE7" w:rsidRDefault="00FA75EF" w:rsidP="00FA75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FF8E29" w14:textId="11EA7D96" w:rsidR="00FA75EF" w:rsidRPr="00477BE7" w:rsidRDefault="001E050E" w:rsidP="00B969A9">
            <w:pPr>
              <w:tabs>
                <w:tab w:val="decimal" w:pos="92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7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="00FA7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9FD9422" w14:textId="77777777" w:rsidR="00FA75EF" w:rsidRPr="00477BE7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028C301" w14:textId="1F54C085" w:rsidR="00FA75EF" w:rsidRPr="00477BE7" w:rsidRDefault="001E050E" w:rsidP="00B969A9">
            <w:pPr>
              <w:tabs>
                <w:tab w:val="decimal" w:pos="95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75EF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="00FA75EF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6CDD15B" w14:textId="77777777" w:rsidR="00FA75EF" w:rsidRPr="00477BE7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E581A6" w14:textId="308FBB0D" w:rsidR="00FA75EF" w:rsidRPr="00477BE7" w:rsidRDefault="00FA75EF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0FABA53C" w14:textId="77777777" w:rsidR="00FA75EF" w:rsidRPr="00477BE7" w:rsidRDefault="00FA75EF" w:rsidP="00FA75EF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46EE9FCD" w14:textId="02696175" w:rsidR="00FA75EF" w:rsidRPr="00477BE7" w:rsidRDefault="00FA75EF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754D5E" w14:textId="77777777" w:rsidR="00FA75EF" w:rsidRPr="00477BE7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25FD71" w14:textId="47203391" w:rsidR="00FA75EF" w:rsidRPr="00477BE7" w:rsidRDefault="001E050E" w:rsidP="00B969A9">
            <w:pPr>
              <w:tabs>
                <w:tab w:val="decimal" w:pos="95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7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="00FA7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278C047" w14:textId="77777777" w:rsidR="00FA75EF" w:rsidRPr="00477BE7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7530BF" w14:textId="3930BAAD" w:rsidR="00FA75EF" w:rsidRPr="00477BE7" w:rsidRDefault="001E050E" w:rsidP="00B969A9">
            <w:pPr>
              <w:tabs>
                <w:tab w:val="decimal" w:pos="89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75EF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="00FA75EF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3DBD7C5" w14:textId="77777777" w:rsidR="00FA75EF" w:rsidRPr="00477BE7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3F165E1" w14:textId="61601C28" w:rsidR="00FA75EF" w:rsidRPr="00255A73" w:rsidRDefault="001E050E" w:rsidP="00B969A9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217A" w:rsidRPr="009721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394</w:t>
            </w:r>
            <w:r w:rsidR="00255A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EDE1CE3" w14:textId="77777777" w:rsidR="00FA75EF" w:rsidRPr="0097217A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</w:tcPr>
          <w:p w14:paraId="2A071A7D" w14:textId="741A8DBB" w:rsidR="00FA75EF" w:rsidRPr="0097217A" w:rsidRDefault="001E050E" w:rsidP="00B969A9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75EF" w:rsidRPr="009721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 w:rsidR="0097217A" w:rsidRPr="009721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</w:tr>
      <w:tr w:rsidR="004633F5" w:rsidRPr="00477BE7" w14:paraId="08693818" w14:textId="77777777" w:rsidTr="002D65B0">
        <w:trPr>
          <w:trHeight w:val="415"/>
        </w:trPr>
        <w:tc>
          <w:tcPr>
            <w:tcW w:w="3228" w:type="dxa"/>
            <w:shd w:val="clear" w:color="auto" w:fill="auto"/>
            <w:vAlign w:val="center"/>
          </w:tcPr>
          <w:p w14:paraId="4995725F" w14:textId="77777777" w:rsidR="00FA75EF" w:rsidRPr="00477BE7" w:rsidRDefault="00FA75EF" w:rsidP="00FA75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5174F7" w14:textId="6E387E36" w:rsidR="00FA75EF" w:rsidRPr="00477BE7" w:rsidRDefault="001E050E" w:rsidP="001C4DF8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FA7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100E207" w14:textId="77777777" w:rsidR="00FA75EF" w:rsidRPr="00477BE7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EBE628" w14:textId="5F4A3E5A" w:rsidR="00FA75EF" w:rsidRPr="00477BE7" w:rsidRDefault="001E050E" w:rsidP="001C4DF8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FA75EF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E96E8A" w14:textId="77777777" w:rsidR="00FA75EF" w:rsidRPr="00477BE7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B426E15" w14:textId="1507B87E" w:rsidR="00FA75EF" w:rsidRPr="00477BE7" w:rsidRDefault="00FA75EF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E86268C" w14:textId="77777777" w:rsidR="00FA75EF" w:rsidRPr="00477BE7" w:rsidRDefault="00FA75EF" w:rsidP="00FA75EF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3B8199B5" w14:textId="1FCC77DC" w:rsidR="00FA75EF" w:rsidRPr="00477BE7" w:rsidRDefault="00FA75EF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5F28E37" w14:textId="77777777" w:rsidR="00FA75EF" w:rsidRPr="00477BE7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46CF89" w14:textId="25EAF2B4" w:rsidR="00FA75EF" w:rsidRPr="00477BE7" w:rsidRDefault="001E050E" w:rsidP="004C20A9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FA7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894A8D7" w14:textId="77777777" w:rsidR="00FA75EF" w:rsidRPr="00477BE7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A1E1380" w14:textId="4944426A" w:rsidR="00FA75EF" w:rsidRPr="00477BE7" w:rsidRDefault="001E050E" w:rsidP="004C20A9">
            <w:pPr>
              <w:tabs>
                <w:tab w:val="decimal" w:pos="89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FA75EF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EDEF5B6" w14:textId="77777777" w:rsidR="00FA75EF" w:rsidRPr="00477BE7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A850349" w14:textId="00F64123" w:rsidR="00FA75EF" w:rsidRPr="0097217A" w:rsidRDefault="00255A73" w:rsidP="004C20A9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543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BDBDBE4" w14:textId="77777777" w:rsidR="00FA75EF" w:rsidRPr="0097217A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</w:tcPr>
          <w:p w14:paraId="5C8F8188" w14:textId="23AB48DA" w:rsidR="00FA75EF" w:rsidRPr="0097217A" w:rsidRDefault="00FA75EF" w:rsidP="001C4DF8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21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31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094</w:t>
            </w:r>
            <w:r w:rsidR="0097217A" w:rsidRPr="009721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633F5" w:rsidRPr="00477BE7" w14:paraId="3C81114F" w14:textId="77777777" w:rsidTr="002E076F">
        <w:trPr>
          <w:trHeight w:val="402"/>
        </w:trPr>
        <w:tc>
          <w:tcPr>
            <w:tcW w:w="3228" w:type="dxa"/>
            <w:shd w:val="clear" w:color="auto" w:fill="auto"/>
            <w:vAlign w:val="center"/>
          </w:tcPr>
          <w:p w14:paraId="4799A398" w14:textId="77777777" w:rsidR="00FA75EF" w:rsidRPr="00477BE7" w:rsidRDefault="00FA75EF" w:rsidP="00FA75EF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5E4DE" w14:textId="67F95AF6" w:rsidR="00FA75EF" w:rsidRPr="00477BE7" w:rsidRDefault="001E050E" w:rsidP="001C4DF8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A7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</w:t>
            </w:r>
            <w:r w:rsidR="00FA7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4CA1303" w14:textId="77777777" w:rsidR="00FA75EF" w:rsidRPr="00477BE7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7FF07" w14:textId="3E28E0AF" w:rsidR="00FA75EF" w:rsidRPr="00477BE7" w:rsidRDefault="001E050E" w:rsidP="001C4DF8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A75EF"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  <w:r w:rsidR="00FA75EF"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00F9E71" w14:textId="77777777" w:rsidR="00FA75EF" w:rsidRPr="00477BE7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3E01EE" w14:textId="643D7A49" w:rsidR="00FA75EF" w:rsidRPr="00477BE7" w:rsidRDefault="00FA75EF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4FDD0019" w14:textId="77777777" w:rsidR="00FA75EF" w:rsidRPr="00477BE7" w:rsidRDefault="00FA75EF" w:rsidP="00FA75EF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99147" w14:textId="021EE8CD" w:rsidR="00FA75EF" w:rsidRPr="00477BE7" w:rsidRDefault="00FA75EF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3273499" w14:textId="77777777" w:rsidR="00FA75EF" w:rsidRPr="00477BE7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9A953" w14:textId="60703CFD" w:rsidR="00FA75EF" w:rsidRPr="00477BE7" w:rsidRDefault="001E050E" w:rsidP="004C20A9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A7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</w:t>
            </w:r>
            <w:r w:rsidR="00FA7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D81A387" w14:textId="77777777" w:rsidR="00FA75EF" w:rsidRPr="00477BE7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B4BBC" w14:textId="60CBE9D4" w:rsidR="00FA75EF" w:rsidRPr="00477BE7" w:rsidRDefault="001E050E" w:rsidP="004C20A9">
            <w:pPr>
              <w:tabs>
                <w:tab w:val="decimal" w:pos="89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A75EF"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  <w:r w:rsidR="00FA75EF"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C452F07" w14:textId="77777777" w:rsidR="00FA75EF" w:rsidRPr="00477BE7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2A278B" w14:textId="2F8AF6B1" w:rsidR="00FA75EF" w:rsidRPr="0097217A" w:rsidRDefault="001E050E" w:rsidP="004C20A9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7217A" w:rsidRPr="009721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</w:t>
            </w:r>
            <w:r w:rsidR="0097217A" w:rsidRPr="009721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D3BA6AF" w14:textId="77777777" w:rsidR="00FA75EF" w:rsidRPr="0097217A" w:rsidRDefault="00FA75E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766157" w14:textId="2BFBE62E" w:rsidR="00FA75EF" w:rsidRPr="0097217A" w:rsidRDefault="001E050E" w:rsidP="001C4DF8">
            <w:pPr>
              <w:tabs>
                <w:tab w:val="decimal" w:pos="95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7217A" w:rsidRPr="009721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  <w:r w:rsidR="0097217A" w:rsidRPr="009721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</w:tr>
      <w:tr w:rsidR="002E076F" w:rsidRPr="00477BE7" w14:paraId="7008890B" w14:textId="77777777" w:rsidTr="00376802">
        <w:trPr>
          <w:trHeight w:val="296"/>
        </w:trPr>
        <w:tc>
          <w:tcPr>
            <w:tcW w:w="3228" w:type="dxa"/>
            <w:shd w:val="clear" w:color="auto" w:fill="auto"/>
            <w:vAlign w:val="center"/>
          </w:tcPr>
          <w:p w14:paraId="217B5B54" w14:textId="77777777" w:rsidR="002E076F" w:rsidRPr="00477BE7" w:rsidRDefault="002E076F" w:rsidP="00FA75EF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B5E3D" w14:textId="77777777" w:rsidR="002E076F" w:rsidRPr="00264F82" w:rsidRDefault="002E076F" w:rsidP="001C4DF8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60B10E4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3E6A7" w14:textId="77777777" w:rsidR="002E076F" w:rsidRPr="00264F82" w:rsidRDefault="002E076F" w:rsidP="001C4DF8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20456D4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3EBC4" w14:textId="77777777" w:rsidR="002E076F" w:rsidRDefault="002E076F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4EF8957E" w14:textId="77777777" w:rsidR="002E076F" w:rsidRPr="00477BE7" w:rsidRDefault="002E076F" w:rsidP="00FA75EF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8BF411" w14:textId="77777777" w:rsidR="002E076F" w:rsidRPr="00477BE7" w:rsidRDefault="002E076F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11EFC3A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F24EB" w14:textId="77777777" w:rsidR="002E076F" w:rsidRPr="00264F82" w:rsidRDefault="002E076F" w:rsidP="004C20A9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BF84222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DE873" w14:textId="77777777" w:rsidR="002E076F" w:rsidRPr="00264F82" w:rsidRDefault="002E076F" w:rsidP="004C20A9">
            <w:pPr>
              <w:tabs>
                <w:tab w:val="decimal" w:pos="89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9B2BF0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17DD0" w14:textId="77777777" w:rsidR="002E076F" w:rsidRPr="00264F82" w:rsidRDefault="002E076F" w:rsidP="004C20A9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074766B" w14:textId="77777777" w:rsidR="002E076F" w:rsidRPr="0097217A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FC941" w14:textId="77777777" w:rsidR="002E076F" w:rsidRPr="00264F82" w:rsidRDefault="002E076F" w:rsidP="001C4DF8">
            <w:pPr>
              <w:tabs>
                <w:tab w:val="decimal" w:pos="95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076F" w:rsidRPr="00477BE7" w14:paraId="420320BA" w14:textId="77777777" w:rsidTr="002E076F">
        <w:trPr>
          <w:trHeight w:val="402"/>
        </w:trPr>
        <w:tc>
          <w:tcPr>
            <w:tcW w:w="3228" w:type="dxa"/>
            <w:shd w:val="clear" w:color="auto" w:fill="auto"/>
            <w:vAlign w:val="center"/>
          </w:tcPr>
          <w:p w14:paraId="4D478D83" w14:textId="63AB9DF9" w:rsidR="002E076F" w:rsidRPr="00BF343E" w:rsidRDefault="00BF343E" w:rsidP="00FA75EF">
            <w:pPr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0CB301" w14:textId="77777777" w:rsidR="002E076F" w:rsidRPr="00264F82" w:rsidRDefault="002E076F" w:rsidP="001C4DF8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B3C1416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ADB9151" w14:textId="77777777" w:rsidR="002E076F" w:rsidRPr="00264F82" w:rsidRDefault="002E076F" w:rsidP="001C4DF8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462BE0B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21A23C" w14:textId="77777777" w:rsidR="002E076F" w:rsidRDefault="002E076F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1459A367" w14:textId="77777777" w:rsidR="002E076F" w:rsidRPr="00477BE7" w:rsidRDefault="002E076F" w:rsidP="00FA75EF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4DDE6475" w14:textId="77777777" w:rsidR="002E076F" w:rsidRPr="00477BE7" w:rsidRDefault="002E076F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7C0C5A0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96A8542" w14:textId="77777777" w:rsidR="002E076F" w:rsidRPr="00264F82" w:rsidRDefault="002E076F" w:rsidP="004C20A9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68711AA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BD74AE" w14:textId="77777777" w:rsidR="002E076F" w:rsidRPr="00264F82" w:rsidRDefault="002E076F" w:rsidP="004C20A9">
            <w:pPr>
              <w:tabs>
                <w:tab w:val="decimal" w:pos="89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D3233D1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9FAB576" w14:textId="79DFACEC" w:rsidR="002E076F" w:rsidRPr="0011693C" w:rsidRDefault="0011693C" w:rsidP="004C20A9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116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958</w:t>
            </w:r>
            <w:r w:rsidRPr="00116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2105638" w14:textId="77777777" w:rsidR="002E076F" w:rsidRPr="0011693C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7C880D4" w14:textId="633F73A1" w:rsidR="002E076F" w:rsidRPr="0011693C" w:rsidRDefault="0011693C" w:rsidP="001C4DF8">
            <w:pPr>
              <w:tabs>
                <w:tab w:val="decimal" w:pos="95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832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076F" w:rsidRPr="00477BE7" w14:paraId="6E71E1F4" w14:textId="77777777" w:rsidTr="0011693C">
        <w:trPr>
          <w:trHeight w:val="402"/>
        </w:trPr>
        <w:tc>
          <w:tcPr>
            <w:tcW w:w="3228" w:type="dxa"/>
            <w:shd w:val="clear" w:color="auto" w:fill="auto"/>
            <w:vAlign w:val="center"/>
          </w:tcPr>
          <w:p w14:paraId="7262FF7C" w14:textId="59D6B57F" w:rsidR="002E076F" w:rsidRPr="00BF343E" w:rsidRDefault="00BF343E" w:rsidP="00FA75EF">
            <w:pPr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AF01CAD" w14:textId="77777777" w:rsidR="002E076F" w:rsidRPr="00264F82" w:rsidRDefault="002E076F" w:rsidP="001C4DF8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888F097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8829F3B" w14:textId="77777777" w:rsidR="002E076F" w:rsidRPr="00264F82" w:rsidRDefault="002E076F" w:rsidP="001C4DF8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623741F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92AB35D" w14:textId="77777777" w:rsidR="002E076F" w:rsidRDefault="002E076F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662FB20D" w14:textId="77777777" w:rsidR="002E076F" w:rsidRPr="00477BE7" w:rsidRDefault="002E076F" w:rsidP="00FA75EF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4ECE9090" w14:textId="77777777" w:rsidR="002E076F" w:rsidRPr="00477BE7" w:rsidRDefault="002E076F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58CB71B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2597BFF" w14:textId="77777777" w:rsidR="002E076F" w:rsidRPr="00264F82" w:rsidRDefault="002E076F" w:rsidP="004C20A9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DF6C2C6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E9AF74E" w14:textId="77777777" w:rsidR="002E076F" w:rsidRPr="00264F82" w:rsidRDefault="002E076F" w:rsidP="004C20A9">
            <w:pPr>
              <w:tabs>
                <w:tab w:val="decimal" w:pos="89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A0E28DA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C4211E7" w14:textId="50FF545D" w:rsidR="002E076F" w:rsidRPr="0011693C" w:rsidRDefault="0011693C" w:rsidP="004C20A9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DB5BB8A" w14:textId="77777777" w:rsidR="002E076F" w:rsidRPr="0011693C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FE850D5" w14:textId="0670A449" w:rsidR="002E076F" w:rsidRPr="0011693C" w:rsidRDefault="0011693C" w:rsidP="001C4DF8">
            <w:pPr>
              <w:tabs>
                <w:tab w:val="decimal" w:pos="95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872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343E" w:rsidRPr="00477BE7" w14:paraId="5212E5C7" w14:textId="77777777" w:rsidTr="0011693C">
        <w:trPr>
          <w:trHeight w:val="402"/>
        </w:trPr>
        <w:tc>
          <w:tcPr>
            <w:tcW w:w="3228" w:type="dxa"/>
            <w:shd w:val="clear" w:color="auto" w:fill="auto"/>
            <w:vAlign w:val="center"/>
          </w:tcPr>
          <w:p w14:paraId="00F941BD" w14:textId="0AB29EB0" w:rsidR="00BF343E" w:rsidRPr="00BF343E" w:rsidRDefault="00BF343E" w:rsidP="00FA75EF">
            <w:pPr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  <w:r w:rsidR="00B4215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55BA741" w14:textId="77777777" w:rsidR="00BF343E" w:rsidRPr="00264F82" w:rsidRDefault="00BF343E" w:rsidP="001C4DF8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82C6046" w14:textId="77777777" w:rsidR="00BF343E" w:rsidRPr="00477BE7" w:rsidRDefault="00BF343E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7645F5" w14:textId="77777777" w:rsidR="00BF343E" w:rsidRPr="00264F82" w:rsidRDefault="00BF343E" w:rsidP="001C4DF8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9668A65" w14:textId="77777777" w:rsidR="00BF343E" w:rsidRPr="00477BE7" w:rsidRDefault="00BF343E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DD7F59F" w14:textId="77777777" w:rsidR="00BF343E" w:rsidRDefault="00BF343E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20F69FB1" w14:textId="77777777" w:rsidR="00BF343E" w:rsidRPr="00477BE7" w:rsidRDefault="00BF343E" w:rsidP="00FA75EF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3059155B" w14:textId="77777777" w:rsidR="00BF343E" w:rsidRPr="00477BE7" w:rsidRDefault="00BF343E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495058B" w14:textId="77777777" w:rsidR="00BF343E" w:rsidRPr="00477BE7" w:rsidRDefault="00BF343E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4029C42" w14:textId="77777777" w:rsidR="00BF343E" w:rsidRPr="00264F82" w:rsidRDefault="00BF343E" w:rsidP="004C20A9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33165FF" w14:textId="77777777" w:rsidR="00BF343E" w:rsidRPr="00477BE7" w:rsidRDefault="00BF343E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22AF32" w14:textId="77777777" w:rsidR="00BF343E" w:rsidRPr="00264F82" w:rsidRDefault="00BF343E" w:rsidP="004C20A9">
            <w:pPr>
              <w:tabs>
                <w:tab w:val="decimal" w:pos="89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2A7D68D" w14:textId="77777777" w:rsidR="00BF343E" w:rsidRPr="00477BE7" w:rsidRDefault="00BF343E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E9A57" w14:textId="09DBD3AA" w:rsidR="00BF343E" w:rsidRPr="0011693C" w:rsidRDefault="001E050E" w:rsidP="004C20A9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1169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5D3E182" w14:textId="77777777" w:rsidR="00BF343E" w:rsidRPr="0011693C" w:rsidRDefault="00BF343E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F1344" w14:textId="5A1C71F8" w:rsidR="00BF343E" w:rsidRPr="0011693C" w:rsidRDefault="001E050E" w:rsidP="001C4DF8">
            <w:pPr>
              <w:tabs>
                <w:tab w:val="decimal" w:pos="95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1169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2E076F" w:rsidRPr="00477BE7" w14:paraId="007B9E63" w14:textId="77777777" w:rsidTr="0011693C">
        <w:trPr>
          <w:trHeight w:val="402"/>
        </w:trPr>
        <w:tc>
          <w:tcPr>
            <w:tcW w:w="3228" w:type="dxa"/>
            <w:shd w:val="clear" w:color="auto" w:fill="auto"/>
            <w:vAlign w:val="center"/>
          </w:tcPr>
          <w:p w14:paraId="47A113C2" w14:textId="4FED2410" w:rsidR="002E076F" w:rsidRPr="00477BE7" w:rsidRDefault="00BF343E" w:rsidP="00FA75EF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097FE381" w14:textId="77777777" w:rsidR="002E076F" w:rsidRPr="00264F82" w:rsidRDefault="002E076F" w:rsidP="001C4DF8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A47802B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40C9CDA" w14:textId="77777777" w:rsidR="002E076F" w:rsidRPr="00264F82" w:rsidRDefault="002E076F" w:rsidP="001C4DF8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2EA4FFB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20B2288" w14:textId="77777777" w:rsidR="002E076F" w:rsidRDefault="002E076F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03886C9" w14:textId="77777777" w:rsidR="002E076F" w:rsidRPr="00477BE7" w:rsidRDefault="002E076F" w:rsidP="00FA75EF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23979C85" w14:textId="77777777" w:rsidR="002E076F" w:rsidRPr="00477BE7" w:rsidRDefault="002E076F" w:rsidP="00FA75EF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A5C6972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645E6B3" w14:textId="77777777" w:rsidR="002E076F" w:rsidRPr="00264F82" w:rsidRDefault="002E076F" w:rsidP="004C20A9">
            <w:pPr>
              <w:tabs>
                <w:tab w:val="decimal" w:pos="95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2B021EB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11F364" w14:textId="77777777" w:rsidR="002E076F" w:rsidRPr="00264F82" w:rsidRDefault="002E076F" w:rsidP="004C20A9">
            <w:pPr>
              <w:tabs>
                <w:tab w:val="decimal" w:pos="89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DB2ED96" w14:textId="77777777" w:rsidR="002E076F" w:rsidRPr="00477BE7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517E6B" w14:textId="3477962F" w:rsidR="002E076F" w:rsidRPr="00264F82" w:rsidRDefault="001E050E" w:rsidP="004C20A9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169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  <w:r w:rsidR="001169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56B8A24" w14:textId="77777777" w:rsidR="002E076F" w:rsidRPr="0097217A" w:rsidRDefault="002E076F" w:rsidP="00FA75EF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9F548E" w14:textId="7921E063" w:rsidR="002E076F" w:rsidRPr="00264F82" w:rsidRDefault="001E050E" w:rsidP="001C4DF8">
            <w:pPr>
              <w:tabs>
                <w:tab w:val="decimal" w:pos="95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169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  <w:r w:rsidR="001169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</w:t>
            </w:r>
          </w:p>
        </w:tc>
      </w:tr>
    </w:tbl>
    <w:p w14:paraId="32D27670" w14:textId="5737BC4B" w:rsidR="00885F89" w:rsidRDefault="00885F89" w:rsidP="00477BE7">
      <w:pPr>
        <w:pStyle w:val="ListParagraph"/>
        <w:spacing w:line="240" w:lineRule="auto"/>
        <w:ind w:left="518" w:right="38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3C12CF6" w14:textId="77777777" w:rsidR="00477BE7" w:rsidRDefault="00477BE7">
      <w:r>
        <w:br w:type="page"/>
      </w:r>
    </w:p>
    <w:tbl>
      <w:tblPr>
        <w:tblW w:w="1433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234"/>
        <w:gridCol w:w="1173"/>
        <w:gridCol w:w="238"/>
        <w:gridCol w:w="1142"/>
        <w:gridCol w:w="272"/>
        <w:gridCol w:w="1174"/>
        <w:gridCol w:w="239"/>
        <w:gridCol w:w="67"/>
        <w:gridCol w:w="1108"/>
        <w:gridCol w:w="239"/>
        <w:gridCol w:w="1174"/>
        <w:gridCol w:w="239"/>
        <w:gridCol w:w="1175"/>
        <w:gridCol w:w="239"/>
        <w:gridCol w:w="1174"/>
        <w:gridCol w:w="239"/>
        <w:gridCol w:w="1211"/>
      </w:tblGrid>
      <w:tr w:rsidR="005438B2" w:rsidRPr="00477BE7" w14:paraId="32CD4105" w14:textId="77777777" w:rsidTr="004633F5">
        <w:trPr>
          <w:trHeight w:val="413"/>
        </w:trPr>
        <w:tc>
          <w:tcPr>
            <w:tcW w:w="3234" w:type="dxa"/>
            <w:shd w:val="clear" w:color="auto" w:fill="auto"/>
            <w:vAlign w:val="bottom"/>
          </w:tcPr>
          <w:p w14:paraId="2360AAF0" w14:textId="77777777" w:rsidR="005438B2" w:rsidRPr="00477BE7" w:rsidRDefault="005438B2" w:rsidP="007D44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3" w:type="dxa"/>
            <w:gridSpan w:val="16"/>
            <w:shd w:val="clear" w:color="auto" w:fill="auto"/>
            <w:vAlign w:val="bottom"/>
          </w:tcPr>
          <w:p w14:paraId="4E8A82EB" w14:textId="77777777" w:rsidR="005438B2" w:rsidRPr="00E24B5F" w:rsidRDefault="005438B2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B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438B2" w:rsidRPr="00477BE7" w14:paraId="33F3E12A" w14:textId="77777777" w:rsidTr="004C20A9">
        <w:trPr>
          <w:trHeight w:val="1672"/>
        </w:trPr>
        <w:tc>
          <w:tcPr>
            <w:tcW w:w="3234" w:type="dxa"/>
            <w:shd w:val="clear" w:color="auto" w:fill="auto"/>
            <w:vAlign w:val="bottom"/>
          </w:tcPr>
          <w:p w14:paraId="074439E2" w14:textId="6C9FB36B" w:rsidR="005438B2" w:rsidRPr="00477BE7" w:rsidRDefault="005438B2" w:rsidP="007D447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553" w:type="dxa"/>
            <w:gridSpan w:val="3"/>
            <w:shd w:val="clear" w:color="auto" w:fill="auto"/>
            <w:vAlign w:val="bottom"/>
          </w:tcPr>
          <w:p w14:paraId="5F6D3724" w14:textId="77777777" w:rsidR="005438B2" w:rsidRPr="00477BE7" w:rsidRDefault="005438B2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BE94813" w14:textId="77777777" w:rsidR="005438B2" w:rsidRPr="00477BE7" w:rsidRDefault="005438B2" w:rsidP="007D447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88" w:type="dxa"/>
            <w:gridSpan w:val="4"/>
            <w:shd w:val="clear" w:color="auto" w:fill="auto"/>
            <w:vAlign w:val="bottom"/>
          </w:tcPr>
          <w:p w14:paraId="3F7F059A" w14:textId="77777777" w:rsidR="005438B2" w:rsidRPr="00477BE7" w:rsidRDefault="005438B2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06B2CD" w14:textId="77777777" w:rsidR="005438B2" w:rsidRPr="00477BE7" w:rsidRDefault="005438B2" w:rsidP="007D447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88" w:type="dxa"/>
            <w:gridSpan w:val="3"/>
            <w:shd w:val="clear" w:color="auto" w:fill="auto"/>
            <w:vAlign w:val="bottom"/>
          </w:tcPr>
          <w:p w14:paraId="27060B63" w14:textId="77777777" w:rsidR="005438B2" w:rsidRPr="00A65DC4" w:rsidRDefault="005438B2" w:rsidP="007D447C">
            <w:pPr>
              <w:spacing w:line="240" w:lineRule="auto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5D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รวมรายได้ส่วนงานที่รายงาน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EF8F30" w14:textId="77777777" w:rsidR="005438B2" w:rsidRPr="00477BE7" w:rsidRDefault="005438B2" w:rsidP="007D447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4" w:type="dxa"/>
            <w:gridSpan w:val="3"/>
            <w:shd w:val="clear" w:color="auto" w:fill="auto"/>
            <w:vAlign w:val="bottom"/>
          </w:tcPr>
          <w:p w14:paraId="56AE3446" w14:textId="77777777" w:rsidR="00775453" w:rsidRDefault="005438B2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5A54DD15" w14:textId="3CD1C638" w:rsidR="005438B2" w:rsidRDefault="005438B2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04B254C3" w14:textId="77777777" w:rsidR="005438B2" w:rsidRDefault="005438B2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 ค่าเสื่อมราคา</w:t>
            </w:r>
          </w:p>
          <w:p w14:paraId="486A600E" w14:textId="77777777" w:rsidR="005438B2" w:rsidRPr="00477BE7" w:rsidRDefault="005438B2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และค่าตัดจำหน่าย</w:t>
            </w:r>
          </w:p>
        </w:tc>
      </w:tr>
      <w:tr w:rsidR="004633F5" w:rsidRPr="00477BE7" w14:paraId="5423A32D" w14:textId="77777777" w:rsidTr="004C20A9">
        <w:trPr>
          <w:trHeight w:val="427"/>
        </w:trPr>
        <w:tc>
          <w:tcPr>
            <w:tcW w:w="3234" w:type="dxa"/>
            <w:shd w:val="clear" w:color="auto" w:fill="auto"/>
            <w:vAlign w:val="bottom"/>
          </w:tcPr>
          <w:p w14:paraId="2E11C733" w14:textId="177F7511" w:rsidR="005438B2" w:rsidRPr="00477BE7" w:rsidRDefault="005438B2" w:rsidP="007D447C">
            <w:pPr>
              <w:tabs>
                <w:tab w:val="left" w:pos="2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B13B92E" w14:textId="67E70503" w:rsidR="005438B2" w:rsidRPr="00477BE7" w:rsidRDefault="001E050E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B408C1" w14:textId="77777777" w:rsidR="005438B2" w:rsidRPr="00477BE7" w:rsidRDefault="005438B2" w:rsidP="007D447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1BC0B573" w14:textId="4B54AC1A" w:rsidR="005438B2" w:rsidRPr="00477BE7" w:rsidRDefault="001E050E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AFDAE61" w14:textId="77777777" w:rsidR="005438B2" w:rsidRPr="00477BE7" w:rsidRDefault="005438B2" w:rsidP="007D447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117A286" w14:textId="66C7EAAB" w:rsidR="005438B2" w:rsidRPr="00477BE7" w:rsidRDefault="001E050E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C295A5" w14:textId="77777777" w:rsidR="005438B2" w:rsidRPr="00477BE7" w:rsidRDefault="005438B2" w:rsidP="007D447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7DF39FCC" w14:textId="0FB7B416" w:rsidR="005438B2" w:rsidRPr="00477BE7" w:rsidRDefault="001E050E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465E0B" w14:textId="77777777" w:rsidR="005438B2" w:rsidRPr="00477BE7" w:rsidRDefault="005438B2" w:rsidP="007D447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49279C7" w14:textId="1147F705" w:rsidR="005438B2" w:rsidRPr="00477BE7" w:rsidRDefault="001E050E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56A076" w14:textId="77777777" w:rsidR="005438B2" w:rsidRPr="00477BE7" w:rsidRDefault="005438B2" w:rsidP="007D447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0568831" w14:textId="6D277F8A" w:rsidR="005438B2" w:rsidRPr="00477BE7" w:rsidRDefault="001E050E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B3718E" w14:textId="77777777" w:rsidR="005438B2" w:rsidRPr="00477BE7" w:rsidRDefault="005438B2" w:rsidP="007D447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9181F71" w14:textId="139C45D1" w:rsidR="005438B2" w:rsidRPr="00477BE7" w:rsidRDefault="001E050E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7AF723" w14:textId="77777777" w:rsidR="005438B2" w:rsidRPr="00477BE7" w:rsidRDefault="005438B2" w:rsidP="007D447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167BF54" w14:textId="452A402E" w:rsidR="005438B2" w:rsidRPr="00477BE7" w:rsidRDefault="001E050E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438B2" w:rsidRPr="00477BE7" w14:paraId="27530226" w14:textId="77777777" w:rsidTr="004633F5">
        <w:trPr>
          <w:trHeight w:val="413"/>
        </w:trPr>
        <w:tc>
          <w:tcPr>
            <w:tcW w:w="3234" w:type="dxa"/>
            <w:shd w:val="clear" w:color="auto" w:fill="auto"/>
          </w:tcPr>
          <w:p w14:paraId="7637CEE2" w14:textId="77777777" w:rsidR="005438B2" w:rsidRPr="00477BE7" w:rsidRDefault="005438B2" w:rsidP="007D44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03" w:type="dxa"/>
            <w:gridSpan w:val="16"/>
            <w:shd w:val="clear" w:color="auto" w:fill="auto"/>
            <w:vAlign w:val="bottom"/>
          </w:tcPr>
          <w:p w14:paraId="5608B6A0" w14:textId="77777777" w:rsidR="005438B2" w:rsidRPr="00477BE7" w:rsidRDefault="005438B2" w:rsidP="007D447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477BE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4633F5" w:rsidRPr="00477BE7" w14:paraId="1866482E" w14:textId="77777777" w:rsidTr="00FF4B91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36864678" w14:textId="77777777" w:rsidR="005438B2" w:rsidRPr="00477BE7" w:rsidRDefault="005438B2" w:rsidP="00543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584A3B31" w14:textId="53A224BB" w:rsidR="005438B2" w:rsidRPr="00477BE7" w:rsidRDefault="001E050E" w:rsidP="00453E74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90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052</w:t>
            </w:r>
            <w:r w:rsidR="00390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2CD9939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147BF20E" w14:textId="1795AFC3" w:rsidR="005438B2" w:rsidRPr="00477BE7" w:rsidRDefault="001E050E" w:rsidP="00B969A9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438B2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="005438B2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201CE76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A5A7ABB" w14:textId="4D000AEC" w:rsidR="005438B2" w:rsidRPr="00477BE7" w:rsidRDefault="00390F42" w:rsidP="005438B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0C232723" w14:textId="77777777" w:rsidR="005438B2" w:rsidRPr="00477BE7" w:rsidRDefault="005438B2" w:rsidP="005438B2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BA11CF7" w14:textId="25F44693" w:rsidR="005438B2" w:rsidRPr="00477BE7" w:rsidRDefault="005438B2" w:rsidP="005438B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EE112DD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B9D67AE" w14:textId="4A2FBA9D" w:rsidR="005438B2" w:rsidRPr="00477BE7" w:rsidRDefault="001E050E" w:rsidP="00453E74">
            <w:pPr>
              <w:tabs>
                <w:tab w:val="decimal" w:pos="93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90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052</w:t>
            </w:r>
            <w:r w:rsidR="00390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09F24F3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64595498" w14:textId="4A9F11E4" w:rsidR="005438B2" w:rsidRPr="00477BE7" w:rsidRDefault="001E050E" w:rsidP="00BC3D63">
            <w:pPr>
              <w:tabs>
                <w:tab w:val="decimal" w:pos="87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438B2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="005438B2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20F2EA6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</w:tcPr>
          <w:p w14:paraId="2B7D7192" w14:textId="72B6023A" w:rsidR="005438B2" w:rsidRPr="00477BE7" w:rsidRDefault="001E050E" w:rsidP="00BC3D63">
            <w:pPr>
              <w:tabs>
                <w:tab w:val="decimal" w:pos="90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37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673</w:t>
            </w:r>
            <w:r w:rsidR="00FF4B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67AAAA9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AF1C6D9" w14:textId="6224EFA4" w:rsidR="005438B2" w:rsidRPr="00477BE7" w:rsidRDefault="001E050E" w:rsidP="00453E74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37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636</w:t>
            </w:r>
            <w:r w:rsidR="00737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</w:tr>
      <w:tr w:rsidR="004633F5" w:rsidRPr="00477BE7" w14:paraId="7D23FF30" w14:textId="77777777" w:rsidTr="00FF4B91">
        <w:trPr>
          <w:trHeight w:val="413"/>
        </w:trPr>
        <w:tc>
          <w:tcPr>
            <w:tcW w:w="3234" w:type="dxa"/>
            <w:shd w:val="clear" w:color="auto" w:fill="auto"/>
            <w:vAlign w:val="center"/>
          </w:tcPr>
          <w:p w14:paraId="26EBBBEB" w14:textId="77777777" w:rsidR="005438B2" w:rsidRPr="00477BE7" w:rsidRDefault="005438B2" w:rsidP="00543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3C94EA7B" w14:textId="16A644F1" w:rsidR="005438B2" w:rsidRPr="00477BE7" w:rsidRDefault="001E050E" w:rsidP="00453E74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="00390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7F44ECB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27FA0FB" w14:textId="2A4D09EB" w:rsidR="005438B2" w:rsidRPr="00477BE7" w:rsidRDefault="001E050E" w:rsidP="00B969A9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="005438B2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654F91DA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89B3BC7" w14:textId="15AFECE8" w:rsidR="005438B2" w:rsidRPr="00477BE7" w:rsidRDefault="00390F42" w:rsidP="005438B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36510421" w14:textId="77777777" w:rsidR="005438B2" w:rsidRPr="00477BE7" w:rsidRDefault="005438B2" w:rsidP="005438B2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D1840BA" w14:textId="70B1AABE" w:rsidR="005438B2" w:rsidRPr="00477BE7" w:rsidRDefault="005438B2" w:rsidP="005438B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677F824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3772504" w14:textId="01ED84A6" w:rsidR="005438B2" w:rsidRPr="00477BE7" w:rsidRDefault="001E050E" w:rsidP="00453E74">
            <w:pPr>
              <w:tabs>
                <w:tab w:val="decimal" w:pos="93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="00390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CD3DD2C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76D8CF33" w14:textId="66BFDA80" w:rsidR="005438B2" w:rsidRPr="00477BE7" w:rsidRDefault="001E050E" w:rsidP="00BC3D63">
            <w:pPr>
              <w:tabs>
                <w:tab w:val="decimal" w:pos="87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="005438B2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691DF25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</w:tcPr>
          <w:p w14:paraId="552A85F3" w14:textId="4A0A0682" w:rsidR="005438B2" w:rsidRPr="00477BE7" w:rsidRDefault="001E050E" w:rsidP="00BC3D63">
            <w:pPr>
              <w:tabs>
                <w:tab w:val="decimal" w:pos="90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06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B61B0B0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4DC441FA" w14:textId="5E1F8B6B" w:rsidR="005438B2" w:rsidRPr="00477BE7" w:rsidRDefault="00CB06C9" w:rsidP="00453E74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633F5" w:rsidRPr="00477BE7" w14:paraId="68A10E96" w14:textId="77777777" w:rsidTr="00FF4B91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6901DFCD" w14:textId="77777777" w:rsidR="005438B2" w:rsidRPr="00477BE7" w:rsidRDefault="005438B2" w:rsidP="005438B2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3B5FC" w14:textId="459EEA80" w:rsidR="005438B2" w:rsidRPr="00BF046F" w:rsidRDefault="001E050E" w:rsidP="00453E74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90F42" w:rsidRPr="00BF04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  <w:r w:rsidR="00390F42" w:rsidRPr="00BF04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B99375A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D3104" w14:textId="03C430C9" w:rsidR="005438B2" w:rsidRPr="00BF046F" w:rsidRDefault="001E050E" w:rsidP="00B969A9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438B2" w:rsidRPr="00BF04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006</w:t>
            </w:r>
            <w:r w:rsidR="005438B2" w:rsidRPr="00BF04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397E3E92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3331E5" w14:textId="19204CB6" w:rsidR="005438B2" w:rsidRPr="00477BE7" w:rsidRDefault="00390F42" w:rsidP="005438B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360DE347" w14:textId="77777777" w:rsidR="005438B2" w:rsidRPr="00477BE7" w:rsidRDefault="005438B2" w:rsidP="005438B2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4E067" w14:textId="0756F9AF" w:rsidR="005438B2" w:rsidRPr="00477BE7" w:rsidRDefault="005438B2" w:rsidP="005438B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AB19F70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3E8B98" w14:textId="4BBEE2E5" w:rsidR="005438B2" w:rsidRPr="00477BE7" w:rsidRDefault="001E050E" w:rsidP="00453E74">
            <w:pPr>
              <w:tabs>
                <w:tab w:val="decimal" w:pos="93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90F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  <w:r w:rsidR="00390F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97DFC17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CEF32" w14:textId="01CEE426" w:rsidR="005438B2" w:rsidRPr="00477BE7" w:rsidRDefault="001E050E" w:rsidP="00BC3D63">
            <w:pPr>
              <w:tabs>
                <w:tab w:val="decimal" w:pos="87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438B2"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006</w:t>
            </w:r>
            <w:r w:rsidR="005438B2"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9B14048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FBF262" w14:textId="7FBF1067" w:rsidR="005438B2" w:rsidRPr="00477BE7" w:rsidRDefault="001E050E" w:rsidP="00BC3D63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373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</w:t>
            </w:r>
            <w:r w:rsidR="00CB06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F8E667A" w14:textId="77777777" w:rsidR="005438B2" w:rsidRPr="00477BE7" w:rsidRDefault="005438B2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E3E19" w14:textId="3A1C6244" w:rsidR="005438B2" w:rsidRPr="00477BE7" w:rsidRDefault="001E050E" w:rsidP="00453E74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B06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  <w:r w:rsidR="00CB06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</w:tr>
      <w:tr w:rsidR="001B7AC5" w:rsidRPr="00477BE7" w14:paraId="41D01394" w14:textId="77777777" w:rsidTr="001B7AC5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10F1633E" w14:textId="77777777" w:rsidR="001B7AC5" w:rsidRPr="00477BE7" w:rsidRDefault="001B7AC5" w:rsidP="005438B2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90DF4" w14:textId="77777777" w:rsidR="001B7AC5" w:rsidRPr="00264F82" w:rsidRDefault="001B7AC5" w:rsidP="00453E74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1A19079C" w14:textId="77777777" w:rsidR="001B7AC5" w:rsidRPr="00477BE7" w:rsidRDefault="001B7AC5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5A777" w14:textId="77777777" w:rsidR="001B7AC5" w:rsidRPr="00264F82" w:rsidRDefault="001B7AC5" w:rsidP="00B969A9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04365820" w14:textId="77777777" w:rsidR="001B7AC5" w:rsidRPr="00477BE7" w:rsidRDefault="001B7AC5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F7993" w14:textId="77777777" w:rsidR="001B7AC5" w:rsidRDefault="001B7AC5" w:rsidP="005438B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1F47CDDA" w14:textId="77777777" w:rsidR="001B7AC5" w:rsidRPr="00477BE7" w:rsidRDefault="001B7AC5" w:rsidP="005438B2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B0E8AF" w14:textId="77777777" w:rsidR="001B7AC5" w:rsidRPr="00477BE7" w:rsidRDefault="001B7AC5" w:rsidP="005438B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DDB35CD" w14:textId="77777777" w:rsidR="001B7AC5" w:rsidRPr="00477BE7" w:rsidRDefault="001B7AC5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BC41B" w14:textId="77777777" w:rsidR="001B7AC5" w:rsidRPr="00264F82" w:rsidRDefault="001B7AC5" w:rsidP="00453E74">
            <w:pPr>
              <w:tabs>
                <w:tab w:val="decimal" w:pos="93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18EEFFC" w14:textId="77777777" w:rsidR="001B7AC5" w:rsidRPr="00477BE7" w:rsidRDefault="001B7AC5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98EE2" w14:textId="77777777" w:rsidR="001B7AC5" w:rsidRPr="00264F82" w:rsidRDefault="001B7AC5" w:rsidP="00BC3D63">
            <w:pPr>
              <w:tabs>
                <w:tab w:val="decimal" w:pos="87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50B4300" w14:textId="77777777" w:rsidR="001B7AC5" w:rsidRPr="00477BE7" w:rsidRDefault="001B7AC5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63B1B" w14:textId="77777777" w:rsidR="001B7AC5" w:rsidRPr="00264F82" w:rsidRDefault="001B7AC5" w:rsidP="00BC3D63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BE64810" w14:textId="77777777" w:rsidR="001B7AC5" w:rsidRPr="00477BE7" w:rsidRDefault="001B7AC5" w:rsidP="005438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74BB5" w14:textId="77777777" w:rsidR="001B7AC5" w:rsidRPr="00264F82" w:rsidRDefault="001B7AC5" w:rsidP="00453E74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7AC5" w:rsidRPr="00477BE7" w14:paraId="6442C453" w14:textId="77777777" w:rsidTr="001B7AC5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276A3131" w14:textId="23D66E9D" w:rsidR="001B7AC5" w:rsidRPr="00477BE7" w:rsidRDefault="001B7AC5" w:rsidP="001B7AC5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2FEDF221" w14:textId="77777777" w:rsidR="001B7AC5" w:rsidRPr="00264F82" w:rsidRDefault="001B7AC5" w:rsidP="001B7AC5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66EA0D9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6D1D7BE5" w14:textId="77777777" w:rsidR="001B7AC5" w:rsidRPr="00264F82" w:rsidRDefault="001B7AC5" w:rsidP="001B7AC5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1F2702F2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6A8B00B" w14:textId="77777777" w:rsidR="001B7AC5" w:rsidRDefault="001B7AC5" w:rsidP="001B7AC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00765D55" w14:textId="77777777" w:rsidR="001B7AC5" w:rsidRPr="00477BE7" w:rsidRDefault="001B7AC5" w:rsidP="001B7AC5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7E7365B" w14:textId="77777777" w:rsidR="001B7AC5" w:rsidRPr="00477BE7" w:rsidRDefault="001B7AC5" w:rsidP="001B7AC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C1D2EE7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69D4429" w14:textId="77777777" w:rsidR="001B7AC5" w:rsidRPr="00264F82" w:rsidRDefault="001B7AC5" w:rsidP="001B7AC5">
            <w:pPr>
              <w:tabs>
                <w:tab w:val="decimal" w:pos="93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A4CB67B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2C016181" w14:textId="77777777" w:rsidR="001B7AC5" w:rsidRPr="00264F82" w:rsidRDefault="001B7AC5" w:rsidP="001B7AC5">
            <w:pPr>
              <w:tabs>
                <w:tab w:val="decimal" w:pos="87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C065D04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B2B4369" w14:textId="1551A61F" w:rsidR="001B7AC5" w:rsidRPr="00F62A6E" w:rsidRDefault="001B7AC5" w:rsidP="001B7AC5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2A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Pr="00F62A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Pr="00F62A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5C5EEA2" w14:textId="77777777" w:rsidR="001B7AC5" w:rsidRPr="00F62A6E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5608E61" w14:textId="77061CAE" w:rsidR="001B7AC5" w:rsidRPr="00F62A6E" w:rsidRDefault="001B7AC5" w:rsidP="001B7AC5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62A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F62A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971</w:t>
            </w:r>
            <w:r w:rsidRPr="00F62A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B7AC5" w:rsidRPr="00477BE7" w14:paraId="4F97D418" w14:textId="77777777" w:rsidTr="001B7AC5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7CDD4D2B" w14:textId="745E4F14" w:rsidR="001B7AC5" w:rsidRPr="00477BE7" w:rsidRDefault="001B7AC5" w:rsidP="001B7AC5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50E677C9" w14:textId="77777777" w:rsidR="001B7AC5" w:rsidRPr="00264F82" w:rsidRDefault="001B7AC5" w:rsidP="001B7AC5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48E3BF4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4F9EC2A0" w14:textId="77777777" w:rsidR="001B7AC5" w:rsidRPr="00264F82" w:rsidRDefault="001B7AC5" w:rsidP="001B7AC5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189D5CCD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7FDF4CB" w14:textId="77777777" w:rsidR="001B7AC5" w:rsidRDefault="001B7AC5" w:rsidP="001B7AC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14A50529" w14:textId="77777777" w:rsidR="001B7AC5" w:rsidRPr="00477BE7" w:rsidRDefault="001B7AC5" w:rsidP="001B7AC5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9C3C193" w14:textId="77777777" w:rsidR="001B7AC5" w:rsidRPr="00477BE7" w:rsidRDefault="001B7AC5" w:rsidP="001B7AC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5E5E96A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0384625" w14:textId="77777777" w:rsidR="001B7AC5" w:rsidRPr="00264F82" w:rsidRDefault="001B7AC5" w:rsidP="001B7AC5">
            <w:pPr>
              <w:tabs>
                <w:tab w:val="decimal" w:pos="93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9E7F3F2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2868A72" w14:textId="77777777" w:rsidR="001B7AC5" w:rsidRPr="00264F82" w:rsidRDefault="001B7AC5" w:rsidP="001B7AC5">
            <w:pPr>
              <w:tabs>
                <w:tab w:val="decimal" w:pos="87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E79F0BB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715346B" w14:textId="442CB146" w:rsidR="001B7AC5" w:rsidRPr="00F62A6E" w:rsidRDefault="001B7AC5" w:rsidP="001B7AC5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62A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 w:rsidRPr="00F62A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686</w:t>
            </w:r>
            <w:r w:rsidRPr="00F62A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388A870" w14:textId="77777777" w:rsidR="001B7AC5" w:rsidRPr="00F62A6E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CB2BA09" w14:textId="7DB00333" w:rsidR="001B7AC5" w:rsidRPr="00F62A6E" w:rsidRDefault="001B7AC5" w:rsidP="001B7AC5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62A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383</w:t>
            </w:r>
            <w:r w:rsidRPr="00F62A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Pr="00F62A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B7AC5" w:rsidRPr="00477BE7" w14:paraId="52C93A18" w14:textId="77777777" w:rsidTr="00F62A6E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0BB475C6" w14:textId="610CAE7F" w:rsidR="001B7AC5" w:rsidRPr="00477BE7" w:rsidRDefault="001B7AC5" w:rsidP="001B7AC5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2516EA7C" w14:textId="77777777" w:rsidR="001B7AC5" w:rsidRPr="00264F82" w:rsidRDefault="001B7AC5" w:rsidP="001B7AC5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B2E660E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E0E28D3" w14:textId="77777777" w:rsidR="001B7AC5" w:rsidRPr="00264F82" w:rsidRDefault="001B7AC5" w:rsidP="001B7AC5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404100F1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8CDF2AC" w14:textId="77777777" w:rsidR="001B7AC5" w:rsidRDefault="001B7AC5" w:rsidP="001B7AC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2FE37126" w14:textId="77777777" w:rsidR="001B7AC5" w:rsidRPr="00477BE7" w:rsidRDefault="001B7AC5" w:rsidP="001B7AC5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3788F47" w14:textId="77777777" w:rsidR="001B7AC5" w:rsidRPr="00477BE7" w:rsidRDefault="001B7AC5" w:rsidP="001B7AC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31D73C8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BEF8318" w14:textId="77777777" w:rsidR="001B7AC5" w:rsidRPr="00264F82" w:rsidRDefault="001B7AC5" w:rsidP="001B7AC5">
            <w:pPr>
              <w:tabs>
                <w:tab w:val="decimal" w:pos="93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E84F57B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5DCA3E48" w14:textId="77777777" w:rsidR="001B7AC5" w:rsidRPr="00264F82" w:rsidRDefault="001B7AC5" w:rsidP="001B7AC5">
            <w:pPr>
              <w:tabs>
                <w:tab w:val="decimal" w:pos="87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2C43EC0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8297D" w14:textId="1F2E3C1E" w:rsidR="001B7AC5" w:rsidRPr="00F62A6E" w:rsidRDefault="001E050E" w:rsidP="001B7AC5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1B7AC5" w:rsidRPr="00F62A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74C5CCE" w14:textId="77777777" w:rsidR="001B7AC5" w:rsidRPr="00F62A6E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10DBF" w14:textId="79CAC09C" w:rsidR="001B7AC5" w:rsidRPr="00F62A6E" w:rsidRDefault="001E050E" w:rsidP="001B7AC5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1B7AC5" w:rsidRPr="00F62A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</w:tr>
      <w:tr w:rsidR="001B7AC5" w:rsidRPr="00477BE7" w14:paraId="64451F21" w14:textId="77777777" w:rsidTr="005E18A5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6609381C" w14:textId="3E8F1E45" w:rsidR="001B7AC5" w:rsidRPr="00477BE7" w:rsidRDefault="001B7AC5" w:rsidP="001B7AC5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ABA727A" w14:textId="77777777" w:rsidR="001B7AC5" w:rsidRPr="00264F82" w:rsidRDefault="001B7AC5" w:rsidP="001B7AC5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2DC65FCE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2E561F21" w14:textId="77777777" w:rsidR="001B7AC5" w:rsidRPr="00264F82" w:rsidRDefault="001B7AC5" w:rsidP="001B7AC5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38F4FECB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9DF885D" w14:textId="77777777" w:rsidR="001B7AC5" w:rsidRDefault="001B7AC5" w:rsidP="001B7AC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7F7F30B9" w14:textId="77777777" w:rsidR="001B7AC5" w:rsidRPr="00477BE7" w:rsidRDefault="001B7AC5" w:rsidP="001B7AC5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D7D1A59" w14:textId="77777777" w:rsidR="001B7AC5" w:rsidRPr="00477BE7" w:rsidRDefault="001B7AC5" w:rsidP="001B7AC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368ACF6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1C03108" w14:textId="77777777" w:rsidR="001B7AC5" w:rsidRPr="00264F82" w:rsidRDefault="001B7AC5" w:rsidP="001B7AC5">
            <w:pPr>
              <w:tabs>
                <w:tab w:val="decimal" w:pos="93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525EDAC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4B1BE3BC" w14:textId="77777777" w:rsidR="001B7AC5" w:rsidRPr="00264F82" w:rsidRDefault="001B7AC5" w:rsidP="001B7AC5">
            <w:pPr>
              <w:tabs>
                <w:tab w:val="decimal" w:pos="87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7FC6DB4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95406" w14:textId="1661201B" w:rsidR="001B7AC5" w:rsidRPr="00264F82" w:rsidRDefault="001E050E" w:rsidP="001B7AC5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B7A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1B7A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2E96EE0" w14:textId="77777777" w:rsidR="001B7AC5" w:rsidRPr="00477BE7" w:rsidRDefault="001B7AC5" w:rsidP="001B7AC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4F7B96" w14:textId="6F0E9241" w:rsidR="001B7AC5" w:rsidRPr="00264F82" w:rsidRDefault="001E050E" w:rsidP="001B7AC5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62A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</w:t>
            </w:r>
            <w:r w:rsidR="00F62A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</w:tr>
    </w:tbl>
    <w:p w14:paraId="62C8CF06" w14:textId="77777777" w:rsidR="009647A7" w:rsidRPr="00477BE7" w:rsidRDefault="009647A7" w:rsidP="00477BE7">
      <w:pPr>
        <w:spacing w:line="240" w:lineRule="auto"/>
        <w:ind w:right="38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BC52390" w14:textId="463BAA70" w:rsidR="002C6478" w:rsidRDefault="00A65DBC" w:rsidP="00205241">
      <w:pPr>
        <w:ind w:left="540" w:right="753"/>
        <w:rPr>
          <w:rFonts w:asciiTheme="majorBidi" w:hAnsiTheme="majorBidi" w:cstheme="majorBidi"/>
          <w:sz w:val="30"/>
          <w:szCs w:val="30"/>
        </w:rPr>
        <w:sectPr w:rsidR="002C6478" w:rsidSect="00445B46">
          <w:footerReference w:type="default" r:id="rId14"/>
          <w:pgSz w:w="16834" w:h="11909" w:orient="landscape" w:code="9"/>
          <w:pgMar w:top="1152" w:right="691" w:bottom="1152" w:left="1170" w:header="706" w:footer="706" w:gutter="0"/>
          <w:cols w:space="737"/>
          <w:docGrid w:linePitch="360"/>
        </w:sectPr>
      </w:pPr>
      <w:r w:rsidRPr="000E72B7">
        <w:rPr>
          <w:rFonts w:asciiTheme="majorBidi" w:hAnsiTheme="majorBidi" w:cstheme="majorBidi"/>
          <w:spacing w:val="4"/>
          <w:sz w:val="30"/>
          <w:szCs w:val="30"/>
          <w:cs/>
        </w:rPr>
        <w:t>จังหวะเวลาในการรับรู้</w:t>
      </w:r>
      <w:r w:rsidRPr="000E72B7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ตามส่วนงานที่รายงาน</w:t>
      </w:r>
      <w:r w:rsidRPr="000E72B7">
        <w:rPr>
          <w:rFonts w:asciiTheme="majorBidi" w:hAnsiTheme="majorBidi" w:cstheme="majorBidi"/>
          <w:sz w:val="30"/>
          <w:szCs w:val="30"/>
          <w:cs/>
        </w:rPr>
        <w:t>ของกลุ่มบริษัทเป็นแบบ ณ เวลาใดเวลาหนึ่ง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88"/>
        <w:gridCol w:w="814"/>
        <w:gridCol w:w="269"/>
        <w:gridCol w:w="1440"/>
        <w:gridCol w:w="269"/>
        <w:gridCol w:w="1502"/>
      </w:tblGrid>
      <w:tr w:rsidR="00E24B5F" w:rsidRPr="0027504C" w14:paraId="3AB1D4CB" w14:textId="77777777" w:rsidTr="00D84029">
        <w:tc>
          <w:tcPr>
            <w:tcW w:w="4888" w:type="dxa"/>
            <w:shd w:val="clear" w:color="auto" w:fill="auto"/>
          </w:tcPr>
          <w:p w14:paraId="6B9BD9A9" w14:textId="77777777" w:rsidR="00E24B5F" w:rsidRPr="00FB34CF" w:rsidRDefault="00E24B5F" w:rsidP="00E24B5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shd w:val="clear" w:color="auto" w:fill="auto"/>
          </w:tcPr>
          <w:p w14:paraId="54FA1B69" w14:textId="77777777" w:rsidR="00E24B5F" w:rsidRPr="00FB34CF" w:rsidRDefault="00E24B5F" w:rsidP="00E24B5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9FA5E18" w14:textId="77777777" w:rsidR="00E24B5F" w:rsidRPr="00FB34CF" w:rsidRDefault="00E24B5F" w:rsidP="00E24B5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1" w:type="dxa"/>
            <w:gridSpan w:val="3"/>
            <w:shd w:val="clear" w:color="auto" w:fill="auto"/>
          </w:tcPr>
          <w:p w14:paraId="34F8751E" w14:textId="04B100BF" w:rsidR="00E24B5F" w:rsidRPr="00FB34CF" w:rsidRDefault="00E24B5F" w:rsidP="00E24B5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24B5F" w:rsidRPr="0027504C" w14:paraId="2107D4E5" w14:textId="77777777" w:rsidTr="00D84029">
        <w:tc>
          <w:tcPr>
            <w:tcW w:w="4888" w:type="dxa"/>
            <w:shd w:val="clear" w:color="auto" w:fill="auto"/>
          </w:tcPr>
          <w:p w14:paraId="533D41DE" w14:textId="77777777" w:rsidR="00E24B5F" w:rsidRPr="00FB34CF" w:rsidRDefault="00E24B5F" w:rsidP="00E24B5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shd w:val="clear" w:color="auto" w:fill="auto"/>
          </w:tcPr>
          <w:p w14:paraId="7014BE7B" w14:textId="77777777" w:rsidR="00E24B5F" w:rsidRPr="00FB34CF" w:rsidRDefault="00E24B5F" w:rsidP="00E24B5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6DC76E8" w14:textId="77777777" w:rsidR="00E24B5F" w:rsidRPr="00FB34CF" w:rsidRDefault="00E24B5F" w:rsidP="00E24B5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1" w:type="dxa"/>
            <w:gridSpan w:val="3"/>
            <w:shd w:val="clear" w:color="auto" w:fill="auto"/>
          </w:tcPr>
          <w:p w14:paraId="32CA96CC" w14:textId="30A92555" w:rsidR="00E24B5F" w:rsidRPr="00FB34CF" w:rsidRDefault="00725465" w:rsidP="00E24B5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E24B5F" w:rsidRPr="0027504C" w14:paraId="01139A56" w14:textId="77777777" w:rsidTr="00D84029">
        <w:tc>
          <w:tcPr>
            <w:tcW w:w="4888" w:type="dxa"/>
            <w:shd w:val="clear" w:color="auto" w:fill="auto"/>
          </w:tcPr>
          <w:p w14:paraId="447F254A" w14:textId="347B1C35" w:rsidR="00E24B5F" w:rsidRPr="00FB34CF" w:rsidRDefault="00632F0D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E050E" w:rsidRPr="001E05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14" w:type="dxa"/>
            <w:shd w:val="clear" w:color="auto" w:fill="auto"/>
          </w:tcPr>
          <w:p w14:paraId="5CC66864" w14:textId="77777777" w:rsidR="00E24B5F" w:rsidRPr="00FB34CF" w:rsidRDefault="00E24B5F" w:rsidP="007D447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29F9C5E" w14:textId="77777777" w:rsidR="00E24B5F" w:rsidRPr="00FB34CF" w:rsidRDefault="00E24B5F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03EAC67" w14:textId="61482006" w:rsidR="00E24B5F" w:rsidRPr="00FB34CF" w:rsidRDefault="001E050E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7F688E42" w14:textId="77777777" w:rsidR="00E24B5F" w:rsidRPr="00FB34CF" w:rsidRDefault="00E24B5F" w:rsidP="007D44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9266593" w14:textId="7E70C795" w:rsidR="00E24B5F" w:rsidRPr="00FB34CF" w:rsidRDefault="001E050E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24B5F" w:rsidRPr="0027504C" w14:paraId="10EF0615" w14:textId="77777777" w:rsidTr="00D84029">
        <w:tc>
          <w:tcPr>
            <w:tcW w:w="4888" w:type="dxa"/>
            <w:shd w:val="clear" w:color="auto" w:fill="auto"/>
          </w:tcPr>
          <w:p w14:paraId="0E8823D8" w14:textId="77777777" w:rsidR="00E24B5F" w:rsidRPr="00FB34CF" w:rsidRDefault="00E24B5F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shd w:val="clear" w:color="auto" w:fill="auto"/>
          </w:tcPr>
          <w:p w14:paraId="17D3C234" w14:textId="77777777" w:rsidR="00E24B5F" w:rsidRPr="00FB34CF" w:rsidRDefault="00E24B5F" w:rsidP="007D447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1CE093A" w14:textId="77777777" w:rsidR="00E24B5F" w:rsidRPr="00FB34CF" w:rsidRDefault="00E24B5F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1" w:type="dxa"/>
            <w:gridSpan w:val="3"/>
            <w:shd w:val="clear" w:color="auto" w:fill="auto"/>
          </w:tcPr>
          <w:p w14:paraId="4844C2B9" w14:textId="77777777" w:rsidR="00E24B5F" w:rsidRPr="00FB34CF" w:rsidRDefault="00E24B5F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24E59" w:rsidRPr="0027504C" w14:paraId="2FE12D0B" w14:textId="77777777" w:rsidTr="00653ACF">
        <w:tc>
          <w:tcPr>
            <w:tcW w:w="4888" w:type="dxa"/>
            <w:shd w:val="clear" w:color="auto" w:fill="auto"/>
            <w:vAlign w:val="center"/>
          </w:tcPr>
          <w:p w14:paraId="3CC9030F" w14:textId="735D7474" w:rsidR="00A24E59" w:rsidRPr="00FB34CF" w:rsidRDefault="00A24E59" w:rsidP="00A24E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14" w:type="dxa"/>
            <w:shd w:val="clear" w:color="auto" w:fill="auto"/>
          </w:tcPr>
          <w:p w14:paraId="06872F78" w14:textId="77777777" w:rsidR="00A24E59" w:rsidRPr="00FB34CF" w:rsidRDefault="00A24E59" w:rsidP="00A24E5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B34B9FB" w14:textId="77777777" w:rsidR="00A24E59" w:rsidRPr="00FB34CF" w:rsidRDefault="00A24E59" w:rsidP="00A24E5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0CF8C2F" w14:textId="566D85DD" w:rsidR="00A24E59" w:rsidRPr="00FB34CF" w:rsidRDefault="001E050E" w:rsidP="00A24E59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40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 w:rsidR="008919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69" w:type="dxa"/>
            <w:shd w:val="clear" w:color="auto" w:fill="auto"/>
          </w:tcPr>
          <w:p w14:paraId="35418AD1" w14:textId="77777777" w:rsidR="00A24E59" w:rsidRPr="00FB34CF" w:rsidRDefault="00A24E59" w:rsidP="00A24E5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E77400E" w14:textId="613F84F3" w:rsidR="00A24E59" w:rsidRPr="00FB34CF" w:rsidRDefault="001E050E" w:rsidP="00A24E59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4E59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="00A24E59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A24E59" w:rsidRPr="0027504C" w14:paraId="5B2CA920" w14:textId="77777777" w:rsidTr="00653ACF">
        <w:tc>
          <w:tcPr>
            <w:tcW w:w="4888" w:type="dxa"/>
            <w:shd w:val="clear" w:color="auto" w:fill="auto"/>
            <w:vAlign w:val="center"/>
          </w:tcPr>
          <w:p w14:paraId="2AED2706" w14:textId="63496CA4" w:rsidR="00A24E59" w:rsidRPr="00FB34CF" w:rsidRDefault="00A24E59" w:rsidP="00A24E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14" w:type="dxa"/>
            <w:shd w:val="clear" w:color="auto" w:fill="auto"/>
          </w:tcPr>
          <w:p w14:paraId="66FEE76C" w14:textId="77777777" w:rsidR="00A24E59" w:rsidRPr="00FB34CF" w:rsidRDefault="00A24E59" w:rsidP="00A24E5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C00F6B2" w14:textId="77777777" w:rsidR="00A24E59" w:rsidRPr="00FB34CF" w:rsidRDefault="00A24E59" w:rsidP="00A24E5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C04EA0D" w14:textId="38EC8578" w:rsidR="00A24E59" w:rsidRPr="00FB34CF" w:rsidRDefault="008919E7" w:rsidP="00A24E59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393B0F7" w14:textId="77777777" w:rsidR="00A24E59" w:rsidRPr="00FB34CF" w:rsidRDefault="00A24E59" w:rsidP="00A24E5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3F8CF11" w14:textId="2347CCFC" w:rsidR="00A24E59" w:rsidRPr="00FB34CF" w:rsidRDefault="00A24E59" w:rsidP="00A24E59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041</w:t>
            </w: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24E59" w:rsidRPr="0027504C" w14:paraId="626A84D5" w14:textId="77777777" w:rsidTr="00653ACF">
        <w:tc>
          <w:tcPr>
            <w:tcW w:w="4888" w:type="dxa"/>
            <w:shd w:val="clear" w:color="auto" w:fill="auto"/>
          </w:tcPr>
          <w:p w14:paraId="6FC68812" w14:textId="132E56C3" w:rsidR="00A24E59" w:rsidRPr="00BB268C" w:rsidRDefault="00A24E59" w:rsidP="00A24E5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4" w:type="dxa"/>
            <w:shd w:val="clear" w:color="auto" w:fill="auto"/>
          </w:tcPr>
          <w:p w14:paraId="2E5F1A4B" w14:textId="77777777" w:rsidR="00A24E59" w:rsidRPr="00FB34CF" w:rsidRDefault="00A24E59" w:rsidP="00A24E5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1807D8D" w14:textId="77777777" w:rsidR="00A24E59" w:rsidRPr="00FB34CF" w:rsidRDefault="00A24E59" w:rsidP="00A24E5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5D3695" w14:textId="07A98557" w:rsidR="00A24E59" w:rsidRPr="00FB34CF" w:rsidRDefault="001E050E" w:rsidP="00A24E59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84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  <w:r w:rsidR="00D84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</w:p>
        </w:tc>
        <w:tc>
          <w:tcPr>
            <w:tcW w:w="269" w:type="dxa"/>
            <w:shd w:val="clear" w:color="auto" w:fill="auto"/>
          </w:tcPr>
          <w:p w14:paraId="5803B9FC" w14:textId="77777777" w:rsidR="00A24E59" w:rsidRPr="00FB34CF" w:rsidRDefault="00A24E59" w:rsidP="00A24E5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02D9CE" w14:textId="414D4C0B" w:rsidR="00A24E59" w:rsidRPr="00FB34CF" w:rsidRDefault="001E050E" w:rsidP="00A24E59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24E59"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  <w:r w:rsidR="00A24E59"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</w:t>
            </w:r>
          </w:p>
        </w:tc>
      </w:tr>
      <w:tr w:rsidR="00A24E59" w:rsidRPr="0027504C" w14:paraId="3866CF0D" w14:textId="77777777" w:rsidTr="00653ACF">
        <w:tc>
          <w:tcPr>
            <w:tcW w:w="4888" w:type="dxa"/>
            <w:shd w:val="clear" w:color="auto" w:fill="auto"/>
            <w:vAlign w:val="center"/>
          </w:tcPr>
          <w:p w14:paraId="0CF4A456" w14:textId="0DBA918C" w:rsidR="00A24E59" w:rsidRPr="00BB268C" w:rsidRDefault="00A24E59" w:rsidP="00A24E5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BB268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14" w:type="dxa"/>
            <w:shd w:val="clear" w:color="auto" w:fill="auto"/>
          </w:tcPr>
          <w:p w14:paraId="20513EE0" w14:textId="77777777" w:rsidR="00A24E59" w:rsidRPr="00FB34CF" w:rsidRDefault="00A24E59" w:rsidP="00A24E5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7E5E3BA" w14:textId="77777777" w:rsidR="00A24E59" w:rsidRPr="00FB34CF" w:rsidRDefault="00A24E59" w:rsidP="00A24E5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95E33EE" w14:textId="101E6180" w:rsidR="00A24E59" w:rsidRPr="00FB34CF" w:rsidRDefault="00D84029" w:rsidP="00D84029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DFB17BD" w14:textId="77777777" w:rsidR="00A24E59" w:rsidRPr="00FB34CF" w:rsidRDefault="00A24E59" w:rsidP="00A24E5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4CA8541" w14:textId="1DF920AB" w:rsidR="00A24E59" w:rsidRPr="00FB34CF" w:rsidRDefault="00E63BFD" w:rsidP="00E63BFD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4E59" w:rsidRPr="0027504C" w14:paraId="48DC915C" w14:textId="77777777" w:rsidTr="00653ACF">
        <w:tc>
          <w:tcPr>
            <w:tcW w:w="4888" w:type="dxa"/>
            <w:shd w:val="clear" w:color="auto" w:fill="auto"/>
          </w:tcPr>
          <w:p w14:paraId="33EAEA15" w14:textId="1282A695" w:rsidR="00A24E59" w:rsidRPr="0027504C" w:rsidRDefault="00A24E59" w:rsidP="00A24E5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247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14" w:type="dxa"/>
            <w:shd w:val="clear" w:color="auto" w:fill="auto"/>
          </w:tcPr>
          <w:p w14:paraId="5622FA0D" w14:textId="77777777" w:rsidR="00A24E59" w:rsidRPr="0027504C" w:rsidRDefault="00A24E59" w:rsidP="00A24E5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6DF9712" w14:textId="77777777" w:rsidR="00A24E59" w:rsidRPr="0027504C" w:rsidRDefault="00A24E59" w:rsidP="00A24E5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358EB" w14:textId="2D7F9942" w:rsidR="00A24E59" w:rsidRPr="0027504C" w:rsidRDefault="001E050E" w:rsidP="00A24E59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84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  <w:r w:rsidR="00D84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</w:p>
        </w:tc>
        <w:tc>
          <w:tcPr>
            <w:tcW w:w="269" w:type="dxa"/>
            <w:shd w:val="clear" w:color="auto" w:fill="auto"/>
          </w:tcPr>
          <w:p w14:paraId="6D66FEDE" w14:textId="77777777" w:rsidR="00A24E59" w:rsidRPr="0027504C" w:rsidRDefault="00A24E59" w:rsidP="00A24E5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4C8023" w14:textId="2234459D" w:rsidR="00A24E59" w:rsidRPr="00C151FC" w:rsidRDefault="001E050E" w:rsidP="00A24E59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63BFD"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  <w:r w:rsidR="00E63BFD"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</w:t>
            </w:r>
          </w:p>
        </w:tc>
      </w:tr>
    </w:tbl>
    <w:p w14:paraId="131C81AF" w14:textId="148C906D" w:rsidR="002C6478" w:rsidRPr="004E4D55" w:rsidRDefault="002C6478" w:rsidP="00E24B5F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18" w:right="191"/>
        <w:rPr>
          <w:rFonts w:asciiTheme="majorBidi" w:hAnsiTheme="majorBidi" w:cstheme="majorBidi"/>
          <w:b w:val="0"/>
          <w:bCs w:val="0"/>
          <w:i w:val="0"/>
          <w:iCs w:val="0"/>
          <w:sz w:val="30"/>
          <w:szCs w:val="30"/>
        </w:r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97"/>
        <w:gridCol w:w="815"/>
        <w:gridCol w:w="269"/>
        <w:gridCol w:w="1430"/>
        <w:gridCol w:w="269"/>
        <w:gridCol w:w="1502"/>
      </w:tblGrid>
      <w:tr w:rsidR="004E4D55" w:rsidRPr="0027504C" w14:paraId="0EED5AF3" w14:textId="77777777" w:rsidTr="00850B60">
        <w:tc>
          <w:tcPr>
            <w:tcW w:w="4897" w:type="dxa"/>
            <w:shd w:val="clear" w:color="auto" w:fill="auto"/>
          </w:tcPr>
          <w:p w14:paraId="1F034408" w14:textId="77777777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shd w:val="clear" w:color="auto" w:fill="auto"/>
          </w:tcPr>
          <w:p w14:paraId="5B559E94" w14:textId="77777777" w:rsidR="004E4D55" w:rsidRPr="00FB34CF" w:rsidRDefault="004E4D55" w:rsidP="007D447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EB16C07" w14:textId="77777777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1" w:type="dxa"/>
            <w:gridSpan w:val="3"/>
            <w:shd w:val="clear" w:color="auto" w:fill="auto"/>
          </w:tcPr>
          <w:p w14:paraId="778A47B1" w14:textId="77777777" w:rsidR="004E4D55" w:rsidRPr="00FB34CF" w:rsidRDefault="004E4D55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4D55" w:rsidRPr="0027504C" w14:paraId="468EEB03" w14:textId="77777777" w:rsidTr="00850B60">
        <w:tc>
          <w:tcPr>
            <w:tcW w:w="4897" w:type="dxa"/>
            <w:shd w:val="clear" w:color="auto" w:fill="auto"/>
          </w:tcPr>
          <w:p w14:paraId="42C6C351" w14:textId="77777777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shd w:val="clear" w:color="auto" w:fill="auto"/>
          </w:tcPr>
          <w:p w14:paraId="5E3FC640" w14:textId="77777777" w:rsidR="004E4D55" w:rsidRPr="00FB34CF" w:rsidRDefault="004E4D55" w:rsidP="007D447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FA57E8F" w14:textId="77777777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1" w:type="dxa"/>
            <w:gridSpan w:val="3"/>
            <w:shd w:val="clear" w:color="auto" w:fill="auto"/>
          </w:tcPr>
          <w:p w14:paraId="1AF510B7" w14:textId="77777777" w:rsidR="004E4D55" w:rsidRPr="00FB34CF" w:rsidRDefault="004E4D55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4E4D55" w:rsidRPr="0027504C" w14:paraId="23CF99D2" w14:textId="77777777" w:rsidTr="00850B60">
        <w:tc>
          <w:tcPr>
            <w:tcW w:w="4897" w:type="dxa"/>
            <w:shd w:val="clear" w:color="auto" w:fill="auto"/>
          </w:tcPr>
          <w:p w14:paraId="73DAA435" w14:textId="40C3404B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E050E" w:rsidRPr="001E05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15" w:type="dxa"/>
            <w:shd w:val="clear" w:color="auto" w:fill="auto"/>
          </w:tcPr>
          <w:p w14:paraId="25DA8875" w14:textId="77777777" w:rsidR="004E4D55" w:rsidRPr="00FB34CF" w:rsidRDefault="004E4D55" w:rsidP="007D447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BB1A614" w14:textId="77777777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shd w:val="clear" w:color="auto" w:fill="auto"/>
          </w:tcPr>
          <w:p w14:paraId="793D223B" w14:textId="2907B94E" w:rsidR="004E4D55" w:rsidRPr="00FB34CF" w:rsidRDefault="001E050E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395730E3" w14:textId="77777777" w:rsidR="004E4D55" w:rsidRPr="00FB34CF" w:rsidRDefault="004E4D55" w:rsidP="007D44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0FB4D41" w14:textId="091093AB" w:rsidR="004E4D55" w:rsidRPr="00FB34CF" w:rsidRDefault="001E050E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E4D55" w:rsidRPr="0027504C" w14:paraId="4BED5F7B" w14:textId="77777777" w:rsidTr="00850B60">
        <w:tc>
          <w:tcPr>
            <w:tcW w:w="4897" w:type="dxa"/>
            <w:shd w:val="clear" w:color="auto" w:fill="auto"/>
          </w:tcPr>
          <w:p w14:paraId="6E4CD3A5" w14:textId="77777777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shd w:val="clear" w:color="auto" w:fill="auto"/>
          </w:tcPr>
          <w:p w14:paraId="1460504A" w14:textId="77777777" w:rsidR="004E4D55" w:rsidRPr="00FB34CF" w:rsidRDefault="004E4D55" w:rsidP="007D447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DF4D75C" w14:textId="77777777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1" w:type="dxa"/>
            <w:gridSpan w:val="3"/>
            <w:shd w:val="clear" w:color="auto" w:fill="auto"/>
          </w:tcPr>
          <w:p w14:paraId="44F6D244" w14:textId="77777777" w:rsidR="004E4D55" w:rsidRPr="00FB34CF" w:rsidRDefault="004E4D55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A0EAE" w:rsidRPr="0027504C" w14:paraId="2F9077F4" w14:textId="77777777" w:rsidTr="00653ACF">
        <w:tc>
          <w:tcPr>
            <w:tcW w:w="4897" w:type="dxa"/>
            <w:shd w:val="clear" w:color="auto" w:fill="auto"/>
            <w:vAlign w:val="center"/>
          </w:tcPr>
          <w:p w14:paraId="6C74D749" w14:textId="77777777" w:rsidR="00CA0EAE" w:rsidRPr="00FB34CF" w:rsidRDefault="00CA0EAE" w:rsidP="00CA0E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15" w:type="dxa"/>
            <w:shd w:val="clear" w:color="auto" w:fill="auto"/>
          </w:tcPr>
          <w:p w14:paraId="5973F10C" w14:textId="77777777" w:rsidR="00CA0EAE" w:rsidRPr="00FB34CF" w:rsidRDefault="00CA0EAE" w:rsidP="00CA0E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FF337FE" w14:textId="77777777" w:rsidR="00CA0EAE" w:rsidRPr="00FB34CF" w:rsidRDefault="00CA0EAE" w:rsidP="00CA0E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shd w:val="clear" w:color="auto" w:fill="auto"/>
          </w:tcPr>
          <w:p w14:paraId="40B7F4EC" w14:textId="76138D34" w:rsidR="00CA0EAE" w:rsidRPr="00FB34CF" w:rsidRDefault="001E050E" w:rsidP="00CA0EAE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919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="008919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269" w:type="dxa"/>
            <w:shd w:val="clear" w:color="auto" w:fill="auto"/>
          </w:tcPr>
          <w:p w14:paraId="6C3BDFEB" w14:textId="77777777" w:rsidR="00CA0EAE" w:rsidRPr="00FB34CF" w:rsidRDefault="00CA0EAE" w:rsidP="00CA0EA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500A2093" w14:textId="62D27970" w:rsidR="00CA0EAE" w:rsidRPr="00FB34CF" w:rsidRDefault="001E050E" w:rsidP="00CA0EA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A0EAE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 w:rsidR="00CA0EAE"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</w:tr>
      <w:tr w:rsidR="00CA0EAE" w:rsidRPr="0027504C" w14:paraId="785E70C9" w14:textId="77777777" w:rsidTr="00653ACF">
        <w:tc>
          <w:tcPr>
            <w:tcW w:w="4897" w:type="dxa"/>
            <w:shd w:val="clear" w:color="auto" w:fill="auto"/>
            <w:vAlign w:val="center"/>
          </w:tcPr>
          <w:p w14:paraId="5456893B" w14:textId="77777777" w:rsidR="00CA0EAE" w:rsidRPr="00FB34CF" w:rsidRDefault="00CA0EAE" w:rsidP="00CA0E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15" w:type="dxa"/>
            <w:shd w:val="clear" w:color="auto" w:fill="auto"/>
          </w:tcPr>
          <w:p w14:paraId="16DB821D" w14:textId="77777777" w:rsidR="00CA0EAE" w:rsidRPr="00FB34CF" w:rsidRDefault="00CA0EAE" w:rsidP="00CA0E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E1B58AA" w14:textId="77777777" w:rsidR="00CA0EAE" w:rsidRPr="00FB34CF" w:rsidRDefault="00CA0EAE" w:rsidP="00CA0E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shd w:val="clear" w:color="auto" w:fill="auto"/>
          </w:tcPr>
          <w:p w14:paraId="7A25728E" w14:textId="732AB29F" w:rsidR="00CA0EAE" w:rsidRPr="00FB34CF" w:rsidRDefault="008919E7" w:rsidP="00CA0EAE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814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9A8BB15" w14:textId="77777777" w:rsidR="00CA0EAE" w:rsidRPr="00FB34CF" w:rsidRDefault="00CA0EAE" w:rsidP="00CA0EA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91DD418" w14:textId="2BAC82E5" w:rsidR="00CA0EAE" w:rsidRPr="00FB34CF" w:rsidRDefault="00CA0EAE" w:rsidP="00CA0EA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768</w:t>
            </w: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A0EAE" w:rsidRPr="0027504C" w14:paraId="437547F7" w14:textId="77777777" w:rsidTr="00653ACF">
        <w:tc>
          <w:tcPr>
            <w:tcW w:w="4897" w:type="dxa"/>
            <w:shd w:val="clear" w:color="auto" w:fill="auto"/>
          </w:tcPr>
          <w:p w14:paraId="5A19C794" w14:textId="77777777" w:rsidR="00CA0EAE" w:rsidRPr="00BB268C" w:rsidRDefault="00CA0EAE" w:rsidP="00CA0E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5" w:type="dxa"/>
            <w:shd w:val="clear" w:color="auto" w:fill="auto"/>
          </w:tcPr>
          <w:p w14:paraId="2A0A5CA6" w14:textId="77777777" w:rsidR="00CA0EAE" w:rsidRPr="00FB34CF" w:rsidRDefault="00CA0EAE" w:rsidP="00CA0E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A9104A6" w14:textId="77777777" w:rsidR="00CA0EAE" w:rsidRPr="00FB34CF" w:rsidRDefault="00CA0EAE" w:rsidP="00CA0E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uto"/>
          </w:tcPr>
          <w:p w14:paraId="586C44EC" w14:textId="1CBF3E5B" w:rsidR="00CA0EAE" w:rsidRPr="00FB34CF" w:rsidRDefault="001E050E" w:rsidP="00CA0EAE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50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850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69" w:type="dxa"/>
            <w:shd w:val="clear" w:color="auto" w:fill="auto"/>
          </w:tcPr>
          <w:p w14:paraId="4C9CEBCC" w14:textId="77777777" w:rsidR="00CA0EAE" w:rsidRPr="00FB34CF" w:rsidRDefault="00CA0EAE" w:rsidP="00CA0EA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0ED7B0" w14:textId="1D55743B" w:rsidR="00CA0EAE" w:rsidRPr="00FB34CF" w:rsidRDefault="001E050E" w:rsidP="00CA0EA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A0EAE"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</w:t>
            </w:r>
            <w:r w:rsidR="00CA0EAE"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</w:tr>
      <w:tr w:rsidR="00CA0EAE" w:rsidRPr="0027504C" w14:paraId="4C484BC0" w14:textId="77777777" w:rsidTr="00653ACF">
        <w:tc>
          <w:tcPr>
            <w:tcW w:w="4897" w:type="dxa"/>
            <w:shd w:val="clear" w:color="auto" w:fill="auto"/>
            <w:vAlign w:val="center"/>
          </w:tcPr>
          <w:p w14:paraId="33FBC526" w14:textId="77777777" w:rsidR="00CA0EAE" w:rsidRPr="00BB268C" w:rsidRDefault="00CA0EAE" w:rsidP="00CA0E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BB268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15" w:type="dxa"/>
            <w:shd w:val="clear" w:color="auto" w:fill="auto"/>
          </w:tcPr>
          <w:p w14:paraId="5CC71BF8" w14:textId="77777777" w:rsidR="00CA0EAE" w:rsidRPr="00FB34CF" w:rsidRDefault="00CA0EAE" w:rsidP="00CA0E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D88D8C7" w14:textId="77777777" w:rsidR="00CA0EAE" w:rsidRPr="00FB34CF" w:rsidRDefault="00CA0EAE" w:rsidP="00CA0E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shd w:val="clear" w:color="auto" w:fill="auto"/>
          </w:tcPr>
          <w:p w14:paraId="65F12268" w14:textId="6F797794" w:rsidR="00CA0EAE" w:rsidRPr="00FB34CF" w:rsidRDefault="00850B60" w:rsidP="00850B60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EC1E0FF" w14:textId="77777777" w:rsidR="00CA0EAE" w:rsidRPr="00FB34CF" w:rsidRDefault="00CA0EAE" w:rsidP="00CA0EA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EE18216" w14:textId="77330198" w:rsidR="00CA0EAE" w:rsidRPr="00FB34CF" w:rsidRDefault="00CA0EAE" w:rsidP="00CA0EAE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A0EAE" w:rsidRPr="0027504C" w14:paraId="648F7D3A" w14:textId="77777777" w:rsidTr="00653ACF">
        <w:tc>
          <w:tcPr>
            <w:tcW w:w="4897" w:type="dxa"/>
            <w:shd w:val="clear" w:color="auto" w:fill="auto"/>
          </w:tcPr>
          <w:p w14:paraId="0C8EE2B7" w14:textId="77777777" w:rsidR="00CA0EAE" w:rsidRPr="0027504C" w:rsidRDefault="00CA0EAE" w:rsidP="00CA0E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247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15" w:type="dxa"/>
            <w:shd w:val="clear" w:color="auto" w:fill="auto"/>
          </w:tcPr>
          <w:p w14:paraId="609C316A" w14:textId="77777777" w:rsidR="00CA0EAE" w:rsidRPr="0027504C" w:rsidRDefault="00CA0EAE" w:rsidP="00CA0E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3208C6B" w14:textId="77777777" w:rsidR="00CA0EAE" w:rsidRPr="0027504C" w:rsidRDefault="00CA0EAE" w:rsidP="00CA0E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7C7B3" w14:textId="3E8227EB" w:rsidR="00CA0EAE" w:rsidRPr="0027504C" w:rsidRDefault="001E050E" w:rsidP="00CA0EAE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50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850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69" w:type="dxa"/>
            <w:shd w:val="clear" w:color="auto" w:fill="auto"/>
          </w:tcPr>
          <w:p w14:paraId="0F750E46" w14:textId="77777777" w:rsidR="00CA0EAE" w:rsidRPr="0027504C" w:rsidRDefault="00CA0EAE" w:rsidP="00CA0EA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B14ACE" w14:textId="51CD34B3" w:rsidR="00CA0EAE" w:rsidRPr="0027504C" w:rsidRDefault="001E050E" w:rsidP="00CA0EA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A0EAE"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</w:t>
            </w:r>
            <w:r w:rsidR="00CA0EAE"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</w:tr>
    </w:tbl>
    <w:p w14:paraId="6F8D6908" w14:textId="77777777" w:rsidR="004E4D55" w:rsidRPr="004E4D55" w:rsidRDefault="004E4D55" w:rsidP="004E4D55">
      <w:pPr>
        <w:pStyle w:val="BodyText"/>
        <w:rPr>
          <w:cs/>
          <w:lang w:eastAsia="x-none"/>
        </w:rPr>
      </w:pPr>
    </w:p>
    <w:p w14:paraId="0D972886" w14:textId="77777777" w:rsidR="002C6478" w:rsidRDefault="002C6478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AEA21FF" w14:textId="47A7DB5C" w:rsidR="005A69E3" w:rsidRPr="0027504C" w:rsidRDefault="005A69E3" w:rsidP="0027504C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Theme="majorBidi" w:hAnsiTheme="majorBidi" w:cstheme="majorBidi"/>
          <w:sz w:val="30"/>
          <w:szCs w:val="30"/>
        </w:rPr>
      </w:pPr>
      <w:r w:rsidRPr="0027504C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ข้อมูลเกี่ยวกับฐานะการเงินตามส่วนงานที่รายงาน</w:t>
      </w:r>
    </w:p>
    <w:p w14:paraId="0327205D" w14:textId="77777777" w:rsidR="001B3E66" w:rsidRPr="0027504C" w:rsidRDefault="001B3E66" w:rsidP="0027504C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938"/>
        <w:gridCol w:w="822"/>
        <w:gridCol w:w="270"/>
        <w:gridCol w:w="1440"/>
        <w:gridCol w:w="270"/>
        <w:gridCol w:w="1442"/>
      </w:tblGrid>
      <w:tr w:rsidR="005A69E3" w:rsidRPr="0027504C" w14:paraId="2310B72D" w14:textId="77777777" w:rsidTr="00F53B7C">
        <w:tc>
          <w:tcPr>
            <w:tcW w:w="4938" w:type="dxa"/>
            <w:shd w:val="clear" w:color="auto" w:fill="auto"/>
          </w:tcPr>
          <w:p w14:paraId="0F11327B" w14:textId="77777777" w:rsidR="005A69E3" w:rsidRPr="0027504C" w:rsidRDefault="005A69E3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21CA4FFC" w14:textId="77777777" w:rsidR="005A69E3" w:rsidRPr="0027504C" w:rsidRDefault="005A69E3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6B42F9" w14:textId="77777777" w:rsidR="005A69E3" w:rsidRPr="0027504C" w:rsidRDefault="005A69E3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2" w:type="dxa"/>
            <w:gridSpan w:val="3"/>
            <w:shd w:val="clear" w:color="auto" w:fill="auto"/>
          </w:tcPr>
          <w:p w14:paraId="52F52EC9" w14:textId="39B4499C" w:rsidR="005A69E3" w:rsidRPr="0027504C" w:rsidRDefault="00C130F5" w:rsidP="0027504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30F5" w:rsidRPr="0027504C" w14:paraId="085048FC" w14:textId="77777777" w:rsidTr="00F53B7C">
        <w:tc>
          <w:tcPr>
            <w:tcW w:w="4938" w:type="dxa"/>
            <w:shd w:val="clear" w:color="auto" w:fill="auto"/>
          </w:tcPr>
          <w:p w14:paraId="1BC047CB" w14:textId="77777777" w:rsidR="00C130F5" w:rsidRPr="0027504C" w:rsidRDefault="00C130F5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3A8EF6E3" w14:textId="77777777" w:rsidR="00C130F5" w:rsidRPr="0027504C" w:rsidRDefault="00C130F5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A22887" w14:textId="77777777" w:rsidR="00C130F5" w:rsidRPr="0027504C" w:rsidRDefault="00C130F5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2" w:type="dxa"/>
            <w:gridSpan w:val="3"/>
            <w:shd w:val="clear" w:color="auto" w:fill="auto"/>
          </w:tcPr>
          <w:p w14:paraId="7CF97025" w14:textId="1016735E" w:rsidR="00C130F5" w:rsidRPr="0027504C" w:rsidRDefault="00C130F5" w:rsidP="0027504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5A69E3" w:rsidRPr="0027504C" w14:paraId="729D37B2" w14:textId="77777777" w:rsidTr="00F53B7C">
        <w:tc>
          <w:tcPr>
            <w:tcW w:w="4938" w:type="dxa"/>
            <w:shd w:val="clear" w:color="auto" w:fill="auto"/>
          </w:tcPr>
          <w:p w14:paraId="5350113D" w14:textId="77777777" w:rsidR="005A69E3" w:rsidRPr="0027504C" w:rsidRDefault="005A69E3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41B22D79" w14:textId="77777777" w:rsidR="005A69E3" w:rsidRPr="0027504C" w:rsidRDefault="005A69E3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874C67" w14:textId="77777777" w:rsidR="005A69E3" w:rsidRPr="0027504C" w:rsidRDefault="005A69E3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8AF644" w14:textId="25191A5E" w:rsidR="005A69E3" w:rsidRPr="0027504C" w:rsidRDefault="001E050E" w:rsidP="0027504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E1DB1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E1DB1" w:rsidRPr="002750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E166971" w14:textId="77777777" w:rsidR="005A69E3" w:rsidRPr="0027504C" w:rsidRDefault="005A69E3" w:rsidP="00275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2CD7EC9E" w14:textId="7FA27801" w:rsidR="005A69E3" w:rsidRPr="0027504C" w:rsidRDefault="001E050E" w:rsidP="0027504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B1C75"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1C75"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B1C75" w:rsidRPr="0027504C" w14:paraId="0B411EA9" w14:textId="77777777" w:rsidTr="00F53B7C">
        <w:tc>
          <w:tcPr>
            <w:tcW w:w="4938" w:type="dxa"/>
            <w:shd w:val="clear" w:color="auto" w:fill="auto"/>
          </w:tcPr>
          <w:p w14:paraId="146EA0C0" w14:textId="77777777" w:rsidR="004B1C75" w:rsidRPr="0027504C" w:rsidRDefault="004B1C75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7319AD9A" w14:textId="77777777" w:rsidR="004B1C75" w:rsidRPr="0027504C" w:rsidRDefault="004B1C75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25F491" w14:textId="77777777" w:rsidR="004B1C75" w:rsidRPr="0027504C" w:rsidRDefault="004B1C75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A242FD3" w14:textId="234D0527" w:rsidR="004B1C75" w:rsidRPr="0027504C" w:rsidRDefault="001E050E" w:rsidP="0027504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94B80A1" w14:textId="77777777" w:rsidR="004B1C75" w:rsidRPr="0027504C" w:rsidRDefault="004B1C75" w:rsidP="00275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00926534" w14:textId="0622F8C4" w:rsidR="004B1C75" w:rsidRPr="0027504C" w:rsidRDefault="001E050E" w:rsidP="0027504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A69E3" w:rsidRPr="0027504C" w14:paraId="296C7113" w14:textId="77777777" w:rsidTr="00F53B7C">
        <w:tc>
          <w:tcPr>
            <w:tcW w:w="4938" w:type="dxa"/>
            <w:shd w:val="clear" w:color="auto" w:fill="auto"/>
          </w:tcPr>
          <w:p w14:paraId="5C41F7A9" w14:textId="77777777" w:rsidR="005A69E3" w:rsidRPr="0027504C" w:rsidRDefault="005A69E3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69C6F18F" w14:textId="77777777" w:rsidR="005A69E3" w:rsidRPr="0027504C" w:rsidRDefault="005A69E3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2DF755" w14:textId="77777777" w:rsidR="005A69E3" w:rsidRPr="0027504C" w:rsidRDefault="005A69E3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2" w:type="dxa"/>
            <w:gridSpan w:val="3"/>
            <w:shd w:val="clear" w:color="auto" w:fill="auto"/>
          </w:tcPr>
          <w:p w14:paraId="4E763F6F" w14:textId="77777777" w:rsidR="005A69E3" w:rsidRPr="0027504C" w:rsidRDefault="005A69E3" w:rsidP="0027504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275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3318E" w:rsidRPr="0027504C" w14:paraId="13D4627A" w14:textId="77777777" w:rsidTr="00EC7DA9">
        <w:tc>
          <w:tcPr>
            <w:tcW w:w="4938" w:type="dxa"/>
            <w:shd w:val="clear" w:color="auto" w:fill="auto"/>
            <w:vAlign w:val="center"/>
          </w:tcPr>
          <w:p w14:paraId="403AA105" w14:textId="77777777" w:rsidR="0043318E" w:rsidRPr="0027504C" w:rsidRDefault="0043318E" w:rsidP="002750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22" w:type="dxa"/>
            <w:shd w:val="clear" w:color="auto" w:fill="auto"/>
          </w:tcPr>
          <w:p w14:paraId="244022B9" w14:textId="77777777" w:rsidR="0043318E" w:rsidRPr="0027504C" w:rsidRDefault="0043318E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80C7E2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680F72E" w14:textId="76B5EB57" w:rsidR="0043318E" w:rsidRPr="0027504C" w:rsidRDefault="001E050E" w:rsidP="0027504C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0546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="000546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270" w:type="dxa"/>
            <w:shd w:val="clear" w:color="auto" w:fill="auto"/>
          </w:tcPr>
          <w:p w14:paraId="3C975D87" w14:textId="77777777" w:rsidR="0043318E" w:rsidRPr="0027504C" w:rsidRDefault="0043318E" w:rsidP="0027504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5EBD844" w14:textId="29515EB0" w:rsidR="0043318E" w:rsidRPr="0027504C" w:rsidRDefault="001E050E" w:rsidP="0027504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43318E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="0043318E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43318E" w:rsidRPr="0027504C" w14:paraId="18F2ACB9" w14:textId="77777777" w:rsidTr="00EC7DA9">
        <w:tc>
          <w:tcPr>
            <w:tcW w:w="4938" w:type="dxa"/>
            <w:shd w:val="clear" w:color="auto" w:fill="auto"/>
            <w:vAlign w:val="center"/>
          </w:tcPr>
          <w:p w14:paraId="55D29785" w14:textId="77777777" w:rsidR="0043318E" w:rsidRPr="0027504C" w:rsidRDefault="0043318E" w:rsidP="002750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22" w:type="dxa"/>
            <w:shd w:val="clear" w:color="auto" w:fill="auto"/>
          </w:tcPr>
          <w:p w14:paraId="0B0BA1CF" w14:textId="77777777" w:rsidR="0043318E" w:rsidRPr="0027504C" w:rsidRDefault="0043318E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4B4988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B50BD3F" w14:textId="3B9B77C2" w:rsidR="0043318E" w:rsidRPr="0027504C" w:rsidRDefault="001E050E" w:rsidP="0027504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0546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270" w:type="dxa"/>
            <w:shd w:val="clear" w:color="auto" w:fill="auto"/>
          </w:tcPr>
          <w:p w14:paraId="437907BB" w14:textId="77777777" w:rsidR="0043318E" w:rsidRPr="0027504C" w:rsidRDefault="0043318E" w:rsidP="0027504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52A75B7" w14:textId="6FE709F0" w:rsidR="0043318E" w:rsidRPr="0027504C" w:rsidRDefault="001E050E" w:rsidP="0027504C">
            <w:pPr>
              <w:tabs>
                <w:tab w:val="decimal" w:pos="12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43318E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43318E" w:rsidRPr="0027504C" w14:paraId="05A0096F" w14:textId="77777777" w:rsidTr="00EC7DA9">
        <w:tc>
          <w:tcPr>
            <w:tcW w:w="4938" w:type="dxa"/>
            <w:shd w:val="clear" w:color="auto" w:fill="auto"/>
          </w:tcPr>
          <w:p w14:paraId="30D8F45F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0E23BF13" w14:textId="77777777" w:rsidR="0043318E" w:rsidRPr="0027504C" w:rsidRDefault="0043318E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65F839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F05EA6" w14:textId="3A69A028" w:rsidR="0043318E" w:rsidRPr="0027504C" w:rsidRDefault="001E050E" w:rsidP="0027504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054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</w:t>
            </w:r>
            <w:r w:rsidR="00054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270" w:type="dxa"/>
            <w:shd w:val="clear" w:color="auto" w:fill="auto"/>
          </w:tcPr>
          <w:p w14:paraId="266BEC22" w14:textId="77777777" w:rsidR="0043318E" w:rsidRPr="0027504C" w:rsidRDefault="0043318E" w:rsidP="0027504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EA86D" w14:textId="752EE4E3" w:rsidR="0043318E" w:rsidRPr="0027504C" w:rsidRDefault="001E050E" w:rsidP="0027504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43318E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  <w:r w:rsidR="0043318E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</w:tr>
      <w:tr w:rsidR="0043318E" w:rsidRPr="0027504C" w14:paraId="61978ACE" w14:textId="77777777" w:rsidTr="00EC7DA9">
        <w:tc>
          <w:tcPr>
            <w:tcW w:w="4938" w:type="dxa"/>
            <w:shd w:val="clear" w:color="auto" w:fill="auto"/>
          </w:tcPr>
          <w:p w14:paraId="6796A4C3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22" w:type="dxa"/>
            <w:shd w:val="clear" w:color="auto" w:fill="auto"/>
          </w:tcPr>
          <w:p w14:paraId="193BCAF2" w14:textId="77777777" w:rsidR="0043318E" w:rsidRPr="0027504C" w:rsidRDefault="0043318E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E5744A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AB1492" w14:textId="31797B19" w:rsidR="0043318E" w:rsidRPr="0027504C" w:rsidRDefault="001E050E" w:rsidP="0027504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46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="000546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70" w:type="dxa"/>
            <w:shd w:val="clear" w:color="auto" w:fill="auto"/>
          </w:tcPr>
          <w:p w14:paraId="34410F23" w14:textId="77777777" w:rsidR="0043318E" w:rsidRPr="0027504C" w:rsidRDefault="0043318E" w:rsidP="0027504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E9359" w14:textId="627E5DF9" w:rsidR="0043318E" w:rsidRPr="0027504C" w:rsidRDefault="001E050E" w:rsidP="0027504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3318E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602</w:t>
            </w:r>
            <w:r w:rsidR="0043318E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43318E" w:rsidRPr="0027504C" w14:paraId="673803E7" w14:textId="77777777" w:rsidTr="00EC7DA9">
        <w:tc>
          <w:tcPr>
            <w:tcW w:w="4938" w:type="dxa"/>
            <w:shd w:val="clear" w:color="auto" w:fill="auto"/>
          </w:tcPr>
          <w:p w14:paraId="0DB4FA00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22" w:type="dxa"/>
            <w:shd w:val="clear" w:color="auto" w:fill="auto"/>
          </w:tcPr>
          <w:p w14:paraId="72E77A75" w14:textId="77777777" w:rsidR="0043318E" w:rsidRPr="0027504C" w:rsidRDefault="0043318E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51DE01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E9DD0" w14:textId="720B952A" w:rsidR="0043318E" w:rsidRPr="0027504C" w:rsidRDefault="001E050E" w:rsidP="0027504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054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  <w:r w:rsidR="00054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270" w:type="dxa"/>
            <w:shd w:val="clear" w:color="auto" w:fill="auto"/>
          </w:tcPr>
          <w:p w14:paraId="4BB8F90C" w14:textId="77777777" w:rsidR="0043318E" w:rsidRPr="0027504C" w:rsidRDefault="0043318E" w:rsidP="0027504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371BF3" w14:textId="33376312" w:rsidR="0043318E" w:rsidRPr="0027504C" w:rsidRDefault="001E050E" w:rsidP="0027504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43318E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</w:t>
            </w:r>
            <w:r w:rsidR="0043318E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</w:p>
        </w:tc>
      </w:tr>
    </w:tbl>
    <w:p w14:paraId="6AFAB1D2" w14:textId="1C9FC87D" w:rsidR="005A69E3" w:rsidRPr="0027504C" w:rsidRDefault="005A69E3" w:rsidP="0027504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E84BDA0" w14:textId="78EC7215" w:rsidR="00581076" w:rsidRDefault="005F2682" w:rsidP="0027504C">
      <w:pPr>
        <w:pStyle w:val="Caption"/>
        <w:ind w:left="567" w:hanging="567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สัญญาเช่า</w:t>
      </w:r>
    </w:p>
    <w:p w14:paraId="21E17BE7" w14:textId="77777777" w:rsidR="00EA0911" w:rsidRPr="00EA0911" w:rsidRDefault="00EA0911" w:rsidP="00EA0911">
      <w:pPr>
        <w:pStyle w:val="Bo-Blankline"/>
        <w:rPr>
          <w:sz w:val="30"/>
          <w:szCs w:val="30"/>
          <w:lang w:val="en-US"/>
        </w:rPr>
      </w:pPr>
    </w:p>
    <w:tbl>
      <w:tblPr>
        <w:tblW w:w="91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8"/>
        <w:gridCol w:w="1295"/>
        <w:gridCol w:w="182"/>
        <w:gridCol w:w="1116"/>
        <w:gridCol w:w="185"/>
        <w:gridCol w:w="1107"/>
        <w:gridCol w:w="185"/>
        <w:gridCol w:w="1113"/>
      </w:tblGrid>
      <w:tr w:rsidR="0046013D" w:rsidRPr="0046013D" w14:paraId="0A44D5CD" w14:textId="77777777" w:rsidTr="0046013D">
        <w:trPr>
          <w:cantSplit/>
          <w:trHeight w:val="144"/>
          <w:tblHeader/>
        </w:trPr>
        <w:tc>
          <w:tcPr>
            <w:tcW w:w="3978" w:type="dxa"/>
            <w:shd w:val="clear" w:color="auto" w:fill="auto"/>
            <w:vAlign w:val="bottom"/>
          </w:tcPr>
          <w:p w14:paraId="45FC53BB" w14:textId="77777777" w:rsidR="0046013D" w:rsidRPr="0046013D" w:rsidRDefault="0046013D" w:rsidP="0051075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593" w:type="dxa"/>
            <w:gridSpan w:val="3"/>
            <w:vAlign w:val="bottom"/>
          </w:tcPr>
          <w:p w14:paraId="7C24F829" w14:textId="6699F189" w:rsidR="0046013D" w:rsidRPr="0046013D" w:rsidRDefault="0046013D" w:rsidP="00510759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5" w:type="dxa"/>
          </w:tcPr>
          <w:p w14:paraId="315124D2" w14:textId="77777777" w:rsidR="0046013D" w:rsidRPr="0046013D" w:rsidRDefault="0046013D" w:rsidP="00510759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404" w:type="dxa"/>
            <w:gridSpan w:val="3"/>
          </w:tcPr>
          <w:p w14:paraId="10FE63BC" w14:textId="0D3B4CD6" w:rsidR="0046013D" w:rsidRPr="0046013D" w:rsidRDefault="0046013D" w:rsidP="0046013D">
            <w:pPr>
              <w:pStyle w:val="acctmergecolhdg"/>
              <w:spacing w:line="240" w:lineRule="atLeast"/>
              <w:ind w:left="-75" w:right="-95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6013D">
              <w:rPr>
                <w:rFonts w:ascii="Angsana New" w:hAnsi="Angsana New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013D" w:rsidRPr="0046013D" w14:paraId="1671DE58" w14:textId="77777777" w:rsidTr="0046013D">
        <w:trPr>
          <w:cantSplit/>
          <w:trHeight w:val="735"/>
          <w:tblHeader/>
        </w:trPr>
        <w:tc>
          <w:tcPr>
            <w:tcW w:w="3978" w:type="dxa"/>
            <w:vAlign w:val="bottom"/>
          </w:tcPr>
          <w:p w14:paraId="0DCADD49" w14:textId="237EB1B1" w:rsidR="0046013D" w:rsidRPr="0046013D" w:rsidRDefault="0046013D" w:rsidP="005107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601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1E050E" w:rsidRPr="001E05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601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601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601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E050E" w:rsidRPr="001E05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95" w:type="dxa"/>
          </w:tcPr>
          <w:p w14:paraId="3A97FBC2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</w:t>
            </w:r>
          </w:p>
          <w:p w14:paraId="73A20AD4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งวดสามเดือน</w:t>
            </w:r>
          </w:p>
        </w:tc>
        <w:tc>
          <w:tcPr>
            <w:tcW w:w="182" w:type="dxa"/>
          </w:tcPr>
          <w:p w14:paraId="2A86608D" w14:textId="77777777" w:rsidR="0046013D" w:rsidRPr="0046013D" w:rsidRDefault="0046013D" w:rsidP="0051075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032CCAE" w14:textId="77777777" w:rsidR="0046013D" w:rsidRPr="0046013D" w:rsidRDefault="0046013D" w:rsidP="0051075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  <w:p w14:paraId="37E2DF51" w14:textId="77777777" w:rsidR="0046013D" w:rsidRPr="0046013D" w:rsidRDefault="0046013D" w:rsidP="0051075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  <w:tc>
          <w:tcPr>
            <w:tcW w:w="185" w:type="dxa"/>
          </w:tcPr>
          <w:p w14:paraId="159DF16F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743EA5E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</w:t>
            </w:r>
          </w:p>
          <w:p w14:paraId="3382F715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งวดสามเดือน</w:t>
            </w:r>
          </w:p>
        </w:tc>
        <w:tc>
          <w:tcPr>
            <w:tcW w:w="185" w:type="dxa"/>
          </w:tcPr>
          <w:p w14:paraId="424DBFCA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BC37616" w14:textId="77777777" w:rsidR="0046013D" w:rsidRPr="0046013D" w:rsidRDefault="0046013D" w:rsidP="0051075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  <w:p w14:paraId="5495EB54" w14:textId="77777777" w:rsidR="0046013D" w:rsidRPr="0046013D" w:rsidRDefault="0046013D" w:rsidP="0051075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46013D" w:rsidRPr="0046013D" w14:paraId="700508EE" w14:textId="77777777" w:rsidTr="0046013D">
        <w:trPr>
          <w:cantSplit/>
          <w:trHeight w:val="144"/>
          <w:tblHeader/>
        </w:trPr>
        <w:tc>
          <w:tcPr>
            <w:tcW w:w="3978" w:type="dxa"/>
          </w:tcPr>
          <w:p w14:paraId="296B8DDE" w14:textId="00741E87" w:rsidR="0046013D" w:rsidRPr="0046013D" w:rsidRDefault="0046013D" w:rsidP="005107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83" w:type="dxa"/>
            <w:gridSpan w:val="7"/>
          </w:tcPr>
          <w:p w14:paraId="1E2E4475" w14:textId="50DD4642" w:rsidR="0046013D" w:rsidRPr="0046013D" w:rsidRDefault="0046013D" w:rsidP="00510759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6013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601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6013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6013D" w:rsidRPr="0046013D" w14:paraId="6E0BF135" w14:textId="77777777" w:rsidTr="0046013D">
        <w:trPr>
          <w:cantSplit/>
          <w:trHeight w:val="144"/>
        </w:trPr>
        <w:tc>
          <w:tcPr>
            <w:tcW w:w="3978" w:type="dxa"/>
          </w:tcPr>
          <w:p w14:paraId="0C3476CB" w14:textId="77777777" w:rsidR="0046013D" w:rsidRPr="0046013D" w:rsidRDefault="0046013D" w:rsidP="005107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01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95" w:type="dxa"/>
          </w:tcPr>
          <w:p w14:paraId="53BE059D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BEA36E5" w14:textId="77777777" w:rsidR="0046013D" w:rsidRPr="0046013D" w:rsidRDefault="0046013D" w:rsidP="0051075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348C762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3A15CC6D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150328F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2CB0844C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AD02444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013D" w:rsidRPr="0046013D" w14:paraId="540237D9" w14:textId="77777777" w:rsidTr="0046013D">
        <w:trPr>
          <w:cantSplit/>
          <w:trHeight w:val="192"/>
        </w:trPr>
        <w:tc>
          <w:tcPr>
            <w:tcW w:w="3978" w:type="dxa"/>
          </w:tcPr>
          <w:p w14:paraId="5B317A69" w14:textId="77777777" w:rsidR="0046013D" w:rsidRPr="0046013D" w:rsidRDefault="0046013D" w:rsidP="00510759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46013D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95" w:type="dxa"/>
          </w:tcPr>
          <w:p w14:paraId="1431E73D" w14:textId="372E05A0" w:rsidR="0046013D" w:rsidRPr="00FE1CD2" w:rsidRDefault="001E050E" w:rsidP="0051075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1</w:t>
            </w:r>
            <w:r w:rsidR="00C05BAE">
              <w:rPr>
                <w:rFonts w:ascii="Angsana New" w:hAnsi="Angsana New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182" w:type="dxa"/>
          </w:tcPr>
          <w:p w14:paraId="5980C183" w14:textId="77777777" w:rsidR="0046013D" w:rsidRPr="0046013D" w:rsidRDefault="0046013D" w:rsidP="0051075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B8C9AD4" w14:textId="2FDD8E83" w:rsidR="0046013D" w:rsidRPr="0046013D" w:rsidRDefault="001E050E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2</w:t>
            </w:r>
            <w:r w:rsidR="00FE1CD2">
              <w:rPr>
                <w:rFonts w:ascii="Angsana New" w:hAnsi="Angsana New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85" w:type="dxa"/>
          </w:tcPr>
          <w:p w14:paraId="1C1C817F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CA0ADBF" w14:textId="757B37A0" w:rsidR="0046013D" w:rsidRPr="0046013D" w:rsidRDefault="001E050E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1</w:t>
            </w:r>
            <w:r w:rsidR="00C05BAE">
              <w:rPr>
                <w:rFonts w:ascii="Angsana New" w:hAnsi="Angsana New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185" w:type="dxa"/>
          </w:tcPr>
          <w:p w14:paraId="0B362C3E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84BEE50" w14:textId="23CF735C" w:rsidR="0046013D" w:rsidRPr="0046013D" w:rsidRDefault="001E050E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2</w:t>
            </w:r>
            <w:r w:rsidR="00FE1CD2">
              <w:rPr>
                <w:rFonts w:ascii="Angsana New" w:hAnsi="Angsana New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46013D" w:rsidRPr="0046013D" w14:paraId="1ED097E2" w14:textId="77777777" w:rsidTr="0046013D">
        <w:trPr>
          <w:cantSplit/>
          <w:trHeight w:val="144"/>
        </w:trPr>
        <w:tc>
          <w:tcPr>
            <w:tcW w:w="3978" w:type="dxa"/>
          </w:tcPr>
          <w:p w14:paraId="74254FED" w14:textId="77777777" w:rsidR="0046013D" w:rsidRPr="0046013D" w:rsidRDefault="0046013D" w:rsidP="00510759">
            <w:pPr>
              <w:rPr>
                <w:rFonts w:ascii="Angsana New" w:hAnsi="Angsana New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46013D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95" w:type="dxa"/>
          </w:tcPr>
          <w:p w14:paraId="56783DF8" w14:textId="58F586CB" w:rsidR="0046013D" w:rsidRPr="0046013D" w:rsidRDefault="001E050E" w:rsidP="0051075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1</w:t>
            </w:r>
            <w:r w:rsidR="00C05BAE">
              <w:rPr>
                <w:rFonts w:ascii="Angsana New" w:hAnsi="Angsana New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82" w:type="dxa"/>
          </w:tcPr>
          <w:p w14:paraId="5DEE2B22" w14:textId="77777777" w:rsidR="0046013D" w:rsidRPr="0046013D" w:rsidRDefault="0046013D" w:rsidP="0051075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4F9A19A" w14:textId="770CA88F" w:rsidR="0046013D" w:rsidRPr="0046013D" w:rsidRDefault="001E050E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3</w:t>
            </w:r>
            <w:r w:rsidR="00FE1CD2">
              <w:rPr>
                <w:rFonts w:ascii="Angsana New" w:hAnsi="Angsana New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85" w:type="dxa"/>
          </w:tcPr>
          <w:p w14:paraId="47B95A26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CC44F67" w14:textId="012EA0BB" w:rsidR="0046013D" w:rsidRPr="0046013D" w:rsidRDefault="001E050E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1</w:t>
            </w:r>
            <w:r w:rsidR="00C05BAE">
              <w:rPr>
                <w:rFonts w:ascii="Angsana New" w:hAnsi="Angsana New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85" w:type="dxa"/>
          </w:tcPr>
          <w:p w14:paraId="0226F5F8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BB6CC83" w14:textId="38069433" w:rsidR="0046013D" w:rsidRPr="0046013D" w:rsidRDefault="001E050E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 w:rsidRPr="001E050E">
              <w:rPr>
                <w:rFonts w:ascii="Angsana New" w:hAnsi="Angsana New"/>
                <w:sz w:val="30"/>
                <w:szCs w:val="30"/>
              </w:rPr>
              <w:t>3</w:t>
            </w:r>
            <w:r w:rsidR="00FE1CD2">
              <w:rPr>
                <w:rFonts w:ascii="Angsana New" w:hAnsi="Angsana New"/>
                <w:sz w:val="30"/>
                <w:szCs w:val="30"/>
              </w:rPr>
              <w:t>,</w:t>
            </w:r>
            <w:r w:rsidRPr="001E050E"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</w:tbl>
    <w:p w14:paraId="1B46DE4B" w14:textId="565CFAF6" w:rsidR="005F2682" w:rsidRPr="00EA0911" w:rsidRDefault="005F2682" w:rsidP="00EA0911">
      <w:pPr>
        <w:pStyle w:val="Bo-Blankline"/>
        <w:rPr>
          <w:sz w:val="30"/>
          <w:szCs w:val="30"/>
          <w:lang w:val="en-US"/>
        </w:rPr>
      </w:pPr>
    </w:p>
    <w:p w14:paraId="5784608E" w14:textId="05E3BBDC" w:rsidR="005F2682" w:rsidRPr="00281AD3" w:rsidRDefault="005F2682" w:rsidP="005F2682">
      <w:pPr>
        <w:pStyle w:val="Bo-Blankline"/>
        <w:rPr>
          <w:sz w:val="30"/>
          <w:szCs w:val="30"/>
        </w:rPr>
      </w:pPr>
      <w:r w:rsidRPr="00281AD3">
        <w:rPr>
          <w:sz w:val="30"/>
          <w:szCs w:val="30"/>
          <w:cs/>
        </w:rPr>
        <w:t>กระแสเงินสดจ่ายทั้งหมดของ</w:t>
      </w:r>
      <w:r w:rsidRPr="00E56751">
        <w:rPr>
          <w:sz w:val="30"/>
          <w:szCs w:val="30"/>
          <w:cs/>
        </w:rPr>
        <w:t>สัญญาเช่าที่แสดงในงบกระแสเงินสดรวมและงบกระแสเงินสดเฉพาะกิจการสำหรับงวด</w:t>
      </w:r>
      <w:r w:rsidRPr="00E56751">
        <w:rPr>
          <w:rFonts w:hint="cs"/>
          <w:sz w:val="30"/>
          <w:szCs w:val="30"/>
          <w:cs/>
          <w:lang w:val="en-US"/>
        </w:rPr>
        <w:t>หก</w:t>
      </w:r>
      <w:r w:rsidRPr="00E56751">
        <w:rPr>
          <w:sz w:val="30"/>
          <w:szCs w:val="30"/>
          <w:cs/>
        </w:rPr>
        <w:t xml:space="preserve">เดือนสิ้นสุดวันที่ </w:t>
      </w:r>
      <w:r w:rsidR="001E050E" w:rsidRPr="001E050E">
        <w:rPr>
          <w:sz w:val="30"/>
          <w:szCs w:val="30"/>
        </w:rPr>
        <w:t>30</w:t>
      </w:r>
      <w:r w:rsidR="0047564B">
        <w:rPr>
          <w:sz w:val="30"/>
          <w:szCs w:val="30"/>
        </w:rPr>
        <w:t xml:space="preserve"> </w:t>
      </w:r>
      <w:r w:rsidR="0047564B">
        <w:rPr>
          <w:rFonts w:hint="cs"/>
          <w:sz w:val="30"/>
          <w:szCs w:val="30"/>
          <w:cs/>
        </w:rPr>
        <w:t>มิถุนายน</w:t>
      </w:r>
      <w:r w:rsidRPr="00E56751">
        <w:rPr>
          <w:sz w:val="30"/>
          <w:szCs w:val="30"/>
          <w:cs/>
        </w:rPr>
        <w:t xml:space="preserve"> </w:t>
      </w:r>
      <w:r w:rsidR="001E050E" w:rsidRPr="001E050E">
        <w:rPr>
          <w:sz w:val="30"/>
          <w:szCs w:val="30"/>
        </w:rPr>
        <w:t>2563</w:t>
      </w:r>
      <w:r w:rsidRPr="00E56751">
        <w:rPr>
          <w:sz w:val="30"/>
          <w:szCs w:val="30"/>
          <w:cs/>
        </w:rPr>
        <w:t xml:space="preserve"> มีจำนวน</w:t>
      </w:r>
      <w:r w:rsidR="00E91F25">
        <w:rPr>
          <w:sz w:val="30"/>
          <w:szCs w:val="30"/>
        </w:rPr>
        <w:t xml:space="preserve"> </w:t>
      </w:r>
      <w:r w:rsidR="001E050E" w:rsidRPr="001E050E">
        <w:rPr>
          <w:sz w:val="30"/>
          <w:szCs w:val="30"/>
        </w:rPr>
        <w:t>15</w:t>
      </w:r>
      <w:r w:rsidR="00E91F25">
        <w:rPr>
          <w:sz w:val="30"/>
          <w:szCs w:val="30"/>
        </w:rPr>
        <w:t>.</w:t>
      </w:r>
      <w:r w:rsidR="001E050E" w:rsidRPr="001E050E">
        <w:rPr>
          <w:sz w:val="30"/>
          <w:szCs w:val="30"/>
        </w:rPr>
        <w:t>82</w:t>
      </w:r>
      <w:r w:rsidR="00E91F25">
        <w:rPr>
          <w:sz w:val="30"/>
          <w:szCs w:val="30"/>
        </w:rPr>
        <w:t xml:space="preserve"> </w:t>
      </w:r>
      <w:r w:rsidRPr="00E56751">
        <w:rPr>
          <w:sz w:val="30"/>
          <w:szCs w:val="30"/>
          <w:cs/>
        </w:rPr>
        <w:t>ล้านบาท และ</w:t>
      </w:r>
      <w:r w:rsidR="00E91F25">
        <w:rPr>
          <w:sz w:val="30"/>
          <w:szCs w:val="30"/>
        </w:rPr>
        <w:t xml:space="preserve"> </w:t>
      </w:r>
      <w:r w:rsidR="001E050E" w:rsidRPr="001E050E">
        <w:rPr>
          <w:sz w:val="30"/>
          <w:szCs w:val="30"/>
        </w:rPr>
        <w:t>15</w:t>
      </w:r>
      <w:r w:rsidR="00E91F25">
        <w:rPr>
          <w:sz w:val="30"/>
          <w:szCs w:val="30"/>
        </w:rPr>
        <w:t>.</w:t>
      </w:r>
      <w:r w:rsidR="001E050E" w:rsidRPr="001E050E">
        <w:rPr>
          <w:sz w:val="30"/>
          <w:szCs w:val="30"/>
        </w:rPr>
        <w:t>82</w:t>
      </w:r>
      <w:r w:rsidR="00E91F25">
        <w:rPr>
          <w:sz w:val="30"/>
          <w:szCs w:val="30"/>
        </w:rPr>
        <w:t xml:space="preserve"> </w:t>
      </w:r>
      <w:r w:rsidRPr="00E56751">
        <w:rPr>
          <w:sz w:val="30"/>
          <w:szCs w:val="30"/>
          <w:cs/>
        </w:rPr>
        <w:t>ล้านบาท</w:t>
      </w:r>
      <w:r w:rsidRPr="00281AD3">
        <w:rPr>
          <w:sz w:val="30"/>
          <w:szCs w:val="30"/>
          <w:cs/>
        </w:rPr>
        <w:t xml:space="preserve"> ตามลำดับ</w:t>
      </w:r>
    </w:p>
    <w:p w14:paraId="48148D7A" w14:textId="0DB0D229" w:rsidR="00491948" w:rsidRDefault="00491948">
      <w:pPr>
        <w:spacing w:line="240" w:lineRule="auto"/>
        <w:rPr>
          <w:cs/>
          <w:lang w:val="en-US"/>
        </w:rPr>
      </w:pPr>
      <w:r>
        <w:rPr>
          <w:cs/>
          <w:lang w:val="en-US"/>
        </w:rPr>
        <w:br w:type="page"/>
      </w:r>
    </w:p>
    <w:p w14:paraId="44DE3809" w14:textId="77777777" w:rsidR="005F2682" w:rsidRDefault="005F2682" w:rsidP="005F2682">
      <w:pPr>
        <w:pStyle w:val="Caption"/>
        <w:ind w:left="567" w:hanging="567"/>
        <w:rPr>
          <w:rFonts w:asciiTheme="majorBidi" w:hAnsiTheme="majorBidi" w:cstheme="majorBidi"/>
        </w:rPr>
      </w:pPr>
      <w:r w:rsidRPr="0027504C">
        <w:rPr>
          <w:rFonts w:asciiTheme="majorBidi" w:hAnsiTheme="majorBidi" w:cstheme="majorBidi"/>
          <w:cs/>
        </w:rPr>
        <w:lastRenderedPageBreak/>
        <w:t>ภาษีเงินได้</w:t>
      </w:r>
    </w:p>
    <w:p w14:paraId="356B722D" w14:textId="444F9F19" w:rsidR="00A97089" w:rsidRPr="0027504C" w:rsidRDefault="00A97089" w:rsidP="0027504C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0E09D45" w14:textId="16646239" w:rsidR="00255406" w:rsidRPr="0027504C" w:rsidRDefault="00255406" w:rsidP="0027504C">
      <w:pPr>
        <w:pStyle w:val="Ang15"/>
        <w:rPr>
          <w:rFonts w:asciiTheme="majorBidi" w:hAnsiTheme="majorBidi" w:cstheme="majorBidi"/>
          <w:lang w:val="en-US"/>
        </w:rPr>
      </w:pPr>
      <w:r w:rsidRPr="0027504C">
        <w:rPr>
          <w:rFonts w:asciiTheme="majorBidi" w:hAnsiTheme="majorBidi" w:cstheme="majorBidi"/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27504C">
        <w:rPr>
          <w:rFonts w:asciiTheme="majorBidi" w:hAnsiTheme="majorBidi" w:cstheme="majorBidi"/>
          <w:spacing w:val="-2"/>
          <w:cs/>
          <w:lang w:val="en-US"/>
        </w:rPr>
        <w:t>แท้จริงรวมของกลุ่มบริษัทและบริษัทในการดำเนินงานต่อเนื่องเป็นระยะเวลา</w:t>
      </w:r>
      <w:r w:rsidR="00541CA9" w:rsidRPr="0027504C">
        <w:rPr>
          <w:rFonts w:asciiTheme="majorBidi" w:hAnsiTheme="majorBidi" w:cstheme="majorBidi"/>
          <w:spacing w:val="-2"/>
          <w:cs/>
          <w:lang w:val="en-US"/>
        </w:rPr>
        <w:t>หก</w:t>
      </w:r>
      <w:r w:rsidRPr="0027504C">
        <w:rPr>
          <w:rFonts w:asciiTheme="majorBidi" w:hAnsiTheme="majorBidi" w:cstheme="majorBidi"/>
          <w:spacing w:val="-2"/>
          <w:cs/>
          <w:lang w:val="en-US"/>
        </w:rPr>
        <w:t xml:space="preserve">เดือนสิ้นสุดวันที่ </w:t>
      </w:r>
      <w:r w:rsidR="001E050E" w:rsidRPr="001E050E">
        <w:rPr>
          <w:rFonts w:asciiTheme="majorBidi" w:hAnsiTheme="majorBidi" w:cstheme="majorBidi"/>
          <w:spacing w:val="-2"/>
        </w:rPr>
        <w:t>30</w:t>
      </w:r>
      <w:r w:rsidR="00541CA9" w:rsidRPr="0027504C">
        <w:rPr>
          <w:rFonts w:asciiTheme="majorBidi" w:hAnsiTheme="majorBidi" w:cstheme="majorBidi"/>
          <w:spacing w:val="-2"/>
          <w:lang w:val="en-US"/>
        </w:rPr>
        <w:t xml:space="preserve"> </w:t>
      </w:r>
      <w:r w:rsidR="00541CA9" w:rsidRPr="0027504C">
        <w:rPr>
          <w:rFonts w:asciiTheme="majorBidi" w:hAnsiTheme="majorBidi" w:cstheme="majorBidi"/>
          <w:spacing w:val="-2"/>
          <w:cs/>
          <w:lang w:val="en-US"/>
        </w:rPr>
        <w:t xml:space="preserve">มิถุนายน </w:t>
      </w:r>
      <w:r w:rsidR="001E050E" w:rsidRPr="001E050E">
        <w:rPr>
          <w:rFonts w:asciiTheme="majorBidi" w:hAnsiTheme="majorBidi" w:cstheme="majorBidi"/>
          <w:spacing w:val="-2"/>
        </w:rPr>
        <w:t>2563</w:t>
      </w:r>
      <w:r w:rsidR="00590313" w:rsidRPr="0027504C">
        <w:rPr>
          <w:rFonts w:asciiTheme="majorBidi" w:hAnsiTheme="majorBidi" w:cstheme="majorBidi"/>
          <w:spacing w:val="-2"/>
          <w:lang w:val="en-US"/>
        </w:rPr>
        <w:t xml:space="preserve"> </w:t>
      </w:r>
      <w:r w:rsidRPr="0027504C">
        <w:rPr>
          <w:rFonts w:asciiTheme="majorBidi" w:hAnsiTheme="majorBidi" w:cstheme="majorBidi"/>
          <w:cs/>
          <w:lang w:val="en-US"/>
        </w:rPr>
        <w:t xml:space="preserve">คือร้อยละ </w:t>
      </w:r>
      <w:r w:rsidR="001E050E" w:rsidRPr="001E050E">
        <w:rPr>
          <w:rFonts w:asciiTheme="majorBidi" w:hAnsiTheme="majorBidi" w:cstheme="majorBidi"/>
        </w:rPr>
        <w:t>2</w:t>
      </w:r>
      <w:r w:rsidR="00757807">
        <w:rPr>
          <w:rFonts w:asciiTheme="majorBidi" w:hAnsiTheme="majorBidi" w:cstheme="majorBidi"/>
          <w:lang w:val="en-US"/>
        </w:rPr>
        <w:t>.</w:t>
      </w:r>
      <w:r w:rsidR="001E050E" w:rsidRPr="001E050E">
        <w:rPr>
          <w:rFonts w:asciiTheme="majorBidi" w:hAnsiTheme="majorBidi" w:cstheme="majorBidi"/>
        </w:rPr>
        <w:t>9</w:t>
      </w:r>
      <w:r w:rsidRPr="0027504C">
        <w:rPr>
          <w:rFonts w:asciiTheme="majorBidi" w:hAnsiTheme="majorBidi" w:cstheme="majorBidi"/>
          <w:cs/>
          <w:lang w:val="en-US"/>
        </w:rPr>
        <w:t xml:space="preserve"> และ </w:t>
      </w:r>
      <w:r w:rsidR="001E050E" w:rsidRPr="001E050E">
        <w:rPr>
          <w:rFonts w:asciiTheme="majorBidi" w:hAnsiTheme="majorBidi" w:cstheme="majorBidi"/>
        </w:rPr>
        <w:t>2</w:t>
      </w:r>
      <w:r w:rsidR="00757807">
        <w:rPr>
          <w:rFonts w:asciiTheme="majorBidi" w:hAnsiTheme="majorBidi" w:cstheme="majorBidi"/>
          <w:lang w:val="en-US"/>
        </w:rPr>
        <w:t>.</w:t>
      </w:r>
      <w:r w:rsidR="001E050E" w:rsidRPr="001E050E">
        <w:rPr>
          <w:rFonts w:asciiTheme="majorBidi" w:hAnsiTheme="majorBidi" w:cstheme="majorBidi"/>
        </w:rPr>
        <w:t>9</w:t>
      </w:r>
      <w:r w:rsidRPr="0027504C">
        <w:rPr>
          <w:rFonts w:asciiTheme="majorBidi" w:hAnsiTheme="majorBidi" w:cstheme="majorBidi"/>
          <w:cs/>
          <w:lang w:val="en-US"/>
        </w:rPr>
        <w:t xml:space="preserve"> ตามลำดับ 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>(</w:t>
      </w:r>
      <w:r w:rsidR="001E050E" w:rsidRPr="001E050E">
        <w:rPr>
          <w:rFonts w:asciiTheme="majorBidi" w:hAnsiTheme="majorBidi" w:cstheme="majorBidi"/>
          <w:i/>
          <w:iCs/>
        </w:rPr>
        <w:t>30</w:t>
      </w:r>
      <w:r w:rsidR="00541CA9" w:rsidRPr="0018608B">
        <w:rPr>
          <w:rFonts w:asciiTheme="majorBidi" w:hAnsiTheme="majorBidi" w:cstheme="majorBidi"/>
          <w:i/>
          <w:iCs/>
          <w:lang w:val="en-US"/>
        </w:rPr>
        <w:t xml:space="preserve"> </w:t>
      </w:r>
      <w:r w:rsidR="00541CA9" w:rsidRPr="0018608B">
        <w:rPr>
          <w:rFonts w:asciiTheme="majorBidi" w:hAnsiTheme="majorBidi" w:cstheme="majorBidi"/>
          <w:i/>
          <w:iCs/>
          <w:cs/>
          <w:lang w:val="en-US"/>
        </w:rPr>
        <w:t xml:space="preserve">มิถุนายน </w:t>
      </w:r>
      <w:r w:rsidR="001E050E" w:rsidRPr="001E050E">
        <w:rPr>
          <w:rFonts w:asciiTheme="majorBidi" w:hAnsiTheme="majorBidi" w:cstheme="majorBidi"/>
          <w:i/>
          <w:iCs/>
        </w:rPr>
        <w:t>2562</w:t>
      </w:r>
      <w:r w:rsidRPr="0018608B">
        <w:rPr>
          <w:rFonts w:asciiTheme="majorBidi" w:hAnsiTheme="majorBidi" w:cstheme="majorBidi"/>
          <w:i/>
          <w:iCs/>
          <w:lang w:val="en-US"/>
        </w:rPr>
        <w:t xml:space="preserve">: 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ร้อยละ </w:t>
      </w:r>
      <w:r w:rsidR="001E050E" w:rsidRPr="001E050E">
        <w:rPr>
          <w:rFonts w:asciiTheme="majorBidi" w:hAnsiTheme="majorBidi" w:cstheme="majorBidi"/>
          <w:i/>
          <w:iCs/>
        </w:rPr>
        <w:t>2</w:t>
      </w:r>
      <w:r w:rsidRPr="0018608B">
        <w:rPr>
          <w:rFonts w:asciiTheme="majorBidi" w:hAnsiTheme="majorBidi" w:cstheme="majorBidi"/>
          <w:i/>
          <w:iCs/>
          <w:lang w:val="en-US"/>
        </w:rPr>
        <w:t>.</w:t>
      </w:r>
      <w:r w:rsidR="001E050E" w:rsidRPr="001E050E">
        <w:rPr>
          <w:rFonts w:asciiTheme="majorBidi" w:hAnsiTheme="majorBidi" w:cstheme="majorBidi"/>
          <w:i/>
          <w:iCs/>
        </w:rPr>
        <w:t>2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 และ </w:t>
      </w:r>
      <w:r w:rsidR="001E050E" w:rsidRPr="001E050E">
        <w:rPr>
          <w:rFonts w:asciiTheme="majorBidi" w:hAnsiTheme="majorBidi" w:cstheme="majorBidi"/>
          <w:i/>
          <w:iCs/>
        </w:rPr>
        <w:t>2</w:t>
      </w:r>
      <w:r w:rsidRPr="0018608B">
        <w:rPr>
          <w:rFonts w:asciiTheme="majorBidi" w:hAnsiTheme="majorBidi" w:cstheme="majorBidi"/>
          <w:i/>
          <w:iCs/>
          <w:lang w:val="en-US"/>
        </w:rPr>
        <w:t>.</w:t>
      </w:r>
      <w:r w:rsidR="001E050E" w:rsidRPr="001E050E">
        <w:rPr>
          <w:rFonts w:asciiTheme="majorBidi" w:hAnsiTheme="majorBidi" w:cstheme="majorBidi"/>
          <w:i/>
          <w:iCs/>
        </w:rPr>
        <w:t>2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 ตามลำดับ)</w:t>
      </w:r>
      <w:r w:rsidRPr="0027504C">
        <w:rPr>
          <w:rFonts w:asciiTheme="majorBidi" w:hAnsiTheme="majorBidi" w:cstheme="majorBidi"/>
          <w:cs/>
          <w:lang w:val="en-US"/>
        </w:rPr>
        <w:t xml:space="preserve"> การเปลี่ยนแปลงในอัตราภาษีเงินได้ที่แท้จริงมีสาเหตุหลักจากปัจจัยดังต่อไปนี้</w:t>
      </w:r>
    </w:p>
    <w:p w14:paraId="69D649AE" w14:textId="77777777" w:rsidR="006E1DB1" w:rsidRPr="0027504C" w:rsidRDefault="006E1DB1" w:rsidP="0027504C">
      <w:pPr>
        <w:pStyle w:val="Ang15"/>
        <w:rPr>
          <w:rFonts w:asciiTheme="majorBidi" w:hAnsiTheme="majorBidi" w:cstheme="majorBidi"/>
          <w:lang w:val="en-US"/>
        </w:rPr>
      </w:pPr>
    </w:p>
    <w:p w14:paraId="73FE52DB" w14:textId="37F9C93C" w:rsidR="00255406" w:rsidRPr="0027504C" w:rsidRDefault="00255406" w:rsidP="0027504C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Theme="majorBidi" w:hAnsiTheme="majorBidi" w:cstheme="majorBidi"/>
          <w:sz w:val="30"/>
          <w:szCs w:val="30"/>
        </w:rPr>
      </w:pPr>
      <w:r w:rsidRPr="0027504C">
        <w:rPr>
          <w:rFonts w:asciiTheme="majorBidi" w:hAnsiTheme="majorBidi" w:cstheme="majorBidi"/>
          <w:sz w:val="30"/>
          <w:szCs w:val="30"/>
          <w:cs/>
        </w:rPr>
        <w:t xml:space="preserve">สิทธิพิเศษทางภาษีภายใต้พระราชกฤษฎีกาฉบับที่ </w:t>
      </w:r>
      <w:r w:rsidR="001E050E" w:rsidRPr="001E050E">
        <w:rPr>
          <w:rFonts w:asciiTheme="majorBidi" w:hAnsiTheme="majorBidi" w:cstheme="majorBidi"/>
          <w:sz w:val="30"/>
          <w:szCs w:val="30"/>
        </w:rPr>
        <w:t>604</w:t>
      </w:r>
      <w:r w:rsidRPr="0027504C">
        <w:rPr>
          <w:rFonts w:asciiTheme="majorBidi" w:hAnsiTheme="majorBidi" w:cstheme="majorBidi"/>
          <w:sz w:val="30"/>
          <w:szCs w:val="30"/>
          <w:cs/>
        </w:rPr>
        <w:t xml:space="preserve"> และฉบับที่ </w:t>
      </w:r>
      <w:r w:rsidR="001E050E" w:rsidRPr="001E050E">
        <w:rPr>
          <w:rFonts w:asciiTheme="majorBidi" w:hAnsiTheme="majorBidi" w:cstheme="majorBidi"/>
          <w:sz w:val="30"/>
          <w:szCs w:val="30"/>
        </w:rPr>
        <w:t>642</w:t>
      </w:r>
    </w:p>
    <w:p w14:paraId="3D974AFD" w14:textId="60148F1B" w:rsidR="00255406" w:rsidRPr="0027504C" w:rsidRDefault="00255406" w:rsidP="0027504C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Theme="majorBidi" w:hAnsiTheme="majorBidi" w:cstheme="majorBidi"/>
          <w:sz w:val="30"/>
          <w:szCs w:val="30"/>
        </w:rPr>
      </w:pPr>
      <w:r w:rsidRPr="0027504C">
        <w:rPr>
          <w:rFonts w:asciiTheme="majorBidi" w:hAnsiTheme="majorBidi" w:cstheme="majorBidi"/>
          <w:sz w:val="30"/>
          <w:szCs w:val="30"/>
          <w:cs/>
        </w:rPr>
        <w:t>การเพิ่มขึ้นของกำไรจากกิจการที่ได้รับการส่งเสริมการลงทุน</w:t>
      </w:r>
    </w:p>
    <w:p w14:paraId="477379E1" w14:textId="77777777" w:rsidR="00255406" w:rsidRPr="0027504C" w:rsidRDefault="00255406" w:rsidP="0027504C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0CE2654" w14:textId="77777777" w:rsidR="00F90B1F" w:rsidRPr="0027504C" w:rsidRDefault="007B2482" w:rsidP="0027504C">
      <w:pPr>
        <w:pStyle w:val="Caption"/>
        <w:ind w:left="567" w:hanging="567"/>
        <w:rPr>
          <w:rFonts w:asciiTheme="majorBidi" w:hAnsiTheme="majorBidi" w:cstheme="majorBidi"/>
        </w:rPr>
      </w:pPr>
      <w:r w:rsidRPr="0027504C">
        <w:rPr>
          <w:rFonts w:asciiTheme="majorBidi" w:hAnsiTheme="majorBidi" w:cstheme="majorBidi"/>
          <w:cs/>
        </w:rPr>
        <w:t>กำไรต่อหุ้น</w:t>
      </w:r>
      <w:r w:rsidR="00C9729C" w:rsidRPr="0027504C">
        <w:rPr>
          <w:rFonts w:asciiTheme="majorBidi" w:hAnsiTheme="majorBidi" w:cstheme="majorBidi"/>
          <w:cs/>
        </w:rPr>
        <w:t>ขั้นพื้นฐาน</w:t>
      </w:r>
    </w:p>
    <w:p w14:paraId="3FA1391C" w14:textId="73F6DA1F" w:rsidR="00F90B1F" w:rsidRPr="0027504C" w:rsidRDefault="00F90B1F" w:rsidP="0027504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01AD6B7" w14:textId="1B7EEA1B" w:rsidR="007C53CA" w:rsidRPr="0027504C" w:rsidRDefault="007C53CA" w:rsidP="0027504C">
      <w:pPr>
        <w:pStyle w:val="Ang15"/>
        <w:rPr>
          <w:rFonts w:asciiTheme="majorBidi" w:hAnsiTheme="majorBidi" w:cstheme="majorBidi"/>
        </w:rPr>
      </w:pPr>
      <w:r w:rsidRPr="0027504C">
        <w:rPr>
          <w:rFonts w:asciiTheme="majorBidi" w:hAnsiTheme="majorBidi" w:cstheme="majorBidi"/>
          <w:cs/>
        </w:rPr>
        <w:t>กำไรต่อหุ้นขั้นพื้นฐานสำหรับงวด</w:t>
      </w:r>
      <w:r w:rsidR="0018608B">
        <w:rPr>
          <w:rFonts w:asciiTheme="majorBidi" w:hAnsiTheme="majorBidi" w:cstheme="majorBidi" w:hint="cs"/>
          <w:cs/>
        </w:rPr>
        <w:t>สามเดือนและ</w:t>
      </w:r>
      <w:r w:rsidR="006E1DB1" w:rsidRPr="0027504C">
        <w:rPr>
          <w:rFonts w:asciiTheme="majorBidi" w:hAnsiTheme="majorBidi" w:cstheme="majorBidi"/>
          <w:cs/>
        </w:rPr>
        <w:t>หก</w:t>
      </w:r>
      <w:r w:rsidRPr="0027504C">
        <w:rPr>
          <w:rFonts w:asciiTheme="majorBidi" w:hAnsiTheme="majorBidi" w:cstheme="majorBidi"/>
          <w:cs/>
        </w:rPr>
        <w:t xml:space="preserve">เดือนสิ้นสุดวันที่ </w:t>
      </w:r>
      <w:r w:rsidR="001E050E" w:rsidRPr="001E050E">
        <w:rPr>
          <w:rFonts w:asciiTheme="majorBidi" w:hAnsiTheme="majorBidi" w:cstheme="majorBidi"/>
        </w:rPr>
        <w:t>30</w:t>
      </w:r>
      <w:r w:rsidR="006E1DB1" w:rsidRPr="0027504C">
        <w:rPr>
          <w:rFonts w:asciiTheme="majorBidi" w:hAnsiTheme="majorBidi" w:cstheme="majorBidi"/>
        </w:rPr>
        <w:t xml:space="preserve"> </w:t>
      </w:r>
      <w:r w:rsidR="006E1DB1" w:rsidRPr="0027504C">
        <w:rPr>
          <w:rFonts w:asciiTheme="majorBidi" w:hAnsiTheme="majorBidi" w:cstheme="majorBidi"/>
          <w:cs/>
        </w:rPr>
        <w:t xml:space="preserve">มิถุนายน </w:t>
      </w:r>
      <w:r w:rsidR="001E050E" w:rsidRPr="001E050E">
        <w:rPr>
          <w:rFonts w:asciiTheme="majorBidi" w:hAnsiTheme="majorBidi" w:cstheme="majorBidi"/>
        </w:rPr>
        <w:t>2563</w:t>
      </w:r>
      <w:r w:rsidRPr="0027504C">
        <w:rPr>
          <w:rFonts w:asciiTheme="majorBidi" w:hAnsiTheme="majorBidi" w:cstheme="majorBidi"/>
        </w:rPr>
        <w:t xml:space="preserve"> </w:t>
      </w:r>
      <w:r w:rsidRPr="0027504C">
        <w:rPr>
          <w:rFonts w:asciiTheme="majorBidi" w:hAnsiTheme="majorBidi" w:cstheme="majorBidi"/>
          <w:cs/>
        </w:rPr>
        <w:t xml:space="preserve">และ </w:t>
      </w:r>
      <w:r w:rsidR="001E050E" w:rsidRPr="001E050E">
        <w:rPr>
          <w:rFonts w:asciiTheme="majorBidi" w:hAnsiTheme="majorBidi" w:cstheme="majorBidi"/>
        </w:rPr>
        <w:t>2562</w:t>
      </w:r>
      <w:r w:rsidRPr="0027504C">
        <w:rPr>
          <w:rFonts w:asciiTheme="majorBidi" w:hAnsiTheme="majorBidi" w:cstheme="majorBidi"/>
        </w:rPr>
        <w:t xml:space="preserve"> </w:t>
      </w:r>
      <w:r w:rsidRPr="0027504C">
        <w:rPr>
          <w:rFonts w:asciiTheme="majorBidi" w:hAnsiTheme="majorBidi" w:cstheme="majorBidi"/>
          <w:cs/>
        </w:rPr>
        <w:t>คำนวณจากกำไรสำหรับงวดที่เป็นส่วนของผู้ถือหุ้นสามัญของบริษัท</w:t>
      </w:r>
      <w:r w:rsidR="00AF2DE9">
        <w:rPr>
          <w:rFonts w:asciiTheme="majorBidi" w:hAnsiTheme="majorBidi" w:cstheme="majorBidi" w:hint="cs"/>
          <w:cs/>
        </w:rPr>
        <w:t>ใหญ่</w:t>
      </w:r>
      <w:r w:rsidRPr="0027504C">
        <w:rPr>
          <w:rFonts w:asciiTheme="majorBidi" w:hAnsiTheme="majorBidi" w:cstheme="majorBidi"/>
          <w:cs/>
        </w:rPr>
        <w:t>และจำนวนหุ้นสามัญที่ออกจำหน่ายแล้วระหว่างงวด โดยแสดงการคำนวณดังนี้</w:t>
      </w:r>
    </w:p>
    <w:p w14:paraId="7C1BBCF9" w14:textId="36C57DF8" w:rsidR="006311E9" w:rsidRDefault="006311E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4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2"/>
        <w:gridCol w:w="1126"/>
        <w:gridCol w:w="281"/>
        <w:gridCol w:w="1222"/>
        <w:gridCol w:w="281"/>
        <w:gridCol w:w="1108"/>
        <w:gridCol w:w="249"/>
        <w:gridCol w:w="1090"/>
      </w:tblGrid>
      <w:tr w:rsidR="00EB7C7F" w:rsidRPr="0027504C" w14:paraId="3545FD3D" w14:textId="77777777" w:rsidTr="00EB7C7F">
        <w:trPr>
          <w:trHeight w:val="431"/>
        </w:trPr>
        <w:tc>
          <w:tcPr>
            <w:tcW w:w="4132" w:type="dxa"/>
          </w:tcPr>
          <w:p w14:paraId="05FFBC2C" w14:textId="77777777" w:rsidR="00EB7C7F" w:rsidRPr="0027504C" w:rsidRDefault="00EB7C7F" w:rsidP="00EB7C7F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2629" w:type="dxa"/>
            <w:gridSpan w:val="3"/>
          </w:tcPr>
          <w:p w14:paraId="3EE29031" w14:textId="77777777" w:rsidR="00EB7C7F" w:rsidRPr="0027504C" w:rsidRDefault="00EB7C7F" w:rsidP="00EB7C7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14C28816" w14:textId="77777777" w:rsidR="00EB7C7F" w:rsidRPr="0027504C" w:rsidRDefault="00EB7C7F" w:rsidP="00EB7C7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7" w:type="dxa"/>
            <w:gridSpan w:val="3"/>
          </w:tcPr>
          <w:p w14:paraId="05EB7722" w14:textId="77777777" w:rsidR="00EB7C7F" w:rsidRPr="0027504C" w:rsidRDefault="00EB7C7F" w:rsidP="00EB7C7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7C7F" w:rsidRPr="0027504C" w14:paraId="66F89968" w14:textId="77777777" w:rsidTr="00EB7C7F">
        <w:trPr>
          <w:trHeight w:val="431"/>
        </w:trPr>
        <w:tc>
          <w:tcPr>
            <w:tcW w:w="4132" w:type="dxa"/>
          </w:tcPr>
          <w:p w14:paraId="5910D53D" w14:textId="7ECB90A5" w:rsidR="00EB7C7F" w:rsidRPr="0027504C" w:rsidRDefault="00EB7C7F" w:rsidP="00EB7C7F">
            <w:pPr>
              <w:spacing w:line="240" w:lineRule="auto"/>
              <w:ind w:right="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E70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26" w:type="dxa"/>
          </w:tcPr>
          <w:p w14:paraId="75D17B52" w14:textId="4C5EFA26" w:rsidR="00EB7C7F" w:rsidRPr="0027504C" w:rsidRDefault="001E050E" w:rsidP="00EB7C7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1" w:type="dxa"/>
          </w:tcPr>
          <w:p w14:paraId="0074E3CA" w14:textId="77777777" w:rsidR="00EB7C7F" w:rsidRPr="0027504C" w:rsidRDefault="00EB7C7F" w:rsidP="00EB7C7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F537E8C" w14:textId="4B8321CE" w:rsidR="00EB7C7F" w:rsidRPr="0027504C" w:rsidRDefault="001E050E" w:rsidP="00EB7C7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1" w:type="dxa"/>
          </w:tcPr>
          <w:p w14:paraId="612A833F" w14:textId="77777777" w:rsidR="00EB7C7F" w:rsidRPr="0027504C" w:rsidRDefault="00EB7C7F" w:rsidP="00EB7C7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6F9EAAE" w14:textId="2F5A0324" w:rsidR="00EB7C7F" w:rsidRPr="0027504C" w:rsidRDefault="001E050E" w:rsidP="00EB7C7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9" w:type="dxa"/>
          </w:tcPr>
          <w:p w14:paraId="2CACEED4" w14:textId="77777777" w:rsidR="00EB7C7F" w:rsidRPr="0027504C" w:rsidRDefault="00EB7C7F" w:rsidP="00EB7C7F">
            <w:pPr>
              <w:spacing w:line="240" w:lineRule="auto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152F7C9" w14:textId="04E235CF" w:rsidR="00EB7C7F" w:rsidRPr="0027504C" w:rsidRDefault="001E050E" w:rsidP="00EB7C7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B7C7F" w:rsidRPr="0027504C" w14:paraId="295DD389" w14:textId="77777777" w:rsidTr="00EB7C7F">
        <w:trPr>
          <w:trHeight w:val="417"/>
        </w:trPr>
        <w:tc>
          <w:tcPr>
            <w:tcW w:w="4132" w:type="dxa"/>
          </w:tcPr>
          <w:p w14:paraId="6A221E3F" w14:textId="77777777" w:rsidR="00EB7C7F" w:rsidRPr="0027504C" w:rsidRDefault="00EB7C7F" w:rsidP="00EB7C7F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7" w:type="dxa"/>
            <w:gridSpan w:val="7"/>
          </w:tcPr>
          <w:p w14:paraId="39EF38AB" w14:textId="77777777" w:rsidR="00EB7C7F" w:rsidRPr="0027504C" w:rsidRDefault="00EB7C7F" w:rsidP="00EB7C7F">
            <w:pPr>
              <w:tabs>
                <w:tab w:val="decimal" w:pos="87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B7C7F" w:rsidRPr="0027504C" w14:paraId="10215099" w14:textId="77777777" w:rsidTr="00EB7C7F">
        <w:trPr>
          <w:trHeight w:val="835"/>
        </w:trPr>
        <w:tc>
          <w:tcPr>
            <w:tcW w:w="4132" w:type="dxa"/>
          </w:tcPr>
          <w:p w14:paraId="0F88F954" w14:textId="77777777" w:rsidR="00EB7C7F" w:rsidRPr="0027504C" w:rsidRDefault="00EB7C7F" w:rsidP="00EB7C7F">
            <w:pPr>
              <w:spacing w:line="240" w:lineRule="auto"/>
              <w:ind w:left="160" w:right="2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กำไรส่วนที่เป็นของผู้ถือหุ้นสามัญของบริษัทใหญ่</w:t>
            </w: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14D1B4BB" w14:textId="77777777" w:rsidR="00EB7C7F" w:rsidRDefault="00EB7C7F" w:rsidP="00EB7C7F">
            <w:pPr>
              <w:tabs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0F19AA" w14:textId="06EC7880" w:rsidR="00EB7C7F" w:rsidRPr="00CE703B" w:rsidRDefault="001E050E" w:rsidP="00EB7C7F">
            <w:pPr>
              <w:tabs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E70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  <w:r w:rsidR="00CE70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281" w:type="dxa"/>
          </w:tcPr>
          <w:p w14:paraId="7A585D48" w14:textId="77777777" w:rsidR="00EB7C7F" w:rsidRPr="0027504C" w:rsidRDefault="00EB7C7F" w:rsidP="00EB7C7F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14:paraId="2AFF7AC9" w14:textId="77777777" w:rsidR="00EB7C7F" w:rsidRPr="0027504C" w:rsidRDefault="00EB7C7F" w:rsidP="00EB7C7F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6162C97" w14:textId="6769BD69" w:rsidR="00EB7C7F" w:rsidRPr="0027504C" w:rsidRDefault="001E050E" w:rsidP="00EB7C7F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E7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  <w:r w:rsidR="00CE7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281" w:type="dxa"/>
          </w:tcPr>
          <w:p w14:paraId="3BB95FD8" w14:textId="77777777" w:rsidR="00EB7C7F" w:rsidRPr="0027504C" w:rsidRDefault="00EB7C7F" w:rsidP="00EB7C7F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519EA3C8" w14:textId="77777777" w:rsidR="00EB7C7F" w:rsidRDefault="00EB7C7F" w:rsidP="00EB7C7F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FDFFFB" w14:textId="734D19C8" w:rsidR="00EB7C7F" w:rsidRPr="0027504C" w:rsidRDefault="001E050E" w:rsidP="00EB7C7F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E7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  <w:r w:rsidR="00CE7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249" w:type="dxa"/>
          </w:tcPr>
          <w:p w14:paraId="24520F3C" w14:textId="77777777" w:rsidR="00EB7C7F" w:rsidRPr="0027504C" w:rsidRDefault="00EB7C7F" w:rsidP="00EB7C7F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7B1F3C79" w14:textId="77777777" w:rsidR="00EB7C7F" w:rsidRPr="0027504C" w:rsidRDefault="00EB7C7F" w:rsidP="00EB7C7F">
            <w:pPr>
              <w:tabs>
                <w:tab w:val="decimal" w:pos="8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85FD953" w14:textId="4369CEA7" w:rsidR="00EB7C7F" w:rsidRPr="0027504C" w:rsidRDefault="001E050E" w:rsidP="00EB7C7F">
            <w:pPr>
              <w:tabs>
                <w:tab w:val="decimal" w:pos="8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E7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  <w:r w:rsidR="00CE7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</w:t>
            </w:r>
          </w:p>
        </w:tc>
      </w:tr>
      <w:tr w:rsidR="00EB7C7F" w:rsidRPr="0027504C" w14:paraId="01752C24" w14:textId="77777777" w:rsidTr="00EB7C7F">
        <w:trPr>
          <w:trHeight w:val="848"/>
        </w:trPr>
        <w:tc>
          <w:tcPr>
            <w:tcW w:w="4132" w:type="dxa"/>
          </w:tcPr>
          <w:p w14:paraId="691DB268" w14:textId="77777777" w:rsidR="00EB7C7F" w:rsidRPr="0027504C" w:rsidRDefault="00EB7C7F" w:rsidP="00EB7C7F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3521BCB" w14:textId="77777777" w:rsidR="00EB7C7F" w:rsidRPr="0027504C" w:rsidRDefault="00EB7C7F" w:rsidP="00EB7C7F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700116AE" w14:textId="77777777" w:rsidR="00EB7C7F" w:rsidRDefault="00EB7C7F" w:rsidP="00EB7C7F">
            <w:pPr>
              <w:tabs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D00C8A" w14:textId="3C136D24" w:rsidR="00EB7C7F" w:rsidRPr="0027504C" w:rsidRDefault="001E050E" w:rsidP="00EB7C7F">
            <w:pPr>
              <w:tabs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B7C7F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EB7C7F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1" w:type="dxa"/>
          </w:tcPr>
          <w:p w14:paraId="6C7E09BC" w14:textId="77777777" w:rsidR="00EB7C7F" w:rsidRPr="0027504C" w:rsidRDefault="00EB7C7F" w:rsidP="00EB7C7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double" w:sz="4" w:space="0" w:color="auto"/>
              <w:bottom w:val="double" w:sz="4" w:space="0" w:color="auto"/>
            </w:tcBorders>
          </w:tcPr>
          <w:p w14:paraId="3A485806" w14:textId="77777777" w:rsidR="00EB7C7F" w:rsidRPr="0027504C" w:rsidRDefault="00EB7C7F" w:rsidP="00EB7C7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465B939" w14:textId="7BAA04F2" w:rsidR="00EB7C7F" w:rsidRPr="0027504C" w:rsidRDefault="001E050E" w:rsidP="00EB7C7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B7C7F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EB7C7F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1" w:type="dxa"/>
          </w:tcPr>
          <w:p w14:paraId="4D7F676B" w14:textId="77777777" w:rsidR="00EB7C7F" w:rsidRPr="0027504C" w:rsidRDefault="00EB7C7F" w:rsidP="00EB7C7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F580D" w14:textId="6401D9EB" w:rsidR="00EB7C7F" w:rsidRPr="0027504C" w:rsidRDefault="001E050E" w:rsidP="00EB7C7F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B7C7F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EB7C7F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9" w:type="dxa"/>
          </w:tcPr>
          <w:p w14:paraId="00D1BEF2" w14:textId="77777777" w:rsidR="00EB7C7F" w:rsidRPr="0027504C" w:rsidRDefault="00EB7C7F" w:rsidP="00EB7C7F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703B0" w14:textId="6B656CFF" w:rsidR="00EB7C7F" w:rsidRPr="0027504C" w:rsidRDefault="001E050E" w:rsidP="00EB7C7F">
            <w:pPr>
              <w:tabs>
                <w:tab w:val="decimal" w:pos="8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B7C7F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EB7C7F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EB7C7F" w:rsidRPr="0027504C" w14:paraId="52F55B0B" w14:textId="77777777" w:rsidTr="00EB7C7F">
        <w:trPr>
          <w:trHeight w:val="431"/>
        </w:trPr>
        <w:tc>
          <w:tcPr>
            <w:tcW w:w="4132" w:type="dxa"/>
          </w:tcPr>
          <w:p w14:paraId="072B1EB6" w14:textId="77777777" w:rsidR="00EB7C7F" w:rsidRPr="009A41EF" w:rsidRDefault="00EB7C7F" w:rsidP="00EB7C7F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กำไรต่อหุ้น 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ขั้นพื้นฐาน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 (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26" w:type="dxa"/>
            <w:tcBorders>
              <w:top w:val="double" w:sz="4" w:space="0" w:color="auto"/>
            </w:tcBorders>
          </w:tcPr>
          <w:p w14:paraId="1C45DBBD" w14:textId="77777777" w:rsidR="00EB7C7F" w:rsidRPr="0027504C" w:rsidRDefault="00EB7C7F" w:rsidP="00EB7C7F">
            <w:pPr>
              <w:tabs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3F0B9E0E" w14:textId="77777777" w:rsidR="00EB7C7F" w:rsidRPr="0027504C" w:rsidRDefault="00EB7C7F" w:rsidP="00EB7C7F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3BBB41FF" w14:textId="77777777" w:rsidR="00EB7C7F" w:rsidRPr="0027504C" w:rsidRDefault="00EB7C7F" w:rsidP="00EB7C7F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19DFB559" w14:textId="77777777" w:rsidR="00EB7C7F" w:rsidRPr="0027504C" w:rsidRDefault="00EB7C7F" w:rsidP="00EB7C7F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363CC56A" w14:textId="77777777" w:rsidR="00EB7C7F" w:rsidRPr="0027504C" w:rsidRDefault="00EB7C7F" w:rsidP="00EB7C7F">
            <w:pPr>
              <w:tabs>
                <w:tab w:val="decimal" w:pos="4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546E422E" w14:textId="77777777" w:rsidR="00EB7C7F" w:rsidRPr="0027504C" w:rsidRDefault="00EB7C7F" w:rsidP="00EB7C7F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14:paraId="24EDD447" w14:textId="77777777" w:rsidR="00EB7C7F" w:rsidRPr="0027504C" w:rsidRDefault="00EB7C7F" w:rsidP="00EB7C7F">
            <w:pPr>
              <w:tabs>
                <w:tab w:val="decimal" w:pos="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7C7F" w:rsidRPr="0027504C" w14:paraId="4E78F628" w14:textId="77777777" w:rsidTr="00EB7C7F">
        <w:trPr>
          <w:trHeight w:val="417"/>
        </w:trPr>
        <w:tc>
          <w:tcPr>
            <w:tcW w:w="4132" w:type="dxa"/>
          </w:tcPr>
          <w:p w14:paraId="29B29821" w14:textId="2E26A3CB" w:rsidR="00EB7C7F" w:rsidRPr="0027504C" w:rsidRDefault="00EB7C7F" w:rsidP="00E403C7">
            <w:pPr>
              <w:tabs>
                <w:tab w:val="left" w:pos="540"/>
              </w:tabs>
              <w:spacing w:line="240" w:lineRule="auto"/>
              <w:ind w:left="162" w:right="2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2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ส่วนที่เป็นของ</w:t>
            </w:r>
            <w:r w:rsidR="00D926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ผู้ถือหุ้น</w:t>
            </w:r>
            <w:r w:rsidRPr="00E62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4382E961" w14:textId="7416288F" w:rsidR="00EB7C7F" w:rsidRPr="00264F82" w:rsidRDefault="001E050E" w:rsidP="00EB7C7F">
            <w:pPr>
              <w:tabs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EB7C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81" w:type="dxa"/>
          </w:tcPr>
          <w:p w14:paraId="103FFB58" w14:textId="77777777" w:rsidR="00EB7C7F" w:rsidRPr="0027504C" w:rsidRDefault="00EB7C7F" w:rsidP="00EB7C7F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14:paraId="019A0EED" w14:textId="6CE9FB7F" w:rsidR="00EB7C7F" w:rsidRPr="00264F82" w:rsidRDefault="001E050E" w:rsidP="00EB7C7F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EB7C7F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81" w:type="dxa"/>
          </w:tcPr>
          <w:p w14:paraId="0E3B572B" w14:textId="77777777" w:rsidR="00EB7C7F" w:rsidRPr="0027504C" w:rsidRDefault="00EB7C7F" w:rsidP="00EB7C7F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158BC186" w14:textId="3D1FFFDE" w:rsidR="00EB7C7F" w:rsidRPr="00264F82" w:rsidRDefault="001E050E" w:rsidP="00EB7C7F">
            <w:pPr>
              <w:tabs>
                <w:tab w:val="decimal" w:pos="4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EB7C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49" w:type="dxa"/>
          </w:tcPr>
          <w:p w14:paraId="2D8BF9CD" w14:textId="77777777" w:rsidR="00EB7C7F" w:rsidRPr="0027504C" w:rsidRDefault="00EB7C7F" w:rsidP="00EB7C7F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6DFAED92" w14:textId="32D33D48" w:rsidR="00EB7C7F" w:rsidRPr="00264F82" w:rsidRDefault="001E050E" w:rsidP="00EB7C7F">
            <w:pPr>
              <w:tabs>
                <w:tab w:val="decimal" w:pos="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EB7C7F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</w:tr>
    </w:tbl>
    <w:p w14:paraId="0DD46637" w14:textId="41B20D68" w:rsidR="00491948" w:rsidRDefault="00491948" w:rsidP="0027504C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66B930B6" w14:textId="77777777" w:rsidR="00491948" w:rsidRDefault="00491948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2"/>
        <w:gridCol w:w="1126"/>
        <w:gridCol w:w="281"/>
        <w:gridCol w:w="1222"/>
        <w:gridCol w:w="281"/>
        <w:gridCol w:w="1108"/>
        <w:gridCol w:w="249"/>
        <w:gridCol w:w="1090"/>
      </w:tblGrid>
      <w:tr w:rsidR="00D25C20" w:rsidRPr="0027504C" w14:paraId="0629AD6A" w14:textId="77777777" w:rsidTr="00EB7C7F">
        <w:trPr>
          <w:trHeight w:val="431"/>
        </w:trPr>
        <w:tc>
          <w:tcPr>
            <w:tcW w:w="4132" w:type="dxa"/>
          </w:tcPr>
          <w:p w14:paraId="720B3E89" w14:textId="2D92A08A" w:rsidR="00D25C20" w:rsidRPr="0027504C" w:rsidRDefault="00D25C20" w:rsidP="0027504C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629" w:type="dxa"/>
            <w:gridSpan w:val="3"/>
          </w:tcPr>
          <w:p w14:paraId="58DB7EA8" w14:textId="64891D81" w:rsidR="00D25C20" w:rsidRPr="0027504C" w:rsidRDefault="00D25C20" w:rsidP="0027504C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7F603F41" w14:textId="77777777" w:rsidR="00D25C20" w:rsidRPr="0027504C" w:rsidRDefault="00D25C20" w:rsidP="0027504C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7" w:type="dxa"/>
            <w:gridSpan w:val="3"/>
          </w:tcPr>
          <w:p w14:paraId="2FD12949" w14:textId="5D46C77F" w:rsidR="00D25C20" w:rsidRPr="0027504C" w:rsidRDefault="00D25C20" w:rsidP="0027504C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5C20" w:rsidRPr="0027504C" w14:paraId="02E163F5" w14:textId="77777777" w:rsidTr="00EB7C7F">
        <w:trPr>
          <w:trHeight w:val="431"/>
        </w:trPr>
        <w:tc>
          <w:tcPr>
            <w:tcW w:w="4132" w:type="dxa"/>
          </w:tcPr>
          <w:p w14:paraId="07EE7176" w14:textId="791DE81C" w:rsidR="00D25C20" w:rsidRPr="0027504C" w:rsidRDefault="000F7392" w:rsidP="0027504C">
            <w:pPr>
              <w:spacing w:line="240" w:lineRule="auto"/>
              <w:ind w:right="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26" w:type="dxa"/>
          </w:tcPr>
          <w:p w14:paraId="618366F3" w14:textId="7DF86CA6" w:rsidR="00D25C20" w:rsidRPr="0027504C" w:rsidRDefault="001E050E" w:rsidP="0027504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1" w:type="dxa"/>
          </w:tcPr>
          <w:p w14:paraId="09116321" w14:textId="77777777" w:rsidR="00D25C20" w:rsidRPr="0027504C" w:rsidRDefault="00D25C20" w:rsidP="0027504C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0E205CD" w14:textId="7AE5B93B" w:rsidR="00D25C20" w:rsidRPr="0027504C" w:rsidRDefault="001E050E" w:rsidP="0027504C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1" w:type="dxa"/>
          </w:tcPr>
          <w:p w14:paraId="652F5CA2" w14:textId="77777777" w:rsidR="00D25C20" w:rsidRPr="0027504C" w:rsidRDefault="00D25C20" w:rsidP="0027504C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B149D36" w14:textId="4B6823A0" w:rsidR="00D25C20" w:rsidRPr="0027504C" w:rsidRDefault="001E050E" w:rsidP="0027504C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9" w:type="dxa"/>
          </w:tcPr>
          <w:p w14:paraId="60E0119B" w14:textId="77777777" w:rsidR="00D25C20" w:rsidRPr="0027504C" w:rsidRDefault="00D25C20" w:rsidP="0027504C">
            <w:pPr>
              <w:spacing w:line="240" w:lineRule="auto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F106438" w14:textId="217F22EA" w:rsidR="00D25C20" w:rsidRPr="0027504C" w:rsidRDefault="001E050E" w:rsidP="0027504C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F7392" w:rsidRPr="0027504C" w14:paraId="42BD3C3F" w14:textId="77777777" w:rsidTr="00EB7C7F">
        <w:trPr>
          <w:trHeight w:val="417"/>
        </w:trPr>
        <w:tc>
          <w:tcPr>
            <w:tcW w:w="4132" w:type="dxa"/>
          </w:tcPr>
          <w:p w14:paraId="7E1679FD" w14:textId="77777777" w:rsidR="000F7392" w:rsidRPr="0027504C" w:rsidRDefault="000F7392" w:rsidP="0027504C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7" w:type="dxa"/>
            <w:gridSpan w:val="7"/>
          </w:tcPr>
          <w:p w14:paraId="10BD2190" w14:textId="05C3F079" w:rsidR="000F7392" w:rsidRPr="0027504C" w:rsidRDefault="000F7392" w:rsidP="000F7392">
            <w:pPr>
              <w:tabs>
                <w:tab w:val="decimal" w:pos="87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D29E2" w:rsidRPr="0027504C" w14:paraId="736A8B7F" w14:textId="77777777" w:rsidTr="00EB7C7F">
        <w:trPr>
          <w:trHeight w:val="835"/>
        </w:trPr>
        <w:tc>
          <w:tcPr>
            <w:tcW w:w="4132" w:type="dxa"/>
          </w:tcPr>
          <w:p w14:paraId="0B78F5B3" w14:textId="73CFD5E4" w:rsidR="008D29E2" w:rsidRPr="0027504C" w:rsidRDefault="00B40147" w:rsidP="0027504C">
            <w:pPr>
              <w:spacing w:line="240" w:lineRule="auto"/>
              <w:ind w:left="160" w:right="2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กำไรส่วนที่เป็นของผู้ถือหุ้นสามัญของบริษัทใหญ่</w:t>
            </w: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091AFAFB" w14:textId="77777777" w:rsidR="008D29E2" w:rsidRDefault="008D29E2" w:rsidP="0027504C">
            <w:pPr>
              <w:tabs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7689AD" w14:textId="5027AF1D" w:rsidR="002A70D1" w:rsidRPr="0027504C" w:rsidRDefault="001E050E" w:rsidP="0027504C">
            <w:pPr>
              <w:tabs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A70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  <w:r w:rsidR="00F55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281" w:type="dxa"/>
          </w:tcPr>
          <w:p w14:paraId="708C8DC8" w14:textId="77777777" w:rsidR="008D29E2" w:rsidRPr="0027504C" w:rsidRDefault="008D29E2" w:rsidP="0027504C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14:paraId="46C77968" w14:textId="77777777" w:rsidR="008C0CF6" w:rsidRPr="0027504C" w:rsidRDefault="008C0CF6" w:rsidP="0027504C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D8031A3" w14:textId="3A513367" w:rsidR="008D29E2" w:rsidRPr="0027504C" w:rsidRDefault="001E050E" w:rsidP="0027504C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D29E2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  <w:r w:rsidR="008D29E2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281" w:type="dxa"/>
          </w:tcPr>
          <w:p w14:paraId="0A0BB69F" w14:textId="77777777" w:rsidR="008D29E2" w:rsidRPr="0027504C" w:rsidRDefault="008D29E2" w:rsidP="0027504C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6D30795C" w14:textId="77777777" w:rsidR="008D29E2" w:rsidRDefault="008D29E2" w:rsidP="0027504C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B282CFD" w14:textId="71789BB0" w:rsidR="002A70D1" w:rsidRPr="0027504C" w:rsidRDefault="001E050E" w:rsidP="0027504C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A70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  <w:r w:rsidR="00F55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49" w:type="dxa"/>
          </w:tcPr>
          <w:p w14:paraId="2F52BF27" w14:textId="77777777" w:rsidR="008D29E2" w:rsidRPr="0027504C" w:rsidRDefault="008D29E2" w:rsidP="0027504C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49AF8767" w14:textId="77777777" w:rsidR="008C0CF6" w:rsidRPr="0027504C" w:rsidRDefault="008C0CF6" w:rsidP="0027504C">
            <w:pPr>
              <w:tabs>
                <w:tab w:val="decimal" w:pos="8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7BFB76" w14:textId="3BD279A3" w:rsidR="008D29E2" w:rsidRPr="0027504C" w:rsidRDefault="001E050E" w:rsidP="0027504C">
            <w:pPr>
              <w:tabs>
                <w:tab w:val="decimal" w:pos="8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D29E2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  <w:r w:rsidR="008D29E2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</w:tr>
      <w:tr w:rsidR="008D29E2" w:rsidRPr="0027504C" w14:paraId="19C191A0" w14:textId="77777777" w:rsidTr="00EB7C7F">
        <w:trPr>
          <w:trHeight w:val="848"/>
        </w:trPr>
        <w:tc>
          <w:tcPr>
            <w:tcW w:w="4132" w:type="dxa"/>
          </w:tcPr>
          <w:p w14:paraId="55A20218" w14:textId="77777777" w:rsidR="008D29E2" w:rsidRPr="0027504C" w:rsidRDefault="008D29E2" w:rsidP="0027504C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97678BA" w14:textId="433746A2" w:rsidR="008D29E2" w:rsidRPr="0027504C" w:rsidRDefault="008D29E2" w:rsidP="0027504C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34DF7074" w14:textId="77777777" w:rsidR="005D2090" w:rsidRDefault="005D2090" w:rsidP="0027504C">
            <w:pPr>
              <w:tabs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025F7F" w14:textId="161FFCA8" w:rsidR="008D29E2" w:rsidRPr="0027504C" w:rsidRDefault="001E050E" w:rsidP="003E6BBB">
            <w:pPr>
              <w:tabs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D2090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5D2090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1" w:type="dxa"/>
          </w:tcPr>
          <w:p w14:paraId="43166281" w14:textId="77777777" w:rsidR="008D29E2" w:rsidRPr="0027504C" w:rsidRDefault="008D29E2" w:rsidP="0027504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double" w:sz="4" w:space="0" w:color="auto"/>
              <w:bottom w:val="double" w:sz="4" w:space="0" w:color="auto"/>
            </w:tcBorders>
          </w:tcPr>
          <w:p w14:paraId="5267C770" w14:textId="77777777" w:rsidR="008D29E2" w:rsidRPr="0027504C" w:rsidRDefault="008D29E2" w:rsidP="0027504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95F5AF" w14:textId="16E12DB0" w:rsidR="008D29E2" w:rsidRPr="0027504C" w:rsidRDefault="001E050E" w:rsidP="0027504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D29E2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8D29E2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1" w:type="dxa"/>
          </w:tcPr>
          <w:p w14:paraId="33AD6116" w14:textId="77777777" w:rsidR="008D29E2" w:rsidRPr="0027504C" w:rsidRDefault="008D29E2" w:rsidP="0027504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DC0C2" w14:textId="0CEF52A4" w:rsidR="008D29E2" w:rsidRPr="0027504C" w:rsidRDefault="001E050E" w:rsidP="0027504C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D2090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5D2090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9" w:type="dxa"/>
          </w:tcPr>
          <w:p w14:paraId="0C68C0C6" w14:textId="77777777" w:rsidR="008D29E2" w:rsidRPr="0027504C" w:rsidRDefault="008D29E2" w:rsidP="0027504C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82DCB" w14:textId="05C035D2" w:rsidR="008D29E2" w:rsidRPr="0027504C" w:rsidRDefault="001E050E" w:rsidP="0027504C">
            <w:pPr>
              <w:tabs>
                <w:tab w:val="decimal" w:pos="8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D29E2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8D29E2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8D29E2" w:rsidRPr="0027504C" w14:paraId="4E2A9E03" w14:textId="77777777" w:rsidTr="00EB7C7F">
        <w:trPr>
          <w:trHeight w:val="431"/>
        </w:trPr>
        <w:tc>
          <w:tcPr>
            <w:tcW w:w="4132" w:type="dxa"/>
          </w:tcPr>
          <w:p w14:paraId="31FC688A" w14:textId="77777777" w:rsidR="008D29E2" w:rsidRPr="009A41EF" w:rsidRDefault="008D29E2" w:rsidP="0027504C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กำไรต่อหุ้น 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ขั้นพื้นฐาน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 (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26" w:type="dxa"/>
            <w:tcBorders>
              <w:top w:val="double" w:sz="4" w:space="0" w:color="auto"/>
            </w:tcBorders>
          </w:tcPr>
          <w:p w14:paraId="3B433F90" w14:textId="2A82C925" w:rsidR="008D29E2" w:rsidRPr="0027504C" w:rsidRDefault="008D29E2" w:rsidP="0027504C">
            <w:pPr>
              <w:tabs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1DEA5174" w14:textId="77777777" w:rsidR="008D29E2" w:rsidRPr="0027504C" w:rsidRDefault="008D29E2" w:rsidP="0027504C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2E9942D8" w14:textId="2F56A849" w:rsidR="008D29E2" w:rsidRPr="0027504C" w:rsidRDefault="008D29E2" w:rsidP="0027504C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471B6480" w14:textId="77777777" w:rsidR="008D29E2" w:rsidRPr="0027504C" w:rsidRDefault="008D29E2" w:rsidP="0027504C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41439653" w14:textId="1DC1D009" w:rsidR="008D29E2" w:rsidRPr="0027504C" w:rsidRDefault="008D29E2" w:rsidP="003E6BBB">
            <w:pPr>
              <w:tabs>
                <w:tab w:val="decimal" w:pos="4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58EAB70E" w14:textId="77777777" w:rsidR="008D29E2" w:rsidRPr="0027504C" w:rsidRDefault="008D29E2" w:rsidP="0027504C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14:paraId="3F7D8A2C" w14:textId="33DF6F69" w:rsidR="008D29E2" w:rsidRPr="0027504C" w:rsidRDefault="008D29E2" w:rsidP="0027504C">
            <w:pPr>
              <w:tabs>
                <w:tab w:val="decimal" w:pos="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0147" w:rsidRPr="0027504C" w14:paraId="70D8C029" w14:textId="77777777" w:rsidTr="00EB7C7F">
        <w:trPr>
          <w:trHeight w:val="417"/>
        </w:trPr>
        <w:tc>
          <w:tcPr>
            <w:tcW w:w="4132" w:type="dxa"/>
          </w:tcPr>
          <w:p w14:paraId="1A6074F9" w14:textId="24299D6F" w:rsidR="00B40147" w:rsidRPr="0027504C" w:rsidRDefault="00215E42" w:rsidP="00E403C7">
            <w:pPr>
              <w:tabs>
                <w:tab w:val="left" w:pos="540"/>
              </w:tabs>
              <w:spacing w:line="240" w:lineRule="auto"/>
              <w:ind w:left="162" w:right="2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2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ส่วนที่เป็นของ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ผู้ถือหุ้น</w:t>
            </w:r>
            <w:r w:rsidRPr="00E62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01742C22" w14:textId="22F243CB" w:rsidR="00B40147" w:rsidRPr="00264F82" w:rsidRDefault="001E050E" w:rsidP="00B40147">
            <w:pPr>
              <w:tabs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401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81" w:type="dxa"/>
          </w:tcPr>
          <w:p w14:paraId="60CDC641" w14:textId="77777777" w:rsidR="00B40147" w:rsidRPr="0027504C" w:rsidRDefault="00B40147" w:rsidP="00B40147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14:paraId="513B8467" w14:textId="20DDB129" w:rsidR="00B40147" w:rsidRPr="00264F82" w:rsidRDefault="001E050E" w:rsidP="00B40147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40147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281" w:type="dxa"/>
          </w:tcPr>
          <w:p w14:paraId="73535216" w14:textId="77777777" w:rsidR="00B40147" w:rsidRPr="0027504C" w:rsidRDefault="00B40147" w:rsidP="00B40147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5E80FAB2" w14:textId="2DEC81FF" w:rsidR="00B40147" w:rsidRPr="00264F82" w:rsidRDefault="001E050E" w:rsidP="00B40147">
            <w:pPr>
              <w:tabs>
                <w:tab w:val="decimal" w:pos="4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401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49" w:type="dxa"/>
          </w:tcPr>
          <w:p w14:paraId="151E5D4D" w14:textId="77777777" w:rsidR="00B40147" w:rsidRPr="0027504C" w:rsidRDefault="00B40147" w:rsidP="00B40147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48EE1642" w14:textId="66C59B19" w:rsidR="00B40147" w:rsidRPr="00264F82" w:rsidRDefault="001E050E" w:rsidP="00B40147">
            <w:pPr>
              <w:tabs>
                <w:tab w:val="decimal" w:pos="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40147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</w:tr>
    </w:tbl>
    <w:p w14:paraId="50DAB980" w14:textId="77777777" w:rsidR="00D25C20" w:rsidRPr="00B70E7D" w:rsidRDefault="00D25C20" w:rsidP="0027504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B24519F" w14:textId="4331EF13" w:rsidR="009B3307" w:rsidRDefault="009B3307" w:rsidP="0027504C">
      <w:pPr>
        <w:pStyle w:val="Caption"/>
        <w:ind w:left="567" w:hanging="567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เงินปันผล</w:t>
      </w:r>
    </w:p>
    <w:p w14:paraId="6DAD861D" w14:textId="77777777" w:rsidR="0010353A" w:rsidRPr="00C31A6F" w:rsidRDefault="0010353A" w:rsidP="0010353A">
      <w:pPr>
        <w:ind w:left="567"/>
        <w:rPr>
          <w:rFonts w:asciiTheme="majorBidi" w:hAnsiTheme="majorBidi" w:cstheme="majorBidi"/>
          <w:sz w:val="30"/>
          <w:szCs w:val="30"/>
          <w:lang w:val="en-US"/>
        </w:rPr>
      </w:pPr>
    </w:p>
    <w:p w14:paraId="64A143F7" w14:textId="00CD33EB" w:rsidR="00BB2687" w:rsidRDefault="00B70E7D" w:rsidP="000A72FB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30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กรกฎาคม 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2563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ที่ประชุมได้รับทราบการจ่ายเงินปันผลระหว่างกาลสำหรับปี 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ในอัตราหุ้นละ 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40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เป็นจำนวนเงิน 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3</w:t>
      </w:r>
      <w:r w:rsidRPr="00B70E7D">
        <w:rPr>
          <w:rFonts w:asciiTheme="majorBidi" w:hAnsiTheme="majorBidi"/>
          <w:spacing w:val="4"/>
          <w:sz w:val="30"/>
          <w:szCs w:val="30"/>
          <w:lang w:val="en-US"/>
        </w:rPr>
        <w:t>,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360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ล้านบาท เงินปันผลระหว่างกาลดังกล่าวได้รวมเงินปันผลระหว่างกาลในอัตราหุ้นละ 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20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ซึ่งบริษัทได้จ่ายให้กับผู้ถือหุ้นของบริษัทแล้วในระหว่างปี 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ดังนั้นเงินปันผลที่จะต้องจ่ายเพิ่มอีกจึงเท่ากับอัตราหุ้นละ 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20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คิดเป็นจำนวนเงินรวม 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1</w:t>
      </w:r>
      <w:r w:rsidRPr="00B70E7D">
        <w:rPr>
          <w:rFonts w:asciiTheme="majorBidi" w:hAnsiTheme="majorBidi"/>
          <w:spacing w:val="4"/>
          <w:sz w:val="30"/>
          <w:szCs w:val="30"/>
          <w:lang w:val="en-US"/>
        </w:rPr>
        <w:t>,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680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15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พฤษภาคม 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2563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และไม่เสนอจ่ายเงินปันผลประจำปี </w:t>
      </w:r>
      <w:r w:rsidR="001E050E" w:rsidRPr="001E050E">
        <w:rPr>
          <w:rFonts w:asciiTheme="majorBidi" w:hAnsiTheme="majorBidi"/>
          <w:spacing w:val="4"/>
          <w:sz w:val="30"/>
          <w:szCs w:val="30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อีก</w:t>
      </w:r>
    </w:p>
    <w:p w14:paraId="34D960FA" w14:textId="77777777" w:rsidR="00B70E7D" w:rsidRPr="00C31A6F" w:rsidRDefault="00B70E7D" w:rsidP="000A72FB">
      <w:pPr>
        <w:ind w:left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01AAD98" w14:textId="4D46A156" w:rsidR="004B3D95" w:rsidRPr="000B26A5" w:rsidRDefault="004B3D95" w:rsidP="0074032B">
      <w:pPr>
        <w:pStyle w:val="Caption"/>
        <w:numPr>
          <w:ilvl w:val="0"/>
          <w:numId w:val="0"/>
        </w:numPr>
        <w:ind w:left="540" w:right="-25"/>
        <w:rPr>
          <w:b w:val="0"/>
          <w:bCs w:val="0"/>
        </w:rPr>
      </w:pPr>
      <w:r w:rsidRPr="000B26A5">
        <w:rPr>
          <w:b w:val="0"/>
          <w:bCs w:val="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1E050E" w:rsidRPr="001E050E">
        <w:rPr>
          <w:b w:val="0"/>
          <w:bCs w:val="0"/>
          <w:lang w:val="en-GB"/>
        </w:rPr>
        <w:t>19</w:t>
      </w:r>
      <w:r w:rsidRPr="000B26A5">
        <w:rPr>
          <w:b w:val="0"/>
          <w:bCs w:val="0"/>
          <w:cs/>
        </w:rPr>
        <w:t xml:space="preserve"> เมษายน </w:t>
      </w:r>
      <w:r w:rsidR="001E050E" w:rsidRPr="001E050E">
        <w:rPr>
          <w:b w:val="0"/>
          <w:bCs w:val="0"/>
          <w:lang w:val="en-GB"/>
        </w:rPr>
        <w:t>2562</w:t>
      </w:r>
      <w:r w:rsidRPr="000B26A5">
        <w:rPr>
          <w:b w:val="0"/>
          <w:bCs w:val="0"/>
        </w:rPr>
        <w:t xml:space="preserve"> </w:t>
      </w:r>
      <w:r w:rsidRPr="000B26A5">
        <w:rPr>
          <w:b w:val="0"/>
          <w:bCs w:val="0"/>
          <w:cs/>
        </w:rPr>
        <w:t xml:space="preserve">ผู้ถือหุ้นมีมติอนุมัติการจ่ายเงินปันผลสำหรับปี </w:t>
      </w:r>
      <w:r w:rsidR="001E050E" w:rsidRPr="001E050E">
        <w:rPr>
          <w:b w:val="0"/>
          <w:bCs w:val="0"/>
          <w:lang w:val="en-GB"/>
        </w:rPr>
        <w:t>2561</w:t>
      </w:r>
      <w:r w:rsidRPr="000B26A5">
        <w:rPr>
          <w:b w:val="0"/>
          <w:bCs w:val="0"/>
        </w:rPr>
        <w:t xml:space="preserve"> </w:t>
      </w:r>
      <w:r w:rsidRPr="000B26A5">
        <w:rPr>
          <w:b w:val="0"/>
          <w:bCs w:val="0"/>
          <w:cs/>
        </w:rPr>
        <w:t xml:space="preserve">ในอัตราหุ้นละ </w:t>
      </w:r>
      <w:r w:rsidR="001E050E" w:rsidRPr="001E050E">
        <w:rPr>
          <w:b w:val="0"/>
          <w:bCs w:val="0"/>
          <w:lang w:val="en-GB"/>
        </w:rPr>
        <w:t>0</w:t>
      </w:r>
      <w:r w:rsidRPr="000B26A5">
        <w:rPr>
          <w:b w:val="0"/>
          <w:bCs w:val="0"/>
        </w:rPr>
        <w:t>.</w:t>
      </w:r>
      <w:r w:rsidR="001E050E" w:rsidRPr="001E050E">
        <w:rPr>
          <w:b w:val="0"/>
          <w:bCs w:val="0"/>
          <w:lang w:val="en-GB"/>
        </w:rPr>
        <w:t>40</w:t>
      </w:r>
      <w:r w:rsidRPr="000B26A5">
        <w:rPr>
          <w:b w:val="0"/>
          <w:bCs w:val="0"/>
        </w:rPr>
        <w:t xml:space="preserve"> </w:t>
      </w:r>
      <w:r w:rsidRPr="000B26A5">
        <w:rPr>
          <w:b w:val="0"/>
          <w:bCs w:val="0"/>
          <w:cs/>
        </w:rPr>
        <w:t xml:space="preserve">บาท เป็นจำนวนเงิน </w:t>
      </w:r>
      <w:r w:rsidR="001E050E" w:rsidRPr="001E050E">
        <w:rPr>
          <w:b w:val="0"/>
          <w:bCs w:val="0"/>
          <w:lang w:val="en-GB"/>
        </w:rPr>
        <w:t>3</w:t>
      </w:r>
      <w:r w:rsidRPr="000B26A5">
        <w:rPr>
          <w:b w:val="0"/>
          <w:bCs w:val="0"/>
        </w:rPr>
        <w:t>,</w:t>
      </w:r>
      <w:r w:rsidR="001E050E" w:rsidRPr="001E050E">
        <w:rPr>
          <w:b w:val="0"/>
          <w:bCs w:val="0"/>
          <w:lang w:val="en-GB"/>
        </w:rPr>
        <w:t>360</w:t>
      </w:r>
      <w:r w:rsidRPr="000B26A5">
        <w:rPr>
          <w:b w:val="0"/>
          <w:bCs w:val="0"/>
        </w:rPr>
        <w:t xml:space="preserve"> </w:t>
      </w:r>
      <w:r w:rsidRPr="000B26A5">
        <w:rPr>
          <w:b w:val="0"/>
          <w:bCs w:val="0"/>
          <w:cs/>
        </w:rPr>
        <w:t>ล้านบาท เงินปันผลสำหรับปีดังกล่าวได้รวมเงินปันผล</w:t>
      </w:r>
      <w:r w:rsidRPr="000B26A5">
        <w:rPr>
          <w:b w:val="0"/>
          <w:bCs w:val="0"/>
          <w:spacing w:val="-4"/>
          <w:cs/>
        </w:rPr>
        <w:t>ระหว่างกาลในอัตราหุ้นละ</w:t>
      </w:r>
      <w:r w:rsidRPr="000B26A5">
        <w:rPr>
          <w:b w:val="0"/>
          <w:bCs w:val="0"/>
          <w:spacing w:val="-4"/>
        </w:rPr>
        <w:t xml:space="preserve"> </w:t>
      </w:r>
      <w:r w:rsidR="001E050E" w:rsidRPr="001E050E">
        <w:rPr>
          <w:b w:val="0"/>
          <w:bCs w:val="0"/>
          <w:spacing w:val="-4"/>
          <w:lang w:val="en-GB"/>
        </w:rPr>
        <w:t>0</w:t>
      </w:r>
      <w:r w:rsidRPr="000B26A5">
        <w:rPr>
          <w:b w:val="0"/>
          <w:bCs w:val="0"/>
          <w:spacing w:val="-4"/>
        </w:rPr>
        <w:t>.</w:t>
      </w:r>
      <w:r w:rsidR="001E050E" w:rsidRPr="001E050E">
        <w:rPr>
          <w:b w:val="0"/>
          <w:bCs w:val="0"/>
          <w:spacing w:val="-4"/>
          <w:lang w:val="en-GB"/>
        </w:rPr>
        <w:t>30</w:t>
      </w:r>
      <w:r w:rsidRPr="000B26A5">
        <w:rPr>
          <w:b w:val="0"/>
          <w:bCs w:val="0"/>
          <w:spacing w:val="-4"/>
        </w:rPr>
        <w:t xml:space="preserve"> </w:t>
      </w:r>
      <w:r w:rsidRPr="000B26A5">
        <w:rPr>
          <w:b w:val="0"/>
          <w:bCs w:val="0"/>
          <w:spacing w:val="-4"/>
          <w:cs/>
        </w:rPr>
        <w:t>บาท</w:t>
      </w:r>
      <w:r w:rsidRPr="000B26A5">
        <w:rPr>
          <w:b w:val="0"/>
          <w:bCs w:val="0"/>
          <w:spacing w:val="-4"/>
        </w:rPr>
        <w:t xml:space="preserve"> </w:t>
      </w:r>
      <w:r w:rsidRPr="000B26A5">
        <w:rPr>
          <w:b w:val="0"/>
          <w:bCs w:val="0"/>
          <w:spacing w:val="-4"/>
          <w:cs/>
        </w:rPr>
        <w:t xml:space="preserve">ซึ่งบริษัทได้จ่ายให้กับผู้ถือหุ้นของบริษัทแล้วในระหว่างปี </w:t>
      </w:r>
      <w:r w:rsidR="001E050E" w:rsidRPr="001E050E">
        <w:rPr>
          <w:b w:val="0"/>
          <w:bCs w:val="0"/>
          <w:spacing w:val="-4"/>
          <w:lang w:val="en-GB"/>
        </w:rPr>
        <w:t>2561</w:t>
      </w:r>
      <w:r w:rsidRPr="000B26A5">
        <w:rPr>
          <w:b w:val="0"/>
          <w:bCs w:val="0"/>
          <w:spacing w:val="-4"/>
        </w:rPr>
        <w:t xml:space="preserve"> </w:t>
      </w:r>
      <w:r w:rsidRPr="000B26A5">
        <w:rPr>
          <w:b w:val="0"/>
          <w:bCs w:val="0"/>
          <w:spacing w:val="-4"/>
          <w:cs/>
        </w:rPr>
        <w:t>ดังนั้นเงินปันผล</w:t>
      </w:r>
      <w:r w:rsidRPr="000B26A5">
        <w:rPr>
          <w:b w:val="0"/>
          <w:bCs w:val="0"/>
          <w:cs/>
        </w:rPr>
        <w:t xml:space="preserve">ที่จะต้องจ่ายเพิ่มอีกจึงเท่ากับอัตราหุ้นละ </w:t>
      </w:r>
      <w:r w:rsidR="001E050E" w:rsidRPr="001E050E">
        <w:rPr>
          <w:b w:val="0"/>
          <w:bCs w:val="0"/>
          <w:lang w:val="en-GB"/>
        </w:rPr>
        <w:t>0</w:t>
      </w:r>
      <w:r w:rsidRPr="000B26A5">
        <w:rPr>
          <w:b w:val="0"/>
          <w:bCs w:val="0"/>
        </w:rPr>
        <w:t>.</w:t>
      </w:r>
      <w:r w:rsidR="001E050E" w:rsidRPr="001E050E">
        <w:rPr>
          <w:b w:val="0"/>
          <w:bCs w:val="0"/>
          <w:lang w:val="en-GB"/>
        </w:rPr>
        <w:t>10</w:t>
      </w:r>
      <w:r w:rsidRPr="000B26A5">
        <w:rPr>
          <w:b w:val="0"/>
          <w:bCs w:val="0"/>
        </w:rPr>
        <w:t xml:space="preserve"> </w:t>
      </w:r>
      <w:r w:rsidRPr="000B26A5">
        <w:rPr>
          <w:b w:val="0"/>
          <w:bCs w:val="0"/>
          <w:cs/>
        </w:rPr>
        <w:t>บาท คิดเป็นจำนวนเงินรวม</w:t>
      </w:r>
      <w:r w:rsidRPr="000B26A5">
        <w:rPr>
          <w:b w:val="0"/>
          <w:bCs w:val="0"/>
        </w:rPr>
        <w:t xml:space="preserve"> </w:t>
      </w:r>
      <w:r w:rsidR="001E050E" w:rsidRPr="001E050E">
        <w:rPr>
          <w:b w:val="0"/>
          <w:bCs w:val="0"/>
          <w:lang w:val="en-GB"/>
        </w:rPr>
        <w:t>840</w:t>
      </w:r>
      <w:r w:rsidRPr="000B26A5">
        <w:rPr>
          <w:b w:val="0"/>
          <w:bCs w:val="0"/>
        </w:rPr>
        <w:t xml:space="preserve"> </w:t>
      </w:r>
      <w:r w:rsidRPr="000B26A5">
        <w:rPr>
          <w:b w:val="0"/>
          <w:bCs w:val="0"/>
          <w:cs/>
        </w:rPr>
        <w:t xml:space="preserve">ล้านบาท เงินปันผลดังกล่าวได้จ่ายให้แก่ผู้ถือหุ้นในวันที่ </w:t>
      </w:r>
      <w:r w:rsidR="001E050E" w:rsidRPr="001E050E">
        <w:rPr>
          <w:b w:val="0"/>
          <w:bCs w:val="0"/>
          <w:lang w:val="en-GB"/>
        </w:rPr>
        <w:t>3</w:t>
      </w:r>
      <w:r w:rsidRPr="000B26A5">
        <w:rPr>
          <w:b w:val="0"/>
          <w:bCs w:val="0"/>
        </w:rPr>
        <w:t xml:space="preserve"> </w:t>
      </w:r>
      <w:r w:rsidRPr="000B26A5">
        <w:rPr>
          <w:rFonts w:hint="cs"/>
          <w:b w:val="0"/>
          <w:bCs w:val="0"/>
          <w:cs/>
        </w:rPr>
        <w:t xml:space="preserve">พฤษภาคม </w:t>
      </w:r>
      <w:r w:rsidR="001E050E" w:rsidRPr="001E050E">
        <w:rPr>
          <w:b w:val="0"/>
          <w:bCs w:val="0"/>
          <w:lang w:val="en-GB"/>
        </w:rPr>
        <w:t>2562</w:t>
      </w:r>
    </w:p>
    <w:p w14:paraId="225FCBD7" w14:textId="35608615" w:rsidR="00D60677" w:rsidRDefault="00D60677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52AF824D" w14:textId="516858D2" w:rsidR="00A95E68" w:rsidRPr="0027504C" w:rsidRDefault="00A95E68" w:rsidP="0027504C">
      <w:pPr>
        <w:pStyle w:val="Caption"/>
        <w:ind w:left="567" w:hanging="567"/>
        <w:rPr>
          <w:rFonts w:asciiTheme="majorBidi" w:hAnsiTheme="majorBidi" w:cstheme="majorBidi"/>
        </w:rPr>
      </w:pPr>
      <w:r w:rsidRPr="0027504C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32269ABE" w14:textId="77777777" w:rsidR="00A95E68" w:rsidRPr="0027504C" w:rsidRDefault="00A95E68" w:rsidP="0027504C">
      <w:pPr>
        <w:pStyle w:val="Ang15"/>
        <w:rPr>
          <w:rFonts w:asciiTheme="majorBidi" w:hAnsiTheme="majorBidi" w:cstheme="majorBidi"/>
          <w:lang w:val="en-US"/>
        </w:rPr>
      </w:pPr>
    </w:p>
    <w:p w14:paraId="0E0B2B8A" w14:textId="77777777" w:rsidR="00A95E68" w:rsidRPr="0027504C" w:rsidRDefault="00A95E68" w:rsidP="0027504C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275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27504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D920FAB" w14:textId="77777777" w:rsidR="00A95E68" w:rsidRPr="0027504C" w:rsidRDefault="00A95E68" w:rsidP="0027504C">
      <w:pPr>
        <w:pStyle w:val="Ang15"/>
        <w:rPr>
          <w:rFonts w:asciiTheme="majorBidi" w:hAnsiTheme="majorBidi" w:cstheme="majorBidi"/>
          <w:highlight w:val="lightGray"/>
          <w:shd w:val="clear" w:color="auto" w:fill="D9D9D9"/>
        </w:rPr>
      </w:pPr>
    </w:p>
    <w:p w14:paraId="01C8BD53" w14:textId="77777777" w:rsidR="00C31A6F" w:rsidRDefault="00A95E68" w:rsidP="00205241">
      <w:pPr>
        <w:pStyle w:val="block"/>
        <w:spacing w:after="0" w:line="240" w:lineRule="auto"/>
        <w:ind w:left="540" w:right="-25"/>
        <w:rPr>
          <w:rFonts w:asciiTheme="majorBidi" w:hAnsiTheme="majorBidi" w:cstheme="majorBidi"/>
          <w:sz w:val="30"/>
          <w:szCs w:val="30"/>
          <w:cs/>
        </w:rPr>
        <w:sectPr w:rsidR="00C31A6F" w:rsidSect="002C6478">
          <w:pgSz w:w="11909" w:h="16834" w:code="9"/>
          <w:pgMar w:top="691" w:right="1152" w:bottom="576" w:left="1152" w:header="706" w:footer="706" w:gutter="0"/>
          <w:cols w:space="737"/>
          <w:docGrid w:linePitch="360"/>
        </w:sectPr>
      </w:pPr>
      <w:r w:rsidRPr="0027504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1413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900"/>
        <w:gridCol w:w="1530"/>
        <w:gridCol w:w="270"/>
        <w:gridCol w:w="1530"/>
        <w:gridCol w:w="270"/>
        <w:gridCol w:w="117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676331" w:rsidRPr="000E72B7" w14:paraId="4398603E" w14:textId="77777777" w:rsidTr="0027504C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BE261B2" w14:textId="77777777" w:rsidR="00676331" w:rsidRPr="0027504C" w:rsidRDefault="00676331" w:rsidP="007D6448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4838601C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7CF44F6F" w14:textId="2F361109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6331" w:rsidRPr="000E72B7" w14:paraId="4DFE5838" w14:textId="77777777" w:rsidTr="0027504C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47B0FB5F" w14:textId="77777777" w:rsidR="00676331" w:rsidRPr="0027504C" w:rsidRDefault="00676331" w:rsidP="007D6448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69F0AEDB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316B0004" w14:textId="35CBE3D8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0EC6128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37583537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76331" w:rsidRPr="000E72B7" w14:paraId="08881ABC" w14:textId="77777777" w:rsidTr="0027504C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18B42FF" w14:textId="3B0EFC2A" w:rsidR="00676331" w:rsidRPr="0027504C" w:rsidRDefault="00676331" w:rsidP="007D644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61ACC"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61ACC"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3E9F0B69" w14:textId="7ADBA5E4" w:rsidR="00676331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780567" w14:textId="77777777" w:rsidR="00EA0BD2" w:rsidRPr="0027504C" w:rsidRDefault="00EA0BD2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86098E" w14:textId="6D49FA42" w:rsidR="00676331" w:rsidRPr="0027504C" w:rsidRDefault="00676331" w:rsidP="0067633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898502B" w14:textId="5170FC25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485385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19846" w14:textId="77777777" w:rsidR="00A66C94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  <w:p w14:paraId="59B3FF7C" w14:textId="75A2E755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D26CA" w14:textId="77777777" w:rsidR="00676331" w:rsidRPr="0027504C" w:rsidRDefault="00676331" w:rsidP="007D644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5FF0E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36969A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53C559C" w14:textId="76FAE1C4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6ACF5F9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465230D" w14:textId="7B730E1C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FEA281" w14:textId="77777777" w:rsidR="00676331" w:rsidRPr="0027504C" w:rsidRDefault="00676331" w:rsidP="007D644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1AD2792" w14:textId="0E33F324" w:rsidR="00676331" w:rsidRPr="0027504C" w:rsidRDefault="00676331" w:rsidP="007D644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AD3FDC7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BBB128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76331" w:rsidRPr="000E72B7" w14:paraId="3AB27998" w14:textId="77777777" w:rsidTr="0027504C">
        <w:trPr>
          <w:trHeight w:val="333"/>
        </w:trPr>
        <w:tc>
          <w:tcPr>
            <w:tcW w:w="3240" w:type="dxa"/>
            <w:shd w:val="clear" w:color="auto" w:fill="auto"/>
            <w:vAlign w:val="bottom"/>
          </w:tcPr>
          <w:p w14:paraId="69642999" w14:textId="77777777" w:rsidR="00676331" w:rsidRPr="0027504C" w:rsidRDefault="00676331" w:rsidP="007D644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5F72B21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EF6BCB6" w14:textId="0F297EEE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6331" w:rsidRPr="000E72B7" w14:paraId="0EEA2292" w14:textId="77777777" w:rsidTr="0027504C">
        <w:trPr>
          <w:trHeight w:val="261"/>
        </w:trPr>
        <w:tc>
          <w:tcPr>
            <w:tcW w:w="3240" w:type="dxa"/>
            <w:shd w:val="clear" w:color="auto" w:fill="auto"/>
          </w:tcPr>
          <w:p w14:paraId="1BB1353E" w14:textId="77777777" w:rsidR="00676331" w:rsidRPr="0027504C" w:rsidRDefault="00676331" w:rsidP="007D644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4DFA9D1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8504C" w14:textId="363E7372" w:rsidR="00676331" w:rsidRPr="0027504C" w:rsidRDefault="00676331" w:rsidP="007D644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6D40B6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0ED5460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CAC9DB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AEAE5F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646E37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52FFC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EC7FD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FB0EE5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76D29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A3B568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7325C2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7C482F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331" w:rsidRPr="000E72B7" w14:paraId="4FC4122F" w14:textId="77777777" w:rsidTr="009D058F">
        <w:trPr>
          <w:trHeight w:val="261"/>
        </w:trPr>
        <w:tc>
          <w:tcPr>
            <w:tcW w:w="3240" w:type="dxa"/>
            <w:shd w:val="clear" w:color="auto" w:fill="auto"/>
          </w:tcPr>
          <w:p w14:paraId="4FBE2201" w14:textId="158E8AF7" w:rsidR="00676331" w:rsidRPr="0027504C" w:rsidRDefault="00676331" w:rsidP="00833A29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900" w:type="dxa"/>
          </w:tcPr>
          <w:p w14:paraId="61A09982" w14:textId="6A489490" w:rsidR="00676331" w:rsidRPr="0027504C" w:rsidRDefault="00676331" w:rsidP="0067633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E247FD6" w14:textId="3544CF40" w:rsidR="00676331" w:rsidRPr="0027504C" w:rsidRDefault="001E050E" w:rsidP="008D03C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B25F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2948EB5E" w14:textId="77777777" w:rsidR="00676331" w:rsidRPr="0027504C" w:rsidRDefault="00676331" w:rsidP="00833A2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AB2AD49" w14:textId="572C9E3C" w:rsidR="00676331" w:rsidRPr="0027504C" w:rsidRDefault="00B25F8A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AEA1CA" w14:textId="77777777" w:rsidR="00676331" w:rsidRPr="0027504C" w:rsidRDefault="00676331" w:rsidP="00833A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8174CE" w14:textId="576F5CAF" w:rsidR="00676331" w:rsidRPr="0027504C" w:rsidRDefault="001E050E" w:rsidP="003B5DD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B25F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6A6B0C67" w14:textId="77777777" w:rsidR="00676331" w:rsidRPr="0027504C" w:rsidRDefault="00676331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C7B824" w14:textId="582C8A22" w:rsidR="00676331" w:rsidRPr="0027504C" w:rsidRDefault="00B25F8A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0060F" w14:textId="77777777" w:rsidR="00676331" w:rsidRPr="0027504C" w:rsidRDefault="00676331" w:rsidP="00833A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254425" w14:textId="45A720C0" w:rsidR="00676331" w:rsidRPr="0027504C" w:rsidRDefault="001E050E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B25F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22B3F8FD" w14:textId="77777777" w:rsidR="00676331" w:rsidRPr="0027504C" w:rsidRDefault="00676331" w:rsidP="00833A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63C891" w14:textId="70C7EF10" w:rsidR="00676331" w:rsidRPr="0027504C" w:rsidRDefault="00B25F8A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124788" w14:textId="77777777" w:rsidR="00676331" w:rsidRPr="0027504C" w:rsidRDefault="00676331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4EF2C3" w14:textId="195859AB" w:rsidR="00676331" w:rsidRPr="0027504C" w:rsidRDefault="001E050E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B25F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676331" w:rsidRPr="000E72B7" w14:paraId="258A0C86" w14:textId="135FA907" w:rsidTr="0027504C">
        <w:trPr>
          <w:trHeight w:val="261"/>
        </w:trPr>
        <w:tc>
          <w:tcPr>
            <w:tcW w:w="3240" w:type="dxa"/>
            <w:shd w:val="clear" w:color="auto" w:fill="auto"/>
          </w:tcPr>
          <w:p w14:paraId="2F19B72E" w14:textId="79B9FA13" w:rsidR="00676331" w:rsidRPr="0027504C" w:rsidRDefault="00676331" w:rsidP="00F31E9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26110AF5" w14:textId="7D784422" w:rsidR="00676331" w:rsidRPr="0027504C" w:rsidRDefault="00676331" w:rsidP="0067633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FBA5D3" w14:textId="7F6CB933" w:rsidR="00676331" w:rsidRPr="0027504C" w:rsidRDefault="00E046F9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1573D5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6098699" w14:textId="31E76B10" w:rsidR="00676331" w:rsidRPr="0027504C" w:rsidRDefault="001E050E" w:rsidP="008D03C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E046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270" w:type="dxa"/>
            <w:shd w:val="clear" w:color="auto" w:fill="auto"/>
          </w:tcPr>
          <w:p w14:paraId="467D7BB7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FFF70B" w14:textId="0E435ACB" w:rsidR="00676331" w:rsidRPr="0027504C" w:rsidRDefault="001E050E" w:rsidP="003B5DD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E046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34B5397D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6B37BE" w14:textId="70F31134" w:rsidR="00676331" w:rsidRPr="0027504C" w:rsidRDefault="00E046F9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464ADD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2EE21" w14:textId="763F6040" w:rsidR="00676331" w:rsidRPr="0027504C" w:rsidRDefault="001E050E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="00E046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70" w:type="dxa"/>
          </w:tcPr>
          <w:p w14:paraId="71664CC4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BE0CD" w14:textId="5C096527" w:rsidR="00676331" w:rsidRPr="0027504C" w:rsidRDefault="00E046F9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0C245E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DBE26C" w14:textId="0D627A46" w:rsidR="00676331" w:rsidRPr="0027504C" w:rsidRDefault="001E050E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="00E046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</w:tr>
      <w:tr w:rsidR="00676331" w:rsidRPr="000E72B7" w14:paraId="10A225D1" w14:textId="77777777" w:rsidTr="0027504C">
        <w:trPr>
          <w:trHeight w:val="261"/>
        </w:trPr>
        <w:tc>
          <w:tcPr>
            <w:tcW w:w="3240" w:type="dxa"/>
            <w:shd w:val="clear" w:color="auto" w:fill="auto"/>
          </w:tcPr>
          <w:p w14:paraId="60DA0A38" w14:textId="5518DFDE" w:rsidR="00676331" w:rsidRPr="0027504C" w:rsidRDefault="00676331" w:rsidP="00933BB6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FDF38DD" w14:textId="77777777" w:rsidR="00676331" w:rsidRPr="0027504C" w:rsidRDefault="00676331" w:rsidP="0067633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652996" w14:textId="1DF7E8C9" w:rsidR="00676331" w:rsidRPr="0027504C" w:rsidRDefault="001E050E" w:rsidP="008D03C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E04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48F9464B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6F556" w14:textId="7E4DE332" w:rsidR="00676331" w:rsidRPr="0027504C" w:rsidRDefault="001E050E" w:rsidP="008D03C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  <w:r w:rsidR="00E04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70" w:type="dxa"/>
            <w:shd w:val="clear" w:color="auto" w:fill="auto"/>
          </w:tcPr>
          <w:p w14:paraId="41AEDAEE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1AB82" w14:textId="067A57D4" w:rsidR="00676331" w:rsidRPr="0027504C" w:rsidRDefault="001E050E" w:rsidP="003B5DD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  <w:r w:rsidR="00E04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092</w:t>
            </w:r>
          </w:p>
        </w:tc>
        <w:tc>
          <w:tcPr>
            <w:tcW w:w="270" w:type="dxa"/>
          </w:tcPr>
          <w:p w14:paraId="7CED8C44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2AF83A" w14:textId="77777777" w:rsidR="00676331" w:rsidRPr="0027504C" w:rsidRDefault="00676331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195B9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9AD14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1AE10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8F4E78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1FCFB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12E32E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331" w:rsidRPr="000E72B7" w14:paraId="2258CCD2" w14:textId="77777777" w:rsidTr="0027504C">
        <w:trPr>
          <w:trHeight w:val="375"/>
        </w:trPr>
        <w:tc>
          <w:tcPr>
            <w:tcW w:w="3240" w:type="dxa"/>
            <w:shd w:val="clear" w:color="auto" w:fill="auto"/>
          </w:tcPr>
          <w:p w14:paraId="37918F0E" w14:textId="77777777" w:rsidR="00676331" w:rsidRPr="0027504C" w:rsidRDefault="00676331" w:rsidP="00F31E9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8B3E75A" w14:textId="77777777" w:rsidR="00676331" w:rsidRPr="0027504C" w:rsidRDefault="00676331" w:rsidP="00676331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1CE3243" w14:textId="71955391" w:rsidR="00676331" w:rsidRPr="0027504C" w:rsidRDefault="00676331" w:rsidP="00F31E9D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B1273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5404E36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05181A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17A76E8" w14:textId="77777777" w:rsidR="00676331" w:rsidRPr="0027504C" w:rsidRDefault="00676331" w:rsidP="003B5DD5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309DD7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408BE" w14:textId="77777777" w:rsidR="00676331" w:rsidRPr="0027504C" w:rsidRDefault="00676331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700704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9DB73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4B10E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393D9A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D1CC8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45E46B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331" w:rsidRPr="000E72B7" w14:paraId="4CE89C8B" w14:textId="77777777" w:rsidTr="0027504C">
        <w:trPr>
          <w:trHeight w:val="261"/>
        </w:trPr>
        <w:tc>
          <w:tcPr>
            <w:tcW w:w="3240" w:type="dxa"/>
            <w:shd w:val="clear" w:color="auto" w:fill="auto"/>
          </w:tcPr>
          <w:p w14:paraId="43B646A4" w14:textId="77777777" w:rsidR="00676331" w:rsidRPr="0027504C" w:rsidRDefault="00676331" w:rsidP="00F31E9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6C7358D" w14:textId="77777777" w:rsidR="00676331" w:rsidRPr="0027504C" w:rsidRDefault="00676331" w:rsidP="00676331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182342" w14:textId="78BF1CF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D49BC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88EA718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AD0728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F84F4B" w14:textId="77777777" w:rsidR="00676331" w:rsidRPr="0027504C" w:rsidRDefault="00676331" w:rsidP="003B5DD5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06A7D8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61DAC4" w14:textId="77777777" w:rsidR="00676331" w:rsidRPr="0027504C" w:rsidRDefault="00676331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26E1E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7315E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DAD06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73C322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19DE2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E2B93A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058F" w:rsidRPr="000E72B7" w14:paraId="1E7298FB" w14:textId="77777777" w:rsidTr="008A1F79">
        <w:trPr>
          <w:trHeight w:val="261"/>
        </w:trPr>
        <w:tc>
          <w:tcPr>
            <w:tcW w:w="3240" w:type="dxa"/>
            <w:shd w:val="clear" w:color="auto" w:fill="auto"/>
          </w:tcPr>
          <w:p w14:paraId="003088FC" w14:textId="05AEB174" w:rsidR="009D058F" w:rsidRPr="00323ED7" w:rsidRDefault="00323ED7" w:rsidP="00323ED7">
            <w:pPr>
              <w:ind w:left="15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6103E34B" w14:textId="1A8BA460" w:rsidR="009D058F" w:rsidRPr="00323ED7" w:rsidRDefault="001E050E" w:rsidP="00323E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6D339EFA" w14:textId="5D620642" w:rsidR="009D058F" w:rsidRPr="0027504C" w:rsidRDefault="0088461B" w:rsidP="0088461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6D261" w14:textId="77777777" w:rsidR="009D058F" w:rsidRPr="0027504C" w:rsidRDefault="009D058F" w:rsidP="00F31E9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3A1D34B" w14:textId="3AE3A422" w:rsidR="009D058F" w:rsidRPr="0027504C" w:rsidRDefault="001E050E" w:rsidP="0088461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8846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6233A80E" w14:textId="77777777" w:rsidR="009D058F" w:rsidRPr="0027504C" w:rsidRDefault="009D058F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C309AF" w14:textId="4146CF24" w:rsidR="009D058F" w:rsidRPr="0027504C" w:rsidRDefault="001E050E" w:rsidP="0088461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8846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3F576E4B" w14:textId="77777777" w:rsidR="009D058F" w:rsidRPr="0027504C" w:rsidRDefault="009D058F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2F067F" w14:textId="5B0EED8D" w:rsidR="009D058F" w:rsidRPr="0027504C" w:rsidRDefault="0088461B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18E20B" w14:textId="77777777" w:rsidR="009D058F" w:rsidRPr="0027504C" w:rsidRDefault="009D058F" w:rsidP="00F31E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A4AAC5" w14:textId="6C7D4831" w:rsidR="009D058F" w:rsidRPr="0027504C" w:rsidRDefault="001E050E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8846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14:paraId="40381B30" w14:textId="77777777" w:rsidR="009D058F" w:rsidRPr="0027504C" w:rsidRDefault="009D058F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77CF30" w14:textId="15347B0A" w:rsidR="009D058F" w:rsidRPr="0027504C" w:rsidRDefault="0088461B" w:rsidP="0088461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543A9A" w14:textId="77777777" w:rsidR="009D058F" w:rsidRPr="0027504C" w:rsidRDefault="009D058F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5921CD" w14:textId="16D8BB44" w:rsidR="009D058F" w:rsidRPr="0027504C" w:rsidRDefault="001E050E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8846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EE0FF7" w:rsidRPr="000E72B7" w14:paraId="153AEEFB" w14:textId="77777777" w:rsidTr="009D058F">
        <w:trPr>
          <w:trHeight w:val="261"/>
        </w:trPr>
        <w:tc>
          <w:tcPr>
            <w:tcW w:w="3240" w:type="dxa"/>
            <w:shd w:val="clear" w:color="auto" w:fill="auto"/>
          </w:tcPr>
          <w:p w14:paraId="016AA4C3" w14:textId="07F72D6E" w:rsidR="00EE0FF7" w:rsidRPr="0027504C" w:rsidRDefault="00EE0FF7" w:rsidP="00EE0FF7">
            <w:pPr>
              <w:ind w:left="15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43946811" w14:textId="1C67CD74" w:rsidR="00EE0FF7" w:rsidRPr="0027504C" w:rsidRDefault="001E050E" w:rsidP="00EE0FF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1B21CF76" w14:textId="3B32E5CB" w:rsidR="00EE0FF7" w:rsidRPr="0027504C" w:rsidRDefault="00EE0FF7" w:rsidP="00EE0FF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20A79F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EC7178A" w14:textId="5184587D" w:rsidR="00EE0FF7" w:rsidRPr="0027504C" w:rsidRDefault="001E050E" w:rsidP="00EE0FF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E0F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E0F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6DEBD5D" w14:textId="77777777" w:rsidR="00EE0FF7" w:rsidRPr="0027504C" w:rsidRDefault="00EE0FF7" w:rsidP="00EE0FF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133D0D" w14:textId="04FBB180" w:rsidR="00EE0FF7" w:rsidRPr="0027504C" w:rsidRDefault="001E050E" w:rsidP="00EE0FF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E0F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E0F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F19F244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6FECAC" w14:textId="3A017838" w:rsidR="00EE0FF7" w:rsidRPr="0027504C" w:rsidRDefault="00EE0FF7" w:rsidP="00EE0FF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D777C0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19BE7D" w14:textId="7D74C799" w:rsidR="00EE0FF7" w:rsidRPr="0027504C" w:rsidRDefault="001E050E" w:rsidP="00EE0F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E0F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025</w:t>
            </w:r>
            <w:r w:rsidR="00EE0F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6CADB506" w14:textId="77777777" w:rsidR="00EE0FF7" w:rsidRPr="0027504C" w:rsidRDefault="00EE0FF7" w:rsidP="00EE0FF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068B82" w14:textId="4166A555" w:rsidR="00EE0FF7" w:rsidRPr="0027504C" w:rsidRDefault="00EE0FF7" w:rsidP="00EE0FF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22DC76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70535C" w14:textId="7CDBEA85" w:rsidR="00EE0FF7" w:rsidRPr="0027504C" w:rsidRDefault="001E050E" w:rsidP="00EE0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E0F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025</w:t>
            </w:r>
            <w:r w:rsidR="00EE0F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EE0FF7" w:rsidRPr="000E72B7" w14:paraId="55062CC3" w14:textId="77777777" w:rsidTr="0027504C">
        <w:trPr>
          <w:trHeight w:val="261"/>
        </w:trPr>
        <w:tc>
          <w:tcPr>
            <w:tcW w:w="3240" w:type="dxa"/>
            <w:shd w:val="clear" w:color="auto" w:fill="auto"/>
          </w:tcPr>
          <w:p w14:paraId="33C28088" w14:textId="17CB7117" w:rsidR="00EE0FF7" w:rsidRPr="0027504C" w:rsidRDefault="00EE0FF7" w:rsidP="00EE0FF7">
            <w:pPr>
              <w:ind w:left="-22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47C9B0D5" w14:textId="77777777" w:rsidR="00EE0FF7" w:rsidRPr="0027504C" w:rsidRDefault="00EE0FF7" w:rsidP="00EE0FF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91A38A" w14:textId="2AA66FB1" w:rsidR="00EE0FF7" w:rsidRPr="0027504C" w:rsidRDefault="00EE0FF7" w:rsidP="00EE0FF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3B958A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48FA5" w14:textId="49913FD2" w:rsidR="00EE0FF7" w:rsidRPr="0027504C" w:rsidRDefault="001E050E" w:rsidP="00EE0FF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846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="008846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3C6795D7" w14:textId="77777777" w:rsidR="00EE0FF7" w:rsidRPr="0027504C" w:rsidRDefault="00EE0FF7" w:rsidP="00EE0FF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C3E55" w14:textId="5DC0508B" w:rsidR="00EE0FF7" w:rsidRPr="0027504C" w:rsidRDefault="001E050E" w:rsidP="00EE0FF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846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="008846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3E202BEE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21669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2A8E3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F5F849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42F0F8" w14:textId="77777777" w:rsidR="00EE0FF7" w:rsidRPr="0027504C" w:rsidRDefault="00EE0FF7" w:rsidP="00EE0FF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233BE1" w14:textId="77777777" w:rsidR="00EE0FF7" w:rsidRPr="0027504C" w:rsidRDefault="00EE0FF7" w:rsidP="00EE0FF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CDBCA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489EF0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F529B42" w14:textId="77777777" w:rsidR="0027504C" w:rsidRPr="000E72B7" w:rsidRDefault="0027504C">
      <w:pPr>
        <w:rPr>
          <w:rFonts w:asciiTheme="majorBidi" w:hAnsiTheme="majorBidi" w:cstheme="majorBidi"/>
        </w:rPr>
      </w:pPr>
    </w:p>
    <w:p w14:paraId="0C190DF4" w14:textId="77777777" w:rsidR="00F31E9D" w:rsidRPr="000E72B7" w:rsidRDefault="00F31E9D">
      <w:pPr>
        <w:spacing w:line="240" w:lineRule="auto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</w:rPr>
        <w:br w:type="page"/>
      </w:r>
    </w:p>
    <w:tbl>
      <w:tblPr>
        <w:tblW w:w="1422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530"/>
        <w:gridCol w:w="270"/>
        <w:gridCol w:w="1530"/>
        <w:gridCol w:w="270"/>
        <w:gridCol w:w="117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F2492A" w:rsidRPr="000E72B7" w14:paraId="6128BE78" w14:textId="77777777" w:rsidTr="0027504C">
        <w:tc>
          <w:tcPr>
            <w:tcW w:w="3330" w:type="dxa"/>
            <w:shd w:val="clear" w:color="auto" w:fill="auto"/>
            <w:vAlign w:val="bottom"/>
          </w:tcPr>
          <w:p w14:paraId="336190BD" w14:textId="77777777" w:rsidR="00F2492A" w:rsidRPr="0027504C" w:rsidRDefault="00F2492A" w:rsidP="00933BB6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5AB2D31B" w14:textId="77777777" w:rsidR="00F2492A" w:rsidRPr="0027504C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40FA6606" w14:textId="4709B6B3" w:rsidR="00F2492A" w:rsidRPr="0027504C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92A" w:rsidRPr="000E72B7" w14:paraId="4FE71EC1" w14:textId="77777777" w:rsidTr="0027504C">
        <w:tc>
          <w:tcPr>
            <w:tcW w:w="3330" w:type="dxa"/>
            <w:shd w:val="clear" w:color="auto" w:fill="auto"/>
            <w:vAlign w:val="bottom"/>
          </w:tcPr>
          <w:p w14:paraId="731FF248" w14:textId="77777777" w:rsidR="00F2492A" w:rsidRPr="0027504C" w:rsidRDefault="00F2492A" w:rsidP="00933BB6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1FDF3B27" w14:textId="77777777" w:rsidR="00F2492A" w:rsidRPr="0027504C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2B9EBB8E" w14:textId="1959AA19" w:rsidR="00F2492A" w:rsidRPr="0027504C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38DF2C2" w14:textId="77777777" w:rsidR="00F2492A" w:rsidRPr="0027504C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77A6AA7B" w14:textId="77777777" w:rsidR="00F2492A" w:rsidRPr="0027504C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2492A" w:rsidRPr="000E72B7" w14:paraId="655B68EF" w14:textId="77777777" w:rsidTr="0027504C">
        <w:tc>
          <w:tcPr>
            <w:tcW w:w="3330" w:type="dxa"/>
            <w:shd w:val="clear" w:color="auto" w:fill="auto"/>
            <w:vAlign w:val="bottom"/>
          </w:tcPr>
          <w:p w14:paraId="7093A581" w14:textId="3A3DD708" w:rsidR="00F2492A" w:rsidRPr="0027504C" w:rsidRDefault="00F2492A" w:rsidP="00F249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61ACC"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361ACC"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447584EF" w14:textId="5F5FA701" w:rsidR="00F2492A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7396CA4B" w14:textId="77777777" w:rsidR="00EA0BD2" w:rsidRPr="0027504C" w:rsidRDefault="00EA0BD2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FC7CA88" w14:textId="70CEB152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414C6F" w14:textId="51ED183D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1E20DB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F4600" w14:textId="42EEA79E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="0076295D" w:rsidRPr="0027504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D630B" w14:textId="77777777" w:rsidR="00F2492A" w:rsidRPr="0027504C" w:rsidRDefault="00F2492A" w:rsidP="00F2492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D45FB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61295BD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2072855" w14:textId="55F9264A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A33951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DABC9B" w14:textId="0A7EDEF8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1825A86" w14:textId="77777777" w:rsidR="00F2492A" w:rsidRPr="0027504C" w:rsidRDefault="00F2492A" w:rsidP="00F2492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0D7CD2D" w14:textId="0F920BEB" w:rsidR="00F2492A" w:rsidRPr="0027504C" w:rsidRDefault="00F2492A" w:rsidP="00F2492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1E712FC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D02D01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2492A" w:rsidRPr="000E72B7" w14:paraId="4762CE16" w14:textId="77777777" w:rsidTr="0027504C">
        <w:tc>
          <w:tcPr>
            <w:tcW w:w="3330" w:type="dxa"/>
            <w:shd w:val="clear" w:color="auto" w:fill="auto"/>
            <w:vAlign w:val="bottom"/>
          </w:tcPr>
          <w:p w14:paraId="7ED5967A" w14:textId="77777777" w:rsidR="00F2492A" w:rsidRPr="0027504C" w:rsidRDefault="00F2492A" w:rsidP="00F249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C5DC8EA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62FAB79C" w14:textId="7EB18C3C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492A" w:rsidRPr="000E72B7" w14:paraId="794333F3" w14:textId="77777777" w:rsidTr="0027504C">
        <w:tc>
          <w:tcPr>
            <w:tcW w:w="3330" w:type="dxa"/>
            <w:shd w:val="clear" w:color="auto" w:fill="auto"/>
          </w:tcPr>
          <w:p w14:paraId="348909D8" w14:textId="77777777" w:rsidR="00F2492A" w:rsidRPr="0027504C" w:rsidRDefault="00F2492A" w:rsidP="00F249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4C347C0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4B73DF" w14:textId="34F1A13C" w:rsidR="00F2492A" w:rsidRPr="0027504C" w:rsidRDefault="00F2492A" w:rsidP="00F249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8E1AA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6E624AD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19EC98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9664B3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20CEF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D6E180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5B994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D2094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7C859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2DDE78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C56CA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5A823D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92A" w:rsidRPr="000E72B7" w14:paraId="7B44A5C8" w14:textId="77777777" w:rsidTr="00003C50">
        <w:tc>
          <w:tcPr>
            <w:tcW w:w="3330" w:type="dxa"/>
            <w:shd w:val="clear" w:color="auto" w:fill="auto"/>
          </w:tcPr>
          <w:p w14:paraId="7CEF4959" w14:textId="3573A4BD" w:rsidR="00F2492A" w:rsidRPr="0027504C" w:rsidRDefault="00F2492A" w:rsidP="00F2492A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</w:t>
            </w:r>
            <w:r w:rsidR="006008B3"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้ </w:t>
            </w: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900" w:type="dxa"/>
          </w:tcPr>
          <w:p w14:paraId="04A9494F" w14:textId="41CA8D32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2DDE6DA" w14:textId="65523B17" w:rsidR="00F2492A" w:rsidRPr="0027504C" w:rsidRDefault="001E050E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D55B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15EDF511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4DF45AC" w14:textId="24CECF67" w:rsidR="00F2492A" w:rsidRPr="0027504C" w:rsidRDefault="00D55B5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80C6AD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52C9F8" w14:textId="266C7C0D" w:rsidR="00F2492A" w:rsidRPr="0027504C" w:rsidRDefault="001E050E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D55B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721AF0E1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97D403" w14:textId="1D558F80" w:rsidR="00F2492A" w:rsidRPr="0027504C" w:rsidRDefault="00D55B5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AD3CB2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FE6F0E" w14:textId="634B3A1E" w:rsidR="00F2492A" w:rsidRPr="0027504C" w:rsidRDefault="001E050E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D55B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44F71F43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772980" w14:textId="259E1C3F" w:rsidR="00F2492A" w:rsidRPr="0027504C" w:rsidRDefault="00D55B5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7FFD60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281899" w14:textId="4ECF4820" w:rsidR="00F2492A" w:rsidRPr="0027504C" w:rsidRDefault="001E050E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D55B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F2492A" w:rsidRPr="000E72B7" w14:paraId="07FCFC4B" w14:textId="77777777" w:rsidTr="00003C50">
        <w:tc>
          <w:tcPr>
            <w:tcW w:w="3330" w:type="dxa"/>
            <w:shd w:val="clear" w:color="auto" w:fill="auto"/>
          </w:tcPr>
          <w:p w14:paraId="1398E1C5" w14:textId="3083C898" w:rsidR="00F2492A" w:rsidRPr="0027504C" w:rsidRDefault="00F2492A" w:rsidP="00F2492A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3268A199" w14:textId="12978F82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B19FCA2" w14:textId="1B7BB220" w:rsidR="00F2492A" w:rsidRPr="0027504C" w:rsidRDefault="00D55B5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FDCA49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946410A" w14:textId="374CA3E2" w:rsidR="00F2492A" w:rsidRPr="0027504C" w:rsidRDefault="001E050E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55B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2739F367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3B76EE" w14:textId="06BF6643" w:rsidR="00F2492A" w:rsidRPr="0027504C" w:rsidRDefault="001E050E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55B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054E715D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5FBBA7" w14:textId="766EEC33" w:rsidR="00F2492A" w:rsidRPr="0027504C" w:rsidRDefault="00D55B5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AEB85B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E347DC" w14:textId="31C1AAD3" w:rsidR="00F2492A" w:rsidRPr="0027504C" w:rsidRDefault="001E050E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03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5B48A3BA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BE0A7D" w14:textId="3DAE53CF" w:rsidR="00F2492A" w:rsidRPr="0027504C" w:rsidRDefault="00D55B5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A510CF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82C644" w14:textId="72A85379" w:rsidR="00F2492A" w:rsidRPr="0027504C" w:rsidRDefault="001E050E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03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</w:tr>
      <w:tr w:rsidR="00F2492A" w:rsidRPr="000E72B7" w14:paraId="126D8859" w14:textId="77777777" w:rsidTr="0027504C">
        <w:tc>
          <w:tcPr>
            <w:tcW w:w="3330" w:type="dxa"/>
            <w:shd w:val="clear" w:color="auto" w:fill="auto"/>
          </w:tcPr>
          <w:p w14:paraId="0F6777B4" w14:textId="139CC93F" w:rsidR="00F2492A" w:rsidRPr="0027504C" w:rsidRDefault="00F2492A" w:rsidP="00F2492A">
            <w:pPr>
              <w:ind w:left="-22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7900195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67FF8C" w14:textId="4D2EF805" w:rsidR="00F2492A" w:rsidRPr="0027504C" w:rsidRDefault="001E050E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D55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23C35875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535A1" w14:textId="5445BECA" w:rsidR="00F2492A" w:rsidRPr="0027504C" w:rsidRDefault="001E050E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55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66873302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CC58A" w14:textId="6D7DC1EB" w:rsidR="00F2492A" w:rsidRPr="0027504C" w:rsidRDefault="001E050E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D55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021</w:t>
            </w:r>
          </w:p>
        </w:tc>
        <w:tc>
          <w:tcPr>
            <w:tcW w:w="270" w:type="dxa"/>
          </w:tcPr>
          <w:p w14:paraId="43F33BF7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03DE2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62E80F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D62F0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962B5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CCAB93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ED695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DAE41A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92A" w:rsidRPr="000E72B7" w14:paraId="6D39BFDD" w14:textId="77777777" w:rsidTr="0027504C">
        <w:tc>
          <w:tcPr>
            <w:tcW w:w="3330" w:type="dxa"/>
            <w:shd w:val="clear" w:color="auto" w:fill="auto"/>
          </w:tcPr>
          <w:p w14:paraId="0F147C14" w14:textId="77777777" w:rsidR="00F2492A" w:rsidRPr="0027504C" w:rsidRDefault="00F2492A" w:rsidP="00F249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AC3DD6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FE8B228" w14:textId="2A997863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7666C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5FF1186C" w14:textId="77777777" w:rsidR="00F2492A" w:rsidRPr="0027504C" w:rsidRDefault="00F2492A" w:rsidP="005F05DE">
            <w:pPr>
              <w:pStyle w:val="acctfourfigures"/>
              <w:tabs>
                <w:tab w:val="clear" w:pos="765"/>
                <w:tab w:val="decimal" w:pos="131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42C33F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F4923D2" w14:textId="77777777" w:rsidR="00F2492A" w:rsidRPr="0027504C" w:rsidRDefault="00F2492A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02A9F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FEF01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A0B9A7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FF0FAA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8B7FD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872679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BC753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7A9884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92A" w:rsidRPr="000E72B7" w14:paraId="3BC24A6C" w14:textId="77777777" w:rsidTr="0027504C">
        <w:tc>
          <w:tcPr>
            <w:tcW w:w="3330" w:type="dxa"/>
            <w:shd w:val="clear" w:color="auto" w:fill="auto"/>
          </w:tcPr>
          <w:p w14:paraId="5B827F2A" w14:textId="77777777" w:rsidR="00F2492A" w:rsidRPr="0027504C" w:rsidRDefault="00F2492A" w:rsidP="00F249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18390029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554E18" w14:textId="56CD2CB5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1AE69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4ACB4C1" w14:textId="77777777" w:rsidR="00F2492A" w:rsidRPr="0027504C" w:rsidRDefault="00F2492A" w:rsidP="005F05DE">
            <w:pPr>
              <w:pStyle w:val="acctfourfigures"/>
              <w:tabs>
                <w:tab w:val="clear" w:pos="765"/>
                <w:tab w:val="decimal" w:pos="131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9F3C50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D987A0" w14:textId="77777777" w:rsidR="00F2492A" w:rsidRPr="0027504C" w:rsidRDefault="00F2492A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4F8AB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346F0B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4D84E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3B03FA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446EA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F16895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5F359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95614A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C50" w:rsidRPr="000E72B7" w14:paraId="5EF3CB94" w14:textId="77777777" w:rsidTr="00275417">
        <w:tc>
          <w:tcPr>
            <w:tcW w:w="3330" w:type="dxa"/>
            <w:shd w:val="clear" w:color="auto" w:fill="auto"/>
          </w:tcPr>
          <w:p w14:paraId="4FE2226A" w14:textId="0F12FCDD" w:rsidR="00003C50" w:rsidRPr="0027504C" w:rsidRDefault="00003C50" w:rsidP="00003C50">
            <w:pPr>
              <w:ind w:left="156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314F2DE0" w14:textId="71104853" w:rsidR="00003C50" w:rsidRPr="0027504C" w:rsidRDefault="001E050E" w:rsidP="00003C5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459FBD65" w14:textId="4D0F9460" w:rsidR="00003C50" w:rsidRPr="0027504C" w:rsidRDefault="00275417" w:rsidP="0027541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31AF6C" w14:textId="77777777" w:rsidR="00003C50" w:rsidRPr="0027504C" w:rsidRDefault="00003C50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9239302" w14:textId="243EF71C" w:rsidR="00003C50" w:rsidRPr="0027504C" w:rsidRDefault="001E050E" w:rsidP="0027541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2754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24CB8639" w14:textId="77777777" w:rsidR="00003C50" w:rsidRPr="0027504C" w:rsidRDefault="00003C50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E91206" w14:textId="30F4653B" w:rsidR="00003C50" w:rsidRPr="0027504C" w:rsidRDefault="001E050E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2754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3E653770" w14:textId="77777777" w:rsidR="00003C50" w:rsidRPr="0027504C" w:rsidRDefault="00003C50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0C9390" w14:textId="0BBD3577" w:rsidR="00003C50" w:rsidRPr="0027504C" w:rsidRDefault="00275417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85C6EB" w14:textId="77777777" w:rsidR="00003C50" w:rsidRPr="0027504C" w:rsidRDefault="00003C50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2CE36A" w14:textId="040B5FFA" w:rsidR="00003C50" w:rsidRPr="0027504C" w:rsidRDefault="001E050E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2754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14:paraId="211D1C45" w14:textId="77777777" w:rsidR="00003C50" w:rsidRPr="0027504C" w:rsidRDefault="00003C50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D256D5" w14:textId="192CAA38" w:rsidR="00003C50" w:rsidRPr="0027504C" w:rsidRDefault="00275417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5A2C6E" w14:textId="77777777" w:rsidR="00003C50" w:rsidRPr="0027504C" w:rsidRDefault="00003C50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6745F6" w14:textId="3F304F0B" w:rsidR="00003C50" w:rsidRPr="0027504C" w:rsidRDefault="001E050E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2754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F2492A" w:rsidRPr="000E72B7" w14:paraId="3E5ECBF8" w14:textId="77777777" w:rsidTr="003E7D35">
        <w:tc>
          <w:tcPr>
            <w:tcW w:w="3330" w:type="dxa"/>
            <w:shd w:val="clear" w:color="auto" w:fill="auto"/>
          </w:tcPr>
          <w:p w14:paraId="27ADD259" w14:textId="77777777" w:rsidR="00F2492A" w:rsidRPr="0027504C" w:rsidRDefault="00F2492A" w:rsidP="003F19FB">
            <w:pPr>
              <w:ind w:left="15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590EEBCD" w14:textId="62AA74FF" w:rsidR="00F2492A" w:rsidRPr="00C2716D" w:rsidRDefault="001E050E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526B7440" w14:textId="4469E24C" w:rsidR="00F2492A" w:rsidRPr="0027504C" w:rsidRDefault="00A154CB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57A5DF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83480F" w14:textId="7187044F" w:rsidR="00F2492A" w:rsidRPr="0027504C" w:rsidRDefault="001E050E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154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A154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7703E98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1E0A37" w14:textId="70624C7D" w:rsidR="00F2492A" w:rsidRPr="0027504C" w:rsidRDefault="001E050E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154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A154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37A8DE9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A30AC0" w14:textId="420450BE" w:rsidR="00F2492A" w:rsidRPr="0027504C" w:rsidRDefault="00BD42C5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E018D4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2555E1" w14:textId="2DFC1C44" w:rsidR="00F2492A" w:rsidRPr="0027504C" w:rsidRDefault="001E050E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D42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025</w:t>
            </w:r>
            <w:r w:rsidR="00BD42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4F5C82E9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170D3F" w14:textId="60F66F62" w:rsidR="00F2492A" w:rsidRPr="0027504C" w:rsidRDefault="00BD42C5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3F33E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7764B2" w14:textId="79C61044" w:rsidR="00F2492A" w:rsidRPr="0027504C" w:rsidRDefault="001E050E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D42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025</w:t>
            </w:r>
            <w:r w:rsidR="00BD42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BC5B3B" w:rsidRPr="000E72B7" w14:paraId="7ADD867B" w14:textId="77777777" w:rsidTr="0027504C">
        <w:tc>
          <w:tcPr>
            <w:tcW w:w="3330" w:type="dxa"/>
            <w:shd w:val="clear" w:color="auto" w:fill="auto"/>
          </w:tcPr>
          <w:p w14:paraId="55C3B1A0" w14:textId="21CFF495" w:rsidR="00BC5B3B" w:rsidRPr="0027504C" w:rsidRDefault="00BC5B3B" w:rsidP="00BC5B3B">
            <w:pPr>
              <w:ind w:left="-22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373B96D2" w14:textId="77777777" w:rsidR="00BC5B3B" w:rsidRPr="0027504C" w:rsidRDefault="00BC5B3B" w:rsidP="00BC5B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F821A5F" w14:textId="2D1B61DD" w:rsidR="00BC5B3B" w:rsidRPr="0027504C" w:rsidRDefault="00BC5B3B" w:rsidP="00BC5B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3A80C8" w14:textId="77777777" w:rsidR="00BC5B3B" w:rsidRPr="0027504C" w:rsidRDefault="00BC5B3B" w:rsidP="00BC5B3B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B636E" w14:textId="43106898" w:rsidR="00BC5B3B" w:rsidRPr="00A154CB" w:rsidRDefault="001E050E" w:rsidP="00BC5B3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C5B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="00BC5B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2AD24695" w14:textId="77777777" w:rsidR="00BC5B3B" w:rsidRPr="0027504C" w:rsidRDefault="00BC5B3B" w:rsidP="00BC5B3B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A90E0" w14:textId="6D0E206E" w:rsidR="00BC5B3B" w:rsidRPr="0027504C" w:rsidRDefault="001E050E" w:rsidP="00BC5B3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C5B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="00BC5B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44C4DDE8" w14:textId="77777777" w:rsidR="00BC5B3B" w:rsidRPr="0027504C" w:rsidRDefault="00BC5B3B" w:rsidP="00BC5B3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81E2C6" w14:textId="77777777" w:rsidR="00BC5B3B" w:rsidRPr="0027504C" w:rsidRDefault="00BC5B3B" w:rsidP="00BC5B3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5A96F" w14:textId="77777777" w:rsidR="00BC5B3B" w:rsidRPr="0027504C" w:rsidRDefault="00BC5B3B" w:rsidP="00BC5B3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1E98E" w14:textId="77777777" w:rsidR="00BC5B3B" w:rsidRPr="0027504C" w:rsidRDefault="00BC5B3B" w:rsidP="00BC5B3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89CB73" w14:textId="77777777" w:rsidR="00BC5B3B" w:rsidRPr="0027504C" w:rsidRDefault="00BC5B3B" w:rsidP="00BC5B3B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4EAC9B" w14:textId="77777777" w:rsidR="00BC5B3B" w:rsidRPr="0027504C" w:rsidRDefault="00BC5B3B" w:rsidP="00BC5B3B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08821" w14:textId="77777777" w:rsidR="00BC5B3B" w:rsidRPr="0027504C" w:rsidRDefault="00BC5B3B" w:rsidP="00BC5B3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B34150" w14:textId="77777777" w:rsidR="00BC5B3B" w:rsidRPr="0027504C" w:rsidRDefault="00BC5B3B" w:rsidP="00BC5B3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A9D00AF" w14:textId="77777777" w:rsidR="0027504C" w:rsidRPr="000E72B7" w:rsidRDefault="0027504C">
      <w:pPr>
        <w:spacing w:line="240" w:lineRule="auto"/>
        <w:rPr>
          <w:rFonts w:asciiTheme="majorBidi" w:hAnsiTheme="majorBidi" w:cstheme="majorBidi"/>
        </w:rPr>
      </w:pPr>
    </w:p>
    <w:p w14:paraId="6E9B2642" w14:textId="51179E52" w:rsidR="00933BB6" w:rsidRPr="000E72B7" w:rsidRDefault="00933BB6">
      <w:pPr>
        <w:spacing w:line="240" w:lineRule="auto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</w:rPr>
        <w:br w:type="page"/>
      </w:r>
    </w:p>
    <w:p w14:paraId="1624733B" w14:textId="75C3E3A4" w:rsidR="00857B14" w:rsidRDefault="00857B14" w:rsidP="00895C88">
      <w:pPr>
        <w:spacing w:line="240" w:lineRule="auto"/>
        <w:rPr>
          <w:rFonts w:asciiTheme="majorBidi" w:hAnsiTheme="majorBidi" w:cstheme="majorBidi"/>
        </w:rPr>
        <w:sectPr w:rsidR="00857B14" w:rsidSect="00D25C20">
          <w:headerReference w:type="default" r:id="rId15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80"/>
        <w:gridCol w:w="918"/>
        <w:gridCol w:w="236"/>
        <w:gridCol w:w="1170"/>
        <w:gridCol w:w="236"/>
        <w:gridCol w:w="881"/>
        <w:gridCol w:w="236"/>
        <w:gridCol w:w="1114"/>
      </w:tblGrid>
      <w:tr w:rsidR="00C2716D" w:rsidRPr="00895C88" w14:paraId="566252B1" w14:textId="77777777" w:rsidTr="00B42C27">
        <w:tc>
          <w:tcPr>
            <w:tcW w:w="3240" w:type="dxa"/>
            <w:vAlign w:val="bottom"/>
          </w:tcPr>
          <w:p w14:paraId="017A192A" w14:textId="77777777" w:rsidR="00C2716D" w:rsidRPr="00895C88" w:rsidRDefault="00C2716D" w:rsidP="0053586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vAlign w:val="bottom"/>
          </w:tcPr>
          <w:p w14:paraId="442408F2" w14:textId="77777777" w:rsidR="00C2716D" w:rsidRPr="00895C88" w:rsidRDefault="00C2716D" w:rsidP="005358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791" w:type="dxa"/>
            <w:gridSpan w:val="7"/>
            <w:vAlign w:val="bottom"/>
          </w:tcPr>
          <w:p w14:paraId="3577F798" w14:textId="6FDEFF47" w:rsidR="00C2716D" w:rsidRPr="00DD6283" w:rsidRDefault="00B42C27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62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42C27" w:rsidRPr="00895C88" w14:paraId="1C1F61BA" w14:textId="77777777" w:rsidTr="00B42C27">
        <w:tc>
          <w:tcPr>
            <w:tcW w:w="3240" w:type="dxa"/>
            <w:vAlign w:val="bottom"/>
          </w:tcPr>
          <w:p w14:paraId="7DB69B67" w14:textId="77777777" w:rsidR="00B42C27" w:rsidRPr="00895C88" w:rsidRDefault="00B42C27" w:rsidP="00B42C2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vAlign w:val="bottom"/>
          </w:tcPr>
          <w:p w14:paraId="6174B5B4" w14:textId="05C8AAB1" w:rsidR="00B42C27" w:rsidRPr="00895C88" w:rsidRDefault="00B42C27" w:rsidP="00B42C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บัญชี</w:t>
            </w:r>
          </w:p>
        </w:tc>
        <w:tc>
          <w:tcPr>
            <w:tcW w:w="4791" w:type="dxa"/>
            <w:gridSpan w:val="7"/>
            <w:tcBorders>
              <w:bottom w:val="single" w:sz="4" w:space="0" w:color="auto"/>
            </w:tcBorders>
            <w:vAlign w:val="bottom"/>
          </w:tcPr>
          <w:p w14:paraId="556B9AD3" w14:textId="2E300189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42C27" w:rsidRPr="00895C88" w14:paraId="6CD3AB96" w14:textId="77777777" w:rsidTr="009114F6">
        <w:tc>
          <w:tcPr>
            <w:tcW w:w="3240" w:type="dxa"/>
            <w:vAlign w:val="bottom"/>
          </w:tcPr>
          <w:p w14:paraId="150B2D4A" w14:textId="77777777" w:rsidR="00B42C27" w:rsidRPr="00895C88" w:rsidRDefault="00B42C27" w:rsidP="00B42C2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vAlign w:val="bottom"/>
          </w:tcPr>
          <w:p w14:paraId="68D53351" w14:textId="7E48EE10" w:rsidR="00B42C27" w:rsidRPr="00895C88" w:rsidRDefault="00B42C27" w:rsidP="00B42C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561E968C" w14:textId="3180BFFC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8256D1" w14:textId="77777777" w:rsidR="00B42C27" w:rsidRPr="00895C88" w:rsidRDefault="00B42C27" w:rsidP="00B42C2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498797" w14:textId="3218C185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4E3627B" w14:textId="77777777" w:rsidR="00B42C27" w:rsidRPr="00895C88" w:rsidRDefault="00B42C27" w:rsidP="00B42C2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245CC1F" w14:textId="0CAC39CC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AB48706" w14:textId="77777777" w:rsidR="00B42C27" w:rsidRPr="00895C88" w:rsidRDefault="00B42C27" w:rsidP="00B42C2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AACA8C7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42C27" w:rsidRPr="00895C88" w14:paraId="73149925" w14:textId="77777777" w:rsidTr="009114F6">
        <w:trPr>
          <w:trHeight w:val="144"/>
        </w:trPr>
        <w:tc>
          <w:tcPr>
            <w:tcW w:w="3240" w:type="dxa"/>
            <w:vAlign w:val="bottom"/>
          </w:tcPr>
          <w:p w14:paraId="0F6A9CC5" w14:textId="77777777" w:rsidR="00B42C27" w:rsidRPr="00895C88" w:rsidRDefault="00B42C27" w:rsidP="00B42C2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71" w:type="dxa"/>
            <w:gridSpan w:val="8"/>
            <w:vAlign w:val="bottom"/>
          </w:tcPr>
          <w:p w14:paraId="080CEE0A" w14:textId="77777777" w:rsidR="00B42C27" w:rsidRPr="00895C88" w:rsidRDefault="00B42C27" w:rsidP="00B42C27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C27" w:rsidRPr="00895C88" w14:paraId="4D3C29A0" w14:textId="77777777" w:rsidTr="009114F6">
        <w:tc>
          <w:tcPr>
            <w:tcW w:w="3240" w:type="dxa"/>
            <w:vAlign w:val="bottom"/>
          </w:tcPr>
          <w:p w14:paraId="78442463" w14:textId="541B3911" w:rsidR="00B42C27" w:rsidRPr="003F6AA0" w:rsidRDefault="003F6AA0" w:rsidP="00B42C2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A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B42C27" w:rsidRPr="003F6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80" w:type="dxa"/>
            <w:vAlign w:val="bottom"/>
          </w:tcPr>
          <w:p w14:paraId="6934E538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2D4A8DE8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032BABA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3222F2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7392A6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0FCDEA5C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A48F3B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917B308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2C27" w:rsidRPr="00895C88" w14:paraId="0D4B8740" w14:textId="77777777" w:rsidTr="009114F6">
        <w:tc>
          <w:tcPr>
            <w:tcW w:w="3240" w:type="dxa"/>
            <w:vAlign w:val="bottom"/>
          </w:tcPr>
          <w:p w14:paraId="1815B24C" w14:textId="77777777" w:rsidR="00B42C27" w:rsidRPr="00895C88" w:rsidRDefault="00B42C27" w:rsidP="00B42C2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 w:rsidRPr="0069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80" w:type="dxa"/>
            <w:vAlign w:val="bottom"/>
          </w:tcPr>
          <w:p w14:paraId="1365D8EA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453F518A" w14:textId="77777777" w:rsidR="00B42C27" w:rsidRPr="00895C88" w:rsidRDefault="00B42C27" w:rsidP="00B42C27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27EE61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F0D182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A252FF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4E56FAB2" w14:textId="77777777" w:rsidR="00B42C27" w:rsidRPr="00895C88" w:rsidRDefault="00B42C27" w:rsidP="00B42C27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DC5461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49E05A7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2C27" w:rsidRPr="00895C88" w14:paraId="2D7F21E5" w14:textId="77777777" w:rsidTr="000C148C">
        <w:tc>
          <w:tcPr>
            <w:tcW w:w="3240" w:type="dxa"/>
            <w:shd w:val="clear" w:color="auto" w:fill="auto"/>
          </w:tcPr>
          <w:p w14:paraId="259062D7" w14:textId="77777777" w:rsidR="00B42C27" w:rsidRPr="00895C88" w:rsidRDefault="00B42C27" w:rsidP="00B42C2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ตราสารทุนถือไว้เพื่อค้า (ในกองทุนรวมตราสารหนี้ระยะสั้น)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F2C9B9D" w14:textId="43B3E0F8" w:rsidR="00B42C27" w:rsidRPr="00895C88" w:rsidRDefault="001E050E" w:rsidP="00B42C27">
            <w:pPr>
              <w:tabs>
                <w:tab w:val="decimal" w:pos="9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D5A90C7" w14:textId="7DD2F4B5" w:rsidR="00B42C27" w:rsidRPr="00895C88" w:rsidRDefault="001E050E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710BB7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DB5B1F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43A6FB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169A22F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7FA4FD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7E9556D" w14:textId="02387EED" w:rsidR="00B42C27" w:rsidRPr="00895C88" w:rsidRDefault="001E050E" w:rsidP="00B42C2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B42C27" w:rsidRPr="00895C88" w14:paraId="4B55719C" w14:textId="77777777" w:rsidTr="000C148C">
        <w:tc>
          <w:tcPr>
            <w:tcW w:w="3240" w:type="dxa"/>
            <w:shd w:val="clear" w:color="auto" w:fill="auto"/>
            <w:vAlign w:val="bottom"/>
          </w:tcPr>
          <w:p w14:paraId="01442C3B" w14:textId="77777777" w:rsidR="00B42C27" w:rsidRPr="00895C88" w:rsidRDefault="00B42C27" w:rsidP="00B42C2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F618556" w14:textId="16E47C97" w:rsidR="00B42C27" w:rsidRPr="00895C88" w:rsidRDefault="001E050E" w:rsidP="00B42C27">
            <w:pPr>
              <w:tabs>
                <w:tab w:val="decimal" w:pos="9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B450D08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1DA9D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FC8E01" w14:textId="65D94633" w:rsidR="00B42C27" w:rsidRPr="00895C88" w:rsidRDefault="001E050E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09574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7D25BDB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ABCCB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8C9A896" w14:textId="193E4487" w:rsidR="00B42C27" w:rsidRPr="00895C88" w:rsidRDefault="001E050E" w:rsidP="00B42C2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42C27" w:rsidRPr="00895C88" w14:paraId="5AF3E59D" w14:textId="77777777" w:rsidTr="000C148C">
        <w:tc>
          <w:tcPr>
            <w:tcW w:w="3240" w:type="dxa"/>
            <w:shd w:val="clear" w:color="auto" w:fill="auto"/>
          </w:tcPr>
          <w:p w14:paraId="27F455D3" w14:textId="77777777" w:rsidR="00B42C27" w:rsidRPr="00895C88" w:rsidRDefault="00B42C27" w:rsidP="00B42C2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 (ในกองทุนส่วนบุคคล)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38D458F" w14:textId="487677DD" w:rsidR="00B42C27" w:rsidRPr="00895C88" w:rsidRDefault="001E050E" w:rsidP="00B42C27">
            <w:pPr>
              <w:tabs>
                <w:tab w:val="decimal" w:pos="9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DB26AD9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9CFE4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69151F" w14:textId="6EE3C1C8" w:rsidR="00B42C27" w:rsidRPr="00895C88" w:rsidRDefault="001E050E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5C486A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C52DD27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FB086B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67ED666" w14:textId="0CECCD13" w:rsidR="00B42C27" w:rsidRPr="00895C88" w:rsidRDefault="001E050E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B42C27" w:rsidRPr="00895C88" w14:paraId="09BECF27" w14:textId="77777777" w:rsidTr="000C148C">
        <w:trPr>
          <w:trHeight w:val="80"/>
        </w:trPr>
        <w:tc>
          <w:tcPr>
            <w:tcW w:w="3240" w:type="dxa"/>
            <w:shd w:val="clear" w:color="auto" w:fill="auto"/>
            <w:vAlign w:val="bottom"/>
          </w:tcPr>
          <w:p w14:paraId="59BC9AB7" w14:textId="77777777" w:rsidR="00B42C27" w:rsidRPr="00895C88" w:rsidRDefault="00B42C27" w:rsidP="00B42C2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38840CA" w14:textId="77777777" w:rsidR="00B42C27" w:rsidRPr="00895C88" w:rsidRDefault="00B42C27" w:rsidP="00B42C27">
            <w:pPr>
              <w:tabs>
                <w:tab w:val="decimal" w:pos="536"/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D2A44DA" w14:textId="77777777" w:rsidR="00B42C27" w:rsidRPr="00895C88" w:rsidRDefault="00B42C27" w:rsidP="00B42C27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A00CE7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1BCC1C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725857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AB3D959" w14:textId="77777777" w:rsidR="00B42C27" w:rsidRPr="00895C88" w:rsidRDefault="00B42C27" w:rsidP="00B42C27">
            <w:pPr>
              <w:tabs>
                <w:tab w:val="decimal" w:pos="703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A5F9B5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A696E72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2C27" w:rsidRPr="00895C88" w14:paraId="0F17CE89" w14:textId="77777777" w:rsidTr="000C148C">
        <w:tc>
          <w:tcPr>
            <w:tcW w:w="3240" w:type="dxa"/>
            <w:shd w:val="clear" w:color="auto" w:fill="auto"/>
            <w:vAlign w:val="bottom"/>
          </w:tcPr>
          <w:p w14:paraId="781DC66F" w14:textId="77777777" w:rsidR="00B42C27" w:rsidRPr="00895C88" w:rsidRDefault="00B42C27" w:rsidP="00B42C2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952842A" w14:textId="77777777" w:rsidR="00B42C27" w:rsidRPr="00895C88" w:rsidRDefault="00B42C27" w:rsidP="00B42C27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DA51234" w14:textId="77777777" w:rsidR="00B42C27" w:rsidRPr="00895C88" w:rsidRDefault="00B42C27" w:rsidP="00B42C27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B831A7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55A890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306E6F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709752A" w14:textId="77777777" w:rsidR="00B42C27" w:rsidRPr="00895C88" w:rsidRDefault="00B42C27" w:rsidP="00B42C27">
            <w:pPr>
              <w:tabs>
                <w:tab w:val="decimal" w:pos="703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E081C2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DEBD7A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2C27" w:rsidRPr="00895C88" w14:paraId="68017AFF" w14:textId="77777777" w:rsidTr="000C148C">
        <w:tc>
          <w:tcPr>
            <w:tcW w:w="3240" w:type="dxa"/>
            <w:shd w:val="clear" w:color="auto" w:fill="auto"/>
          </w:tcPr>
          <w:p w14:paraId="1F5B0FC0" w14:textId="77777777" w:rsidR="00B42C27" w:rsidRPr="00895C88" w:rsidRDefault="00B42C27" w:rsidP="00B42C27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377F226" w14:textId="4072C541" w:rsidR="00B42C27" w:rsidRPr="00895C88" w:rsidRDefault="001E050E" w:rsidP="00B42C27">
            <w:pPr>
              <w:tabs>
                <w:tab w:val="decimal" w:pos="9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B915487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6485C8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6CE8C1" w14:textId="07C90F64" w:rsidR="00B42C27" w:rsidRPr="00895C88" w:rsidRDefault="001E050E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29F633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5D6EFCF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BAC24C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4BCBF3D" w14:textId="2E08D9A0" w:rsidR="00B42C27" w:rsidRPr="00895C88" w:rsidRDefault="001E050E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</w:tr>
      <w:tr w:rsidR="00B42C27" w:rsidRPr="00895C88" w14:paraId="0EE0B8F9" w14:textId="77777777" w:rsidTr="000C148C">
        <w:tc>
          <w:tcPr>
            <w:tcW w:w="3240" w:type="dxa"/>
            <w:shd w:val="clear" w:color="auto" w:fill="auto"/>
            <w:vAlign w:val="bottom"/>
          </w:tcPr>
          <w:p w14:paraId="1BD881CC" w14:textId="77777777" w:rsidR="00B42C27" w:rsidRPr="00895C88" w:rsidRDefault="00B42C27" w:rsidP="00B42C2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BF83DEF" w14:textId="662584D7" w:rsidR="00B42C27" w:rsidRPr="00895C88" w:rsidRDefault="001E050E" w:rsidP="00B42C27">
            <w:pPr>
              <w:tabs>
                <w:tab w:val="decimal" w:pos="9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D6CD6F5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F6CBE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7B728A" w14:textId="00EF75B8" w:rsidR="00B42C27" w:rsidRPr="00895C88" w:rsidRDefault="001E050E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091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E5F6D8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D3B86BA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AC4145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E50DAA5" w14:textId="44909A4E" w:rsidR="00B42C27" w:rsidRPr="00895C88" w:rsidRDefault="001E050E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091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</w:tr>
    </w:tbl>
    <w:p w14:paraId="4583C39A" w14:textId="37F09CF6" w:rsidR="00C2716D" w:rsidRDefault="00C2716D" w:rsidP="00435338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</w:rPr>
      </w:pPr>
    </w:p>
    <w:p w14:paraId="24C267C7" w14:textId="77777777" w:rsidR="00C2716D" w:rsidRDefault="00C2716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133"/>
        <w:gridCol w:w="965"/>
        <w:gridCol w:w="236"/>
        <w:gridCol w:w="1170"/>
        <w:gridCol w:w="236"/>
        <w:gridCol w:w="881"/>
        <w:gridCol w:w="236"/>
        <w:gridCol w:w="1135"/>
      </w:tblGrid>
      <w:tr w:rsidR="00C2716D" w:rsidRPr="00895C88" w14:paraId="75980C7C" w14:textId="77777777" w:rsidTr="00DD6283">
        <w:tc>
          <w:tcPr>
            <w:tcW w:w="3150" w:type="dxa"/>
            <w:vAlign w:val="bottom"/>
          </w:tcPr>
          <w:p w14:paraId="1B9B1015" w14:textId="77777777" w:rsidR="00C2716D" w:rsidRPr="00895C88" w:rsidRDefault="00C2716D" w:rsidP="0053586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26C4BAA4" w14:textId="77777777" w:rsidR="00C2716D" w:rsidRPr="00895C88" w:rsidRDefault="00C2716D" w:rsidP="005358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859" w:type="dxa"/>
            <w:gridSpan w:val="7"/>
            <w:vAlign w:val="bottom"/>
          </w:tcPr>
          <w:p w14:paraId="6438E437" w14:textId="4AC57FEA" w:rsidR="00C2716D" w:rsidRPr="00DD6283" w:rsidRDefault="00DD6283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D62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D6283" w:rsidRPr="00895C88" w14:paraId="3459FFEA" w14:textId="77777777" w:rsidTr="00DD6283">
        <w:tc>
          <w:tcPr>
            <w:tcW w:w="3150" w:type="dxa"/>
            <w:vAlign w:val="bottom"/>
          </w:tcPr>
          <w:p w14:paraId="616256B3" w14:textId="77777777" w:rsidR="00DD6283" w:rsidRPr="00895C88" w:rsidRDefault="00DD6283" w:rsidP="0053586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14A50C10" w14:textId="58FFBB14" w:rsidR="00DD6283" w:rsidRPr="00895C88" w:rsidRDefault="00DD6283" w:rsidP="005358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บัญชี</w:t>
            </w:r>
          </w:p>
        </w:tc>
        <w:tc>
          <w:tcPr>
            <w:tcW w:w="4859" w:type="dxa"/>
            <w:gridSpan w:val="7"/>
            <w:tcBorders>
              <w:bottom w:val="single" w:sz="4" w:space="0" w:color="auto"/>
            </w:tcBorders>
            <w:vAlign w:val="bottom"/>
          </w:tcPr>
          <w:p w14:paraId="1ACC8D6B" w14:textId="1437C420" w:rsidR="00DD6283" w:rsidRPr="00895C88" w:rsidRDefault="00DD6283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2716D" w:rsidRPr="00895C88" w14:paraId="63A8BC3E" w14:textId="77777777" w:rsidTr="009114F6">
        <w:tc>
          <w:tcPr>
            <w:tcW w:w="3150" w:type="dxa"/>
            <w:shd w:val="clear" w:color="auto" w:fill="auto"/>
            <w:vAlign w:val="bottom"/>
          </w:tcPr>
          <w:p w14:paraId="6523F093" w14:textId="77777777" w:rsidR="00C2716D" w:rsidRPr="00895C88" w:rsidRDefault="00C2716D" w:rsidP="0053586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ED1173D" w14:textId="1339AF98" w:rsidR="00C2716D" w:rsidRPr="0007128B" w:rsidRDefault="00C2716D" w:rsidP="005358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53EDA" w14:textId="503FBF52" w:rsidR="00C2716D" w:rsidRPr="00895C88" w:rsidRDefault="00C2716D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8F3CE" w14:textId="77777777" w:rsidR="00C2716D" w:rsidRPr="00895C88" w:rsidRDefault="00C2716D" w:rsidP="0053586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E1208" w14:textId="1F0EC83F" w:rsidR="00C2716D" w:rsidRPr="00895C88" w:rsidRDefault="00C2716D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6A1D6" w14:textId="77777777" w:rsidR="00C2716D" w:rsidRPr="00895C88" w:rsidRDefault="00C2716D" w:rsidP="0053586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B5BEB" w14:textId="34C3DEEC" w:rsidR="00C2716D" w:rsidRPr="00895C88" w:rsidRDefault="00C2716D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223A7" w14:textId="77777777" w:rsidR="00C2716D" w:rsidRPr="00895C88" w:rsidRDefault="00C2716D" w:rsidP="0053586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EC357" w14:textId="77777777" w:rsidR="00C2716D" w:rsidRPr="00895C88" w:rsidRDefault="00C2716D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2716D" w:rsidRPr="00895C88" w14:paraId="6D3F74B1" w14:textId="77777777" w:rsidTr="009114F6">
        <w:tc>
          <w:tcPr>
            <w:tcW w:w="3150" w:type="dxa"/>
            <w:shd w:val="clear" w:color="auto" w:fill="auto"/>
            <w:vAlign w:val="bottom"/>
          </w:tcPr>
          <w:p w14:paraId="5B4A75FB" w14:textId="77777777" w:rsidR="00C2716D" w:rsidRPr="00895C88" w:rsidRDefault="00C2716D" w:rsidP="0053586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2" w:type="dxa"/>
            <w:gridSpan w:val="8"/>
            <w:shd w:val="clear" w:color="auto" w:fill="auto"/>
            <w:vAlign w:val="bottom"/>
          </w:tcPr>
          <w:p w14:paraId="529D07C2" w14:textId="77777777" w:rsidR="00C2716D" w:rsidRPr="00895C88" w:rsidRDefault="00C2716D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716D" w:rsidRPr="00895C88" w14:paraId="5DAD882C" w14:textId="77777777" w:rsidTr="009114F6">
        <w:tc>
          <w:tcPr>
            <w:tcW w:w="3150" w:type="dxa"/>
            <w:shd w:val="clear" w:color="auto" w:fill="auto"/>
            <w:vAlign w:val="bottom"/>
          </w:tcPr>
          <w:p w14:paraId="366C94A0" w14:textId="33866E1C" w:rsidR="00C2716D" w:rsidRPr="00895C88" w:rsidRDefault="004B7CF7" w:rsidP="0053586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F6A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F6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E8E8E5F" w14:textId="77777777" w:rsidR="00C2716D" w:rsidRPr="00895C88" w:rsidRDefault="00C2716D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DF8C0F5" w14:textId="77777777" w:rsidR="00C2716D" w:rsidRPr="00895C88" w:rsidRDefault="00C2716D" w:rsidP="00535862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0F46F5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21D136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63E4E7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351350F" w14:textId="77777777" w:rsidR="00C2716D" w:rsidRPr="00895C88" w:rsidRDefault="00C2716D" w:rsidP="00535862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6D2A56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FFDFBB1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16D" w:rsidRPr="00895C88" w14:paraId="7E7F972F" w14:textId="77777777" w:rsidTr="009114F6">
        <w:tc>
          <w:tcPr>
            <w:tcW w:w="3150" w:type="dxa"/>
            <w:shd w:val="clear" w:color="auto" w:fill="auto"/>
            <w:vAlign w:val="bottom"/>
          </w:tcPr>
          <w:p w14:paraId="654DD5C6" w14:textId="77777777" w:rsidR="00C2716D" w:rsidRPr="00895C88" w:rsidRDefault="00C2716D" w:rsidP="00535862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60F0C4E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A580472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AF69D8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7C7AE8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83DE4A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CF385B7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5D863D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FF393F3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16D" w:rsidRPr="00895C88" w14:paraId="09F3256F" w14:textId="77777777" w:rsidTr="009114F6">
        <w:tc>
          <w:tcPr>
            <w:tcW w:w="3150" w:type="dxa"/>
            <w:shd w:val="clear" w:color="auto" w:fill="auto"/>
          </w:tcPr>
          <w:p w14:paraId="7FD7D1F8" w14:textId="77777777" w:rsidR="00C2716D" w:rsidRPr="00895C88" w:rsidRDefault="00C2716D" w:rsidP="0053586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ตราสารทุนถือไว้เพื่อค้า (ในกองทุนรวมตราสารหนี้ระยะสั้น)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59F0684" w14:textId="15CE4F59" w:rsidR="00C2716D" w:rsidRPr="00895C88" w:rsidRDefault="001E050E" w:rsidP="00535862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0C9AD54" w14:textId="33EC845A" w:rsidR="00C2716D" w:rsidRPr="00895C88" w:rsidRDefault="001E050E" w:rsidP="00535862">
            <w:pPr>
              <w:tabs>
                <w:tab w:val="decimal" w:pos="7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B2BE9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04C8E" w14:textId="77777777" w:rsidR="00C2716D" w:rsidRPr="00895C88" w:rsidRDefault="00C2716D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A5C54B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58EA2B2" w14:textId="77777777" w:rsidR="00C2716D" w:rsidRPr="00895C88" w:rsidRDefault="00C2716D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42EFA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78AFC05" w14:textId="3887937F" w:rsidR="00C2716D" w:rsidRPr="00895C88" w:rsidRDefault="001E050E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C2716D" w:rsidRPr="00895C88" w14:paraId="3C4229CD" w14:textId="77777777" w:rsidTr="009114F6">
        <w:tc>
          <w:tcPr>
            <w:tcW w:w="3150" w:type="dxa"/>
            <w:shd w:val="clear" w:color="auto" w:fill="auto"/>
            <w:vAlign w:val="bottom"/>
          </w:tcPr>
          <w:p w14:paraId="4FEFD017" w14:textId="77777777" w:rsidR="00C2716D" w:rsidRPr="00895C88" w:rsidRDefault="00C2716D" w:rsidP="0053586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E0EE81C" w14:textId="57F8728F" w:rsidR="00C2716D" w:rsidRPr="00895C88" w:rsidRDefault="001E050E" w:rsidP="00535862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CEB4746" w14:textId="77777777" w:rsidR="00C2716D" w:rsidRPr="00895C88" w:rsidRDefault="00C2716D" w:rsidP="009114F6">
            <w:pPr>
              <w:spacing w:line="240" w:lineRule="atLeast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A1EBF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1A68D2" w14:textId="1D74F53E" w:rsidR="00C2716D" w:rsidRPr="00895C88" w:rsidRDefault="001E050E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33F531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E52156C" w14:textId="77777777" w:rsidR="00C2716D" w:rsidRPr="00895C88" w:rsidRDefault="00C2716D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C81AF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0D81248" w14:textId="7B08EDF2" w:rsidR="00C2716D" w:rsidRPr="00895C88" w:rsidRDefault="001E050E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C2716D" w:rsidRPr="00895C88" w14:paraId="6FA3496E" w14:textId="77777777" w:rsidTr="009114F6">
        <w:tc>
          <w:tcPr>
            <w:tcW w:w="3150" w:type="dxa"/>
            <w:shd w:val="clear" w:color="auto" w:fill="auto"/>
          </w:tcPr>
          <w:p w14:paraId="514A688D" w14:textId="77777777" w:rsidR="00C2716D" w:rsidRPr="00895C88" w:rsidRDefault="00C2716D" w:rsidP="0053586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 (ในกองทุนส่วนบุคคล)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E99C337" w14:textId="5B8695CB" w:rsidR="00C2716D" w:rsidRPr="00895C88" w:rsidRDefault="001E050E" w:rsidP="00535862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BE2CE39" w14:textId="77777777" w:rsidR="00C2716D" w:rsidRPr="00895C88" w:rsidRDefault="00C2716D" w:rsidP="009114F6">
            <w:pPr>
              <w:spacing w:line="240" w:lineRule="atLeast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E5838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5B2B51" w14:textId="4A2FB561" w:rsidR="00C2716D" w:rsidRPr="00895C88" w:rsidRDefault="001E050E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99AD81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2A1D0B5" w14:textId="77777777" w:rsidR="00C2716D" w:rsidRPr="00895C88" w:rsidRDefault="00C2716D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D074FD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C24ECF5" w14:textId="07DF0409" w:rsidR="00C2716D" w:rsidRPr="00895C88" w:rsidRDefault="001E050E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C2716D" w:rsidRPr="00895C88" w14:paraId="4CC31AC4" w14:textId="77777777" w:rsidTr="009114F6">
        <w:tc>
          <w:tcPr>
            <w:tcW w:w="3150" w:type="dxa"/>
            <w:shd w:val="clear" w:color="auto" w:fill="auto"/>
            <w:vAlign w:val="bottom"/>
          </w:tcPr>
          <w:p w14:paraId="664501FC" w14:textId="77777777" w:rsidR="00C2716D" w:rsidRPr="00895C88" w:rsidRDefault="00C2716D" w:rsidP="0053586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06A18A9" w14:textId="77777777" w:rsidR="00C2716D" w:rsidRPr="00895C88" w:rsidRDefault="00C2716D" w:rsidP="00535862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140C565" w14:textId="77777777" w:rsidR="00C2716D" w:rsidRPr="00895C88" w:rsidRDefault="00C2716D" w:rsidP="005358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E1576F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E414F3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0494BE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2CB12BE" w14:textId="77777777" w:rsidR="00C2716D" w:rsidRPr="00895C88" w:rsidRDefault="00C2716D" w:rsidP="005358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9AD513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5ECE968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16D" w:rsidRPr="00895C88" w14:paraId="41389CA2" w14:textId="77777777" w:rsidTr="009114F6">
        <w:tc>
          <w:tcPr>
            <w:tcW w:w="3150" w:type="dxa"/>
            <w:shd w:val="clear" w:color="auto" w:fill="auto"/>
            <w:vAlign w:val="bottom"/>
          </w:tcPr>
          <w:p w14:paraId="73E69ED3" w14:textId="77777777" w:rsidR="00C2716D" w:rsidRPr="00895C88" w:rsidRDefault="00C2716D" w:rsidP="00535862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1680BBF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F978B68" w14:textId="77777777" w:rsidR="00C2716D" w:rsidRPr="00895C88" w:rsidRDefault="00C2716D" w:rsidP="005358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CBF9B6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37884B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748287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4C07AB7" w14:textId="77777777" w:rsidR="00C2716D" w:rsidRPr="00895C88" w:rsidRDefault="00C2716D" w:rsidP="005358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309A1E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E95505B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16D" w:rsidRPr="00895C88" w14:paraId="2923F6AE" w14:textId="77777777" w:rsidTr="009114F6">
        <w:tc>
          <w:tcPr>
            <w:tcW w:w="3150" w:type="dxa"/>
            <w:shd w:val="clear" w:color="auto" w:fill="auto"/>
          </w:tcPr>
          <w:p w14:paraId="33DDCA25" w14:textId="77777777" w:rsidR="00C2716D" w:rsidRPr="00895C88" w:rsidRDefault="00C2716D" w:rsidP="00535862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EA0B85E" w14:textId="3AD220E8" w:rsidR="00C2716D" w:rsidRPr="00895C88" w:rsidRDefault="001E050E" w:rsidP="00535862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6CDE090" w14:textId="77777777" w:rsidR="00C2716D" w:rsidRPr="00895C88" w:rsidRDefault="00C2716D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2CDC2A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0707A8" w14:textId="5675C169" w:rsidR="00C2716D" w:rsidRPr="00895C88" w:rsidRDefault="001E050E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BD8E0D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DFF5047" w14:textId="77777777" w:rsidR="00C2716D" w:rsidRPr="00895C88" w:rsidRDefault="00C2716D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B79F8A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D7052C5" w14:textId="0395DFDF" w:rsidR="00C2716D" w:rsidRPr="00895C88" w:rsidRDefault="001E050E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</w:tr>
      <w:tr w:rsidR="00C2716D" w:rsidRPr="00895C88" w14:paraId="4102073A" w14:textId="77777777" w:rsidTr="009114F6">
        <w:tc>
          <w:tcPr>
            <w:tcW w:w="3150" w:type="dxa"/>
            <w:shd w:val="clear" w:color="auto" w:fill="auto"/>
            <w:vAlign w:val="bottom"/>
          </w:tcPr>
          <w:p w14:paraId="63BB4401" w14:textId="77777777" w:rsidR="00C2716D" w:rsidRPr="00895C88" w:rsidRDefault="00C2716D" w:rsidP="00535862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22CCF8E" w14:textId="1427306E" w:rsidR="00C2716D" w:rsidRPr="00895C88" w:rsidRDefault="001E050E" w:rsidP="00535862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C23315C" w14:textId="77777777" w:rsidR="00C2716D" w:rsidRPr="00895C88" w:rsidRDefault="00C2716D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2967CB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7FBAA1" w14:textId="4C9A8138" w:rsidR="00C2716D" w:rsidRPr="00895C88" w:rsidRDefault="001E050E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091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76AD5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E3A5DFF" w14:textId="77777777" w:rsidR="00C2716D" w:rsidRPr="00895C88" w:rsidRDefault="00C2716D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34D9C6" w14:textId="77777777" w:rsidR="00C2716D" w:rsidRPr="00895C88" w:rsidRDefault="00C2716D" w:rsidP="0053586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6936E79" w14:textId="0EC80909" w:rsidR="00C2716D" w:rsidRPr="00895C88" w:rsidRDefault="001E050E" w:rsidP="0053586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091</w:t>
            </w:r>
            <w:r w:rsidR="00C2716D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</w:tr>
    </w:tbl>
    <w:p w14:paraId="2A847E5E" w14:textId="6FFCBB5D" w:rsidR="00C2716D" w:rsidRDefault="00C2716D" w:rsidP="00435338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</w:rPr>
      </w:pPr>
    </w:p>
    <w:p w14:paraId="4DACC177" w14:textId="77777777" w:rsidR="00C2716D" w:rsidRDefault="00C2716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</w:rPr>
        <w:br w:type="page"/>
      </w:r>
    </w:p>
    <w:p w14:paraId="6495287E" w14:textId="2E706123" w:rsidR="00C152B0" w:rsidRPr="00435338" w:rsidRDefault="00C152B0" w:rsidP="00435338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</w:rPr>
      </w:pPr>
      <w:r w:rsidRPr="00435338">
        <w:rPr>
          <w:rFonts w:asciiTheme="majorBidi" w:hAnsiTheme="majorBidi" w:cstheme="majorBidi"/>
          <w:cs/>
        </w:rPr>
        <w:lastRenderedPageBreak/>
        <w:t xml:space="preserve">การวัดมูลค่ายุติธรรม </w:t>
      </w:r>
    </w:p>
    <w:p w14:paraId="493F4ABB" w14:textId="77777777" w:rsidR="00627172" w:rsidRPr="00435338" w:rsidRDefault="00627172" w:rsidP="00435338">
      <w:pPr>
        <w:pStyle w:val="Ang15"/>
        <w:rPr>
          <w:rFonts w:asciiTheme="majorBidi" w:hAnsiTheme="majorBidi" w:cstheme="majorBidi"/>
          <w:lang w:val="en-US"/>
        </w:rPr>
      </w:pPr>
    </w:p>
    <w:p w14:paraId="1C22C36C" w14:textId="77777777" w:rsidR="00627172" w:rsidRPr="00435338" w:rsidRDefault="00627172" w:rsidP="0043533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7CAFD7C1" w14:textId="77777777" w:rsidR="008811B6" w:rsidRPr="00435338" w:rsidRDefault="008811B6" w:rsidP="00435338">
      <w:pPr>
        <w:pStyle w:val="Ang15"/>
        <w:rPr>
          <w:rFonts w:asciiTheme="majorBidi" w:hAnsiTheme="majorBidi" w:cstheme="majorBidi"/>
          <w:lang w:val="en-US"/>
        </w:rPr>
      </w:pPr>
    </w:p>
    <w:p w14:paraId="00F4F8EF" w14:textId="3B513F79" w:rsidR="00627172" w:rsidRPr="00435338" w:rsidRDefault="00627172" w:rsidP="00435338">
      <w:pPr>
        <w:pStyle w:val="BodyText"/>
        <w:numPr>
          <w:ilvl w:val="0"/>
          <w:numId w:val="10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="001E050E" w:rsidRPr="001E050E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435338">
        <w:rPr>
          <w:rFonts w:asciiTheme="majorBidi" w:hAnsiTheme="majorBidi" w:cstheme="majorBidi"/>
          <w:sz w:val="30"/>
          <w:szCs w:val="30"/>
        </w:rPr>
        <w:t xml:space="preserve">  </w:t>
      </w:r>
      <w:r w:rsidRPr="00435338">
        <w:rPr>
          <w:rFonts w:asciiTheme="majorBidi" w:hAnsiTheme="majorBidi" w:cstheme="majorBidi"/>
          <w:sz w:val="30"/>
          <w:szCs w:val="30"/>
          <w:cs/>
        </w:rPr>
        <w:t xml:space="preserve">เป็นราคาเสนอซื้อขาย </w:t>
      </w:r>
      <w:r w:rsidRPr="00435338">
        <w:rPr>
          <w:rFonts w:asciiTheme="majorBidi" w:hAnsiTheme="majorBidi" w:cstheme="majorBidi"/>
          <w:sz w:val="30"/>
          <w:szCs w:val="30"/>
        </w:rPr>
        <w:t>(</w:t>
      </w:r>
      <w:r w:rsidRPr="00435338">
        <w:rPr>
          <w:rFonts w:asciiTheme="majorBidi" w:hAnsiTheme="majorBidi" w:cstheme="majorBidi"/>
          <w:sz w:val="30"/>
          <w:szCs w:val="30"/>
          <w:cs/>
        </w:rPr>
        <w:t>ไม่ต้องปรับปรุง</w:t>
      </w:r>
      <w:r w:rsidRPr="00435338">
        <w:rPr>
          <w:rFonts w:asciiTheme="majorBidi" w:hAnsiTheme="majorBidi" w:cstheme="majorBidi"/>
          <w:sz w:val="30"/>
          <w:szCs w:val="30"/>
        </w:rPr>
        <w:t xml:space="preserve">) </w:t>
      </w:r>
      <w:r w:rsidRPr="00435338">
        <w:rPr>
          <w:rFonts w:asciiTheme="majorBidi" w:hAnsiTheme="majorBidi" w:cs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50FE9901" w14:textId="36B46DE6" w:rsidR="00627172" w:rsidRPr="00435338" w:rsidRDefault="00627172" w:rsidP="00435338">
      <w:pPr>
        <w:pStyle w:val="BodyText"/>
        <w:numPr>
          <w:ilvl w:val="0"/>
          <w:numId w:val="10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43533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050E" w:rsidRPr="001E050E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435338">
        <w:rPr>
          <w:rFonts w:asciiTheme="majorBidi" w:hAnsiTheme="majorBidi" w:cstheme="majorBidi"/>
          <w:sz w:val="30"/>
          <w:szCs w:val="30"/>
        </w:rPr>
        <w:t xml:space="preserve">  </w:t>
      </w:r>
      <w:r w:rsidRPr="00435338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 </w:t>
      </w:r>
      <w:r w:rsidRPr="00435338">
        <w:rPr>
          <w:rFonts w:asciiTheme="majorBidi" w:hAnsiTheme="majorBidi" w:cstheme="majorBidi"/>
          <w:sz w:val="30"/>
          <w:szCs w:val="30"/>
        </w:rPr>
        <w:t>(</w:t>
      </w:r>
      <w:r w:rsidRPr="00435338">
        <w:rPr>
          <w:rFonts w:asciiTheme="majorBidi" w:hAnsiTheme="majorBidi" w:cs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E050E" w:rsidRPr="001E050E">
        <w:rPr>
          <w:rFonts w:asciiTheme="majorBidi" w:hAnsiTheme="majorBidi" w:cstheme="majorBidi"/>
          <w:sz w:val="30"/>
          <w:szCs w:val="30"/>
        </w:rPr>
        <w:t>1</w:t>
      </w:r>
    </w:p>
    <w:p w14:paraId="52408D56" w14:textId="76B255F5" w:rsidR="00627172" w:rsidRPr="00435338" w:rsidRDefault="00627172" w:rsidP="00435338">
      <w:pPr>
        <w:pStyle w:val="BodyText"/>
        <w:numPr>
          <w:ilvl w:val="0"/>
          <w:numId w:val="10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43533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050E" w:rsidRPr="001E050E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435338">
        <w:rPr>
          <w:rFonts w:asciiTheme="majorBidi" w:hAnsiTheme="majorBidi" w:cstheme="majorBidi"/>
          <w:sz w:val="30"/>
          <w:szCs w:val="30"/>
        </w:rPr>
        <w:t xml:space="preserve">  </w:t>
      </w:r>
      <w:r w:rsidRPr="00435338">
        <w:rPr>
          <w:rFonts w:asciiTheme="majorBidi" w:hAnsiTheme="majorBidi" w:cstheme="majorBidi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117AF69C" w14:textId="77777777" w:rsidR="00627172" w:rsidRPr="00435338" w:rsidRDefault="00627172" w:rsidP="0043533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5537465" w14:textId="77777777" w:rsidR="00627172" w:rsidRPr="00435338" w:rsidRDefault="00627172" w:rsidP="0043533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DA52998" w14:textId="77777777" w:rsidR="006C6607" w:rsidRPr="00435338" w:rsidRDefault="006C6607" w:rsidP="0043533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9A36F" w14:textId="77777777" w:rsidR="00C152B0" w:rsidRPr="00435338" w:rsidRDefault="00C152B0" w:rsidP="00435338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435338">
        <w:rPr>
          <w:rFonts w:asciiTheme="majorBidi" w:hAnsiTheme="majorBidi" w:cstheme="majorBidi"/>
          <w:i/>
          <w:iCs/>
          <w:cs/>
        </w:rPr>
        <w:t>เทคนิคการประเมินมูลค่า</w:t>
      </w:r>
    </w:p>
    <w:p w14:paraId="523F8C6D" w14:textId="77777777" w:rsidR="00627172" w:rsidRPr="00435338" w:rsidRDefault="00627172" w:rsidP="0043533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6AFB06CA" w14:textId="7C8BF553" w:rsidR="00C152B0" w:rsidRPr="00435338" w:rsidRDefault="00C152B0" w:rsidP="00435338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b w:val="0"/>
          <w:bCs w:val="0"/>
        </w:rPr>
      </w:pPr>
      <w:r w:rsidRPr="00435338">
        <w:rPr>
          <w:rFonts w:asciiTheme="majorBidi" w:hAnsiTheme="majorBidi" w:cstheme="majorBidi"/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1E050E" w:rsidRPr="001E050E">
        <w:rPr>
          <w:rFonts w:asciiTheme="majorBidi" w:hAnsiTheme="majorBidi" w:cstheme="majorBidi"/>
          <w:b w:val="0"/>
          <w:bCs w:val="0"/>
          <w:lang w:val="en-GB"/>
        </w:rPr>
        <w:t>2</w:t>
      </w:r>
      <w:r w:rsidRPr="00435338">
        <w:rPr>
          <w:rFonts w:asciiTheme="majorBidi" w:hAnsiTheme="majorBidi" w:cstheme="majorBidi"/>
          <w:b w:val="0"/>
          <w:bCs w:val="0"/>
        </w:rPr>
        <w:t xml:space="preserve"> </w:t>
      </w:r>
    </w:p>
    <w:p w14:paraId="3B406161" w14:textId="77777777" w:rsidR="00C152B0" w:rsidRPr="00435338" w:rsidRDefault="00C152B0" w:rsidP="00435338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b w:val="0"/>
          <w:bCs w:val="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60"/>
        <w:gridCol w:w="236"/>
        <w:gridCol w:w="5984"/>
      </w:tblGrid>
      <w:tr w:rsidR="00CF7D64" w:rsidRPr="00435338" w14:paraId="71879791" w14:textId="77777777" w:rsidTr="00D55A32">
        <w:trPr>
          <w:tblHeader/>
        </w:trPr>
        <w:tc>
          <w:tcPr>
            <w:tcW w:w="2960" w:type="dxa"/>
            <w:shd w:val="clear" w:color="auto" w:fill="auto"/>
            <w:vAlign w:val="bottom"/>
          </w:tcPr>
          <w:p w14:paraId="2FE49297" w14:textId="77777777" w:rsidR="00CF7D64" w:rsidRPr="00435338" w:rsidRDefault="00CF7D64" w:rsidP="0043533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88837" w14:textId="77777777" w:rsidR="00CF7D64" w:rsidRPr="00435338" w:rsidRDefault="00CF7D64" w:rsidP="0043533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  <w:vAlign w:val="bottom"/>
          </w:tcPr>
          <w:p w14:paraId="03EE8C43" w14:textId="77777777" w:rsidR="00CF7D64" w:rsidRPr="00435338" w:rsidRDefault="00CF7D64" w:rsidP="0043533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CF7D64" w:rsidRPr="00435338" w14:paraId="52B59C21" w14:textId="77777777" w:rsidTr="00D55A32">
        <w:tc>
          <w:tcPr>
            <w:tcW w:w="2960" w:type="dxa"/>
            <w:shd w:val="clear" w:color="auto" w:fill="auto"/>
          </w:tcPr>
          <w:p w14:paraId="79CE7C79" w14:textId="67C36BAC" w:rsidR="00CF7D64" w:rsidRPr="00435338" w:rsidRDefault="00CF7D64" w:rsidP="004353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236" w:type="dxa"/>
            <w:shd w:val="clear" w:color="auto" w:fill="auto"/>
          </w:tcPr>
          <w:p w14:paraId="018A3641" w14:textId="77777777" w:rsidR="00CF7D64" w:rsidRPr="00435338" w:rsidRDefault="00CF7D64" w:rsidP="0043533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2E501EAD" w14:textId="77777777" w:rsidR="00CF7D64" w:rsidRPr="00435338" w:rsidRDefault="00CF7D64" w:rsidP="0043533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43533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435338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CF7D64" w:rsidRPr="00435338" w14:paraId="24D07CBC" w14:textId="77777777" w:rsidTr="00D55A32">
        <w:tc>
          <w:tcPr>
            <w:tcW w:w="2960" w:type="dxa"/>
            <w:shd w:val="clear" w:color="auto" w:fill="auto"/>
          </w:tcPr>
          <w:p w14:paraId="1C3375B2" w14:textId="4F06A6F6" w:rsidR="00CF7D64" w:rsidRPr="00435338" w:rsidRDefault="00CF7D64" w:rsidP="00435338">
            <w:pPr>
              <w:spacing w:line="240" w:lineRule="auto"/>
              <w:ind w:left="270" w:right="-10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ตราสารหนี้ภาคเอกชน </w:t>
            </w:r>
          </w:p>
          <w:p w14:paraId="7D36E568" w14:textId="77777777" w:rsidR="00CF7D64" w:rsidRPr="00435338" w:rsidRDefault="00CF7D64" w:rsidP="00435338">
            <w:pPr>
              <w:spacing w:line="240" w:lineRule="auto"/>
              <w:ind w:left="270" w:right="-105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ในกองทุนส่วนบุคคล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3E0BCC61" w14:textId="77777777" w:rsidR="00CF7D64" w:rsidRPr="00435338" w:rsidRDefault="00CF7D64" w:rsidP="0043533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65AC79FB" w14:textId="237A3946" w:rsidR="00CF7D64" w:rsidRPr="00435338" w:rsidRDefault="00CF7D64" w:rsidP="0043533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43533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6C6607" w:rsidRPr="00435338" w14:paraId="63CE84E1" w14:textId="77777777" w:rsidTr="00D55A32">
        <w:tc>
          <w:tcPr>
            <w:tcW w:w="2960" w:type="dxa"/>
            <w:shd w:val="clear" w:color="auto" w:fill="auto"/>
          </w:tcPr>
          <w:p w14:paraId="035CC072" w14:textId="77777777" w:rsidR="002C5378" w:rsidRPr="00435338" w:rsidRDefault="002C5378" w:rsidP="004353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4DF702" w14:textId="3667598C" w:rsidR="006C6607" w:rsidRPr="00435338" w:rsidRDefault="006C6607" w:rsidP="004353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630A0933" w14:textId="77777777" w:rsidR="006C6607" w:rsidRPr="00435338" w:rsidRDefault="006C6607" w:rsidP="0043533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1DA848A9" w14:textId="77777777" w:rsidR="002C5378" w:rsidRPr="00435338" w:rsidRDefault="002C5378" w:rsidP="0043533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0FE4F0" w14:textId="0BE04C18" w:rsidR="006C6607" w:rsidRPr="00435338" w:rsidRDefault="006C6607" w:rsidP="0043533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คำนวณจากแบบจำลองโดยใช้ข้อมูลที่หาได้จากตลาด (</w:t>
            </w: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และค่าความเสี่ยงด้านอื่นๆ</w:t>
            </w:r>
            <w:r w:rsidR="00166A7F" w:rsidRPr="004353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69EC7B67" w:rsidR="00627172" w:rsidRPr="00435338" w:rsidRDefault="00627172" w:rsidP="00435338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0F145492" w14:textId="3C9A4702" w:rsidR="00163DA6" w:rsidRPr="00435338" w:rsidRDefault="00163DA6" w:rsidP="0043533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53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05A2DBFE" w14:textId="19A2399D" w:rsidR="00163DA6" w:rsidRPr="00435338" w:rsidRDefault="00163DA6" w:rsidP="0043533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F88F14E" w14:textId="023DA1A8" w:rsidR="00403F1B" w:rsidRPr="00435338" w:rsidRDefault="00403F1B" w:rsidP="00435338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435338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1E050E" w:rsidRPr="001E050E">
        <w:rPr>
          <w:rFonts w:asciiTheme="majorBidi" w:hAnsiTheme="majorBidi" w:cstheme="majorBidi"/>
          <w:sz w:val="30"/>
          <w:szCs w:val="30"/>
          <w:lang w:eastAsia="en-US"/>
        </w:rPr>
        <w:t>12</w:t>
      </w:r>
      <w:r w:rsidRPr="00435338">
        <w:rPr>
          <w:rFonts w:asciiTheme="majorBidi" w:hAnsiTheme="majorBidi" w:cstheme="majorBidi"/>
          <w:sz w:val="30"/>
          <w:szCs w:val="30"/>
          <w:lang w:eastAsia="en-US"/>
        </w:rPr>
        <w:t xml:space="preserve"> </w:t>
      </w:r>
      <w:r w:rsidRPr="00435338">
        <w:rPr>
          <w:rFonts w:asciiTheme="majorBidi" w:hAnsiTheme="majorBidi" w:cstheme="majorBidi"/>
          <w:sz w:val="30"/>
          <w:szCs w:val="30"/>
          <w:cs/>
          <w:lang w:eastAsia="en-US"/>
        </w:rPr>
        <w:t>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29833F42" w14:textId="77777777" w:rsidR="00403F1B" w:rsidRPr="00435338" w:rsidRDefault="00403F1B" w:rsidP="0043533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04712C8" w14:textId="318F6F8E" w:rsidR="00163DA6" w:rsidRPr="00435338" w:rsidRDefault="00163DA6" w:rsidP="00435338">
      <w:pPr>
        <w:pStyle w:val="Ang15"/>
        <w:rPr>
          <w:rFonts w:asciiTheme="majorBidi" w:hAnsiTheme="majorBidi" w:cstheme="majorBidi"/>
        </w:rPr>
      </w:pPr>
      <w:r w:rsidRPr="00435338">
        <w:rPr>
          <w:rFonts w:asciiTheme="majorBidi" w:hAnsiTheme="majorBidi" w:cstheme="majorBidi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6B75ED8" w14:textId="77777777" w:rsidR="00163DA6" w:rsidRPr="00435338" w:rsidRDefault="00163DA6" w:rsidP="00435338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643A1C" w:rsidRPr="00435338" w14:paraId="74C25AD3" w14:textId="77777777" w:rsidTr="00314205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498BA14A" w14:textId="073A5CD1" w:rsidR="00643A1C" w:rsidRPr="00435338" w:rsidRDefault="00643A1C" w:rsidP="0043533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2" w:name="_Hlk36150781"/>
            <w:bookmarkStart w:id="3" w:name="_Hlk39063122"/>
          </w:p>
        </w:tc>
        <w:tc>
          <w:tcPr>
            <w:tcW w:w="3060" w:type="dxa"/>
            <w:gridSpan w:val="4"/>
            <w:shd w:val="clear" w:color="auto" w:fill="auto"/>
            <w:vAlign w:val="bottom"/>
          </w:tcPr>
          <w:p w14:paraId="1CF5629E" w14:textId="77777777" w:rsidR="00643A1C" w:rsidRPr="00435338" w:rsidRDefault="00643A1C" w:rsidP="0043533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0CB772F8" w14:textId="589083CB" w:rsidR="00643A1C" w:rsidRPr="00435338" w:rsidRDefault="00643A1C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2"/>
      <w:tr w:rsidR="0059191F" w:rsidRPr="00435338" w14:paraId="74349076" w14:textId="77777777" w:rsidTr="00314205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5F233C79" w14:textId="3DE994CA" w:rsidR="0059191F" w:rsidRPr="00435338" w:rsidRDefault="0059191F" w:rsidP="0043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62B11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B62B11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65D3D67B" w14:textId="430CC53E" w:rsidR="0059191F" w:rsidRPr="00435338" w:rsidRDefault="0059191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AD81570" w14:textId="77777777" w:rsidR="0059191F" w:rsidRPr="00435338" w:rsidRDefault="0059191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BB1A9E" w14:textId="6F4EF567" w:rsidR="0059191F" w:rsidRPr="00435338" w:rsidRDefault="00643A1C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270" w:type="dxa"/>
            <w:vAlign w:val="bottom"/>
          </w:tcPr>
          <w:p w14:paraId="0AF8EA55" w14:textId="77777777" w:rsidR="0059191F" w:rsidRPr="00435338" w:rsidRDefault="0059191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18F687" w14:textId="07F7208E" w:rsidR="0059191F" w:rsidRPr="00435338" w:rsidRDefault="00643A1C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48B66971" w14:textId="77777777" w:rsidR="0059191F" w:rsidRPr="00435338" w:rsidRDefault="0059191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DB7C18" w14:textId="792D327D" w:rsidR="0059191F" w:rsidRPr="00435338" w:rsidRDefault="0059191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59191F" w:rsidRPr="00435338" w14:paraId="12BF0082" w14:textId="77777777" w:rsidTr="00314205">
        <w:trPr>
          <w:trHeight w:val="164"/>
          <w:tblHeader/>
        </w:trPr>
        <w:tc>
          <w:tcPr>
            <w:tcW w:w="3330" w:type="dxa"/>
          </w:tcPr>
          <w:p w14:paraId="1F9706DD" w14:textId="60D2101E" w:rsidR="0059191F" w:rsidRPr="00435338" w:rsidRDefault="0059191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7FEF19D5" w14:textId="0ACC4F27" w:rsidR="0059191F" w:rsidRPr="00435338" w:rsidRDefault="0059191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6118" w:rsidRPr="00435338" w14:paraId="440D5D10" w14:textId="77777777" w:rsidTr="00314205">
        <w:trPr>
          <w:trHeight w:val="164"/>
          <w:tblHeader/>
        </w:trPr>
        <w:tc>
          <w:tcPr>
            <w:tcW w:w="3330" w:type="dxa"/>
          </w:tcPr>
          <w:p w14:paraId="127BE2EE" w14:textId="75C12C55" w:rsidR="009C6118" w:rsidRPr="00435338" w:rsidRDefault="009C6118" w:rsidP="004353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50" w:type="dxa"/>
            <w:gridSpan w:val="7"/>
          </w:tcPr>
          <w:p w14:paraId="35BD8E6B" w14:textId="77777777" w:rsidR="009C6118" w:rsidRPr="00435338" w:rsidRDefault="009C6118" w:rsidP="00435338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75C0A" w:rsidRPr="00435338" w14:paraId="246BC159" w14:textId="77777777" w:rsidTr="002A7E84">
        <w:trPr>
          <w:trHeight w:val="20"/>
        </w:trPr>
        <w:tc>
          <w:tcPr>
            <w:tcW w:w="3330" w:type="dxa"/>
          </w:tcPr>
          <w:p w14:paraId="44834614" w14:textId="77777777" w:rsidR="00875C0A" w:rsidRPr="00435338" w:rsidRDefault="00875C0A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7B2458B6" w14:textId="04360FC8" w:rsidR="00875C0A" w:rsidRPr="00435338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8874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270" w:type="dxa"/>
            <w:shd w:val="clear" w:color="auto" w:fill="auto"/>
          </w:tcPr>
          <w:p w14:paraId="3C6C2A17" w14:textId="77777777" w:rsidR="00875C0A" w:rsidRPr="00435338" w:rsidRDefault="00875C0A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978475" w14:textId="00C43D14" w:rsidR="00875C0A" w:rsidRPr="00435338" w:rsidRDefault="0088741C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C136A5" w14:textId="77777777" w:rsidR="00875C0A" w:rsidRPr="00435338" w:rsidRDefault="00875C0A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5A5659" w14:textId="35ED208D" w:rsidR="00875C0A" w:rsidRPr="00435338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C429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270" w:type="dxa"/>
            <w:shd w:val="clear" w:color="auto" w:fill="auto"/>
          </w:tcPr>
          <w:p w14:paraId="2AAF584B" w14:textId="77777777" w:rsidR="00875C0A" w:rsidRPr="00435338" w:rsidRDefault="00875C0A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DB056C" w14:textId="0BF06133" w:rsidR="00875C0A" w:rsidRPr="00435338" w:rsidRDefault="00C4291D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C0A" w:rsidRPr="00435338" w14:paraId="0185B50B" w14:textId="77777777" w:rsidTr="002A7E84">
        <w:trPr>
          <w:trHeight w:val="20"/>
        </w:trPr>
        <w:tc>
          <w:tcPr>
            <w:tcW w:w="3330" w:type="dxa"/>
          </w:tcPr>
          <w:p w14:paraId="54E54740" w14:textId="77777777" w:rsidR="00875C0A" w:rsidRPr="00435338" w:rsidRDefault="00875C0A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7AEB4CDF" w14:textId="77777777" w:rsidR="00875C0A" w:rsidRPr="00435338" w:rsidRDefault="00875C0A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F0F30F" w14:textId="77777777" w:rsidR="00875C0A" w:rsidRPr="00435338" w:rsidRDefault="00875C0A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A95D97" w14:textId="22B3FF8D" w:rsidR="00875C0A" w:rsidRPr="00435338" w:rsidRDefault="00875C0A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784D37" w14:textId="77777777" w:rsidR="00875C0A" w:rsidRPr="00435338" w:rsidRDefault="00875C0A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36E4E8" w14:textId="77777777" w:rsidR="00875C0A" w:rsidRPr="00435338" w:rsidRDefault="00875C0A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F8A5BE" w14:textId="77777777" w:rsidR="00875C0A" w:rsidRPr="00435338" w:rsidRDefault="00875C0A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FB735F" w14:textId="6E5F85C8" w:rsidR="00875C0A" w:rsidRPr="00435338" w:rsidRDefault="00875C0A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76F" w:rsidRPr="00435338" w14:paraId="5EE2CAB9" w14:textId="77777777" w:rsidTr="002A7E84">
        <w:trPr>
          <w:trHeight w:val="20"/>
        </w:trPr>
        <w:tc>
          <w:tcPr>
            <w:tcW w:w="3330" w:type="dxa"/>
          </w:tcPr>
          <w:p w14:paraId="017F1CF3" w14:textId="2ED69A28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486415E" w14:textId="4AAB18A5" w:rsidR="008E776F" w:rsidRPr="00435338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D865CC5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A1C3D0" w14:textId="443A649E" w:rsidR="008E776F" w:rsidRPr="00435338" w:rsidRDefault="0088741C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E1BF8E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7E7EE2" w14:textId="6788489B" w:rsidR="008E776F" w:rsidRPr="00435338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8D664D6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E7638D" w14:textId="2A957329" w:rsidR="008E776F" w:rsidRPr="00435338" w:rsidRDefault="00C4291D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776F" w:rsidRPr="00435338" w14:paraId="39EF3CE2" w14:textId="77777777" w:rsidTr="002A7E84">
        <w:trPr>
          <w:trHeight w:val="20"/>
        </w:trPr>
        <w:tc>
          <w:tcPr>
            <w:tcW w:w="3330" w:type="dxa"/>
          </w:tcPr>
          <w:p w14:paraId="52422207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E2047F3" w14:textId="75F739CE" w:rsidR="008E776F" w:rsidRPr="00435338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  <w:r w:rsidR="00887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47751436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53AC6" w14:textId="2BCB158B" w:rsidR="008E776F" w:rsidRPr="00435338" w:rsidRDefault="0088741C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CB1FF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45450C" w14:textId="24E4FC70" w:rsidR="008E776F" w:rsidRPr="00435338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  <w:r w:rsidR="00C42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1576CD28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92B4F" w14:textId="5335A3A9" w:rsidR="008E776F" w:rsidRPr="00435338" w:rsidRDefault="00C4291D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E776F" w:rsidRPr="00435338" w14:paraId="7AD638AE" w14:textId="77777777" w:rsidTr="002A7E84">
        <w:trPr>
          <w:trHeight w:val="20"/>
        </w:trPr>
        <w:tc>
          <w:tcPr>
            <w:tcW w:w="3330" w:type="dxa"/>
          </w:tcPr>
          <w:p w14:paraId="29FF7302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EBE373" w14:textId="1976BBD1" w:rsidR="008E776F" w:rsidRPr="00435338" w:rsidRDefault="0088741C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8196CF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983497B" w14:textId="323EBD82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A6DC0E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8550643" w14:textId="0A077690" w:rsidR="008E776F" w:rsidRPr="00435338" w:rsidRDefault="00C4291D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DE17DF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346B68D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776F" w:rsidRPr="00435338" w14:paraId="36F9B4D5" w14:textId="77777777" w:rsidTr="002A7E84">
        <w:trPr>
          <w:trHeight w:val="20"/>
        </w:trPr>
        <w:tc>
          <w:tcPr>
            <w:tcW w:w="3330" w:type="dxa"/>
          </w:tcPr>
          <w:p w14:paraId="074955FD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4783E" w14:textId="628ABC73" w:rsidR="008E776F" w:rsidRPr="00435338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  <w:r w:rsidR="00887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4635B83E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E9F493" w14:textId="52830615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585AE8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45644" w14:textId="7E0623C1" w:rsidR="008E776F" w:rsidRPr="00435338" w:rsidRDefault="001E050E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  <w:r w:rsidR="00C42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168E3C55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AD433F" w14:textId="77777777" w:rsidR="008E776F" w:rsidRPr="00435338" w:rsidRDefault="008E776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3"/>
    </w:tbl>
    <w:p w14:paraId="249B2D44" w14:textId="7081F980" w:rsidR="00163DA6" w:rsidRPr="00435338" w:rsidRDefault="00163DA6" w:rsidP="00435338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454D9730" w14:textId="127F541E" w:rsidR="00235765" w:rsidRPr="00435338" w:rsidRDefault="00235765" w:rsidP="00435338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2"/>
      </w:tblGrid>
      <w:tr w:rsidR="00643A1C" w:rsidRPr="00435338" w14:paraId="582DF0D0" w14:textId="77777777" w:rsidTr="00DD442F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30264A96" w14:textId="77777777" w:rsidR="00643A1C" w:rsidRPr="00435338" w:rsidRDefault="00643A1C" w:rsidP="006311E9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  <w:shd w:val="clear" w:color="auto" w:fill="auto"/>
            <w:vAlign w:val="bottom"/>
          </w:tcPr>
          <w:p w14:paraId="480830B6" w14:textId="77777777" w:rsidR="00643A1C" w:rsidRPr="00435338" w:rsidRDefault="00643A1C" w:rsidP="006311E9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2" w:type="dxa"/>
            <w:gridSpan w:val="3"/>
            <w:shd w:val="clear" w:color="auto" w:fill="auto"/>
            <w:vAlign w:val="bottom"/>
          </w:tcPr>
          <w:p w14:paraId="7D41963F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A1C" w:rsidRPr="00435338" w14:paraId="186165BF" w14:textId="77777777" w:rsidTr="00DD442F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757C3433" w14:textId="268101FD" w:rsidR="00643A1C" w:rsidRPr="00435338" w:rsidRDefault="00643A1C" w:rsidP="00631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A93CB2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62B11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B62B11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38EB8429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E39E7A5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787B1C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270" w:type="dxa"/>
            <w:vAlign w:val="bottom"/>
          </w:tcPr>
          <w:p w14:paraId="7F17B6A9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C77B43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3ED09B92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3ED0EE5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643A1C" w:rsidRPr="00435338" w14:paraId="148B4431" w14:textId="77777777" w:rsidTr="00DD442F">
        <w:trPr>
          <w:trHeight w:val="164"/>
          <w:tblHeader/>
        </w:trPr>
        <w:tc>
          <w:tcPr>
            <w:tcW w:w="3330" w:type="dxa"/>
          </w:tcPr>
          <w:p w14:paraId="6B892235" w14:textId="08C1FE7F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2" w:type="dxa"/>
            <w:gridSpan w:val="7"/>
          </w:tcPr>
          <w:p w14:paraId="06F23295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6118" w:rsidRPr="00435338" w14:paraId="0254A3E5" w14:textId="77777777" w:rsidTr="00DD442F">
        <w:trPr>
          <w:trHeight w:val="164"/>
          <w:tblHeader/>
        </w:trPr>
        <w:tc>
          <w:tcPr>
            <w:tcW w:w="3330" w:type="dxa"/>
          </w:tcPr>
          <w:p w14:paraId="18E278C5" w14:textId="7C4134B6" w:rsidR="009C6118" w:rsidRPr="00435338" w:rsidRDefault="009C6118" w:rsidP="006311E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5852" w:type="dxa"/>
            <w:gridSpan w:val="7"/>
          </w:tcPr>
          <w:p w14:paraId="433FD17E" w14:textId="77777777" w:rsidR="009C6118" w:rsidRPr="00435338" w:rsidRDefault="009C6118" w:rsidP="006311E9">
            <w:pPr>
              <w:tabs>
                <w:tab w:val="decimal" w:pos="6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C6118" w:rsidRPr="00435338" w14:paraId="7160AB42" w14:textId="77777777" w:rsidTr="00C460B5">
        <w:trPr>
          <w:trHeight w:val="20"/>
        </w:trPr>
        <w:tc>
          <w:tcPr>
            <w:tcW w:w="3330" w:type="dxa"/>
          </w:tcPr>
          <w:p w14:paraId="3DC3B8E8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8998376" w14:textId="13E44C18" w:rsidR="009C6118" w:rsidRPr="00435338" w:rsidRDefault="001E050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B02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564</w:t>
            </w:r>
            <w:r w:rsidR="001B02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70" w:type="dxa"/>
            <w:shd w:val="clear" w:color="auto" w:fill="auto"/>
          </w:tcPr>
          <w:p w14:paraId="5454FDEA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9DCEC0" w14:textId="5DA0AD51" w:rsidR="009C6118" w:rsidRPr="00435338" w:rsidRDefault="001B022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11864C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59F6B0" w14:textId="3CE81234" w:rsidR="009C6118" w:rsidRPr="00435338" w:rsidRDefault="001E050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B02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564</w:t>
            </w:r>
            <w:r w:rsidR="001B02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70" w:type="dxa"/>
            <w:shd w:val="clear" w:color="auto" w:fill="auto"/>
          </w:tcPr>
          <w:p w14:paraId="5559990D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9515CC4" w14:textId="2E2624E3" w:rsidR="009C6118" w:rsidRPr="00435338" w:rsidRDefault="001B022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6118" w:rsidRPr="00435338" w14:paraId="2A596B6E" w14:textId="77777777" w:rsidTr="00C460B5">
        <w:trPr>
          <w:trHeight w:val="20"/>
        </w:trPr>
        <w:tc>
          <w:tcPr>
            <w:tcW w:w="3330" w:type="dxa"/>
          </w:tcPr>
          <w:p w14:paraId="2496FDF0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4F989683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D2ED84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EEB732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F6D5A0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6E3A82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C76FD5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E1A19B7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6118" w:rsidRPr="00435338" w14:paraId="36E3A622" w14:textId="77777777" w:rsidTr="00C460B5">
        <w:trPr>
          <w:trHeight w:val="20"/>
        </w:trPr>
        <w:tc>
          <w:tcPr>
            <w:tcW w:w="3330" w:type="dxa"/>
          </w:tcPr>
          <w:p w14:paraId="437B2EA8" w14:textId="2CADB46E" w:rsidR="009C6118" w:rsidRPr="00435338" w:rsidRDefault="001E050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6118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C6118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6118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7B9B8BF" w14:textId="24899FA5" w:rsidR="009C6118" w:rsidRPr="00435338" w:rsidRDefault="001E050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AF16FCC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5ABAF9" w14:textId="7825D4C3" w:rsidR="009C6118" w:rsidRPr="00435338" w:rsidRDefault="001B022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C3E8CD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C6F48A" w14:textId="75CC5711" w:rsidR="009C6118" w:rsidRPr="00435338" w:rsidRDefault="001E050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BA01379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717CB6C" w14:textId="0861E6FE" w:rsidR="009C6118" w:rsidRPr="00435338" w:rsidRDefault="001B022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6118" w:rsidRPr="00435338" w14:paraId="64123C96" w14:textId="77777777" w:rsidTr="00C460B5">
        <w:trPr>
          <w:trHeight w:val="20"/>
        </w:trPr>
        <w:tc>
          <w:tcPr>
            <w:tcW w:w="3330" w:type="dxa"/>
          </w:tcPr>
          <w:p w14:paraId="6A36C613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259C41B" w14:textId="016740C2" w:rsidR="009C6118" w:rsidRPr="00435338" w:rsidRDefault="001E050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B0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  <w:r w:rsidR="001B0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58C52DA7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54473" w14:textId="5E6042F6" w:rsidR="009C6118" w:rsidRPr="00435338" w:rsidRDefault="001B022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CFAF04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A7A11FB" w14:textId="3E0D546C" w:rsidR="009C6118" w:rsidRPr="00435338" w:rsidRDefault="001E050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B0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  <w:r w:rsidR="001B0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6810A8D1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94393" w14:textId="2EE75F8A" w:rsidR="009C6118" w:rsidRPr="00435338" w:rsidRDefault="001B022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C6118" w:rsidRPr="00435338" w14:paraId="635EEE85" w14:textId="77777777" w:rsidTr="00C460B5">
        <w:trPr>
          <w:trHeight w:val="20"/>
        </w:trPr>
        <w:tc>
          <w:tcPr>
            <w:tcW w:w="3330" w:type="dxa"/>
          </w:tcPr>
          <w:p w14:paraId="2AAB2CB2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3DE7937" w14:textId="71FE98D3" w:rsidR="009C6118" w:rsidRPr="00435338" w:rsidRDefault="001B022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CF093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F05F6B8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D6B6FA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366F42" w14:textId="54C85527" w:rsidR="009C6118" w:rsidRPr="00435338" w:rsidRDefault="001B022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571A08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518E83B1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C6118" w:rsidRPr="00435338" w14:paraId="78098694" w14:textId="77777777" w:rsidTr="00C460B5">
        <w:trPr>
          <w:trHeight w:val="20"/>
        </w:trPr>
        <w:tc>
          <w:tcPr>
            <w:tcW w:w="3330" w:type="dxa"/>
          </w:tcPr>
          <w:p w14:paraId="4BF1609F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149AB8" w14:textId="7E36718A" w:rsidR="009C6118" w:rsidRPr="00435338" w:rsidRDefault="001E050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B0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  <w:r w:rsidR="001B0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5F8027FC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8ACFA7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4D2318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818FF" w14:textId="0CF9FF27" w:rsidR="009C6118" w:rsidRPr="00435338" w:rsidRDefault="001E050E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B0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  <w:r w:rsidR="001B0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6CF3E133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3135750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B4DF6B9" w14:textId="77777777" w:rsidR="00CF3A0A" w:rsidRPr="006311E9" w:rsidRDefault="00CF3A0A" w:rsidP="00435338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260"/>
      </w:tblGrid>
      <w:tr w:rsidR="00163DA6" w:rsidRPr="00435338" w14:paraId="1AFA57C8" w14:textId="77777777" w:rsidTr="00CF3A0A">
        <w:trPr>
          <w:trHeight w:val="2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D846" w14:textId="4F9D51FA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BF5079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F5079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="00BF5079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7BFB0" w14:textId="2A2057E3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0176A4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3131CB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A5005C5" w14:textId="7D6DC871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63DA6" w:rsidRPr="00435338" w14:paraId="54E34521" w14:textId="77777777" w:rsidTr="00CF3A0A">
        <w:trPr>
          <w:trHeight w:val="2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1066388" w14:textId="457C4686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35338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52402" w14:textId="428B1759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F7D8E"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3DA6" w:rsidRPr="00435338" w14:paraId="529C9A0E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EC1D" w14:textId="43144593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71E84F" w14:textId="77777777" w:rsidR="00163DA6" w:rsidRPr="00435338" w:rsidRDefault="00163DA6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E9D505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9E151C" w14:textId="77777777" w:rsidR="00163DA6" w:rsidRPr="00435338" w:rsidRDefault="00163DA6" w:rsidP="006311E9">
            <w:pPr>
              <w:tabs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3DA6" w:rsidRPr="00435338" w14:paraId="35703574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EDE7B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39F4E5" w14:textId="3280B397" w:rsidR="00163DA6" w:rsidRPr="00435338" w:rsidRDefault="001E050E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="00BF5079" w:rsidRPr="0043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74B15C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4EACA" w14:textId="72E76082" w:rsidR="00163DA6" w:rsidRPr="00435338" w:rsidRDefault="001E050E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="00BF5079" w:rsidRPr="0043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</w:tr>
      <w:tr w:rsidR="00163DA6" w:rsidRPr="00435338" w14:paraId="1EC9FB09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F768A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3345FA" w14:textId="77777777" w:rsidR="00163DA6" w:rsidRPr="00435338" w:rsidRDefault="00163DA6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06A59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CCD310" w14:textId="77777777" w:rsidR="00163DA6" w:rsidRPr="00435338" w:rsidRDefault="00163DA6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3DA6" w:rsidRPr="00435338" w14:paraId="43730F88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0433D" w14:textId="3ADBC5E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105321" w14:textId="6D9A4C0A" w:rsidR="00163DA6" w:rsidRPr="00435338" w:rsidRDefault="001E050E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="00BF5079" w:rsidRPr="0043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1D5E9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87F29B" w14:textId="3F98B46D" w:rsidR="00163DA6" w:rsidRPr="00435338" w:rsidRDefault="001E050E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="00BF5079" w:rsidRPr="0043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163DA6" w:rsidRPr="00435338" w14:paraId="4EB9216B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83843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33F7A" w14:textId="0D22166E" w:rsidR="00163DA6" w:rsidRPr="00435338" w:rsidRDefault="001E050E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="00BF5079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6FCB1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8F62E" w14:textId="2ED8262B" w:rsidR="00163DA6" w:rsidRPr="00435338" w:rsidRDefault="001E050E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="00BF5079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</w:tr>
      <w:tr w:rsidR="00163DA6" w:rsidRPr="00435338" w14:paraId="467FEC75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F67D" w14:textId="6027A380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3F379" w14:textId="703C6ECA" w:rsidR="00163DA6" w:rsidRPr="00435338" w:rsidRDefault="00AE08E5" w:rsidP="006311E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B04F88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807CC" w14:textId="5973222F" w:rsidR="00163DA6" w:rsidRPr="00435338" w:rsidRDefault="00AE08E5" w:rsidP="006311E9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5079" w:rsidRPr="00435338" w14:paraId="0F6B7112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F2C0E" w14:textId="77777777" w:rsidR="00BF5079" w:rsidRPr="00435338" w:rsidRDefault="00BF5079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69EFF9" w14:textId="04349379" w:rsidR="00BF5079" w:rsidRPr="00435338" w:rsidRDefault="001E050E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="00BF5079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2809F5" w14:textId="77777777" w:rsidR="00BF5079" w:rsidRPr="00435338" w:rsidRDefault="00BF5079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12E86D" w14:textId="5549EE26" w:rsidR="00BF5079" w:rsidRPr="00435338" w:rsidRDefault="001E050E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="00BF5079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</w:tr>
    </w:tbl>
    <w:p w14:paraId="51757D3D" w14:textId="131A1BAA" w:rsidR="006F2736" w:rsidRPr="006311E9" w:rsidRDefault="006F2736" w:rsidP="00435338">
      <w:pPr>
        <w:spacing w:line="240" w:lineRule="auto"/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260"/>
      </w:tblGrid>
      <w:tr w:rsidR="007675CB" w:rsidRPr="00435338" w14:paraId="656B383F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9130" w14:textId="08683049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A47F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56F9B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D7747D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F9C9774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675CB" w:rsidRPr="00435338" w14:paraId="56BB4A6C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D59B382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35338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486E46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75CB" w:rsidRPr="00435338" w14:paraId="00393B71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2E6A6" w14:textId="14B66B44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F77134" w14:textId="77777777" w:rsidR="007675CB" w:rsidRPr="00435338" w:rsidRDefault="007675CB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BEBE3E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952F03" w14:textId="77777777" w:rsidR="007675CB" w:rsidRPr="00435338" w:rsidRDefault="007675CB" w:rsidP="006311E9">
            <w:pPr>
              <w:tabs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75CB" w:rsidRPr="00435338" w14:paraId="50F6AFE9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A1E1E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5223FD" w14:textId="15F0FF96" w:rsidR="007675CB" w:rsidRPr="00435338" w:rsidRDefault="001E050E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675CB"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589</w:t>
            </w:r>
            <w:r w:rsidR="007675CB"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B86E4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B29479" w14:textId="16ACB112" w:rsidR="007675CB" w:rsidRPr="00435338" w:rsidRDefault="001E050E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675CB"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589</w:t>
            </w:r>
            <w:r w:rsidR="007675CB"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</w:tr>
      <w:tr w:rsidR="007675CB" w:rsidRPr="00435338" w14:paraId="3A9DECB3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76233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0F0F39" w14:textId="77777777" w:rsidR="007675CB" w:rsidRPr="00435338" w:rsidRDefault="007675CB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7EF9A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3F9E06" w14:textId="77777777" w:rsidR="007675CB" w:rsidRPr="00435338" w:rsidRDefault="007675CB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75CB" w:rsidRPr="00435338" w14:paraId="7D051274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E626C" w14:textId="4D1039F1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62C073" w14:textId="164F3822" w:rsidR="007675CB" w:rsidRPr="00435338" w:rsidRDefault="001E050E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7DAEE1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AAC2EE" w14:textId="5F9AB34E" w:rsidR="007675CB" w:rsidRPr="00435338" w:rsidRDefault="001E050E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</w:tr>
      <w:tr w:rsidR="007675CB" w:rsidRPr="00435338" w14:paraId="103612BC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B91A3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EFB06" w14:textId="6B8A37D8" w:rsidR="007675CB" w:rsidRPr="00435338" w:rsidRDefault="001E050E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10E2BB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6F9B2" w14:textId="37EFC1AA" w:rsidR="007675CB" w:rsidRPr="00435338" w:rsidRDefault="001E050E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</w:tr>
      <w:tr w:rsidR="007675CB" w:rsidRPr="00435338" w14:paraId="628B8C6D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96D73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87C44" w14:textId="060AEA68" w:rsidR="007675CB" w:rsidRPr="00435338" w:rsidRDefault="00974021" w:rsidP="006311E9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40BFB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C5667" w14:textId="6BCF3DA8" w:rsidR="007675CB" w:rsidRPr="00435338" w:rsidRDefault="00974021" w:rsidP="006311E9">
            <w:pPr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75CB" w:rsidRPr="00435338" w14:paraId="4448ADA7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717BA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60427" w14:textId="14EF45D1" w:rsidR="007675CB" w:rsidRPr="00435338" w:rsidRDefault="001E050E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8A0DE1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3560B" w14:textId="147DD565" w:rsidR="007675CB" w:rsidRPr="00435338" w:rsidRDefault="001E050E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</w:tr>
    </w:tbl>
    <w:p w14:paraId="2E26A25C" w14:textId="77777777" w:rsidR="006311E9" w:rsidRDefault="006311E9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  <w:lang w:val="en-US"/>
        </w:rPr>
        <w:br w:type="page"/>
      </w:r>
    </w:p>
    <w:p w14:paraId="7C2F1588" w14:textId="0EA013DC" w:rsidR="00EF7D8E" w:rsidRPr="00435338" w:rsidRDefault="00EF7D8E" w:rsidP="00435338">
      <w:pPr>
        <w:pStyle w:val="Ang15"/>
        <w:rPr>
          <w:rFonts w:asciiTheme="majorBidi" w:hAnsiTheme="majorBidi" w:cstheme="majorBidi"/>
          <w:lang w:val="en-US"/>
        </w:rPr>
      </w:pPr>
      <w:r w:rsidRPr="00435338">
        <w:rPr>
          <w:rFonts w:asciiTheme="majorBidi" w:hAnsiTheme="majorBidi" w:cstheme="majorBidi"/>
          <w:cs/>
          <w:lang w:val="en-US"/>
        </w:rPr>
        <w:lastRenderedPageBreak/>
        <w:t>กลุ่มบริษัทกำหนดให้ลูกค้าหลายรายนำเงินสดหรือหนังสือค้ำประกันโดยธนาคารมาใช้เป็นหลักประกัน</w:t>
      </w:r>
    </w:p>
    <w:p w14:paraId="3559ED41" w14:textId="77777777" w:rsidR="00EF7D8E" w:rsidRPr="00435338" w:rsidRDefault="00EF7D8E" w:rsidP="00435338">
      <w:pPr>
        <w:pStyle w:val="Ang15"/>
        <w:rPr>
          <w:rFonts w:asciiTheme="majorBidi" w:hAnsiTheme="majorBidi" w:cstheme="majorBidi"/>
        </w:rPr>
      </w:pPr>
    </w:p>
    <w:p w14:paraId="55EFB15A" w14:textId="39B41250" w:rsidR="00EF7D8E" w:rsidRPr="00435338" w:rsidRDefault="00EF7D8E" w:rsidP="00435338">
      <w:pPr>
        <w:pStyle w:val="Ang15"/>
        <w:rPr>
          <w:rFonts w:asciiTheme="majorBidi" w:hAnsiTheme="majorBidi" w:cstheme="majorBidi"/>
          <w:lang w:val="en-US"/>
        </w:rPr>
      </w:pPr>
      <w:r w:rsidRPr="00435338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1E050E" w:rsidRPr="001E050E">
        <w:rPr>
          <w:rFonts w:asciiTheme="majorBidi" w:hAnsiTheme="majorBidi" w:cstheme="majorBidi"/>
        </w:rPr>
        <w:t>15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>วัน ถึง</w:t>
      </w:r>
      <w:r w:rsidRPr="00435338">
        <w:rPr>
          <w:rFonts w:asciiTheme="majorBidi" w:hAnsiTheme="majorBidi" w:cstheme="majorBidi"/>
        </w:rPr>
        <w:t xml:space="preserve"> </w:t>
      </w:r>
      <w:r w:rsidR="001E050E" w:rsidRPr="001E050E">
        <w:rPr>
          <w:rFonts w:asciiTheme="majorBidi" w:hAnsiTheme="majorBidi" w:cstheme="majorBidi"/>
        </w:rPr>
        <w:t>30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>วัน</w:t>
      </w:r>
      <w:r w:rsidRPr="00435338">
        <w:rPr>
          <w:rFonts w:asciiTheme="majorBidi" w:hAnsiTheme="majorBidi" w:cstheme="majorBidi"/>
          <w:lang w:val="en-US"/>
        </w:rPr>
        <w:t xml:space="preserve"> </w:t>
      </w:r>
    </w:p>
    <w:p w14:paraId="3A892058" w14:textId="39AA9906" w:rsidR="00403F1B" w:rsidRPr="00435338" w:rsidRDefault="00403F1B" w:rsidP="00435338">
      <w:pPr>
        <w:pStyle w:val="Ang15"/>
        <w:rPr>
          <w:rFonts w:asciiTheme="majorBidi" w:hAnsiTheme="majorBidi" w:cstheme="majorBidi"/>
          <w:lang w:val="en-US"/>
        </w:rPr>
      </w:pPr>
    </w:p>
    <w:p w14:paraId="0C8FC161" w14:textId="77777777" w:rsidR="00403F1B" w:rsidRPr="00435338" w:rsidRDefault="00403F1B" w:rsidP="00435338">
      <w:pPr>
        <w:pStyle w:val="Ang15"/>
        <w:rPr>
          <w:rFonts w:asciiTheme="majorBidi" w:hAnsiTheme="majorBidi" w:cstheme="majorBidi"/>
          <w:b/>
          <w:bCs/>
          <w:i/>
          <w:iCs/>
          <w:lang w:val="en-US"/>
        </w:rPr>
      </w:pPr>
      <w:r w:rsidRPr="00435338">
        <w:rPr>
          <w:rFonts w:asciiTheme="majorBidi" w:hAnsiTheme="majorBidi" w:cstheme="majorBidi"/>
          <w:b/>
          <w:bCs/>
          <w:i/>
          <w:iCs/>
          <w:cs/>
          <w:lang w:val="en-US"/>
        </w:rPr>
        <w:t>ฐานะเปิดต่อความเสี่ยงจากเงินตราต่างประเทศ</w:t>
      </w:r>
    </w:p>
    <w:p w14:paraId="01FA67A8" w14:textId="77777777" w:rsidR="00403F1B" w:rsidRPr="00435338" w:rsidRDefault="00403F1B" w:rsidP="00435338">
      <w:pPr>
        <w:pStyle w:val="Ang15"/>
        <w:rPr>
          <w:rFonts w:asciiTheme="majorBidi" w:hAnsiTheme="majorBidi" w:cstheme="majorBidi"/>
          <w:lang w:val="en-US"/>
        </w:rPr>
      </w:pPr>
    </w:p>
    <w:p w14:paraId="7E673B18" w14:textId="4E98ACFF" w:rsidR="00403F1B" w:rsidRPr="00435338" w:rsidRDefault="00403F1B" w:rsidP="00435338">
      <w:pPr>
        <w:pStyle w:val="Ang15"/>
        <w:rPr>
          <w:rFonts w:asciiTheme="majorBidi" w:hAnsiTheme="majorBidi" w:cstheme="majorBidi"/>
          <w:lang w:val="en-US"/>
        </w:rPr>
      </w:pPr>
      <w:r w:rsidRPr="00435338">
        <w:rPr>
          <w:rFonts w:asciiTheme="majorBidi" w:hAnsiTheme="majorBidi" w:cstheme="majorBidi"/>
          <w:cs/>
          <w:lang w:val="en-US"/>
        </w:rPr>
        <w:t xml:space="preserve">กลุ่มบริษัทมีความเสี่ยงจากอัตราแลกเปลี่ยนเงินตราต่างประเทศ ซึ่งเกิดจากรายการซื้ออะไหล่ วัสดุสิ้นเปลือง เครื่องจักรและอุปกรณ์ </w:t>
      </w:r>
      <w:r w:rsidR="00267EA9" w:rsidRPr="00435338">
        <w:rPr>
          <w:rFonts w:asciiTheme="majorBidi" w:hAnsiTheme="majorBidi" w:cstheme="majorBidi"/>
          <w:cs/>
          <w:lang w:val="en-US"/>
        </w:rPr>
        <w:t>และเงินกู้ยืม</w:t>
      </w:r>
      <w:r w:rsidR="003B77AC" w:rsidRPr="00435338">
        <w:rPr>
          <w:rFonts w:asciiTheme="majorBidi" w:hAnsiTheme="majorBidi" w:cstheme="majorBidi"/>
          <w:cs/>
          <w:lang w:val="en-US"/>
        </w:rPr>
        <w:t>ระยะสั้น</w:t>
      </w:r>
      <w:r w:rsidR="00267EA9" w:rsidRPr="00435338">
        <w:rPr>
          <w:rFonts w:asciiTheme="majorBidi" w:hAnsiTheme="majorBidi" w:cstheme="majorBidi"/>
          <w:cs/>
          <w:lang w:val="en-US"/>
        </w:rPr>
        <w:t>ที่เป็นเงินตราต่างประเทศ</w:t>
      </w:r>
    </w:p>
    <w:p w14:paraId="59530839" w14:textId="77777777" w:rsidR="00403F1B" w:rsidRPr="00435338" w:rsidRDefault="00403F1B" w:rsidP="00435338">
      <w:pPr>
        <w:pStyle w:val="Ang15"/>
        <w:rPr>
          <w:rFonts w:asciiTheme="majorBidi" w:hAnsiTheme="majorBidi" w:cstheme="majorBidi"/>
          <w:lang w:val="en-US"/>
        </w:rPr>
      </w:pPr>
    </w:p>
    <w:p w14:paraId="60BD58D7" w14:textId="18C6CE8D" w:rsidR="00403F1B" w:rsidRPr="00435338" w:rsidRDefault="00403F1B" w:rsidP="00435338">
      <w:pPr>
        <w:pStyle w:val="Ang15"/>
        <w:rPr>
          <w:rFonts w:asciiTheme="majorBidi" w:hAnsiTheme="majorBidi" w:cstheme="majorBidi"/>
          <w:lang w:val="en-US"/>
        </w:rPr>
      </w:pPr>
      <w:r w:rsidRPr="00435338">
        <w:rPr>
          <w:rFonts w:asciiTheme="majorBidi" w:hAnsiTheme="majorBidi" w:cstheme="majorBidi"/>
          <w:cs/>
          <w:lang w:val="en-US"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1DEEC454" w14:textId="6BEE7A78" w:rsidR="00403F1B" w:rsidRPr="00435338" w:rsidRDefault="00403F1B" w:rsidP="00435338">
      <w:pPr>
        <w:pStyle w:val="Ang15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03F1B" w:rsidRPr="00435338" w14:paraId="47434629" w14:textId="77777777" w:rsidTr="00860687">
        <w:trPr>
          <w:tblHeader/>
        </w:trPr>
        <w:tc>
          <w:tcPr>
            <w:tcW w:w="4050" w:type="dxa"/>
            <w:shd w:val="clear" w:color="auto" w:fill="auto"/>
          </w:tcPr>
          <w:p w14:paraId="5EAE8E84" w14:textId="77777777" w:rsidR="00403F1B" w:rsidRPr="00435338" w:rsidRDefault="00403F1B" w:rsidP="0043533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99E47E6" w14:textId="77777777" w:rsidR="00403F1B" w:rsidRPr="00435338" w:rsidRDefault="00403F1B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393C9C" w14:textId="77777777" w:rsidR="00403F1B" w:rsidRPr="00435338" w:rsidRDefault="00403F1B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6D728C1" w14:textId="77777777" w:rsidR="00403F1B" w:rsidRPr="00435338" w:rsidRDefault="00403F1B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7673" w:rsidRPr="00435338" w14:paraId="577D4292" w14:textId="77777777" w:rsidTr="00860687">
        <w:trPr>
          <w:tblHeader/>
        </w:trPr>
        <w:tc>
          <w:tcPr>
            <w:tcW w:w="4050" w:type="dxa"/>
            <w:shd w:val="clear" w:color="auto" w:fill="auto"/>
          </w:tcPr>
          <w:p w14:paraId="435E2537" w14:textId="77777777" w:rsidR="00907673" w:rsidRPr="00435338" w:rsidRDefault="00907673" w:rsidP="0043533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C675CB" w14:textId="232A3567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1A192D0" w14:textId="77777777" w:rsidR="00907673" w:rsidRPr="00435338" w:rsidRDefault="00907673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89F386" w14:textId="7616478D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D506434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20D091" w14:textId="2B79F61A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5EE34EC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71314D" w14:textId="1FCE1A66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07673" w:rsidRPr="00435338" w14:paraId="68D0775E" w14:textId="77777777" w:rsidTr="00860687">
        <w:trPr>
          <w:tblHeader/>
        </w:trPr>
        <w:tc>
          <w:tcPr>
            <w:tcW w:w="4050" w:type="dxa"/>
            <w:shd w:val="clear" w:color="auto" w:fill="auto"/>
          </w:tcPr>
          <w:p w14:paraId="7B6FAE95" w14:textId="77777777" w:rsidR="00907673" w:rsidRPr="00435338" w:rsidRDefault="00907673" w:rsidP="0043533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6897847" w14:textId="24E9C2A9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2D7EFDE" w14:textId="77777777" w:rsidR="00907673" w:rsidRPr="00435338" w:rsidRDefault="00907673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19FAB5" w14:textId="6C382A93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CB3AA2D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945193" w14:textId="6EB7D46A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C0A23FB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133B22" w14:textId="0FD50840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07673" w:rsidRPr="00435338" w14:paraId="65CD2593" w14:textId="77777777" w:rsidTr="00860687">
        <w:trPr>
          <w:tblHeader/>
        </w:trPr>
        <w:tc>
          <w:tcPr>
            <w:tcW w:w="4050" w:type="dxa"/>
            <w:shd w:val="clear" w:color="auto" w:fill="auto"/>
          </w:tcPr>
          <w:p w14:paraId="20804032" w14:textId="77777777" w:rsidR="00907673" w:rsidRPr="00435338" w:rsidRDefault="00907673" w:rsidP="0043533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32B78FB" w14:textId="77777777" w:rsidR="00907673" w:rsidRPr="00435338" w:rsidRDefault="00907673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7673" w:rsidRPr="00435338" w14:paraId="10A7F5E9" w14:textId="77777777" w:rsidTr="00860687">
        <w:tc>
          <w:tcPr>
            <w:tcW w:w="4050" w:type="dxa"/>
            <w:shd w:val="clear" w:color="auto" w:fill="auto"/>
          </w:tcPr>
          <w:p w14:paraId="0A2763EE" w14:textId="77777777" w:rsidR="00907673" w:rsidRPr="00435338" w:rsidRDefault="00907673" w:rsidP="0043533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243147AD" w14:textId="77777777" w:rsidR="00907673" w:rsidRPr="00435338" w:rsidRDefault="00907673" w:rsidP="00435338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83C1" w14:textId="77777777" w:rsidR="00907673" w:rsidRPr="00435338" w:rsidRDefault="00907673" w:rsidP="00435338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A636A9" w14:textId="77777777" w:rsidR="00907673" w:rsidRPr="00435338" w:rsidRDefault="00907673" w:rsidP="00435338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BF067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924E67" w14:textId="77777777" w:rsidR="00907673" w:rsidRPr="00435338" w:rsidRDefault="00907673" w:rsidP="00435338">
            <w:pPr>
              <w:tabs>
                <w:tab w:val="decimal" w:pos="11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D674A0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44E23B" w14:textId="77777777" w:rsidR="00907673" w:rsidRPr="00435338" w:rsidRDefault="00907673" w:rsidP="00435338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7673" w:rsidRPr="00435338" w14:paraId="332FE346" w14:textId="77777777" w:rsidTr="00BB5776">
        <w:tc>
          <w:tcPr>
            <w:tcW w:w="4050" w:type="dxa"/>
            <w:shd w:val="clear" w:color="auto" w:fill="auto"/>
          </w:tcPr>
          <w:p w14:paraId="1691A485" w14:textId="77777777" w:rsidR="00907673" w:rsidRPr="00435338" w:rsidRDefault="00907673" w:rsidP="0043533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6C61309F" w14:textId="6E93F94D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432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67932757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591DE2" w14:textId="2F0E3E98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5CDC2271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2243DD" w14:textId="28609AE7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31921D99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8645C8" w14:textId="6E80F87B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907673" w:rsidRPr="00435338" w14:paraId="0C36AE1F" w14:textId="77777777" w:rsidTr="00BB5776">
        <w:tc>
          <w:tcPr>
            <w:tcW w:w="4050" w:type="dxa"/>
            <w:shd w:val="clear" w:color="auto" w:fill="auto"/>
          </w:tcPr>
          <w:p w14:paraId="70EF3DBB" w14:textId="256E9762" w:rsidR="00907673" w:rsidRPr="00435338" w:rsidRDefault="00907673" w:rsidP="0043533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52020FA" w14:textId="7DB3BF93" w:rsidR="00907673" w:rsidRPr="00435338" w:rsidRDefault="006A434C" w:rsidP="006A434C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676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9DDBFA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0CF8C3" w14:textId="0F593F59" w:rsidR="00907673" w:rsidRPr="00435338" w:rsidRDefault="00907673" w:rsidP="0043533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B01CBF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4B7EF0" w14:textId="0F0EC506" w:rsidR="00907673" w:rsidRPr="00435338" w:rsidRDefault="00D51592" w:rsidP="00D51592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676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5195D3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EDBB4A" w14:textId="6DDFE23E" w:rsidR="00907673" w:rsidRPr="00435338" w:rsidRDefault="00907673" w:rsidP="0043533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7673" w:rsidRPr="00435338" w14:paraId="3942400B" w14:textId="77777777" w:rsidTr="00BB5776">
        <w:tc>
          <w:tcPr>
            <w:tcW w:w="4050" w:type="dxa"/>
            <w:shd w:val="clear" w:color="auto" w:fill="auto"/>
          </w:tcPr>
          <w:p w14:paraId="4F2EB132" w14:textId="77777777" w:rsidR="00907673" w:rsidRPr="00435338" w:rsidRDefault="00907673" w:rsidP="0043533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50B0EB" w14:textId="1E493241" w:rsidR="00907673" w:rsidRPr="00435338" w:rsidRDefault="00B4323D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9FF479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729C47" w14:textId="2E79F07F" w:rsidR="00907673" w:rsidRPr="00435338" w:rsidRDefault="00907673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994</w:t>
            </w: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1E20CDB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142F30" w14:textId="68BE17BD" w:rsidR="00907673" w:rsidRPr="00435338" w:rsidRDefault="00B4323D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630135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320DA5" w14:textId="0C145392" w:rsidR="00907673" w:rsidRPr="00435338" w:rsidRDefault="00907673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994</w:t>
            </w: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07673" w:rsidRPr="00435338" w14:paraId="09FD3368" w14:textId="77777777" w:rsidTr="00BB5776">
        <w:tc>
          <w:tcPr>
            <w:tcW w:w="4050" w:type="dxa"/>
            <w:shd w:val="clear" w:color="auto" w:fill="auto"/>
          </w:tcPr>
          <w:p w14:paraId="3D9FBC50" w14:textId="77777777" w:rsidR="00907673" w:rsidRPr="00435338" w:rsidRDefault="00907673" w:rsidP="0043533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2C7E" w14:textId="2AF2A864" w:rsidR="00907673" w:rsidRPr="00435338" w:rsidRDefault="00B4323D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9FB909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A713F" w14:textId="7A94F4F2" w:rsidR="00907673" w:rsidRPr="00435338" w:rsidRDefault="00907673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4277C10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F6D85" w14:textId="09BCFEFB" w:rsidR="00907673" w:rsidRPr="00435338" w:rsidRDefault="00B4323D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A95CF6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01473" w14:textId="23E26357" w:rsidR="00907673" w:rsidRPr="00435338" w:rsidRDefault="00907673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907673" w:rsidRPr="00435338" w14:paraId="2EC69552" w14:textId="77777777" w:rsidTr="00BB5776">
        <w:tc>
          <w:tcPr>
            <w:tcW w:w="4050" w:type="dxa"/>
            <w:shd w:val="clear" w:color="auto" w:fill="auto"/>
          </w:tcPr>
          <w:p w14:paraId="7A988604" w14:textId="77777777" w:rsidR="00907673" w:rsidRPr="00435338" w:rsidRDefault="00907673" w:rsidP="0043533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80" w:type="dxa"/>
            <w:shd w:val="clear" w:color="auto" w:fill="auto"/>
          </w:tcPr>
          <w:p w14:paraId="485A5298" w14:textId="77777777" w:rsidR="00907673" w:rsidRPr="00435338" w:rsidRDefault="00907673" w:rsidP="00435338">
            <w:pPr>
              <w:tabs>
                <w:tab w:val="decimal" w:pos="867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F76E5" w14:textId="77777777" w:rsidR="00907673" w:rsidRPr="00435338" w:rsidRDefault="00907673" w:rsidP="00435338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211BAF" w14:textId="77777777" w:rsidR="00907673" w:rsidRPr="00435338" w:rsidRDefault="00907673" w:rsidP="00435338">
            <w:pPr>
              <w:tabs>
                <w:tab w:val="decimal" w:pos="867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00961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E48B01" w14:textId="77777777" w:rsidR="00907673" w:rsidRPr="00435338" w:rsidRDefault="00907673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B58B1D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A6CB01" w14:textId="77777777" w:rsidR="00907673" w:rsidRPr="00435338" w:rsidRDefault="00907673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7673" w:rsidRPr="00435338" w14:paraId="6BF9134F" w14:textId="77777777" w:rsidTr="00011859">
        <w:tc>
          <w:tcPr>
            <w:tcW w:w="4050" w:type="dxa"/>
            <w:shd w:val="clear" w:color="auto" w:fill="auto"/>
          </w:tcPr>
          <w:p w14:paraId="135B27DC" w14:textId="77777777" w:rsidR="00907673" w:rsidRPr="00435338" w:rsidRDefault="00907673" w:rsidP="0043533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2B14D7D3" w14:textId="24A8F5F9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9A87645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CE0CE2" w14:textId="3CD50E47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1D10F72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4A5DFC" w14:textId="6D6F86CA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C0450A9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971B25" w14:textId="21DF9B85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7673" w:rsidRPr="00435338" w14:paraId="0EA04F17" w14:textId="77777777" w:rsidTr="00BB5776">
        <w:tc>
          <w:tcPr>
            <w:tcW w:w="4050" w:type="dxa"/>
            <w:shd w:val="clear" w:color="auto" w:fill="auto"/>
          </w:tcPr>
          <w:p w14:paraId="5F59F1EB" w14:textId="26EBE76E" w:rsidR="00907673" w:rsidRPr="00435338" w:rsidRDefault="00907673" w:rsidP="0043533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8A2A961" w14:textId="7705A4FB" w:rsidR="00907673" w:rsidRPr="00435338" w:rsidRDefault="001426C2" w:rsidP="001426C2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798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48A77C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4E1133" w14:textId="40F7451B" w:rsidR="00907673" w:rsidRPr="00435338" w:rsidRDefault="00907673" w:rsidP="0043533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F67A24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B87BC9" w14:textId="7890BD3E" w:rsidR="00907673" w:rsidRPr="00435338" w:rsidRDefault="001426C2" w:rsidP="001426C2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798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71BD83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802F38" w14:textId="2F69FD10" w:rsidR="00907673" w:rsidRPr="00435338" w:rsidRDefault="00907673" w:rsidP="0043533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7673" w:rsidRPr="00435338" w14:paraId="6D68ADBC" w14:textId="77777777" w:rsidTr="00BB5776">
        <w:tc>
          <w:tcPr>
            <w:tcW w:w="4050" w:type="dxa"/>
            <w:shd w:val="clear" w:color="auto" w:fill="auto"/>
          </w:tcPr>
          <w:p w14:paraId="4AE37FD8" w14:textId="77777777" w:rsidR="00907673" w:rsidRPr="00435338" w:rsidRDefault="00907673" w:rsidP="0043533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C05" w14:textId="4AE9470B" w:rsidR="00907673" w:rsidRPr="00435338" w:rsidRDefault="001426C2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B8BA88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8CE86" w14:textId="212D8A72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77995C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33E7C" w14:textId="1826F934" w:rsidR="00907673" w:rsidRPr="00435338" w:rsidRDefault="001426C2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C0C947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68567" w14:textId="054DBC3C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907673" w:rsidRPr="00435338" w14:paraId="060315DC" w14:textId="77777777" w:rsidTr="00BB5776">
        <w:tc>
          <w:tcPr>
            <w:tcW w:w="4050" w:type="dxa"/>
            <w:shd w:val="clear" w:color="auto" w:fill="auto"/>
          </w:tcPr>
          <w:p w14:paraId="4D076719" w14:textId="77777777" w:rsidR="00907673" w:rsidRPr="00435338" w:rsidRDefault="00907673" w:rsidP="0043533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เงินอื่น ๆ</w:t>
            </w:r>
          </w:p>
        </w:tc>
        <w:tc>
          <w:tcPr>
            <w:tcW w:w="1080" w:type="dxa"/>
            <w:shd w:val="clear" w:color="auto" w:fill="auto"/>
          </w:tcPr>
          <w:p w14:paraId="300B1455" w14:textId="77777777" w:rsidR="00907673" w:rsidRPr="00435338" w:rsidRDefault="00907673" w:rsidP="00435338">
            <w:pPr>
              <w:tabs>
                <w:tab w:val="decimal" w:pos="867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7CA16" w14:textId="77777777" w:rsidR="00907673" w:rsidRPr="00435338" w:rsidRDefault="00907673" w:rsidP="00435338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B0733B" w14:textId="77777777" w:rsidR="00907673" w:rsidRPr="00435338" w:rsidRDefault="00907673" w:rsidP="00435338">
            <w:pPr>
              <w:tabs>
                <w:tab w:val="decimal" w:pos="867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14B9D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FEB42F" w14:textId="77777777" w:rsidR="00907673" w:rsidRPr="00435338" w:rsidRDefault="00907673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532326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784BDC" w14:textId="77777777" w:rsidR="00907673" w:rsidRPr="00435338" w:rsidRDefault="00907673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7673" w:rsidRPr="00435338" w14:paraId="2B949C38" w14:textId="77777777" w:rsidTr="00BB5776">
        <w:tc>
          <w:tcPr>
            <w:tcW w:w="4050" w:type="dxa"/>
            <w:shd w:val="clear" w:color="auto" w:fill="auto"/>
          </w:tcPr>
          <w:p w14:paraId="3F6A51B8" w14:textId="77777777" w:rsidR="00907673" w:rsidRPr="00435338" w:rsidRDefault="00907673" w:rsidP="0043533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6CCDCD8B" w14:textId="55B677D4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2E533533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2CA7FD" w14:textId="0478010F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5135732B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9025CC" w14:textId="635D16EA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5706A92C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94E150" w14:textId="02C1FA4A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907673" w:rsidRPr="00435338" w14:paraId="0784B88F" w14:textId="77777777" w:rsidTr="00BB5776">
        <w:tc>
          <w:tcPr>
            <w:tcW w:w="4050" w:type="dxa"/>
            <w:shd w:val="clear" w:color="auto" w:fill="auto"/>
          </w:tcPr>
          <w:p w14:paraId="007FABB3" w14:textId="77777777" w:rsidR="00907673" w:rsidRPr="00435338" w:rsidRDefault="00907673" w:rsidP="0043533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A9AF0" w14:textId="1F078C9C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0F46C9C6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7750B" w14:textId="605B09F1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7E11DEBD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AFE43" w14:textId="7427DC44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6B18FEB8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0C364" w14:textId="5466BD3B" w:rsidR="00907673" w:rsidRPr="00435338" w:rsidRDefault="001E050E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</w:tr>
      <w:tr w:rsidR="00907673" w:rsidRPr="006311E9" w14:paraId="4F52D302" w14:textId="77777777" w:rsidTr="00BB5776">
        <w:tc>
          <w:tcPr>
            <w:tcW w:w="4050" w:type="dxa"/>
            <w:shd w:val="clear" w:color="auto" w:fill="auto"/>
          </w:tcPr>
          <w:p w14:paraId="09A908A4" w14:textId="77777777" w:rsidR="00907673" w:rsidRPr="006311E9" w:rsidRDefault="00907673" w:rsidP="0043533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D2204" w14:textId="77777777" w:rsidR="00907673" w:rsidRPr="006311E9" w:rsidRDefault="00907673" w:rsidP="00435338">
            <w:pPr>
              <w:tabs>
                <w:tab w:val="decimal" w:pos="867"/>
                <w:tab w:val="decimal" w:pos="1062"/>
              </w:tabs>
              <w:spacing w:line="240" w:lineRule="auto"/>
              <w:ind w:left="-119" w:right="-115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6CED442" w14:textId="77777777" w:rsidR="00907673" w:rsidRPr="006311E9" w:rsidRDefault="00907673" w:rsidP="00435338">
            <w:pPr>
              <w:tabs>
                <w:tab w:val="decimal" w:pos="1062"/>
              </w:tabs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1DBE4" w14:textId="77777777" w:rsidR="00907673" w:rsidRPr="006311E9" w:rsidRDefault="00907673" w:rsidP="00435338">
            <w:pPr>
              <w:tabs>
                <w:tab w:val="decimal" w:pos="867"/>
                <w:tab w:val="decimal" w:pos="1062"/>
              </w:tabs>
              <w:spacing w:line="240" w:lineRule="auto"/>
              <w:ind w:left="-119" w:right="-115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5D4D9397" w14:textId="77777777" w:rsidR="00907673" w:rsidRPr="006311E9" w:rsidRDefault="00907673" w:rsidP="0043533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23F8ED" w14:textId="77777777" w:rsidR="00907673" w:rsidRPr="006311E9" w:rsidRDefault="00907673" w:rsidP="00435338">
            <w:pPr>
              <w:tabs>
                <w:tab w:val="decimal" w:pos="867"/>
                <w:tab w:val="decimal" w:pos="9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11533E" w14:textId="77777777" w:rsidR="00907673" w:rsidRPr="006311E9" w:rsidRDefault="00907673" w:rsidP="0043533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B365BC" w14:textId="77777777" w:rsidR="00907673" w:rsidRPr="006311E9" w:rsidRDefault="00907673" w:rsidP="00435338">
            <w:pPr>
              <w:tabs>
                <w:tab w:val="decimal" w:pos="867"/>
                <w:tab w:val="decimal" w:pos="9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07673" w:rsidRPr="00435338" w14:paraId="3DC18F6B" w14:textId="77777777" w:rsidTr="00BB5776">
        <w:tc>
          <w:tcPr>
            <w:tcW w:w="4050" w:type="dxa"/>
            <w:shd w:val="clear" w:color="auto" w:fill="auto"/>
          </w:tcPr>
          <w:p w14:paraId="3775DB5A" w14:textId="77777777" w:rsidR="00907673" w:rsidRPr="00435338" w:rsidRDefault="00907673" w:rsidP="0043533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F6CED8D" w14:textId="7955D7A7" w:rsidR="00907673" w:rsidRPr="00435338" w:rsidRDefault="00C66C70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</w:t>
            </w:r>
            <w:r w:rsidR="00C12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E21C9A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D702CBF" w14:textId="6092FE23" w:rsidR="00907673" w:rsidRPr="00435338" w:rsidRDefault="00907673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37144F9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B6FD707" w14:textId="772AEC23" w:rsidR="00907673" w:rsidRPr="00435338" w:rsidRDefault="00C66C70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</w:t>
            </w:r>
            <w:r w:rsidR="00C12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9907D4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5CE1327" w14:textId="3C2B6456" w:rsidR="00907673" w:rsidRPr="00435338" w:rsidRDefault="00907673" w:rsidP="00435338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578E6CA9" w14:textId="1D821889" w:rsidR="00EF7D8E" w:rsidRPr="00435338" w:rsidRDefault="00EF7D8E" w:rsidP="0043533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86EC3C2" w14:textId="77777777" w:rsidR="006311E9" w:rsidRDefault="006311E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3A23D747" w14:textId="51FB801D" w:rsidR="006D3EA2" w:rsidRPr="00435338" w:rsidRDefault="006D3EA2" w:rsidP="00435338">
      <w:pPr>
        <w:pStyle w:val="Caption"/>
        <w:ind w:left="567" w:hanging="567"/>
        <w:rPr>
          <w:rFonts w:asciiTheme="majorBidi" w:hAnsiTheme="majorBidi" w:cstheme="majorBidi"/>
        </w:rPr>
      </w:pPr>
      <w:r w:rsidRPr="00435338">
        <w:rPr>
          <w:rFonts w:asciiTheme="majorBidi" w:hAnsiTheme="majorBidi" w:cstheme="majorBidi"/>
          <w:cs/>
        </w:rPr>
        <w:lastRenderedPageBreak/>
        <w:t>ภาระผูกพันกิจการที่ไม่เกี่ยวข้องกัน</w:t>
      </w:r>
    </w:p>
    <w:p w14:paraId="0C0685C1" w14:textId="77777777" w:rsidR="00BC749C" w:rsidRPr="00435338" w:rsidRDefault="00BC749C" w:rsidP="00435338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3"/>
      </w:tblGrid>
      <w:tr w:rsidR="00BC749C" w:rsidRPr="00435338" w14:paraId="6146C872" w14:textId="77777777" w:rsidTr="00216C1C">
        <w:trPr>
          <w:tblHeader/>
        </w:trPr>
        <w:tc>
          <w:tcPr>
            <w:tcW w:w="4050" w:type="dxa"/>
            <w:shd w:val="clear" w:color="auto" w:fill="auto"/>
          </w:tcPr>
          <w:p w14:paraId="7145F11C" w14:textId="77777777" w:rsidR="00BC749C" w:rsidRPr="00435338" w:rsidRDefault="00BC749C" w:rsidP="0043533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33FC1A0" w14:textId="77777777" w:rsidR="00BC749C" w:rsidRPr="00435338" w:rsidRDefault="00BC749C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F3D3BE" w14:textId="77777777" w:rsidR="00BC749C" w:rsidRPr="00435338" w:rsidRDefault="00BC749C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280EF7D7" w14:textId="77777777" w:rsidR="00BC749C" w:rsidRPr="00435338" w:rsidRDefault="00BC749C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7673" w:rsidRPr="00435338" w14:paraId="30D6EA79" w14:textId="77777777" w:rsidTr="00216C1C">
        <w:trPr>
          <w:tblHeader/>
        </w:trPr>
        <w:tc>
          <w:tcPr>
            <w:tcW w:w="4050" w:type="dxa"/>
            <w:shd w:val="clear" w:color="auto" w:fill="auto"/>
          </w:tcPr>
          <w:p w14:paraId="7384B958" w14:textId="77777777" w:rsidR="00907673" w:rsidRPr="00435338" w:rsidRDefault="00907673" w:rsidP="0043533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C74F71" w14:textId="69F99ADB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A3F803D" w14:textId="77777777" w:rsidR="00907673" w:rsidRPr="00435338" w:rsidRDefault="00907673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276400" w14:textId="26114916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F34248D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6AF2D1" w14:textId="7230885C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57F1FB3D" w14:textId="77777777" w:rsidR="00907673" w:rsidRPr="00435338" w:rsidRDefault="00907673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9403FA7" w14:textId="60A0799F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7673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07673" w:rsidRPr="00435338" w14:paraId="73FB3829" w14:textId="77777777" w:rsidTr="00216C1C">
        <w:trPr>
          <w:tblHeader/>
        </w:trPr>
        <w:tc>
          <w:tcPr>
            <w:tcW w:w="4050" w:type="dxa"/>
            <w:shd w:val="clear" w:color="auto" w:fill="auto"/>
          </w:tcPr>
          <w:p w14:paraId="3FEDE0B9" w14:textId="77777777" w:rsidR="00907673" w:rsidRPr="00435338" w:rsidRDefault="00907673" w:rsidP="0043533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D2FEF6" w14:textId="64EBE47B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08BF077" w14:textId="77777777" w:rsidR="00907673" w:rsidRPr="00435338" w:rsidRDefault="00907673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9501E9" w14:textId="1DCBAEEB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6772B13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BC532A" w14:textId="31E351C7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7CF553D" w14:textId="77777777" w:rsidR="00907673" w:rsidRPr="00435338" w:rsidRDefault="00907673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805DCFA" w14:textId="3965616D" w:rsidR="00907673" w:rsidRPr="00435338" w:rsidRDefault="001E050E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07673" w:rsidRPr="00435338" w14:paraId="06E7667B" w14:textId="77777777" w:rsidTr="00216C1C">
        <w:trPr>
          <w:tblHeader/>
        </w:trPr>
        <w:tc>
          <w:tcPr>
            <w:tcW w:w="4050" w:type="dxa"/>
            <w:shd w:val="clear" w:color="auto" w:fill="auto"/>
          </w:tcPr>
          <w:p w14:paraId="07A678D4" w14:textId="77777777" w:rsidR="00907673" w:rsidRPr="00435338" w:rsidRDefault="00907673" w:rsidP="0043533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18762147" w14:textId="77777777" w:rsidR="00907673" w:rsidRPr="00435338" w:rsidRDefault="00907673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7673" w:rsidRPr="00435338" w14:paraId="68DBCCCC" w14:textId="77777777" w:rsidTr="00216C1C">
        <w:tc>
          <w:tcPr>
            <w:tcW w:w="4050" w:type="dxa"/>
            <w:shd w:val="clear" w:color="auto" w:fill="auto"/>
          </w:tcPr>
          <w:p w14:paraId="76532D4F" w14:textId="77777777" w:rsidR="00907673" w:rsidRPr="00435338" w:rsidRDefault="00907673" w:rsidP="00435338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FFE2B7A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D6EA39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E44CC5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620705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B42268" w14:textId="77777777" w:rsidR="00907673" w:rsidRPr="00435338" w:rsidRDefault="00907673" w:rsidP="00435338">
            <w:pPr>
              <w:tabs>
                <w:tab w:val="decimal" w:pos="11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98D695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26CF40F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7673" w:rsidRPr="00435338" w14:paraId="6C36085E" w14:textId="77777777" w:rsidTr="00216C1C">
        <w:tc>
          <w:tcPr>
            <w:tcW w:w="4050" w:type="dxa"/>
            <w:shd w:val="clear" w:color="auto" w:fill="auto"/>
          </w:tcPr>
          <w:p w14:paraId="534C96C9" w14:textId="77777777" w:rsidR="00907673" w:rsidRPr="00435338" w:rsidRDefault="00907673" w:rsidP="00435338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080" w:type="dxa"/>
            <w:shd w:val="clear" w:color="auto" w:fill="auto"/>
          </w:tcPr>
          <w:p w14:paraId="3C416D58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0C9805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30C37F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C8A425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4E0472" w14:textId="77777777" w:rsidR="00907673" w:rsidRPr="00435338" w:rsidRDefault="00907673" w:rsidP="00435338">
            <w:pPr>
              <w:tabs>
                <w:tab w:val="decimal" w:pos="11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0D5D8E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FCB101D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7673" w:rsidRPr="00435338" w14:paraId="1DEA7D96" w14:textId="77777777" w:rsidTr="00A92701">
        <w:tc>
          <w:tcPr>
            <w:tcW w:w="4050" w:type="dxa"/>
            <w:shd w:val="clear" w:color="auto" w:fill="auto"/>
          </w:tcPr>
          <w:p w14:paraId="6FEBE433" w14:textId="77777777" w:rsidR="00907673" w:rsidRPr="00435338" w:rsidRDefault="00907673" w:rsidP="0043533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79E61A7" w14:textId="0221D2A2" w:rsidR="00907673" w:rsidRPr="00435338" w:rsidRDefault="001E050E" w:rsidP="0043533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  <w:r w:rsidR="009158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270" w:type="dxa"/>
            <w:shd w:val="clear" w:color="auto" w:fill="auto"/>
          </w:tcPr>
          <w:p w14:paraId="22151784" w14:textId="77777777" w:rsidR="00907673" w:rsidRPr="00435338" w:rsidRDefault="00907673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E33E03F" w14:textId="19F52DF7" w:rsidR="00907673" w:rsidRPr="00435338" w:rsidRDefault="001E050E" w:rsidP="0043533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  <w:r w:rsidR="00907673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270" w:type="dxa"/>
            <w:shd w:val="clear" w:color="auto" w:fill="auto"/>
          </w:tcPr>
          <w:p w14:paraId="472E9AB1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1F14EEB" w14:textId="44C3B8A4" w:rsidR="00907673" w:rsidRPr="00435338" w:rsidRDefault="001E050E" w:rsidP="00435338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  <w:r w:rsidR="009158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270" w:type="dxa"/>
            <w:shd w:val="clear" w:color="auto" w:fill="auto"/>
          </w:tcPr>
          <w:p w14:paraId="016D6651" w14:textId="77777777" w:rsidR="00907673" w:rsidRPr="00435338" w:rsidRDefault="00907673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5CFAD5D7" w14:textId="1CC202C2" w:rsidR="00907673" w:rsidRPr="00435338" w:rsidRDefault="001E050E" w:rsidP="00435338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  <w:r w:rsidR="00907673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061</w:t>
            </w:r>
          </w:p>
        </w:tc>
      </w:tr>
      <w:tr w:rsidR="003575CE" w:rsidRPr="00435338" w14:paraId="195768DA" w14:textId="77777777" w:rsidTr="00A92701">
        <w:tc>
          <w:tcPr>
            <w:tcW w:w="4050" w:type="dxa"/>
            <w:shd w:val="clear" w:color="auto" w:fill="auto"/>
          </w:tcPr>
          <w:p w14:paraId="734A3104" w14:textId="77777777" w:rsidR="003575CE" w:rsidRPr="00435338" w:rsidRDefault="003575CE" w:rsidP="0043533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0475F3E" w14:textId="77777777" w:rsidR="003575CE" w:rsidRDefault="003575CE" w:rsidP="0043533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1D7982" w14:textId="77777777" w:rsidR="003575CE" w:rsidRPr="00435338" w:rsidRDefault="003575CE" w:rsidP="0043533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ECB3B9A" w14:textId="77777777" w:rsidR="003575CE" w:rsidRPr="00435338" w:rsidRDefault="003575CE" w:rsidP="0043533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BA8731" w14:textId="77777777" w:rsidR="003575CE" w:rsidRPr="00435338" w:rsidRDefault="003575C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FE15391" w14:textId="77777777" w:rsidR="003575CE" w:rsidRDefault="003575CE" w:rsidP="00435338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4FC9AD" w14:textId="77777777" w:rsidR="003575CE" w:rsidRPr="00435338" w:rsidRDefault="003575CE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39F8D02F" w14:textId="77777777" w:rsidR="003575CE" w:rsidRPr="00435338" w:rsidRDefault="003575CE" w:rsidP="00435338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575CE" w:rsidRPr="00435338" w14:paraId="1B82AF10" w14:textId="77777777" w:rsidTr="003575CE">
        <w:tc>
          <w:tcPr>
            <w:tcW w:w="4050" w:type="dxa"/>
            <w:shd w:val="clear" w:color="auto" w:fill="auto"/>
          </w:tcPr>
          <w:p w14:paraId="66F84AE4" w14:textId="2CCFBEF1" w:rsidR="003575CE" w:rsidRPr="00435338" w:rsidRDefault="003575CE" w:rsidP="003575C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80" w:type="dxa"/>
            <w:shd w:val="clear" w:color="auto" w:fill="auto"/>
          </w:tcPr>
          <w:p w14:paraId="5E5E0443" w14:textId="77777777" w:rsidR="003575CE" w:rsidRDefault="003575CE" w:rsidP="003575C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D66CB5" w14:textId="77777777" w:rsidR="003575CE" w:rsidRPr="00435338" w:rsidRDefault="003575CE" w:rsidP="003575C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154AF2" w14:textId="77777777" w:rsidR="003575CE" w:rsidRPr="00435338" w:rsidRDefault="003575CE" w:rsidP="003575C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E91508" w14:textId="77777777" w:rsidR="003575CE" w:rsidRPr="00435338" w:rsidRDefault="003575CE" w:rsidP="003575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D8BC0E" w14:textId="77777777" w:rsidR="003575CE" w:rsidRDefault="003575CE" w:rsidP="003575CE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B3515C" w14:textId="77777777" w:rsidR="003575CE" w:rsidRPr="00435338" w:rsidRDefault="003575CE" w:rsidP="003575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244FBF5" w14:textId="77777777" w:rsidR="003575CE" w:rsidRPr="00435338" w:rsidRDefault="003575CE" w:rsidP="003575CE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575CE" w:rsidRPr="00435338" w14:paraId="2A2A41E6" w14:textId="77777777" w:rsidTr="003575CE">
        <w:tc>
          <w:tcPr>
            <w:tcW w:w="4050" w:type="dxa"/>
            <w:shd w:val="clear" w:color="auto" w:fill="auto"/>
          </w:tcPr>
          <w:p w14:paraId="6DC9C4F2" w14:textId="38DCDBD3" w:rsidR="003575CE" w:rsidRPr="00435338" w:rsidRDefault="003575CE" w:rsidP="003575C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694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080" w:type="dxa"/>
            <w:shd w:val="clear" w:color="auto" w:fill="auto"/>
          </w:tcPr>
          <w:p w14:paraId="70957711" w14:textId="7C637C2F" w:rsidR="003575CE" w:rsidRDefault="001E050E" w:rsidP="003575C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 w:rsidR="003575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70" w:type="dxa"/>
            <w:shd w:val="clear" w:color="auto" w:fill="auto"/>
          </w:tcPr>
          <w:p w14:paraId="3105AA75" w14:textId="77777777" w:rsidR="003575CE" w:rsidRPr="00435338" w:rsidRDefault="003575CE" w:rsidP="003575C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6917E8" w14:textId="4BABBCEE" w:rsidR="003575CE" w:rsidRPr="00435338" w:rsidRDefault="001E050E" w:rsidP="003575C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498</w:t>
            </w:r>
            <w:r w:rsidR="003575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77C6EB1B" w14:textId="77777777" w:rsidR="003575CE" w:rsidRPr="00435338" w:rsidRDefault="003575CE" w:rsidP="003575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36641F" w14:textId="15BF207B" w:rsidR="003575CE" w:rsidRDefault="001E050E" w:rsidP="003575CE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 w:rsidR="003575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70" w:type="dxa"/>
            <w:shd w:val="clear" w:color="auto" w:fill="auto"/>
          </w:tcPr>
          <w:p w14:paraId="32ABAFBC" w14:textId="77777777" w:rsidR="003575CE" w:rsidRPr="00435338" w:rsidRDefault="003575CE" w:rsidP="003575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F819B28" w14:textId="2615959B" w:rsidR="003575CE" w:rsidRPr="00435338" w:rsidRDefault="001E050E" w:rsidP="003575CE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498</w:t>
            </w:r>
            <w:r w:rsidR="003575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</w:tr>
      <w:tr w:rsidR="003575CE" w:rsidRPr="00435338" w14:paraId="46B78051" w14:textId="77777777" w:rsidTr="003575CE">
        <w:tc>
          <w:tcPr>
            <w:tcW w:w="4050" w:type="dxa"/>
            <w:shd w:val="clear" w:color="auto" w:fill="auto"/>
          </w:tcPr>
          <w:p w14:paraId="222CD722" w14:textId="370AE480" w:rsidR="003575CE" w:rsidRPr="00435338" w:rsidRDefault="003575CE" w:rsidP="003575C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45EABA" w14:textId="233E61DA" w:rsidR="003575CE" w:rsidRDefault="001E050E" w:rsidP="003575C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575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270" w:type="dxa"/>
            <w:shd w:val="clear" w:color="auto" w:fill="auto"/>
          </w:tcPr>
          <w:p w14:paraId="6E4A9DF6" w14:textId="77777777" w:rsidR="003575CE" w:rsidRPr="00435338" w:rsidRDefault="003575CE" w:rsidP="003575C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9ACFA4" w14:textId="4F97425F" w:rsidR="003575CE" w:rsidRPr="00435338" w:rsidRDefault="001E050E" w:rsidP="003575C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575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270" w:type="dxa"/>
            <w:shd w:val="clear" w:color="auto" w:fill="auto"/>
          </w:tcPr>
          <w:p w14:paraId="311CA85C" w14:textId="77777777" w:rsidR="003575CE" w:rsidRPr="00435338" w:rsidRDefault="003575CE" w:rsidP="003575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73ACD6" w14:textId="60C63D76" w:rsidR="003575CE" w:rsidRDefault="001E050E" w:rsidP="003575CE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575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270" w:type="dxa"/>
            <w:shd w:val="clear" w:color="auto" w:fill="auto"/>
          </w:tcPr>
          <w:p w14:paraId="77BA584B" w14:textId="77777777" w:rsidR="003575CE" w:rsidRPr="00435338" w:rsidRDefault="003575CE" w:rsidP="003575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42DA2B2F" w14:textId="587CEEA6" w:rsidR="003575CE" w:rsidRPr="00435338" w:rsidRDefault="001E050E" w:rsidP="003575CE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575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</w:tr>
      <w:tr w:rsidR="003575CE" w:rsidRPr="00435338" w14:paraId="518FCBB8" w14:textId="77777777" w:rsidTr="003575CE">
        <w:tc>
          <w:tcPr>
            <w:tcW w:w="4050" w:type="dxa"/>
            <w:shd w:val="clear" w:color="auto" w:fill="auto"/>
          </w:tcPr>
          <w:p w14:paraId="3D8FD965" w14:textId="4951621A" w:rsidR="003575CE" w:rsidRPr="00435338" w:rsidRDefault="003575CE" w:rsidP="003575C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3DB1F" w14:textId="5173B7B2" w:rsidR="003575CE" w:rsidRDefault="001E050E" w:rsidP="003575C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  <w:r w:rsidR="003575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270" w:type="dxa"/>
            <w:shd w:val="clear" w:color="auto" w:fill="auto"/>
          </w:tcPr>
          <w:p w14:paraId="0D4A0F87" w14:textId="77777777" w:rsidR="003575CE" w:rsidRPr="00435338" w:rsidRDefault="003575CE" w:rsidP="003575C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26AA8" w14:textId="7588387E" w:rsidR="003575CE" w:rsidRPr="00435338" w:rsidRDefault="001E050E" w:rsidP="003575C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  <w:r w:rsidR="003575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14:paraId="2802AD36" w14:textId="77777777" w:rsidR="003575CE" w:rsidRPr="00435338" w:rsidRDefault="003575CE" w:rsidP="003575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BC5F7" w14:textId="43AB68A3" w:rsidR="003575CE" w:rsidRDefault="001E050E" w:rsidP="003575CE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  <w:r w:rsidR="003575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270" w:type="dxa"/>
            <w:shd w:val="clear" w:color="auto" w:fill="auto"/>
          </w:tcPr>
          <w:p w14:paraId="03A643F0" w14:textId="77777777" w:rsidR="003575CE" w:rsidRPr="00435338" w:rsidRDefault="003575CE" w:rsidP="003575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9124D" w14:textId="353341AB" w:rsidR="003575CE" w:rsidRPr="00435338" w:rsidRDefault="001E050E" w:rsidP="003575CE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  <w:r w:rsidR="003575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</w:p>
        </w:tc>
      </w:tr>
    </w:tbl>
    <w:p w14:paraId="664ADF31" w14:textId="77777777" w:rsidR="00CD7555" w:rsidRPr="00CD7555" w:rsidRDefault="00CD7555" w:rsidP="00CD7555">
      <w:pPr>
        <w:ind w:left="547"/>
        <w:rPr>
          <w:rFonts w:ascii="Angsana New" w:hAnsi="Angsana New"/>
          <w:sz w:val="30"/>
          <w:szCs w:val="30"/>
        </w:rPr>
      </w:pPr>
    </w:p>
    <w:p w14:paraId="190CEF11" w14:textId="0C58C08C" w:rsidR="00485CD3" w:rsidRPr="00435338" w:rsidRDefault="00485CD3" w:rsidP="00435338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435338">
        <w:rPr>
          <w:rFonts w:asciiTheme="majorBidi" w:hAnsiTheme="majorBidi" w:cstheme="majorBidi"/>
          <w:i/>
          <w:iCs/>
          <w:cs/>
        </w:rPr>
        <w:t>สัญญาซื้อขายไฟฟ้า</w:t>
      </w:r>
    </w:p>
    <w:p w14:paraId="203C1FEB" w14:textId="77777777" w:rsidR="00485CD3" w:rsidRPr="00435338" w:rsidRDefault="00485CD3" w:rsidP="00435338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3DA12B73" w14:textId="4375354C" w:rsidR="00485CD3" w:rsidRPr="00435338" w:rsidRDefault="00485CD3" w:rsidP="00435338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435338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435338">
        <w:rPr>
          <w:rFonts w:asciiTheme="majorBidi" w:hAnsiTheme="majorBidi" w:cstheme="majorBidi"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435338">
        <w:rPr>
          <w:rFonts w:asciiTheme="majorBidi" w:hAnsiTheme="majorBidi" w:cstheme="majorBidi"/>
          <w:sz w:val="30"/>
          <w:szCs w:val="30"/>
        </w:rPr>
        <w:t xml:space="preserve">Non-Firm </w:t>
      </w:r>
      <w:r w:rsidRPr="00435338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435338">
        <w:rPr>
          <w:rFonts w:asciiTheme="majorBidi" w:hAnsiTheme="majorBidi" w:cstheme="majorBidi"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435338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435338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435338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435338">
        <w:rPr>
          <w:rFonts w:asciiTheme="majorBidi" w:hAnsiTheme="majorBidi" w:cstheme="majorBidi"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435338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1E050E" w:rsidRPr="001E050E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435338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435338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435338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1E050E" w:rsidRPr="001E050E">
        <w:rPr>
          <w:rFonts w:asciiTheme="majorBidi" w:hAnsiTheme="majorBidi" w:cstheme="majorBidi"/>
          <w:bCs/>
          <w:spacing w:val="2"/>
          <w:sz w:val="30"/>
          <w:szCs w:val="30"/>
        </w:rPr>
        <w:t>30</w:t>
      </w:r>
      <w:r w:rsidRPr="00435338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1E050E" w:rsidRPr="001E050E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435338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435338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43533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bCs/>
          <w:sz w:val="30"/>
          <w:szCs w:val="30"/>
        </w:rPr>
        <w:t>(Adder)</w:t>
      </w:r>
      <w:r w:rsidRPr="0043533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1E050E" w:rsidRPr="001E050E">
        <w:rPr>
          <w:rFonts w:asciiTheme="majorBidi" w:hAnsiTheme="majorBidi" w:cstheme="majorBidi"/>
          <w:bCs/>
          <w:sz w:val="30"/>
          <w:szCs w:val="30"/>
        </w:rPr>
        <w:t>7</w:t>
      </w:r>
      <w:r w:rsidRPr="0043533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43533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77777777" w:rsidR="00485CD3" w:rsidRPr="00435338" w:rsidRDefault="00485CD3" w:rsidP="00435338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Style w:val="PlainTable4"/>
        <w:tblW w:w="9180" w:type="dxa"/>
        <w:tblInd w:w="450" w:type="dxa"/>
        <w:tblLook w:val="04A0" w:firstRow="1" w:lastRow="0" w:firstColumn="1" w:lastColumn="0" w:noHBand="0" w:noVBand="1"/>
      </w:tblPr>
      <w:tblGrid>
        <w:gridCol w:w="1890"/>
        <w:gridCol w:w="3060"/>
        <w:gridCol w:w="2070"/>
        <w:gridCol w:w="2160"/>
      </w:tblGrid>
      <w:tr w:rsidR="00485CD3" w:rsidRPr="00435338" w14:paraId="044234B4" w14:textId="77777777" w:rsidTr="00DB5F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14:paraId="615484C0" w14:textId="77777777" w:rsidR="00485CD3" w:rsidRPr="00435338" w:rsidRDefault="00485CD3" w:rsidP="0043533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3060" w:type="dxa"/>
            <w:shd w:val="clear" w:color="auto" w:fill="auto"/>
          </w:tcPr>
          <w:p w14:paraId="0275A26E" w14:textId="77777777" w:rsidR="00485CD3" w:rsidRPr="00435338" w:rsidRDefault="00485CD3" w:rsidP="00435338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ปริมาณพลังไฟฟ้าที่รับซื้อตามสัญญา</w:t>
            </w:r>
          </w:p>
        </w:tc>
        <w:tc>
          <w:tcPr>
            <w:tcW w:w="2070" w:type="dxa"/>
            <w:shd w:val="clear" w:color="auto" w:fill="auto"/>
          </w:tcPr>
          <w:p w14:paraId="75E4FFEB" w14:textId="77777777" w:rsidR="00485CD3" w:rsidRPr="00435338" w:rsidRDefault="00485CD3" w:rsidP="00435338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วันเริ่มสัญญา</w:t>
            </w:r>
          </w:p>
        </w:tc>
        <w:tc>
          <w:tcPr>
            <w:tcW w:w="2160" w:type="dxa"/>
            <w:shd w:val="clear" w:color="auto" w:fill="auto"/>
          </w:tcPr>
          <w:p w14:paraId="6D3ACFC9" w14:textId="77777777" w:rsidR="00485CD3" w:rsidRPr="00435338" w:rsidRDefault="00485CD3" w:rsidP="00435338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วันที่เริ่มมีรายได้</w:t>
            </w:r>
          </w:p>
        </w:tc>
      </w:tr>
      <w:tr w:rsidR="00485CD3" w:rsidRPr="00435338" w14:paraId="781FCE01" w14:textId="77777777" w:rsidTr="00DB5F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14:paraId="7AEC9968" w14:textId="768018A3" w:rsidR="00485CD3" w:rsidRPr="00435338" w:rsidRDefault="00485CD3" w:rsidP="0043533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lang w:val="en-GB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14:paraId="61C61793" w14:textId="588354DF" w:rsidR="00485CD3" w:rsidRPr="00435338" w:rsidRDefault="001E050E" w:rsidP="00435338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18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14:paraId="078358B8" w14:textId="281AB300" w:rsidR="00485CD3" w:rsidRPr="00435338" w:rsidRDefault="001E050E" w:rsidP="0043533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7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พฤศจิกายน </w:t>
            </w: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2557</w:t>
            </w:r>
          </w:p>
        </w:tc>
        <w:tc>
          <w:tcPr>
            <w:tcW w:w="2160" w:type="dxa"/>
            <w:shd w:val="clear" w:color="auto" w:fill="auto"/>
          </w:tcPr>
          <w:p w14:paraId="54EF370D" w14:textId="7BB34827" w:rsidR="00485CD3" w:rsidRPr="00435338" w:rsidRDefault="001E050E" w:rsidP="0043533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16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2558</w:t>
            </w:r>
          </w:p>
        </w:tc>
      </w:tr>
      <w:tr w:rsidR="00485CD3" w:rsidRPr="00435338" w14:paraId="5DD65929" w14:textId="77777777" w:rsidTr="00DB5F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14:paraId="772EE5DC" w14:textId="6E7DF63E" w:rsidR="00485CD3" w:rsidRPr="00435338" w:rsidRDefault="00485CD3" w:rsidP="0043533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1E050E" w:rsidRPr="001E050E">
              <w:rPr>
                <w:rFonts w:asciiTheme="majorBidi" w:hAnsiTheme="majorBidi" w:cstheme="majorBidi"/>
                <w:lang w:val="en-GB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14:paraId="5D351F88" w14:textId="1F54D33A" w:rsidR="00485CD3" w:rsidRPr="00435338" w:rsidRDefault="001E050E" w:rsidP="00435338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55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14:paraId="5A0792ED" w14:textId="27AB31F1" w:rsidR="00485CD3" w:rsidRPr="00435338" w:rsidRDefault="001E050E" w:rsidP="00435338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13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พฤศจิกายน </w:t>
            </w: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2556</w:t>
            </w:r>
          </w:p>
        </w:tc>
        <w:tc>
          <w:tcPr>
            <w:tcW w:w="2160" w:type="dxa"/>
            <w:shd w:val="clear" w:color="auto" w:fill="auto"/>
          </w:tcPr>
          <w:p w14:paraId="6F9C64DD" w14:textId="71BE04F2" w:rsidR="00485CD3" w:rsidRPr="00435338" w:rsidRDefault="001E050E" w:rsidP="00435338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6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2558</w:t>
            </w:r>
          </w:p>
        </w:tc>
      </w:tr>
      <w:tr w:rsidR="00485CD3" w:rsidRPr="00435338" w14:paraId="39FCB805" w14:textId="77777777" w:rsidTr="00DB5F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14:paraId="032762E0" w14:textId="489E3046" w:rsidR="00485CD3" w:rsidRPr="00435338" w:rsidRDefault="00485CD3" w:rsidP="0043533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1E050E" w:rsidRPr="001E050E">
              <w:rPr>
                <w:rFonts w:asciiTheme="majorBidi" w:hAnsiTheme="majorBidi" w:cstheme="majorBidi"/>
                <w:lang w:val="en-GB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14:paraId="1908CAD9" w14:textId="47B8FFEC" w:rsidR="00485CD3" w:rsidRPr="00435338" w:rsidRDefault="001E050E" w:rsidP="00435338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90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14:paraId="015AA567" w14:textId="11C4DEFD" w:rsidR="00485CD3" w:rsidRPr="00435338" w:rsidRDefault="001E050E" w:rsidP="0043533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17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2560</w:t>
            </w:r>
          </w:p>
        </w:tc>
        <w:tc>
          <w:tcPr>
            <w:tcW w:w="2160" w:type="dxa"/>
            <w:shd w:val="clear" w:color="auto" w:fill="auto"/>
          </w:tcPr>
          <w:p w14:paraId="0D881E3D" w14:textId="3D1475A4" w:rsidR="00485CD3" w:rsidRPr="00435338" w:rsidRDefault="001E050E" w:rsidP="0043533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5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85CD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2561</w:t>
            </w:r>
          </w:p>
        </w:tc>
      </w:tr>
    </w:tbl>
    <w:p w14:paraId="2F2C5D17" w14:textId="530B8DD4" w:rsidR="004670FC" w:rsidRDefault="004670FC" w:rsidP="00435338">
      <w:pPr>
        <w:pStyle w:val="Caption"/>
        <w:numPr>
          <w:ilvl w:val="0"/>
          <w:numId w:val="0"/>
        </w:numPr>
        <w:rPr>
          <w:rFonts w:asciiTheme="majorBidi" w:hAnsiTheme="majorBidi" w:cstheme="majorBidi"/>
          <w:b w:val="0"/>
          <w:bCs w:val="0"/>
        </w:rPr>
      </w:pPr>
    </w:p>
    <w:p w14:paraId="443BBCAD" w14:textId="5A17F11B" w:rsidR="00654AEC" w:rsidRDefault="00433C05" w:rsidP="00435338">
      <w:pPr>
        <w:pStyle w:val="Caption"/>
        <w:rPr>
          <w:rFonts w:asciiTheme="majorBidi" w:hAnsiTheme="majorBidi" w:cstheme="majorBidi"/>
        </w:rPr>
      </w:pPr>
      <w:r w:rsidRPr="00435338">
        <w:rPr>
          <w:rFonts w:asciiTheme="majorBidi" w:hAnsiTheme="majorBidi" w:cstheme="majorBidi"/>
          <w:cs/>
        </w:rPr>
        <w:lastRenderedPageBreak/>
        <w:t>คดีฟ้องร้อง</w:t>
      </w:r>
    </w:p>
    <w:p w14:paraId="63898DD8" w14:textId="77777777" w:rsidR="000A5CBE" w:rsidRPr="00692C07" w:rsidRDefault="000A5CBE" w:rsidP="000A5CBE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1D1FF2E" w14:textId="400D070C" w:rsidR="000A5CBE" w:rsidRPr="00435338" w:rsidRDefault="000A5CBE" w:rsidP="000A5CBE">
      <w:pPr>
        <w:pStyle w:val="Ang15"/>
        <w:rPr>
          <w:rFonts w:asciiTheme="majorBidi" w:hAnsiTheme="majorBidi" w:cstheme="majorBidi"/>
        </w:rPr>
      </w:pPr>
      <w:r w:rsidRPr="00435338">
        <w:rPr>
          <w:rFonts w:asciiTheme="majorBidi" w:hAnsiTheme="majorBidi" w:cstheme="majorBidi"/>
          <w:cs/>
        </w:rPr>
        <w:t xml:space="preserve">เมื่อวันที่ </w:t>
      </w:r>
      <w:r w:rsidR="001E050E" w:rsidRPr="001E050E">
        <w:rPr>
          <w:rFonts w:asciiTheme="majorBidi" w:hAnsiTheme="majorBidi" w:cstheme="majorBidi"/>
        </w:rPr>
        <w:t>16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 xml:space="preserve">ธันวาคม </w:t>
      </w:r>
      <w:r w:rsidR="001E050E" w:rsidRPr="001E050E">
        <w:rPr>
          <w:rFonts w:asciiTheme="majorBidi" w:hAnsiTheme="majorBidi" w:cstheme="majorBidi"/>
        </w:rPr>
        <w:t>2562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 xml:space="preserve">เอกชนรวม </w:t>
      </w:r>
      <w:r w:rsidR="001E050E" w:rsidRPr="001E050E">
        <w:rPr>
          <w:rFonts w:asciiTheme="majorBidi" w:hAnsiTheme="majorBidi" w:cstheme="majorBidi"/>
        </w:rPr>
        <w:t>222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 กับพวกรวม </w:t>
      </w:r>
      <w:r w:rsidR="001E050E" w:rsidRPr="001E050E">
        <w:rPr>
          <w:rFonts w:asciiTheme="majorBidi" w:hAnsiTheme="majorBidi" w:cstheme="majorBidi"/>
        </w:rPr>
        <w:t>5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 xml:space="preserve">คน โดยบริษัท เป็นผู้ถูกฟ้องที่ </w:t>
      </w:r>
      <w:r w:rsidR="001E050E" w:rsidRPr="001E050E">
        <w:rPr>
          <w:rFonts w:asciiTheme="majorBidi" w:hAnsiTheme="majorBidi" w:cstheme="majorBidi"/>
        </w:rPr>
        <w:t>5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435338">
        <w:rPr>
          <w:rFonts w:asciiTheme="majorBidi" w:hAnsiTheme="majorBidi" w:cstheme="majorBidi"/>
        </w:rPr>
        <w:t xml:space="preserve">EHIA) </w:t>
      </w:r>
      <w:r w:rsidRPr="00435338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="001E050E" w:rsidRPr="001E050E">
        <w:rPr>
          <w:rFonts w:asciiTheme="majorBidi" w:hAnsiTheme="majorBidi" w:cstheme="majorBidi"/>
        </w:rPr>
        <w:t>150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="001E050E" w:rsidRPr="001E050E">
        <w:rPr>
          <w:rFonts w:asciiTheme="majorBidi" w:hAnsiTheme="majorBidi" w:cstheme="majorBidi"/>
        </w:rPr>
        <w:t>150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>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1037495A" w14:textId="77777777" w:rsidR="000A5CBE" w:rsidRPr="00435338" w:rsidRDefault="000A5CBE" w:rsidP="000A5CB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5B9AB" w14:textId="5BF56E18" w:rsidR="000A5CBE" w:rsidRDefault="000A5CBE" w:rsidP="000A5CBE">
      <w:pPr>
        <w:pStyle w:val="Ang15"/>
        <w:rPr>
          <w:rFonts w:asciiTheme="majorBidi" w:hAnsiTheme="majorBidi" w:cstheme="majorBidi"/>
        </w:rPr>
      </w:pPr>
      <w:r w:rsidRPr="00435338">
        <w:rPr>
          <w:rFonts w:asciiTheme="majorBidi" w:hAnsiTheme="majorBidi" w:cstheme="majorBidi"/>
          <w:cs/>
        </w:rPr>
        <w:t xml:space="preserve">เมื่อวันที่ </w:t>
      </w:r>
      <w:r w:rsidR="001E050E" w:rsidRPr="001E050E">
        <w:rPr>
          <w:rFonts w:asciiTheme="majorBidi" w:hAnsiTheme="majorBidi" w:cstheme="majorBidi"/>
        </w:rPr>
        <w:t>25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 xml:space="preserve">ธันวาคม </w:t>
      </w:r>
      <w:r w:rsidR="001E050E" w:rsidRPr="001E050E">
        <w:rPr>
          <w:rFonts w:asciiTheme="majorBidi" w:hAnsiTheme="majorBidi" w:cstheme="majorBidi"/>
        </w:rPr>
        <w:t>2562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1E050E" w:rsidRPr="001E050E">
        <w:rPr>
          <w:rFonts w:asciiTheme="majorBidi" w:hAnsiTheme="majorBidi" w:cstheme="majorBidi"/>
        </w:rPr>
        <w:t>28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 xml:space="preserve">มกราคม </w:t>
      </w:r>
      <w:r w:rsidR="001E050E" w:rsidRPr="001E050E">
        <w:rPr>
          <w:rFonts w:asciiTheme="majorBidi" w:hAnsiTheme="majorBidi" w:cstheme="majorBidi"/>
        </w:rPr>
        <w:t>2563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0A307C8F" w14:textId="77777777" w:rsidR="004670FC" w:rsidRPr="00435338" w:rsidRDefault="004670FC" w:rsidP="000A5CBE">
      <w:pPr>
        <w:pStyle w:val="Ang15"/>
        <w:rPr>
          <w:rFonts w:asciiTheme="majorBidi" w:hAnsiTheme="majorBidi" w:cstheme="majorBidi"/>
        </w:rPr>
      </w:pPr>
    </w:p>
    <w:p w14:paraId="7F90AD32" w14:textId="551B5395" w:rsidR="000A5CBE" w:rsidRPr="00423A7E" w:rsidRDefault="00CA08E0" w:rsidP="000A5CBE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423A7E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 วันที่ </w:t>
      </w:r>
      <w:r w:rsidR="001E050E" w:rsidRPr="001E050E">
        <w:rPr>
          <w:rFonts w:asciiTheme="majorBidi" w:hAnsiTheme="majorBidi"/>
          <w:spacing w:val="2"/>
          <w:sz w:val="30"/>
          <w:szCs w:val="30"/>
        </w:rPr>
        <w:t>31</w:t>
      </w:r>
      <w:r w:rsidRPr="00423A7E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="001E050E" w:rsidRPr="001E050E">
        <w:rPr>
          <w:rFonts w:asciiTheme="majorBidi" w:hAnsiTheme="majorBidi"/>
          <w:spacing w:val="2"/>
          <w:sz w:val="30"/>
          <w:szCs w:val="30"/>
        </w:rPr>
        <w:t>2563</w:t>
      </w:r>
      <w:r w:rsidRPr="00423A7E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</w:t>
      </w:r>
      <w:r w:rsidRPr="00BC7AE9">
        <w:rPr>
          <w:rFonts w:asciiTheme="majorBidi" w:hAnsiTheme="majorBidi"/>
          <w:spacing w:val="2"/>
          <w:sz w:val="30"/>
          <w:szCs w:val="30"/>
          <w:cs/>
        </w:rPr>
        <w:t xml:space="preserve">ซึ่งทนายความผู้รับผิดชอบได้จัดทำคำให้การยื่นศาลแล้ว เมื่อวันที่ </w:t>
      </w:r>
      <w:r w:rsidR="001E050E" w:rsidRPr="001E050E">
        <w:rPr>
          <w:rFonts w:asciiTheme="majorBidi" w:hAnsiTheme="majorBidi"/>
          <w:spacing w:val="2"/>
          <w:sz w:val="30"/>
          <w:szCs w:val="30"/>
        </w:rPr>
        <w:t>1</w:t>
      </w:r>
      <w:r w:rsidRPr="00BC7AE9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="001E050E" w:rsidRPr="001E050E">
        <w:rPr>
          <w:rFonts w:asciiTheme="majorBidi" w:hAnsiTheme="majorBidi"/>
          <w:spacing w:val="2"/>
          <w:sz w:val="30"/>
          <w:szCs w:val="30"/>
        </w:rPr>
        <w:t>2563</w:t>
      </w:r>
      <w:r w:rsidRPr="00BC7AE9">
        <w:rPr>
          <w:rFonts w:asciiTheme="majorBidi" w:hAnsiTheme="majorBidi"/>
          <w:spacing w:val="2"/>
          <w:sz w:val="30"/>
          <w:szCs w:val="30"/>
          <w:cs/>
        </w:rPr>
        <w:t xml:space="preserve"> ขณะนี้อยู่ระหว่างการพิจารณาของศาล</w:t>
      </w:r>
    </w:p>
    <w:p w14:paraId="693B4792" w14:textId="77777777" w:rsidR="00CA08E0" w:rsidRPr="00A573EE" w:rsidRDefault="00CA08E0" w:rsidP="000A5CB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C5162AE" w14:textId="0B2246A0" w:rsidR="000A5CBE" w:rsidRPr="00435338" w:rsidRDefault="000A5CBE" w:rsidP="000A5CBE">
      <w:pPr>
        <w:pStyle w:val="Ang15"/>
        <w:rPr>
          <w:rFonts w:asciiTheme="majorBidi" w:hAnsiTheme="majorBidi" w:cstheme="majorBidi"/>
        </w:rPr>
      </w:pPr>
      <w:r w:rsidRPr="00435338">
        <w:rPr>
          <w:rFonts w:asciiTheme="majorBidi" w:hAnsiTheme="majorBidi" w:cstheme="majorBidi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="001E050E" w:rsidRPr="001E050E">
        <w:rPr>
          <w:rFonts w:asciiTheme="majorBidi" w:hAnsiTheme="majorBidi" w:cstheme="majorBidi"/>
        </w:rPr>
        <w:t>222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58B03E80" w14:textId="27D6055D" w:rsidR="004C65E4" w:rsidRDefault="004C65E4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B2D16B6" w14:textId="2FCE78B6" w:rsidR="00FB40FC" w:rsidRDefault="00FB40FC" w:rsidP="00435338">
      <w:pPr>
        <w:pStyle w:val="Caption"/>
        <w:rPr>
          <w:rFonts w:asciiTheme="majorBidi" w:hAnsiTheme="majorBidi" w:cstheme="majorBidi"/>
        </w:rPr>
      </w:pPr>
      <w:r w:rsidRPr="00435338">
        <w:rPr>
          <w:rFonts w:asciiTheme="majorBidi" w:hAnsiTheme="majorBidi" w:cstheme="majorBidi"/>
          <w:cs/>
        </w:rPr>
        <w:lastRenderedPageBreak/>
        <w:t>เหตุการณ์ภายหลังรอบระยะเวลารายงาน</w:t>
      </w:r>
    </w:p>
    <w:p w14:paraId="1EF9BD21" w14:textId="6DD95AC0" w:rsidR="000A5CBE" w:rsidRPr="00405CD8" w:rsidRDefault="000A5CBE" w:rsidP="000A5CBE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0C3EEA0B" w14:textId="1C25F6F9" w:rsidR="007E55E7" w:rsidRPr="000A5CBE" w:rsidRDefault="007E55E7" w:rsidP="007E55E7">
      <w:pPr>
        <w:pStyle w:val="Ang15"/>
        <w:numPr>
          <w:ilvl w:val="0"/>
          <w:numId w:val="20"/>
        </w:numPr>
        <w:rPr>
          <w:rFonts w:asciiTheme="majorBidi" w:hAnsiTheme="majorBidi" w:cstheme="majorBidi"/>
          <w:cs/>
        </w:rPr>
      </w:pPr>
      <w:r w:rsidRPr="00504223">
        <w:rPr>
          <w:rFonts w:asciiTheme="majorBidi" w:hAnsiTheme="majorBidi"/>
          <w:cs/>
        </w:rPr>
        <w:t>ในการประชุมสามัญ</w:t>
      </w:r>
      <w:r>
        <w:rPr>
          <w:rFonts w:asciiTheme="majorBidi" w:hAnsiTheme="majorBidi" w:hint="cs"/>
          <w:cs/>
        </w:rPr>
        <w:t>ประจำปีของ</w:t>
      </w:r>
      <w:r w:rsidRPr="00504223">
        <w:rPr>
          <w:rFonts w:asciiTheme="majorBidi" w:hAnsiTheme="majorBidi"/>
          <w:cs/>
        </w:rPr>
        <w:t>ผู้ถือหุ้น</w:t>
      </w:r>
      <w:r>
        <w:rPr>
          <w:rFonts w:asciiTheme="majorBidi" w:hAnsiTheme="majorBidi" w:hint="cs"/>
          <w:cs/>
        </w:rPr>
        <w:t>ของบริษัท</w:t>
      </w:r>
      <w:r w:rsidRPr="00504223">
        <w:rPr>
          <w:rFonts w:asciiTheme="majorBidi" w:hAnsiTheme="majorBidi"/>
          <w:cs/>
        </w:rPr>
        <w:t xml:space="preserve">เมื่อวันที่ </w:t>
      </w:r>
      <w:r w:rsidR="001E050E" w:rsidRPr="001E050E">
        <w:rPr>
          <w:rFonts w:asciiTheme="majorBidi" w:hAnsiTheme="majorBidi"/>
        </w:rPr>
        <w:t>30</w:t>
      </w:r>
      <w:r w:rsidRPr="00504223">
        <w:rPr>
          <w:rFonts w:asciiTheme="majorBidi" w:hAnsiTheme="majorBidi"/>
          <w:cs/>
        </w:rPr>
        <w:t xml:space="preserve"> กรกฎาคม </w:t>
      </w:r>
      <w:r w:rsidR="001E050E" w:rsidRPr="001E050E">
        <w:rPr>
          <w:rFonts w:asciiTheme="majorBidi" w:hAnsiTheme="majorBidi"/>
        </w:rPr>
        <w:t>2563</w:t>
      </w:r>
      <w:r w:rsidRPr="00504223">
        <w:rPr>
          <w:rFonts w:asciiTheme="majorBidi" w:hAnsiTheme="majorBidi"/>
          <w:cs/>
        </w:rPr>
        <w:t xml:space="preserve"> มีมติอนุมัติให้บริษัทเพิ่มวงเงินในการออกและเสนอขายหุ้นกู้จากวงเงิน ณ ขณะใด ขณะหนึ่งรวมไม่เกิน </w:t>
      </w:r>
      <w:r w:rsidR="001E050E" w:rsidRPr="001E050E">
        <w:rPr>
          <w:rFonts w:asciiTheme="majorBidi" w:hAnsiTheme="majorBidi"/>
        </w:rPr>
        <w:t>25</w:t>
      </w:r>
      <w:r w:rsidRPr="00504223">
        <w:rPr>
          <w:rFonts w:asciiTheme="majorBidi" w:hAnsiTheme="majorBidi"/>
          <w:cs/>
        </w:rPr>
        <w:t>,</w:t>
      </w:r>
      <w:r w:rsidR="001E050E" w:rsidRPr="001E050E">
        <w:rPr>
          <w:rFonts w:asciiTheme="majorBidi" w:hAnsiTheme="majorBidi"/>
        </w:rPr>
        <w:t>000</w:t>
      </w:r>
      <w:r w:rsidRPr="00504223">
        <w:rPr>
          <w:rFonts w:asciiTheme="majorBidi" w:hAnsiTheme="majorBidi"/>
          <w:cs/>
        </w:rPr>
        <w:t xml:space="preserve"> ล้านบาท เป็นวงเงิน ณ ขณะใดขณะหนึ่งรวมไม่เกิน </w:t>
      </w:r>
      <w:r w:rsidR="001E050E" w:rsidRPr="001E050E">
        <w:rPr>
          <w:rFonts w:asciiTheme="majorBidi" w:hAnsiTheme="majorBidi"/>
        </w:rPr>
        <w:t>50</w:t>
      </w:r>
      <w:r w:rsidRPr="00504223">
        <w:rPr>
          <w:rFonts w:asciiTheme="majorBidi" w:hAnsiTheme="majorBidi"/>
          <w:cs/>
        </w:rPr>
        <w:t>,</w:t>
      </w:r>
      <w:r w:rsidR="001E050E" w:rsidRPr="001E050E">
        <w:rPr>
          <w:rFonts w:asciiTheme="majorBidi" w:hAnsiTheme="majorBidi"/>
        </w:rPr>
        <w:t>000</w:t>
      </w:r>
      <w:r w:rsidRPr="00504223">
        <w:rPr>
          <w:rFonts w:asciiTheme="majorBidi" w:hAnsiTheme="majorBidi"/>
          <w:cs/>
        </w:rPr>
        <w:t xml:space="preserve"> ล้านบาท โดยเป็นวงเงินในลักษณะหมุนเวียนเฉพาะของบริษัทเท่านั้น</w:t>
      </w:r>
    </w:p>
    <w:p w14:paraId="7FC46A90" w14:textId="2D3924FA" w:rsidR="000A5CBE" w:rsidRPr="000A5CBE" w:rsidRDefault="000A5CBE" w:rsidP="00E70F6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FEE6A" w14:textId="477120CD" w:rsidR="000A5CBE" w:rsidRPr="000A5CBE" w:rsidRDefault="007E55E7" w:rsidP="007E55E7">
      <w:pPr>
        <w:pStyle w:val="Ang15"/>
        <w:numPr>
          <w:ilvl w:val="0"/>
          <w:numId w:val="20"/>
        </w:numPr>
        <w:rPr>
          <w:rFonts w:asciiTheme="majorBidi" w:hAnsiTheme="majorBidi" w:cstheme="majorBidi"/>
          <w:cs/>
        </w:rPr>
      </w:pPr>
      <w:r w:rsidRPr="007E55E7">
        <w:rPr>
          <w:rFonts w:asciiTheme="majorBidi" w:hAnsiTheme="majorBidi"/>
          <w:cs/>
        </w:rPr>
        <w:t xml:space="preserve">บริษัทเตรียมเสนอขายหุ้นกู้ในวันที่ </w:t>
      </w:r>
      <w:r w:rsidR="001E050E" w:rsidRPr="001E050E">
        <w:rPr>
          <w:rFonts w:asciiTheme="majorBidi" w:hAnsiTheme="majorBidi"/>
        </w:rPr>
        <w:t>14</w:t>
      </w:r>
      <w:r w:rsidRPr="007E55E7">
        <w:rPr>
          <w:rFonts w:asciiTheme="majorBidi" w:hAnsiTheme="majorBidi"/>
        </w:rPr>
        <w:t xml:space="preserve">, </w:t>
      </w:r>
      <w:r w:rsidR="001E050E" w:rsidRPr="001E050E">
        <w:rPr>
          <w:rFonts w:asciiTheme="majorBidi" w:hAnsiTheme="majorBidi"/>
        </w:rPr>
        <w:t>17</w:t>
      </w:r>
      <w:r w:rsidRPr="007E55E7">
        <w:rPr>
          <w:rFonts w:asciiTheme="majorBidi" w:hAnsiTheme="majorBidi"/>
          <w:cs/>
        </w:rPr>
        <w:t xml:space="preserve"> และ </w:t>
      </w:r>
      <w:r w:rsidR="001E050E" w:rsidRPr="001E050E">
        <w:rPr>
          <w:rFonts w:asciiTheme="majorBidi" w:hAnsiTheme="majorBidi"/>
        </w:rPr>
        <w:t>18</w:t>
      </w:r>
      <w:r w:rsidRPr="007E55E7">
        <w:rPr>
          <w:rFonts w:asciiTheme="majorBidi" w:hAnsiTheme="majorBidi"/>
          <w:cs/>
        </w:rPr>
        <w:t xml:space="preserve"> สิงหาคม </w:t>
      </w:r>
      <w:r w:rsidR="001E050E" w:rsidRPr="001E050E">
        <w:rPr>
          <w:rFonts w:asciiTheme="majorBidi" w:hAnsiTheme="majorBidi"/>
        </w:rPr>
        <w:t>2563</w:t>
      </w:r>
      <w:r w:rsidRPr="007E55E7">
        <w:rPr>
          <w:rFonts w:asciiTheme="majorBidi" w:hAnsiTheme="majorBidi"/>
          <w:cs/>
        </w:rPr>
        <w:t xml:space="preserve"> หุ้นกู้อายุ </w:t>
      </w:r>
      <w:r w:rsidR="001E050E" w:rsidRPr="001E050E">
        <w:rPr>
          <w:rFonts w:asciiTheme="majorBidi" w:hAnsiTheme="majorBidi"/>
        </w:rPr>
        <w:t>3</w:t>
      </w:r>
      <w:r w:rsidRPr="007E55E7">
        <w:rPr>
          <w:rFonts w:asciiTheme="majorBidi" w:hAnsiTheme="majorBidi"/>
          <w:cs/>
        </w:rPr>
        <w:t xml:space="preserve"> ปี </w:t>
      </w:r>
      <w:r w:rsidR="001E050E" w:rsidRPr="001E050E">
        <w:rPr>
          <w:rFonts w:asciiTheme="majorBidi" w:hAnsiTheme="majorBidi"/>
        </w:rPr>
        <w:t>11</w:t>
      </w:r>
      <w:r w:rsidRPr="007E55E7">
        <w:rPr>
          <w:rFonts w:asciiTheme="majorBidi" w:hAnsiTheme="majorBidi"/>
          <w:cs/>
        </w:rPr>
        <w:t xml:space="preserve"> เดือน อัตราดอกเบี้ยคงที่ร้อยละ </w:t>
      </w:r>
      <w:r w:rsidR="001E050E" w:rsidRPr="001E050E">
        <w:rPr>
          <w:rFonts w:asciiTheme="majorBidi" w:hAnsiTheme="majorBidi"/>
        </w:rPr>
        <w:t>3</w:t>
      </w:r>
      <w:r w:rsidRPr="007E55E7">
        <w:rPr>
          <w:rFonts w:asciiTheme="majorBidi" w:hAnsiTheme="majorBidi"/>
          <w:cs/>
        </w:rPr>
        <w:t>.</w:t>
      </w:r>
      <w:r w:rsidR="001E050E" w:rsidRPr="001E050E">
        <w:rPr>
          <w:rFonts w:asciiTheme="majorBidi" w:hAnsiTheme="majorBidi"/>
        </w:rPr>
        <w:t>90</w:t>
      </w:r>
      <w:r w:rsidRPr="007E55E7">
        <w:rPr>
          <w:rFonts w:asciiTheme="majorBidi" w:hAnsiTheme="majorBidi"/>
          <w:cs/>
        </w:rPr>
        <w:t xml:space="preserve"> ต่อปี ชำระดอกเบี้ยทุก </w:t>
      </w:r>
      <w:r w:rsidR="001E050E" w:rsidRPr="001E050E">
        <w:rPr>
          <w:rFonts w:asciiTheme="majorBidi" w:hAnsiTheme="majorBidi"/>
        </w:rPr>
        <w:t>3</w:t>
      </w:r>
      <w:r w:rsidRPr="007E55E7">
        <w:rPr>
          <w:rFonts w:asciiTheme="majorBidi" w:hAnsiTheme="majorBidi"/>
          <w:cs/>
        </w:rPr>
        <w:t xml:space="preserve"> เดือน วงเงินไม่เกิน </w:t>
      </w:r>
      <w:r w:rsidR="001E050E" w:rsidRPr="001E050E">
        <w:rPr>
          <w:rFonts w:asciiTheme="majorBidi" w:hAnsiTheme="majorBidi"/>
        </w:rPr>
        <w:t>4</w:t>
      </w:r>
      <w:r w:rsidRPr="007E55E7">
        <w:rPr>
          <w:rFonts w:asciiTheme="majorBidi" w:hAnsiTheme="majorBidi"/>
        </w:rPr>
        <w:t>,</w:t>
      </w:r>
      <w:r w:rsidR="001E050E" w:rsidRPr="001E050E">
        <w:rPr>
          <w:rFonts w:asciiTheme="majorBidi" w:hAnsiTheme="majorBidi"/>
        </w:rPr>
        <w:t>000</w:t>
      </w:r>
      <w:r w:rsidRPr="007E55E7">
        <w:rPr>
          <w:rFonts w:asciiTheme="majorBidi" w:hAnsiTheme="majorBidi"/>
          <w:cs/>
        </w:rPr>
        <w:t xml:space="preserve"> ล้านบาท</w:t>
      </w:r>
    </w:p>
    <w:sectPr w:rsidR="000A5CBE" w:rsidRPr="000A5CBE" w:rsidSect="00D25C20">
      <w:pgSz w:w="11909" w:h="16834" w:code="9"/>
      <w:pgMar w:top="691" w:right="1152" w:bottom="576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DF5E2" w14:textId="77777777" w:rsidR="00205241" w:rsidRDefault="00205241">
      <w:r>
        <w:separator/>
      </w:r>
    </w:p>
  </w:endnote>
  <w:endnote w:type="continuationSeparator" w:id="0">
    <w:p w14:paraId="2182012A" w14:textId="77777777" w:rsidR="00205241" w:rsidRDefault="0020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48817A" w14:textId="16651B5D" w:rsidR="00205241" w:rsidRPr="00FF32BF" w:rsidRDefault="00205241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6572DA">
      <w:rPr>
        <w:rFonts w:ascii="Angsana New" w:hAnsi="Angsana New"/>
        <w:noProof/>
        <w:sz w:val="30"/>
        <w:szCs w:val="30"/>
      </w:rPr>
      <w:t>30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55455" w14:textId="39E34F84" w:rsidR="00205241" w:rsidRPr="00FF32BF" w:rsidRDefault="00205241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6572DA">
      <w:rPr>
        <w:rFonts w:ascii="Angsana New" w:hAnsi="Angsana New"/>
        <w:noProof/>
        <w:sz w:val="30"/>
        <w:szCs w:val="30"/>
      </w:rPr>
      <w:t>32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FEA6D" w14:textId="020894D2" w:rsidR="00205241" w:rsidRPr="00FF32BF" w:rsidRDefault="00205241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6572DA">
      <w:rPr>
        <w:rFonts w:ascii="Angsana New" w:hAnsi="Angsana New"/>
        <w:noProof/>
        <w:sz w:val="30"/>
        <w:szCs w:val="30"/>
      </w:rPr>
      <w:t>38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4030F" w14:textId="554E8D12" w:rsidR="00205241" w:rsidRPr="00D83821" w:rsidRDefault="00205241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6572DA">
      <w:rPr>
        <w:rFonts w:asciiTheme="majorBidi" w:hAnsiTheme="majorBidi" w:cstheme="majorBidi"/>
        <w:noProof/>
        <w:sz w:val="30"/>
        <w:szCs w:val="30"/>
      </w:rPr>
      <w:t>56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6AACB" w14:textId="77777777" w:rsidR="00205241" w:rsidRDefault="00205241">
      <w:r>
        <w:separator/>
      </w:r>
    </w:p>
  </w:footnote>
  <w:footnote w:type="continuationSeparator" w:id="0">
    <w:p w14:paraId="3A93919F" w14:textId="77777777" w:rsidR="00205241" w:rsidRDefault="00205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75DF3" w14:textId="77777777" w:rsidR="00205241" w:rsidRDefault="00205241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F9BDD3D" w14:textId="77777777" w:rsidR="00205241" w:rsidRDefault="00205241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9833C36" w14:textId="19E443D3" w:rsidR="00205241" w:rsidRPr="00E22BD2" w:rsidRDefault="00205241" w:rsidP="00FC5C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1E050E">
      <w:rPr>
        <w:rFonts w:ascii="Angsana New" w:hAnsi="Angsana New"/>
        <w:b/>
        <w:bCs/>
        <w:sz w:val="32"/>
        <w:szCs w:val="32"/>
      </w:rPr>
      <w:t>25</w:t>
    </w:r>
    <w:r w:rsidRPr="001E050E">
      <w:rPr>
        <w:rFonts w:ascii="Angsana New" w:hAnsi="Angsana New" w:hint="cs"/>
        <w:b/>
        <w:bCs/>
        <w:sz w:val="32"/>
        <w:szCs w:val="32"/>
      </w:rPr>
      <w:t>6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AA9AF4B" w14:textId="77777777" w:rsidR="00205241" w:rsidRPr="005B334E" w:rsidRDefault="00205241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800EA7" w14:textId="77777777" w:rsidR="00205241" w:rsidRDefault="00205241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55BEC714" w14:textId="77777777" w:rsidR="00205241" w:rsidRDefault="00205241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E81CC4" w14:textId="6499ED93" w:rsidR="00205241" w:rsidRPr="00E22BD2" w:rsidRDefault="00205241" w:rsidP="00FC5C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1E050E">
      <w:rPr>
        <w:rFonts w:ascii="Angsana New" w:hAnsi="Angsana New"/>
        <w:b/>
        <w:bCs/>
        <w:sz w:val="32"/>
        <w:szCs w:val="32"/>
      </w:rPr>
      <w:t>25</w:t>
    </w:r>
    <w:r w:rsidRPr="001E050E">
      <w:rPr>
        <w:rFonts w:ascii="Angsana New" w:hAnsi="Angsana New" w:hint="cs"/>
        <w:b/>
        <w:bCs/>
        <w:sz w:val="32"/>
        <w:szCs w:val="32"/>
      </w:rPr>
      <w:t>6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DA43E27" w14:textId="77777777" w:rsidR="00205241" w:rsidRPr="005B334E" w:rsidRDefault="00205241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5D4E1" w14:textId="77777777" w:rsidR="00205241" w:rsidRDefault="00205241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7477C2" w14:textId="77777777" w:rsidR="00205241" w:rsidRDefault="00205241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72313E9" w14:textId="1863698B" w:rsidR="00205241" w:rsidRPr="00E22BD2" w:rsidRDefault="00205241" w:rsidP="00FC5C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1E050E">
      <w:rPr>
        <w:rFonts w:ascii="Angsana New" w:hAnsi="Angsana New"/>
        <w:b/>
        <w:bCs/>
        <w:sz w:val="32"/>
        <w:szCs w:val="32"/>
      </w:rPr>
      <w:t>25</w:t>
    </w:r>
    <w:r w:rsidRPr="001E050E">
      <w:rPr>
        <w:rFonts w:ascii="Angsana New" w:hAnsi="Angsana New" w:hint="cs"/>
        <w:b/>
        <w:bCs/>
        <w:sz w:val="32"/>
        <w:szCs w:val="32"/>
      </w:rPr>
      <w:t>6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7BFA198" w14:textId="77777777" w:rsidR="00205241" w:rsidRPr="005B334E" w:rsidRDefault="00205241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7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6"/>
  </w:num>
  <w:num w:numId="2">
    <w:abstractNumId w:val="13"/>
  </w:num>
  <w:num w:numId="3">
    <w:abstractNumId w:val="18"/>
  </w:num>
  <w:num w:numId="4">
    <w:abstractNumId w:val="1"/>
  </w:num>
  <w:num w:numId="5">
    <w:abstractNumId w:val="10"/>
  </w:num>
  <w:num w:numId="6">
    <w:abstractNumId w:val="5"/>
  </w:num>
  <w:num w:numId="7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3"/>
  </w:num>
  <w:num w:numId="10">
    <w:abstractNumId w:val="14"/>
  </w:num>
  <w:num w:numId="11">
    <w:abstractNumId w:val="8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2"/>
  </w:num>
  <w:num w:numId="17">
    <w:abstractNumId w:val="9"/>
  </w:num>
  <w:num w:numId="18">
    <w:abstractNumId w:val="2"/>
  </w:num>
  <w:num w:numId="19">
    <w:abstractNumId w:val="11"/>
  </w:num>
  <w:num w:numId="20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070"/>
    <w:rsid w:val="0000345A"/>
    <w:rsid w:val="0000373B"/>
    <w:rsid w:val="00003A3A"/>
    <w:rsid w:val="00003A89"/>
    <w:rsid w:val="00003C50"/>
    <w:rsid w:val="00003C8D"/>
    <w:rsid w:val="00003F3C"/>
    <w:rsid w:val="000040AB"/>
    <w:rsid w:val="00004BC2"/>
    <w:rsid w:val="00004E64"/>
    <w:rsid w:val="00004F7E"/>
    <w:rsid w:val="00005133"/>
    <w:rsid w:val="00005518"/>
    <w:rsid w:val="00005E8C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077AE"/>
    <w:rsid w:val="00010439"/>
    <w:rsid w:val="00010620"/>
    <w:rsid w:val="0001070F"/>
    <w:rsid w:val="00010FDF"/>
    <w:rsid w:val="00011265"/>
    <w:rsid w:val="00011277"/>
    <w:rsid w:val="000116AA"/>
    <w:rsid w:val="00011710"/>
    <w:rsid w:val="00011750"/>
    <w:rsid w:val="00011797"/>
    <w:rsid w:val="00011859"/>
    <w:rsid w:val="00012023"/>
    <w:rsid w:val="0001257A"/>
    <w:rsid w:val="00012953"/>
    <w:rsid w:val="00012E2C"/>
    <w:rsid w:val="000134E4"/>
    <w:rsid w:val="000134EC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1C"/>
    <w:rsid w:val="0001755B"/>
    <w:rsid w:val="00017643"/>
    <w:rsid w:val="00017912"/>
    <w:rsid w:val="0001792F"/>
    <w:rsid w:val="000200E6"/>
    <w:rsid w:val="000200E7"/>
    <w:rsid w:val="0002023B"/>
    <w:rsid w:val="000203E0"/>
    <w:rsid w:val="000206DB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4DEA"/>
    <w:rsid w:val="00025619"/>
    <w:rsid w:val="00025A58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6DA"/>
    <w:rsid w:val="0003299A"/>
    <w:rsid w:val="00032AF8"/>
    <w:rsid w:val="000333B0"/>
    <w:rsid w:val="000336D3"/>
    <w:rsid w:val="00033902"/>
    <w:rsid w:val="0003485F"/>
    <w:rsid w:val="00034935"/>
    <w:rsid w:val="00034A53"/>
    <w:rsid w:val="00034D50"/>
    <w:rsid w:val="00034E29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46E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85B"/>
    <w:rsid w:val="00050A0B"/>
    <w:rsid w:val="00050A6C"/>
    <w:rsid w:val="00050C7D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643"/>
    <w:rsid w:val="0005491A"/>
    <w:rsid w:val="00054F7A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6E04"/>
    <w:rsid w:val="00057D43"/>
    <w:rsid w:val="00060224"/>
    <w:rsid w:val="000602DE"/>
    <w:rsid w:val="000604D5"/>
    <w:rsid w:val="000604EB"/>
    <w:rsid w:val="000605C7"/>
    <w:rsid w:val="00060ADF"/>
    <w:rsid w:val="00060CA2"/>
    <w:rsid w:val="00060E97"/>
    <w:rsid w:val="000611A7"/>
    <w:rsid w:val="00061367"/>
    <w:rsid w:val="0006214C"/>
    <w:rsid w:val="00062556"/>
    <w:rsid w:val="000626DF"/>
    <w:rsid w:val="000629B5"/>
    <w:rsid w:val="0006354A"/>
    <w:rsid w:val="00063824"/>
    <w:rsid w:val="000639B2"/>
    <w:rsid w:val="00063A04"/>
    <w:rsid w:val="000640AD"/>
    <w:rsid w:val="00064201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EE1"/>
    <w:rsid w:val="0007128B"/>
    <w:rsid w:val="000712EB"/>
    <w:rsid w:val="000718D6"/>
    <w:rsid w:val="00071902"/>
    <w:rsid w:val="00072143"/>
    <w:rsid w:val="00072781"/>
    <w:rsid w:val="000728A0"/>
    <w:rsid w:val="00072E4E"/>
    <w:rsid w:val="000734A8"/>
    <w:rsid w:val="00073A37"/>
    <w:rsid w:val="00073A92"/>
    <w:rsid w:val="00074045"/>
    <w:rsid w:val="00074120"/>
    <w:rsid w:val="0007456B"/>
    <w:rsid w:val="000748C1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C08"/>
    <w:rsid w:val="00077F93"/>
    <w:rsid w:val="00080963"/>
    <w:rsid w:val="00080AC3"/>
    <w:rsid w:val="00080ECF"/>
    <w:rsid w:val="00080F53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07A6"/>
    <w:rsid w:val="000912A8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4332"/>
    <w:rsid w:val="000944C1"/>
    <w:rsid w:val="0009467A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36D"/>
    <w:rsid w:val="000A470A"/>
    <w:rsid w:val="000A4728"/>
    <w:rsid w:val="000A4973"/>
    <w:rsid w:val="000A53D6"/>
    <w:rsid w:val="000A55BB"/>
    <w:rsid w:val="000A55D3"/>
    <w:rsid w:val="000A5C50"/>
    <w:rsid w:val="000A5CBE"/>
    <w:rsid w:val="000A5F75"/>
    <w:rsid w:val="000A63FB"/>
    <w:rsid w:val="000A6712"/>
    <w:rsid w:val="000A6A89"/>
    <w:rsid w:val="000A6BA1"/>
    <w:rsid w:val="000A7163"/>
    <w:rsid w:val="000A72FB"/>
    <w:rsid w:val="000A79AE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A27"/>
    <w:rsid w:val="000B6BB9"/>
    <w:rsid w:val="000B75CD"/>
    <w:rsid w:val="000C0152"/>
    <w:rsid w:val="000C022C"/>
    <w:rsid w:val="000C0329"/>
    <w:rsid w:val="000C06CB"/>
    <w:rsid w:val="000C09C2"/>
    <w:rsid w:val="000C138D"/>
    <w:rsid w:val="000C148C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29A"/>
    <w:rsid w:val="000C4878"/>
    <w:rsid w:val="000C4B55"/>
    <w:rsid w:val="000C4EF2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AE6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1C6"/>
    <w:rsid w:val="000D2709"/>
    <w:rsid w:val="000D27C6"/>
    <w:rsid w:val="000D28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50"/>
    <w:rsid w:val="000D77DB"/>
    <w:rsid w:val="000D7C31"/>
    <w:rsid w:val="000E0773"/>
    <w:rsid w:val="000E0907"/>
    <w:rsid w:val="000E0951"/>
    <w:rsid w:val="000E0C08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45E5"/>
    <w:rsid w:val="000E4B07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2B7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FE"/>
    <w:rsid w:val="000F42D2"/>
    <w:rsid w:val="000F4377"/>
    <w:rsid w:val="000F4859"/>
    <w:rsid w:val="000F57ED"/>
    <w:rsid w:val="000F62B4"/>
    <w:rsid w:val="000F62BB"/>
    <w:rsid w:val="000F6799"/>
    <w:rsid w:val="000F6DF2"/>
    <w:rsid w:val="000F7176"/>
    <w:rsid w:val="000F7392"/>
    <w:rsid w:val="000F75B5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353A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183"/>
    <w:rsid w:val="00115214"/>
    <w:rsid w:val="001152D8"/>
    <w:rsid w:val="0011536A"/>
    <w:rsid w:val="00115419"/>
    <w:rsid w:val="0011588E"/>
    <w:rsid w:val="00115CB8"/>
    <w:rsid w:val="001160F2"/>
    <w:rsid w:val="00116314"/>
    <w:rsid w:val="001165CC"/>
    <w:rsid w:val="0011680B"/>
    <w:rsid w:val="0011693C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24"/>
    <w:rsid w:val="0012358B"/>
    <w:rsid w:val="001236C1"/>
    <w:rsid w:val="00123867"/>
    <w:rsid w:val="001239E9"/>
    <w:rsid w:val="0012423D"/>
    <w:rsid w:val="00124B54"/>
    <w:rsid w:val="00124EB8"/>
    <w:rsid w:val="00124F53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48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5C19"/>
    <w:rsid w:val="001362FD"/>
    <w:rsid w:val="00136853"/>
    <w:rsid w:val="0013696E"/>
    <w:rsid w:val="001369BE"/>
    <w:rsid w:val="00136BE5"/>
    <w:rsid w:val="00137061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6C2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197"/>
    <w:rsid w:val="00146C24"/>
    <w:rsid w:val="00146C29"/>
    <w:rsid w:val="00146C97"/>
    <w:rsid w:val="00147011"/>
    <w:rsid w:val="00147414"/>
    <w:rsid w:val="00147836"/>
    <w:rsid w:val="00147B66"/>
    <w:rsid w:val="00147CA4"/>
    <w:rsid w:val="00147D0A"/>
    <w:rsid w:val="00150591"/>
    <w:rsid w:val="00150BF6"/>
    <w:rsid w:val="00150FAD"/>
    <w:rsid w:val="00151365"/>
    <w:rsid w:val="00151785"/>
    <w:rsid w:val="001520C5"/>
    <w:rsid w:val="001527D6"/>
    <w:rsid w:val="00152E02"/>
    <w:rsid w:val="001530E7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AE1"/>
    <w:rsid w:val="00157BCE"/>
    <w:rsid w:val="00157E4A"/>
    <w:rsid w:val="00157E7C"/>
    <w:rsid w:val="0016029D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AF4"/>
    <w:rsid w:val="00165D2F"/>
    <w:rsid w:val="00165EF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F90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95"/>
    <w:rsid w:val="00182A3E"/>
    <w:rsid w:val="00182BB8"/>
    <w:rsid w:val="00182D19"/>
    <w:rsid w:val="00183217"/>
    <w:rsid w:val="0018336E"/>
    <w:rsid w:val="001835C4"/>
    <w:rsid w:val="00183760"/>
    <w:rsid w:val="001839E2"/>
    <w:rsid w:val="0018402E"/>
    <w:rsid w:val="001842C5"/>
    <w:rsid w:val="00184A21"/>
    <w:rsid w:val="00184C69"/>
    <w:rsid w:val="00184F39"/>
    <w:rsid w:val="00184F5A"/>
    <w:rsid w:val="00185B0F"/>
    <w:rsid w:val="0018608B"/>
    <w:rsid w:val="001861F9"/>
    <w:rsid w:val="00186445"/>
    <w:rsid w:val="00186498"/>
    <w:rsid w:val="00186717"/>
    <w:rsid w:val="00186985"/>
    <w:rsid w:val="00186A7B"/>
    <w:rsid w:val="00186DD6"/>
    <w:rsid w:val="001871C1"/>
    <w:rsid w:val="00187508"/>
    <w:rsid w:val="00187D86"/>
    <w:rsid w:val="00187EDF"/>
    <w:rsid w:val="00190A5A"/>
    <w:rsid w:val="00191009"/>
    <w:rsid w:val="0019163D"/>
    <w:rsid w:val="001917F4"/>
    <w:rsid w:val="001918D2"/>
    <w:rsid w:val="00191A5B"/>
    <w:rsid w:val="00191AE5"/>
    <w:rsid w:val="00192181"/>
    <w:rsid w:val="00192420"/>
    <w:rsid w:val="001924CD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D19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2C"/>
    <w:rsid w:val="001B022E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BA4"/>
    <w:rsid w:val="001B2D00"/>
    <w:rsid w:val="001B2D57"/>
    <w:rsid w:val="001B395B"/>
    <w:rsid w:val="001B3CEA"/>
    <w:rsid w:val="001B3E31"/>
    <w:rsid w:val="001B3E66"/>
    <w:rsid w:val="001B4082"/>
    <w:rsid w:val="001B48C7"/>
    <w:rsid w:val="001B4927"/>
    <w:rsid w:val="001B4EAB"/>
    <w:rsid w:val="001B51B5"/>
    <w:rsid w:val="001B552B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AC5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4DF8"/>
    <w:rsid w:val="001C52D3"/>
    <w:rsid w:val="001C52E8"/>
    <w:rsid w:val="001C5D53"/>
    <w:rsid w:val="001C5D92"/>
    <w:rsid w:val="001C5EBC"/>
    <w:rsid w:val="001C6128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50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2D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5B16"/>
    <w:rsid w:val="001E6057"/>
    <w:rsid w:val="001E64A7"/>
    <w:rsid w:val="001E6708"/>
    <w:rsid w:val="001E67C3"/>
    <w:rsid w:val="001E6A0C"/>
    <w:rsid w:val="001E6C88"/>
    <w:rsid w:val="001E6E0B"/>
    <w:rsid w:val="001E6E78"/>
    <w:rsid w:val="001E744F"/>
    <w:rsid w:val="001E7586"/>
    <w:rsid w:val="001E762E"/>
    <w:rsid w:val="001E7789"/>
    <w:rsid w:val="001F000B"/>
    <w:rsid w:val="001F0448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D0"/>
    <w:rsid w:val="001F5243"/>
    <w:rsid w:val="001F5254"/>
    <w:rsid w:val="001F5895"/>
    <w:rsid w:val="001F5A2E"/>
    <w:rsid w:val="001F5AF4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9E4"/>
    <w:rsid w:val="00200D97"/>
    <w:rsid w:val="00201378"/>
    <w:rsid w:val="00201688"/>
    <w:rsid w:val="00202402"/>
    <w:rsid w:val="00202587"/>
    <w:rsid w:val="00202639"/>
    <w:rsid w:val="00202F2C"/>
    <w:rsid w:val="0020320A"/>
    <w:rsid w:val="002034A1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241"/>
    <w:rsid w:val="0020565E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0BC5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925"/>
    <w:rsid w:val="00214C6E"/>
    <w:rsid w:val="00214E30"/>
    <w:rsid w:val="00214F22"/>
    <w:rsid w:val="0021593C"/>
    <w:rsid w:val="00215A34"/>
    <w:rsid w:val="00215E42"/>
    <w:rsid w:val="00215F1B"/>
    <w:rsid w:val="002160B2"/>
    <w:rsid w:val="002162A6"/>
    <w:rsid w:val="002164C4"/>
    <w:rsid w:val="002166C4"/>
    <w:rsid w:val="00216B27"/>
    <w:rsid w:val="00216B61"/>
    <w:rsid w:val="00216C1C"/>
    <w:rsid w:val="002177AB"/>
    <w:rsid w:val="00217FD2"/>
    <w:rsid w:val="00220131"/>
    <w:rsid w:val="002204A7"/>
    <w:rsid w:val="002205BA"/>
    <w:rsid w:val="002206AB"/>
    <w:rsid w:val="00220732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340E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32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0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18B"/>
    <w:rsid w:val="00246718"/>
    <w:rsid w:val="00246DD1"/>
    <w:rsid w:val="00246F16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EA0"/>
    <w:rsid w:val="0025458D"/>
    <w:rsid w:val="0025532B"/>
    <w:rsid w:val="00255406"/>
    <w:rsid w:val="00255763"/>
    <w:rsid w:val="00255933"/>
    <w:rsid w:val="00255A7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C1E"/>
    <w:rsid w:val="00261E63"/>
    <w:rsid w:val="00262186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4F82"/>
    <w:rsid w:val="00265067"/>
    <w:rsid w:val="002652A3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04C"/>
    <w:rsid w:val="00275417"/>
    <w:rsid w:val="002755CF"/>
    <w:rsid w:val="002756D0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0D79"/>
    <w:rsid w:val="002812C4"/>
    <w:rsid w:val="0028139F"/>
    <w:rsid w:val="00281577"/>
    <w:rsid w:val="00281600"/>
    <w:rsid w:val="002821ED"/>
    <w:rsid w:val="00282405"/>
    <w:rsid w:val="002826F2"/>
    <w:rsid w:val="00282987"/>
    <w:rsid w:val="00282AC2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90238"/>
    <w:rsid w:val="002902DF"/>
    <w:rsid w:val="00290492"/>
    <w:rsid w:val="002904B5"/>
    <w:rsid w:val="00290F2C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A0A"/>
    <w:rsid w:val="00292E08"/>
    <w:rsid w:val="002933B7"/>
    <w:rsid w:val="0029358E"/>
    <w:rsid w:val="00293A4D"/>
    <w:rsid w:val="00293EFB"/>
    <w:rsid w:val="00294166"/>
    <w:rsid w:val="0029433B"/>
    <w:rsid w:val="002943BD"/>
    <w:rsid w:val="0029493C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005"/>
    <w:rsid w:val="002A70D1"/>
    <w:rsid w:val="002A7715"/>
    <w:rsid w:val="002A7747"/>
    <w:rsid w:val="002A7A05"/>
    <w:rsid w:val="002A7BEF"/>
    <w:rsid w:val="002A7E84"/>
    <w:rsid w:val="002B01CA"/>
    <w:rsid w:val="002B0329"/>
    <w:rsid w:val="002B03DF"/>
    <w:rsid w:val="002B07C0"/>
    <w:rsid w:val="002B0A30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C0B"/>
    <w:rsid w:val="002B5EBB"/>
    <w:rsid w:val="002B5EC1"/>
    <w:rsid w:val="002B6ACC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A76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632A"/>
    <w:rsid w:val="002C6478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1F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5B0"/>
    <w:rsid w:val="002D666B"/>
    <w:rsid w:val="002D6758"/>
    <w:rsid w:val="002D6E39"/>
    <w:rsid w:val="002D6E70"/>
    <w:rsid w:val="002D6FB8"/>
    <w:rsid w:val="002D7222"/>
    <w:rsid w:val="002D741E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76F"/>
    <w:rsid w:val="002E0F5B"/>
    <w:rsid w:val="002E0FA2"/>
    <w:rsid w:val="002E0FF0"/>
    <w:rsid w:val="002E102B"/>
    <w:rsid w:val="002E15F3"/>
    <w:rsid w:val="002E16C2"/>
    <w:rsid w:val="002E1B47"/>
    <w:rsid w:val="002E1C9A"/>
    <w:rsid w:val="002E1D66"/>
    <w:rsid w:val="002E1E09"/>
    <w:rsid w:val="002E1E81"/>
    <w:rsid w:val="002E1FD1"/>
    <w:rsid w:val="002E203E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267"/>
    <w:rsid w:val="002E5574"/>
    <w:rsid w:val="002E5756"/>
    <w:rsid w:val="002E5CD7"/>
    <w:rsid w:val="002E5DD6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E7F41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4EA"/>
    <w:rsid w:val="00304554"/>
    <w:rsid w:val="00304581"/>
    <w:rsid w:val="0030484A"/>
    <w:rsid w:val="00304999"/>
    <w:rsid w:val="0030527C"/>
    <w:rsid w:val="003052A6"/>
    <w:rsid w:val="003062B0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18"/>
    <w:rsid w:val="00310B91"/>
    <w:rsid w:val="00310C5E"/>
    <w:rsid w:val="00310C6C"/>
    <w:rsid w:val="00311024"/>
    <w:rsid w:val="00311C49"/>
    <w:rsid w:val="00311E00"/>
    <w:rsid w:val="00311E08"/>
    <w:rsid w:val="00311EE4"/>
    <w:rsid w:val="00311F54"/>
    <w:rsid w:val="00312CF4"/>
    <w:rsid w:val="00312F19"/>
    <w:rsid w:val="00312F66"/>
    <w:rsid w:val="0031326E"/>
    <w:rsid w:val="0031333B"/>
    <w:rsid w:val="003133C7"/>
    <w:rsid w:val="00313635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ED7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1D5"/>
    <w:rsid w:val="00330319"/>
    <w:rsid w:val="003303BC"/>
    <w:rsid w:val="00330520"/>
    <w:rsid w:val="00330867"/>
    <w:rsid w:val="003309CB"/>
    <w:rsid w:val="00330A9E"/>
    <w:rsid w:val="00330C42"/>
    <w:rsid w:val="00330C86"/>
    <w:rsid w:val="0033130C"/>
    <w:rsid w:val="00331AB7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7B"/>
    <w:rsid w:val="00334C21"/>
    <w:rsid w:val="00335707"/>
    <w:rsid w:val="00335B2A"/>
    <w:rsid w:val="00335BB7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1D5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C56"/>
    <w:rsid w:val="00346E3C"/>
    <w:rsid w:val="00347003"/>
    <w:rsid w:val="003475A2"/>
    <w:rsid w:val="00347639"/>
    <w:rsid w:val="003476AE"/>
    <w:rsid w:val="003479B0"/>
    <w:rsid w:val="00347B09"/>
    <w:rsid w:val="00347BD4"/>
    <w:rsid w:val="00347BEE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FA4"/>
    <w:rsid w:val="0035728D"/>
    <w:rsid w:val="003574C5"/>
    <w:rsid w:val="003575CE"/>
    <w:rsid w:val="00357660"/>
    <w:rsid w:val="0036055E"/>
    <w:rsid w:val="00360847"/>
    <w:rsid w:val="003608F6"/>
    <w:rsid w:val="003610ED"/>
    <w:rsid w:val="003617EF"/>
    <w:rsid w:val="00361ACC"/>
    <w:rsid w:val="00361AE6"/>
    <w:rsid w:val="00361AF6"/>
    <w:rsid w:val="00361BEE"/>
    <w:rsid w:val="00361DDD"/>
    <w:rsid w:val="00361E94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1F5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CC3"/>
    <w:rsid w:val="00371242"/>
    <w:rsid w:val="00371304"/>
    <w:rsid w:val="003713F5"/>
    <w:rsid w:val="00371489"/>
    <w:rsid w:val="003715DA"/>
    <w:rsid w:val="003716B3"/>
    <w:rsid w:val="00371A73"/>
    <w:rsid w:val="00371CD2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802"/>
    <w:rsid w:val="003769F0"/>
    <w:rsid w:val="00376E0C"/>
    <w:rsid w:val="00377286"/>
    <w:rsid w:val="003776E4"/>
    <w:rsid w:val="003778CC"/>
    <w:rsid w:val="00377CA5"/>
    <w:rsid w:val="00380A70"/>
    <w:rsid w:val="00380B3E"/>
    <w:rsid w:val="00380D5A"/>
    <w:rsid w:val="003815BB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C0"/>
    <w:rsid w:val="003833E3"/>
    <w:rsid w:val="00383783"/>
    <w:rsid w:val="003837AF"/>
    <w:rsid w:val="00383A00"/>
    <w:rsid w:val="00383F82"/>
    <w:rsid w:val="00384096"/>
    <w:rsid w:val="003848C9"/>
    <w:rsid w:val="00384C3B"/>
    <w:rsid w:val="003850EC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0F4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5BB"/>
    <w:rsid w:val="003A097A"/>
    <w:rsid w:val="003A0CD6"/>
    <w:rsid w:val="003A10FC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62"/>
    <w:rsid w:val="003A65A9"/>
    <w:rsid w:val="003A666C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06"/>
    <w:rsid w:val="003B15BC"/>
    <w:rsid w:val="003B1602"/>
    <w:rsid w:val="003B194E"/>
    <w:rsid w:val="003B1C1C"/>
    <w:rsid w:val="003B1D07"/>
    <w:rsid w:val="003B1E68"/>
    <w:rsid w:val="003B1E93"/>
    <w:rsid w:val="003B20A2"/>
    <w:rsid w:val="003B2549"/>
    <w:rsid w:val="003B27C6"/>
    <w:rsid w:val="003B2835"/>
    <w:rsid w:val="003B291D"/>
    <w:rsid w:val="003B2CC7"/>
    <w:rsid w:val="003B2D93"/>
    <w:rsid w:val="003B2F35"/>
    <w:rsid w:val="003B3600"/>
    <w:rsid w:val="003B3940"/>
    <w:rsid w:val="003B3A05"/>
    <w:rsid w:val="003B4031"/>
    <w:rsid w:val="003B4170"/>
    <w:rsid w:val="003B4194"/>
    <w:rsid w:val="003B41EC"/>
    <w:rsid w:val="003B42D1"/>
    <w:rsid w:val="003B4A0F"/>
    <w:rsid w:val="003B52FD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691"/>
    <w:rsid w:val="003C07CF"/>
    <w:rsid w:val="003C09C8"/>
    <w:rsid w:val="003C0C86"/>
    <w:rsid w:val="003C0F7D"/>
    <w:rsid w:val="003C1811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53D"/>
    <w:rsid w:val="003C3643"/>
    <w:rsid w:val="003C3A6C"/>
    <w:rsid w:val="003C3A92"/>
    <w:rsid w:val="003C450C"/>
    <w:rsid w:val="003C4AF2"/>
    <w:rsid w:val="003C4AFF"/>
    <w:rsid w:val="003C4B57"/>
    <w:rsid w:val="003C4BA1"/>
    <w:rsid w:val="003C4CF5"/>
    <w:rsid w:val="003C4FD1"/>
    <w:rsid w:val="003C51C2"/>
    <w:rsid w:val="003C546B"/>
    <w:rsid w:val="003C5E48"/>
    <w:rsid w:val="003C62B6"/>
    <w:rsid w:val="003C6593"/>
    <w:rsid w:val="003C6DFB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BA"/>
    <w:rsid w:val="003D13C1"/>
    <w:rsid w:val="003D14C2"/>
    <w:rsid w:val="003D196D"/>
    <w:rsid w:val="003D1D58"/>
    <w:rsid w:val="003D1F9F"/>
    <w:rsid w:val="003D21B7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3D6"/>
    <w:rsid w:val="003D4CC3"/>
    <w:rsid w:val="003D4F7B"/>
    <w:rsid w:val="003D4FCA"/>
    <w:rsid w:val="003D5425"/>
    <w:rsid w:val="003D5A0F"/>
    <w:rsid w:val="003D5B1A"/>
    <w:rsid w:val="003D5DBA"/>
    <w:rsid w:val="003D5F15"/>
    <w:rsid w:val="003D5F4F"/>
    <w:rsid w:val="003D65CC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BBB"/>
    <w:rsid w:val="003E6CA9"/>
    <w:rsid w:val="003E6E69"/>
    <w:rsid w:val="003E6FCC"/>
    <w:rsid w:val="003E7132"/>
    <w:rsid w:val="003E7471"/>
    <w:rsid w:val="003E74C0"/>
    <w:rsid w:val="003E79A7"/>
    <w:rsid w:val="003E7C9B"/>
    <w:rsid w:val="003E7D35"/>
    <w:rsid w:val="003F02B6"/>
    <w:rsid w:val="003F0724"/>
    <w:rsid w:val="003F091F"/>
    <w:rsid w:val="003F0D3F"/>
    <w:rsid w:val="003F0D6A"/>
    <w:rsid w:val="003F1005"/>
    <w:rsid w:val="003F15D0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AA0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385"/>
    <w:rsid w:val="00405447"/>
    <w:rsid w:val="004055E3"/>
    <w:rsid w:val="00405628"/>
    <w:rsid w:val="00405CD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85F"/>
    <w:rsid w:val="00410E0B"/>
    <w:rsid w:val="00410E83"/>
    <w:rsid w:val="004117A3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7B8"/>
    <w:rsid w:val="0041695B"/>
    <w:rsid w:val="00416EBE"/>
    <w:rsid w:val="00416FF6"/>
    <w:rsid w:val="00417550"/>
    <w:rsid w:val="004178F5"/>
    <w:rsid w:val="00417A74"/>
    <w:rsid w:val="00417F81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B8F"/>
    <w:rsid w:val="00421E8C"/>
    <w:rsid w:val="0042237F"/>
    <w:rsid w:val="00422580"/>
    <w:rsid w:val="00422DA5"/>
    <w:rsid w:val="00422DB0"/>
    <w:rsid w:val="00423178"/>
    <w:rsid w:val="004238CC"/>
    <w:rsid w:val="00423A7E"/>
    <w:rsid w:val="00423B61"/>
    <w:rsid w:val="00423B6F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26D"/>
    <w:rsid w:val="00426873"/>
    <w:rsid w:val="004268E3"/>
    <w:rsid w:val="00426935"/>
    <w:rsid w:val="004270D0"/>
    <w:rsid w:val="00427786"/>
    <w:rsid w:val="00427948"/>
    <w:rsid w:val="00427AC6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EA8"/>
    <w:rsid w:val="004350F8"/>
    <w:rsid w:val="00435278"/>
    <w:rsid w:val="00435338"/>
    <w:rsid w:val="004353C4"/>
    <w:rsid w:val="0043574F"/>
    <w:rsid w:val="00435C38"/>
    <w:rsid w:val="00435E7A"/>
    <w:rsid w:val="00435FA5"/>
    <w:rsid w:val="0043637C"/>
    <w:rsid w:val="00436693"/>
    <w:rsid w:val="00436E04"/>
    <w:rsid w:val="004372AF"/>
    <w:rsid w:val="00437B94"/>
    <w:rsid w:val="00440456"/>
    <w:rsid w:val="00440542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B46"/>
    <w:rsid w:val="00445D2B"/>
    <w:rsid w:val="004464F5"/>
    <w:rsid w:val="0044657D"/>
    <w:rsid w:val="00446712"/>
    <w:rsid w:val="00446B9E"/>
    <w:rsid w:val="00446BFF"/>
    <w:rsid w:val="004474BB"/>
    <w:rsid w:val="00450A57"/>
    <w:rsid w:val="00450B5D"/>
    <w:rsid w:val="004511F2"/>
    <w:rsid w:val="00451269"/>
    <w:rsid w:val="004513E8"/>
    <w:rsid w:val="004515D0"/>
    <w:rsid w:val="00451672"/>
    <w:rsid w:val="004518A4"/>
    <w:rsid w:val="00451E6C"/>
    <w:rsid w:val="00451FAD"/>
    <w:rsid w:val="00452A63"/>
    <w:rsid w:val="00452B9C"/>
    <w:rsid w:val="00452C72"/>
    <w:rsid w:val="00452E24"/>
    <w:rsid w:val="00453092"/>
    <w:rsid w:val="00453159"/>
    <w:rsid w:val="0045319F"/>
    <w:rsid w:val="004531A9"/>
    <w:rsid w:val="00453227"/>
    <w:rsid w:val="00453893"/>
    <w:rsid w:val="00453BAA"/>
    <w:rsid w:val="00453C8E"/>
    <w:rsid w:val="00453E74"/>
    <w:rsid w:val="004544D5"/>
    <w:rsid w:val="00454688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8C8"/>
    <w:rsid w:val="00456A21"/>
    <w:rsid w:val="00456AAB"/>
    <w:rsid w:val="00456C57"/>
    <w:rsid w:val="004571C3"/>
    <w:rsid w:val="004572D1"/>
    <w:rsid w:val="004577B1"/>
    <w:rsid w:val="00457B8A"/>
    <w:rsid w:val="00457E43"/>
    <w:rsid w:val="0046013D"/>
    <w:rsid w:val="00460239"/>
    <w:rsid w:val="004607BA"/>
    <w:rsid w:val="004607D4"/>
    <w:rsid w:val="00460838"/>
    <w:rsid w:val="00460924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7E"/>
    <w:rsid w:val="0046309E"/>
    <w:rsid w:val="0046313F"/>
    <w:rsid w:val="004633F5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5E5A"/>
    <w:rsid w:val="004665D2"/>
    <w:rsid w:val="0046684B"/>
    <w:rsid w:val="00466AA6"/>
    <w:rsid w:val="00466BD5"/>
    <w:rsid w:val="00466C8D"/>
    <w:rsid w:val="00466DF5"/>
    <w:rsid w:val="00466E00"/>
    <w:rsid w:val="004670FC"/>
    <w:rsid w:val="004672B7"/>
    <w:rsid w:val="004675F4"/>
    <w:rsid w:val="004677FC"/>
    <w:rsid w:val="00467913"/>
    <w:rsid w:val="00467AC3"/>
    <w:rsid w:val="00467D85"/>
    <w:rsid w:val="00467F11"/>
    <w:rsid w:val="00467F15"/>
    <w:rsid w:val="004702D8"/>
    <w:rsid w:val="004702ED"/>
    <w:rsid w:val="00470408"/>
    <w:rsid w:val="004706F4"/>
    <w:rsid w:val="00470B5A"/>
    <w:rsid w:val="00470C49"/>
    <w:rsid w:val="00470E15"/>
    <w:rsid w:val="00470EA6"/>
    <w:rsid w:val="00471019"/>
    <w:rsid w:val="00471117"/>
    <w:rsid w:val="004714B5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875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64B"/>
    <w:rsid w:val="00475A30"/>
    <w:rsid w:val="00475CE7"/>
    <w:rsid w:val="00475D14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BE7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072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181F"/>
    <w:rsid w:val="00491948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6D3"/>
    <w:rsid w:val="004937B4"/>
    <w:rsid w:val="00493E4D"/>
    <w:rsid w:val="00494457"/>
    <w:rsid w:val="00494B97"/>
    <w:rsid w:val="00494E42"/>
    <w:rsid w:val="00494F72"/>
    <w:rsid w:val="00495053"/>
    <w:rsid w:val="0049598E"/>
    <w:rsid w:val="00495A00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4F9"/>
    <w:rsid w:val="004A07AF"/>
    <w:rsid w:val="004A09D3"/>
    <w:rsid w:val="004A0C83"/>
    <w:rsid w:val="004A0EA6"/>
    <w:rsid w:val="004A1239"/>
    <w:rsid w:val="004A1600"/>
    <w:rsid w:val="004A1EDC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C97"/>
    <w:rsid w:val="004A5F3F"/>
    <w:rsid w:val="004A65B9"/>
    <w:rsid w:val="004A66B1"/>
    <w:rsid w:val="004A67E7"/>
    <w:rsid w:val="004A6DAD"/>
    <w:rsid w:val="004A6F8A"/>
    <w:rsid w:val="004A747B"/>
    <w:rsid w:val="004A7627"/>
    <w:rsid w:val="004A7800"/>
    <w:rsid w:val="004A7B31"/>
    <w:rsid w:val="004A7CF3"/>
    <w:rsid w:val="004B0547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D95"/>
    <w:rsid w:val="004B3EA7"/>
    <w:rsid w:val="004B47B5"/>
    <w:rsid w:val="004B4877"/>
    <w:rsid w:val="004B493F"/>
    <w:rsid w:val="004B49CF"/>
    <w:rsid w:val="004B4CA0"/>
    <w:rsid w:val="004B534E"/>
    <w:rsid w:val="004B57A4"/>
    <w:rsid w:val="004B6052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CF7"/>
    <w:rsid w:val="004B7E8B"/>
    <w:rsid w:val="004B7F44"/>
    <w:rsid w:val="004C0223"/>
    <w:rsid w:val="004C02AC"/>
    <w:rsid w:val="004C070B"/>
    <w:rsid w:val="004C080E"/>
    <w:rsid w:val="004C0824"/>
    <w:rsid w:val="004C0D22"/>
    <w:rsid w:val="004C0F39"/>
    <w:rsid w:val="004C1054"/>
    <w:rsid w:val="004C1058"/>
    <w:rsid w:val="004C1171"/>
    <w:rsid w:val="004C1347"/>
    <w:rsid w:val="004C1986"/>
    <w:rsid w:val="004C19AE"/>
    <w:rsid w:val="004C1C8B"/>
    <w:rsid w:val="004C20A9"/>
    <w:rsid w:val="004C23E2"/>
    <w:rsid w:val="004C247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5E4"/>
    <w:rsid w:val="004C69B1"/>
    <w:rsid w:val="004C6B30"/>
    <w:rsid w:val="004C6FEE"/>
    <w:rsid w:val="004C77F5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25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D55"/>
    <w:rsid w:val="004E5DA6"/>
    <w:rsid w:val="004E5DD3"/>
    <w:rsid w:val="004E5F85"/>
    <w:rsid w:val="004E649B"/>
    <w:rsid w:val="004E6FA1"/>
    <w:rsid w:val="004E712A"/>
    <w:rsid w:val="004E7184"/>
    <w:rsid w:val="004E77A4"/>
    <w:rsid w:val="004E7AC9"/>
    <w:rsid w:val="004E7E39"/>
    <w:rsid w:val="004F0788"/>
    <w:rsid w:val="004F0A81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4D5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546"/>
    <w:rsid w:val="004F7B0C"/>
    <w:rsid w:val="004F7CD5"/>
    <w:rsid w:val="004F7D55"/>
    <w:rsid w:val="0050023E"/>
    <w:rsid w:val="0050027A"/>
    <w:rsid w:val="0050043F"/>
    <w:rsid w:val="005005F2"/>
    <w:rsid w:val="00500A5F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223"/>
    <w:rsid w:val="0050464D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9A8"/>
    <w:rsid w:val="00506C3F"/>
    <w:rsid w:val="00507B2E"/>
    <w:rsid w:val="00507E55"/>
    <w:rsid w:val="005102EB"/>
    <w:rsid w:val="00510759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2C6B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C9"/>
    <w:rsid w:val="005151E1"/>
    <w:rsid w:val="0051536C"/>
    <w:rsid w:val="00515507"/>
    <w:rsid w:val="0051555A"/>
    <w:rsid w:val="00515D84"/>
    <w:rsid w:val="00515E6D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862"/>
    <w:rsid w:val="00535931"/>
    <w:rsid w:val="00535E33"/>
    <w:rsid w:val="0053615E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1CA9"/>
    <w:rsid w:val="005420D9"/>
    <w:rsid w:val="00542340"/>
    <w:rsid w:val="00542649"/>
    <w:rsid w:val="005426AB"/>
    <w:rsid w:val="00543266"/>
    <w:rsid w:val="0054331D"/>
    <w:rsid w:val="00543480"/>
    <w:rsid w:val="005435DD"/>
    <w:rsid w:val="005438B2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49A8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4EA"/>
    <w:rsid w:val="00554916"/>
    <w:rsid w:val="00554937"/>
    <w:rsid w:val="00554DD4"/>
    <w:rsid w:val="00554E6C"/>
    <w:rsid w:val="0055544D"/>
    <w:rsid w:val="00555C11"/>
    <w:rsid w:val="005561E5"/>
    <w:rsid w:val="00556632"/>
    <w:rsid w:val="0055664A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4C2"/>
    <w:rsid w:val="00570734"/>
    <w:rsid w:val="005707DD"/>
    <w:rsid w:val="005709E2"/>
    <w:rsid w:val="00570CBF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83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CA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98C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2D2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07"/>
    <w:rsid w:val="00587C51"/>
    <w:rsid w:val="00587E62"/>
    <w:rsid w:val="00590313"/>
    <w:rsid w:val="0059048A"/>
    <w:rsid w:val="00590726"/>
    <w:rsid w:val="005908B9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45B"/>
    <w:rsid w:val="005A453D"/>
    <w:rsid w:val="005A46C9"/>
    <w:rsid w:val="005A480E"/>
    <w:rsid w:val="005A4A99"/>
    <w:rsid w:val="005A4C4B"/>
    <w:rsid w:val="005A4DDD"/>
    <w:rsid w:val="005A50BE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8B4"/>
    <w:rsid w:val="005B2287"/>
    <w:rsid w:val="005B254A"/>
    <w:rsid w:val="005B2737"/>
    <w:rsid w:val="005B2A53"/>
    <w:rsid w:val="005B2D9D"/>
    <w:rsid w:val="005B3018"/>
    <w:rsid w:val="005B334E"/>
    <w:rsid w:val="005B385F"/>
    <w:rsid w:val="005B4551"/>
    <w:rsid w:val="005B48B4"/>
    <w:rsid w:val="005B4DCE"/>
    <w:rsid w:val="005B56E2"/>
    <w:rsid w:val="005B587F"/>
    <w:rsid w:val="005B5F60"/>
    <w:rsid w:val="005B61D8"/>
    <w:rsid w:val="005B6905"/>
    <w:rsid w:val="005B6C16"/>
    <w:rsid w:val="005B6D78"/>
    <w:rsid w:val="005B758C"/>
    <w:rsid w:val="005B76C7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C5C"/>
    <w:rsid w:val="005C4CD1"/>
    <w:rsid w:val="005C4F88"/>
    <w:rsid w:val="005C529E"/>
    <w:rsid w:val="005C563F"/>
    <w:rsid w:val="005C5A9C"/>
    <w:rsid w:val="005C5E17"/>
    <w:rsid w:val="005C5E63"/>
    <w:rsid w:val="005C5FED"/>
    <w:rsid w:val="005C603A"/>
    <w:rsid w:val="005C6813"/>
    <w:rsid w:val="005C6BB7"/>
    <w:rsid w:val="005C727A"/>
    <w:rsid w:val="005C7363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090"/>
    <w:rsid w:val="005D24AE"/>
    <w:rsid w:val="005D2773"/>
    <w:rsid w:val="005D3032"/>
    <w:rsid w:val="005D3255"/>
    <w:rsid w:val="005D32AC"/>
    <w:rsid w:val="005D3769"/>
    <w:rsid w:val="005D3912"/>
    <w:rsid w:val="005D3D00"/>
    <w:rsid w:val="005D3E0E"/>
    <w:rsid w:val="005D4310"/>
    <w:rsid w:val="005D467C"/>
    <w:rsid w:val="005D4903"/>
    <w:rsid w:val="005D498A"/>
    <w:rsid w:val="005D4AE5"/>
    <w:rsid w:val="005D4E97"/>
    <w:rsid w:val="005D7101"/>
    <w:rsid w:val="005D761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9"/>
    <w:rsid w:val="005E14CC"/>
    <w:rsid w:val="005E18A5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4B0"/>
    <w:rsid w:val="005E3524"/>
    <w:rsid w:val="005E3E65"/>
    <w:rsid w:val="005E4022"/>
    <w:rsid w:val="005E4131"/>
    <w:rsid w:val="005E44AA"/>
    <w:rsid w:val="005E45FD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6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682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158"/>
    <w:rsid w:val="005F647D"/>
    <w:rsid w:val="005F64E2"/>
    <w:rsid w:val="005F6B8D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8FF"/>
    <w:rsid w:val="00601A89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26"/>
    <w:rsid w:val="00613B96"/>
    <w:rsid w:val="0061455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8DA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1E9"/>
    <w:rsid w:val="0063131E"/>
    <w:rsid w:val="00631C83"/>
    <w:rsid w:val="00632652"/>
    <w:rsid w:val="006328F2"/>
    <w:rsid w:val="00632C66"/>
    <w:rsid w:val="00632DF3"/>
    <w:rsid w:val="00632F0D"/>
    <w:rsid w:val="00632F99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0D59"/>
    <w:rsid w:val="0064119C"/>
    <w:rsid w:val="0064175A"/>
    <w:rsid w:val="0064180D"/>
    <w:rsid w:val="00641825"/>
    <w:rsid w:val="00641873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ACF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2DA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5DA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E2"/>
    <w:rsid w:val="00680481"/>
    <w:rsid w:val="00680714"/>
    <w:rsid w:val="00680814"/>
    <w:rsid w:val="00680BB5"/>
    <w:rsid w:val="00680F87"/>
    <w:rsid w:val="006818A7"/>
    <w:rsid w:val="00681B5E"/>
    <w:rsid w:val="00681BE3"/>
    <w:rsid w:val="00681C1E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455E"/>
    <w:rsid w:val="00684668"/>
    <w:rsid w:val="006848D3"/>
    <w:rsid w:val="00684A65"/>
    <w:rsid w:val="006855DE"/>
    <w:rsid w:val="0068567F"/>
    <w:rsid w:val="00685749"/>
    <w:rsid w:val="0068597C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6ECB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5E6"/>
    <w:rsid w:val="00692C07"/>
    <w:rsid w:val="00692C1E"/>
    <w:rsid w:val="00692D05"/>
    <w:rsid w:val="00692EE4"/>
    <w:rsid w:val="0069350D"/>
    <w:rsid w:val="006937B8"/>
    <w:rsid w:val="006937BB"/>
    <w:rsid w:val="006937DB"/>
    <w:rsid w:val="00693A5A"/>
    <w:rsid w:val="006945F4"/>
    <w:rsid w:val="0069465D"/>
    <w:rsid w:val="00694805"/>
    <w:rsid w:val="00694916"/>
    <w:rsid w:val="00694961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97EEB"/>
    <w:rsid w:val="006A0612"/>
    <w:rsid w:val="006A064B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34C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2A"/>
    <w:rsid w:val="006B127A"/>
    <w:rsid w:val="006B142B"/>
    <w:rsid w:val="006B166E"/>
    <w:rsid w:val="006B1A69"/>
    <w:rsid w:val="006B1E9A"/>
    <w:rsid w:val="006B2274"/>
    <w:rsid w:val="006B23F8"/>
    <w:rsid w:val="006B24FD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6A1"/>
    <w:rsid w:val="006C3801"/>
    <w:rsid w:val="006C393D"/>
    <w:rsid w:val="006C3DE7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B3E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DC"/>
    <w:rsid w:val="006E0594"/>
    <w:rsid w:val="006E1092"/>
    <w:rsid w:val="006E1215"/>
    <w:rsid w:val="006E1920"/>
    <w:rsid w:val="006E1AAA"/>
    <w:rsid w:val="006E1DB1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4AF"/>
    <w:rsid w:val="006E68C2"/>
    <w:rsid w:val="006E69A2"/>
    <w:rsid w:val="006E69D1"/>
    <w:rsid w:val="006E6B4C"/>
    <w:rsid w:val="006E6D59"/>
    <w:rsid w:val="006E6E77"/>
    <w:rsid w:val="006E7291"/>
    <w:rsid w:val="006E7BB7"/>
    <w:rsid w:val="006E7E92"/>
    <w:rsid w:val="006E7EB9"/>
    <w:rsid w:val="006F03C0"/>
    <w:rsid w:val="006F05BA"/>
    <w:rsid w:val="006F08CC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5E47"/>
    <w:rsid w:val="006F6064"/>
    <w:rsid w:val="006F618E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136"/>
    <w:rsid w:val="0070484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94"/>
    <w:rsid w:val="007151D9"/>
    <w:rsid w:val="00715796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C"/>
    <w:rsid w:val="007239AE"/>
    <w:rsid w:val="00724072"/>
    <w:rsid w:val="007243FA"/>
    <w:rsid w:val="0072448E"/>
    <w:rsid w:val="007248E6"/>
    <w:rsid w:val="00724FD0"/>
    <w:rsid w:val="00725465"/>
    <w:rsid w:val="00725CB3"/>
    <w:rsid w:val="00725CFC"/>
    <w:rsid w:val="0072630E"/>
    <w:rsid w:val="007263BC"/>
    <w:rsid w:val="007265B1"/>
    <w:rsid w:val="00726604"/>
    <w:rsid w:val="007267E0"/>
    <w:rsid w:val="00726916"/>
    <w:rsid w:val="007271D1"/>
    <w:rsid w:val="007276AA"/>
    <w:rsid w:val="00727892"/>
    <w:rsid w:val="00727C0B"/>
    <w:rsid w:val="00727F24"/>
    <w:rsid w:val="00727F8B"/>
    <w:rsid w:val="00730B83"/>
    <w:rsid w:val="007310E0"/>
    <w:rsid w:val="00731285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997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34A"/>
    <w:rsid w:val="00737858"/>
    <w:rsid w:val="00737DB8"/>
    <w:rsid w:val="0074032B"/>
    <w:rsid w:val="00740528"/>
    <w:rsid w:val="007413D6"/>
    <w:rsid w:val="00741D5A"/>
    <w:rsid w:val="00742103"/>
    <w:rsid w:val="007424D6"/>
    <w:rsid w:val="007429FC"/>
    <w:rsid w:val="00742B2A"/>
    <w:rsid w:val="00742DC1"/>
    <w:rsid w:val="00742FBB"/>
    <w:rsid w:val="00743077"/>
    <w:rsid w:val="007430C4"/>
    <w:rsid w:val="0074318C"/>
    <w:rsid w:val="00743287"/>
    <w:rsid w:val="007435F2"/>
    <w:rsid w:val="00743677"/>
    <w:rsid w:val="00743874"/>
    <w:rsid w:val="00743B2B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5FC0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2292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962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3ED"/>
    <w:rsid w:val="007575FC"/>
    <w:rsid w:val="00757634"/>
    <w:rsid w:val="00757807"/>
    <w:rsid w:val="00757C00"/>
    <w:rsid w:val="00760387"/>
    <w:rsid w:val="00760DCB"/>
    <w:rsid w:val="0076173F"/>
    <w:rsid w:val="0076197F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F56"/>
    <w:rsid w:val="0077111D"/>
    <w:rsid w:val="007715B8"/>
    <w:rsid w:val="0077176D"/>
    <w:rsid w:val="00771811"/>
    <w:rsid w:val="00771F32"/>
    <w:rsid w:val="00771F47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59D"/>
    <w:rsid w:val="00773D1A"/>
    <w:rsid w:val="00774A0B"/>
    <w:rsid w:val="00774E0A"/>
    <w:rsid w:val="00774E45"/>
    <w:rsid w:val="0077510C"/>
    <w:rsid w:val="00775453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4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76A"/>
    <w:rsid w:val="00790827"/>
    <w:rsid w:val="00790B8B"/>
    <w:rsid w:val="00790BFF"/>
    <w:rsid w:val="007913FD"/>
    <w:rsid w:val="007918F2"/>
    <w:rsid w:val="00791C7A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C2C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F50"/>
    <w:rsid w:val="007B006C"/>
    <w:rsid w:val="007B0283"/>
    <w:rsid w:val="007B0410"/>
    <w:rsid w:val="007B0479"/>
    <w:rsid w:val="007B0595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F1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09E"/>
    <w:rsid w:val="007D347C"/>
    <w:rsid w:val="007D3A08"/>
    <w:rsid w:val="007D447C"/>
    <w:rsid w:val="007D4F06"/>
    <w:rsid w:val="007D4FF9"/>
    <w:rsid w:val="007D503D"/>
    <w:rsid w:val="007D50FA"/>
    <w:rsid w:val="007D5175"/>
    <w:rsid w:val="007D53E6"/>
    <w:rsid w:val="007D59EB"/>
    <w:rsid w:val="007D5C53"/>
    <w:rsid w:val="007D5F2B"/>
    <w:rsid w:val="007D6448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725"/>
    <w:rsid w:val="007E37E6"/>
    <w:rsid w:val="007E3A9E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55E7"/>
    <w:rsid w:val="007E61D6"/>
    <w:rsid w:val="007E6469"/>
    <w:rsid w:val="007E665C"/>
    <w:rsid w:val="007E6B0C"/>
    <w:rsid w:val="007E7446"/>
    <w:rsid w:val="007E78B9"/>
    <w:rsid w:val="007F03B5"/>
    <w:rsid w:val="007F04FA"/>
    <w:rsid w:val="007F085A"/>
    <w:rsid w:val="007F0A95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858"/>
    <w:rsid w:val="007F4A1A"/>
    <w:rsid w:val="007F53BB"/>
    <w:rsid w:val="007F5A1A"/>
    <w:rsid w:val="007F5C82"/>
    <w:rsid w:val="007F5CDE"/>
    <w:rsid w:val="007F622A"/>
    <w:rsid w:val="007F63D2"/>
    <w:rsid w:val="007F6DAF"/>
    <w:rsid w:val="007F7185"/>
    <w:rsid w:val="007F721D"/>
    <w:rsid w:val="007F736F"/>
    <w:rsid w:val="007F7573"/>
    <w:rsid w:val="007F758A"/>
    <w:rsid w:val="007F75E8"/>
    <w:rsid w:val="0080022D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2F95"/>
    <w:rsid w:val="00803289"/>
    <w:rsid w:val="0080336F"/>
    <w:rsid w:val="00803C0C"/>
    <w:rsid w:val="00804282"/>
    <w:rsid w:val="0080465D"/>
    <w:rsid w:val="0080473E"/>
    <w:rsid w:val="00804DF5"/>
    <w:rsid w:val="00804F0C"/>
    <w:rsid w:val="00804F2B"/>
    <w:rsid w:val="00804F46"/>
    <w:rsid w:val="00804F5C"/>
    <w:rsid w:val="008052EE"/>
    <w:rsid w:val="008055D0"/>
    <w:rsid w:val="008060B5"/>
    <w:rsid w:val="008062E3"/>
    <w:rsid w:val="0080649C"/>
    <w:rsid w:val="00806620"/>
    <w:rsid w:val="00806956"/>
    <w:rsid w:val="00807235"/>
    <w:rsid w:val="008078FB"/>
    <w:rsid w:val="00807C01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4F37"/>
    <w:rsid w:val="00815314"/>
    <w:rsid w:val="0081584D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1993"/>
    <w:rsid w:val="008220D2"/>
    <w:rsid w:val="008226B9"/>
    <w:rsid w:val="00822841"/>
    <w:rsid w:val="00822865"/>
    <w:rsid w:val="00822B7A"/>
    <w:rsid w:val="008238A0"/>
    <w:rsid w:val="00823E3B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D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914"/>
    <w:rsid w:val="00831E05"/>
    <w:rsid w:val="00831E06"/>
    <w:rsid w:val="00831F9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08"/>
    <w:rsid w:val="00842A1B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B60"/>
    <w:rsid w:val="00850F45"/>
    <w:rsid w:val="0085106C"/>
    <w:rsid w:val="00851111"/>
    <w:rsid w:val="0085140C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242"/>
    <w:rsid w:val="00856679"/>
    <w:rsid w:val="0085677C"/>
    <w:rsid w:val="0085725D"/>
    <w:rsid w:val="008573E3"/>
    <w:rsid w:val="00857607"/>
    <w:rsid w:val="00857B14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73E"/>
    <w:rsid w:val="00865EBD"/>
    <w:rsid w:val="00866217"/>
    <w:rsid w:val="0086631C"/>
    <w:rsid w:val="008663C3"/>
    <w:rsid w:val="0086691A"/>
    <w:rsid w:val="00866D21"/>
    <w:rsid w:val="00866E11"/>
    <w:rsid w:val="00866FB2"/>
    <w:rsid w:val="00867077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492"/>
    <w:rsid w:val="008749A3"/>
    <w:rsid w:val="00874A52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61B"/>
    <w:rsid w:val="00884732"/>
    <w:rsid w:val="0088477E"/>
    <w:rsid w:val="00884B99"/>
    <w:rsid w:val="0088508D"/>
    <w:rsid w:val="008851C7"/>
    <w:rsid w:val="0088539C"/>
    <w:rsid w:val="00885650"/>
    <w:rsid w:val="00885B5C"/>
    <w:rsid w:val="00885BDB"/>
    <w:rsid w:val="00885F89"/>
    <w:rsid w:val="00886044"/>
    <w:rsid w:val="00886278"/>
    <w:rsid w:val="008862D1"/>
    <w:rsid w:val="00886C83"/>
    <w:rsid w:val="00886ED9"/>
    <w:rsid w:val="008870FB"/>
    <w:rsid w:val="00887285"/>
    <w:rsid w:val="0088741C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9E7"/>
    <w:rsid w:val="00891AC9"/>
    <w:rsid w:val="00891E28"/>
    <w:rsid w:val="00892513"/>
    <w:rsid w:val="008930E9"/>
    <w:rsid w:val="008930F2"/>
    <w:rsid w:val="008932C5"/>
    <w:rsid w:val="0089338D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5C88"/>
    <w:rsid w:val="00896218"/>
    <w:rsid w:val="008964E5"/>
    <w:rsid w:val="008965B7"/>
    <w:rsid w:val="00896772"/>
    <w:rsid w:val="00896B9D"/>
    <w:rsid w:val="00896DD3"/>
    <w:rsid w:val="008973F1"/>
    <w:rsid w:val="0089747A"/>
    <w:rsid w:val="00897B2A"/>
    <w:rsid w:val="00897E8F"/>
    <w:rsid w:val="008A0372"/>
    <w:rsid w:val="008A097F"/>
    <w:rsid w:val="008A0DE6"/>
    <w:rsid w:val="008A1278"/>
    <w:rsid w:val="008A1F79"/>
    <w:rsid w:val="008A231B"/>
    <w:rsid w:val="008A253E"/>
    <w:rsid w:val="008A2AAF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580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A7F29"/>
    <w:rsid w:val="008B02E8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04"/>
    <w:rsid w:val="008B3768"/>
    <w:rsid w:val="008B3FB7"/>
    <w:rsid w:val="008B4144"/>
    <w:rsid w:val="008B4258"/>
    <w:rsid w:val="008B4884"/>
    <w:rsid w:val="008B48D2"/>
    <w:rsid w:val="008B498E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CF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64D"/>
    <w:rsid w:val="008C76A0"/>
    <w:rsid w:val="008C78EB"/>
    <w:rsid w:val="008C7F63"/>
    <w:rsid w:val="008D017C"/>
    <w:rsid w:val="008D03C7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1A53"/>
    <w:rsid w:val="008D29E2"/>
    <w:rsid w:val="008D2B13"/>
    <w:rsid w:val="008D2C1F"/>
    <w:rsid w:val="008D32AA"/>
    <w:rsid w:val="008D3570"/>
    <w:rsid w:val="008D3732"/>
    <w:rsid w:val="008D419A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0D5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4E3"/>
    <w:rsid w:val="008E768D"/>
    <w:rsid w:val="008E76D1"/>
    <w:rsid w:val="008E776F"/>
    <w:rsid w:val="008E7A51"/>
    <w:rsid w:val="008E7B7D"/>
    <w:rsid w:val="008E7DB5"/>
    <w:rsid w:val="008E7F74"/>
    <w:rsid w:val="008F0233"/>
    <w:rsid w:val="008F0574"/>
    <w:rsid w:val="008F12C5"/>
    <w:rsid w:val="008F1313"/>
    <w:rsid w:val="008F148B"/>
    <w:rsid w:val="008F2130"/>
    <w:rsid w:val="008F2425"/>
    <w:rsid w:val="008F2639"/>
    <w:rsid w:val="008F269F"/>
    <w:rsid w:val="008F26A3"/>
    <w:rsid w:val="008F2C5D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8F7642"/>
    <w:rsid w:val="008F7857"/>
    <w:rsid w:val="009001DA"/>
    <w:rsid w:val="009001EC"/>
    <w:rsid w:val="00900598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73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0F7A"/>
    <w:rsid w:val="00911293"/>
    <w:rsid w:val="00911358"/>
    <w:rsid w:val="00911372"/>
    <w:rsid w:val="009114F6"/>
    <w:rsid w:val="00911A40"/>
    <w:rsid w:val="00911DF2"/>
    <w:rsid w:val="009122B1"/>
    <w:rsid w:val="009131B7"/>
    <w:rsid w:val="009132C0"/>
    <w:rsid w:val="009132D9"/>
    <w:rsid w:val="00913401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8E5"/>
    <w:rsid w:val="00915E78"/>
    <w:rsid w:val="00916045"/>
    <w:rsid w:val="00916358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067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545"/>
    <w:rsid w:val="0093528C"/>
    <w:rsid w:val="009356CD"/>
    <w:rsid w:val="00935919"/>
    <w:rsid w:val="00935DC6"/>
    <w:rsid w:val="00936641"/>
    <w:rsid w:val="0093726A"/>
    <w:rsid w:val="00937745"/>
    <w:rsid w:val="0093776F"/>
    <w:rsid w:val="009377DB"/>
    <w:rsid w:val="009379E2"/>
    <w:rsid w:val="00937BB6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584"/>
    <w:rsid w:val="009425F6"/>
    <w:rsid w:val="00942850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0F8"/>
    <w:rsid w:val="009465CA"/>
    <w:rsid w:val="009469FD"/>
    <w:rsid w:val="00946FD8"/>
    <w:rsid w:val="009470C0"/>
    <w:rsid w:val="0094720D"/>
    <w:rsid w:val="009473B0"/>
    <w:rsid w:val="009475F5"/>
    <w:rsid w:val="00947839"/>
    <w:rsid w:val="00947A0D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802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BA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F43"/>
    <w:rsid w:val="00962F8C"/>
    <w:rsid w:val="00963422"/>
    <w:rsid w:val="009634DE"/>
    <w:rsid w:val="009637BB"/>
    <w:rsid w:val="00963865"/>
    <w:rsid w:val="009639EE"/>
    <w:rsid w:val="00963E19"/>
    <w:rsid w:val="00963F4F"/>
    <w:rsid w:val="009643CF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CC2"/>
    <w:rsid w:val="009676A1"/>
    <w:rsid w:val="009677C5"/>
    <w:rsid w:val="00967881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17A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39B"/>
    <w:rsid w:val="00981B18"/>
    <w:rsid w:val="00981B70"/>
    <w:rsid w:val="00981DCC"/>
    <w:rsid w:val="009829EC"/>
    <w:rsid w:val="00982B3E"/>
    <w:rsid w:val="00982DD1"/>
    <w:rsid w:val="00983290"/>
    <w:rsid w:val="0098395C"/>
    <w:rsid w:val="00983D29"/>
    <w:rsid w:val="00984481"/>
    <w:rsid w:val="009845D2"/>
    <w:rsid w:val="00984656"/>
    <w:rsid w:val="00984BB3"/>
    <w:rsid w:val="00984C7F"/>
    <w:rsid w:val="00984DF7"/>
    <w:rsid w:val="00984F04"/>
    <w:rsid w:val="00985276"/>
    <w:rsid w:val="00985AF8"/>
    <w:rsid w:val="00985B61"/>
    <w:rsid w:val="00985BD7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B66"/>
    <w:rsid w:val="00992F4A"/>
    <w:rsid w:val="009939A4"/>
    <w:rsid w:val="00993A83"/>
    <w:rsid w:val="00993DCC"/>
    <w:rsid w:val="00993E27"/>
    <w:rsid w:val="0099406D"/>
    <w:rsid w:val="00994204"/>
    <w:rsid w:val="0099484C"/>
    <w:rsid w:val="009948EC"/>
    <w:rsid w:val="00994E11"/>
    <w:rsid w:val="00994EAA"/>
    <w:rsid w:val="0099511E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23A"/>
    <w:rsid w:val="009A3653"/>
    <w:rsid w:val="009A3701"/>
    <w:rsid w:val="009A3B7D"/>
    <w:rsid w:val="009A3D81"/>
    <w:rsid w:val="009A3F43"/>
    <w:rsid w:val="009A41EF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A791D"/>
    <w:rsid w:val="009B0125"/>
    <w:rsid w:val="009B040E"/>
    <w:rsid w:val="009B04F7"/>
    <w:rsid w:val="009B081C"/>
    <w:rsid w:val="009B10D0"/>
    <w:rsid w:val="009B15F6"/>
    <w:rsid w:val="009B1BC0"/>
    <w:rsid w:val="009B1F4B"/>
    <w:rsid w:val="009B21C5"/>
    <w:rsid w:val="009B26EE"/>
    <w:rsid w:val="009B2A75"/>
    <w:rsid w:val="009B2DC7"/>
    <w:rsid w:val="009B2E53"/>
    <w:rsid w:val="009B3307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EF3"/>
    <w:rsid w:val="009B4F19"/>
    <w:rsid w:val="009B500D"/>
    <w:rsid w:val="009B537B"/>
    <w:rsid w:val="009B5C2B"/>
    <w:rsid w:val="009B5C4B"/>
    <w:rsid w:val="009B5F25"/>
    <w:rsid w:val="009B61BD"/>
    <w:rsid w:val="009B65AD"/>
    <w:rsid w:val="009B6696"/>
    <w:rsid w:val="009B6EDB"/>
    <w:rsid w:val="009B711A"/>
    <w:rsid w:val="009B739D"/>
    <w:rsid w:val="009B75C8"/>
    <w:rsid w:val="009B7BC1"/>
    <w:rsid w:val="009B7C05"/>
    <w:rsid w:val="009B7D7A"/>
    <w:rsid w:val="009C0515"/>
    <w:rsid w:val="009C06FA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5F54"/>
    <w:rsid w:val="009C60CB"/>
    <w:rsid w:val="009C6118"/>
    <w:rsid w:val="009C66EF"/>
    <w:rsid w:val="009C6C46"/>
    <w:rsid w:val="009C6E88"/>
    <w:rsid w:val="009C72B8"/>
    <w:rsid w:val="009C78BB"/>
    <w:rsid w:val="009C7B09"/>
    <w:rsid w:val="009C7CEF"/>
    <w:rsid w:val="009C7D64"/>
    <w:rsid w:val="009D058F"/>
    <w:rsid w:val="009D05A3"/>
    <w:rsid w:val="009D05DA"/>
    <w:rsid w:val="009D0889"/>
    <w:rsid w:val="009D0A3B"/>
    <w:rsid w:val="009D0C90"/>
    <w:rsid w:val="009D0F59"/>
    <w:rsid w:val="009D1068"/>
    <w:rsid w:val="009D108F"/>
    <w:rsid w:val="009D110B"/>
    <w:rsid w:val="009D16BE"/>
    <w:rsid w:val="009D1F3C"/>
    <w:rsid w:val="009D2133"/>
    <w:rsid w:val="009D2746"/>
    <w:rsid w:val="009D2779"/>
    <w:rsid w:val="009D2FBF"/>
    <w:rsid w:val="009D30DE"/>
    <w:rsid w:val="009D371C"/>
    <w:rsid w:val="009D3CA2"/>
    <w:rsid w:val="009D41F7"/>
    <w:rsid w:val="009D42EE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720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526"/>
    <w:rsid w:val="009F5C81"/>
    <w:rsid w:val="009F5CC7"/>
    <w:rsid w:val="009F5DBE"/>
    <w:rsid w:val="009F6579"/>
    <w:rsid w:val="009F65BE"/>
    <w:rsid w:val="009F6653"/>
    <w:rsid w:val="009F674D"/>
    <w:rsid w:val="009F6782"/>
    <w:rsid w:val="009F6A15"/>
    <w:rsid w:val="009F6B3E"/>
    <w:rsid w:val="009F6D77"/>
    <w:rsid w:val="009F79EB"/>
    <w:rsid w:val="009F7E9A"/>
    <w:rsid w:val="00A0003D"/>
    <w:rsid w:val="00A006E5"/>
    <w:rsid w:val="00A00A2F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42F"/>
    <w:rsid w:val="00A07522"/>
    <w:rsid w:val="00A1048D"/>
    <w:rsid w:val="00A105B1"/>
    <w:rsid w:val="00A105F0"/>
    <w:rsid w:val="00A107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08"/>
    <w:rsid w:val="00A1274B"/>
    <w:rsid w:val="00A12970"/>
    <w:rsid w:val="00A12AE7"/>
    <w:rsid w:val="00A13115"/>
    <w:rsid w:val="00A133F4"/>
    <w:rsid w:val="00A135D3"/>
    <w:rsid w:val="00A137D2"/>
    <w:rsid w:val="00A13D59"/>
    <w:rsid w:val="00A14144"/>
    <w:rsid w:val="00A14270"/>
    <w:rsid w:val="00A14476"/>
    <w:rsid w:val="00A14601"/>
    <w:rsid w:val="00A14655"/>
    <w:rsid w:val="00A147D5"/>
    <w:rsid w:val="00A14950"/>
    <w:rsid w:val="00A14E61"/>
    <w:rsid w:val="00A154CB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9A4"/>
    <w:rsid w:val="00A239B3"/>
    <w:rsid w:val="00A239B8"/>
    <w:rsid w:val="00A23A8B"/>
    <w:rsid w:val="00A23D6B"/>
    <w:rsid w:val="00A24A2B"/>
    <w:rsid w:val="00A24A33"/>
    <w:rsid w:val="00A24E59"/>
    <w:rsid w:val="00A25140"/>
    <w:rsid w:val="00A252D5"/>
    <w:rsid w:val="00A25479"/>
    <w:rsid w:val="00A25846"/>
    <w:rsid w:val="00A25865"/>
    <w:rsid w:val="00A2594A"/>
    <w:rsid w:val="00A25DFB"/>
    <w:rsid w:val="00A26480"/>
    <w:rsid w:val="00A266F5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3EB0"/>
    <w:rsid w:val="00A34009"/>
    <w:rsid w:val="00A34683"/>
    <w:rsid w:val="00A34BBD"/>
    <w:rsid w:val="00A34DE9"/>
    <w:rsid w:val="00A35363"/>
    <w:rsid w:val="00A354C8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59F"/>
    <w:rsid w:val="00A5387B"/>
    <w:rsid w:val="00A53FF2"/>
    <w:rsid w:val="00A54831"/>
    <w:rsid w:val="00A549BF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0F0F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5BE"/>
    <w:rsid w:val="00A638AE"/>
    <w:rsid w:val="00A63978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DC4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9D"/>
    <w:rsid w:val="00A670D6"/>
    <w:rsid w:val="00A6729C"/>
    <w:rsid w:val="00A6746B"/>
    <w:rsid w:val="00A67971"/>
    <w:rsid w:val="00A67EEB"/>
    <w:rsid w:val="00A705B0"/>
    <w:rsid w:val="00A706BD"/>
    <w:rsid w:val="00A70B0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6C1"/>
    <w:rsid w:val="00A861CE"/>
    <w:rsid w:val="00A86501"/>
    <w:rsid w:val="00A8697E"/>
    <w:rsid w:val="00A86A2C"/>
    <w:rsid w:val="00A86E1A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4EC"/>
    <w:rsid w:val="00A92701"/>
    <w:rsid w:val="00A92850"/>
    <w:rsid w:val="00A929DD"/>
    <w:rsid w:val="00A92D60"/>
    <w:rsid w:val="00A92F92"/>
    <w:rsid w:val="00A93245"/>
    <w:rsid w:val="00A93351"/>
    <w:rsid w:val="00A93551"/>
    <w:rsid w:val="00A93CB2"/>
    <w:rsid w:val="00A94486"/>
    <w:rsid w:val="00A94497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828"/>
    <w:rsid w:val="00AA1C2F"/>
    <w:rsid w:val="00AA213E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45A"/>
    <w:rsid w:val="00AB0905"/>
    <w:rsid w:val="00AB095B"/>
    <w:rsid w:val="00AB0A3E"/>
    <w:rsid w:val="00AB0B0A"/>
    <w:rsid w:val="00AB2074"/>
    <w:rsid w:val="00AB2508"/>
    <w:rsid w:val="00AB25BF"/>
    <w:rsid w:val="00AB2AF5"/>
    <w:rsid w:val="00AB2C50"/>
    <w:rsid w:val="00AB2FE0"/>
    <w:rsid w:val="00AB32A4"/>
    <w:rsid w:val="00AB345C"/>
    <w:rsid w:val="00AB3647"/>
    <w:rsid w:val="00AB39AE"/>
    <w:rsid w:val="00AB4059"/>
    <w:rsid w:val="00AB41B0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F4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362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2"/>
    <w:rsid w:val="00AC659D"/>
    <w:rsid w:val="00AC6791"/>
    <w:rsid w:val="00AC6A75"/>
    <w:rsid w:val="00AC6BCB"/>
    <w:rsid w:val="00AC6C4F"/>
    <w:rsid w:val="00AC6C75"/>
    <w:rsid w:val="00AC6C7B"/>
    <w:rsid w:val="00AC756E"/>
    <w:rsid w:val="00AC7CBC"/>
    <w:rsid w:val="00AC7D8B"/>
    <w:rsid w:val="00AC7E2E"/>
    <w:rsid w:val="00AD0797"/>
    <w:rsid w:val="00AD08A9"/>
    <w:rsid w:val="00AD0D24"/>
    <w:rsid w:val="00AD0DD2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AEE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7E1"/>
    <w:rsid w:val="00AD5A6A"/>
    <w:rsid w:val="00AD5D80"/>
    <w:rsid w:val="00AD5E92"/>
    <w:rsid w:val="00AD6B78"/>
    <w:rsid w:val="00AD6DBF"/>
    <w:rsid w:val="00AD7588"/>
    <w:rsid w:val="00AD7ABF"/>
    <w:rsid w:val="00AD7C50"/>
    <w:rsid w:val="00AD7CB7"/>
    <w:rsid w:val="00AD7E5C"/>
    <w:rsid w:val="00AE058B"/>
    <w:rsid w:val="00AE05A0"/>
    <w:rsid w:val="00AE08E5"/>
    <w:rsid w:val="00AE0A16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E3"/>
    <w:rsid w:val="00AE55FF"/>
    <w:rsid w:val="00AE5908"/>
    <w:rsid w:val="00AE5B87"/>
    <w:rsid w:val="00AE5D2A"/>
    <w:rsid w:val="00AE6335"/>
    <w:rsid w:val="00AE6359"/>
    <w:rsid w:val="00AE6807"/>
    <w:rsid w:val="00AE694D"/>
    <w:rsid w:val="00AE6B73"/>
    <w:rsid w:val="00AE70D9"/>
    <w:rsid w:val="00AE7175"/>
    <w:rsid w:val="00AE72AD"/>
    <w:rsid w:val="00AE77A5"/>
    <w:rsid w:val="00AE78AA"/>
    <w:rsid w:val="00AE79A2"/>
    <w:rsid w:val="00AF0769"/>
    <w:rsid w:val="00AF08C0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DE9"/>
    <w:rsid w:val="00AF2E29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899"/>
    <w:rsid w:val="00AF6A2E"/>
    <w:rsid w:val="00AF6A68"/>
    <w:rsid w:val="00AF6DF7"/>
    <w:rsid w:val="00AF77A4"/>
    <w:rsid w:val="00AF7EBF"/>
    <w:rsid w:val="00B00181"/>
    <w:rsid w:val="00B00354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39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2FD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5F41"/>
    <w:rsid w:val="00B16372"/>
    <w:rsid w:val="00B164DB"/>
    <w:rsid w:val="00B166FC"/>
    <w:rsid w:val="00B16746"/>
    <w:rsid w:val="00B170C0"/>
    <w:rsid w:val="00B1730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2B3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722"/>
    <w:rsid w:val="00B2486D"/>
    <w:rsid w:val="00B24977"/>
    <w:rsid w:val="00B24BAE"/>
    <w:rsid w:val="00B24D79"/>
    <w:rsid w:val="00B25263"/>
    <w:rsid w:val="00B25402"/>
    <w:rsid w:val="00B2569E"/>
    <w:rsid w:val="00B25C62"/>
    <w:rsid w:val="00B25E83"/>
    <w:rsid w:val="00B25F8A"/>
    <w:rsid w:val="00B266C9"/>
    <w:rsid w:val="00B26D73"/>
    <w:rsid w:val="00B26F20"/>
    <w:rsid w:val="00B27791"/>
    <w:rsid w:val="00B27857"/>
    <w:rsid w:val="00B3035F"/>
    <w:rsid w:val="00B30B8E"/>
    <w:rsid w:val="00B319AA"/>
    <w:rsid w:val="00B319F6"/>
    <w:rsid w:val="00B3239C"/>
    <w:rsid w:val="00B32972"/>
    <w:rsid w:val="00B32AED"/>
    <w:rsid w:val="00B32F5F"/>
    <w:rsid w:val="00B32FF3"/>
    <w:rsid w:val="00B33254"/>
    <w:rsid w:val="00B33265"/>
    <w:rsid w:val="00B33321"/>
    <w:rsid w:val="00B3352E"/>
    <w:rsid w:val="00B33695"/>
    <w:rsid w:val="00B33AF9"/>
    <w:rsid w:val="00B33DC7"/>
    <w:rsid w:val="00B347C3"/>
    <w:rsid w:val="00B34C4D"/>
    <w:rsid w:val="00B35091"/>
    <w:rsid w:val="00B3514A"/>
    <w:rsid w:val="00B3519E"/>
    <w:rsid w:val="00B3583C"/>
    <w:rsid w:val="00B35B09"/>
    <w:rsid w:val="00B35E6B"/>
    <w:rsid w:val="00B35F0A"/>
    <w:rsid w:val="00B36028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147"/>
    <w:rsid w:val="00B4030F"/>
    <w:rsid w:val="00B40432"/>
    <w:rsid w:val="00B40761"/>
    <w:rsid w:val="00B40772"/>
    <w:rsid w:val="00B40892"/>
    <w:rsid w:val="00B4158A"/>
    <w:rsid w:val="00B416B0"/>
    <w:rsid w:val="00B4180F"/>
    <w:rsid w:val="00B41CA0"/>
    <w:rsid w:val="00B41D01"/>
    <w:rsid w:val="00B41D61"/>
    <w:rsid w:val="00B42157"/>
    <w:rsid w:val="00B42C27"/>
    <w:rsid w:val="00B42FF5"/>
    <w:rsid w:val="00B43037"/>
    <w:rsid w:val="00B4323D"/>
    <w:rsid w:val="00B432BF"/>
    <w:rsid w:val="00B437FC"/>
    <w:rsid w:val="00B43C7F"/>
    <w:rsid w:val="00B43D2D"/>
    <w:rsid w:val="00B43DAB"/>
    <w:rsid w:val="00B44115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4B"/>
    <w:rsid w:val="00B519D1"/>
    <w:rsid w:val="00B51B54"/>
    <w:rsid w:val="00B51B97"/>
    <w:rsid w:val="00B51CF1"/>
    <w:rsid w:val="00B51D0A"/>
    <w:rsid w:val="00B52376"/>
    <w:rsid w:val="00B52485"/>
    <w:rsid w:val="00B52EA6"/>
    <w:rsid w:val="00B52FBC"/>
    <w:rsid w:val="00B5364F"/>
    <w:rsid w:val="00B5398A"/>
    <w:rsid w:val="00B53F97"/>
    <w:rsid w:val="00B54067"/>
    <w:rsid w:val="00B54716"/>
    <w:rsid w:val="00B54A85"/>
    <w:rsid w:val="00B54A88"/>
    <w:rsid w:val="00B54D5D"/>
    <w:rsid w:val="00B54D9D"/>
    <w:rsid w:val="00B5525F"/>
    <w:rsid w:val="00B5539D"/>
    <w:rsid w:val="00B554B4"/>
    <w:rsid w:val="00B5554A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B11"/>
    <w:rsid w:val="00B62F4C"/>
    <w:rsid w:val="00B62F70"/>
    <w:rsid w:val="00B630D2"/>
    <w:rsid w:val="00B633D9"/>
    <w:rsid w:val="00B637C1"/>
    <w:rsid w:val="00B63EF4"/>
    <w:rsid w:val="00B6426D"/>
    <w:rsid w:val="00B6445A"/>
    <w:rsid w:val="00B645C0"/>
    <w:rsid w:val="00B64E1C"/>
    <w:rsid w:val="00B65737"/>
    <w:rsid w:val="00B66069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CD6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0E7D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8C"/>
    <w:rsid w:val="00B77C97"/>
    <w:rsid w:val="00B77D64"/>
    <w:rsid w:val="00B804F7"/>
    <w:rsid w:val="00B8065F"/>
    <w:rsid w:val="00B80FE1"/>
    <w:rsid w:val="00B8105B"/>
    <w:rsid w:val="00B81089"/>
    <w:rsid w:val="00B81463"/>
    <w:rsid w:val="00B81B09"/>
    <w:rsid w:val="00B82128"/>
    <w:rsid w:val="00B838A7"/>
    <w:rsid w:val="00B838E2"/>
    <w:rsid w:val="00B84224"/>
    <w:rsid w:val="00B8491D"/>
    <w:rsid w:val="00B84CE7"/>
    <w:rsid w:val="00B85161"/>
    <w:rsid w:val="00B852FA"/>
    <w:rsid w:val="00B85364"/>
    <w:rsid w:val="00B85BD5"/>
    <w:rsid w:val="00B85CF8"/>
    <w:rsid w:val="00B863C9"/>
    <w:rsid w:val="00B86714"/>
    <w:rsid w:val="00B8684B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1F7B"/>
    <w:rsid w:val="00B922C8"/>
    <w:rsid w:val="00B929E4"/>
    <w:rsid w:val="00B93C5F"/>
    <w:rsid w:val="00B93CB2"/>
    <w:rsid w:val="00B948E5"/>
    <w:rsid w:val="00B94B8F"/>
    <w:rsid w:val="00B94DB1"/>
    <w:rsid w:val="00B9502A"/>
    <w:rsid w:val="00B950A1"/>
    <w:rsid w:val="00B950B1"/>
    <w:rsid w:val="00B954C6"/>
    <w:rsid w:val="00B9571D"/>
    <w:rsid w:val="00B95B97"/>
    <w:rsid w:val="00B95CA1"/>
    <w:rsid w:val="00B95CD2"/>
    <w:rsid w:val="00B95DF6"/>
    <w:rsid w:val="00B96505"/>
    <w:rsid w:val="00B9690C"/>
    <w:rsid w:val="00B969A9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7223"/>
    <w:rsid w:val="00BA7347"/>
    <w:rsid w:val="00BA75E4"/>
    <w:rsid w:val="00BA79EF"/>
    <w:rsid w:val="00BA7A05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87"/>
    <w:rsid w:val="00BB268C"/>
    <w:rsid w:val="00BB26A0"/>
    <w:rsid w:val="00BB28A6"/>
    <w:rsid w:val="00BB293E"/>
    <w:rsid w:val="00BB2B24"/>
    <w:rsid w:val="00BB2C37"/>
    <w:rsid w:val="00BB2D40"/>
    <w:rsid w:val="00BB302C"/>
    <w:rsid w:val="00BB30E7"/>
    <w:rsid w:val="00BB32B0"/>
    <w:rsid w:val="00BB4161"/>
    <w:rsid w:val="00BB46C2"/>
    <w:rsid w:val="00BB495C"/>
    <w:rsid w:val="00BB4F4D"/>
    <w:rsid w:val="00BB5103"/>
    <w:rsid w:val="00BB556E"/>
    <w:rsid w:val="00BB5776"/>
    <w:rsid w:val="00BB62E9"/>
    <w:rsid w:val="00BB6762"/>
    <w:rsid w:val="00BB69CA"/>
    <w:rsid w:val="00BB6A31"/>
    <w:rsid w:val="00BB6F40"/>
    <w:rsid w:val="00BB6F61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69A"/>
    <w:rsid w:val="00BC2D4A"/>
    <w:rsid w:val="00BC2E7B"/>
    <w:rsid w:val="00BC311C"/>
    <w:rsid w:val="00BC3515"/>
    <w:rsid w:val="00BC352A"/>
    <w:rsid w:val="00BC374C"/>
    <w:rsid w:val="00BC3912"/>
    <w:rsid w:val="00BC3D2B"/>
    <w:rsid w:val="00BC3D63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5B3B"/>
    <w:rsid w:val="00BC5DED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AE9"/>
    <w:rsid w:val="00BC7F1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868"/>
    <w:rsid w:val="00BD3D06"/>
    <w:rsid w:val="00BD4266"/>
    <w:rsid w:val="00BD42C5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D7F3C"/>
    <w:rsid w:val="00BE0472"/>
    <w:rsid w:val="00BE0547"/>
    <w:rsid w:val="00BE0695"/>
    <w:rsid w:val="00BE089E"/>
    <w:rsid w:val="00BE0AD8"/>
    <w:rsid w:val="00BE0BA5"/>
    <w:rsid w:val="00BE0CCE"/>
    <w:rsid w:val="00BE162A"/>
    <w:rsid w:val="00BE1840"/>
    <w:rsid w:val="00BE1A80"/>
    <w:rsid w:val="00BE23CA"/>
    <w:rsid w:val="00BE2712"/>
    <w:rsid w:val="00BE29BA"/>
    <w:rsid w:val="00BE2C73"/>
    <w:rsid w:val="00BE3888"/>
    <w:rsid w:val="00BE39C0"/>
    <w:rsid w:val="00BE3E48"/>
    <w:rsid w:val="00BE4479"/>
    <w:rsid w:val="00BE4DD9"/>
    <w:rsid w:val="00BE5852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46F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43E"/>
    <w:rsid w:val="00BF3711"/>
    <w:rsid w:val="00BF37E0"/>
    <w:rsid w:val="00BF3E46"/>
    <w:rsid w:val="00BF3E8C"/>
    <w:rsid w:val="00BF3F4A"/>
    <w:rsid w:val="00BF43A5"/>
    <w:rsid w:val="00BF45A3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0B4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2DC"/>
    <w:rsid w:val="00C047C4"/>
    <w:rsid w:val="00C04C1C"/>
    <w:rsid w:val="00C04DF3"/>
    <w:rsid w:val="00C04E10"/>
    <w:rsid w:val="00C0523A"/>
    <w:rsid w:val="00C05971"/>
    <w:rsid w:val="00C05BAE"/>
    <w:rsid w:val="00C05CE0"/>
    <w:rsid w:val="00C0633B"/>
    <w:rsid w:val="00C064C6"/>
    <w:rsid w:val="00C064C8"/>
    <w:rsid w:val="00C0650D"/>
    <w:rsid w:val="00C065EA"/>
    <w:rsid w:val="00C066E0"/>
    <w:rsid w:val="00C06BA6"/>
    <w:rsid w:val="00C06E32"/>
    <w:rsid w:val="00C06F25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8F3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1FC"/>
    <w:rsid w:val="00C152B0"/>
    <w:rsid w:val="00C1542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5B2"/>
    <w:rsid w:val="00C178A4"/>
    <w:rsid w:val="00C17AB2"/>
    <w:rsid w:val="00C2061F"/>
    <w:rsid w:val="00C20C65"/>
    <w:rsid w:val="00C20F93"/>
    <w:rsid w:val="00C21040"/>
    <w:rsid w:val="00C21404"/>
    <w:rsid w:val="00C218FE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6D"/>
    <w:rsid w:val="00C271BA"/>
    <w:rsid w:val="00C27575"/>
    <w:rsid w:val="00C27835"/>
    <w:rsid w:val="00C27971"/>
    <w:rsid w:val="00C30501"/>
    <w:rsid w:val="00C30904"/>
    <w:rsid w:val="00C30AB0"/>
    <w:rsid w:val="00C313BC"/>
    <w:rsid w:val="00C315A0"/>
    <w:rsid w:val="00C31A6F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9ED"/>
    <w:rsid w:val="00C36C80"/>
    <w:rsid w:val="00C36E07"/>
    <w:rsid w:val="00C36FAE"/>
    <w:rsid w:val="00C3710D"/>
    <w:rsid w:val="00C3730C"/>
    <w:rsid w:val="00C379CB"/>
    <w:rsid w:val="00C37B4E"/>
    <w:rsid w:val="00C37EC8"/>
    <w:rsid w:val="00C400D9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91D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418"/>
    <w:rsid w:val="00C455DB"/>
    <w:rsid w:val="00C457E0"/>
    <w:rsid w:val="00C45A47"/>
    <w:rsid w:val="00C45CB8"/>
    <w:rsid w:val="00C45CBD"/>
    <w:rsid w:val="00C45D72"/>
    <w:rsid w:val="00C45E31"/>
    <w:rsid w:val="00C460B5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623"/>
    <w:rsid w:val="00C50782"/>
    <w:rsid w:val="00C507D2"/>
    <w:rsid w:val="00C50B45"/>
    <w:rsid w:val="00C50CF6"/>
    <w:rsid w:val="00C5110D"/>
    <w:rsid w:val="00C51607"/>
    <w:rsid w:val="00C51758"/>
    <w:rsid w:val="00C51950"/>
    <w:rsid w:val="00C51EB2"/>
    <w:rsid w:val="00C5233A"/>
    <w:rsid w:val="00C5285D"/>
    <w:rsid w:val="00C528B7"/>
    <w:rsid w:val="00C537C0"/>
    <w:rsid w:val="00C53A90"/>
    <w:rsid w:val="00C53D29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C70"/>
    <w:rsid w:val="00C66D9E"/>
    <w:rsid w:val="00C6747F"/>
    <w:rsid w:val="00C67751"/>
    <w:rsid w:val="00C67DB8"/>
    <w:rsid w:val="00C7000D"/>
    <w:rsid w:val="00C70132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553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A32"/>
    <w:rsid w:val="00C75B45"/>
    <w:rsid w:val="00C75C2C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0806"/>
    <w:rsid w:val="00C810EE"/>
    <w:rsid w:val="00C811C8"/>
    <w:rsid w:val="00C81562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EF7"/>
    <w:rsid w:val="00C84F29"/>
    <w:rsid w:val="00C850DC"/>
    <w:rsid w:val="00C85501"/>
    <w:rsid w:val="00C85763"/>
    <w:rsid w:val="00C85813"/>
    <w:rsid w:val="00C858ED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77"/>
    <w:rsid w:val="00C92B3C"/>
    <w:rsid w:val="00C9327E"/>
    <w:rsid w:val="00C93B86"/>
    <w:rsid w:val="00C94292"/>
    <w:rsid w:val="00C94F61"/>
    <w:rsid w:val="00C95E81"/>
    <w:rsid w:val="00C96469"/>
    <w:rsid w:val="00C968DA"/>
    <w:rsid w:val="00C9719F"/>
    <w:rsid w:val="00C971CB"/>
    <w:rsid w:val="00C9729C"/>
    <w:rsid w:val="00C979AF"/>
    <w:rsid w:val="00C97A3B"/>
    <w:rsid w:val="00CA0314"/>
    <w:rsid w:val="00CA08E0"/>
    <w:rsid w:val="00CA094D"/>
    <w:rsid w:val="00CA0EAE"/>
    <w:rsid w:val="00CA10F7"/>
    <w:rsid w:val="00CA13D6"/>
    <w:rsid w:val="00CA155F"/>
    <w:rsid w:val="00CA1604"/>
    <w:rsid w:val="00CA1830"/>
    <w:rsid w:val="00CA1890"/>
    <w:rsid w:val="00CA196F"/>
    <w:rsid w:val="00CA1D22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358"/>
    <w:rsid w:val="00CA4A08"/>
    <w:rsid w:val="00CA4EDD"/>
    <w:rsid w:val="00CA5171"/>
    <w:rsid w:val="00CA54E0"/>
    <w:rsid w:val="00CA55C0"/>
    <w:rsid w:val="00CA577E"/>
    <w:rsid w:val="00CA584B"/>
    <w:rsid w:val="00CA5F65"/>
    <w:rsid w:val="00CA64C9"/>
    <w:rsid w:val="00CA74A4"/>
    <w:rsid w:val="00CA78E1"/>
    <w:rsid w:val="00CA7C05"/>
    <w:rsid w:val="00CA7D15"/>
    <w:rsid w:val="00CB000E"/>
    <w:rsid w:val="00CB00ED"/>
    <w:rsid w:val="00CB06C9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3F0"/>
    <w:rsid w:val="00CB26A8"/>
    <w:rsid w:val="00CB2E48"/>
    <w:rsid w:val="00CB2E78"/>
    <w:rsid w:val="00CB2E7D"/>
    <w:rsid w:val="00CB30E4"/>
    <w:rsid w:val="00CB31EB"/>
    <w:rsid w:val="00CB32FC"/>
    <w:rsid w:val="00CB348B"/>
    <w:rsid w:val="00CB3852"/>
    <w:rsid w:val="00CB3C77"/>
    <w:rsid w:val="00CB3CD2"/>
    <w:rsid w:val="00CB4592"/>
    <w:rsid w:val="00CB4680"/>
    <w:rsid w:val="00CB4B98"/>
    <w:rsid w:val="00CB4EC2"/>
    <w:rsid w:val="00CB4FA4"/>
    <w:rsid w:val="00CB6068"/>
    <w:rsid w:val="00CB642C"/>
    <w:rsid w:val="00CB6BE2"/>
    <w:rsid w:val="00CB6DA6"/>
    <w:rsid w:val="00CB71C6"/>
    <w:rsid w:val="00CB734E"/>
    <w:rsid w:val="00CB744A"/>
    <w:rsid w:val="00CB75BC"/>
    <w:rsid w:val="00CB77D1"/>
    <w:rsid w:val="00CB7B3F"/>
    <w:rsid w:val="00CB7C53"/>
    <w:rsid w:val="00CB7CFB"/>
    <w:rsid w:val="00CB7D80"/>
    <w:rsid w:val="00CC0312"/>
    <w:rsid w:val="00CC065E"/>
    <w:rsid w:val="00CC068C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800"/>
    <w:rsid w:val="00CC5A6A"/>
    <w:rsid w:val="00CC5F00"/>
    <w:rsid w:val="00CC6030"/>
    <w:rsid w:val="00CC6080"/>
    <w:rsid w:val="00CC6425"/>
    <w:rsid w:val="00CC64F7"/>
    <w:rsid w:val="00CC6F3C"/>
    <w:rsid w:val="00CC7509"/>
    <w:rsid w:val="00CC7C47"/>
    <w:rsid w:val="00CC7D21"/>
    <w:rsid w:val="00CC7EBC"/>
    <w:rsid w:val="00CC7FBC"/>
    <w:rsid w:val="00CD0124"/>
    <w:rsid w:val="00CD1207"/>
    <w:rsid w:val="00CD1881"/>
    <w:rsid w:val="00CD2159"/>
    <w:rsid w:val="00CD25D4"/>
    <w:rsid w:val="00CD28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4EE4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555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81A"/>
    <w:rsid w:val="00CE2AC0"/>
    <w:rsid w:val="00CE2B71"/>
    <w:rsid w:val="00CE3BDD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03B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EBC"/>
    <w:rsid w:val="00CF1EC2"/>
    <w:rsid w:val="00CF24A8"/>
    <w:rsid w:val="00CF27C9"/>
    <w:rsid w:val="00CF28AD"/>
    <w:rsid w:val="00CF29F6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64E"/>
    <w:rsid w:val="00CF791B"/>
    <w:rsid w:val="00CF797E"/>
    <w:rsid w:val="00CF7D64"/>
    <w:rsid w:val="00CF7F7D"/>
    <w:rsid w:val="00CF7FDA"/>
    <w:rsid w:val="00D0005B"/>
    <w:rsid w:val="00D001A4"/>
    <w:rsid w:val="00D002E5"/>
    <w:rsid w:val="00D0035D"/>
    <w:rsid w:val="00D00406"/>
    <w:rsid w:val="00D00D75"/>
    <w:rsid w:val="00D00F7C"/>
    <w:rsid w:val="00D0125C"/>
    <w:rsid w:val="00D012EA"/>
    <w:rsid w:val="00D015CE"/>
    <w:rsid w:val="00D0173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3DDC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947"/>
    <w:rsid w:val="00D20BC1"/>
    <w:rsid w:val="00D21124"/>
    <w:rsid w:val="00D21332"/>
    <w:rsid w:val="00D21694"/>
    <w:rsid w:val="00D220B8"/>
    <w:rsid w:val="00D23146"/>
    <w:rsid w:val="00D2355B"/>
    <w:rsid w:val="00D23B9C"/>
    <w:rsid w:val="00D241E3"/>
    <w:rsid w:val="00D247CA"/>
    <w:rsid w:val="00D248B9"/>
    <w:rsid w:val="00D248ED"/>
    <w:rsid w:val="00D248F4"/>
    <w:rsid w:val="00D24A67"/>
    <w:rsid w:val="00D24AFF"/>
    <w:rsid w:val="00D24B47"/>
    <w:rsid w:val="00D24CF4"/>
    <w:rsid w:val="00D257C9"/>
    <w:rsid w:val="00D259A2"/>
    <w:rsid w:val="00D25C20"/>
    <w:rsid w:val="00D2611B"/>
    <w:rsid w:val="00D263A3"/>
    <w:rsid w:val="00D266CA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FF8"/>
    <w:rsid w:val="00D3335A"/>
    <w:rsid w:val="00D34069"/>
    <w:rsid w:val="00D3426A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C62"/>
    <w:rsid w:val="00D42CF8"/>
    <w:rsid w:val="00D42F01"/>
    <w:rsid w:val="00D42F1B"/>
    <w:rsid w:val="00D431C6"/>
    <w:rsid w:val="00D436B6"/>
    <w:rsid w:val="00D437A5"/>
    <w:rsid w:val="00D438B1"/>
    <w:rsid w:val="00D43989"/>
    <w:rsid w:val="00D43AC0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52"/>
    <w:rsid w:val="00D4699F"/>
    <w:rsid w:val="00D46D73"/>
    <w:rsid w:val="00D46FA0"/>
    <w:rsid w:val="00D474B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592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478F"/>
    <w:rsid w:val="00D55905"/>
    <w:rsid w:val="00D5591D"/>
    <w:rsid w:val="00D55A32"/>
    <w:rsid w:val="00D55B5A"/>
    <w:rsid w:val="00D55C89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7FE"/>
    <w:rsid w:val="00D57F45"/>
    <w:rsid w:val="00D60019"/>
    <w:rsid w:val="00D6012F"/>
    <w:rsid w:val="00D6053F"/>
    <w:rsid w:val="00D60677"/>
    <w:rsid w:val="00D607D2"/>
    <w:rsid w:val="00D60884"/>
    <w:rsid w:val="00D60980"/>
    <w:rsid w:val="00D609D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FF1"/>
    <w:rsid w:val="00D65433"/>
    <w:rsid w:val="00D6560C"/>
    <w:rsid w:val="00D6578F"/>
    <w:rsid w:val="00D65AB0"/>
    <w:rsid w:val="00D65EBD"/>
    <w:rsid w:val="00D66167"/>
    <w:rsid w:val="00D66434"/>
    <w:rsid w:val="00D665FA"/>
    <w:rsid w:val="00D667B7"/>
    <w:rsid w:val="00D667EE"/>
    <w:rsid w:val="00D66C79"/>
    <w:rsid w:val="00D672B5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B21"/>
    <w:rsid w:val="00D83C53"/>
    <w:rsid w:val="00D83CAD"/>
    <w:rsid w:val="00D84029"/>
    <w:rsid w:val="00D8422E"/>
    <w:rsid w:val="00D8431D"/>
    <w:rsid w:val="00D844AD"/>
    <w:rsid w:val="00D84D90"/>
    <w:rsid w:val="00D85171"/>
    <w:rsid w:val="00D852BE"/>
    <w:rsid w:val="00D85AB5"/>
    <w:rsid w:val="00D8656D"/>
    <w:rsid w:val="00D868EA"/>
    <w:rsid w:val="00D86EF4"/>
    <w:rsid w:val="00D8713F"/>
    <w:rsid w:val="00D87286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6E7"/>
    <w:rsid w:val="00D92959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9D5"/>
    <w:rsid w:val="00D95E6A"/>
    <w:rsid w:val="00D961F6"/>
    <w:rsid w:val="00D9679D"/>
    <w:rsid w:val="00D96833"/>
    <w:rsid w:val="00D9698A"/>
    <w:rsid w:val="00D96A16"/>
    <w:rsid w:val="00D9713E"/>
    <w:rsid w:val="00D972A3"/>
    <w:rsid w:val="00D972FF"/>
    <w:rsid w:val="00D9730C"/>
    <w:rsid w:val="00D974A1"/>
    <w:rsid w:val="00D97A94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72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56E"/>
    <w:rsid w:val="00DD1C0F"/>
    <w:rsid w:val="00DD1EE3"/>
    <w:rsid w:val="00DD2205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28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1C5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2FE"/>
    <w:rsid w:val="00DF0457"/>
    <w:rsid w:val="00DF133F"/>
    <w:rsid w:val="00DF1988"/>
    <w:rsid w:val="00DF1B9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4F9C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33C"/>
    <w:rsid w:val="00E0448D"/>
    <w:rsid w:val="00E04580"/>
    <w:rsid w:val="00E046F2"/>
    <w:rsid w:val="00E046F9"/>
    <w:rsid w:val="00E04AF9"/>
    <w:rsid w:val="00E04DFC"/>
    <w:rsid w:val="00E052C5"/>
    <w:rsid w:val="00E056F7"/>
    <w:rsid w:val="00E05B01"/>
    <w:rsid w:val="00E05C7C"/>
    <w:rsid w:val="00E05FCD"/>
    <w:rsid w:val="00E06188"/>
    <w:rsid w:val="00E06DE1"/>
    <w:rsid w:val="00E07118"/>
    <w:rsid w:val="00E07273"/>
    <w:rsid w:val="00E0765B"/>
    <w:rsid w:val="00E07702"/>
    <w:rsid w:val="00E10049"/>
    <w:rsid w:val="00E1072D"/>
    <w:rsid w:val="00E10A77"/>
    <w:rsid w:val="00E10AD2"/>
    <w:rsid w:val="00E10D5D"/>
    <w:rsid w:val="00E10F0F"/>
    <w:rsid w:val="00E10F2C"/>
    <w:rsid w:val="00E11099"/>
    <w:rsid w:val="00E11222"/>
    <w:rsid w:val="00E11645"/>
    <w:rsid w:val="00E124B0"/>
    <w:rsid w:val="00E12721"/>
    <w:rsid w:val="00E127E6"/>
    <w:rsid w:val="00E12A4B"/>
    <w:rsid w:val="00E13027"/>
    <w:rsid w:val="00E135D3"/>
    <w:rsid w:val="00E1380A"/>
    <w:rsid w:val="00E13BA2"/>
    <w:rsid w:val="00E14259"/>
    <w:rsid w:val="00E146FE"/>
    <w:rsid w:val="00E14813"/>
    <w:rsid w:val="00E150C1"/>
    <w:rsid w:val="00E1550C"/>
    <w:rsid w:val="00E15A17"/>
    <w:rsid w:val="00E15DB7"/>
    <w:rsid w:val="00E162F5"/>
    <w:rsid w:val="00E16ACF"/>
    <w:rsid w:val="00E16B29"/>
    <w:rsid w:val="00E16B6A"/>
    <w:rsid w:val="00E16D30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B41"/>
    <w:rsid w:val="00E23B5D"/>
    <w:rsid w:val="00E23CCC"/>
    <w:rsid w:val="00E23F5B"/>
    <w:rsid w:val="00E24646"/>
    <w:rsid w:val="00E24B5F"/>
    <w:rsid w:val="00E24DB4"/>
    <w:rsid w:val="00E252C0"/>
    <w:rsid w:val="00E2540C"/>
    <w:rsid w:val="00E255C7"/>
    <w:rsid w:val="00E256E4"/>
    <w:rsid w:val="00E257F6"/>
    <w:rsid w:val="00E258EB"/>
    <w:rsid w:val="00E267CE"/>
    <w:rsid w:val="00E26845"/>
    <w:rsid w:val="00E2694A"/>
    <w:rsid w:val="00E26C42"/>
    <w:rsid w:val="00E26D00"/>
    <w:rsid w:val="00E27870"/>
    <w:rsid w:val="00E27DAA"/>
    <w:rsid w:val="00E300EC"/>
    <w:rsid w:val="00E30BAE"/>
    <w:rsid w:val="00E30E8E"/>
    <w:rsid w:val="00E313A7"/>
    <w:rsid w:val="00E31DBF"/>
    <w:rsid w:val="00E31DDD"/>
    <w:rsid w:val="00E31FB0"/>
    <w:rsid w:val="00E32254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CFF"/>
    <w:rsid w:val="00E3602C"/>
    <w:rsid w:val="00E363AC"/>
    <w:rsid w:val="00E36774"/>
    <w:rsid w:val="00E36DE3"/>
    <w:rsid w:val="00E36EC5"/>
    <w:rsid w:val="00E37A6F"/>
    <w:rsid w:val="00E37E77"/>
    <w:rsid w:val="00E4036E"/>
    <w:rsid w:val="00E403C7"/>
    <w:rsid w:val="00E40432"/>
    <w:rsid w:val="00E40450"/>
    <w:rsid w:val="00E404B1"/>
    <w:rsid w:val="00E406E5"/>
    <w:rsid w:val="00E40ABB"/>
    <w:rsid w:val="00E40CF5"/>
    <w:rsid w:val="00E40D02"/>
    <w:rsid w:val="00E41518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47FB9"/>
    <w:rsid w:val="00E50422"/>
    <w:rsid w:val="00E50B4D"/>
    <w:rsid w:val="00E50E0E"/>
    <w:rsid w:val="00E5116F"/>
    <w:rsid w:val="00E51202"/>
    <w:rsid w:val="00E51617"/>
    <w:rsid w:val="00E51841"/>
    <w:rsid w:val="00E51F14"/>
    <w:rsid w:val="00E52269"/>
    <w:rsid w:val="00E52803"/>
    <w:rsid w:val="00E52914"/>
    <w:rsid w:val="00E53489"/>
    <w:rsid w:val="00E537AC"/>
    <w:rsid w:val="00E53C37"/>
    <w:rsid w:val="00E53E0A"/>
    <w:rsid w:val="00E53F31"/>
    <w:rsid w:val="00E54197"/>
    <w:rsid w:val="00E541B3"/>
    <w:rsid w:val="00E5426E"/>
    <w:rsid w:val="00E54791"/>
    <w:rsid w:val="00E54A0D"/>
    <w:rsid w:val="00E54D3B"/>
    <w:rsid w:val="00E553FD"/>
    <w:rsid w:val="00E55818"/>
    <w:rsid w:val="00E55A35"/>
    <w:rsid w:val="00E56751"/>
    <w:rsid w:val="00E568A5"/>
    <w:rsid w:val="00E569D6"/>
    <w:rsid w:val="00E56DE6"/>
    <w:rsid w:val="00E573DB"/>
    <w:rsid w:val="00E57643"/>
    <w:rsid w:val="00E579DA"/>
    <w:rsid w:val="00E57F52"/>
    <w:rsid w:val="00E601EC"/>
    <w:rsid w:val="00E601F5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115"/>
    <w:rsid w:val="00E624DA"/>
    <w:rsid w:val="00E628E1"/>
    <w:rsid w:val="00E62BE9"/>
    <w:rsid w:val="00E62E7A"/>
    <w:rsid w:val="00E63854"/>
    <w:rsid w:val="00E63971"/>
    <w:rsid w:val="00E63BFD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AC8"/>
    <w:rsid w:val="00E67B2B"/>
    <w:rsid w:val="00E70575"/>
    <w:rsid w:val="00E707EA"/>
    <w:rsid w:val="00E70978"/>
    <w:rsid w:val="00E70A69"/>
    <w:rsid w:val="00E70BEF"/>
    <w:rsid w:val="00E70F6C"/>
    <w:rsid w:val="00E71859"/>
    <w:rsid w:val="00E71ADC"/>
    <w:rsid w:val="00E71B82"/>
    <w:rsid w:val="00E72264"/>
    <w:rsid w:val="00E7227F"/>
    <w:rsid w:val="00E72AC0"/>
    <w:rsid w:val="00E72EFE"/>
    <w:rsid w:val="00E73010"/>
    <w:rsid w:val="00E73156"/>
    <w:rsid w:val="00E73222"/>
    <w:rsid w:val="00E7328A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3DA"/>
    <w:rsid w:val="00E766D9"/>
    <w:rsid w:val="00E76832"/>
    <w:rsid w:val="00E7697C"/>
    <w:rsid w:val="00E76A26"/>
    <w:rsid w:val="00E76EDB"/>
    <w:rsid w:val="00E7710D"/>
    <w:rsid w:val="00E771EA"/>
    <w:rsid w:val="00E77C82"/>
    <w:rsid w:val="00E77C9C"/>
    <w:rsid w:val="00E77E2E"/>
    <w:rsid w:val="00E77E39"/>
    <w:rsid w:val="00E8017D"/>
    <w:rsid w:val="00E80415"/>
    <w:rsid w:val="00E8045E"/>
    <w:rsid w:val="00E8049A"/>
    <w:rsid w:val="00E80A84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1F25"/>
    <w:rsid w:val="00E92A5E"/>
    <w:rsid w:val="00E9326A"/>
    <w:rsid w:val="00E93366"/>
    <w:rsid w:val="00E93594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911"/>
    <w:rsid w:val="00EA0ADD"/>
    <w:rsid w:val="00EA0BD2"/>
    <w:rsid w:val="00EA0D32"/>
    <w:rsid w:val="00EA0D8F"/>
    <w:rsid w:val="00EA0E00"/>
    <w:rsid w:val="00EA1302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39B"/>
    <w:rsid w:val="00EA3662"/>
    <w:rsid w:val="00EA3B2E"/>
    <w:rsid w:val="00EA3B59"/>
    <w:rsid w:val="00EA3D41"/>
    <w:rsid w:val="00EA439D"/>
    <w:rsid w:val="00EA4609"/>
    <w:rsid w:val="00EA4984"/>
    <w:rsid w:val="00EA4F0E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9DA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08B"/>
    <w:rsid w:val="00EB712A"/>
    <w:rsid w:val="00EB784F"/>
    <w:rsid w:val="00EB78E5"/>
    <w:rsid w:val="00EB7C7F"/>
    <w:rsid w:val="00EB7EF7"/>
    <w:rsid w:val="00EC03D0"/>
    <w:rsid w:val="00EC0458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4B5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DA9"/>
    <w:rsid w:val="00EC7E17"/>
    <w:rsid w:val="00EC7F82"/>
    <w:rsid w:val="00ED0235"/>
    <w:rsid w:val="00ED0249"/>
    <w:rsid w:val="00ED0B95"/>
    <w:rsid w:val="00ED0E25"/>
    <w:rsid w:val="00ED0EB2"/>
    <w:rsid w:val="00ED1150"/>
    <w:rsid w:val="00ED131C"/>
    <w:rsid w:val="00ED1496"/>
    <w:rsid w:val="00ED16EF"/>
    <w:rsid w:val="00ED170E"/>
    <w:rsid w:val="00ED1AC3"/>
    <w:rsid w:val="00ED1BA7"/>
    <w:rsid w:val="00ED1C1E"/>
    <w:rsid w:val="00ED1C1F"/>
    <w:rsid w:val="00ED1D13"/>
    <w:rsid w:val="00ED1E96"/>
    <w:rsid w:val="00ED2020"/>
    <w:rsid w:val="00ED20F2"/>
    <w:rsid w:val="00ED2837"/>
    <w:rsid w:val="00ED2A73"/>
    <w:rsid w:val="00ED3246"/>
    <w:rsid w:val="00ED3579"/>
    <w:rsid w:val="00ED39EB"/>
    <w:rsid w:val="00ED3B4E"/>
    <w:rsid w:val="00ED3E18"/>
    <w:rsid w:val="00ED3FB7"/>
    <w:rsid w:val="00ED47AF"/>
    <w:rsid w:val="00ED47E4"/>
    <w:rsid w:val="00ED496E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0FF7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49F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87A"/>
    <w:rsid w:val="00EE5E74"/>
    <w:rsid w:val="00EE6127"/>
    <w:rsid w:val="00EE6BC2"/>
    <w:rsid w:val="00EE6E0A"/>
    <w:rsid w:val="00EE6EA4"/>
    <w:rsid w:val="00EE743E"/>
    <w:rsid w:val="00EE76A3"/>
    <w:rsid w:val="00EE76F9"/>
    <w:rsid w:val="00EE7825"/>
    <w:rsid w:val="00EF02B5"/>
    <w:rsid w:val="00EF0547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F001C9"/>
    <w:rsid w:val="00F001F1"/>
    <w:rsid w:val="00F00486"/>
    <w:rsid w:val="00F00815"/>
    <w:rsid w:val="00F0098C"/>
    <w:rsid w:val="00F009EB"/>
    <w:rsid w:val="00F00F1A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3A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939"/>
    <w:rsid w:val="00F10B46"/>
    <w:rsid w:val="00F10E0D"/>
    <w:rsid w:val="00F10EEE"/>
    <w:rsid w:val="00F11052"/>
    <w:rsid w:val="00F119BF"/>
    <w:rsid w:val="00F11AEC"/>
    <w:rsid w:val="00F11E37"/>
    <w:rsid w:val="00F126A7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72C5"/>
    <w:rsid w:val="00F173CF"/>
    <w:rsid w:val="00F174FB"/>
    <w:rsid w:val="00F175DB"/>
    <w:rsid w:val="00F17794"/>
    <w:rsid w:val="00F1786B"/>
    <w:rsid w:val="00F201E9"/>
    <w:rsid w:val="00F202BD"/>
    <w:rsid w:val="00F2037A"/>
    <w:rsid w:val="00F2063F"/>
    <w:rsid w:val="00F206A4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24"/>
    <w:rsid w:val="00F31272"/>
    <w:rsid w:val="00F31890"/>
    <w:rsid w:val="00F31E9D"/>
    <w:rsid w:val="00F321D1"/>
    <w:rsid w:val="00F32232"/>
    <w:rsid w:val="00F328F8"/>
    <w:rsid w:val="00F32D39"/>
    <w:rsid w:val="00F32DBD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5D5C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1A"/>
    <w:rsid w:val="00F453F9"/>
    <w:rsid w:val="00F45BA3"/>
    <w:rsid w:val="00F46473"/>
    <w:rsid w:val="00F4687C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3B6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2A6E"/>
    <w:rsid w:val="00F63327"/>
    <w:rsid w:val="00F633DA"/>
    <w:rsid w:val="00F63A80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B97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D8D"/>
    <w:rsid w:val="00F70F87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9DD"/>
    <w:rsid w:val="00F73C61"/>
    <w:rsid w:val="00F73CBF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4C1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F19"/>
    <w:rsid w:val="00F91F2D"/>
    <w:rsid w:val="00F9220C"/>
    <w:rsid w:val="00F922D8"/>
    <w:rsid w:val="00F92433"/>
    <w:rsid w:val="00F9278C"/>
    <w:rsid w:val="00F9288E"/>
    <w:rsid w:val="00F928BF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B15"/>
    <w:rsid w:val="00FA4D1A"/>
    <w:rsid w:val="00FA51AE"/>
    <w:rsid w:val="00FA51D5"/>
    <w:rsid w:val="00FA5250"/>
    <w:rsid w:val="00FA53DD"/>
    <w:rsid w:val="00FA54C6"/>
    <w:rsid w:val="00FA57BC"/>
    <w:rsid w:val="00FA58A3"/>
    <w:rsid w:val="00FA5C31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317"/>
    <w:rsid w:val="00FA75EF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AD2"/>
    <w:rsid w:val="00FB1C75"/>
    <w:rsid w:val="00FB251E"/>
    <w:rsid w:val="00FB30F4"/>
    <w:rsid w:val="00FB34CF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AC2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289"/>
    <w:rsid w:val="00FC77A1"/>
    <w:rsid w:val="00FC79CD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5BF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68"/>
    <w:rsid w:val="00FD7C83"/>
    <w:rsid w:val="00FD7D4A"/>
    <w:rsid w:val="00FD7EEF"/>
    <w:rsid w:val="00FE0196"/>
    <w:rsid w:val="00FE01AB"/>
    <w:rsid w:val="00FE031F"/>
    <w:rsid w:val="00FE0574"/>
    <w:rsid w:val="00FE0682"/>
    <w:rsid w:val="00FE06B7"/>
    <w:rsid w:val="00FE0AEE"/>
    <w:rsid w:val="00FE0F7C"/>
    <w:rsid w:val="00FE1817"/>
    <w:rsid w:val="00FE1CD2"/>
    <w:rsid w:val="00FE1E65"/>
    <w:rsid w:val="00FE2139"/>
    <w:rsid w:val="00FE21FA"/>
    <w:rsid w:val="00FE2231"/>
    <w:rsid w:val="00FE2235"/>
    <w:rsid w:val="00FE2D81"/>
    <w:rsid w:val="00FE3775"/>
    <w:rsid w:val="00FE3781"/>
    <w:rsid w:val="00FE388A"/>
    <w:rsid w:val="00FE3992"/>
    <w:rsid w:val="00FE39E1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B91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4D13D-5C9D-47B4-AF41-42101F8FE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41</Pages>
  <Words>6712</Words>
  <Characters>38264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44887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ชโลทร เจตนาธรรมจิต</cp:lastModifiedBy>
  <cp:revision>2</cp:revision>
  <cp:lastPrinted>2020-08-10T13:52:00Z</cp:lastPrinted>
  <dcterms:created xsi:type="dcterms:W3CDTF">2020-08-11T11:14:00Z</dcterms:created>
  <dcterms:modified xsi:type="dcterms:W3CDTF">2020-08-11T11:14:00Z</dcterms:modified>
</cp:coreProperties>
</file>