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F1C2C3" w14:textId="4089210A" w:rsidR="00804175" w:rsidRPr="008A5A08" w:rsidRDefault="00804175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bookmarkStart w:id="0" w:name="_GoBack"/>
      <w:bookmarkEnd w:id="0"/>
    </w:p>
    <w:p w14:paraId="35C993F3" w14:textId="77777777" w:rsidR="009E6DCF" w:rsidRPr="008A5A08" w:rsidRDefault="009E6DC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13D9457" w14:textId="77777777" w:rsidR="009E6DCF" w:rsidRPr="008A5A08" w:rsidRDefault="009E6DC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27096E4" w14:textId="32105B28" w:rsidR="00E95B67" w:rsidRDefault="00E95B67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885CDF8" w14:textId="003B8507" w:rsidR="007C31A1" w:rsidRDefault="007C31A1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66B2088" w14:textId="77777777" w:rsidR="007C31A1" w:rsidRPr="008A5A08" w:rsidRDefault="007C31A1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34594EAB" w14:textId="77777777" w:rsidR="00804175" w:rsidRPr="008A5A08" w:rsidRDefault="00804175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8A5A08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3E368C" w:rsidRPr="008A5A08">
        <w:rPr>
          <w:rFonts w:ascii="Angsana New" w:hAnsi="Angsana New" w:cs="Angsana New"/>
          <w:sz w:val="52"/>
          <w:szCs w:val="52"/>
          <w:cs/>
        </w:rPr>
        <w:t>ไทยฟู้ดส์ กรุ๊ป</w:t>
      </w:r>
      <w:r w:rsidRPr="008A5A08">
        <w:rPr>
          <w:rFonts w:ascii="Angsana New" w:hAnsi="Angsana New" w:cs="Angsana New"/>
          <w:sz w:val="52"/>
          <w:szCs w:val="52"/>
        </w:rPr>
        <w:t xml:space="preserve"> </w:t>
      </w:r>
      <w:r w:rsidRPr="008A5A08">
        <w:rPr>
          <w:rFonts w:ascii="Angsana New" w:hAnsi="Angsana New" w:cs="Angsana New"/>
          <w:sz w:val="52"/>
          <w:szCs w:val="52"/>
          <w:cs/>
        </w:rPr>
        <w:t>จำกัด</w:t>
      </w:r>
      <w:r w:rsidRPr="008A5A08">
        <w:rPr>
          <w:rFonts w:ascii="Angsana New" w:hAnsi="Angsana New" w:cs="Angsana New"/>
          <w:sz w:val="52"/>
          <w:szCs w:val="52"/>
        </w:rPr>
        <w:t xml:space="preserve"> </w:t>
      </w:r>
      <w:r w:rsidRPr="008A5A08">
        <w:rPr>
          <w:rFonts w:ascii="Angsana New" w:hAnsi="Angsana New" w:cs="Angsana New"/>
          <w:sz w:val="52"/>
          <w:szCs w:val="52"/>
          <w:cs/>
        </w:rPr>
        <w:t>(มหาชน) และบริษัทย่อย</w:t>
      </w:r>
    </w:p>
    <w:p w14:paraId="612BC58C" w14:textId="77777777" w:rsidR="00804175" w:rsidRPr="008A5A08" w:rsidRDefault="008041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262FF10D" w14:textId="4834AB83" w:rsidR="003D44EF" w:rsidRPr="00C146C0" w:rsidRDefault="003D44EF" w:rsidP="003D44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183F4FC0" w14:textId="5EE1B9F0" w:rsidR="003D44EF" w:rsidRPr="00C146C0" w:rsidRDefault="003D44EF" w:rsidP="003D44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F26681" w:rsidRPr="00F2668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2114F9" w:rsidRPr="002114F9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C146C0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>มิถุนายน</w:t>
      </w:r>
      <w:r w:rsidRPr="00C146C0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F26681" w:rsidRPr="00F26681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4FE32BED" w14:textId="77777777" w:rsidR="003D44EF" w:rsidRPr="00C146C0" w:rsidRDefault="003D44EF" w:rsidP="003D44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918FF42" w14:textId="77777777" w:rsidR="003D44EF" w:rsidRPr="00A4230F" w:rsidRDefault="003D44EF" w:rsidP="003D44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AB44E7D" w14:textId="77777777" w:rsidR="00804175" w:rsidRPr="008A5A08" w:rsidRDefault="008041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2341608" w14:textId="77777777" w:rsidR="00804175" w:rsidRPr="008A5A08" w:rsidRDefault="00804175" w:rsidP="006203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</w:rPr>
      </w:pPr>
    </w:p>
    <w:p w14:paraId="533E1E3A" w14:textId="77777777" w:rsidR="00804175" w:rsidRPr="008A5A08" w:rsidRDefault="008041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111A7183" w14:textId="77777777" w:rsidR="00804175" w:rsidRPr="008A5A08" w:rsidRDefault="00804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E816B48" w14:textId="77777777" w:rsidR="00526872" w:rsidRPr="008A5A08" w:rsidRDefault="00526872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 w:cs="Angsana New"/>
          <w:sz w:val="30"/>
          <w:szCs w:val="30"/>
        </w:rPr>
      </w:pPr>
    </w:p>
    <w:p w14:paraId="05FD87F2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6A54F9C5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58FEF6DF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4851AFF7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00D8603D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07F0BEE8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39D88D58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43B33DC0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4E54C990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25C578D9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23B9E703" w14:textId="77777777" w:rsidR="00804175" w:rsidRPr="008A5A08" w:rsidRDefault="00526872" w:rsidP="00526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  <w:sectPr w:rsidR="00804175" w:rsidRPr="008A5A08" w:rsidSect="00F854A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8A5A08">
        <w:rPr>
          <w:rFonts w:ascii="Angsana New" w:hAnsi="Angsana New" w:cs="Angsana New"/>
          <w:sz w:val="30"/>
          <w:szCs w:val="30"/>
        </w:rPr>
        <w:tab/>
      </w:r>
    </w:p>
    <w:p w14:paraId="20CA6A69" w14:textId="77777777" w:rsidR="00AB41FD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0610C73" w14:textId="77777777" w:rsidR="00AB41FD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6274422" w14:textId="77777777" w:rsidR="00AB41FD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B6DBA92" w14:textId="77777777" w:rsidR="00AB41FD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B9B5460" w14:textId="77777777" w:rsidR="00AB41FD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100987B" w14:textId="77777777" w:rsidR="00AB41FD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EE66399" w14:textId="77777777" w:rsidR="00AB41FD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787D845" w14:textId="77777777" w:rsidR="00AB41FD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180BA49" w14:textId="77777777" w:rsidR="00AB41FD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2777FF4" w14:textId="77777777" w:rsidR="00AB41FD" w:rsidRPr="00A4230F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4230F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Pr="00FF3BCE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 w:cs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5D7469AA" w14:textId="77777777" w:rsidR="00AB41FD" w:rsidRPr="00A4230F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5606772C" w14:textId="77777777" w:rsidR="00AB41FD" w:rsidRPr="00A4230F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4230F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>
        <w:rPr>
          <w:rFonts w:ascii="Angsana New" w:hAnsi="Angsana New" w:cs="Angsana New"/>
          <w:b/>
          <w:bCs/>
          <w:sz w:val="30"/>
          <w:szCs w:val="30"/>
          <w:cs/>
        </w:rPr>
        <w:t>คณะกรรมการ</w:t>
      </w:r>
      <w:r w:rsidRPr="00A4230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ไทยฟู้ดส์ กรุ๊ป</w:t>
      </w:r>
      <w:r w:rsidRPr="00A4230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A4230F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5116B9B6" w14:textId="77777777" w:rsidR="00AB41FD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27D45B82" w14:textId="771E17A6" w:rsidR="003D44EF" w:rsidRPr="008877D9" w:rsidRDefault="003D44EF" w:rsidP="003D44EF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  <w:r w:rsidRPr="008877D9">
        <w:rPr>
          <w:rFonts w:ascii="Angsana New" w:hAnsi="Angsana New" w:cs="Angsana New"/>
          <w:color w:val="00000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2114F9" w:rsidRPr="002114F9">
        <w:rPr>
          <w:rFonts w:ascii="Angsana New" w:hAnsi="Angsana New" w:cs="Angsana New" w:hint="cs"/>
          <w:color w:val="000000"/>
          <w:lang w:val="en-US"/>
        </w:rPr>
        <w:t>30</w:t>
      </w:r>
      <w:r>
        <w:rPr>
          <w:rFonts w:ascii="Angsana New" w:hAnsi="Angsana New" w:cs="Angsana New" w:hint="cs"/>
          <w:color w:val="000000"/>
          <w:cs/>
        </w:rPr>
        <w:t xml:space="preserve"> มิถุนายน</w:t>
      </w:r>
      <w:r w:rsidRPr="008877D9">
        <w:rPr>
          <w:rFonts w:ascii="Angsana New" w:hAnsi="Angsana New" w:cs="Angsana New"/>
          <w:color w:val="000000"/>
          <w:cs/>
        </w:rPr>
        <w:t xml:space="preserve"> </w:t>
      </w:r>
      <w:r w:rsidR="002114F9" w:rsidRPr="002114F9">
        <w:rPr>
          <w:rFonts w:ascii="Angsana New" w:hAnsi="Angsana New" w:cs="Angsana New" w:hint="cs"/>
          <w:color w:val="000000"/>
          <w:lang w:val="en-US"/>
        </w:rPr>
        <w:t>2563</w:t>
      </w:r>
      <w:r w:rsidRPr="008877D9">
        <w:rPr>
          <w:rFonts w:ascii="Angsana New" w:hAnsi="Angsana New" w:cs="Angsana New"/>
          <w:color w:val="000000"/>
          <w:cs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cs="Angsana New" w:hint="cs"/>
          <w:color w:val="000000"/>
          <w:cs/>
        </w:rPr>
        <w:t xml:space="preserve">สำหรับงวดสามเดือนและหกเดือนสิ้นสุดวันที่ </w:t>
      </w:r>
      <w:r w:rsidR="002114F9" w:rsidRPr="002114F9">
        <w:rPr>
          <w:rFonts w:ascii="Angsana New" w:hAnsi="Angsana New" w:cs="Angsana New"/>
          <w:color w:val="000000"/>
          <w:lang w:val="en-US"/>
        </w:rPr>
        <w:t>30</w:t>
      </w:r>
      <w:r>
        <w:rPr>
          <w:rFonts w:ascii="Angsana New" w:hAnsi="Angsana New" w:cs="Angsana New"/>
          <w:color w:val="000000"/>
          <w:lang w:val="en-US"/>
        </w:rPr>
        <w:t xml:space="preserve"> </w:t>
      </w:r>
      <w:r>
        <w:rPr>
          <w:rFonts w:ascii="Angsana New" w:hAnsi="Angsana New" w:cs="Angsana New" w:hint="cs"/>
          <w:color w:val="000000"/>
          <w:cs/>
          <w:lang w:val="en-US"/>
        </w:rPr>
        <w:t xml:space="preserve">มิถุนายน </w:t>
      </w:r>
      <w:r w:rsidR="002114F9" w:rsidRPr="002114F9">
        <w:rPr>
          <w:rFonts w:ascii="Angsana New" w:hAnsi="Angsana New" w:cs="Angsana New"/>
          <w:color w:val="000000"/>
          <w:lang w:val="en-US"/>
        </w:rPr>
        <w:t>2563</w:t>
      </w:r>
      <w:r>
        <w:rPr>
          <w:rFonts w:ascii="Angsana New" w:hAnsi="Angsana New" w:cs="Angsana New"/>
          <w:color w:val="000000"/>
          <w:lang w:val="en-US"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ascii="Angsana New" w:hAnsi="Angsana New" w:cs="Angsana New" w:hint="cs"/>
          <w:color w:val="000000"/>
          <w:cs/>
        </w:rPr>
        <w:t>หก</w:t>
      </w:r>
      <w:r w:rsidRPr="008877D9">
        <w:rPr>
          <w:rFonts w:ascii="Angsana New" w:hAnsi="Angsana New" w:cs="Angsana New"/>
          <w:color w:val="000000"/>
          <w:cs/>
        </w:rPr>
        <w:t>เดือน</w:t>
      </w:r>
      <w:r w:rsidRPr="004D66E0">
        <w:rPr>
          <w:rFonts w:ascii="Angsana New" w:hAnsi="Angsana New" w:cs="Angsana New"/>
          <w:color w:val="000000"/>
          <w:spacing w:val="-10"/>
          <w:cs/>
        </w:rPr>
        <w:t xml:space="preserve">สิ้นสุดวันที่ </w:t>
      </w:r>
      <w:r w:rsidR="00F26681" w:rsidRPr="00F26681">
        <w:rPr>
          <w:rFonts w:ascii="Angsana New" w:hAnsi="Angsana New" w:cs="Angsana New"/>
          <w:color w:val="000000"/>
          <w:spacing w:val="-10"/>
          <w:lang w:val="en-US"/>
        </w:rPr>
        <w:t>3</w:t>
      </w:r>
      <w:r w:rsidR="002114F9" w:rsidRPr="002114F9">
        <w:rPr>
          <w:rFonts w:ascii="Angsana New" w:hAnsi="Angsana New" w:cs="Angsana New" w:hint="cs"/>
          <w:color w:val="000000"/>
          <w:spacing w:val="-10"/>
          <w:lang w:val="en-US"/>
        </w:rPr>
        <w:t>0</w:t>
      </w:r>
      <w:r w:rsidRPr="004D66E0">
        <w:rPr>
          <w:rFonts w:ascii="Angsana New" w:hAnsi="Angsana New" w:cs="Angsana New" w:hint="cs"/>
          <w:color w:val="000000"/>
          <w:spacing w:val="-10"/>
          <w:cs/>
          <w:lang w:val="en-US"/>
        </w:rPr>
        <w:t xml:space="preserve"> มิถุนายน</w:t>
      </w:r>
      <w:r w:rsidRPr="004D66E0">
        <w:rPr>
          <w:rFonts w:ascii="Angsana New" w:hAnsi="Angsana New" w:cs="Angsana New"/>
          <w:color w:val="000000"/>
          <w:spacing w:val="-10"/>
          <w:cs/>
        </w:rPr>
        <w:t xml:space="preserve"> </w:t>
      </w:r>
      <w:r w:rsidR="002114F9" w:rsidRPr="002114F9">
        <w:rPr>
          <w:rFonts w:ascii="Angsana New" w:hAnsi="Angsana New" w:cs="Angsana New" w:hint="cs"/>
          <w:color w:val="000000"/>
          <w:spacing w:val="-10"/>
          <w:lang w:val="en-US"/>
        </w:rPr>
        <w:t>2563</w:t>
      </w:r>
      <w:r w:rsidRPr="004D66E0">
        <w:rPr>
          <w:rFonts w:ascii="Angsana New" w:hAnsi="Angsana New" w:cs="Angsana New" w:hint="cs"/>
          <w:color w:val="000000"/>
          <w:spacing w:val="-10"/>
          <w:cs/>
        </w:rPr>
        <w:t xml:space="preserve"> </w:t>
      </w:r>
      <w:r w:rsidRPr="004D66E0">
        <w:rPr>
          <w:rFonts w:ascii="Angsana New" w:hAnsi="Angsana New" w:cs="Angsana New"/>
          <w:color w:val="000000"/>
          <w:spacing w:val="-10"/>
          <w:cs/>
        </w:rPr>
        <w:t>และ</w:t>
      </w:r>
      <w:r w:rsidRPr="008877D9">
        <w:rPr>
          <w:rFonts w:ascii="Angsana New" w:hAnsi="Angsana New" w:cs="Angsana New"/>
          <w:color w:val="000000"/>
          <w:cs/>
        </w:rPr>
        <w:t xml:space="preserve">หมายเหตุประกอบงบการเงินแบบย่อ (ข้อมูลทางการเงินระหว่างกาล) ของบริษัท </w:t>
      </w:r>
      <w:r w:rsidRPr="008877D9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Pr="008877D9">
        <w:rPr>
          <w:rFonts w:ascii="Angsana New" w:hAnsi="Angsana New" w:cs="Angsana New"/>
          <w:color w:val="000000"/>
          <w:cs/>
        </w:rPr>
        <w:t xml:space="preserve"> จำกัด (มหาชน) และบริษัทย่อย และของเฉพาะบริษัท </w:t>
      </w:r>
      <w:r w:rsidRPr="008877D9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Pr="008877D9">
        <w:rPr>
          <w:rFonts w:ascii="Angsana New" w:hAnsi="Angsana New" w:cs="Angsana New"/>
          <w:color w:val="000000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</w:t>
      </w:r>
      <w:r>
        <w:rPr>
          <w:rFonts w:ascii="Angsana New" w:hAnsi="Angsana New" w:cs="Angsana New"/>
          <w:color w:val="000000"/>
          <w:cs/>
        </w:rPr>
        <w:t>รฐาน</w:t>
      </w:r>
      <w:r>
        <w:rPr>
          <w:rFonts w:ascii="Angsana New" w:hAnsi="Angsana New" w:cs="Angsana New"/>
          <w:color w:val="000000"/>
          <w:cs/>
        </w:rPr>
        <w:br/>
        <w:t xml:space="preserve">การบัญชีฉบับที่ </w:t>
      </w:r>
      <w:r w:rsidR="002114F9" w:rsidRPr="002114F9">
        <w:rPr>
          <w:rFonts w:ascii="Angsana New" w:hAnsi="Angsana New" w:cs="Angsana New"/>
          <w:color w:val="000000"/>
          <w:lang w:val="en-US"/>
        </w:rPr>
        <w:t>34</w:t>
      </w:r>
      <w:r>
        <w:rPr>
          <w:rFonts w:ascii="Angsana New" w:hAnsi="Angsana New" w:cs="Angsana New"/>
          <w:color w:val="000000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cs/>
        </w:rPr>
        <w:t>การรายงานทาง</w:t>
      </w:r>
      <w:r w:rsidRPr="008877D9">
        <w:rPr>
          <w:rFonts w:ascii="Angsana New" w:hAnsi="Angsana New" w:cs="Angsana New"/>
          <w:color w:val="000000"/>
          <w:cs/>
        </w:rPr>
        <w:t>การเงินระหว่างกาล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t>ส่วนข้าพเจ้าเป็นผู้รับผิดชอบในการให้ข้อสรุปเกี่ยวกับข้อมูล</w:t>
      </w:r>
      <w:r>
        <w:rPr>
          <w:rFonts w:ascii="Angsana New" w:hAnsi="Angsana New" w:cs="Angsana New"/>
          <w:color w:val="000000"/>
          <w:cs/>
        </w:rPr>
        <w:br/>
      </w:r>
      <w:r w:rsidRPr="008877D9">
        <w:rPr>
          <w:rFonts w:ascii="Angsana New" w:hAnsi="Angsana New" w:cs="Angsana New"/>
          <w:color w:val="000000"/>
          <w:cs/>
        </w:rPr>
        <w:t>ทางการเงินระหว่างกาลดังกล่าวจากผลการสอบทานของข้าพเจ้า</w:t>
      </w:r>
    </w:p>
    <w:p w14:paraId="65F62ABC" w14:textId="77777777" w:rsidR="00AB41FD" w:rsidRPr="008877D9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2FD256AC" w14:textId="77777777" w:rsidR="00AB41FD" w:rsidRPr="008877D9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8877D9">
        <w:rPr>
          <w:rFonts w:ascii="Angsana New" w:hAnsi="Angsana New" w:cs="Angsana New" w:hint="cs"/>
          <w:i/>
          <w:iCs/>
          <w:cs/>
          <w:lang w:val="en-US"/>
        </w:rPr>
        <w:t>ขอบเขตการสอบทาน</w:t>
      </w:r>
    </w:p>
    <w:p w14:paraId="3353DF4C" w14:textId="77777777" w:rsidR="00AB41FD" w:rsidRPr="008877D9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33AA4625" w14:textId="105FBE5B" w:rsidR="00AB41FD" w:rsidRPr="008877D9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8877D9">
        <w:rPr>
          <w:rFonts w:ascii="Angsana New" w:hAnsi="Angsana New" w:cs="Angsana New"/>
          <w:color w:val="000000"/>
          <w:cs/>
        </w:rPr>
        <w:t>ข้าพเจ้าได้ปฏิบัติงานสอบทานตามมาตรฐานงานสอบทานรหั</w:t>
      </w:r>
      <w:r w:rsidR="00806D0E">
        <w:rPr>
          <w:rFonts w:ascii="Angsana New" w:hAnsi="Angsana New" w:cs="Angsana New" w:hint="cs"/>
          <w:color w:val="000000"/>
          <w:cs/>
        </w:rPr>
        <w:t xml:space="preserve">ส </w:t>
      </w:r>
      <w:r w:rsidR="00F26681" w:rsidRPr="00F26681">
        <w:rPr>
          <w:rFonts w:ascii="Angsana New" w:hAnsi="Angsana New" w:cs="Angsana New"/>
          <w:color w:val="000000"/>
          <w:lang w:val="en-US"/>
        </w:rPr>
        <w:t>2410</w:t>
      </w:r>
      <w:r w:rsidRPr="008877D9">
        <w:rPr>
          <w:rFonts w:ascii="Angsana New" w:hAnsi="Angsana New" w:cs="Angsana New"/>
          <w:color w:val="00000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8877D9">
        <w:rPr>
          <w:rFonts w:ascii="Angsana New" w:hAnsi="Angsana New" w:cs="Angsana New" w:hint="cs"/>
          <w:color w:val="000000"/>
          <w:cs/>
        </w:rPr>
        <w:t>ส่วนใหญ่เป็นผู้</w:t>
      </w:r>
      <w:r w:rsidRPr="008877D9">
        <w:rPr>
          <w:rFonts w:ascii="Angsana New" w:hAnsi="Angsana New" w:cs="Angsana New"/>
          <w:color w:val="000000"/>
          <w:cs/>
        </w:rPr>
        <w:t>รับผิดชอบ</w:t>
      </w:r>
      <w:r w:rsidRPr="008877D9">
        <w:rPr>
          <w:rFonts w:ascii="Angsana New" w:hAnsi="Angsana New" w:cs="Angsana New" w:hint="cs"/>
          <w:color w:val="000000"/>
          <w:cs/>
        </w:rPr>
        <w:t>ด้าน</w:t>
      </w:r>
      <w:r w:rsidRPr="008877D9">
        <w:rPr>
          <w:rFonts w:ascii="Angsana New" w:hAnsi="Angsana New" w:cs="Angsana New"/>
          <w:color w:val="00000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8877D9">
        <w:rPr>
          <w:rFonts w:ascii="Angsana New" w:hAnsi="Angsana New" w:cs="Angsana New" w:hint="cs"/>
          <w:color w:val="000000"/>
          <w:cs/>
        </w:rPr>
        <w:t xml:space="preserve">  </w:t>
      </w:r>
      <w:r w:rsidRPr="008877D9">
        <w:rPr>
          <w:rFonts w:ascii="Angsana New" w:hAnsi="Angsana New" w:cs="Angsana New"/>
          <w:color w:val="000000"/>
          <w:cs/>
        </w:rPr>
        <w:t>กว่าการตรวจสอบตามมาตรฐานการสอบบัญชี</w:t>
      </w:r>
      <w:r w:rsidRPr="008877D9">
        <w:rPr>
          <w:rFonts w:ascii="Angsana New" w:hAnsi="Angsana New" w:cs="Angsana New" w:hint="cs"/>
          <w:color w:val="000000"/>
          <w:cs/>
        </w:rPr>
        <w:t>ทำให้ข้าพเจ้า</w:t>
      </w:r>
      <w:r w:rsidRPr="008877D9">
        <w:rPr>
          <w:rFonts w:ascii="Angsana New" w:hAnsi="Angsana New" w:cs="Angsana New"/>
          <w:color w:val="000000"/>
          <w:cs/>
        </w:rPr>
        <w:t>ไม่สามารถ</w:t>
      </w:r>
      <w:r w:rsidRPr="008877D9">
        <w:rPr>
          <w:rFonts w:ascii="Angsana New" w:hAnsi="Angsana New" w:cs="Angsana New" w:hint="cs"/>
          <w:color w:val="000000"/>
          <w:cs/>
        </w:rPr>
        <w:t>ได้</w:t>
      </w:r>
      <w:r w:rsidRPr="008877D9">
        <w:rPr>
          <w:rFonts w:ascii="Angsana New" w:hAnsi="Angsana New" w:cs="Angsana New"/>
          <w:color w:val="000000"/>
          <w:cs/>
        </w:rPr>
        <w:t>ความเชื่อมั่นว่าจะ</w:t>
      </w:r>
      <w:r w:rsidRPr="008877D9">
        <w:rPr>
          <w:rFonts w:ascii="Angsana New" w:hAnsi="Angsana New" w:cs="Angsana New" w:hint="cs"/>
          <w:color w:val="000000"/>
          <w:cs/>
        </w:rPr>
        <w:t>พบ</w:t>
      </w:r>
      <w:r w:rsidRPr="008877D9">
        <w:rPr>
          <w:rFonts w:ascii="Angsana New" w:hAnsi="Angsana New" w:cs="Angsana New"/>
          <w:color w:val="000000"/>
          <w:cs/>
        </w:rPr>
        <w:t>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Pr="008877D9">
        <w:rPr>
          <w:rFonts w:ascii="Angsana New" w:hAnsi="Angsana New" w:cs="Angsana New" w:hint="cs"/>
          <w:color w:val="000000"/>
          <w:cs/>
        </w:rPr>
        <w:t>ข้อมูลทางการ</w:t>
      </w:r>
      <w:r w:rsidRPr="008877D9">
        <w:rPr>
          <w:rFonts w:ascii="Angsana New" w:hAnsi="Angsana New" w:cs="Angsana New"/>
          <w:color w:val="000000"/>
          <w:cs/>
        </w:rPr>
        <w:t>เงินระหว่างกาลที่สอบทาน</w:t>
      </w:r>
    </w:p>
    <w:p w14:paraId="2651C39F" w14:textId="77777777" w:rsidR="00AB41FD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731F91F4" w14:textId="77777777" w:rsidR="002571FF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  <w:sectPr w:rsidR="002571FF" w:rsidSect="002571FF">
          <w:footerReference w:type="default" r:id="rId14"/>
          <w:footerReference w:type="first" r:id="rId15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  <w:r>
        <w:rPr>
          <w:rFonts w:ascii="Angsana New" w:hAnsi="Angsana New" w:cs="Angsana New"/>
          <w:i/>
          <w:iCs/>
          <w:cs/>
          <w:lang w:val="en-US"/>
        </w:rPr>
        <w:br/>
      </w:r>
      <w:r>
        <w:rPr>
          <w:rFonts w:ascii="Angsana New" w:hAnsi="Angsana New" w:cs="Angsana New"/>
          <w:i/>
          <w:iCs/>
          <w:cs/>
          <w:lang w:val="en-US"/>
        </w:rPr>
        <w:br/>
      </w:r>
    </w:p>
    <w:p w14:paraId="0D1E6190" w14:textId="77777777" w:rsidR="003008E2" w:rsidRDefault="003008E2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38D3F05C" w14:textId="62165095" w:rsidR="00AB41FD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A17366">
        <w:rPr>
          <w:rFonts w:ascii="Angsana New" w:hAnsi="Angsana New" w:cs="Angsana New" w:hint="cs"/>
          <w:i/>
          <w:iCs/>
          <w:cs/>
          <w:lang w:val="en-US"/>
        </w:rPr>
        <w:t>ข้อสรุป</w:t>
      </w:r>
    </w:p>
    <w:p w14:paraId="35B8CF37" w14:textId="77777777" w:rsidR="00AB41FD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0DF24A00" w14:textId="27451853" w:rsidR="00AB41FD" w:rsidRPr="008877D9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8877D9">
        <w:rPr>
          <w:rFonts w:ascii="Angsana New" w:hAnsi="Angsana New" w:cs="Angsana New"/>
          <w:color w:val="000000"/>
          <w:cs/>
        </w:rPr>
        <w:t>ข้าพเจ้าไม่พบสิ่งที่เป็นเหตุให้เชื่อว่า</w:t>
      </w:r>
      <w:r w:rsidRPr="008877D9">
        <w:rPr>
          <w:rFonts w:ascii="Angsana New" w:hAnsi="Angsana New" w:cs="Angsana New" w:hint="cs"/>
          <w:color w:val="000000"/>
          <w:cs/>
        </w:rPr>
        <w:t>ข้อมูลทางการเงินระหว่างกาล</w:t>
      </w:r>
      <w:r w:rsidRPr="008877D9">
        <w:rPr>
          <w:rFonts w:ascii="Angsana New" w:hAnsi="Angsana New" w:cs="Angsana New"/>
          <w:color w:val="000000"/>
          <w:cs/>
        </w:rPr>
        <w:t>ดังกล่าว</w:t>
      </w:r>
      <w:r w:rsidRPr="008877D9">
        <w:rPr>
          <w:rFonts w:ascii="Angsana New" w:hAnsi="Angsana New" w:cs="Angsana New" w:hint="cs"/>
          <w:color w:val="000000"/>
          <w:cs/>
        </w:rPr>
        <w:t>ไม่ได้จัดทำขึ้นตามมาตรฐานการบัญชีฉบับ</w:t>
      </w:r>
      <w:r w:rsidR="00806D0E">
        <w:rPr>
          <w:rFonts w:ascii="Angsana New" w:hAnsi="Angsana New" w:cs="Angsana New" w:hint="cs"/>
          <w:color w:val="000000"/>
          <w:cs/>
        </w:rPr>
        <w:t xml:space="preserve">ที่ </w:t>
      </w:r>
      <w:r w:rsidR="00F26681" w:rsidRPr="00F26681">
        <w:rPr>
          <w:rFonts w:ascii="Angsana New" w:hAnsi="Angsana New" w:cs="Angsana New"/>
          <w:color w:val="000000"/>
          <w:lang w:val="en-US"/>
        </w:rPr>
        <w:t>34</w:t>
      </w:r>
      <w:r w:rsidRPr="008877D9">
        <w:rPr>
          <w:rFonts w:ascii="Angsana New" w:hAnsi="Angsana New" w:cs="Angsana New"/>
          <w:color w:val="000000"/>
          <w:cs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>เรื่อง  การรายงานทาง</w:t>
      </w:r>
      <w:r w:rsidRPr="008877D9">
        <w:rPr>
          <w:rFonts w:ascii="Angsana New" w:hAnsi="Angsana New" w:cs="Angsana New" w:hint="cs"/>
          <w:color w:val="000000"/>
          <w:cs/>
        </w:rPr>
        <w:t>การเงินระหว่างกาล ในสาระสำคัญจากการสอบทานของข้าพเจ้า</w:t>
      </w:r>
    </w:p>
    <w:p w14:paraId="230D8D63" w14:textId="77777777" w:rsidR="00AB41FD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59F5C8F5" w14:textId="77777777" w:rsidR="00AB41FD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452B4F79" w14:textId="77777777" w:rsidR="00AB41FD" w:rsidRPr="00E508DE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2994A116" w14:textId="77777777" w:rsidR="00AB41FD" w:rsidRDefault="00AB41FD" w:rsidP="00AB41FD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45F49173" w14:textId="77777777" w:rsidR="00AB41FD" w:rsidRPr="00F8282A" w:rsidRDefault="00AB41FD" w:rsidP="00AB41FD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A17366">
        <w:rPr>
          <w:rFonts w:ascii="Angsana New" w:hAnsi="Angsana New" w:cs="Angsana New"/>
          <w:cs/>
        </w:rPr>
        <w:t>(</w:t>
      </w:r>
      <w:r w:rsidRPr="00A17366">
        <w:rPr>
          <w:rFonts w:ascii="Angsana New" w:hAnsi="Angsana New" w:cs="Angsana New" w:hint="cs"/>
          <w:cs/>
          <w:lang w:val="en-US"/>
        </w:rPr>
        <w:t>วีระชัย รัตนจรัสกุล</w:t>
      </w:r>
      <w:r w:rsidRPr="00A17366">
        <w:rPr>
          <w:rFonts w:ascii="Angsana New" w:hAnsi="Angsana New" w:cs="Angsana New"/>
          <w:cs/>
        </w:rPr>
        <w:t>)</w:t>
      </w:r>
    </w:p>
    <w:p w14:paraId="527CB50E" w14:textId="77777777" w:rsidR="00AB41FD" w:rsidRPr="00F8282A" w:rsidRDefault="00AB41FD" w:rsidP="00AB41FD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F8282A">
        <w:rPr>
          <w:rFonts w:ascii="Angsana New" w:hAnsi="Angsana New" w:cs="Angsana New"/>
          <w:cs/>
        </w:rPr>
        <w:t>ผู้สอบบัญชีรับอนุญาต</w:t>
      </w:r>
    </w:p>
    <w:p w14:paraId="153AB07B" w14:textId="724D54AB" w:rsidR="00AB41FD" w:rsidRPr="00F8282A" w:rsidRDefault="00AB41FD" w:rsidP="00AB41FD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F8282A">
        <w:rPr>
          <w:rFonts w:ascii="Angsana New" w:hAnsi="Angsana New" w:cs="Angsana New"/>
          <w:cs/>
        </w:rPr>
        <w:t>เลขทะเบียน</w:t>
      </w:r>
      <w:r w:rsidRPr="00F8282A">
        <w:rPr>
          <w:rFonts w:ascii="Angsana New" w:hAnsi="Angsana New" w:cs="Angsana New"/>
          <w:lang w:val="en-US"/>
        </w:rPr>
        <w:t xml:space="preserve"> </w:t>
      </w:r>
      <w:r w:rsidR="00F26681" w:rsidRPr="00F26681">
        <w:rPr>
          <w:rFonts w:ascii="Angsana New" w:hAnsi="Angsana New" w:cs="Angsana New"/>
          <w:lang w:val="en-US"/>
        </w:rPr>
        <w:t>4323</w:t>
      </w:r>
    </w:p>
    <w:p w14:paraId="079122B9" w14:textId="77777777" w:rsidR="00AB41FD" w:rsidRPr="00F8282A" w:rsidRDefault="00AB41FD" w:rsidP="00AB41FD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65EDC3FC" w14:textId="77777777" w:rsidR="00AB41FD" w:rsidRPr="00F8282A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F8282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D847DE6" w14:textId="77777777" w:rsidR="00AB41FD" w:rsidRPr="00A17366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A17366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0EDEDB37" w14:textId="76CC54CB" w:rsidR="00AB41FD" w:rsidRPr="00A17366" w:rsidRDefault="00F26681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37327958"/>
      <w:r w:rsidRPr="00F26681">
        <w:rPr>
          <w:rFonts w:ascii="Angsana New" w:hAnsi="Angsana New" w:cs="Angsana New"/>
          <w:sz w:val="30"/>
          <w:szCs w:val="30"/>
        </w:rPr>
        <w:t>11</w:t>
      </w:r>
      <w:r w:rsidR="00BA47C6">
        <w:rPr>
          <w:rFonts w:ascii="Angsana New" w:hAnsi="Angsana New" w:cs="Angsana New"/>
          <w:sz w:val="30"/>
          <w:szCs w:val="30"/>
        </w:rPr>
        <w:t xml:space="preserve"> </w:t>
      </w:r>
      <w:r w:rsidR="00BA47C6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F26681">
        <w:rPr>
          <w:rFonts w:ascii="Angsana New" w:hAnsi="Angsana New" w:cs="Angsana New"/>
          <w:sz w:val="30"/>
          <w:szCs w:val="30"/>
        </w:rPr>
        <w:t>2563</w:t>
      </w:r>
      <w:bookmarkEnd w:id="1"/>
    </w:p>
    <w:p w14:paraId="05EFF628" w14:textId="39C3267C" w:rsidR="0026717F" w:rsidRPr="0026717F" w:rsidRDefault="0026717F" w:rsidP="009C4805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sz w:val="30"/>
          <w:szCs w:val="30"/>
          <w:rtl/>
          <w:cs/>
        </w:rPr>
      </w:pPr>
    </w:p>
    <w:sectPr w:rsidR="0026717F" w:rsidRPr="0026717F" w:rsidSect="009C4805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DB4745" w14:textId="77777777" w:rsidR="00A77BE4" w:rsidRDefault="00A77BE4">
      <w:r>
        <w:separator/>
      </w:r>
    </w:p>
  </w:endnote>
  <w:endnote w:type="continuationSeparator" w:id="0">
    <w:p w14:paraId="07A54CB7" w14:textId="77777777" w:rsidR="00A77BE4" w:rsidRDefault="00A77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3BCC8" w14:textId="77777777" w:rsidR="00E50BE3" w:rsidRDefault="00E50BE3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A3E2816" w14:textId="6018EDD0" w:rsidR="00E50BE3" w:rsidRDefault="00E50B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Pr="00F26681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Pr="00F26681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143398" w14:textId="1E9ACCDF" w:rsidR="00E50BE3" w:rsidRDefault="00E50BE3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9C4805">
      <w:rPr>
        <w:noProof/>
      </w:rPr>
      <w:t>TFGt1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 w:rsidRPr="00F26681">
      <w:rPr>
        <w:rStyle w:val="PageNumber"/>
        <w:noProof/>
      </w:rPr>
      <w:t>3</w:t>
    </w:r>
    <w:r>
      <w:rPr>
        <w:rStyle w:val="PageNumber"/>
      </w:rPr>
      <w:fldChar w:fldCharType="end"/>
    </w:r>
  </w:p>
  <w:p w14:paraId="6E0C2608" w14:textId="77777777" w:rsidR="00E50BE3" w:rsidRPr="00960645" w:rsidRDefault="00E50B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4F9C0" w14:textId="4B996735" w:rsidR="00E50BE3" w:rsidRPr="00C2202A" w:rsidRDefault="00E50BE3" w:rsidP="00C2202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F26681">
      <w:rPr>
        <w:rFonts w:ascii="Angsana New" w:hAnsi="Angsana New" w:cs="Angsana New"/>
        <w:sz w:val="30"/>
        <w:szCs w:val="30"/>
      </w:rPr>
      <w:t>16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CEF8CD" w14:textId="0ED61EA8" w:rsidR="00E50BE3" w:rsidRPr="00C2202A" w:rsidRDefault="00E50BE3" w:rsidP="00C2202A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82133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73D3BCB" w14:textId="596C0D55" w:rsidR="009C4805" w:rsidRPr="009C4805" w:rsidRDefault="009C480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C480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C480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C480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FC2F4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C480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F11545" w14:textId="77777777" w:rsidR="00A77BE4" w:rsidRDefault="00A77BE4">
      <w:r>
        <w:separator/>
      </w:r>
    </w:p>
  </w:footnote>
  <w:footnote w:type="continuationSeparator" w:id="0">
    <w:p w14:paraId="6436B49D" w14:textId="77777777" w:rsidR="00A77BE4" w:rsidRDefault="00A77B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EB6C24" w14:textId="77777777" w:rsidR="00E50BE3" w:rsidRDefault="005D6E10" w:rsidP="00713C50">
    <w:pPr>
      <w:pStyle w:val="Header"/>
    </w:pPr>
    <w:r>
      <w:rPr>
        <w:noProof/>
      </w:rPr>
      <w:pict w14:anchorId="4644EA5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75B115" w14:textId="77777777" w:rsidR="00E50BE3" w:rsidRDefault="00E50BE3" w:rsidP="00713C50">
    <w:pPr>
      <w:pStyle w:val="Header"/>
    </w:pPr>
  </w:p>
  <w:p w14:paraId="7A1767F7" w14:textId="6DAE00E5" w:rsidR="00E50BE3" w:rsidRDefault="00E50BE3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AB4E9" w14:textId="77777777" w:rsidR="00E50BE3" w:rsidRDefault="00E50BE3" w:rsidP="00713C50">
    <w:pPr>
      <w:pStyle w:val="Header"/>
    </w:pPr>
  </w:p>
  <w:p w14:paraId="0CFC2179" w14:textId="77777777" w:rsidR="00E50BE3" w:rsidRPr="00005ACB" w:rsidRDefault="00E50BE3" w:rsidP="00713C5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A1A3AA" w14:textId="77777777" w:rsidR="009C4805" w:rsidRDefault="009C4805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00062DD7" w14:textId="1C25790D" w:rsidR="00E50BE3" w:rsidRPr="00410770" w:rsidRDefault="00E50B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>
    <w:nsid w:val="01665A61"/>
    <w:multiLevelType w:val="multilevel"/>
    <w:tmpl w:val="9A8433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decimal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05DC0631"/>
    <w:multiLevelType w:val="hybridMultilevel"/>
    <w:tmpl w:val="727695FC"/>
    <w:lvl w:ilvl="0" w:tplc="5E50BC5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B135D7"/>
    <w:multiLevelType w:val="hybridMultilevel"/>
    <w:tmpl w:val="4FD06F38"/>
    <w:lvl w:ilvl="0" w:tplc="B186FEBE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6">
    <w:nsid w:val="152A1ABC"/>
    <w:multiLevelType w:val="hybridMultilevel"/>
    <w:tmpl w:val="38626266"/>
    <w:lvl w:ilvl="0" w:tplc="ED580B06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1D127A3C"/>
    <w:multiLevelType w:val="multilevel"/>
    <w:tmpl w:val="3362906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24EF1B7E"/>
    <w:multiLevelType w:val="hybridMultilevel"/>
    <w:tmpl w:val="7B062610"/>
    <w:lvl w:ilvl="0" w:tplc="E6641664">
      <w:start w:val="18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5F1AA8"/>
    <w:multiLevelType w:val="hybridMultilevel"/>
    <w:tmpl w:val="CB786B94"/>
    <w:lvl w:ilvl="0" w:tplc="025AAAEC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BF386D"/>
    <w:multiLevelType w:val="hybridMultilevel"/>
    <w:tmpl w:val="D1D2FF2A"/>
    <w:lvl w:ilvl="0" w:tplc="DF0445A2">
      <w:start w:val="1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6C6E47"/>
    <w:multiLevelType w:val="hybridMultilevel"/>
    <w:tmpl w:val="A69086B8"/>
    <w:lvl w:ilvl="0" w:tplc="826C111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7263C93"/>
    <w:multiLevelType w:val="multilevel"/>
    <w:tmpl w:val="F1C0FC9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A34CEE"/>
    <w:multiLevelType w:val="hybridMultilevel"/>
    <w:tmpl w:val="01A2EAA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75E4A"/>
    <w:multiLevelType w:val="hybridMultilevel"/>
    <w:tmpl w:val="B2166608"/>
    <w:lvl w:ilvl="0" w:tplc="AC327F72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5DF83556"/>
    <w:multiLevelType w:val="hybridMultilevel"/>
    <w:tmpl w:val="E6C0D1C4"/>
    <w:lvl w:ilvl="0" w:tplc="84AEA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3"/>
  </w:num>
  <w:num w:numId="5">
    <w:abstractNumId w:val="6"/>
  </w:num>
  <w:num w:numId="6">
    <w:abstractNumId w:val="12"/>
  </w:num>
  <w:num w:numId="7">
    <w:abstractNumId w:val="21"/>
  </w:num>
  <w:num w:numId="8">
    <w:abstractNumId w:val="8"/>
  </w:num>
  <w:num w:numId="9">
    <w:abstractNumId w:val="7"/>
  </w:num>
  <w:num w:numId="10">
    <w:abstractNumId w:val="19"/>
  </w:num>
  <w:num w:numId="11">
    <w:abstractNumId w:val="20"/>
  </w:num>
  <w:num w:numId="12">
    <w:abstractNumId w:val="17"/>
  </w:num>
  <w:num w:numId="13">
    <w:abstractNumId w:val="14"/>
  </w:num>
  <w:num w:numId="14">
    <w:abstractNumId w:val="0"/>
  </w:num>
  <w:num w:numId="15">
    <w:abstractNumId w:val="2"/>
  </w:num>
  <w:num w:numId="16">
    <w:abstractNumId w:val="9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6"/>
  </w:num>
  <w:num w:numId="19">
    <w:abstractNumId w:val="10"/>
  </w:num>
  <w:num w:numId="20">
    <w:abstractNumId w:val="11"/>
  </w:num>
  <w:num w:numId="21">
    <w:abstractNumId w:val="0"/>
  </w:num>
  <w:num w:numId="22">
    <w:abstractNumId w:val="0"/>
  </w:num>
  <w:num w:numId="23">
    <w:abstractNumId w:val="15"/>
  </w:num>
  <w:num w:numId="24">
    <w:abstractNumId w:val="0"/>
  </w:num>
  <w:num w:numId="25">
    <w:abstractNumId w:val="0"/>
  </w:num>
  <w:num w:numId="26">
    <w:abstractNumId w:val="0"/>
  </w:num>
  <w:num w:numId="27">
    <w:abstractNumId w:val="18"/>
  </w:num>
  <w:num w:numId="28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FC"/>
    <w:rsid w:val="000000B4"/>
    <w:rsid w:val="00000696"/>
    <w:rsid w:val="00000710"/>
    <w:rsid w:val="00000CFC"/>
    <w:rsid w:val="00001BEF"/>
    <w:rsid w:val="00002D6B"/>
    <w:rsid w:val="00002F79"/>
    <w:rsid w:val="000039AE"/>
    <w:rsid w:val="0000435C"/>
    <w:rsid w:val="0000464A"/>
    <w:rsid w:val="00004819"/>
    <w:rsid w:val="000048AA"/>
    <w:rsid w:val="000048D4"/>
    <w:rsid w:val="00004924"/>
    <w:rsid w:val="00005185"/>
    <w:rsid w:val="000053AE"/>
    <w:rsid w:val="0000588E"/>
    <w:rsid w:val="00005ACB"/>
    <w:rsid w:val="00005BAB"/>
    <w:rsid w:val="00005D4F"/>
    <w:rsid w:val="0000601C"/>
    <w:rsid w:val="00006518"/>
    <w:rsid w:val="00006EAC"/>
    <w:rsid w:val="00006F9D"/>
    <w:rsid w:val="000071A6"/>
    <w:rsid w:val="00007244"/>
    <w:rsid w:val="0000786B"/>
    <w:rsid w:val="00007B57"/>
    <w:rsid w:val="00010374"/>
    <w:rsid w:val="00010872"/>
    <w:rsid w:val="00010B5B"/>
    <w:rsid w:val="00011099"/>
    <w:rsid w:val="000112EE"/>
    <w:rsid w:val="000115FB"/>
    <w:rsid w:val="0001192B"/>
    <w:rsid w:val="00011ED6"/>
    <w:rsid w:val="00012E83"/>
    <w:rsid w:val="00013062"/>
    <w:rsid w:val="00013298"/>
    <w:rsid w:val="000135F7"/>
    <w:rsid w:val="0001362D"/>
    <w:rsid w:val="0001364C"/>
    <w:rsid w:val="0001396E"/>
    <w:rsid w:val="00013BC5"/>
    <w:rsid w:val="00013C82"/>
    <w:rsid w:val="00013F84"/>
    <w:rsid w:val="000149F5"/>
    <w:rsid w:val="00014A28"/>
    <w:rsid w:val="00014E88"/>
    <w:rsid w:val="00014FAB"/>
    <w:rsid w:val="00015650"/>
    <w:rsid w:val="00015C52"/>
    <w:rsid w:val="00015C94"/>
    <w:rsid w:val="000160AC"/>
    <w:rsid w:val="00016375"/>
    <w:rsid w:val="000166C1"/>
    <w:rsid w:val="000167B2"/>
    <w:rsid w:val="00016879"/>
    <w:rsid w:val="0001741A"/>
    <w:rsid w:val="00017571"/>
    <w:rsid w:val="000177F4"/>
    <w:rsid w:val="000179F5"/>
    <w:rsid w:val="00017C40"/>
    <w:rsid w:val="00020021"/>
    <w:rsid w:val="00020144"/>
    <w:rsid w:val="00020380"/>
    <w:rsid w:val="0002055E"/>
    <w:rsid w:val="00020575"/>
    <w:rsid w:val="00020882"/>
    <w:rsid w:val="00020E35"/>
    <w:rsid w:val="00020F08"/>
    <w:rsid w:val="00020F97"/>
    <w:rsid w:val="00021255"/>
    <w:rsid w:val="0002165D"/>
    <w:rsid w:val="00021D4A"/>
    <w:rsid w:val="00022087"/>
    <w:rsid w:val="000222F7"/>
    <w:rsid w:val="00022CE8"/>
    <w:rsid w:val="000230F3"/>
    <w:rsid w:val="000237CC"/>
    <w:rsid w:val="00023CE6"/>
    <w:rsid w:val="00024174"/>
    <w:rsid w:val="00024953"/>
    <w:rsid w:val="00024DB8"/>
    <w:rsid w:val="00024F30"/>
    <w:rsid w:val="00025147"/>
    <w:rsid w:val="0002534C"/>
    <w:rsid w:val="00025392"/>
    <w:rsid w:val="000255BE"/>
    <w:rsid w:val="00025A43"/>
    <w:rsid w:val="00025A8E"/>
    <w:rsid w:val="00025D60"/>
    <w:rsid w:val="00025F58"/>
    <w:rsid w:val="00026132"/>
    <w:rsid w:val="0002666D"/>
    <w:rsid w:val="00026FC8"/>
    <w:rsid w:val="00027352"/>
    <w:rsid w:val="00027889"/>
    <w:rsid w:val="00027A4F"/>
    <w:rsid w:val="00027AA4"/>
    <w:rsid w:val="00027B61"/>
    <w:rsid w:val="00027BD5"/>
    <w:rsid w:val="0003059C"/>
    <w:rsid w:val="00031492"/>
    <w:rsid w:val="0003169D"/>
    <w:rsid w:val="00031980"/>
    <w:rsid w:val="00031A44"/>
    <w:rsid w:val="00031ADE"/>
    <w:rsid w:val="00031B7F"/>
    <w:rsid w:val="000320F5"/>
    <w:rsid w:val="00032497"/>
    <w:rsid w:val="000327D3"/>
    <w:rsid w:val="00032891"/>
    <w:rsid w:val="00032ABF"/>
    <w:rsid w:val="00032D73"/>
    <w:rsid w:val="0003340E"/>
    <w:rsid w:val="00033483"/>
    <w:rsid w:val="000335AA"/>
    <w:rsid w:val="00033627"/>
    <w:rsid w:val="00033EFB"/>
    <w:rsid w:val="0003448F"/>
    <w:rsid w:val="000347E9"/>
    <w:rsid w:val="000349F5"/>
    <w:rsid w:val="00034ABA"/>
    <w:rsid w:val="00034F17"/>
    <w:rsid w:val="000351D6"/>
    <w:rsid w:val="00035579"/>
    <w:rsid w:val="00035878"/>
    <w:rsid w:val="0003598D"/>
    <w:rsid w:val="00035A15"/>
    <w:rsid w:val="00035AF0"/>
    <w:rsid w:val="00035BCC"/>
    <w:rsid w:val="00036165"/>
    <w:rsid w:val="000366B9"/>
    <w:rsid w:val="00036C24"/>
    <w:rsid w:val="00036E95"/>
    <w:rsid w:val="00036FB5"/>
    <w:rsid w:val="0003790F"/>
    <w:rsid w:val="00037979"/>
    <w:rsid w:val="00037C93"/>
    <w:rsid w:val="00037D91"/>
    <w:rsid w:val="00037E6A"/>
    <w:rsid w:val="0004047E"/>
    <w:rsid w:val="000404E2"/>
    <w:rsid w:val="00040791"/>
    <w:rsid w:val="00040952"/>
    <w:rsid w:val="00040D36"/>
    <w:rsid w:val="00040E69"/>
    <w:rsid w:val="00041597"/>
    <w:rsid w:val="000418B6"/>
    <w:rsid w:val="000418E4"/>
    <w:rsid w:val="00041C82"/>
    <w:rsid w:val="00041E72"/>
    <w:rsid w:val="000423BE"/>
    <w:rsid w:val="00042503"/>
    <w:rsid w:val="00042F74"/>
    <w:rsid w:val="00043002"/>
    <w:rsid w:val="0004334B"/>
    <w:rsid w:val="00043355"/>
    <w:rsid w:val="000433E0"/>
    <w:rsid w:val="000434F1"/>
    <w:rsid w:val="00043DDD"/>
    <w:rsid w:val="00043EF5"/>
    <w:rsid w:val="000441C7"/>
    <w:rsid w:val="00044371"/>
    <w:rsid w:val="0004445C"/>
    <w:rsid w:val="000444A8"/>
    <w:rsid w:val="00044543"/>
    <w:rsid w:val="00044BAF"/>
    <w:rsid w:val="000452CD"/>
    <w:rsid w:val="00045740"/>
    <w:rsid w:val="00045A25"/>
    <w:rsid w:val="00045C10"/>
    <w:rsid w:val="00045D71"/>
    <w:rsid w:val="00045E6A"/>
    <w:rsid w:val="000463AC"/>
    <w:rsid w:val="000465C7"/>
    <w:rsid w:val="000468A5"/>
    <w:rsid w:val="00046BCB"/>
    <w:rsid w:val="00046E0B"/>
    <w:rsid w:val="00047137"/>
    <w:rsid w:val="000478DC"/>
    <w:rsid w:val="00050223"/>
    <w:rsid w:val="00050935"/>
    <w:rsid w:val="00050C03"/>
    <w:rsid w:val="00050DDE"/>
    <w:rsid w:val="00051179"/>
    <w:rsid w:val="00051417"/>
    <w:rsid w:val="00051489"/>
    <w:rsid w:val="00051519"/>
    <w:rsid w:val="000517C5"/>
    <w:rsid w:val="000519D3"/>
    <w:rsid w:val="00051E25"/>
    <w:rsid w:val="00052251"/>
    <w:rsid w:val="00052781"/>
    <w:rsid w:val="000529F4"/>
    <w:rsid w:val="000536B3"/>
    <w:rsid w:val="0005373E"/>
    <w:rsid w:val="000537B4"/>
    <w:rsid w:val="00054433"/>
    <w:rsid w:val="00054A85"/>
    <w:rsid w:val="00054E30"/>
    <w:rsid w:val="0005542F"/>
    <w:rsid w:val="00055589"/>
    <w:rsid w:val="0005578C"/>
    <w:rsid w:val="00055825"/>
    <w:rsid w:val="000558C4"/>
    <w:rsid w:val="00055A41"/>
    <w:rsid w:val="000560DA"/>
    <w:rsid w:val="000567D5"/>
    <w:rsid w:val="00056AD8"/>
    <w:rsid w:val="00056D3D"/>
    <w:rsid w:val="000570A0"/>
    <w:rsid w:val="00057745"/>
    <w:rsid w:val="00057C8E"/>
    <w:rsid w:val="00057CCF"/>
    <w:rsid w:val="00057CD9"/>
    <w:rsid w:val="000607CE"/>
    <w:rsid w:val="000607E3"/>
    <w:rsid w:val="000609B2"/>
    <w:rsid w:val="00061492"/>
    <w:rsid w:val="00061661"/>
    <w:rsid w:val="0006199C"/>
    <w:rsid w:val="00061B0E"/>
    <w:rsid w:val="00061CDD"/>
    <w:rsid w:val="000623B2"/>
    <w:rsid w:val="00062766"/>
    <w:rsid w:val="0006276B"/>
    <w:rsid w:val="00062A3C"/>
    <w:rsid w:val="00062B25"/>
    <w:rsid w:val="00062B9C"/>
    <w:rsid w:val="00063267"/>
    <w:rsid w:val="000639A9"/>
    <w:rsid w:val="00063DE4"/>
    <w:rsid w:val="000643EC"/>
    <w:rsid w:val="00064933"/>
    <w:rsid w:val="00064B87"/>
    <w:rsid w:val="00064DF1"/>
    <w:rsid w:val="00064F5A"/>
    <w:rsid w:val="00065008"/>
    <w:rsid w:val="0006504B"/>
    <w:rsid w:val="0006537A"/>
    <w:rsid w:val="00065604"/>
    <w:rsid w:val="000658B6"/>
    <w:rsid w:val="00065C76"/>
    <w:rsid w:val="00065E36"/>
    <w:rsid w:val="00065E8B"/>
    <w:rsid w:val="00065F63"/>
    <w:rsid w:val="00065FEA"/>
    <w:rsid w:val="000660C5"/>
    <w:rsid w:val="00066642"/>
    <w:rsid w:val="00066702"/>
    <w:rsid w:val="00066F5E"/>
    <w:rsid w:val="00067039"/>
    <w:rsid w:val="000672F9"/>
    <w:rsid w:val="00067374"/>
    <w:rsid w:val="000675C1"/>
    <w:rsid w:val="00067F78"/>
    <w:rsid w:val="00070559"/>
    <w:rsid w:val="0007075C"/>
    <w:rsid w:val="00070784"/>
    <w:rsid w:val="00070791"/>
    <w:rsid w:val="000717C9"/>
    <w:rsid w:val="00071C18"/>
    <w:rsid w:val="00071C3D"/>
    <w:rsid w:val="00071DAC"/>
    <w:rsid w:val="00071E82"/>
    <w:rsid w:val="00072003"/>
    <w:rsid w:val="000724FE"/>
    <w:rsid w:val="00072552"/>
    <w:rsid w:val="00072E91"/>
    <w:rsid w:val="00073367"/>
    <w:rsid w:val="00074891"/>
    <w:rsid w:val="00074F14"/>
    <w:rsid w:val="00075255"/>
    <w:rsid w:val="00075907"/>
    <w:rsid w:val="00075927"/>
    <w:rsid w:val="00075B4D"/>
    <w:rsid w:val="00075EC4"/>
    <w:rsid w:val="00075FFE"/>
    <w:rsid w:val="00076269"/>
    <w:rsid w:val="00076F6A"/>
    <w:rsid w:val="00077166"/>
    <w:rsid w:val="00077245"/>
    <w:rsid w:val="00077E11"/>
    <w:rsid w:val="000802C0"/>
    <w:rsid w:val="000804DC"/>
    <w:rsid w:val="000805D4"/>
    <w:rsid w:val="0008074C"/>
    <w:rsid w:val="00081278"/>
    <w:rsid w:val="0008157C"/>
    <w:rsid w:val="00081DE7"/>
    <w:rsid w:val="0008283A"/>
    <w:rsid w:val="00082881"/>
    <w:rsid w:val="00082944"/>
    <w:rsid w:val="00083190"/>
    <w:rsid w:val="0008327F"/>
    <w:rsid w:val="00083728"/>
    <w:rsid w:val="000837D5"/>
    <w:rsid w:val="00084299"/>
    <w:rsid w:val="00084448"/>
    <w:rsid w:val="000847C3"/>
    <w:rsid w:val="00084E43"/>
    <w:rsid w:val="00084E93"/>
    <w:rsid w:val="00084F56"/>
    <w:rsid w:val="00085069"/>
    <w:rsid w:val="00085378"/>
    <w:rsid w:val="00085844"/>
    <w:rsid w:val="00085DF3"/>
    <w:rsid w:val="00085EAB"/>
    <w:rsid w:val="00085F5F"/>
    <w:rsid w:val="00086220"/>
    <w:rsid w:val="00086222"/>
    <w:rsid w:val="00086424"/>
    <w:rsid w:val="00086479"/>
    <w:rsid w:val="00086754"/>
    <w:rsid w:val="000868BE"/>
    <w:rsid w:val="00086C89"/>
    <w:rsid w:val="00086F0F"/>
    <w:rsid w:val="0008709D"/>
    <w:rsid w:val="00087679"/>
    <w:rsid w:val="00087870"/>
    <w:rsid w:val="00087EDA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3A0"/>
    <w:rsid w:val="00091A33"/>
    <w:rsid w:val="00092224"/>
    <w:rsid w:val="00092A70"/>
    <w:rsid w:val="00092B09"/>
    <w:rsid w:val="00092C61"/>
    <w:rsid w:val="00092EFD"/>
    <w:rsid w:val="0009353D"/>
    <w:rsid w:val="00093B30"/>
    <w:rsid w:val="0009430A"/>
    <w:rsid w:val="0009470A"/>
    <w:rsid w:val="00094BAF"/>
    <w:rsid w:val="00094D1B"/>
    <w:rsid w:val="00094FB4"/>
    <w:rsid w:val="00094FF6"/>
    <w:rsid w:val="00095385"/>
    <w:rsid w:val="000959C4"/>
    <w:rsid w:val="00095A5F"/>
    <w:rsid w:val="00095A79"/>
    <w:rsid w:val="00095B76"/>
    <w:rsid w:val="00095E09"/>
    <w:rsid w:val="00095F0E"/>
    <w:rsid w:val="00096423"/>
    <w:rsid w:val="0009664B"/>
    <w:rsid w:val="000967D6"/>
    <w:rsid w:val="00097228"/>
    <w:rsid w:val="000973CF"/>
    <w:rsid w:val="000975F5"/>
    <w:rsid w:val="00097659"/>
    <w:rsid w:val="00097C7F"/>
    <w:rsid w:val="000A0043"/>
    <w:rsid w:val="000A0559"/>
    <w:rsid w:val="000A0727"/>
    <w:rsid w:val="000A0AB8"/>
    <w:rsid w:val="000A0BB9"/>
    <w:rsid w:val="000A0FBB"/>
    <w:rsid w:val="000A12A1"/>
    <w:rsid w:val="000A1381"/>
    <w:rsid w:val="000A1388"/>
    <w:rsid w:val="000A171A"/>
    <w:rsid w:val="000A1E4E"/>
    <w:rsid w:val="000A2B8B"/>
    <w:rsid w:val="000A37E2"/>
    <w:rsid w:val="000A3F8F"/>
    <w:rsid w:val="000A42BF"/>
    <w:rsid w:val="000A4553"/>
    <w:rsid w:val="000A4D19"/>
    <w:rsid w:val="000A4E71"/>
    <w:rsid w:val="000A593C"/>
    <w:rsid w:val="000A5D0F"/>
    <w:rsid w:val="000A6842"/>
    <w:rsid w:val="000A6880"/>
    <w:rsid w:val="000A6B33"/>
    <w:rsid w:val="000A6D5A"/>
    <w:rsid w:val="000A6F53"/>
    <w:rsid w:val="000A70BD"/>
    <w:rsid w:val="000A72E6"/>
    <w:rsid w:val="000A74A7"/>
    <w:rsid w:val="000A78E1"/>
    <w:rsid w:val="000A7908"/>
    <w:rsid w:val="000A7970"/>
    <w:rsid w:val="000B00A5"/>
    <w:rsid w:val="000B0C30"/>
    <w:rsid w:val="000B0D32"/>
    <w:rsid w:val="000B12D4"/>
    <w:rsid w:val="000B142E"/>
    <w:rsid w:val="000B14A1"/>
    <w:rsid w:val="000B181A"/>
    <w:rsid w:val="000B1C16"/>
    <w:rsid w:val="000B1CB1"/>
    <w:rsid w:val="000B212E"/>
    <w:rsid w:val="000B2133"/>
    <w:rsid w:val="000B287F"/>
    <w:rsid w:val="000B2C43"/>
    <w:rsid w:val="000B2F6F"/>
    <w:rsid w:val="000B2FDB"/>
    <w:rsid w:val="000B3154"/>
    <w:rsid w:val="000B33FE"/>
    <w:rsid w:val="000B39FD"/>
    <w:rsid w:val="000B3D52"/>
    <w:rsid w:val="000B3E60"/>
    <w:rsid w:val="000B44E7"/>
    <w:rsid w:val="000B5589"/>
    <w:rsid w:val="000B56D8"/>
    <w:rsid w:val="000B57F9"/>
    <w:rsid w:val="000B593F"/>
    <w:rsid w:val="000B5A36"/>
    <w:rsid w:val="000B6CDD"/>
    <w:rsid w:val="000B7081"/>
    <w:rsid w:val="000B7292"/>
    <w:rsid w:val="000B7375"/>
    <w:rsid w:val="000B779E"/>
    <w:rsid w:val="000B7961"/>
    <w:rsid w:val="000B79D3"/>
    <w:rsid w:val="000B7D1D"/>
    <w:rsid w:val="000C00BB"/>
    <w:rsid w:val="000C030D"/>
    <w:rsid w:val="000C03AE"/>
    <w:rsid w:val="000C076B"/>
    <w:rsid w:val="000C0A90"/>
    <w:rsid w:val="000C0C2B"/>
    <w:rsid w:val="000C0F61"/>
    <w:rsid w:val="000C1276"/>
    <w:rsid w:val="000C135C"/>
    <w:rsid w:val="000C1616"/>
    <w:rsid w:val="000C1F47"/>
    <w:rsid w:val="000C2074"/>
    <w:rsid w:val="000C2140"/>
    <w:rsid w:val="000C2252"/>
    <w:rsid w:val="000C2A68"/>
    <w:rsid w:val="000C2D03"/>
    <w:rsid w:val="000C3317"/>
    <w:rsid w:val="000C3693"/>
    <w:rsid w:val="000C3971"/>
    <w:rsid w:val="000C3FBA"/>
    <w:rsid w:val="000C4357"/>
    <w:rsid w:val="000C451D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B3"/>
    <w:rsid w:val="000C6B3B"/>
    <w:rsid w:val="000C6FBF"/>
    <w:rsid w:val="000C72DF"/>
    <w:rsid w:val="000C7621"/>
    <w:rsid w:val="000C7735"/>
    <w:rsid w:val="000D041B"/>
    <w:rsid w:val="000D08BF"/>
    <w:rsid w:val="000D0AE2"/>
    <w:rsid w:val="000D0CDC"/>
    <w:rsid w:val="000D0FED"/>
    <w:rsid w:val="000D165D"/>
    <w:rsid w:val="000D16F5"/>
    <w:rsid w:val="000D1947"/>
    <w:rsid w:val="000D1CA5"/>
    <w:rsid w:val="000D1E6D"/>
    <w:rsid w:val="000D1F12"/>
    <w:rsid w:val="000D22A9"/>
    <w:rsid w:val="000D2500"/>
    <w:rsid w:val="000D2B51"/>
    <w:rsid w:val="000D2E99"/>
    <w:rsid w:val="000D30D7"/>
    <w:rsid w:val="000D318B"/>
    <w:rsid w:val="000D3629"/>
    <w:rsid w:val="000D3996"/>
    <w:rsid w:val="000D3B7D"/>
    <w:rsid w:val="000D3DE6"/>
    <w:rsid w:val="000D3E01"/>
    <w:rsid w:val="000D3EDE"/>
    <w:rsid w:val="000D3F3E"/>
    <w:rsid w:val="000D447E"/>
    <w:rsid w:val="000D450D"/>
    <w:rsid w:val="000D4AED"/>
    <w:rsid w:val="000D4CEA"/>
    <w:rsid w:val="000D4E2B"/>
    <w:rsid w:val="000D500B"/>
    <w:rsid w:val="000D53ED"/>
    <w:rsid w:val="000D590D"/>
    <w:rsid w:val="000D5A9D"/>
    <w:rsid w:val="000D64CF"/>
    <w:rsid w:val="000D6696"/>
    <w:rsid w:val="000D6971"/>
    <w:rsid w:val="000D6DF9"/>
    <w:rsid w:val="000D6E31"/>
    <w:rsid w:val="000D6FB3"/>
    <w:rsid w:val="000D7072"/>
    <w:rsid w:val="000D7184"/>
    <w:rsid w:val="000D7B24"/>
    <w:rsid w:val="000E0256"/>
    <w:rsid w:val="000E069E"/>
    <w:rsid w:val="000E06BD"/>
    <w:rsid w:val="000E0B92"/>
    <w:rsid w:val="000E10DB"/>
    <w:rsid w:val="000E14C0"/>
    <w:rsid w:val="000E16D7"/>
    <w:rsid w:val="000E1D0B"/>
    <w:rsid w:val="000E28E6"/>
    <w:rsid w:val="000E2F85"/>
    <w:rsid w:val="000E30F2"/>
    <w:rsid w:val="000E3136"/>
    <w:rsid w:val="000E31D7"/>
    <w:rsid w:val="000E3890"/>
    <w:rsid w:val="000E39C9"/>
    <w:rsid w:val="000E3B4D"/>
    <w:rsid w:val="000E3BE7"/>
    <w:rsid w:val="000E3ECE"/>
    <w:rsid w:val="000E42B7"/>
    <w:rsid w:val="000E4576"/>
    <w:rsid w:val="000E46C4"/>
    <w:rsid w:val="000E475D"/>
    <w:rsid w:val="000E4B34"/>
    <w:rsid w:val="000E4BD7"/>
    <w:rsid w:val="000E519C"/>
    <w:rsid w:val="000E56AF"/>
    <w:rsid w:val="000E5B65"/>
    <w:rsid w:val="000E5F52"/>
    <w:rsid w:val="000E6788"/>
    <w:rsid w:val="000E68A5"/>
    <w:rsid w:val="000E6B10"/>
    <w:rsid w:val="000E6D8B"/>
    <w:rsid w:val="000E6E8B"/>
    <w:rsid w:val="000E796B"/>
    <w:rsid w:val="000E7A44"/>
    <w:rsid w:val="000F062E"/>
    <w:rsid w:val="000F08E2"/>
    <w:rsid w:val="000F0967"/>
    <w:rsid w:val="000F0BC6"/>
    <w:rsid w:val="000F11EA"/>
    <w:rsid w:val="000F13B5"/>
    <w:rsid w:val="000F1A6F"/>
    <w:rsid w:val="000F1DBB"/>
    <w:rsid w:val="000F1DC5"/>
    <w:rsid w:val="000F2983"/>
    <w:rsid w:val="000F2C64"/>
    <w:rsid w:val="000F2F01"/>
    <w:rsid w:val="000F38A1"/>
    <w:rsid w:val="000F3AA7"/>
    <w:rsid w:val="000F4772"/>
    <w:rsid w:val="000F47CB"/>
    <w:rsid w:val="000F4A75"/>
    <w:rsid w:val="000F59C8"/>
    <w:rsid w:val="000F6176"/>
    <w:rsid w:val="000F6279"/>
    <w:rsid w:val="000F6F02"/>
    <w:rsid w:val="000F71DD"/>
    <w:rsid w:val="000F776F"/>
    <w:rsid w:val="000F7B6C"/>
    <w:rsid w:val="00100142"/>
    <w:rsid w:val="00100A6A"/>
    <w:rsid w:val="001016E0"/>
    <w:rsid w:val="00101765"/>
    <w:rsid w:val="0010177F"/>
    <w:rsid w:val="00101934"/>
    <w:rsid w:val="00101C2C"/>
    <w:rsid w:val="00101E1D"/>
    <w:rsid w:val="0010203F"/>
    <w:rsid w:val="00102418"/>
    <w:rsid w:val="00102818"/>
    <w:rsid w:val="001028C1"/>
    <w:rsid w:val="00103304"/>
    <w:rsid w:val="00103E4A"/>
    <w:rsid w:val="00104302"/>
    <w:rsid w:val="00104960"/>
    <w:rsid w:val="00104DC2"/>
    <w:rsid w:val="00104DDE"/>
    <w:rsid w:val="00105060"/>
    <w:rsid w:val="00105094"/>
    <w:rsid w:val="001055BC"/>
    <w:rsid w:val="00105E29"/>
    <w:rsid w:val="00105FC1"/>
    <w:rsid w:val="001060AB"/>
    <w:rsid w:val="0010622B"/>
    <w:rsid w:val="001068D4"/>
    <w:rsid w:val="00106B77"/>
    <w:rsid w:val="00106D5B"/>
    <w:rsid w:val="00107161"/>
    <w:rsid w:val="0010764B"/>
    <w:rsid w:val="0011021A"/>
    <w:rsid w:val="001103C5"/>
    <w:rsid w:val="001107F8"/>
    <w:rsid w:val="00110A19"/>
    <w:rsid w:val="00110A96"/>
    <w:rsid w:val="00110C30"/>
    <w:rsid w:val="00110E84"/>
    <w:rsid w:val="001110EB"/>
    <w:rsid w:val="001111E1"/>
    <w:rsid w:val="00111336"/>
    <w:rsid w:val="00111498"/>
    <w:rsid w:val="0011172B"/>
    <w:rsid w:val="001120E0"/>
    <w:rsid w:val="001120EC"/>
    <w:rsid w:val="00112677"/>
    <w:rsid w:val="001127F8"/>
    <w:rsid w:val="00112DA9"/>
    <w:rsid w:val="00112FCF"/>
    <w:rsid w:val="00113BCC"/>
    <w:rsid w:val="00113FF0"/>
    <w:rsid w:val="00114121"/>
    <w:rsid w:val="001144C8"/>
    <w:rsid w:val="001144F2"/>
    <w:rsid w:val="00114DEB"/>
    <w:rsid w:val="0011501A"/>
    <w:rsid w:val="00115D9F"/>
    <w:rsid w:val="00115FCB"/>
    <w:rsid w:val="00116572"/>
    <w:rsid w:val="0011673B"/>
    <w:rsid w:val="001169F5"/>
    <w:rsid w:val="00116EC2"/>
    <w:rsid w:val="00116F60"/>
    <w:rsid w:val="001175B0"/>
    <w:rsid w:val="001178FE"/>
    <w:rsid w:val="00117DC9"/>
    <w:rsid w:val="001201B0"/>
    <w:rsid w:val="001201E1"/>
    <w:rsid w:val="001202FD"/>
    <w:rsid w:val="001204A9"/>
    <w:rsid w:val="001207C9"/>
    <w:rsid w:val="00120883"/>
    <w:rsid w:val="00120A19"/>
    <w:rsid w:val="00120C4E"/>
    <w:rsid w:val="00120E82"/>
    <w:rsid w:val="0012124A"/>
    <w:rsid w:val="00121354"/>
    <w:rsid w:val="001215C0"/>
    <w:rsid w:val="00121944"/>
    <w:rsid w:val="0012198D"/>
    <w:rsid w:val="00121E20"/>
    <w:rsid w:val="00121FF6"/>
    <w:rsid w:val="00122502"/>
    <w:rsid w:val="00122BAF"/>
    <w:rsid w:val="00122F9A"/>
    <w:rsid w:val="00123587"/>
    <w:rsid w:val="001238A0"/>
    <w:rsid w:val="001239BC"/>
    <w:rsid w:val="00123B2D"/>
    <w:rsid w:val="00123DB5"/>
    <w:rsid w:val="00123DBE"/>
    <w:rsid w:val="00124278"/>
    <w:rsid w:val="00125754"/>
    <w:rsid w:val="001269B8"/>
    <w:rsid w:val="001272F0"/>
    <w:rsid w:val="00130237"/>
    <w:rsid w:val="001311D3"/>
    <w:rsid w:val="00131892"/>
    <w:rsid w:val="00131B88"/>
    <w:rsid w:val="00131E15"/>
    <w:rsid w:val="00131EB2"/>
    <w:rsid w:val="00132011"/>
    <w:rsid w:val="00132036"/>
    <w:rsid w:val="00132222"/>
    <w:rsid w:val="001322F9"/>
    <w:rsid w:val="00132980"/>
    <w:rsid w:val="00132B37"/>
    <w:rsid w:val="00132F57"/>
    <w:rsid w:val="001331BF"/>
    <w:rsid w:val="001333FA"/>
    <w:rsid w:val="00133B51"/>
    <w:rsid w:val="00133F06"/>
    <w:rsid w:val="0013416B"/>
    <w:rsid w:val="00134349"/>
    <w:rsid w:val="001346C0"/>
    <w:rsid w:val="001346D4"/>
    <w:rsid w:val="0013491E"/>
    <w:rsid w:val="0013492C"/>
    <w:rsid w:val="00134D5F"/>
    <w:rsid w:val="00135138"/>
    <w:rsid w:val="001351A0"/>
    <w:rsid w:val="0013549D"/>
    <w:rsid w:val="001354DE"/>
    <w:rsid w:val="00135511"/>
    <w:rsid w:val="00135566"/>
    <w:rsid w:val="001357F2"/>
    <w:rsid w:val="00135810"/>
    <w:rsid w:val="00135AB7"/>
    <w:rsid w:val="00136552"/>
    <w:rsid w:val="0013657B"/>
    <w:rsid w:val="0013690E"/>
    <w:rsid w:val="00136A4A"/>
    <w:rsid w:val="00136B82"/>
    <w:rsid w:val="00137083"/>
    <w:rsid w:val="0013717D"/>
    <w:rsid w:val="0013796D"/>
    <w:rsid w:val="001400CC"/>
    <w:rsid w:val="001401E0"/>
    <w:rsid w:val="00140292"/>
    <w:rsid w:val="00140554"/>
    <w:rsid w:val="00141A09"/>
    <w:rsid w:val="00141A20"/>
    <w:rsid w:val="00141D2E"/>
    <w:rsid w:val="001422FE"/>
    <w:rsid w:val="001426A0"/>
    <w:rsid w:val="001427A9"/>
    <w:rsid w:val="00142B35"/>
    <w:rsid w:val="00142C71"/>
    <w:rsid w:val="001431A6"/>
    <w:rsid w:val="001435C0"/>
    <w:rsid w:val="001437D5"/>
    <w:rsid w:val="00143F40"/>
    <w:rsid w:val="001443B0"/>
    <w:rsid w:val="001443F2"/>
    <w:rsid w:val="001447F7"/>
    <w:rsid w:val="00144D6B"/>
    <w:rsid w:val="00144E78"/>
    <w:rsid w:val="0014517B"/>
    <w:rsid w:val="001452C0"/>
    <w:rsid w:val="00145548"/>
    <w:rsid w:val="001467F9"/>
    <w:rsid w:val="0014703F"/>
    <w:rsid w:val="0014738E"/>
    <w:rsid w:val="001476E8"/>
    <w:rsid w:val="0014774F"/>
    <w:rsid w:val="00150273"/>
    <w:rsid w:val="001503C5"/>
    <w:rsid w:val="00150E82"/>
    <w:rsid w:val="001512EB"/>
    <w:rsid w:val="00151687"/>
    <w:rsid w:val="00151CA8"/>
    <w:rsid w:val="00151DC4"/>
    <w:rsid w:val="001520E0"/>
    <w:rsid w:val="001523F4"/>
    <w:rsid w:val="00152476"/>
    <w:rsid w:val="001525FB"/>
    <w:rsid w:val="00152964"/>
    <w:rsid w:val="00152E00"/>
    <w:rsid w:val="001532F4"/>
    <w:rsid w:val="00153341"/>
    <w:rsid w:val="00153707"/>
    <w:rsid w:val="00153A18"/>
    <w:rsid w:val="00153C5F"/>
    <w:rsid w:val="00153E26"/>
    <w:rsid w:val="00154240"/>
    <w:rsid w:val="001544E3"/>
    <w:rsid w:val="0015451C"/>
    <w:rsid w:val="00154776"/>
    <w:rsid w:val="001550B0"/>
    <w:rsid w:val="001553A9"/>
    <w:rsid w:val="00155479"/>
    <w:rsid w:val="00155582"/>
    <w:rsid w:val="001557BD"/>
    <w:rsid w:val="00155A63"/>
    <w:rsid w:val="00156307"/>
    <w:rsid w:val="001573FD"/>
    <w:rsid w:val="00157531"/>
    <w:rsid w:val="001576A2"/>
    <w:rsid w:val="00157C97"/>
    <w:rsid w:val="0016031D"/>
    <w:rsid w:val="00160769"/>
    <w:rsid w:val="00160C44"/>
    <w:rsid w:val="00160DB6"/>
    <w:rsid w:val="001612EF"/>
    <w:rsid w:val="001613D7"/>
    <w:rsid w:val="001614E2"/>
    <w:rsid w:val="00161500"/>
    <w:rsid w:val="00161747"/>
    <w:rsid w:val="0016178C"/>
    <w:rsid w:val="00161AC9"/>
    <w:rsid w:val="00161C6E"/>
    <w:rsid w:val="00161E0A"/>
    <w:rsid w:val="00162451"/>
    <w:rsid w:val="001624B2"/>
    <w:rsid w:val="0016266F"/>
    <w:rsid w:val="00162E95"/>
    <w:rsid w:val="001630D2"/>
    <w:rsid w:val="001634BD"/>
    <w:rsid w:val="001639BA"/>
    <w:rsid w:val="001639F9"/>
    <w:rsid w:val="00163FB1"/>
    <w:rsid w:val="0016492A"/>
    <w:rsid w:val="00164BF3"/>
    <w:rsid w:val="00164E72"/>
    <w:rsid w:val="00164FA7"/>
    <w:rsid w:val="00165090"/>
    <w:rsid w:val="001650FA"/>
    <w:rsid w:val="0016535E"/>
    <w:rsid w:val="00165639"/>
    <w:rsid w:val="001657B2"/>
    <w:rsid w:val="00165878"/>
    <w:rsid w:val="00165A2C"/>
    <w:rsid w:val="00165A63"/>
    <w:rsid w:val="00166020"/>
    <w:rsid w:val="00166027"/>
    <w:rsid w:val="0016651A"/>
    <w:rsid w:val="00166654"/>
    <w:rsid w:val="00166769"/>
    <w:rsid w:val="00166A73"/>
    <w:rsid w:val="0016718C"/>
    <w:rsid w:val="00167728"/>
    <w:rsid w:val="00167EB5"/>
    <w:rsid w:val="00170084"/>
    <w:rsid w:val="0017045E"/>
    <w:rsid w:val="00170693"/>
    <w:rsid w:val="00170EB5"/>
    <w:rsid w:val="00170F21"/>
    <w:rsid w:val="00171042"/>
    <w:rsid w:val="00171361"/>
    <w:rsid w:val="001717D4"/>
    <w:rsid w:val="001719AF"/>
    <w:rsid w:val="001725DA"/>
    <w:rsid w:val="0017281E"/>
    <w:rsid w:val="00173059"/>
    <w:rsid w:val="001732C5"/>
    <w:rsid w:val="00173409"/>
    <w:rsid w:val="00173796"/>
    <w:rsid w:val="00173C90"/>
    <w:rsid w:val="00174060"/>
    <w:rsid w:val="00174161"/>
    <w:rsid w:val="00174BF5"/>
    <w:rsid w:val="001751A8"/>
    <w:rsid w:val="001757CF"/>
    <w:rsid w:val="00175E89"/>
    <w:rsid w:val="00175F1A"/>
    <w:rsid w:val="00176CE0"/>
    <w:rsid w:val="00176FD5"/>
    <w:rsid w:val="00177334"/>
    <w:rsid w:val="00177576"/>
    <w:rsid w:val="0017765D"/>
    <w:rsid w:val="00177CAF"/>
    <w:rsid w:val="00180311"/>
    <w:rsid w:val="0018075B"/>
    <w:rsid w:val="0018139F"/>
    <w:rsid w:val="0018156C"/>
    <w:rsid w:val="00181740"/>
    <w:rsid w:val="00181E8B"/>
    <w:rsid w:val="001826F7"/>
    <w:rsid w:val="00182B54"/>
    <w:rsid w:val="00182D71"/>
    <w:rsid w:val="0018329F"/>
    <w:rsid w:val="001836C5"/>
    <w:rsid w:val="00184273"/>
    <w:rsid w:val="00184715"/>
    <w:rsid w:val="0018498D"/>
    <w:rsid w:val="00184D43"/>
    <w:rsid w:val="00184E51"/>
    <w:rsid w:val="001854C0"/>
    <w:rsid w:val="0018561C"/>
    <w:rsid w:val="00185785"/>
    <w:rsid w:val="00185FDB"/>
    <w:rsid w:val="0018606D"/>
    <w:rsid w:val="00186387"/>
    <w:rsid w:val="0018681D"/>
    <w:rsid w:val="00186A8F"/>
    <w:rsid w:val="00186E89"/>
    <w:rsid w:val="00187423"/>
    <w:rsid w:val="00187670"/>
    <w:rsid w:val="001876E1"/>
    <w:rsid w:val="001876F8"/>
    <w:rsid w:val="00187F9A"/>
    <w:rsid w:val="00190488"/>
    <w:rsid w:val="00190538"/>
    <w:rsid w:val="00190631"/>
    <w:rsid w:val="001906FB"/>
    <w:rsid w:val="00190B6F"/>
    <w:rsid w:val="00190C28"/>
    <w:rsid w:val="00190DC8"/>
    <w:rsid w:val="00190E74"/>
    <w:rsid w:val="00190E8B"/>
    <w:rsid w:val="00191564"/>
    <w:rsid w:val="00191940"/>
    <w:rsid w:val="001919E9"/>
    <w:rsid w:val="00191B7A"/>
    <w:rsid w:val="00191FBB"/>
    <w:rsid w:val="001921AD"/>
    <w:rsid w:val="001921AF"/>
    <w:rsid w:val="00192F3E"/>
    <w:rsid w:val="001932C1"/>
    <w:rsid w:val="001934B6"/>
    <w:rsid w:val="00193556"/>
    <w:rsid w:val="001936A9"/>
    <w:rsid w:val="00193725"/>
    <w:rsid w:val="00193BFA"/>
    <w:rsid w:val="00193CD8"/>
    <w:rsid w:val="0019439A"/>
    <w:rsid w:val="001943F0"/>
    <w:rsid w:val="001949BC"/>
    <w:rsid w:val="001949EE"/>
    <w:rsid w:val="00194D35"/>
    <w:rsid w:val="00194D7B"/>
    <w:rsid w:val="00194DD2"/>
    <w:rsid w:val="00195304"/>
    <w:rsid w:val="001954EA"/>
    <w:rsid w:val="001955DA"/>
    <w:rsid w:val="0019564E"/>
    <w:rsid w:val="00195784"/>
    <w:rsid w:val="00195B1F"/>
    <w:rsid w:val="00195D7F"/>
    <w:rsid w:val="00195DC1"/>
    <w:rsid w:val="00196228"/>
    <w:rsid w:val="0019646C"/>
    <w:rsid w:val="001964D6"/>
    <w:rsid w:val="00196993"/>
    <w:rsid w:val="00196C3A"/>
    <w:rsid w:val="00196CBF"/>
    <w:rsid w:val="00196FD1"/>
    <w:rsid w:val="0019739F"/>
    <w:rsid w:val="00197591"/>
    <w:rsid w:val="00197B4E"/>
    <w:rsid w:val="00197EE5"/>
    <w:rsid w:val="001A00BE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69D"/>
    <w:rsid w:val="001A2ACE"/>
    <w:rsid w:val="001A2FA8"/>
    <w:rsid w:val="001A3E71"/>
    <w:rsid w:val="001A442F"/>
    <w:rsid w:val="001A4825"/>
    <w:rsid w:val="001A485D"/>
    <w:rsid w:val="001A4D48"/>
    <w:rsid w:val="001A51B4"/>
    <w:rsid w:val="001A54E0"/>
    <w:rsid w:val="001A5A3E"/>
    <w:rsid w:val="001A5E35"/>
    <w:rsid w:val="001A629A"/>
    <w:rsid w:val="001A6678"/>
    <w:rsid w:val="001A66E5"/>
    <w:rsid w:val="001A6A8C"/>
    <w:rsid w:val="001A6AAF"/>
    <w:rsid w:val="001A6BB5"/>
    <w:rsid w:val="001A6CBA"/>
    <w:rsid w:val="001A6F53"/>
    <w:rsid w:val="001A74AB"/>
    <w:rsid w:val="001A74B6"/>
    <w:rsid w:val="001A757C"/>
    <w:rsid w:val="001A75D7"/>
    <w:rsid w:val="001A7AEF"/>
    <w:rsid w:val="001A7C47"/>
    <w:rsid w:val="001A7E94"/>
    <w:rsid w:val="001B011F"/>
    <w:rsid w:val="001B04F7"/>
    <w:rsid w:val="001B087C"/>
    <w:rsid w:val="001B0CF7"/>
    <w:rsid w:val="001B1480"/>
    <w:rsid w:val="001B15BE"/>
    <w:rsid w:val="001B18A9"/>
    <w:rsid w:val="001B1921"/>
    <w:rsid w:val="001B1BE6"/>
    <w:rsid w:val="001B1E14"/>
    <w:rsid w:val="001B1EFC"/>
    <w:rsid w:val="001B24DE"/>
    <w:rsid w:val="001B2937"/>
    <w:rsid w:val="001B2C1D"/>
    <w:rsid w:val="001B340D"/>
    <w:rsid w:val="001B37F6"/>
    <w:rsid w:val="001B4166"/>
    <w:rsid w:val="001B43EA"/>
    <w:rsid w:val="001B4474"/>
    <w:rsid w:val="001B49E6"/>
    <w:rsid w:val="001B4B2D"/>
    <w:rsid w:val="001B4D0C"/>
    <w:rsid w:val="001B4D3E"/>
    <w:rsid w:val="001B4ECD"/>
    <w:rsid w:val="001B4F5D"/>
    <w:rsid w:val="001B5485"/>
    <w:rsid w:val="001B5503"/>
    <w:rsid w:val="001B5F0C"/>
    <w:rsid w:val="001B5FAE"/>
    <w:rsid w:val="001B6238"/>
    <w:rsid w:val="001B639B"/>
    <w:rsid w:val="001B662B"/>
    <w:rsid w:val="001B6DC0"/>
    <w:rsid w:val="001B6DFB"/>
    <w:rsid w:val="001B764F"/>
    <w:rsid w:val="001B7900"/>
    <w:rsid w:val="001B7B73"/>
    <w:rsid w:val="001B7B9B"/>
    <w:rsid w:val="001B7E1F"/>
    <w:rsid w:val="001C069E"/>
    <w:rsid w:val="001C077A"/>
    <w:rsid w:val="001C0CE9"/>
    <w:rsid w:val="001C0DA1"/>
    <w:rsid w:val="001C0ED7"/>
    <w:rsid w:val="001C1415"/>
    <w:rsid w:val="001C1BAC"/>
    <w:rsid w:val="001C22F9"/>
    <w:rsid w:val="001C2307"/>
    <w:rsid w:val="001C246C"/>
    <w:rsid w:val="001C2896"/>
    <w:rsid w:val="001C28A3"/>
    <w:rsid w:val="001C2A2F"/>
    <w:rsid w:val="001C33C4"/>
    <w:rsid w:val="001C351A"/>
    <w:rsid w:val="001C35B7"/>
    <w:rsid w:val="001C367A"/>
    <w:rsid w:val="001C3B09"/>
    <w:rsid w:val="001C3CD5"/>
    <w:rsid w:val="001C4325"/>
    <w:rsid w:val="001C4912"/>
    <w:rsid w:val="001C4E56"/>
    <w:rsid w:val="001C50F2"/>
    <w:rsid w:val="001C5369"/>
    <w:rsid w:val="001C5532"/>
    <w:rsid w:val="001C632A"/>
    <w:rsid w:val="001C655A"/>
    <w:rsid w:val="001C6928"/>
    <w:rsid w:val="001C6B2D"/>
    <w:rsid w:val="001C6D57"/>
    <w:rsid w:val="001C6DCF"/>
    <w:rsid w:val="001C70BC"/>
    <w:rsid w:val="001C74C6"/>
    <w:rsid w:val="001C7AD4"/>
    <w:rsid w:val="001C7D15"/>
    <w:rsid w:val="001C7E7A"/>
    <w:rsid w:val="001D0217"/>
    <w:rsid w:val="001D046D"/>
    <w:rsid w:val="001D0EFA"/>
    <w:rsid w:val="001D0F19"/>
    <w:rsid w:val="001D13A9"/>
    <w:rsid w:val="001D176A"/>
    <w:rsid w:val="001D1889"/>
    <w:rsid w:val="001D2FEC"/>
    <w:rsid w:val="001D31A4"/>
    <w:rsid w:val="001D326A"/>
    <w:rsid w:val="001D38AB"/>
    <w:rsid w:val="001D3D7E"/>
    <w:rsid w:val="001D3DA4"/>
    <w:rsid w:val="001D4464"/>
    <w:rsid w:val="001D4D8E"/>
    <w:rsid w:val="001D4E88"/>
    <w:rsid w:val="001D522E"/>
    <w:rsid w:val="001D54BF"/>
    <w:rsid w:val="001D59E6"/>
    <w:rsid w:val="001D5B01"/>
    <w:rsid w:val="001D5D99"/>
    <w:rsid w:val="001D6282"/>
    <w:rsid w:val="001D65E4"/>
    <w:rsid w:val="001D68C7"/>
    <w:rsid w:val="001D68D1"/>
    <w:rsid w:val="001D6F45"/>
    <w:rsid w:val="001D73BB"/>
    <w:rsid w:val="001D73E2"/>
    <w:rsid w:val="001E02B7"/>
    <w:rsid w:val="001E0827"/>
    <w:rsid w:val="001E082C"/>
    <w:rsid w:val="001E0976"/>
    <w:rsid w:val="001E0A5B"/>
    <w:rsid w:val="001E0BB0"/>
    <w:rsid w:val="001E0CE4"/>
    <w:rsid w:val="001E13F8"/>
    <w:rsid w:val="001E152F"/>
    <w:rsid w:val="001E15BB"/>
    <w:rsid w:val="001E1C32"/>
    <w:rsid w:val="001E1EC2"/>
    <w:rsid w:val="001E2295"/>
    <w:rsid w:val="001E2CCA"/>
    <w:rsid w:val="001E30C4"/>
    <w:rsid w:val="001E324E"/>
    <w:rsid w:val="001E3EFD"/>
    <w:rsid w:val="001E3F31"/>
    <w:rsid w:val="001E4475"/>
    <w:rsid w:val="001E45BD"/>
    <w:rsid w:val="001E4733"/>
    <w:rsid w:val="001E4AE4"/>
    <w:rsid w:val="001E4FB5"/>
    <w:rsid w:val="001E5395"/>
    <w:rsid w:val="001E562D"/>
    <w:rsid w:val="001E56F2"/>
    <w:rsid w:val="001E6102"/>
    <w:rsid w:val="001E6222"/>
    <w:rsid w:val="001E6320"/>
    <w:rsid w:val="001E63AE"/>
    <w:rsid w:val="001E6B47"/>
    <w:rsid w:val="001E7058"/>
    <w:rsid w:val="001E7747"/>
    <w:rsid w:val="001E7A88"/>
    <w:rsid w:val="001E7B58"/>
    <w:rsid w:val="001E7EF8"/>
    <w:rsid w:val="001F0B07"/>
    <w:rsid w:val="001F122A"/>
    <w:rsid w:val="001F134A"/>
    <w:rsid w:val="001F160F"/>
    <w:rsid w:val="001F18CF"/>
    <w:rsid w:val="001F1C27"/>
    <w:rsid w:val="001F1E02"/>
    <w:rsid w:val="001F1EF5"/>
    <w:rsid w:val="001F21C6"/>
    <w:rsid w:val="001F2343"/>
    <w:rsid w:val="001F2423"/>
    <w:rsid w:val="001F248C"/>
    <w:rsid w:val="001F249E"/>
    <w:rsid w:val="001F2511"/>
    <w:rsid w:val="001F276F"/>
    <w:rsid w:val="001F2A7C"/>
    <w:rsid w:val="001F2DE7"/>
    <w:rsid w:val="001F2E68"/>
    <w:rsid w:val="001F2ECD"/>
    <w:rsid w:val="001F2F81"/>
    <w:rsid w:val="001F34F7"/>
    <w:rsid w:val="001F3D41"/>
    <w:rsid w:val="001F3D49"/>
    <w:rsid w:val="001F3EA5"/>
    <w:rsid w:val="001F4050"/>
    <w:rsid w:val="001F41D4"/>
    <w:rsid w:val="001F442A"/>
    <w:rsid w:val="001F4849"/>
    <w:rsid w:val="001F4B0C"/>
    <w:rsid w:val="001F568E"/>
    <w:rsid w:val="001F5860"/>
    <w:rsid w:val="001F5C19"/>
    <w:rsid w:val="001F5C3D"/>
    <w:rsid w:val="001F624B"/>
    <w:rsid w:val="001F6556"/>
    <w:rsid w:val="001F680F"/>
    <w:rsid w:val="001F6DAD"/>
    <w:rsid w:val="001F79B7"/>
    <w:rsid w:val="001F7C7B"/>
    <w:rsid w:val="001F7CA1"/>
    <w:rsid w:val="002005C7"/>
    <w:rsid w:val="00200861"/>
    <w:rsid w:val="00200A63"/>
    <w:rsid w:val="00200C88"/>
    <w:rsid w:val="00200CEA"/>
    <w:rsid w:val="002010D1"/>
    <w:rsid w:val="002011EF"/>
    <w:rsid w:val="00201484"/>
    <w:rsid w:val="002014D4"/>
    <w:rsid w:val="0020157D"/>
    <w:rsid w:val="00201AC8"/>
    <w:rsid w:val="00201CF8"/>
    <w:rsid w:val="00202245"/>
    <w:rsid w:val="0020276D"/>
    <w:rsid w:val="00202B12"/>
    <w:rsid w:val="00202E8C"/>
    <w:rsid w:val="00202E9D"/>
    <w:rsid w:val="00203267"/>
    <w:rsid w:val="00203421"/>
    <w:rsid w:val="00203B9F"/>
    <w:rsid w:val="00203C56"/>
    <w:rsid w:val="00204011"/>
    <w:rsid w:val="002040C8"/>
    <w:rsid w:val="002041D3"/>
    <w:rsid w:val="00204253"/>
    <w:rsid w:val="00204E6B"/>
    <w:rsid w:val="00204E7A"/>
    <w:rsid w:val="00204EA3"/>
    <w:rsid w:val="00204F0B"/>
    <w:rsid w:val="002057E5"/>
    <w:rsid w:val="00205FE9"/>
    <w:rsid w:val="002066A4"/>
    <w:rsid w:val="0020690E"/>
    <w:rsid w:val="00206CF7"/>
    <w:rsid w:val="00206DEC"/>
    <w:rsid w:val="00206EA1"/>
    <w:rsid w:val="00207168"/>
    <w:rsid w:val="002073A0"/>
    <w:rsid w:val="00207B58"/>
    <w:rsid w:val="00207E1F"/>
    <w:rsid w:val="002100B6"/>
    <w:rsid w:val="00210CA3"/>
    <w:rsid w:val="00210DA9"/>
    <w:rsid w:val="00211165"/>
    <w:rsid w:val="002114F9"/>
    <w:rsid w:val="00211B39"/>
    <w:rsid w:val="00212214"/>
    <w:rsid w:val="0021287D"/>
    <w:rsid w:val="00213072"/>
    <w:rsid w:val="0021327E"/>
    <w:rsid w:val="002134EA"/>
    <w:rsid w:val="002135A8"/>
    <w:rsid w:val="00213B00"/>
    <w:rsid w:val="00213BAE"/>
    <w:rsid w:val="00213C1F"/>
    <w:rsid w:val="00213DD3"/>
    <w:rsid w:val="002140E9"/>
    <w:rsid w:val="0021414B"/>
    <w:rsid w:val="00214177"/>
    <w:rsid w:val="002141F0"/>
    <w:rsid w:val="0021469E"/>
    <w:rsid w:val="00214C30"/>
    <w:rsid w:val="00214E42"/>
    <w:rsid w:val="00215113"/>
    <w:rsid w:val="00215A71"/>
    <w:rsid w:val="00215CB6"/>
    <w:rsid w:val="002160DB"/>
    <w:rsid w:val="00216313"/>
    <w:rsid w:val="002164A3"/>
    <w:rsid w:val="002164EE"/>
    <w:rsid w:val="00216D7A"/>
    <w:rsid w:val="002175E4"/>
    <w:rsid w:val="00217890"/>
    <w:rsid w:val="0021790A"/>
    <w:rsid w:val="00217935"/>
    <w:rsid w:val="00217ABA"/>
    <w:rsid w:val="00217F39"/>
    <w:rsid w:val="00220259"/>
    <w:rsid w:val="00220572"/>
    <w:rsid w:val="00220A53"/>
    <w:rsid w:val="00220CFA"/>
    <w:rsid w:val="00220D3B"/>
    <w:rsid w:val="00220F09"/>
    <w:rsid w:val="00220F81"/>
    <w:rsid w:val="00220FDE"/>
    <w:rsid w:val="0022129D"/>
    <w:rsid w:val="0022159F"/>
    <w:rsid w:val="00221A08"/>
    <w:rsid w:val="00221CB4"/>
    <w:rsid w:val="00221EB8"/>
    <w:rsid w:val="00221F0A"/>
    <w:rsid w:val="00222360"/>
    <w:rsid w:val="00222558"/>
    <w:rsid w:val="00222634"/>
    <w:rsid w:val="002227F4"/>
    <w:rsid w:val="00222BDF"/>
    <w:rsid w:val="00223650"/>
    <w:rsid w:val="002236C4"/>
    <w:rsid w:val="00223738"/>
    <w:rsid w:val="00223916"/>
    <w:rsid w:val="00223AEC"/>
    <w:rsid w:val="00223CD5"/>
    <w:rsid w:val="0022400C"/>
    <w:rsid w:val="00224726"/>
    <w:rsid w:val="002249B4"/>
    <w:rsid w:val="00224BB2"/>
    <w:rsid w:val="00224D67"/>
    <w:rsid w:val="00224F3C"/>
    <w:rsid w:val="002254D7"/>
    <w:rsid w:val="0022555C"/>
    <w:rsid w:val="002257E4"/>
    <w:rsid w:val="002259A2"/>
    <w:rsid w:val="00225D4D"/>
    <w:rsid w:val="00225E73"/>
    <w:rsid w:val="00226402"/>
    <w:rsid w:val="00226555"/>
    <w:rsid w:val="002265D8"/>
    <w:rsid w:val="002268BE"/>
    <w:rsid w:val="00226A70"/>
    <w:rsid w:val="00226B73"/>
    <w:rsid w:val="00226C7A"/>
    <w:rsid w:val="00227207"/>
    <w:rsid w:val="00227216"/>
    <w:rsid w:val="0022736F"/>
    <w:rsid w:val="002278CF"/>
    <w:rsid w:val="00227969"/>
    <w:rsid w:val="00227AC3"/>
    <w:rsid w:val="00227B28"/>
    <w:rsid w:val="00227C6C"/>
    <w:rsid w:val="00227D60"/>
    <w:rsid w:val="00227E99"/>
    <w:rsid w:val="00230246"/>
    <w:rsid w:val="00230DF7"/>
    <w:rsid w:val="00230FE6"/>
    <w:rsid w:val="00231422"/>
    <w:rsid w:val="00231565"/>
    <w:rsid w:val="0023184F"/>
    <w:rsid w:val="002319EB"/>
    <w:rsid w:val="00231A1B"/>
    <w:rsid w:val="00231C4B"/>
    <w:rsid w:val="0023200A"/>
    <w:rsid w:val="00232448"/>
    <w:rsid w:val="002327EF"/>
    <w:rsid w:val="00232824"/>
    <w:rsid w:val="00232A65"/>
    <w:rsid w:val="002335BC"/>
    <w:rsid w:val="00233893"/>
    <w:rsid w:val="002338AE"/>
    <w:rsid w:val="00233A85"/>
    <w:rsid w:val="00233F08"/>
    <w:rsid w:val="0023412E"/>
    <w:rsid w:val="002342BC"/>
    <w:rsid w:val="0023438E"/>
    <w:rsid w:val="002344DD"/>
    <w:rsid w:val="00234812"/>
    <w:rsid w:val="00234B12"/>
    <w:rsid w:val="00234D2A"/>
    <w:rsid w:val="00234D4B"/>
    <w:rsid w:val="00234ED9"/>
    <w:rsid w:val="00235549"/>
    <w:rsid w:val="00235586"/>
    <w:rsid w:val="0023559E"/>
    <w:rsid w:val="00235A00"/>
    <w:rsid w:val="00236096"/>
    <w:rsid w:val="00236BB1"/>
    <w:rsid w:val="00236EA1"/>
    <w:rsid w:val="00236EFF"/>
    <w:rsid w:val="00236F74"/>
    <w:rsid w:val="00237317"/>
    <w:rsid w:val="00237DA6"/>
    <w:rsid w:val="00237EF0"/>
    <w:rsid w:val="002400CE"/>
    <w:rsid w:val="002403EE"/>
    <w:rsid w:val="00240B99"/>
    <w:rsid w:val="00240E08"/>
    <w:rsid w:val="00240E83"/>
    <w:rsid w:val="00241031"/>
    <w:rsid w:val="00242375"/>
    <w:rsid w:val="002423E1"/>
    <w:rsid w:val="002424EE"/>
    <w:rsid w:val="00242629"/>
    <w:rsid w:val="00242904"/>
    <w:rsid w:val="00242AF0"/>
    <w:rsid w:val="0024351C"/>
    <w:rsid w:val="00243648"/>
    <w:rsid w:val="00243F53"/>
    <w:rsid w:val="0024432D"/>
    <w:rsid w:val="00245706"/>
    <w:rsid w:val="00245DE7"/>
    <w:rsid w:val="00246163"/>
    <w:rsid w:val="00246188"/>
    <w:rsid w:val="00246278"/>
    <w:rsid w:val="00246566"/>
    <w:rsid w:val="00246902"/>
    <w:rsid w:val="002479FF"/>
    <w:rsid w:val="00247FC6"/>
    <w:rsid w:val="00250290"/>
    <w:rsid w:val="00250384"/>
    <w:rsid w:val="00250423"/>
    <w:rsid w:val="00250B66"/>
    <w:rsid w:val="0025105F"/>
    <w:rsid w:val="0025164D"/>
    <w:rsid w:val="00251BB8"/>
    <w:rsid w:val="00251BEC"/>
    <w:rsid w:val="00251ED8"/>
    <w:rsid w:val="00252647"/>
    <w:rsid w:val="002527E8"/>
    <w:rsid w:val="0025287A"/>
    <w:rsid w:val="00252A5D"/>
    <w:rsid w:val="00252D9F"/>
    <w:rsid w:val="00252E04"/>
    <w:rsid w:val="00253209"/>
    <w:rsid w:val="0025326E"/>
    <w:rsid w:val="002533C6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332"/>
    <w:rsid w:val="00255C1A"/>
    <w:rsid w:val="00255C3F"/>
    <w:rsid w:val="002567ED"/>
    <w:rsid w:val="002568AE"/>
    <w:rsid w:val="00256C84"/>
    <w:rsid w:val="002571B5"/>
    <w:rsid w:val="002571FF"/>
    <w:rsid w:val="002573B5"/>
    <w:rsid w:val="00257704"/>
    <w:rsid w:val="00257CDC"/>
    <w:rsid w:val="00257EF5"/>
    <w:rsid w:val="002603B1"/>
    <w:rsid w:val="0026092F"/>
    <w:rsid w:val="00260A64"/>
    <w:rsid w:val="00260AA1"/>
    <w:rsid w:val="00260DA2"/>
    <w:rsid w:val="00260F18"/>
    <w:rsid w:val="00260F81"/>
    <w:rsid w:val="00261830"/>
    <w:rsid w:val="00261B58"/>
    <w:rsid w:val="00262145"/>
    <w:rsid w:val="00263417"/>
    <w:rsid w:val="0026359D"/>
    <w:rsid w:val="00263723"/>
    <w:rsid w:val="00263A33"/>
    <w:rsid w:val="00264106"/>
    <w:rsid w:val="00264142"/>
    <w:rsid w:val="0026418E"/>
    <w:rsid w:val="00264214"/>
    <w:rsid w:val="00264686"/>
    <w:rsid w:val="002646D4"/>
    <w:rsid w:val="00264C43"/>
    <w:rsid w:val="0026541B"/>
    <w:rsid w:val="00265F36"/>
    <w:rsid w:val="00265F65"/>
    <w:rsid w:val="00266171"/>
    <w:rsid w:val="00266259"/>
    <w:rsid w:val="002662D6"/>
    <w:rsid w:val="00266610"/>
    <w:rsid w:val="0026662F"/>
    <w:rsid w:val="00266EB9"/>
    <w:rsid w:val="00266FE6"/>
    <w:rsid w:val="0026715B"/>
    <w:rsid w:val="0026717F"/>
    <w:rsid w:val="002675AC"/>
    <w:rsid w:val="00267673"/>
    <w:rsid w:val="0026774E"/>
    <w:rsid w:val="00267877"/>
    <w:rsid w:val="00267D78"/>
    <w:rsid w:val="00267E97"/>
    <w:rsid w:val="002700CC"/>
    <w:rsid w:val="00270376"/>
    <w:rsid w:val="002704DF"/>
    <w:rsid w:val="00270F60"/>
    <w:rsid w:val="00271216"/>
    <w:rsid w:val="0027146B"/>
    <w:rsid w:val="00271A46"/>
    <w:rsid w:val="00271A4A"/>
    <w:rsid w:val="00271B2B"/>
    <w:rsid w:val="00271FD4"/>
    <w:rsid w:val="002723E7"/>
    <w:rsid w:val="00272D23"/>
    <w:rsid w:val="00272FC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DD0"/>
    <w:rsid w:val="00273F81"/>
    <w:rsid w:val="00274B49"/>
    <w:rsid w:val="00275033"/>
    <w:rsid w:val="002759A8"/>
    <w:rsid w:val="00275AF1"/>
    <w:rsid w:val="00275D10"/>
    <w:rsid w:val="00276157"/>
    <w:rsid w:val="00276171"/>
    <w:rsid w:val="00276175"/>
    <w:rsid w:val="00276352"/>
    <w:rsid w:val="00276423"/>
    <w:rsid w:val="0027682A"/>
    <w:rsid w:val="00276F0F"/>
    <w:rsid w:val="0027703D"/>
    <w:rsid w:val="0027745D"/>
    <w:rsid w:val="0027751C"/>
    <w:rsid w:val="002775DC"/>
    <w:rsid w:val="0027789C"/>
    <w:rsid w:val="002778D8"/>
    <w:rsid w:val="00277C4D"/>
    <w:rsid w:val="00280171"/>
    <w:rsid w:val="0028029D"/>
    <w:rsid w:val="002803F6"/>
    <w:rsid w:val="0028096A"/>
    <w:rsid w:val="00280B2C"/>
    <w:rsid w:val="00280F50"/>
    <w:rsid w:val="00280FFC"/>
    <w:rsid w:val="0028103D"/>
    <w:rsid w:val="002812A9"/>
    <w:rsid w:val="00282600"/>
    <w:rsid w:val="00282A6D"/>
    <w:rsid w:val="0028327B"/>
    <w:rsid w:val="002832A6"/>
    <w:rsid w:val="00283921"/>
    <w:rsid w:val="00283CB8"/>
    <w:rsid w:val="0028456D"/>
    <w:rsid w:val="002847C8"/>
    <w:rsid w:val="00284E05"/>
    <w:rsid w:val="00284FE0"/>
    <w:rsid w:val="00285443"/>
    <w:rsid w:val="00285925"/>
    <w:rsid w:val="00286420"/>
    <w:rsid w:val="00286617"/>
    <w:rsid w:val="00286671"/>
    <w:rsid w:val="00286A75"/>
    <w:rsid w:val="00286FF3"/>
    <w:rsid w:val="002872A8"/>
    <w:rsid w:val="00287985"/>
    <w:rsid w:val="0028799B"/>
    <w:rsid w:val="00287AF8"/>
    <w:rsid w:val="00287BD1"/>
    <w:rsid w:val="00287BD2"/>
    <w:rsid w:val="00290064"/>
    <w:rsid w:val="002900A6"/>
    <w:rsid w:val="002904B9"/>
    <w:rsid w:val="002909F0"/>
    <w:rsid w:val="00290EF0"/>
    <w:rsid w:val="00291316"/>
    <w:rsid w:val="002914CF"/>
    <w:rsid w:val="002917D4"/>
    <w:rsid w:val="002917DD"/>
    <w:rsid w:val="0029193F"/>
    <w:rsid w:val="00291FC2"/>
    <w:rsid w:val="0029223D"/>
    <w:rsid w:val="00292531"/>
    <w:rsid w:val="002925F7"/>
    <w:rsid w:val="00293041"/>
    <w:rsid w:val="002932B6"/>
    <w:rsid w:val="0029350B"/>
    <w:rsid w:val="00293648"/>
    <w:rsid w:val="00293BE2"/>
    <w:rsid w:val="00293D47"/>
    <w:rsid w:val="00293E24"/>
    <w:rsid w:val="0029489D"/>
    <w:rsid w:val="00294959"/>
    <w:rsid w:val="00294C8E"/>
    <w:rsid w:val="00294DB9"/>
    <w:rsid w:val="00295391"/>
    <w:rsid w:val="00295DB3"/>
    <w:rsid w:val="00296094"/>
    <w:rsid w:val="00296270"/>
    <w:rsid w:val="0029672F"/>
    <w:rsid w:val="00296759"/>
    <w:rsid w:val="002968DE"/>
    <w:rsid w:val="00296A92"/>
    <w:rsid w:val="002975B1"/>
    <w:rsid w:val="00297748"/>
    <w:rsid w:val="002A02C6"/>
    <w:rsid w:val="002A03F0"/>
    <w:rsid w:val="002A088D"/>
    <w:rsid w:val="002A09C2"/>
    <w:rsid w:val="002A1176"/>
    <w:rsid w:val="002A11D5"/>
    <w:rsid w:val="002A1809"/>
    <w:rsid w:val="002A1922"/>
    <w:rsid w:val="002A1D3B"/>
    <w:rsid w:val="002A1E42"/>
    <w:rsid w:val="002A2271"/>
    <w:rsid w:val="002A256F"/>
    <w:rsid w:val="002A28E1"/>
    <w:rsid w:val="002A2AD9"/>
    <w:rsid w:val="002A2BD5"/>
    <w:rsid w:val="002A2D02"/>
    <w:rsid w:val="002A2D24"/>
    <w:rsid w:val="002A2DBB"/>
    <w:rsid w:val="002A36F5"/>
    <w:rsid w:val="002A388D"/>
    <w:rsid w:val="002A3901"/>
    <w:rsid w:val="002A4118"/>
    <w:rsid w:val="002A443C"/>
    <w:rsid w:val="002A447F"/>
    <w:rsid w:val="002A495F"/>
    <w:rsid w:val="002A4B3E"/>
    <w:rsid w:val="002A4C02"/>
    <w:rsid w:val="002A4C8E"/>
    <w:rsid w:val="002A4F20"/>
    <w:rsid w:val="002A6275"/>
    <w:rsid w:val="002A62DC"/>
    <w:rsid w:val="002A63A5"/>
    <w:rsid w:val="002A689B"/>
    <w:rsid w:val="002A6930"/>
    <w:rsid w:val="002A6E67"/>
    <w:rsid w:val="002A730C"/>
    <w:rsid w:val="002A7BA5"/>
    <w:rsid w:val="002A7D0F"/>
    <w:rsid w:val="002A7E5D"/>
    <w:rsid w:val="002B0D3D"/>
    <w:rsid w:val="002B0FE1"/>
    <w:rsid w:val="002B1045"/>
    <w:rsid w:val="002B1749"/>
    <w:rsid w:val="002B1B18"/>
    <w:rsid w:val="002B2176"/>
    <w:rsid w:val="002B245C"/>
    <w:rsid w:val="002B2D9E"/>
    <w:rsid w:val="002B2E0A"/>
    <w:rsid w:val="002B346A"/>
    <w:rsid w:val="002B35E0"/>
    <w:rsid w:val="002B3C65"/>
    <w:rsid w:val="002B3CF6"/>
    <w:rsid w:val="002B3EC7"/>
    <w:rsid w:val="002B3FCF"/>
    <w:rsid w:val="002B41AE"/>
    <w:rsid w:val="002B4469"/>
    <w:rsid w:val="002B4516"/>
    <w:rsid w:val="002B5715"/>
    <w:rsid w:val="002B57A1"/>
    <w:rsid w:val="002B59DD"/>
    <w:rsid w:val="002B5A1E"/>
    <w:rsid w:val="002B5B13"/>
    <w:rsid w:val="002B5B7D"/>
    <w:rsid w:val="002B60AF"/>
    <w:rsid w:val="002B64A4"/>
    <w:rsid w:val="002B6FF3"/>
    <w:rsid w:val="002B7001"/>
    <w:rsid w:val="002B727A"/>
    <w:rsid w:val="002B7299"/>
    <w:rsid w:val="002B73AD"/>
    <w:rsid w:val="002B750B"/>
    <w:rsid w:val="002B7574"/>
    <w:rsid w:val="002B75DA"/>
    <w:rsid w:val="002B774C"/>
    <w:rsid w:val="002B7D72"/>
    <w:rsid w:val="002C03D9"/>
    <w:rsid w:val="002C0587"/>
    <w:rsid w:val="002C0860"/>
    <w:rsid w:val="002C08A2"/>
    <w:rsid w:val="002C0A00"/>
    <w:rsid w:val="002C0EED"/>
    <w:rsid w:val="002C1052"/>
    <w:rsid w:val="002C106D"/>
    <w:rsid w:val="002C1212"/>
    <w:rsid w:val="002C155B"/>
    <w:rsid w:val="002C1976"/>
    <w:rsid w:val="002C1C65"/>
    <w:rsid w:val="002C2083"/>
    <w:rsid w:val="002C26CC"/>
    <w:rsid w:val="002C2F3F"/>
    <w:rsid w:val="002C331F"/>
    <w:rsid w:val="002C344F"/>
    <w:rsid w:val="002C36E2"/>
    <w:rsid w:val="002C3E54"/>
    <w:rsid w:val="002C3F17"/>
    <w:rsid w:val="002C42F7"/>
    <w:rsid w:val="002C4AF6"/>
    <w:rsid w:val="002C4DAE"/>
    <w:rsid w:val="002C5085"/>
    <w:rsid w:val="002C519B"/>
    <w:rsid w:val="002C5833"/>
    <w:rsid w:val="002C5873"/>
    <w:rsid w:val="002C5BEA"/>
    <w:rsid w:val="002C7739"/>
    <w:rsid w:val="002C7777"/>
    <w:rsid w:val="002C7791"/>
    <w:rsid w:val="002C7C13"/>
    <w:rsid w:val="002D026D"/>
    <w:rsid w:val="002D02F4"/>
    <w:rsid w:val="002D03EF"/>
    <w:rsid w:val="002D07E9"/>
    <w:rsid w:val="002D0958"/>
    <w:rsid w:val="002D0965"/>
    <w:rsid w:val="002D0B8C"/>
    <w:rsid w:val="002D0E11"/>
    <w:rsid w:val="002D0E8D"/>
    <w:rsid w:val="002D11E0"/>
    <w:rsid w:val="002D12F3"/>
    <w:rsid w:val="002D12F7"/>
    <w:rsid w:val="002D15EA"/>
    <w:rsid w:val="002D16AB"/>
    <w:rsid w:val="002D1A3E"/>
    <w:rsid w:val="002D1B31"/>
    <w:rsid w:val="002D24D5"/>
    <w:rsid w:val="002D2615"/>
    <w:rsid w:val="002D27B4"/>
    <w:rsid w:val="002D2C8D"/>
    <w:rsid w:val="002D2CF3"/>
    <w:rsid w:val="002D304C"/>
    <w:rsid w:val="002D3165"/>
    <w:rsid w:val="002D369B"/>
    <w:rsid w:val="002D37AE"/>
    <w:rsid w:val="002D3963"/>
    <w:rsid w:val="002D3C55"/>
    <w:rsid w:val="002D3FF3"/>
    <w:rsid w:val="002D44B4"/>
    <w:rsid w:val="002D45A1"/>
    <w:rsid w:val="002D472A"/>
    <w:rsid w:val="002D4A98"/>
    <w:rsid w:val="002D4F66"/>
    <w:rsid w:val="002D50F1"/>
    <w:rsid w:val="002D52E4"/>
    <w:rsid w:val="002D53F4"/>
    <w:rsid w:val="002D55E7"/>
    <w:rsid w:val="002D5678"/>
    <w:rsid w:val="002D56BF"/>
    <w:rsid w:val="002D5BE0"/>
    <w:rsid w:val="002D5F8C"/>
    <w:rsid w:val="002D60EF"/>
    <w:rsid w:val="002D661B"/>
    <w:rsid w:val="002D68ED"/>
    <w:rsid w:val="002D6D42"/>
    <w:rsid w:val="002D6DE9"/>
    <w:rsid w:val="002D6F2B"/>
    <w:rsid w:val="002D7384"/>
    <w:rsid w:val="002D7766"/>
    <w:rsid w:val="002D79B0"/>
    <w:rsid w:val="002D7FA1"/>
    <w:rsid w:val="002E00A6"/>
    <w:rsid w:val="002E072C"/>
    <w:rsid w:val="002E07B3"/>
    <w:rsid w:val="002E10A1"/>
    <w:rsid w:val="002E1491"/>
    <w:rsid w:val="002E15C5"/>
    <w:rsid w:val="002E1AB0"/>
    <w:rsid w:val="002E1D83"/>
    <w:rsid w:val="002E2389"/>
    <w:rsid w:val="002E25A2"/>
    <w:rsid w:val="002E260C"/>
    <w:rsid w:val="002E2783"/>
    <w:rsid w:val="002E2AD3"/>
    <w:rsid w:val="002E32DA"/>
    <w:rsid w:val="002E3B80"/>
    <w:rsid w:val="002E3BC1"/>
    <w:rsid w:val="002E3FC1"/>
    <w:rsid w:val="002E41C6"/>
    <w:rsid w:val="002E43B6"/>
    <w:rsid w:val="002E468F"/>
    <w:rsid w:val="002E4C88"/>
    <w:rsid w:val="002E4D02"/>
    <w:rsid w:val="002E50A6"/>
    <w:rsid w:val="002E548D"/>
    <w:rsid w:val="002E5D6C"/>
    <w:rsid w:val="002E61E3"/>
    <w:rsid w:val="002E6263"/>
    <w:rsid w:val="002E654A"/>
    <w:rsid w:val="002E6591"/>
    <w:rsid w:val="002E6F62"/>
    <w:rsid w:val="002E71CA"/>
    <w:rsid w:val="002E729E"/>
    <w:rsid w:val="002E733B"/>
    <w:rsid w:val="002E7367"/>
    <w:rsid w:val="002F02FB"/>
    <w:rsid w:val="002F03D8"/>
    <w:rsid w:val="002F0F2C"/>
    <w:rsid w:val="002F113C"/>
    <w:rsid w:val="002F116D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A7A"/>
    <w:rsid w:val="002F2F98"/>
    <w:rsid w:val="002F33BD"/>
    <w:rsid w:val="002F37F1"/>
    <w:rsid w:val="002F3B1D"/>
    <w:rsid w:val="002F3E1E"/>
    <w:rsid w:val="002F3F31"/>
    <w:rsid w:val="002F3FD8"/>
    <w:rsid w:val="002F40C9"/>
    <w:rsid w:val="002F4B48"/>
    <w:rsid w:val="002F4DDE"/>
    <w:rsid w:val="002F4FAF"/>
    <w:rsid w:val="002F582D"/>
    <w:rsid w:val="002F6148"/>
    <w:rsid w:val="002F665C"/>
    <w:rsid w:val="002F6670"/>
    <w:rsid w:val="002F675E"/>
    <w:rsid w:val="002F6A3A"/>
    <w:rsid w:val="002F6E54"/>
    <w:rsid w:val="002F6F5B"/>
    <w:rsid w:val="002F7DAE"/>
    <w:rsid w:val="0030002D"/>
    <w:rsid w:val="0030038E"/>
    <w:rsid w:val="00300750"/>
    <w:rsid w:val="003008E2"/>
    <w:rsid w:val="00300946"/>
    <w:rsid w:val="00300B74"/>
    <w:rsid w:val="00300C86"/>
    <w:rsid w:val="00300E85"/>
    <w:rsid w:val="00301204"/>
    <w:rsid w:val="003015B6"/>
    <w:rsid w:val="003016FD"/>
    <w:rsid w:val="00301B08"/>
    <w:rsid w:val="00301B09"/>
    <w:rsid w:val="00301C87"/>
    <w:rsid w:val="003021AC"/>
    <w:rsid w:val="00302877"/>
    <w:rsid w:val="00302B5B"/>
    <w:rsid w:val="00302E85"/>
    <w:rsid w:val="00302EE6"/>
    <w:rsid w:val="003034E8"/>
    <w:rsid w:val="00303C4B"/>
    <w:rsid w:val="00304028"/>
    <w:rsid w:val="003048E5"/>
    <w:rsid w:val="0030490B"/>
    <w:rsid w:val="00304D2A"/>
    <w:rsid w:val="00304DF3"/>
    <w:rsid w:val="00304EC5"/>
    <w:rsid w:val="00305057"/>
    <w:rsid w:val="0030522E"/>
    <w:rsid w:val="0030563F"/>
    <w:rsid w:val="00305B63"/>
    <w:rsid w:val="00305F4E"/>
    <w:rsid w:val="00306445"/>
    <w:rsid w:val="00306742"/>
    <w:rsid w:val="003068AC"/>
    <w:rsid w:val="00306964"/>
    <w:rsid w:val="003069DF"/>
    <w:rsid w:val="00306DA0"/>
    <w:rsid w:val="00307131"/>
    <w:rsid w:val="0030713F"/>
    <w:rsid w:val="00307C65"/>
    <w:rsid w:val="003103F8"/>
    <w:rsid w:val="00310B93"/>
    <w:rsid w:val="00310BAA"/>
    <w:rsid w:val="00310C34"/>
    <w:rsid w:val="00310DDA"/>
    <w:rsid w:val="00310FA0"/>
    <w:rsid w:val="0031126B"/>
    <w:rsid w:val="00311F18"/>
    <w:rsid w:val="00311FBF"/>
    <w:rsid w:val="00312D54"/>
    <w:rsid w:val="00313335"/>
    <w:rsid w:val="0031348C"/>
    <w:rsid w:val="00313761"/>
    <w:rsid w:val="00313890"/>
    <w:rsid w:val="0031399E"/>
    <w:rsid w:val="00313CF6"/>
    <w:rsid w:val="00314088"/>
    <w:rsid w:val="00314A61"/>
    <w:rsid w:val="00314B8A"/>
    <w:rsid w:val="00314DEF"/>
    <w:rsid w:val="00314FCB"/>
    <w:rsid w:val="00315494"/>
    <w:rsid w:val="00315F66"/>
    <w:rsid w:val="003161B1"/>
    <w:rsid w:val="003161D2"/>
    <w:rsid w:val="003162BF"/>
    <w:rsid w:val="0031687D"/>
    <w:rsid w:val="00316DC3"/>
    <w:rsid w:val="003177CF"/>
    <w:rsid w:val="00317C3A"/>
    <w:rsid w:val="00317D07"/>
    <w:rsid w:val="00317E7E"/>
    <w:rsid w:val="00317F87"/>
    <w:rsid w:val="003201D0"/>
    <w:rsid w:val="0032044C"/>
    <w:rsid w:val="003206C5"/>
    <w:rsid w:val="00320D7B"/>
    <w:rsid w:val="00321141"/>
    <w:rsid w:val="00321835"/>
    <w:rsid w:val="00321924"/>
    <w:rsid w:val="0032280B"/>
    <w:rsid w:val="003230CE"/>
    <w:rsid w:val="0032351D"/>
    <w:rsid w:val="00323A71"/>
    <w:rsid w:val="00323C37"/>
    <w:rsid w:val="00324055"/>
    <w:rsid w:val="00324101"/>
    <w:rsid w:val="0032437E"/>
    <w:rsid w:val="003246AB"/>
    <w:rsid w:val="003246D8"/>
    <w:rsid w:val="00325218"/>
    <w:rsid w:val="0032529C"/>
    <w:rsid w:val="00325C89"/>
    <w:rsid w:val="00325FA9"/>
    <w:rsid w:val="00326130"/>
    <w:rsid w:val="003267BF"/>
    <w:rsid w:val="00326801"/>
    <w:rsid w:val="00326F3B"/>
    <w:rsid w:val="00327557"/>
    <w:rsid w:val="00327892"/>
    <w:rsid w:val="00327B58"/>
    <w:rsid w:val="00327EB5"/>
    <w:rsid w:val="003306DA"/>
    <w:rsid w:val="00330827"/>
    <w:rsid w:val="00330EBE"/>
    <w:rsid w:val="00331012"/>
    <w:rsid w:val="00331205"/>
    <w:rsid w:val="003315E6"/>
    <w:rsid w:val="0033196A"/>
    <w:rsid w:val="003324CB"/>
    <w:rsid w:val="00332962"/>
    <w:rsid w:val="00332D2E"/>
    <w:rsid w:val="00333149"/>
    <w:rsid w:val="0033376E"/>
    <w:rsid w:val="00333ACE"/>
    <w:rsid w:val="00333C70"/>
    <w:rsid w:val="00333CEF"/>
    <w:rsid w:val="00333D8B"/>
    <w:rsid w:val="00333E34"/>
    <w:rsid w:val="00333FB6"/>
    <w:rsid w:val="00334526"/>
    <w:rsid w:val="003346DF"/>
    <w:rsid w:val="0033496B"/>
    <w:rsid w:val="00334AAB"/>
    <w:rsid w:val="00334E10"/>
    <w:rsid w:val="00335560"/>
    <w:rsid w:val="00336B99"/>
    <w:rsid w:val="00336D3B"/>
    <w:rsid w:val="00337226"/>
    <w:rsid w:val="0033781D"/>
    <w:rsid w:val="00337FDC"/>
    <w:rsid w:val="0034006F"/>
    <w:rsid w:val="00340159"/>
    <w:rsid w:val="00340488"/>
    <w:rsid w:val="00340AD1"/>
    <w:rsid w:val="00340C4D"/>
    <w:rsid w:val="003414C0"/>
    <w:rsid w:val="0034156A"/>
    <w:rsid w:val="003416F6"/>
    <w:rsid w:val="0034171F"/>
    <w:rsid w:val="0034214F"/>
    <w:rsid w:val="00342201"/>
    <w:rsid w:val="0034224C"/>
    <w:rsid w:val="00342477"/>
    <w:rsid w:val="0034250B"/>
    <w:rsid w:val="00342D41"/>
    <w:rsid w:val="00343324"/>
    <w:rsid w:val="003433D9"/>
    <w:rsid w:val="00344178"/>
    <w:rsid w:val="003442B4"/>
    <w:rsid w:val="00344537"/>
    <w:rsid w:val="0034490F"/>
    <w:rsid w:val="00344BBE"/>
    <w:rsid w:val="00344D07"/>
    <w:rsid w:val="0034504C"/>
    <w:rsid w:val="00345374"/>
    <w:rsid w:val="00345398"/>
    <w:rsid w:val="00345676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70F8"/>
    <w:rsid w:val="003475AD"/>
    <w:rsid w:val="00347A5E"/>
    <w:rsid w:val="00347BFB"/>
    <w:rsid w:val="00347C8B"/>
    <w:rsid w:val="00347C92"/>
    <w:rsid w:val="003501A3"/>
    <w:rsid w:val="0035040A"/>
    <w:rsid w:val="0035078F"/>
    <w:rsid w:val="00350981"/>
    <w:rsid w:val="00351077"/>
    <w:rsid w:val="00351089"/>
    <w:rsid w:val="0035123D"/>
    <w:rsid w:val="003515FC"/>
    <w:rsid w:val="00351732"/>
    <w:rsid w:val="0035173D"/>
    <w:rsid w:val="00351862"/>
    <w:rsid w:val="0035281F"/>
    <w:rsid w:val="00352E79"/>
    <w:rsid w:val="00353D7D"/>
    <w:rsid w:val="00353EE4"/>
    <w:rsid w:val="00354205"/>
    <w:rsid w:val="00354333"/>
    <w:rsid w:val="003547D7"/>
    <w:rsid w:val="003549F5"/>
    <w:rsid w:val="00354A33"/>
    <w:rsid w:val="00354EBF"/>
    <w:rsid w:val="00354F54"/>
    <w:rsid w:val="00354FD5"/>
    <w:rsid w:val="003550C4"/>
    <w:rsid w:val="003553E9"/>
    <w:rsid w:val="0035549B"/>
    <w:rsid w:val="0035585D"/>
    <w:rsid w:val="00355CA1"/>
    <w:rsid w:val="00356785"/>
    <w:rsid w:val="003573DD"/>
    <w:rsid w:val="00357623"/>
    <w:rsid w:val="003577D3"/>
    <w:rsid w:val="003577E6"/>
    <w:rsid w:val="00357821"/>
    <w:rsid w:val="0036000F"/>
    <w:rsid w:val="00361119"/>
    <w:rsid w:val="00361AAD"/>
    <w:rsid w:val="00361B11"/>
    <w:rsid w:val="00361BA2"/>
    <w:rsid w:val="00361ED3"/>
    <w:rsid w:val="0036264C"/>
    <w:rsid w:val="003627C3"/>
    <w:rsid w:val="00362A1B"/>
    <w:rsid w:val="00362A74"/>
    <w:rsid w:val="00362E50"/>
    <w:rsid w:val="00362F66"/>
    <w:rsid w:val="003635D0"/>
    <w:rsid w:val="00363C35"/>
    <w:rsid w:val="003640A5"/>
    <w:rsid w:val="003642E0"/>
    <w:rsid w:val="0036476B"/>
    <w:rsid w:val="00364C6B"/>
    <w:rsid w:val="003651FC"/>
    <w:rsid w:val="00365305"/>
    <w:rsid w:val="003657EC"/>
    <w:rsid w:val="00365B6C"/>
    <w:rsid w:val="00365C86"/>
    <w:rsid w:val="00365F41"/>
    <w:rsid w:val="00366066"/>
    <w:rsid w:val="0036691F"/>
    <w:rsid w:val="00366FCD"/>
    <w:rsid w:val="003679C8"/>
    <w:rsid w:val="00367C0D"/>
    <w:rsid w:val="00367E33"/>
    <w:rsid w:val="00367E9C"/>
    <w:rsid w:val="00370070"/>
    <w:rsid w:val="003702BE"/>
    <w:rsid w:val="00370CD5"/>
    <w:rsid w:val="00370E5E"/>
    <w:rsid w:val="00371524"/>
    <w:rsid w:val="0037183A"/>
    <w:rsid w:val="00371BBF"/>
    <w:rsid w:val="00371C96"/>
    <w:rsid w:val="00371F19"/>
    <w:rsid w:val="003723A6"/>
    <w:rsid w:val="00372447"/>
    <w:rsid w:val="0037248A"/>
    <w:rsid w:val="0037249C"/>
    <w:rsid w:val="003726F7"/>
    <w:rsid w:val="0037289F"/>
    <w:rsid w:val="00372A4F"/>
    <w:rsid w:val="00372AAC"/>
    <w:rsid w:val="00372FD6"/>
    <w:rsid w:val="003730D6"/>
    <w:rsid w:val="0037352F"/>
    <w:rsid w:val="003735A2"/>
    <w:rsid w:val="003738B7"/>
    <w:rsid w:val="00373C33"/>
    <w:rsid w:val="00373EF5"/>
    <w:rsid w:val="003743F7"/>
    <w:rsid w:val="003744FD"/>
    <w:rsid w:val="00374C40"/>
    <w:rsid w:val="00374DF3"/>
    <w:rsid w:val="003752AD"/>
    <w:rsid w:val="0037559B"/>
    <w:rsid w:val="00375776"/>
    <w:rsid w:val="003760D4"/>
    <w:rsid w:val="00376204"/>
    <w:rsid w:val="0037620C"/>
    <w:rsid w:val="003765F3"/>
    <w:rsid w:val="00376738"/>
    <w:rsid w:val="00377CE9"/>
    <w:rsid w:val="00377D12"/>
    <w:rsid w:val="00377DDD"/>
    <w:rsid w:val="0038051B"/>
    <w:rsid w:val="003805F5"/>
    <w:rsid w:val="0038062D"/>
    <w:rsid w:val="003806B7"/>
    <w:rsid w:val="003808C2"/>
    <w:rsid w:val="0038181B"/>
    <w:rsid w:val="00381A69"/>
    <w:rsid w:val="0038230A"/>
    <w:rsid w:val="00382906"/>
    <w:rsid w:val="00382A6A"/>
    <w:rsid w:val="00383090"/>
    <w:rsid w:val="003830F0"/>
    <w:rsid w:val="003834CC"/>
    <w:rsid w:val="00383858"/>
    <w:rsid w:val="00383A98"/>
    <w:rsid w:val="00383E09"/>
    <w:rsid w:val="003840E1"/>
    <w:rsid w:val="00384667"/>
    <w:rsid w:val="003847EE"/>
    <w:rsid w:val="00384D22"/>
    <w:rsid w:val="0038589F"/>
    <w:rsid w:val="003858C5"/>
    <w:rsid w:val="00385CFC"/>
    <w:rsid w:val="00385E31"/>
    <w:rsid w:val="003864E9"/>
    <w:rsid w:val="003865CD"/>
    <w:rsid w:val="00386D5D"/>
    <w:rsid w:val="0038701A"/>
    <w:rsid w:val="00390943"/>
    <w:rsid w:val="00390ED5"/>
    <w:rsid w:val="003913A6"/>
    <w:rsid w:val="003913AE"/>
    <w:rsid w:val="00391457"/>
    <w:rsid w:val="00391515"/>
    <w:rsid w:val="00391AC0"/>
    <w:rsid w:val="00391B41"/>
    <w:rsid w:val="00392BAB"/>
    <w:rsid w:val="00393218"/>
    <w:rsid w:val="00393224"/>
    <w:rsid w:val="003934B0"/>
    <w:rsid w:val="00393DAF"/>
    <w:rsid w:val="003942BE"/>
    <w:rsid w:val="0039465D"/>
    <w:rsid w:val="0039539E"/>
    <w:rsid w:val="003955B1"/>
    <w:rsid w:val="003958BB"/>
    <w:rsid w:val="00395D09"/>
    <w:rsid w:val="00395F42"/>
    <w:rsid w:val="00396930"/>
    <w:rsid w:val="003969E7"/>
    <w:rsid w:val="00396D30"/>
    <w:rsid w:val="00396DDB"/>
    <w:rsid w:val="00396FE7"/>
    <w:rsid w:val="0039766A"/>
    <w:rsid w:val="00397E5D"/>
    <w:rsid w:val="00397E84"/>
    <w:rsid w:val="003A000F"/>
    <w:rsid w:val="003A00DB"/>
    <w:rsid w:val="003A02A1"/>
    <w:rsid w:val="003A035D"/>
    <w:rsid w:val="003A08FB"/>
    <w:rsid w:val="003A0E2D"/>
    <w:rsid w:val="003A0EF4"/>
    <w:rsid w:val="003A1095"/>
    <w:rsid w:val="003A10CE"/>
    <w:rsid w:val="003A13FE"/>
    <w:rsid w:val="003A1425"/>
    <w:rsid w:val="003A1919"/>
    <w:rsid w:val="003A1A27"/>
    <w:rsid w:val="003A1FE0"/>
    <w:rsid w:val="003A20B0"/>
    <w:rsid w:val="003A2380"/>
    <w:rsid w:val="003A248C"/>
    <w:rsid w:val="003A24E7"/>
    <w:rsid w:val="003A2785"/>
    <w:rsid w:val="003A2800"/>
    <w:rsid w:val="003A2A1E"/>
    <w:rsid w:val="003A2F3C"/>
    <w:rsid w:val="003A3339"/>
    <w:rsid w:val="003A3354"/>
    <w:rsid w:val="003A3575"/>
    <w:rsid w:val="003A373E"/>
    <w:rsid w:val="003A3924"/>
    <w:rsid w:val="003A3B2C"/>
    <w:rsid w:val="003A40E3"/>
    <w:rsid w:val="003A412D"/>
    <w:rsid w:val="003A4238"/>
    <w:rsid w:val="003A4876"/>
    <w:rsid w:val="003A51F7"/>
    <w:rsid w:val="003A52E8"/>
    <w:rsid w:val="003A599B"/>
    <w:rsid w:val="003A630C"/>
    <w:rsid w:val="003A6754"/>
    <w:rsid w:val="003A699A"/>
    <w:rsid w:val="003A6C1F"/>
    <w:rsid w:val="003A6F0C"/>
    <w:rsid w:val="003A7027"/>
    <w:rsid w:val="003A77E2"/>
    <w:rsid w:val="003A799B"/>
    <w:rsid w:val="003A7D32"/>
    <w:rsid w:val="003A7F89"/>
    <w:rsid w:val="003B00F1"/>
    <w:rsid w:val="003B0A78"/>
    <w:rsid w:val="003B0BE2"/>
    <w:rsid w:val="003B0CA7"/>
    <w:rsid w:val="003B0E72"/>
    <w:rsid w:val="003B1710"/>
    <w:rsid w:val="003B1826"/>
    <w:rsid w:val="003B1E77"/>
    <w:rsid w:val="003B1E7C"/>
    <w:rsid w:val="003B1EF6"/>
    <w:rsid w:val="003B1F86"/>
    <w:rsid w:val="003B3021"/>
    <w:rsid w:val="003B392D"/>
    <w:rsid w:val="003B3B5F"/>
    <w:rsid w:val="003B3FE1"/>
    <w:rsid w:val="003B457C"/>
    <w:rsid w:val="003B507A"/>
    <w:rsid w:val="003B50D2"/>
    <w:rsid w:val="003B5919"/>
    <w:rsid w:val="003B6776"/>
    <w:rsid w:val="003B68CF"/>
    <w:rsid w:val="003B6E0A"/>
    <w:rsid w:val="003B6E9B"/>
    <w:rsid w:val="003B6F98"/>
    <w:rsid w:val="003B6FE6"/>
    <w:rsid w:val="003B730A"/>
    <w:rsid w:val="003B78FE"/>
    <w:rsid w:val="003B7BC5"/>
    <w:rsid w:val="003B7C45"/>
    <w:rsid w:val="003C094B"/>
    <w:rsid w:val="003C0C88"/>
    <w:rsid w:val="003C0F79"/>
    <w:rsid w:val="003C1186"/>
    <w:rsid w:val="003C16BC"/>
    <w:rsid w:val="003C1949"/>
    <w:rsid w:val="003C1EF7"/>
    <w:rsid w:val="003C2133"/>
    <w:rsid w:val="003C21B6"/>
    <w:rsid w:val="003C2381"/>
    <w:rsid w:val="003C2E9F"/>
    <w:rsid w:val="003C30A8"/>
    <w:rsid w:val="003C30BF"/>
    <w:rsid w:val="003C30FC"/>
    <w:rsid w:val="003C3151"/>
    <w:rsid w:val="003C3236"/>
    <w:rsid w:val="003C3248"/>
    <w:rsid w:val="003C32BB"/>
    <w:rsid w:val="003C351B"/>
    <w:rsid w:val="003C37B1"/>
    <w:rsid w:val="003C384B"/>
    <w:rsid w:val="003C39D9"/>
    <w:rsid w:val="003C3DF1"/>
    <w:rsid w:val="003C4AFB"/>
    <w:rsid w:val="003C5707"/>
    <w:rsid w:val="003C58B3"/>
    <w:rsid w:val="003C5B05"/>
    <w:rsid w:val="003C5E82"/>
    <w:rsid w:val="003C6168"/>
    <w:rsid w:val="003C616A"/>
    <w:rsid w:val="003C62CC"/>
    <w:rsid w:val="003C675C"/>
    <w:rsid w:val="003C6D9F"/>
    <w:rsid w:val="003C71E0"/>
    <w:rsid w:val="003C7303"/>
    <w:rsid w:val="003C7549"/>
    <w:rsid w:val="003C763B"/>
    <w:rsid w:val="003C78F0"/>
    <w:rsid w:val="003C79D5"/>
    <w:rsid w:val="003C7FAD"/>
    <w:rsid w:val="003C7FBB"/>
    <w:rsid w:val="003D08E1"/>
    <w:rsid w:val="003D09B4"/>
    <w:rsid w:val="003D0DA2"/>
    <w:rsid w:val="003D0E76"/>
    <w:rsid w:val="003D140A"/>
    <w:rsid w:val="003D19C5"/>
    <w:rsid w:val="003D1AF0"/>
    <w:rsid w:val="003D1C00"/>
    <w:rsid w:val="003D2222"/>
    <w:rsid w:val="003D2A7E"/>
    <w:rsid w:val="003D30B8"/>
    <w:rsid w:val="003D318C"/>
    <w:rsid w:val="003D3339"/>
    <w:rsid w:val="003D36A5"/>
    <w:rsid w:val="003D36E9"/>
    <w:rsid w:val="003D3B95"/>
    <w:rsid w:val="003D3BFF"/>
    <w:rsid w:val="003D3D3C"/>
    <w:rsid w:val="003D404F"/>
    <w:rsid w:val="003D44EF"/>
    <w:rsid w:val="003D49D1"/>
    <w:rsid w:val="003D5362"/>
    <w:rsid w:val="003D5988"/>
    <w:rsid w:val="003D5F92"/>
    <w:rsid w:val="003D659C"/>
    <w:rsid w:val="003D669C"/>
    <w:rsid w:val="003D6732"/>
    <w:rsid w:val="003D6BA4"/>
    <w:rsid w:val="003D6CB4"/>
    <w:rsid w:val="003D78FA"/>
    <w:rsid w:val="003D7FCC"/>
    <w:rsid w:val="003E07C8"/>
    <w:rsid w:val="003E0BCC"/>
    <w:rsid w:val="003E0FB3"/>
    <w:rsid w:val="003E10D2"/>
    <w:rsid w:val="003E265E"/>
    <w:rsid w:val="003E2695"/>
    <w:rsid w:val="003E2897"/>
    <w:rsid w:val="003E2C6E"/>
    <w:rsid w:val="003E343F"/>
    <w:rsid w:val="003E34C6"/>
    <w:rsid w:val="003E368C"/>
    <w:rsid w:val="003E3873"/>
    <w:rsid w:val="003E3D93"/>
    <w:rsid w:val="003E427E"/>
    <w:rsid w:val="003E45EC"/>
    <w:rsid w:val="003E4768"/>
    <w:rsid w:val="003E50B6"/>
    <w:rsid w:val="003E53B3"/>
    <w:rsid w:val="003E5B00"/>
    <w:rsid w:val="003E63A3"/>
    <w:rsid w:val="003E6A17"/>
    <w:rsid w:val="003E6A5C"/>
    <w:rsid w:val="003E6D58"/>
    <w:rsid w:val="003E6EA8"/>
    <w:rsid w:val="003E6EEC"/>
    <w:rsid w:val="003E70BC"/>
    <w:rsid w:val="003E7601"/>
    <w:rsid w:val="003E7613"/>
    <w:rsid w:val="003E76F4"/>
    <w:rsid w:val="003E7845"/>
    <w:rsid w:val="003E79EB"/>
    <w:rsid w:val="003E7CF1"/>
    <w:rsid w:val="003F06E0"/>
    <w:rsid w:val="003F0723"/>
    <w:rsid w:val="003F0D8D"/>
    <w:rsid w:val="003F137B"/>
    <w:rsid w:val="003F148A"/>
    <w:rsid w:val="003F19EB"/>
    <w:rsid w:val="003F226E"/>
    <w:rsid w:val="003F230B"/>
    <w:rsid w:val="003F2371"/>
    <w:rsid w:val="003F2B3A"/>
    <w:rsid w:val="003F2DC4"/>
    <w:rsid w:val="003F31F5"/>
    <w:rsid w:val="003F3202"/>
    <w:rsid w:val="003F3325"/>
    <w:rsid w:val="003F3D32"/>
    <w:rsid w:val="003F3F3E"/>
    <w:rsid w:val="003F3FAC"/>
    <w:rsid w:val="003F40DB"/>
    <w:rsid w:val="003F40E5"/>
    <w:rsid w:val="003F4472"/>
    <w:rsid w:val="003F479B"/>
    <w:rsid w:val="003F4A01"/>
    <w:rsid w:val="003F4CA6"/>
    <w:rsid w:val="003F4D22"/>
    <w:rsid w:val="003F4E95"/>
    <w:rsid w:val="003F503F"/>
    <w:rsid w:val="003F5177"/>
    <w:rsid w:val="003F51A4"/>
    <w:rsid w:val="003F5DBE"/>
    <w:rsid w:val="003F6567"/>
    <w:rsid w:val="003F6AB4"/>
    <w:rsid w:val="003F6AE9"/>
    <w:rsid w:val="003F6F38"/>
    <w:rsid w:val="003F759B"/>
    <w:rsid w:val="003F7692"/>
    <w:rsid w:val="003F7AA2"/>
    <w:rsid w:val="003F7B43"/>
    <w:rsid w:val="003F7E8C"/>
    <w:rsid w:val="003F7F56"/>
    <w:rsid w:val="004003D7"/>
    <w:rsid w:val="00400AEC"/>
    <w:rsid w:val="00400D76"/>
    <w:rsid w:val="00400F6D"/>
    <w:rsid w:val="004010E8"/>
    <w:rsid w:val="004011B4"/>
    <w:rsid w:val="00401310"/>
    <w:rsid w:val="00401335"/>
    <w:rsid w:val="00401CE5"/>
    <w:rsid w:val="00401D85"/>
    <w:rsid w:val="00402021"/>
    <w:rsid w:val="0040225D"/>
    <w:rsid w:val="0040297E"/>
    <w:rsid w:val="00402C55"/>
    <w:rsid w:val="00402E7F"/>
    <w:rsid w:val="0040306B"/>
    <w:rsid w:val="004030FF"/>
    <w:rsid w:val="004031D4"/>
    <w:rsid w:val="004037BF"/>
    <w:rsid w:val="00403965"/>
    <w:rsid w:val="00403A67"/>
    <w:rsid w:val="00403D66"/>
    <w:rsid w:val="00404BB7"/>
    <w:rsid w:val="00404D31"/>
    <w:rsid w:val="00405062"/>
    <w:rsid w:val="004050F5"/>
    <w:rsid w:val="004051D7"/>
    <w:rsid w:val="00405418"/>
    <w:rsid w:val="00405674"/>
    <w:rsid w:val="0040570A"/>
    <w:rsid w:val="004065B7"/>
    <w:rsid w:val="004065C3"/>
    <w:rsid w:val="00406933"/>
    <w:rsid w:val="00406E82"/>
    <w:rsid w:val="004070CD"/>
    <w:rsid w:val="004072B1"/>
    <w:rsid w:val="004073FC"/>
    <w:rsid w:val="00407B69"/>
    <w:rsid w:val="00410642"/>
    <w:rsid w:val="00410770"/>
    <w:rsid w:val="00410BE8"/>
    <w:rsid w:val="00410E02"/>
    <w:rsid w:val="00410E48"/>
    <w:rsid w:val="00410FA5"/>
    <w:rsid w:val="0041106F"/>
    <w:rsid w:val="004111E7"/>
    <w:rsid w:val="0041164C"/>
    <w:rsid w:val="004119BC"/>
    <w:rsid w:val="004120A6"/>
    <w:rsid w:val="004123F4"/>
    <w:rsid w:val="0041286A"/>
    <w:rsid w:val="00412993"/>
    <w:rsid w:val="00412DB0"/>
    <w:rsid w:val="00412DC6"/>
    <w:rsid w:val="00413011"/>
    <w:rsid w:val="00413666"/>
    <w:rsid w:val="00413C87"/>
    <w:rsid w:val="00413F17"/>
    <w:rsid w:val="004143F0"/>
    <w:rsid w:val="004146A3"/>
    <w:rsid w:val="004146E0"/>
    <w:rsid w:val="0041479A"/>
    <w:rsid w:val="004147F4"/>
    <w:rsid w:val="00414843"/>
    <w:rsid w:val="00415069"/>
    <w:rsid w:val="00415149"/>
    <w:rsid w:val="00415407"/>
    <w:rsid w:val="0041541C"/>
    <w:rsid w:val="0041581B"/>
    <w:rsid w:val="00415BA7"/>
    <w:rsid w:val="00415E3E"/>
    <w:rsid w:val="00415EA0"/>
    <w:rsid w:val="00416065"/>
    <w:rsid w:val="004160EC"/>
    <w:rsid w:val="00416BD0"/>
    <w:rsid w:val="00416DC2"/>
    <w:rsid w:val="004172D5"/>
    <w:rsid w:val="00420121"/>
    <w:rsid w:val="00420173"/>
    <w:rsid w:val="00420763"/>
    <w:rsid w:val="00420884"/>
    <w:rsid w:val="00420EDC"/>
    <w:rsid w:val="004210F2"/>
    <w:rsid w:val="00421B60"/>
    <w:rsid w:val="0042290E"/>
    <w:rsid w:val="004229C4"/>
    <w:rsid w:val="00422AAB"/>
    <w:rsid w:val="00423390"/>
    <w:rsid w:val="00423647"/>
    <w:rsid w:val="004236D3"/>
    <w:rsid w:val="004236DF"/>
    <w:rsid w:val="00423957"/>
    <w:rsid w:val="00423B48"/>
    <w:rsid w:val="00424279"/>
    <w:rsid w:val="004244D5"/>
    <w:rsid w:val="0042468B"/>
    <w:rsid w:val="004247BA"/>
    <w:rsid w:val="00424917"/>
    <w:rsid w:val="0042491D"/>
    <w:rsid w:val="00424ABC"/>
    <w:rsid w:val="00424F8F"/>
    <w:rsid w:val="00425315"/>
    <w:rsid w:val="0042534C"/>
    <w:rsid w:val="004253D7"/>
    <w:rsid w:val="004254F2"/>
    <w:rsid w:val="004255B7"/>
    <w:rsid w:val="00425640"/>
    <w:rsid w:val="004268AA"/>
    <w:rsid w:val="00426921"/>
    <w:rsid w:val="0042693F"/>
    <w:rsid w:val="0042713A"/>
    <w:rsid w:val="00427397"/>
    <w:rsid w:val="0042741B"/>
    <w:rsid w:val="00427443"/>
    <w:rsid w:val="004274B7"/>
    <w:rsid w:val="0042765C"/>
    <w:rsid w:val="00427724"/>
    <w:rsid w:val="00427D4A"/>
    <w:rsid w:val="00427EB9"/>
    <w:rsid w:val="00427FF7"/>
    <w:rsid w:val="0043037C"/>
    <w:rsid w:val="00430C40"/>
    <w:rsid w:val="00431055"/>
    <w:rsid w:val="004310A3"/>
    <w:rsid w:val="00431592"/>
    <w:rsid w:val="00431917"/>
    <w:rsid w:val="004319EC"/>
    <w:rsid w:val="00431DF2"/>
    <w:rsid w:val="00431EC7"/>
    <w:rsid w:val="0043231F"/>
    <w:rsid w:val="00432A4C"/>
    <w:rsid w:val="00432B27"/>
    <w:rsid w:val="0043315F"/>
    <w:rsid w:val="004332C9"/>
    <w:rsid w:val="004332CE"/>
    <w:rsid w:val="004332E8"/>
    <w:rsid w:val="00433354"/>
    <w:rsid w:val="00433B5D"/>
    <w:rsid w:val="00433BD3"/>
    <w:rsid w:val="0043412E"/>
    <w:rsid w:val="004342D5"/>
    <w:rsid w:val="004344D1"/>
    <w:rsid w:val="00434657"/>
    <w:rsid w:val="00435DC0"/>
    <w:rsid w:val="004365C4"/>
    <w:rsid w:val="00436AB3"/>
    <w:rsid w:val="004370FB"/>
    <w:rsid w:val="0043728C"/>
    <w:rsid w:val="0043740F"/>
    <w:rsid w:val="00437490"/>
    <w:rsid w:val="004376AE"/>
    <w:rsid w:val="004379AF"/>
    <w:rsid w:val="00440002"/>
    <w:rsid w:val="00440222"/>
    <w:rsid w:val="00440E85"/>
    <w:rsid w:val="00440FFF"/>
    <w:rsid w:val="0044108F"/>
    <w:rsid w:val="00441103"/>
    <w:rsid w:val="004414A1"/>
    <w:rsid w:val="0044152E"/>
    <w:rsid w:val="00441875"/>
    <w:rsid w:val="00441C4C"/>
    <w:rsid w:val="00441D7D"/>
    <w:rsid w:val="00441D89"/>
    <w:rsid w:val="00441E8F"/>
    <w:rsid w:val="00442200"/>
    <w:rsid w:val="004424B9"/>
    <w:rsid w:val="004424FB"/>
    <w:rsid w:val="0044275B"/>
    <w:rsid w:val="00442DB0"/>
    <w:rsid w:val="0044312A"/>
    <w:rsid w:val="004434FD"/>
    <w:rsid w:val="00443FCC"/>
    <w:rsid w:val="004441C7"/>
    <w:rsid w:val="00444AA2"/>
    <w:rsid w:val="00444D09"/>
    <w:rsid w:val="00445196"/>
    <w:rsid w:val="0044554D"/>
    <w:rsid w:val="004455C6"/>
    <w:rsid w:val="00445638"/>
    <w:rsid w:val="00445A9C"/>
    <w:rsid w:val="00445B67"/>
    <w:rsid w:val="00445C45"/>
    <w:rsid w:val="00445CA8"/>
    <w:rsid w:val="00445FFB"/>
    <w:rsid w:val="004460E2"/>
    <w:rsid w:val="004464BE"/>
    <w:rsid w:val="00446E69"/>
    <w:rsid w:val="004474F9"/>
    <w:rsid w:val="00447577"/>
    <w:rsid w:val="00447BB8"/>
    <w:rsid w:val="004511FA"/>
    <w:rsid w:val="0045141E"/>
    <w:rsid w:val="00451457"/>
    <w:rsid w:val="00451E8D"/>
    <w:rsid w:val="00452039"/>
    <w:rsid w:val="0045216B"/>
    <w:rsid w:val="004523BF"/>
    <w:rsid w:val="0045279F"/>
    <w:rsid w:val="00452B42"/>
    <w:rsid w:val="004534D9"/>
    <w:rsid w:val="00453B0E"/>
    <w:rsid w:val="00453F18"/>
    <w:rsid w:val="00454289"/>
    <w:rsid w:val="00454484"/>
    <w:rsid w:val="004544FF"/>
    <w:rsid w:val="00454C5B"/>
    <w:rsid w:val="004550BD"/>
    <w:rsid w:val="0045531A"/>
    <w:rsid w:val="00455518"/>
    <w:rsid w:val="00455DF9"/>
    <w:rsid w:val="004561B5"/>
    <w:rsid w:val="0045641B"/>
    <w:rsid w:val="00456D39"/>
    <w:rsid w:val="00457903"/>
    <w:rsid w:val="00457C5D"/>
    <w:rsid w:val="00460722"/>
    <w:rsid w:val="00460847"/>
    <w:rsid w:val="00460C5C"/>
    <w:rsid w:val="00462085"/>
    <w:rsid w:val="004625B6"/>
    <w:rsid w:val="00462970"/>
    <w:rsid w:val="00462FA8"/>
    <w:rsid w:val="00463869"/>
    <w:rsid w:val="00463EF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A"/>
    <w:rsid w:val="004662E6"/>
    <w:rsid w:val="00466490"/>
    <w:rsid w:val="004664B3"/>
    <w:rsid w:val="00466504"/>
    <w:rsid w:val="00466578"/>
    <w:rsid w:val="004668CE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45"/>
    <w:rsid w:val="0047102A"/>
    <w:rsid w:val="004712A2"/>
    <w:rsid w:val="004713CC"/>
    <w:rsid w:val="00471900"/>
    <w:rsid w:val="00471B40"/>
    <w:rsid w:val="00471DC9"/>
    <w:rsid w:val="0047202B"/>
    <w:rsid w:val="00472BB2"/>
    <w:rsid w:val="00472F88"/>
    <w:rsid w:val="0047386D"/>
    <w:rsid w:val="00473945"/>
    <w:rsid w:val="004739F2"/>
    <w:rsid w:val="00473AC4"/>
    <w:rsid w:val="00473BB6"/>
    <w:rsid w:val="00473D97"/>
    <w:rsid w:val="0047402E"/>
    <w:rsid w:val="004745E7"/>
    <w:rsid w:val="00474F27"/>
    <w:rsid w:val="004750FB"/>
    <w:rsid w:val="0047565E"/>
    <w:rsid w:val="00476542"/>
    <w:rsid w:val="00476735"/>
    <w:rsid w:val="00476C4F"/>
    <w:rsid w:val="00477714"/>
    <w:rsid w:val="00477945"/>
    <w:rsid w:val="00480563"/>
    <w:rsid w:val="0048057C"/>
    <w:rsid w:val="00480919"/>
    <w:rsid w:val="00481588"/>
    <w:rsid w:val="00481826"/>
    <w:rsid w:val="00481909"/>
    <w:rsid w:val="00481DBF"/>
    <w:rsid w:val="00481DC4"/>
    <w:rsid w:val="004823AB"/>
    <w:rsid w:val="00482435"/>
    <w:rsid w:val="00482DAC"/>
    <w:rsid w:val="0048306E"/>
    <w:rsid w:val="004830E6"/>
    <w:rsid w:val="00483120"/>
    <w:rsid w:val="004831C7"/>
    <w:rsid w:val="004832A8"/>
    <w:rsid w:val="00483C06"/>
    <w:rsid w:val="00484C34"/>
    <w:rsid w:val="004850EE"/>
    <w:rsid w:val="00485AA2"/>
    <w:rsid w:val="00485B9C"/>
    <w:rsid w:val="00485F7F"/>
    <w:rsid w:val="004861BB"/>
    <w:rsid w:val="00486725"/>
    <w:rsid w:val="00486847"/>
    <w:rsid w:val="00487153"/>
    <w:rsid w:val="0048752A"/>
    <w:rsid w:val="00487A07"/>
    <w:rsid w:val="00487D4D"/>
    <w:rsid w:val="00487DA1"/>
    <w:rsid w:val="00487F3F"/>
    <w:rsid w:val="0049033D"/>
    <w:rsid w:val="00490624"/>
    <w:rsid w:val="00490C8A"/>
    <w:rsid w:val="004910CA"/>
    <w:rsid w:val="00491395"/>
    <w:rsid w:val="00492202"/>
    <w:rsid w:val="00492385"/>
    <w:rsid w:val="00492B2B"/>
    <w:rsid w:val="00492D53"/>
    <w:rsid w:val="00493061"/>
    <w:rsid w:val="004931CF"/>
    <w:rsid w:val="00493C89"/>
    <w:rsid w:val="00493CE5"/>
    <w:rsid w:val="00493EEC"/>
    <w:rsid w:val="00493FE9"/>
    <w:rsid w:val="004942DB"/>
    <w:rsid w:val="00494348"/>
    <w:rsid w:val="00495A38"/>
    <w:rsid w:val="00496003"/>
    <w:rsid w:val="0049688E"/>
    <w:rsid w:val="00497162"/>
    <w:rsid w:val="004973AE"/>
    <w:rsid w:val="004977AD"/>
    <w:rsid w:val="00497E7B"/>
    <w:rsid w:val="004A03B5"/>
    <w:rsid w:val="004A0601"/>
    <w:rsid w:val="004A067A"/>
    <w:rsid w:val="004A0854"/>
    <w:rsid w:val="004A0A35"/>
    <w:rsid w:val="004A0A3E"/>
    <w:rsid w:val="004A0FA8"/>
    <w:rsid w:val="004A11CA"/>
    <w:rsid w:val="004A140B"/>
    <w:rsid w:val="004A1423"/>
    <w:rsid w:val="004A1556"/>
    <w:rsid w:val="004A1851"/>
    <w:rsid w:val="004A18D8"/>
    <w:rsid w:val="004A195A"/>
    <w:rsid w:val="004A1A8D"/>
    <w:rsid w:val="004A221E"/>
    <w:rsid w:val="004A2376"/>
    <w:rsid w:val="004A25E3"/>
    <w:rsid w:val="004A2683"/>
    <w:rsid w:val="004A276A"/>
    <w:rsid w:val="004A317E"/>
    <w:rsid w:val="004A339F"/>
    <w:rsid w:val="004A3970"/>
    <w:rsid w:val="004A3999"/>
    <w:rsid w:val="004A4832"/>
    <w:rsid w:val="004A48D8"/>
    <w:rsid w:val="004A52E8"/>
    <w:rsid w:val="004A5300"/>
    <w:rsid w:val="004A5578"/>
    <w:rsid w:val="004A5640"/>
    <w:rsid w:val="004A5676"/>
    <w:rsid w:val="004A57EE"/>
    <w:rsid w:val="004A5F17"/>
    <w:rsid w:val="004A5F59"/>
    <w:rsid w:val="004A6288"/>
    <w:rsid w:val="004A65EA"/>
    <w:rsid w:val="004A669E"/>
    <w:rsid w:val="004A6A7D"/>
    <w:rsid w:val="004A6B7F"/>
    <w:rsid w:val="004A7444"/>
    <w:rsid w:val="004A7569"/>
    <w:rsid w:val="004A79A3"/>
    <w:rsid w:val="004A7B84"/>
    <w:rsid w:val="004A7C8E"/>
    <w:rsid w:val="004A7D06"/>
    <w:rsid w:val="004A7E3C"/>
    <w:rsid w:val="004B0955"/>
    <w:rsid w:val="004B0F21"/>
    <w:rsid w:val="004B13A3"/>
    <w:rsid w:val="004B14B8"/>
    <w:rsid w:val="004B1E25"/>
    <w:rsid w:val="004B226C"/>
    <w:rsid w:val="004B234C"/>
    <w:rsid w:val="004B2957"/>
    <w:rsid w:val="004B3065"/>
    <w:rsid w:val="004B32B5"/>
    <w:rsid w:val="004B34AC"/>
    <w:rsid w:val="004B359E"/>
    <w:rsid w:val="004B35C9"/>
    <w:rsid w:val="004B39BF"/>
    <w:rsid w:val="004B4180"/>
    <w:rsid w:val="004B419A"/>
    <w:rsid w:val="004B421E"/>
    <w:rsid w:val="004B46A0"/>
    <w:rsid w:val="004B47F5"/>
    <w:rsid w:val="004B4A44"/>
    <w:rsid w:val="004B4D09"/>
    <w:rsid w:val="004B53E0"/>
    <w:rsid w:val="004B5840"/>
    <w:rsid w:val="004B5A25"/>
    <w:rsid w:val="004B5B8D"/>
    <w:rsid w:val="004B5CD7"/>
    <w:rsid w:val="004B6BB8"/>
    <w:rsid w:val="004B6CBE"/>
    <w:rsid w:val="004B6CF4"/>
    <w:rsid w:val="004B6D86"/>
    <w:rsid w:val="004B6DD6"/>
    <w:rsid w:val="004B7E5C"/>
    <w:rsid w:val="004C04F1"/>
    <w:rsid w:val="004C0585"/>
    <w:rsid w:val="004C067E"/>
    <w:rsid w:val="004C06BD"/>
    <w:rsid w:val="004C08CA"/>
    <w:rsid w:val="004C08F5"/>
    <w:rsid w:val="004C09FD"/>
    <w:rsid w:val="004C0A0B"/>
    <w:rsid w:val="004C10FD"/>
    <w:rsid w:val="004C13EC"/>
    <w:rsid w:val="004C218D"/>
    <w:rsid w:val="004C2890"/>
    <w:rsid w:val="004C2B3E"/>
    <w:rsid w:val="004C2BB0"/>
    <w:rsid w:val="004C331E"/>
    <w:rsid w:val="004C3931"/>
    <w:rsid w:val="004C3E0C"/>
    <w:rsid w:val="004C3E38"/>
    <w:rsid w:val="004C3ECA"/>
    <w:rsid w:val="004C3F86"/>
    <w:rsid w:val="004C44DC"/>
    <w:rsid w:val="004C455E"/>
    <w:rsid w:val="004C4A50"/>
    <w:rsid w:val="004C4B6E"/>
    <w:rsid w:val="004C4FF5"/>
    <w:rsid w:val="004C5026"/>
    <w:rsid w:val="004C521B"/>
    <w:rsid w:val="004C5888"/>
    <w:rsid w:val="004C5BFC"/>
    <w:rsid w:val="004C6184"/>
    <w:rsid w:val="004C65EB"/>
    <w:rsid w:val="004C6642"/>
    <w:rsid w:val="004C72E3"/>
    <w:rsid w:val="004C749B"/>
    <w:rsid w:val="004C7CA4"/>
    <w:rsid w:val="004D01C2"/>
    <w:rsid w:val="004D051D"/>
    <w:rsid w:val="004D080C"/>
    <w:rsid w:val="004D0D96"/>
    <w:rsid w:val="004D116E"/>
    <w:rsid w:val="004D1181"/>
    <w:rsid w:val="004D142F"/>
    <w:rsid w:val="004D14A5"/>
    <w:rsid w:val="004D1816"/>
    <w:rsid w:val="004D1B22"/>
    <w:rsid w:val="004D1C8A"/>
    <w:rsid w:val="004D1E33"/>
    <w:rsid w:val="004D2733"/>
    <w:rsid w:val="004D28AB"/>
    <w:rsid w:val="004D2F54"/>
    <w:rsid w:val="004D377F"/>
    <w:rsid w:val="004D3B06"/>
    <w:rsid w:val="004D3B90"/>
    <w:rsid w:val="004D3C69"/>
    <w:rsid w:val="004D3FA0"/>
    <w:rsid w:val="004D40D8"/>
    <w:rsid w:val="004D4150"/>
    <w:rsid w:val="004D478A"/>
    <w:rsid w:val="004D4E27"/>
    <w:rsid w:val="004D4E91"/>
    <w:rsid w:val="004D5277"/>
    <w:rsid w:val="004D5768"/>
    <w:rsid w:val="004D691B"/>
    <w:rsid w:val="004D69E8"/>
    <w:rsid w:val="004D70E0"/>
    <w:rsid w:val="004D74AE"/>
    <w:rsid w:val="004D74E8"/>
    <w:rsid w:val="004D7A58"/>
    <w:rsid w:val="004D7AFE"/>
    <w:rsid w:val="004D7F6C"/>
    <w:rsid w:val="004E0002"/>
    <w:rsid w:val="004E0362"/>
    <w:rsid w:val="004E053D"/>
    <w:rsid w:val="004E0CBC"/>
    <w:rsid w:val="004E0FD3"/>
    <w:rsid w:val="004E14C3"/>
    <w:rsid w:val="004E210D"/>
    <w:rsid w:val="004E278D"/>
    <w:rsid w:val="004E27A4"/>
    <w:rsid w:val="004E2B41"/>
    <w:rsid w:val="004E2CF9"/>
    <w:rsid w:val="004E2FA7"/>
    <w:rsid w:val="004E3380"/>
    <w:rsid w:val="004E353C"/>
    <w:rsid w:val="004E36BB"/>
    <w:rsid w:val="004E388F"/>
    <w:rsid w:val="004E390B"/>
    <w:rsid w:val="004E3A1B"/>
    <w:rsid w:val="004E4163"/>
    <w:rsid w:val="004E4489"/>
    <w:rsid w:val="004E448D"/>
    <w:rsid w:val="004E478A"/>
    <w:rsid w:val="004E4889"/>
    <w:rsid w:val="004E4905"/>
    <w:rsid w:val="004E4A39"/>
    <w:rsid w:val="004E4EC5"/>
    <w:rsid w:val="004E517D"/>
    <w:rsid w:val="004E5A04"/>
    <w:rsid w:val="004E5BEA"/>
    <w:rsid w:val="004E5CBB"/>
    <w:rsid w:val="004E5F10"/>
    <w:rsid w:val="004E6930"/>
    <w:rsid w:val="004E69B8"/>
    <w:rsid w:val="004E6D2C"/>
    <w:rsid w:val="004E70DA"/>
    <w:rsid w:val="004E70DB"/>
    <w:rsid w:val="004E70DD"/>
    <w:rsid w:val="004E7849"/>
    <w:rsid w:val="004E7B92"/>
    <w:rsid w:val="004E7C71"/>
    <w:rsid w:val="004E7F48"/>
    <w:rsid w:val="004F04EA"/>
    <w:rsid w:val="004F06BB"/>
    <w:rsid w:val="004F06C9"/>
    <w:rsid w:val="004F11F7"/>
    <w:rsid w:val="004F18A9"/>
    <w:rsid w:val="004F1D7C"/>
    <w:rsid w:val="004F1E7F"/>
    <w:rsid w:val="004F1FD5"/>
    <w:rsid w:val="004F2319"/>
    <w:rsid w:val="004F2778"/>
    <w:rsid w:val="004F27EE"/>
    <w:rsid w:val="004F2FA3"/>
    <w:rsid w:val="004F3823"/>
    <w:rsid w:val="004F38E1"/>
    <w:rsid w:val="004F3FA9"/>
    <w:rsid w:val="004F4044"/>
    <w:rsid w:val="004F43AF"/>
    <w:rsid w:val="004F4561"/>
    <w:rsid w:val="004F4BDF"/>
    <w:rsid w:val="004F5258"/>
    <w:rsid w:val="004F53F4"/>
    <w:rsid w:val="004F5648"/>
    <w:rsid w:val="004F57E2"/>
    <w:rsid w:val="004F63BB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F9D"/>
    <w:rsid w:val="00501565"/>
    <w:rsid w:val="005015EB"/>
    <w:rsid w:val="00501A64"/>
    <w:rsid w:val="00501AC4"/>
    <w:rsid w:val="00501B48"/>
    <w:rsid w:val="00501C87"/>
    <w:rsid w:val="0050202B"/>
    <w:rsid w:val="0050247E"/>
    <w:rsid w:val="00502720"/>
    <w:rsid w:val="00502BA9"/>
    <w:rsid w:val="00502CEB"/>
    <w:rsid w:val="00503093"/>
    <w:rsid w:val="00503209"/>
    <w:rsid w:val="00503A39"/>
    <w:rsid w:val="00503F43"/>
    <w:rsid w:val="005041F2"/>
    <w:rsid w:val="005046AB"/>
    <w:rsid w:val="00504DC5"/>
    <w:rsid w:val="005053F1"/>
    <w:rsid w:val="00505564"/>
    <w:rsid w:val="0050562C"/>
    <w:rsid w:val="00506060"/>
    <w:rsid w:val="00506248"/>
    <w:rsid w:val="00506378"/>
    <w:rsid w:val="00506385"/>
    <w:rsid w:val="00506504"/>
    <w:rsid w:val="0050703F"/>
    <w:rsid w:val="0050744D"/>
    <w:rsid w:val="00507CE0"/>
    <w:rsid w:val="00507FC4"/>
    <w:rsid w:val="0051045F"/>
    <w:rsid w:val="00510589"/>
    <w:rsid w:val="00510C48"/>
    <w:rsid w:val="00510CCA"/>
    <w:rsid w:val="00511987"/>
    <w:rsid w:val="00511D66"/>
    <w:rsid w:val="00511F37"/>
    <w:rsid w:val="005120CB"/>
    <w:rsid w:val="005128C2"/>
    <w:rsid w:val="00512BB5"/>
    <w:rsid w:val="00512FED"/>
    <w:rsid w:val="00513618"/>
    <w:rsid w:val="00513669"/>
    <w:rsid w:val="00513755"/>
    <w:rsid w:val="00513FD2"/>
    <w:rsid w:val="00514221"/>
    <w:rsid w:val="005150B2"/>
    <w:rsid w:val="005151CF"/>
    <w:rsid w:val="00515547"/>
    <w:rsid w:val="00515701"/>
    <w:rsid w:val="0051660A"/>
    <w:rsid w:val="00516A5F"/>
    <w:rsid w:val="00516DAB"/>
    <w:rsid w:val="0051701D"/>
    <w:rsid w:val="005170FF"/>
    <w:rsid w:val="00517106"/>
    <w:rsid w:val="005171A5"/>
    <w:rsid w:val="00517632"/>
    <w:rsid w:val="0051770B"/>
    <w:rsid w:val="00517A12"/>
    <w:rsid w:val="00517A8D"/>
    <w:rsid w:val="005200AE"/>
    <w:rsid w:val="00520B11"/>
    <w:rsid w:val="00521054"/>
    <w:rsid w:val="0052144F"/>
    <w:rsid w:val="005215C3"/>
    <w:rsid w:val="00521933"/>
    <w:rsid w:val="00521A3F"/>
    <w:rsid w:val="00521E1E"/>
    <w:rsid w:val="00522459"/>
    <w:rsid w:val="00522811"/>
    <w:rsid w:val="00522BB3"/>
    <w:rsid w:val="00522CCC"/>
    <w:rsid w:val="00522D29"/>
    <w:rsid w:val="00522F35"/>
    <w:rsid w:val="00522FB2"/>
    <w:rsid w:val="0052343F"/>
    <w:rsid w:val="00523C93"/>
    <w:rsid w:val="00523D3E"/>
    <w:rsid w:val="005240BF"/>
    <w:rsid w:val="0052434D"/>
    <w:rsid w:val="00524CC1"/>
    <w:rsid w:val="005250BE"/>
    <w:rsid w:val="0052565B"/>
    <w:rsid w:val="0052591D"/>
    <w:rsid w:val="00525CEA"/>
    <w:rsid w:val="00526091"/>
    <w:rsid w:val="00526872"/>
    <w:rsid w:val="00526C08"/>
    <w:rsid w:val="00527979"/>
    <w:rsid w:val="00530659"/>
    <w:rsid w:val="005307EB"/>
    <w:rsid w:val="005310B7"/>
    <w:rsid w:val="005313A8"/>
    <w:rsid w:val="005315D7"/>
    <w:rsid w:val="005319C4"/>
    <w:rsid w:val="00531D37"/>
    <w:rsid w:val="00531E16"/>
    <w:rsid w:val="005321B5"/>
    <w:rsid w:val="005321B6"/>
    <w:rsid w:val="00532328"/>
    <w:rsid w:val="0053235F"/>
    <w:rsid w:val="00532C28"/>
    <w:rsid w:val="00532D4A"/>
    <w:rsid w:val="005333C5"/>
    <w:rsid w:val="00533408"/>
    <w:rsid w:val="005334AF"/>
    <w:rsid w:val="00533573"/>
    <w:rsid w:val="00533611"/>
    <w:rsid w:val="00533D9A"/>
    <w:rsid w:val="00533E2E"/>
    <w:rsid w:val="00533E5A"/>
    <w:rsid w:val="005340E6"/>
    <w:rsid w:val="00534491"/>
    <w:rsid w:val="0053472B"/>
    <w:rsid w:val="00534BD8"/>
    <w:rsid w:val="00534C25"/>
    <w:rsid w:val="00534FD0"/>
    <w:rsid w:val="00535748"/>
    <w:rsid w:val="0053584C"/>
    <w:rsid w:val="00535A9B"/>
    <w:rsid w:val="00535B94"/>
    <w:rsid w:val="0053666C"/>
    <w:rsid w:val="00536E1B"/>
    <w:rsid w:val="00537614"/>
    <w:rsid w:val="00537653"/>
    <w:rsid w:val="00537709"/>
    <w:rsid w:val="00537A14"/>
    <w:rsid w:val="005400BF"/>
    <w:rsid w:val="00540230"/>
    <w:rsid w:val="0054080D"/>
    <w:rsid w:val="00540AF3"/>
    <w:rsid w:val="00540C63"/>
    <w:rsid w:val="00540C97"/>
    <w:rsid w:val="00541354"/>
    <w:rsid w:val="0054189E"/>
    <w:rsid w:val="00541A47"/>
    <w:rsid w:val="00541A72"/>
    <w:rsid w:val="00541FF8"/>
    <w:rsid w:val="0054218D"/>
    <w:rsid w:val="005423DE"/>
    <w:rsid w:val="005424C5"/>
    <w:rsid w:val="00542549"/>
    <w:rsid w:val="005432F4"/>
    <w:rsid w:val="005434C7"/>
    <w:rsid w:val="00543500"/>
    <w:rsid w:val="00544316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562"/>
    <w:rsid w:val="0054667F"/>
    <w:rsid w:val="00547042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AA6"/>
    <w:rsid w:val="00550B8A"/>
    <w:rsid w:val="00550BEF"/>
    <w:rsid w:val="00550FDB"/>
    <w:rsid w:val="0055135A"/>
    <w:rsid w:val="00551AB0"/>
    <w:rsid w:val="00551CC8"/>
    <w:rsid w:val="005521BC"/>
    <w:rsid w:val="005526C1"/>
    <w:rsid w:val="0055281F"/>
    <w:rsid w:val="005528DF"/>
    <w:rsid w:val="00552B9A"/>
    <w:rsid w:val="00552C6E"/>
    <w:rsid w:val="00552FB4"/>
    <w:rsid w:val="005539E2"/>
    <w:rsid w:val="00553D3B"/>
    <w:rsid w:val="0055565A"/>
    <w:rsid w:val="005557DB"/>
    <w:rsid w:val="00555881"/>
    <w:rsid w:val="00555EDF"/>
    <w:rsid w:val="00555F77"/>
    <w:rsid w:val="00555F91"/>
    <w:rsid w:val="0055614C"/>
    <w:rsid w:val="005563F9"/>
    <w:rsid w:val="005565D0"/>
    <w:rsid w:val="00556683"/>
    <w:rsid w:val="00556FA0"/>
    <w:rsid w:val="00557086"/>
    <w:rsid w:val="00557203"/>
    <w:rsid w:val="00557B07"/>
    <w:rsid w:val="00557B1A"/>
    <w:rsid w:val="00557C9C"/>
    <w:rsid w:val="00560059"/>
    <w:rsid w:val="00560551"/>
    <w:rsid w:val="005606B7"/>
    <w:rsid w:val="00560D69"/>
    <w:rsid w:val="00560E49"/>
    <w:rsid w:val="00561060"/>
    <w:rsid w:val="005610E1"/>
    <w:rsid w:val="00561915"/>
    <w:rsid w:val="00562015"/>
    <w:rsid w:val="00562729"/>
    <w:rsid w:val="00562944"/>
    <w:rsid w:val="005632E0"/>
    <w:rsid w:val="005638F4"/>
    <w:rsid w:val="00564350"/>
    <w:rsid w:val="005648E7"/>
    <w:rsid w:val="00564D30"/>
    <w:rsid w:val="005654C0"/>
    <w:rsid w:val="0056641E"/>
    <w:rsid w:val="0056643C"/>
    <w:rsid w:val="005664A3"/>
    <w:rsid w:val="0056742E"/>
    <w:rsid w:val="005679F6"/>
    <w:rsid w:val="00570159"/>
    <w:rsid w:val="0057027C"/>
    <w:rsid w:val="005702DD"/>
    <w:rsid w:val="00570DF9"/>
    <w:rsid w:val="00570EA7"/>
    <w:rsid w:val="00570F30"/>
    <w:rsid w:val="0057161B"/>
    <w:rsid w:val="0057213F"/>
    <w:rsid w:val="0057256F"/>
    <w:rsid w:val="005728FB"/>
    <w:rsid w:val="00572CF1"/>
    <w:rsid w:val="00572F97"/>
    <w:rsid w:val="005731F3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6AA"/>
    <w:rsid w:val="00574A0F"/>
    <w:rsid w:val="00574ABD"/>
    <w:rsid w:val="00574B4E"/>
    <w:rsid w:val="00574E54"/>
    <w:rsid w:val="00574F7C"/>
    <w:rsid w:val="00575241"/>
    <w:rsid w:val="0057549F"/>
    <w:rsid w:val="005754EB"/>
    <w:rsid w:val="005754FE"/>
    <w:rsid w:val="00575B70"/>
    <w:rsid w:val="00575C8B"/>
    <w:rsid w:val="00575EE3"/>
    <w:rsid w:val="005764F9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8029F"/>
    <w:rsid w:val="005804B6"/>
    <w:rsid w:val="00580779"/>
    <w:rsid w:val="00580C31"/>
    <w:rsid w:val="00581240"/>
    <w:rsid w:val="00581426"/>
    <w:rsid w:val="0058145D"/>
    <w:rsid w:val="00581A14"/>
    <w:rsid w:val="00581AAF"/>
    <w:rsid w:val="00581E8F"/>
    <w:rsid w:val="005820FE"/>
    <w:rsid w:val="0058256C"/>
    <w:rsid w:val="00582DDB"/>
    <w:rsid w:val="0058377E"/>
    <w:rsid w:val="00583CF9"/>
    <w:rsid w:val="005840A5"/>
    <w:rsid w:val="005844B6"/>
    <w:rsid w:val="0058530D"/>
    <w:rsid w:val="0058570A"/>
    <w:rsid w:val="00585DA7"/>
    <w:rsid w:val="005861B9"/>
    <w:rsid w:val="005861D4"/>
    <w:rsid w:val="005862CF"/>
    <w:rsid w:val="0058638D"/>
    <w:rsid w:val="005867B8"/>
    <w:rsid w:val="00586ABA"/>
    <w:rsid w:val="0058753F"/>
    <w:rsid w:val="00587565"/>
    <w:rsid w:val="00587C12"/>
    <w:rsid w:val="00590227"/>
    <w:rsid w:val="00590D9D"/>
    <w:rsid w:val="005913F3"/>
    <w:rsid w:val="005914E1"/>
    <w:rsid w:val="0059192C"/>
    <w:rsid w:val="005919D4"/>
    <w:rsid w:val="00591A8D"/>
    <w:rsid w:val="00592548"/>
    <w:rsid w:val="0059292F"/>
    <w:rsid w:val="00592E3B"/>
    <w:rsid w:val="0059334C"/>
    <w:rsid w:val="0059371A"/>
    <w:rsid w:val="005937C0"/>
    <w:rsid w:val="005937ED"/>
    <w:rsid w:val="00593A57"/>
    <w:rsid w:val="00594653"/>
    <w:rsid w:val="00594704"/>
    <w:rsid w:val="00594914"/>
    <w:rsid w:val="00595294"/>
    <w:rsid w:val="00595670"/>
    <w:rsid w:val="00595D94"/>
    <w:rsid w:val="00596934"/>
    <w:rsid w:val="0059700D"/>
    <w:rsid w:val="00597128"/>
    <w:rsid w:val="0059759D"/>
    <w:rsid w:val="00597643"/>
    <w:rsid w:val="0059794B"/>
    <w:rsid w:val="00597967"/>
    <w:rsid w:val="00597F53"/>
    <w:rsid w:val="005A0990"/>
    <w:rsid w:val="005A0CB7"/>
    <w:rsid w:val="005A0CEE"/>
    <w:rsid w:val="005A0D92"/>
    <w:rsid w:val="005A1437"/>
    <w:rsid w:val="005A1A93"/>
    <w:rsid w:val="005A2674"/>
    <w:rsid w:val="005A28F1"/>
    <w:rsid w:val="005A2C97"/>
    <w:rsid w:val="005A3064"/>
    <w:rsid w:val="005A32E3"/>
    <w:rsid w:val="005A356F"/>
    <w:rsid w:val="005A35B7"/>
    <w:rsid w:val="005A3AE3"/>
    <w:rsid w:val="005A3F43"/>
    <w:rsid w:val="005A4243"/>
    <w:rsid w:val="005A4292"/>
    <w:rsid w:val="005A435B"/>
    <w:rsid w:val="005A468A"/>
    <w:rsid w:val="005A49FC"/>
    <w:rsid w:val="005A4A2D"/>
    <w:rsid w:val="005A4B77"/>
    <w:rsid w:val="005A4BF8"/>
    <w:rsid w:val="005A4C0E"/>
    <w:rsid w:val="005A4E1F"/>
    <w:rsid w:val="005A569E"/>
    <w:rsid w:val="005A58B4"/>
    <w:rsid w:val="005A58BF"/>
    <w:rsid w:val="005A5AEB"/>
    <w:rsid w:val="005A5E83"/>
    <w:rsid w:val="005A5E8B"/>
    <w:rsid w:val="005A5F89"/>
    <w:rsid w:val="005A5FCE"/>
    <w:rsid w:val="005A6E63"/>
    <w:rsid w:val="005A706D"/>
    <w:rsid w:val="005A7402"/>
    <w:rsid w:val="005A79EA"/>
    <w:rsid w:val="005A7B15"/>
    <w:rsid w:val="005B06E5"/>
    <w:rsid w:val="005B0A9C"/>
    <w:rsid w:val="005B0F57"/>
    <w:rsid w:val="005B125A"/>
    <w:rsid w:val="005B1578"/>
    <w:rsid w:val="005B16CA"/>
    <w:rsid w:val="005B16DD"/>
    <w:rsid w:val="005B17A9"/>
    <w:rsid w:val="005B20CB"/>
    <w:rsid w:val="005B2143"/>
    <w:rsid w:val="005B21C3"/>
    <w:rsid w:val="005B2427"/>
    <w:rsid w:val="005B294D"/>
    <w:rsid w:val="005B2D66"/>
    <w:rsid w:val="005B329C"/>
    <w:rsid w:val="005B33F5"/>
    <w:rsid w:val="005B33FF"/>
    <w:rsid w:val="005B353C"/>
    <w:rsid w:val="005B35AB"/>
    <w:rsid w:val="005B3852"/>
    <w:rsid w:val="005B40EA"/>
    <w:rsid w:val="005B4286"/>
    <w:rsid w:val="005B43B9"/>
    <w:rsid w:val="005B459C"/>
    <w:rsid w:val="005B45C5"/>
    <w:rsid w:val="005B4701"/>
    <w:rsid w:val="005B490D"/>
    <w:rsid w:val="005B4A00"/>
    <w:rsid w:val="005B4ABA"/>
    <w:rsid w:val="005B5242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002"/>
    <w:rsid w:val="005B73DD"/>
    <w:rsid w:val="005B762D"/>
    <w:rsid w:val="005B7CBC"/>
    <w:rsid w:val="005C00F2"/>
    <w:rsid w:val="005C01B4"/>
    <w:rsid w:val="005C0AA0"/>
    <w:rsid w:val="005C0DC2"/>
    <w:rsid w:val="005C0E8F"/>
    <w:rsid w:val="005C1997"/>
    <w:rsid w:val="005C1BB9"/>
    <w:rsid w:val="005C1ED2"/>
    <w:rsid w:val="005C2AAD"/>
    <w:rsid w:val="005C2C4E"/>
    <w:rsid w:val="005C2DCE"/>
    <w:rsid w:val="005C3298"/>
    <w:rsid w:val="005C33C1"/>
    <w:rsid w:val="005C3457"/>
    <w:rsid w:val="005C369F"/>
    <w:rsid w:val="005C3F73"/>
    <w:rsid w:val="005C4256"/>
    <w:rsid w:val="005C4474"/>
    <w:rsid w:val="005C45C9"/>
    <w:rsid w:val="005C4707"/>
    <w:rsid w:val="005C4778"/>
    <w:rsid w:val="005C48B8"/>
    <w:rsid w:val="005C48CD"/>
    <w:rsid w:val="005C4DA0"/>
    <w:rsid w:val="005C5030"/>
    <w:rsid w:val="005C539D"/>
    <w:rsid w:val="005C53AA"/>
    <w:rsid w:val="005C54FD"/>
    <w:rsid w:val="005C554A"/>
    <w:rsid w:val="005C55C6"/>
    <w:rsid w:val="005C55F6"/>
    <w:rsid w:val="005C5BF6"/>
    <w:rsid w:val="005C5CD8"/>
    <w:rsid w:val="005C5DCD"/>
    <w:rsid w:val="005C5EF2"/>
    <w:rsid w:val="005C62B2"/>
    <w:rsid w:val="005C62EC"/>
    <w:rsid w:val="005C6341"/>
    <w:rsid w:val="005C66A2"/>
    <w:rsid w:val="005C6B86"/>
    <w:rsid w:val="005C7008"/>
    <w:rsid w:val="005C7689"/>
    <w:rsid w:val="005C76C7"/>
    <w:rsid w:val="005C7789"/>
    <w:rsid w:val="005C77A4"/>
    <w:rsid w:val="005C77EF"/>
    <w:rsid w:val="005D066F"/>
    <w:rsid w:val="005D0D60"/>
    <w:rsid w:val="005D0EF8"/>
    <w:rsid w:val="005D0F71"/>
    <w:rsid w:val="005D0FAD"/>
    <w:rsid w:val="005D1050"/>
    <w:rsid w:val="005D1409"/>
    <w:rsid w:val="005D1A55"/>
    <w:rsid w:val="005D1F99"/>
    <w:rsid w:val="005D2931"/>
    <w:rsid w:val="005D2E2B"/>
    <w:rsid w:val="005D30C7"/>
    <w:rsid w:val="005D3F4C"/>
    <w:rsid w:val="005D4261"/>
    <w:rsid w:val="005D433B"/>
    <w:rsid w:val="005D438D"/>
    <w:rsid w:val="005D4602"/>
    <w:rsid w:val="005D46A6"/>
    <w:rsid w:val="005D4981"/>
    <w:rsid w:val="005D4A8B"/>
    <w:rsid w:val="005D4ED9"/>
    <w:rsid w:val="005D5512"/>
    <w:rsid w:val="005D5CD4"/>
    <w:rsid w:val="005D5D95"/>
    <w:rsid w:val="005D5DE0"/>
    <w:rsid w:val="005D5FD6"/>
    <w:rsid w:val="005D606D"/>
    <w:rsid w:val="005D61F7"/>
    <w:rsid w:val="005D6466"/>
    <w:rsid w:val="005D6862"/>
    <w:rsid w:val="005D6BDA"/>
    <w:rsid w:val="005D6E10"/>
    <w:rsid w:val="005D75CD"/>
    <w:rsid w:val="005D77BC"/>
    <w:rsid w:val="005E0142"/>
    <w:rsid w:val="005E0369"/>
    <w:rsid w:val="005E05A2"/>
    <w:rsid w:val="005E0D6E"/>
    <w:rsid w:val="005E11C3"/>
    <w:rsid w:val="005E122B"/>
    <w:rsid w:val="005E1DE1"/>
    <w:rsid w:val="005E1EF7"/>
    <w:rsid w:val="005E3154"/>
    <w:rsid w:val="005E3934"/>
    <w:rsid w:val="005E440B"/>
    <w:rsid w:val="005E497A"/>
    <w:rsid w:val="005E4A74"/>
    <w:rsid w:val="005E4C1E"/>
    <w:rsid w:val="005E517A"/>
    <w:rsid w:val="005E5361"/>
    <w:rsid w:val="005E5A71"/>
    <w:rsid w:val="005E5B33"/>
    <w:rsid w:val="005E5B97"/>
    <w:rsid w:val="005E5F83"/>
    <w:rsid w:val="005E6421"/>
    <w:rsid w:val="005E64EF"/>
    <w:rsid w:val="005E65D0"/>
    <w:rsid w:val="005E671D"/>
    <w:rsid w:val="005E7266"/>
    <w:rsid w:val="005E7466"/>
    <w:rsid w:val="005E7734"/>
    <w:rsid w:val="005E799F"/>
    <w:rsid w:val="005E79E1"/>
    <w:rsid w:val="005E7A01"/>
    <w:rsid w:val="005E7B4F"/>
    <w:rsid w:val="005E7EE1"/>
    <w:rsid w:val="005F00A9"/>
    <w:rsid w:val="005F0486"/>
    <w:rsid w:val="005F09E4"/>
    <w:rsid w:val="005F0A7E"/>
    <w:rsid w:val="005F139E"/>
    <w:rsid w:val="005F1412"/>
    <w:rsid w:val="005F14E1"/>
    <w:rsid w:val="005F17FF"/>
    <w:rsid w:val="005F1A71"/>
    <w:rsid w:val="005F2355"/>
    <w:rsid w:val="005F2C4C"/>
    <w:rsid w:val="005F30E6"/>
    <w:rsid w:val="005F3E86"/>
    <w:rsid w:val="005F4495"/>
    <w:rsid w:val="005F4A1E"/>
    <w:rsid w:val="005F4D0A"/>
    <w:rsid w:val="005F51D0"/>
    <w:rsid w:val="005F52F6"/>
    <w:rsid w:val="005F53C4"/>
    <w:rsid w:val="005F5B35"/>
    <w:rsid w:val="005F5DDB"/>
    <w:rsid w:val="005F5F0A"/>
    <w:rsid w:val="005F6102"/>
    <w:rsid w:val="005F61CD"/>
    <w:rsid w:val="005F6B83"/>
    <w:rsid w:val="005F6D59"/>
    <w:rsid w:val="005F7038"/>
    <w:rsid w:val="005F79A4"/>
    <w:rsid w:val="005F7E68"/>
    <w:rsid w:val="0060013C"/>
    <w:rsid w:val="00600698"/>
    <w:rsid w:val="00601898"/>
    <w:rsid w:val="00601A61"/>
    <w:rsid w:val="00601B5A"/>
    <w:rsid w:val="00601BBB"/>
    <w:rsid w:val="00602154"/>
    <w:rsid w:val="006021B7"/>
    <w:rsid w:val="00602460"/>
    <w:rsid w:val="0060259F"/>
    <w:rsid w:val="006027C8"/>
    <w:rsid w:val="00602815"/>
    <w:rsid w:val="0060282F"/>
    <w:rsid w:val="00603102"/>
    <w:rsid w:val="006031F9"/>
    <w:rsid w:val="00603474"/>
    <w:rsid w:val="00603A65"/>
    <w:rsid w:val="00603C5D"/>
    <w:rsid w:val="006040AC"/>
    <w:rsid w:val="006043B6"/>
    <w:rsid w:val="006046FB"/>
    <w:rsid w:val="006047A3"/>
    <w:rsid w:val="0060485B"/>
    <w:rsid w:val="00604D5B"/>
    <w:rsid w:val="00604FE8"/>
    <w:rsid w:val="00605595"/>
    <w:rsid w:val="006055A7"/>
    <w:rsid w:val="006057E5"/>
    <w:rsid w:val="0060594A"/>
    <w:rsid w:val="00605A61"/>
    <w:rsid w:val="0060612D"/>
    <w:rsid w:val="00606267"/>
    <w:rsid w:val="0060626B"/>
    <w:rsid w:val="00606970"/>
    <w:rsid w:val="00606A17"/>
    <w:rsid w:val="006070FA"/>
    <w:rsid w:val="006073CA"/>
    <w:rsid w:val="00607829"/>
    <w:rsid w:val="00607FDB"/>
    <w:rsid w:val="00610438"/>
    <w:rsid w:val="0061071E"/>
    <w:rsid w:val="00610728"/>
    <w:rsid w:val="00610873"/>
    <w:rsid w:val="00610948"/>
    <w:rsid w:val="00610DA5"/>
    <w:rsid w:val="00610F24"/>
    <w:rsid w:val="006113B6"/>
    <w:rsid w:val="006115F1"/>
    <w:rsid w:val="0061229C"/>
    <w:rsid w:val="00612512"/>
    <w:rsid w:val="00612561"/>
    <w:rsid w:val="006127BB"/>
    <w:rsid w:val="00612A27"/>
    <w:rsid w:val="00612A61"/>
    <w:rsid w:val="00612E51"/>
    <w:rsid w:val="006133C3"/>
    <w:rsid w:val="00613457"/>
    <w:rsid w:val="006135A4"/>
    <w:rsid w:val="00613B43"/>
    <w:rsid w:val="006141A7"/>
    <w:rsid w:val="006141B5"/>
    <w:rsid w:val="006143D5"/>
    <w:rsid w:val="006148EB"/>
    <w:rsid w:val="00614956"/>
    <w:rsid w:val="00615377"/>
    <w:rsid w:val="006156CC"/>
    <w:rsid w:val="00615799"/>
    <w:rsid w:val="00615D6B"/>
    <w:rsid w:val="00615D7C"/>
    <w:rsid w:val="00615E1C"/>
    <w:rsid w:val="00615F52"/>
    <w:rsid w:val="00616446"/>
    <w:rsid w:val="0061648E"/>
    <w:rsid w:val="00616581"/>
    <w:rsid w:val="00616AA0"/>
    <w:rsid w:val="00617350"/>
    <w:rsid w:val="0061799F"/>
    <w:rsid w:val="006179C5"/>
    <w:rsid w:val="00617C23"/>
    <w:rsid w:val="00620341"/>
    <w:rsid w:val="00620955"/>
    <w:rsid w:val="00620D6A"/>
    <w:rsid w:val="00620F83"/>
    <w:rsid w:val="0062114E"/>
    <w:rsid w:val="0062150D"/>
    <w:rsid w:val="0062151B"/>
    <w:rsid w:val="006224F6"/>
    <w:rsid w:val="0062270E"/>
    <w:rsid w:val="006228A6"/>
    <w:rsid w:val="00623072"/>
    <w:rsid w:val="006239A7"/>
    <w:rsid w:val="00623E54"/>
    <w:rsid w:val="006245D1"/>
    <w:rsid w:val="00624BC8"/>
    <w:rsid w:val="006250B8"/>
    <w:rsid w:val="006251FF"/>
    <w:rsid w:val="0062522C"/>
    <w:rsid w:val="00625469"/>
    <w:rsid w:val="0062572F"/>
    <w:rsid w:val="00625A0F"/>
    <w:rsid w:val="00626003"/>
    <w:rsid w:val="006260B9"/>
    <w:rsid w:val="00626402"/>
    <w:rsid w:val="006265EB"/>
    <w:rsid w:val="0062682C"/>
    <w:rsid w:val="006269A7"/>
    <w:rsid w:val="00626ACB"/>
    <w:rsid w:val="006270E5"/>
    <w:rsid w:val="0062761F"/>
    <w:rsid w:val="00627AD7"/>
    <w:rsid w:val="00627C7B"/>
    <w:rsid w:val="00627E26"/>
    <w:rsid w:val="00627FF4"/>
    <w:rsid w:val="00630CCC"/>
    <w:rsid w:val="00631000"/>
    <w:rsid w:val="0063134C"/>
    <w:rsid w:val="006317CF"/>
    <w:rsid w:val="006319A7"/>
    <w:rsid w:val="006319BD"/>
    <w:rsid w:val="00631B03"/>
    <w:rsid w:val="006323E4"/>
    <w:rsid w:val="00632651"/>
    <w:rsid w:val="006327E9"/>
    <w:rsid w:val="0063292E"/>
    <w:rsid w:val="00632C59"/>
    <w:rsid w:val="0063372C"/>
    <w:rsid w:val="00633DDC"/>
    <w:rsid w:val="00634010"/>
    <w:rsid w:val="00634C65"/>
    <w:rsid w:val="00634CFC"/>
    <w:rsid w:val="00634F15"/>
    <w:rsid w:val="00635092"/>
    <w:rsid w:val="00635568"/>
    <w:rsid w:val="006355D2"/>
    <w:rsid w:val="006355FF"/>
    <w:rsid w:val="006356C3"/>
    <w:rsid w:val="00635902"/>
    <w:rsid w:val="00635BD3"/>
    <w:rsid w:val="00635C2A"/>
    <w:rsid w:val="0063613D"/>
    <w:rsid w:val="006361F4"/>
    <w:rsid w:val="006365A9"/>
    <w:rsid w:val="006366C3"/>
    <w:rsid w:val="00636DD8"/>
    <w:rsid w:val="00637648"/>
    <w:rsid w:val="00637766"/>
    <w:rsid w:val="006378D3"/>
    <w:rsid w:val="00637D2D"/>
    <w:rsid w:val="00640101"/>
    <w:rsid w:val="00640258"/>
    <w:rsid w:val="00640F68"/>
    <w:rsid w:val="0064163C"/>
    <w:rsid w:val="006418E9"/>
    <w:rsid w:val="00641B33"/>
    <w:rsid w:val="00642495"/>
    <w:rsid w:val="006425A2"/>
    <w:rsid w:val="00642648"/>
    <w:rsid w:val="006426F2"/>
    <w:rsid w:val="00643D35"/>
    <w:rsid w:val="00643F0D"/>
    <w:rsid w:val="006440B2"/>
    <w:rsid w:val="006440CC"/>
    <w:rsid w:val="00644889"/>
    <w:rsid w:val="00645069"/>
    <w:rsid w:val="00645549"/>
    <w:rsid w:val="006455B9"/>
    <w:rsid w:val="00645C84"/>
    <w:rsid w:val="00645DB8"/>
    <w:rsid w:val="00646071"/>
    <w:rsid w:val="0064613D"/>
    <w:rsid w:val="00646610"/>
    <w:rsid w:val="00646612"/>
    <w:rsid w:val="006467BD"/>
    <w:rsid w:val="006469D5"/>
    <w:rsid w:val="00646E11"/>
    <w:rsid w:val="00647134"/>
    <w:rsid w:val="0064755B"/>
    <w:rsid w:val="00647D73"/>
    <w:rsid w:val="0065058B"/>
    <w:rsid w:val="00651000"/>
    <w:rsid w:val="00651289"/>
    <w:rsid w:val="00651313"/>
    <w:rsid w:val="0065136F"/>
    <w:rsid w:val="006513C5"/>
    <w:rsid w:val="00651E4F"/>
    <w:rsid w:val="006523F4"/>
    <w:rsid w:val="00652AA9"/>
    <w:rsid w:val="00652F95"/>
    <w:rsid w:val="0065301E"/>
    <w:rsid w:val="00653284"/>
    <w:rsid w:val="00653887"/>
    <w:rsid w:val="00653AA4"/>
    <w:rsid w:val="00653D9B"/>
    <w:rsid w:val="00653E32"/>
    <w:rsid w:val="00654A8B"/>
    <w:rsid w:val="00654EBA"/>
    <w:rsid w:val="00654EBE"/>
    <w:rsid w:val="00655020"/>
    <w:rsid w:val="006551EC"/>
    <w:rsid w:val="00655485"/>
    <w:rsid w:val="006558C9"/>
    <w:rsid w:val="0065629A"/>
    <w:rsid w:val="006564E9"/>
    <w:rsid w:val="0065663B"/>
    <w:rsid w:val="00656DE3"/>
    <w:rsid w:val="0065728B"/>
    <w:rsid w:val="0065739A"/>
    <w:rsid w:val="00657634"/>
    <w:rsid w:val="006579FB"/>
    <w:rsid w:val="00657F55"/>
    <w:rsid w:val="0066007E"/>
    <w:rsid w:val="006600C2"/>
    <w:rsid w:val="00660280"/>
    <w:rsid w:val="0066046F"/>
    <w:rsid w:val="00660557"/>
    <w:rsid w:val="006605CB"/>
    <w:rsid w:val="00660747"/>
    <w:rsid w:val="00660DC7"/>
    <w:rsid w:val="00660F73"/>
    <w:rsid w:val="00660FDC"/>
    <w:rsid w:val="006612AD"/>
    <w:rsid w:val="00661794"/>
    <w:rsid w:val="00661C8B"/>
    <w:rsid w:val="00661CFD"/>
    <w:rsid w:val="00661ED6"/>
    <w:rsid w:val="006620F0"/>
    <w:rsid w:val="006626AF"/>
    <w:rsid w:val="006628A7"/>
    <w:rsid w:val="00662B04"/>
    <w:rsid w:val="00662BB5"/>
    <w:rsid w:val="006630AE"/>
    <w:rsid w:val="0066372A"/>
    <w:rsid w:val="00663878"/>
    <w:rsid w:val="00663CB4"/>
    <w:rsid w:val="00663DC8"/>
    <w:rsid w:val="00663FB5"/>
    <w:rsid w:val="006640AF"/>
    <w:rsid w:val="00664144"/>
    <w:rsid w:val="00664424"/>
    <w:rsid w:val="00664481"/>
    <w:rsid w:val="006648B5"/>
    <w:rsid w:val="00664DAB"/>
    <w:rsid w:val="00664DC9"/>
    <w:rsid w:val="0066608E"/>
    <w:rsid w:val="00666276"/>
    <w:rsid w:val="006667BD"/>
    <w:rsid w:val="00666C58"/>
    <w:rsid w:val="00666EEB"/>
    <w:rsid w:val="0066727C"/>
    <w:rsid w:val="0066747C"/>
    <w:rsid w:val="00667662"/>
    <w:rsid w:val="00667763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2BC"/>
    <w:rsid w:val="0067258A"/>
    <w:rsid w:val="00672CC2"/>
    <w:rsid w:val="00672D48"/>
    <w:rsid w:val="00673342"/>
    <w:rsid w:val="00673582"/>
    <w:rsid w:val="006737A5"/>
    <w:rsid w:val="006737C8"/>
    <w:rsid w:val="00674003"/>
    <w:rsid w:val="00674334"/>
    <w:rsid w:val="00674633"/>
    <w:rsid w:val="0067483F"/>
    <w:rsid w:val="00674E6D"/>
    <w:rsid w:val="0067536C"/>
    <w:rsid w:val="0067542F"/>
    <w:rsid w:val="006758DF"/>
    <w:rsid w:val="00675971"/>
    <w:rsid w:val="00675B6E"/>
    <w:rsid w:val="00675C8F"/>
    <w:rsid w:val="00675FA6"/>
    <w:rsid w:val="0067606B"/>
    <w:rsid w:val="006766F8"/>
    <w:rsid w:val="0067687F"/>
    <w:rsid w:val="00677315"/>
    <w:rsid w:val="006776B0"/>
    <w:rsid w:val="00677C9B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DBC"/>
    <w:rsid w:val="00682E96"/>
    <w:rsid w:val="00683089"/>
    <w:rsid w:val="0068349C"/>
    <w:rsid w:val="006836CC"/>
    <w:rsid w:val="00683869"/>
    <w:rsid w:val="0068388F"/>
    <w:rsid w:val="00683FEA"/>
    <w:rsid w:val="006841EC"/>
    <w:rsid w:val="0068426B"/>
    <w:rsid w:val="00684291"/>
    <w:rsid w:val="00684642"/>
    <w:rsid w:val="0068479E"/>
    <w:rsid w:val="00685444"/>
    <w:rsid w:val="006854A7"/>
    <w:rsid w:val="006859A0"/>
    <w:rsid w:val="00685B00"/>
    <w:rsid w:val="00685B8F"/>
    <w:rsid w:val="0068647A"/>
    <w:rsid w:val="00686708"/>
    <w:rsid w:val="00686FCA"/>
    <w:rsid w:val="006878C7"/>
    <w:rsid w:val="00687AB4"/>
    <w:rsid w:val="00687C2B"/>
    <w:rsid w:val="00687D73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14C5"/>
    <w:rsid w:val="00691757"/>
    <w:rsid w:val="00691F78"/>
    <w:rsid w:val="006921D8"/>
    <w:rsid w:val="006928DC"/>
    <w:rsid w:val="00692949"/>
    <w:rsid w:val="00692AC6"/>
    <w:rsid w:val="00692C32"/>
    <w:rsid w:val="006932BA"/>
    <w:rsid w:val="00693357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02E"/>
    <w:rsid w:val="00696443"/>
    <w:rsid w:val="00696667"/>
    <w:rsid w:val="00696776"/>
    <w:rsid w:val="0069692A"/>
    <w:rsid w:val="00696A00"/>
    <w:rsid w:val="00697A3A"/>
    <w:rsid w:val="006A0094"/>
    <w:rsid w:val="006A00FB"/>
    <w:rsid w:val="006A0451"/>
    <w:rsid w:val="006A0563"/>
    <w:rsid w:val="006A14CC"/>
    <w:rsid w:val="006A1B0E"/>
    <w:rsid w:val="006A1B37"/>
    <w:rsid w:val="006A2695"/>
    <w:rsid w:val="006A270E"/>
    <w:rsid w:val="006A27E1"/>
    <w:rsid w:val="006A2804"/>
    <w:rsid w:val="006A280B"/>
    <w:rsid w:val="006A2E67"/>
    <w:rsid w:val="006A2F21"/>
    <w:rsid w:val="006A30DA"/>
    <w:rsid w:val="006A3427"/>
    <w:rsid w:val="006A3698"/>
    <w:rsid w:val="006A3D1A"/>
    <w:rsid w:val="006A3D6F"/>
    <w:rsid w:val="006A3ED8"/>
    <w:rsid w:val="006A43BA"/>
    <w:rsid w:val="006A479D"/>
    <w:rsid w:val="006A47EE"/>
    <w:rsid w:val="006A4C4D"/>
    <w:rsid w:val="006A4F29"/>
    <w:rsid w:val="006A5584"/>
    <w:rsid w:val="006A5C6D"/>
    <w:rsid w:val="006A5F5E"/>
    <w:rsid w:val="006A5F72"/>
    <w:rsid w:val="006A610F"/>
    <w:rsid w:val="006A63F5"/>
    <w:rsid w:val="006A643D"/>
    <w:rsid w:val="006A650C"/>
    <w:rsid w:val="006A6811"/>
    <w:rsid w:val="006A708F"/>
    <w:rsid w:val="006A7DA9"/>
    <w:rsid w:val="006A7DC2"/>
    <w:rsid w:val="006B03C2"/>
    <w:rsid w:val="006B0BD8"/>
    <w:rsid w:val="006B105C"/>
    <w:rsid w:val="006B146D"/>
    <w:rsid w:val="006B1916"/>
    <w:rsid w:val="006B1C94"/>
    <w:rsid w:val="006B1CA4"/>
    <w:rsid w:val="006B2356"/>
    <w:rsid w:val="006B2F26"/>
    <w:rsid w:val="006B2F4C"/>
    <w:rsid w:val="006B3016"/>
    <w:rsid w:val="006B3754"/>
    <w:rsid w:val="006B3A36"/>
    <w:rsid w:val="006B3B4D"/>
    <w:rsid w:val="006B3E7C"/>
    <w:rsid w:val="006B3ED0"/>
    <w:rsid w:val="006B4009"/>
    <w:rsid w:val="006B44C7"/>
    <w:rsid w:val="006B485A"/>
    <w:rsid w:val="006B4931"/>
    <w:rsid w:val="006B61D0"/>
    <w:rsid w:val="006B62C4"/>
    <w:rsid w:val="006B640E"/>
    <w:rsid w:val="006B68F4"/>
    <w:rsid w:val="006B6ACF"/>
    <w:rsid w:val="006B746B"/>
    <w:rsid w:val="006B7798"/>
    <w:rsid w:val="006B7B9C"/>
    <w:rsid w:val="006C00D4"/>
    <w:rsid w:val="006C0113"/>
    <w:rsid w:val="006C01F9"/>
    <w:rsid w:val="006C025A"/>
    <w:rsid w:val="006C0332"/>
    <w:rsid w:val="006C0369"/>
    <w:rsid w:val="006C0578"/>
    <w:rsid w:val="006C0B2E"/>
    <w:rsid w:val="006C0B66"/>
    <w:rsid w:val="006C0EDD"/>
    <w:rsid w:val="006C155F"/>
    <w:rsid w:val="006C15BE"/>
    <w:rsid w:val="006C17DE"/>
    <w:rsid w:val="006C193F"/>
    <w:rsid w:val="006C19BE"/>
    <w:rsid w:val="006C1C84"/>
    <w:rsid w:val="006C2005"/>
    <w:rsid w:val="006C2077"/>
    <w:rsid w:val="006C20D3"/>
    <w:rsid w:val="006C231B"/>
    <w:rsid w:val="006C23B1"/>
    <w:rsid w:val="006C2465"/>
    <w:rsid w:val="006C276C"/>
    <w:rsid w:val="006C27ED"/>
    <w:rsid w:val="006C28C5"/>
    <w:rsid w:val="006C2A15"/>
    <w:rsid w:val="006C2BF6"/>
    <w:rsid w:val="006C2D61"/>
    <w:rsid w:val="006C389D"/>
    <w:rsid w:val="006C3C42"/>
    <w:rsid w:val="006C3DDB"/>
    <w:rsid w:val="006C3F9D"/>
    <w:rsid w:val="006C41D3"/>
    <w:rsid w:val="006C4C46"/>
    <w:rsid w:val="006C4F56"/>
    <w:rsid w:val="006C4F6E"/>
    <w:rsid w:val="006C5797"/>
    <w:rsid w:val="006C7218"/>
    <w:rsid w:val="006C7650"/>
    <w:rsid w:val="006C7CE9"/>
    <w:rsid w:val="006D03D2"/>
    <w:rsid w:val="006D03D7"/>
    <w:rsid w:val="006D0C4B"/>
    <w:rsid w:val="006D0F72"/>
    <w:rsid w:val="006D1512"/>
    <w:rsid w:val="006D17AE"/>
    <w:rsid w:val="006D17CD"/>
    <w:rsid w:val="006D1C65"/>
    <w:rsid w:val="006D1DA0"/>
    <w:rsid w:val="006D1DEF"/>
    <w:rsid w:val="006D2026"/>
    <w:rsid w:val="006D2243"/>
    <w:rsid w:val="006D25B9"/>
    <w:rsid w:val="006D2BEB"/>
    <w:rsid w:val="006D3058"/>
    <w:rsid w:val="006D30E9"/>
    <w:rsid w:val="006D32CA"/>
    <w:rsid w:val="006D32E8"/>
    <w:rsid w:val="006D3653"/>
    <w:rsid w:val="006D376F"/>
    <w:rsid w:val="006D3A08"/>
    <w:rsid w:val="006D3AA0"/>
    <w:rsid w:val="006D3DA9"/>
    <w:rsid w:val="006D3EFC"/>
    <w:rsid w:val="006D4582"/>
    <w:rsid w:val="006D488A"/>
    <w:rsid w:val="006D4DF3"/>
    <w:rsid w:val="006D4EFA"/>
    <w:rsid w:val="006D5691"/>
    <w:rsid w:val="006D60F1"/>
    <w:rsid w:val="006D61BD"/>
    <w:rsid w:val="006D6C64"/>
    <w:rsid w:val="006D6C66"/>
    <w:rsid w:val="006D6F1A"/>
    <w:rsid w:val="006D7430"/>
    <w:rsid w:val="006D7948"/>
    <w:rsid w:val="006D7E58"/>
    <w:rsid w:val="006D7E97"/>
    <w:rsid w:val="006E0758"/>
    <w:rsid w:val="006E0ECF"/>
    <w:rsid w:val="006E10DF"/>
    <w:rsid w:val="006E10F5"/>
    <w:rsid w:val="006E1138"/>
    <w:rsid w:val="006E19ED"/>
    <w:rsid w:val="006E2120"/>
    <w:rsid w:val="006E288C"/>
    <w:rsid w:val="006E2B62"/>
    <w:rsid w:val="006E3315"/>
    <w:rsid w:val="006E3615"/>
    <w:rsid w:val="006E3658"/>
    <w:rsid w:val="006E38FC"/>
    <w:rsid w:val="006E3AE1"/>
    <w:rsid w:val="006E3B38"/>
    <w:rsid w:val="006E3C77"/>
    <w:rsid w:val="006E3E2C"/>
    <w:rsid w:val="006E3F48"/>
    <w:rsid w:val="006E42E5"/>
    <w:rsid w:val="006E47ED"/>
    <w:rsid w:val="006E4E4B"/>
    <w:rsid w:val="006E5073"/>
    <w:rsid w:val="006E5174"/>
    <w:rsid w:val="006E59E0"/>
    <w:rsid w:val="006E5C1C"/>
    <w:rsid w:val="006E64BE"/>
    <w:rsid w:val="006E66A2"/>
    <w:rsid w:val="006E6824"/>
    <w:rsid w:val="006E71FE"/>
    <w:rsid w:val="006E73E9"/>
    <w:rsid w:val="006E7928"/>
    <w:rsid w:val="006F03BF"/>
    <w:rsid w:val="006F03F0"/>
    <w:rsid w:val="006F055E"/>
    <w:rsid w:val="006F10E2"/>
    <w:rsid w:val="006F17A5"/>
    <w:rsid w:val="006F19CC"/>
    <w:rsid w:val="006F1B26"/>
    <w:rsid w:val="006F1BB5"/>
    <w:rsid w:val="006F2832"/>
    <w:rsid w:val="006F28FB"/>
    <w:rsid w:val="006F2B49"/>
    <w:rsid w:val="006F2B6C"/>
    <w:rsid w:val="006F2E17"/>
    <w:rsid w:val="006F30BF"/>
    <w:rsid w:val="006F347C"/>
    <w:rsid w:val="006F34E8"/>
    <w:rsid w:val="006F3755"/>
    <w:rsid w:val="006F45DE"/>
    <w:rsid w:val="006F4653"/>
    <w:rsid w:val="006F4841"/>
    <w:rsid w:val="006F4846"/>
    <w:rsid w:val="006F49BE"/>
    <w:rsid w:val="006F4ED6"/>
    <w:rsid w:val="006F5506"/>
    <w:rsid w:val="006F58D8"/>
    <w:rsid w:val="006F59A8"/>
    <w:rsid w:val="006F5C97"/>
    <w:rsid w:val="006F5D80"/>
    <w:rsid w:val="006F63E0"/>
    <w:rsid w:val="006F6421"/>
    <w:rsid w:val="006F66B2"/>
    <w:rsid w:val="006F6773"/>
    <w:rsid w:val="006F6B07"/>
    <w:rsid w:val="006F6EEE"/>
    <w:rsid w:val="006F707F"/>
    <w:rsid w:val="006F7336"/>
    <w:rsid w:val="006F7671"/>
    <w:rsid w:val="006F7F21"/>
    <w:rsid w:val="00700579"/>
    <w:rsid w:val="00700941"/>
    <w:rsid w:val="00701A27"/>
    <w:rsid w:val="00701C8E"/>
    <w:rsid w:val="007026B7"/>
    <w:rsid w:val="007026F3"/>
    <w:rsid w:val="0070275D"/>
    <w:rsid w:val="00702A9F"/>
    <w:rsid w:val="00702E54"/>
    <w:rsid w:val="007031D7"/>
    <w:rsid w:val="00703290"/>
    <w:rsid w:val="0070335A"/>
    <w:rsid w:val="0070345A"/>
    <w:rsid w:val="007037F1"/>
    <w:rsid w:val="0070380A"/>
    <w:rsid w:val="00703C36"/>
    <w:rsid w:val="00703DEE"/>
    <w:rsid w:val="00704078"/>
    <w:rsid w:val="0070416F"/>
    <w:rsid w:val="007043E8"/>
    <w:rsid w:val="0070492D"/>
    <w:rsid w:val="00704C79"/>
    <w:rsid w:val="00705117"/>
    <w:rsid w:val="0070527A"/>
    <w:rsid w:val="0070567E"/>
    <w:rsid w:val="00705BD2"/>
    <w:rsid w:val="00705CA6"/>
    <w:rsid w:val="00705CF9"/>
    <w:rsid w:val="00705EFC"/>
    <w:rsid w:val="0070613B"/>
    <w:rsid w:val="00706252"/>
    <w:rsid w:val="0070627C"/>
    <w:rsid w:val="00706A17"/>
    <w:rsid w:val="00706FAA"/>
    <w:rsid w:val="00707617"/>
    <w:rsid w:val="007076E9"/>
    <w:rsid w:val="0070773F"/>
    <w:rsid w:val="007077B5"/>
    <w:rsid w:val="00707D54"/>
    <w:rsid w:val="00707D69"/>
    <w:rsid w:val="007100B1"/>
    <w:rsid w:val="00710517"/>
    <w:rsid w:val="007108B1"/>
    <w:rsid w:val="007109B0"/>
    <w:rsid w:val="00710AA6"/>
    <w:rsid w:val="00710EC9"/>
    <w:rsid w:val="0071119A"/>
    <w:rsid w:val="00711215"/>
    <w:rsid w:val="007112C7"/>
    <w:rsid w:val="00711316"/>
    <w:rsid w:val="00711848"/>
    <w:rsid w:val="00711A14"/>
    <w:rsid w:val="00711CF3"/>
    <w:rsid w:val="00712171"/>
    <w:rsid w:val="007129D5"/>
    <w:rsid w:val="00712C6F"/>
    <w:rsid w:val="00712F07"/>
    <w:rsid w:val="007132DF"/>
    <w:rsid w:val="00713582"/>
    <w:rsid w:val="00713609"/>
    <w:rsid w:val="0071394C"/>
    <w:rsid w:val="007139BC"/>
    <w:rsid w:val="00713C23"/>
    <w:rsid w:val="00713C50"/>
    <w:rsid w:val="00713D63"/>
    <w:rsid w:val="0071414E"/>
    <w:rsid w:val="007142A1"/>
    <w:rsid w:val="00714304"/>
    <w:rsid w:val="00714CB7"/>
    <w:rsid w:val="00714D19"/>
    <w:rsid w:val="0071520C"/>
    <w:rsid w:val="007152DE"/>
    <w:rsid w:val="00715475"/>
    <w:rsid w:val="0071589E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8E7"/>
    <w:rsid w:val="0071690A"/>
    <w:rsid w:val="007169A9"/>
    <w:rsid w:val="00716A80"/>
    <w:rsid w:val="00716C8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458"/>
    <w:rsid w:val="007207D7"/>
    <w:rsid w:val="007208D6"/>
    <w:rsid w:val="007209C6"/>
    <w:rsid w:val="00720B85"/>
    <w:rsid w:val="00721152"/>
    <w:rsid w:val="00721364"/>
    <w:rsid w:val="00721723"/>
    <w:rsid w:val="00721799"/>
    <w:rsid w:val="00721E6C"/>
    <w:rsid w:val="00722384"/>
    <w:rsid w:val="0072260F"/>
    <w:rsid w:val="007233DE"/>
    <w:rsid w:val="007235F3"/>
    <w:rsid w:val="007238C9"/>
    <w:rsid w:val="00723937"/>
    <w:rsid w:val="0072440E"/>
    <w:rsid w:val="007244E4"/>
    <w:rsid w:val="007246C4"/>
    <w:rsid w:val="00724F27"/>
    <w:rsid w:val="00725188"/>
    <w:rsid w:val="0072533A"/>
    <w:rsid w:val="0072560E"/>
    <w:rsid w:val="00725624"/>
    <w:rsid w:val="00725720"/>
    <w:rsid w:val="00726220"/>
    <w:rsid w:val="007265B0"/>
    <w:rsid w:val="00726A5E"/>
    <w:rsid w:val="007272AD"/>
    <w:rsid w:val="007277E8"/>
    <w:rsid w:val="007279D5"/>
    <w:rsid w:val="00727C3E"/>
    <w:rsid w:val="00730280"/>
    <w:rsid w:val="007302C2"/>
    <w:rsid w:val="007308F3"/>
    <w:rsid w:val="00730B4D"/>
    <w:rsid w:val="00730C99"/>
    <w:rsid w:val="00731227"/>
    <w:rsid w:val="007318F5"/>
    <w:rsid w:val="00731C35"/>
    <w:rsid w:val="00731DBF"/>
    <w:rsid w:val="00732268"/>
    <w:rsid w:val="007326CC"/>
    <w:rsid w:val="0073302B"/>
    <w:rsid w:val="00733051"/>
    <w:rsid w:val="0073350B"/>
    <w:rsid w:val="007338A5"/>
    <w:rsid w:val="00733C2E"/>
    <w:rsid w:val="007341FD"/>
    <w:rsid w:val="0073453D"/>
    <w:rsid w:val="0073469E"/>
    <w:rsid w:val="0073473A"/>
    <w:rsid w:val="00734C67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1234"/>
    <w:rsid w:val="0074136C"/>
    <w:rsid w:val="00741486"/>
    <w:rsid w:val="0074171D"/>
    <w:rsid w:val="00742C89"/>
    <w:rsid w:val="007436C9"/>
    <w:rsid w:val="0074414F"/>
    <w:rsid w:val="00744503"/>
    <w:rsid w:val="0074459A"/>
    <w:rsid w:val="00744842"/>
    <w:rsid w:val="007448D1"/>
    <w:rsid w:val="00744ABD"/>
    <w:rsid w:val="00744D1E"/>
    <w:rsid w:val="00744F2E"/>
    <w:rsid w:val="00745362"/>
    <w:rsid w:val="00745A77"/>
    <w:rsid w:val="00745DC4"/>
    <w:rsid w:val="007463FD"/>
    <w:rsid w:val="007464D0"/>
    <w:rsid w:val="00746AC8"/>
    <w:rsid w:val="00746D72"/>
    <w:rsid w:val="00747354"/>
    <w:rsid w:val="0074786B"/>
    <w:rsid w:val="00747981"/>
    <w:rsid w:val="00747F02"/>
    <w:rsid w:val="00750107"/>
    <w:rsid w:val="007501BE"/>
    <w:rsid w:val="007503B4"/>
    <w:rsid w:val="0075040C"/>
    <w:rsid w:val="007508BE"/>
    <w:rsid w:val="00750924"/>
    <w:rsid w:val="00750EC8"/>
    <w:rsid w:val="007510FA"/>
    <w:rsid w:val="007511C5"/>
    <w:rsid w:val="00751838"/>
    <w:rsid w:val="0075217F"/>
    <w:rsid w:val="00752529"/>
    <w:rsid w:val="00752741"/>
    <w:rsid w:val="00752892"/>
    <w:rsid w:val="00753237"/>
    <w:rsid w:val="007533F7"/>
    <w:rsid w:val="0075423D"/>
    <w:rsid w:val="007546C9"/>
    <w:rsid w:val="00754709"/>
    <w:rsid w:val="00754E32"/>
    <w:rsid w:val="00754FD8"/>
    <w:rsid w:val="0075517A"/>
    <w:rsid w:val="00755249"/>
    <w:rsid w:val="0075525D"/>
    <w:rsid w:val="00755579"/>
    <w:rsid w:val="00755C69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671"/>
    <w:rsid w:val="00757835"/>
    <w:rsid w:val="007601A2"/>
    <w:rsid w:val="00760476"/>
    <w:rsid w:val="00760858"/>
    <w:rsid w:val="0076129A"/>
    <w:rsid w:val="007612A6"/>
    <w:rsid w:val="007614FF"/>
    <w:rsid w:val="0076160F"/>
    <w:rsid w:val="007618BF"/>
    <w:rsid w:val="00761E71"/>
    <w:rsid w:val="00761E8D"/>
    <w:rsid w:val="00762034"/>
    <w:rsid w:val="0076240B"/>
    <w:rsid w:val="00762D0F"/>
    <w:rsid w:val="00763711"/>
    <w:rsid w:val="007639D4"/>
    <w:rsid w:val="00764009"/>
    <w:rsid w:val="00764068"/>
    <w:rsid w:val="007644B1"/>
    <w:rsid w:val="00764C9C"/>
    <w:rsid w:val="00765051"/>
    <w:rsid w:val="00765145"/>
    <w:rsid w:val="00765E8D"/>
    <w:rsid w:val="00766218"/>
    <w:rsid w:val="00766C26"/>
    <w:rsid w:val="00767290"/>
    <w:rsid w:val="00767427"/>
    <w:rsid w:val="0076765E"/>
    <w:rsid w:val="0076769E"/>
    <w:rsid w:val="007676B4"/>
    <w:rsid w:val="0076774D"/>
    <w:rsid w:val="00767A31"/>
    <w:rsid w:val="00767AED"/>
    <w:rsid w:val="007704E8"/>
    <w:rsid w:val="00770A61"/>
    <w:rsid w:val="00770E7F"/>
    <w:rsid w:val="00770FA3"/>
    <w:rsid w:val="00771171"/>
    <w:rsid w:val="007711FC"/>
    <w:rsid w:val="0077128E"/>
    <w:rsid w:val="00771726"/>
    <w:rsid w:val="0077184B"/>
    <w:rsid w:val="0077190E"/>
    <w:rsid w:val="00772168"/>
    <w:rsid w:val="00772253"/>
    <w:rsid w:val="0077227C"/>
    <w:rsid w:val="007725D4"/>
    <w:rsid w:val="00772F4F"/>
    <w:rsid w:val="007733CF"/>
    <w:rsid w:val="00773C5C"/>
    <w:rsid w:val="00773E8B"/>
    <w:rsid w:val="0077432E"/>
    <w:rsid w:val="00774514"/>
    <w:rsid w:val="0077461E"/>
    <w:rsid w:val="00774752"/>
    <w:rsid w:val="007748C5"/>
    <w:rsid w:val="00774F0D"/>
    <w:rsid w:val="007756CA"/>
    <w:rsid w:val="00775B3A"/>
    <w:rsid w:val="007763D5"/>
    <w:rsid w:val="0077647D"/>
    <w:rsid w:val="00776E05"/>
    <w:rsid w:val="00776E8A"/>
    <w:rsid w:val="0077706C"/>
    <w:rsid w:val="007773CD"/>
    <w:rsid w:val="007776F0"/>
    <w:rsid w:val="00777BB9"/>
    <w:rsid w:val="00777BE9"/>
    <w:rsid w:val="00777DB6"/>
    <w:rsid w:val="00777EA8"/>
    <w:rsid w:val="00780304"/>
    <w:rsid w:val="00780924"/>
    <w:rsid w:val="00780FA0"/>
    <w:rsid w:val="007814B0"/>
    <w:rsid w:val="0078164B"/>
    <w:rsid w:val="00782029"/>
    <w:rsid w:val="00782161"/>
    <w:rsid w:val="007823EA"/>
    <w:rsid w:val="00782501"/>
    <w:rsid w:val="00782542"/>
    <w:rsid w:val="00782B14"/>
    <w:rsid w:val="00782EDE"/>
    <w:rsid w:val="00782F39"/>
    <w:rsid w:val="00782FAC"/>
    <w:rsid w:val="007833D4"/>
    <w:rsid w:val="00783787"/>
    <w:rsid w:val="00783963"/>
    <w:rsid w:val="00783FD2"/>
    <w:rsid w:val="007840E5"/>
    <w:rsid w:val="0078435B"/>
    <w:rsid w:val="00784597"/>
    <w:rsid w:val="007855A3"/>
    <w:rsid w:val="007856B2"/>
    <w:rsid w:val="00785987"/>
    <w:rsid w:val="0078614E"/>
    <w:rsid w:val="007863D2"/>
    <w:rsid w:val="007864F9"/>
    <w:rsid w:val="00786729"/>
    <w:rsid w:val="00786787"/>
    <w:rsid w:val="007869EE"/>
    <w:rsid w:val="00786CA3"/>
    <w:rsid w:val="00787819"/>
    <w:rsid w:val="00787C6A"/>
    <w:rsid w:val="00790708"/>
    <w:rsid w:val="007908C6"/>
    <w:rsid w:val="00790A95"/>
    <w:rsid w:val="00790AE5"/>
    <w:rsid w:val="00791139"/>
    <w:rsid w:val="00791573"/>
    <w:rsid w:val="00791683"/>
    <w:rsid w:val="007916B1"/>
    <w:rsid w:val="00791837"/>
    <w:rsid w:val="00791E4F"/>
    <w:rsid w:val="00791EF7"/>
    <w:rsid w:val="00792514"/>
    <w:rsid w:val="00792545"/>
    <w:rsid w:val="00792705"/>
    <w:rsid w:val="0079301C"/>
    <w:rsid w:val="00793293"/>
    <w:rsid w:val="007933BD"/>
    <w:rsid w:val="00793507"/>
    <w:rsid w:val="007938B5"/>
    <w:rsid w:val="00793A30"/>
    <w:rsid w:val="00793A49"/>
    <w:rsid w:val="0079406C"/>
    <w:rsid w:val="00794259"/>
    <w:rsid w:val="0079457E"/>
    <w:rsid w:val="00794714"/>
    <w:rsid w:val="007947AE"/>
    <w:rsid w:val="00794E18"/>
    <w:rsid w:val="00795825"/>
    <w:rsid w:val="00795A84"/>
    <w:rsid w:val="00795CA1"/>
    <w:rsid w:val="00795CB1"/>
    <w:rsid w:val="00795D87"/>
    <w:rsid w:val="007966C9"/>
    <w:rsid w:val="00796991"/>
    <w:rsid w:val="007974C6"/>
    <w:rsid w:val="00797FB6"/>
    <w:rsid w:val="007A03BA"/>
    <w:rsid w:val="007A03FF"/>
    <w:rsid w:val="007A046F"/>
    <w:rsid w:val="007A0E4E"/>
    <w:rsid w:val="007A1359"/>
    <w:rsid w:val="007A1A6B"/>
    <w:rsid w:val="007A1AC9"/>
    <w:rsid w:val="007A1BFB"/>
    <w:rsid w:val="007A1DA3"/>
    <w:rsid w:val="007A1DDE"/>
    <w:rsid w:val="007A2297"/>
    <w:rsid w:val="007A2521"/>
    <w:rsid w:val="007A273C"/>
    <w:rsid w:val="007A2BA6"/>
    <w:rsid w:val="007A2BED"/>
    <w:rsid w:val="007A30F6"/>
    <w:rsid w:val="007A325F"/>
    <w:rsid w:val="007A374A"/>
    <w:rsid w:val="007A3770"/>
    <w:rsid w:val="007A3BA2"/>
    <w:rsid w:val="007A3CD6"/>
    <w:rsid w:val="007A3DD1"/>
    <w:rsid w:val="007A4259"/>
    <w:rsid w:val="007A4883"/>
    <w:rsid w:val="007A4931"/>
    <w:rsid w:val="007A4C22"/>
    <w:rsid w:val="007A5094"/>
    <w:rsid w:val="007A53FE"/>
    <w:rsid w:val="007A5B6D"/>
    <w:rsid w:val="007A5BD8"/>
    <w:rsid w:val="007A5ECF"/>
    <w:rsid w:val="007A6127"/>
    <w:rsid w:val="007A61FF"/>
    <w:rsid w:val="007A6E1A"/>
    <w:rsid w:val="007A7602"/>
    <w:rsid w:val="007B0A49"/>
    <w:rsid w:val="007B0D41"/>
    <w:rsid w:val="007B127D"/>
    <w:rsid w:val="007B132F"/>
    <w:rsid w:val="007B13AE"/>
    <w:rsid w:val="007B14E7"/>
    <w:rsid w:val="007B1801"/>
    <w:rsid w:val="007B189E"/>
    <w:rsid w:val="007B1EE3"/>
    <w:rsid w:val="007B20EE"/>
    <w:rsid w:val="007B20FA"/>
    <w:rsid w:val="007B257B"/>
    <w:rsid w:val="007B2BF0"/>
    <w:rsid w:val="007B2D12"/>
    <w:rsid w:val="007B301B"/>
    <w:rsid w:val="007B305A"/>
    <w:rsid w:val="007B36E2"/>
    <w:rsid w:val="007B3BEE"/>
    <w:rsid w:val="007B48C8"/>
    <w:rsid w:val="007B48E5"/>
    <w:rsid w:val="007B4993"/>
    <w:rsid w:val="007B4AF4"/>
    <w:rsid w:val="007B5544"/>
    <w:rsid w:val="007B585C"/>
    <w:rsid w:val="007B5990"/>
    <w:rsid w:val="007B59F8"/>
    <w:rsid w:val="007B5C83"/>
    <w:rsid w:val="007B5F61"/>
    <w:rsid w:val="007B6323"/>
    <w:rsid w:val="007B6654"/>
    <w:rsid w:val="007B67AE"/>
    <w:rsid w:val="007B6B84"/>
    <w:rsid w:val="007B6DDF"/>
    <w:rsid w:val="007B6FFE"/>
    <w:rsid w:val="007B7078"/>
    <w:rsid w:val="007B76AB"/>
    <w:rsid w:val="007B7C63"/>
    <w:rsid w:val="007B7D9A"/>
    <w:rsid w:val="007B7F06"/>
    <w:rsid w:val="007C0299"/>
    <w:rsid w:val="007C031C"/>
    <w:rsid w:val="007C072C"/>
    <w:rsid w:val="007C0B8F"/>
    <w:rsid w:val="007C121C"/>
    <w:rsid w:val="007C1266"/>
    <w:rsid w:val="007C2014"/>
    <w:rsid w:val="007C220C"/>
    <w:rsid w:val="007C2280"/>
    <w:rsid w:val="007C28D3"/>
    <w:rsid w:val="007C2A2F"/>
    <w:rsid w:val="007C2A45"/>
    <w:rsid w:val="007C2CD6"/>
    <w:rsid w:val="007C3061"/>
    <w:rsid w:val="007C31A1"/>
    <w:rsid w:val="007C3205"/>
    <w:rsid w:val="007C343D"/>
    <w:rsid w:val="007C34D0"/>
    <w:rsid w:val="007C404B"/>
    <w:rsid w:val="007C413A"/>
    <w:rsid w:val="007C414F"/>
    <w:rsid w:val="007C419A"/>
    <w:rsid w:val="007C4312"/>
    <w:rsid w:val="007C446B"/>
    <w:rsid w:val="007C46E8"/>
    <w:rsid w:val="007C4A67"/>
    <w:rsid w:val="007C4ECD"/>
    <w:rsid w:val="007C52AA"/>
    <w:rsid w:val="007C69D3"/>
    <w:rsid w:val="007C6B4C"/>
    <w:rsid w:val="007C6E62"/>
    <w:rsid w:val="007C702F"/>
    <w:rsid w:val="007C79BF"/>
    <w:rsid w:val="007D0109"/>
    <w:rsid w:val="007D01AE"/>
    <w:rsid w:val="007D03BC"/>
    <w:rsid w:val="007D07F0"/>
    <w:rsid w:val="007D0DCF"/>
    <w:rsid w:val="007D13C5"/>
    <w:rsid w:val="007D13F5"/>
    <w:rsid w:val="007D1E72"/>
    <w:rsid w:val="007D1E97"/>
    <w:rsid w:val="007D1F96"/>
    <w:rsid w:val="007D2284"/>
    <w:rsid w:val="007D22AB"/>
    <w:rsid w:val="007D2878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E46"/>
    <w:rsid w:val="007D3F03"/>
    <w:rsid w:val="007D40B6"/>
    <w:rsid w:val="007D4155"/>
    <w:rsid w:val="007D4162"/>
    <w:rsid w:val="007D423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E3E"/>
    <w:rsid w:val="007D6FF1"/>
    <w:rsid w:val="007D709A"/>
    <w:rsid w:val="007D781E"/>
    <w:rsid w:val="007D7D08"/>
    <w:rsid w:val="007D7D0E"/>
    <w:rsid w:val="007E0080"/>
    <w:rsid w:val="007E00B7"/>
    <w:rsid w:val="007E03D1"/>
    <w:rsid w:val="007E0476"/>
    <w:rsid w:val="007E079F"/>
    <w:rsid w:val="007E0A9B"/>
    <w:rsid w:val="007E0F3E"/>
    <w:rsid w:val="007E1331"/>
    <w:rsid w:val="007E1B50"/>
    <w:rsid w:val="007E1CA3"/>
    <w:rsid w:val="007E1CCD"/>
    <w:rsid w:val="007E1F44"/>
    <w:rsid w:val="007E1FE9"/>
    <w:rsid w:val="007E2097"/>
    <w:rsid w:val="007E243C"/>
    <w:rsid w:val="007E2609"/>
    <w:rsid w:val="007E2CFE"/>
    <w:rsid w:val="007E305B"/>
    <w:rsid w:val="007E31E3"/>
    <w:rsid w:val="007E32E8"/>
    <w:rsid w:val="007E347B"/>
    <w:rsid w:val="007E35F5"/>
    <w:rsid w:val="007E3BA9"/>
    <w:rsid w:val="007E411D"/>
    <w:rsid w:val="007E446A"/>
    <w:rsid w:val="007E4687"/>
    <w:rsid w:val="007E4896"/>
    <w:rsid w:val="007E4A65"/>
    <w:rsid w:val="007E4F20"/>
    <w:rsid w:val="007E5029"/>
    <w:rsid w:val="007E5962"/>
    <w:rsid w:val="007E5AF0"/>
    <w:rsid w:val="007E5BFC"/>
    <w:rsid w:val="007E5CFA"/>
    <w:rsid w:val="007E5F23"/>
    <w:rsid w:val="007E63AD"/>
    <w:rsid w:val="007E6C7A"/>
    <w:rsid w:val="007E6F26"/>
    <w:rsid w:val="007E6FA2"/>
    <w:rsid w:val="007E7559"/>
    <w:rsid w:val="007E768C"/>
    <w:rsid w:val="007E7BD8"/>
    <w:rsid w:val="007E7C45"/>
    <w:rsid w:val="007E7DBC"/>
    <w:rsid w:val="007E7E60"/>
    <w:rsid w:val="007F010C"/>
    <w:rsid w:val="007F0DFF"/>
    <w:rsid w:val="007F1107"/>
    <w:rsid w:val="007F1A72"/>
    <w:rsid w:val="007F1C60"/>
    <w:rsid w:val="007F1FDF"/>
    <w:rsid w:val="007F237B"/>
    <w:rsid w:val="007F23B0"/>
    <w:rsid w:val="007F324B"/>
    <w:rsid w:val="007F473C"/>
    <w:rsid w:val="007F4901"/>
    <w:rsid w:val="007F4ACF"/>
    <w:rsid w:val="007F4E78"/>
    <w:rsid w:val="007F4FBF"/>
    <w:rsid w:val="007F5702"/>
    <w:rsid w:val="007F5768"/>
    <w:rsid w:val="007F5985"/>
    <w:rsid w:val="007F5AB8"/>
    <w:rsid w:val="007F5D86"/>
    <w:rsid w:val="007F5D90"/>
    <w:rsid w:val="007F6395"/>
    <w:rsid w:val="007F6BF7"/>
    <w:rsid w:val="007F6F64"/>
    <w:rsid w:val="007F70A3"/>
    <w:rsid w:val="007F71DC"/>
    <w:rsid w:val="007F741B"/>
    <w:rsid w:val="00800048"/>
    <w:rsid w:val="0080010F"/>
    <w:rsid w:val="0080063C"/>
    <w:rsid w:val="00800813"/>
    <w:rsid w:val="0080175D"/>
    <w:rsid w:val="0080194D"/>
    <w:rsid w:val="00801CE6"/>
    <w:rsid w:val="0080231E"/>
    <w:rsid w:val="0080240A"/>
    <w:rsid w:val="00802769"/>
    <w:rsid w:val="00802DAC"/>
    <w:rsid w:val="008037D7"/>
    <w:rsid w:val="008039FD"/>
    <w:rsid w:val="00803A47"/>
    <w:rsid w:val="00803E23"/>
    <w:rsid w:val="00804129"/>
    <w:rsid w:val="00804175"/>
    <w:rsid w:val="00804262"/>
    <w:rsid w:val="00804D19"/>
    <w:rsid w:val="00804E07"/>
    <w:rsid w:val="00805368"/>
    <w:rsid w:val="008056AA"/>
    <w:rsid w:val="00805D1D"/>
    <w:rsid w:val="00805D3F"/>
    <w:rsid w:val="00805DCF"/>
    <w:rsid w:val="00806072"/>
    <w:rsid w:val="00806129"/>
    <w:rsid w:val="008063B2"/>
    <w:rsid w:val="0080645E"/>
    <w:rsid w:val="00806D0E"/>
    <w:rsid w:val="0080707E"/>
    <w:rsid w:val="00807712"/>
    <w:rsid w:val="00807819"/>
    <w:rsid w:val="00807A74"/>
    <w:rsid w:val="00807B5A"/>
    <w:rsid w:val="00807C66"/>
    <w:rsid w:val="00810481"/>
    <w:rsid w:val="00810596"/>
    <w:rsid w:val="00810D31"/>
    <w:rsid w:val="00810F7C"/>
    <w:rsid w:val="00811307"/>
    <w:rsid w:val="0081134C"/>
    <w:rsid w:val="0081157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3A79"/>
    <w:rsid w:val="00814209"/>
    <w:rsid w:val="0081429D"/>
    <w:rsid w:val="0081454C"/>
    <w:rsid w:val="00814806"/>
    <w:rsid w:val="00814842"/>
    <w:rsid w:val="00814B6B"/>
    <w:rsid w:val="00814D21"/>
    <w:rsid w:val="00814DC8"/>
    <w:rsid w:val="00815005"/>
    <w:rsid w:val="008150FB"/>
    <w:rsid w:val="008157E9"/>
    <w:rsid w:val="00815AA2"/>
    <w:rsid w:val="00815BE1"/>
    <w:rsid w:val="00816692"/>
    <w:rsid w:val="0081693B"/>
    <w:rsid w:val="00816CC4"/>
    <w:rsid w:val="00816EA8"/>
    <w:rsid w:val="00816EFD"/>
    <w:rsid w:val="008173D6"/>
    <w:rsid w:val="0081743E"/>
    <w:rsid w:val="00817599"/>
    <w:rsid w:val="00817BC1"/>
    <w:rsid w:val="00820553"/>
    <w:rsid w:val="00820557"/>
    <w:rsid w:val="0082143C"/>
    <w:rsid w:val="008214A7"/>
    <w:rsid w:val="00821C80"/>
    <w:rsid w:val="00822AD0"/>
    <w:rsid w:val="00822D4D"/>
    <w:rsid w:val="008232A4"/>
    <w:rsid w:val="008232D0"/>
    <w:rsid w:val="008234DD"/>
    <w:rsid w:val="00823CF5"/>
    <w:rsid w:val="00823DD5"/>
    <w:rsid w:val="00823F3D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61E4"/>
    <w:rsid w:val="008263CA"/>
    <w:rsid w:val="008266E3"/>
    <w:rsid w:val="0082691C"/>
    <w:rsid w:val="00826A70"/>
    <w:rsid w:val="00827324"/>
    <w:rsid w:val="008273A6"/>
    <w:rsid w:val="00827793"/>
    <w:rsid w:val="008277C6"/>
    <w:rsid w:val="008278D8"/>
    <w:rsid w:val="00827BC9"/>
    <w:rsid w:val="00827DE0"/>
    <w:rsid w:val="00827F45"/>
    <w:rsid w:val="00830735"/>
    <w:rsid w:val="008308CC"/>
    <w:rsid w:val="0083108C"/>
    <w:rsid w:val="008311CC"/>
    <w:rsid w:val="00831622"/>
    <w:rsid w:val="00831818"/>
    <w:rsid w:val="00831B32"/>
    <w:rsid w:val="00831DB5"/>
    <w:rsid w:val="00832428"/>
    <w:rsid w:val="0083268E"/>
    <w:rsid w:val="00832C63"/>
    <w:rsid w:val="00833396"/>
    <w:rsid w:val="008334F5"/>
    <w:rsid w:val="008336B4"/>
    <w:rsid w:val="0083423E"/>
    <w:rsid w:val="00834312"/>
    <w:rsid w:val="00834359"/>
    <w:rsid w:val="00834556"/>
    <w:rsid w:val="00834592"/>
    <w:rsid w:val="00834610"/>
    <w:rsid w:val="00834911"/>
    <w:rsid w:val="008349E8"/>
    <w:rsid w:val="008361B7"/>
    <w:rsid w:val="00836AF3"/>
    <w:rsid w:val="00836C77"/>
    <w:rsid w:val="00836FF0"/>
    <w:rsid w:val="00837151"/>
    <w:rsid w:val="00837731"/>
    <w:rsid w:val="00837C46"/>
    <w:rsid w:val="00837F66"/>
    <w:rsid w:val="00840111"/>
    <w:rsid w:val="00840360"/>
    <w:rsid w:val="00840532"/>
    <w:rsid w:val="008407D1"/>
    <w:rsid w:val="008409E1"/>
    <w:rsid w:val="00840D6B"/>
    <w:rsid w:val="008410C6"/>
    <w:rsid w:val="008415F4"/>
    <w:rsid w:val="00841636"/>
    <w:rsid w:val="00841B3B"/>
    <w:rsid w:val="00841D25"/>
    <w:rsid w:val="00842534"/>
    <w:rsid w:val="00842AF1"/>
    <w:rsid w:val="00842E74"/>
    <w:rsid w:val="00843043"/>
    <w:rsid w:val="008433BF"/>
    <w:rsid w:val="00844579"/>
    <w:rsid w:val="008445F2"/>
    <w:rsid w:val="00844A32"/>
    <w:rsid w:val="008450CE"/>
    <w:rsid w:val="008450D0"/>
    <w:rsid w:val="008456CE"/>
    <w:rsid w:val="008456F6"/>
    <w:rsid w:val="00845AAC"/>
    <w:rsid w:val="00845B19"/>
    <w:rsid w:val="008461FA"/>
    <w:rsid w:val="00846243"/>
    <w:rsid w:val="00846506"/>
    <w:rsid w:val="0084668C"/>
    <w:rsid w:val="00847471"/>
    <w:rsid w:val="0084770C"/>
    <w:rsid w:val="00847836"/>
    <w:rsid w:val="008478E2"/>
    <w:rsid w:val="00847EA7"/>
    <w:rsid w:val="008501C9"/>
    <w:rsid w:val="0085024A"/>
    <w:rsid w:val="00850982"/>
    <w:rsid w:val="00850D3B"/>
    <w:rsid w:val="00850F43"/>
    <w:rsid w:val="00851069"/>
    <w:rsid w:val="00851283"/>
    <w:rsid w:val="00851369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D5"/>
    <w:rsid w:val="008522DD"/>
    <w:rsid w:val="0085242B"/>
    <w:rsid w:val="008524F0"/>
    <w:rsid w:val="00852920"/>
    <w:rsid w:val="00852CCA"/>
    <w:rsid w:val="0085348E"/>
    <w:rsid w:val="0085380B"/>
    <w:rsid w:val="00853D16"/>
    <w:rsid w:val="0085409E"/>
    <w:rsid w:val="00854175"/>
    <w:rsid w:val="008543F9"/>
    <w:rsid w:val="008544D2"/>
    <w:rsid w:val="008547C2"/>
    <w:rsid w:val="0085504B"/>
    <w:rsid w:val="00855094"/>
    <w:rsid w:val="008553AD"/>
    <w:rsid w:val="0085558D"/>
    <w:rsid w:val="008559AE"/>
    <w:rsid w:val="00855B6E"/>
    <w:rsid w:val="00855BEB"/>
    <w:rsid w:val="0085609F"/>
    <w:rsid w:val="0085643B"/>
    <w:rsid w:val="008564FF"/>
    <w:rsid w:val="008565CC"/>
    <w:rsid w:val="0085663D"/>
    <w:rsid w:val="0085730E"/>
    <w:rsid w:val="0085758E"/>
    <w:rsid w:val="00857781"/>
    <w:rsid w:val="0085784F"/>
    <w:rsid w:val="00857A09"/>
    <w:rsid w:val="00857F8B"/>
    <w:rsid w:val="0086050C"/>
    <w:rsid w:val="0086083D"/>
    <w:rsid w:val="00860874"/>
    <w:rsid w:val="00860B0A"/>
    <w:rsid w:val="00860DF7"/>
    <w:rsid w:val="00860F95"/>
    <w:rsid w:val="0086105D"/>
    <w:rsid w:val="00861244"/>
    <w:rsid w:val="008612A9"/>
    <w:rsid w:val="0086158F"/>
    <w:rsid w:val="008616D5"/>
    <w:rsid w:val="008618DE"/>
    <w:rsid w:val="0086192A"/>
    <w:rsid w:val="00861A00"/>
    <w:rsid w:val="00861A6E"/>
    <w:rsid w:val="008620A9"/>
    <w:rsid w:val="008621D0"/>
    <w:rsid w:val="00862959"/>
    <w:rsid w:val="00862A8A"/>
    <w:rsid w:val="00862B06"/>
    <w:rsid w:val="00862C5F"/>
    <w:rsid w:val="00863114"/>
    <w:rsid w:val="0086330B"/>
    <w:rsid w:val="008634E5"/>
    <w:rsid w:val="00863C19"/>
    <w:rsid w:val="00863FBC"/>
    <w:rsid w:val="0086418B"/>
    <w:rsid w:val="008641A7"/>
    <w:rsid w:val="0086481B"/>
    <w:rsid w:val="00864E4E"/>
    <w:rsid w:val="008656CD"/>
    <w:rsid w:val="008656DC"/>
    <w:rsid w:val="0086583E"/>
    <w:rsid w:val="008659BC"/>
    <w:rsid w:val="00865AAD"/>
    <w:rsid w:val="00865D4C"/>
    <w:rsid w:val="0086655C"/>
    <w:rsid w:val="00866595"/>
    <w:rsid w:val="008666DD"/>
    <w:rsid w:val="00866766"/>
    <w:rsid w:val="008669FB"/>
    <w:rsid w:val="00866DAC"/>
    <w:rsid w:val="00867A25"/>
    <w:rsid w:val="0087010C"/>
    <w:rsid w:val="0087099E"/>
    <w:rsid w:val="00870DA6"/>
    <w:rsid w:val="0087113A"/>
    <w:rsid w:val="00871184"/>
    <w:rsid w:val="008714D3"/>
    <w:rsid w:val="008719F2"/>
    <w:rsid w:val="00871A4F"/>
    <w:rsid w:val="00871E28"/>
    <w:rsid w:val="00871F4D"/>
    <w:rsid w:val="00871FD1"/>
    <w:rsid w:val="00872147"/>
    <w:rsid w:val="00872BE2"/>
    <w:rsid w:val="00872E0C"/>
    <w:rsid w:val="00873370"/>
    <w:rsid w:val="00874363"/>
    <w:rsid w:val="00874729"/>
    <w:rsid w:val="00874CB4"/>
    <w:rsid w:val="008753BF"/>
    <w:rsid w:val="00875FA5"/>
    <w:rsid w:val="0087647B"/>
    <w:rsid w:val="0087672C"/>
    <w:rsid w:val="008772F0"/>
    <w:rsid w:val="00877932"/>
    <w:rsid w:val="00877A58"/>
    <w:rsid w:val="00880272"/>
    <w:rsid w:val="00880877"/>
    <w:rsid w:val="008809BC"/>
    <w:rsid w:val="00880DF7"/>
    <w:rsid w:val="00881989"/>
    <w:rsid w:val="00881AAB"/>
    <w:rsid w:val="00881C08"/>
    <w:rsid w:val="00881DE5"/>
    <w:rsid w:val="0088213D"/>
    <w:rsid w:val="008822F9"/>
    <w:rsid w:val="0088230B"/>
    <w:rsid w:val="00882488"/>
    <w:rsid w:val="00882531"/>
    <w:rsid w:val="00882620"/>
    <w:rsid w:val="008827D5"/>
    <w:rsid w:val="00882D6D"/>
    <w:rsid w:val="00882FDC"/>
    <w:rsid w:val="008832E2"/>
    <w:rsid w:val="0088385E"/>
    <w:rsid w:val="00883EC4"/>
    <w:rsid w:val="0088477A"/>
    <w:rsid w:val="00884BC6"/>
    <w:rsid w:val="008852FA"/>
    <w:rsid w:val="00885452"/>
    <w:rsid w:val="00885673"/>
    <w:rsid w:val="008858E7"/>
    <w:rsid w:val="00885975"/>
    <w:rsid w:val="008859A5"/>
    <w:rsid w:val="00885B10"/>
    <w:rsid w:val="00886076"/>
    <w:rsid w:val="008862AE"/>
    <w:rsid w:val="00886475"/>
    <w:rsid w:val="00886691"/>
    <w:rsid w:val="00886909"/>
    <w:rsid w:val="00886CC5"/>
    <w:rsid w:val="00887585"/>
    <w:rsid w:val="008878CC"/>
    <w:rsid w:val="00887A9B"/>
    <w:rsid w:val="00887B46"/>
    <w:rsid w:val="00890297"/>
    <w:rsid w:val="008902C8"/>
    <w:rsid w:val="00890767"/>
    <w:rsid w:val="008913DC"/>
    <w:rsid w:val="0089161F"/>
    <w:rsid w:val="00892042"/>
    <w:rsid w:val="008921DC"/>
    <w:rsid w:val="00892439"/>
    <w:rsid w:val="0089252B"/>
    <w:rsid w:val="00892596"/>
    <w:rsid w:val="008925E3"/>
    <w:rsid w:val="00892D9A"/>
    <w:rsid w:val="00892E5A"/>
    <w:rsid w:val="008930F4"/>
    <w:rsid w:val="00893145"/>
    <w:rsid w:val="00893259"/>
    <w:rsid w:val="00893D9D"/>
    <w:rsid w:val="00893F44"/>
    <w:rsid w:val="00894152"/>
    <w:rsid w:val="008942F2"/>
    <w:rsid w:val="008942F5"/>
    <w:rsid w:val="008948C4"/>
    <w:rsid w:val="00894EEE"/>
    <w:rsid w:val="00895015"/>
    <w:rsid w:val="008952C7"/>
    <w:rsid w:val="00895419"/>
    <w:rsid w:val="00895713"/>
    <w:rsid w:val="0089621A"/>
    <w:rsid w:val="00896465"/>
    <w:rsid w:val="008965B7"/>
    <w:rsid w:val="00896AF4"/>
    <w:rsid w:val="00896CA1"/>
    <w:rsid w:val="00896E11"/>
    <w:rsid w:val="00897262"/>
    <w:rsid w:val="00897795"/>
    <w:rsid w:val="008978FB"/>
    <w:rsid w:val="008A0113"/>
    <w:rsid w:val="008A017E"/>
    <w:rsid w:val="008A090A"/>
    <w:rsid w:val="008A0A0A"/>
    <w:rsid w:val="008A0B91"/>
    <w:rsid w:val="008A0DAC"/>
    <w:rsid w:val="008A178B"/>
    <w:rsid w:val="008A2058"/>
    <w:rsid w:val="008A291F"/>
    <w:rsid w:val="008A29FD"/>
    <w:rsid w:val="008A2BC7"/>
    <w:rsid w:val="008A2CB2"/>
    <w:rsid w:val="008A2D53"/>
    <w:rsid w:val="008A352D"/>
    <w:rsid w:val="008A368D"/>
    <w:rsid w:val="008A377C"/>
    <w:rsid w:val="008A3A47"/>
    <w:rsid w:val="008A3AFF"/>
    <w:rsid w:val="008A3BFB"/>
    <w:rsid w:val="008A3F84"/>
    <w:rsid w:val="008A4604"/>
    <w:rsid w:val="008A487A"/>
    <w:rsid w:val="008A4EA8"/>
    <w:rsid w:val="008A5A08"/>
    <w:rsid w:val="008A60F7"/>
    <w:rsid w:val="008A663B"/>
    <w:rsid w:val="008A6D6A"/>
    <w:rsid w:val="008A7763"/>
    <w:rsid w:val="008A7884"/>
    <w:rsid w:val="008A7D6E"/>
    <w:rsid w:val="008A7D7A"/>
    <w:rsid w:val="008B0054"/>
    <w:rsid w:val="008B0120"/>
    <w:rsid w:val="008B0430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2E8"/>
    <w:rsid w:val="008B24BC"/>
    <w:rsid w:val="008B2636"/>
    <w:rsid w:val="008B2905"/>
    <w:rsid w:val="008B2942"/>
    <w:rsid w:val="008B2EE3"/>
    <w:rsid w:val="008B33E7"/>
    <w:rsid w:val="008B3709"/>
    <w:rsid w:val="008B3A33"/>
    <w:rsid w:val="008B3C3B"/>
    <w:rsid w:val="008B3CF7"/>
    <w:rsid w:val="008B426C"/>
    <w:rsid w:val="008B44EA"/>
    <w:rsid w:val="008B4549"/>
    <w:rsid w:val="008B46BC"/>
    <w:rsid w:val="008B4E1C"/>
    <w:rsid w:val="008B5468"/>
    <w:rsid w:val="008B613C"/>
    <w:rsid w:val="008B625C"/>
    <w:rsid w:val="008B6856"/>
    <w:rsid w:val="008B6D30"/>
    <w:rsid w:val="008B6D6D"/>
    <w:rsid w:val="008B6DD8"/>
    <w:rsid w:val="008B728B"/>
    <w:rsid w:val="008B7445"/>
    <w:rsid w:val="008B7C57"/>
    <w:rsid w:val="008C01F4"/>
    <w:rsid w:val="008C0862"/>
    <w:rsid w:val="008C0A9A"/>
    <w:rsid w:val="008C19B6"/>
    <w:rsid w:val="008C1A65"/>
    <w:rsid w:val="008C1AE2"/>
    <w:rsid w:val="008C1D9F"/>
    <w:rsid w:val="008C230C"/>
    <w:rsid w:val="008C232F"/>
    <w:rsid w:val="008C2372"/>
    <w:rsid w:val="008C24B9"/>
    <w:rsid w:val="008C266D"/>
    <w:rsid w:val="008C2C97"/>
    <w:rsid w:val="008C2D44"/>
    <w:rsid w:val="008C3567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BE"/>
    <w:rsid w:val="008C58C9"/>
    <w:rsid w:val="008C5930"/>
    <w:rsid w:val="008C5E39"/>
    <w:rsid w:val="008C5EFB"/>
    <w:rsid w:val="008C63B6"/>
    <w:rsid w:val="008C64F9"/>
    <w:rsid w:val="008C6603"/>
    <w:rsid w:val="008C6874"/>
    <w:rsid w:val="008C6B48"/>
    <w:rsid w:val="008C6CA2"/>
    <w:rsid w:val="008C6DCC"/>
    <w:rsid w:val="008C7829"/>
    <w:rsid w:val="008C7EDB"/>
    <w:rsid w:val="008C7F47"/>
    <w:rsid w:val="008D004C"/>
    <w:rsid w:val="008D00A1"/>
    <w:rsid w:val="008D01CB"/>
    <w:rsid w:val="008D0253"/>
    <w:rsid w:val="008D0565"/>
    <w:rsid w:val="008D06F6"/>
    <w:rsid w:val="008D0CCA"/>
    <w:rsid w:val="008D10DE"/>
    <w:rsid w:val="008D11F5"/>
    <w:rsid w:val="008D2582"/>
    <w:rsid w:val="008D2873"/>
    <w:rsid w:val="008D29B8"/>
    <w:rsid w:val="008D3706"/>
    <w:rsid w:val="008D3728"/>
    <w:rsid w:val="008D3FD6"/>
    <w:rsid w:val="008D3FE1"/>
    <w:rsid w:val="008D4024"/>
    <w:rsid w:val="008D41DA"/>
    <w:rsid w:val="008D4409"/>
    <w:rsid w:val="008D4E0F"/>
    <w:rsid w:val="008D4E7C"/>
    <w:rsid w:val="008D5249"/>
    <w:rsid w:val="008D5487"/>
    <w:rsid w:val="008D54C4"/>
    <w:rsid w:val="008D58C7"/>
    <w:rsid w:val="008D5DC1"/>
    <w:rsid w:val="008D6117"/>
    <w:rsid w:val="008D611E"/>
    <w:rsid w:val="008D6387"/>
    <w:rsid w:val="008D6CCF"/>
    <w:rsid w:val="008D70C3"/>
    <w:rsid w:val="008D7707"/>
    <w:rsid w:val="008D7989"/>
    <w:rsid w:val="008D7995"/>
    <w:rsid w:val="008D7F3A"/>
    <w:rsid w:val="008D7FD8"/>
    <w:rsid w:val="008E027F"/>
    <w:rsid w:val="008E0440"/>
    <w:rsid w:val="008E0C64"/>
    <w:rsid w:val="008E0D4B"/>
    <w:rsid w:val="008E0F73"/>
    <w:rsid w:val="008E10C1"/>
    <w:rsid w:val="008E11FA"/>
    <w:rsid w:val="008E148F"/>
    <w:rsid w:val="008E1683"/>
    <w:rsid w:val="008E1C61"/>
    <w:rsid w:val="008E1D57"/>
    <w:rsid w:val="008E1E2D"/>
    <w:rsid w:val="008E1F76"/>
    <w:rsid w:val="008E2151"/>
    <w:rsid w:val="008E2272"/>
    <w:rsid w:val="008E2C30"/>
    <w:rsid w:val="008E31A0"/>
    <w:rsid w:val="008E3C1A"/>
    <w:rsid w:val="008E3CE6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049"/>
    <w:rsid w:val="008E6196"/>
    <w:rsid w:val="008E629F"/>
    <w:rsid w:val="008E69B4"/>
    <w:rsid w:val="008E6E0F"/>
    <w:rsid w:val="008E70AA"/>
    <w:rsid w:val="008E70ED"/>
    <w:rsid w:val="008E716F"/>
    <w:rsid w:val="008E795E"/>
    <w:rsid w:val="008E798B"/>
    <w:rsid w:val="008E7BE1"/>
    <w:rsid w:val="008E7D5F"/>
    <w:rsid w:val="008F0B59"/>
    <w:rsid w:val="008F0ED8"/>
    <w:rsid w:val="008F1006"/>
    <w:rsid w:val="008F1107"/>
    <w:rsid w:val="008F12E8"/>
    <w:rsid w:val="008F163D"/>
    <w:rsid w:val="008F22A0"/>
    <w:rsid w:val="008F23F2"/>
    <w:rsid w:val="008F24C0"/>
    <w:rsid w:val="008F25D5"/>
    <w:rsid w:val="008F26C0"/>
    <w:rsid w:val="008F399C"/>
    <w:rsid w:val="008F3AB7"/>
    <w:rsid w:val="008F3B02"/>
    <w:rsid w:val="008F3D7F"/>
    <w:rsid w:val="008F3F48"/>
    <w:rsid w:val="008F4241"/>
    <w:rsid w:val="008F48E0"/>
    <w:rsid w:val="008F4E17"/>
    <w:rsid w:val="008F54AB"/>
    <w:rsid w:val="008F5DB1"/>
    <w:rsid w:val="008F5F29"/>
    <w:rsid w:val="008F6123"/>
    <w:rsid w:val="008F62E7"/>
    <w:rsid w:val="008F6310"/>
    <w:rsid w:val="008F6562"/>
    <w:rsid w:val="008F656C"/>
    <w:rsid w:val="008F6745"/>
    <w:rsid w:val="008F6778"/>
    <w:rsid w:val="008F6883"/>
    <w:rsid w:val="008F6969"/>
    <w:rsid w:val="008F6A30"/>
    <w:rsid w:val="008F6B49"/>
    <w:rsid w:val="008F6F36"/>
    <w:rsid w:val="008F7144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767"/>
    <w:rsid w:val="009027DB"/>
    <w:rsid w:val="00902A58"/>
    <w:rsid w:val="00902BC0"/>
    <w:rsid w:val="00903001"/>
    <w:rsid w:val="00903518"/>
    <w:rsid w:val="00903DE9"/>
    <w:rsid w:val="00903EC7"/>
    <w:rsid w:val="00903F87"/>
    <w:rsid w:val="009041B6"/>
    <w:rsid w:val="009045F2"/>
    <w:rsid w:val="00904860"/>
    <w:rsid w:val="00904A63"/>
    <w:rsid w:val="00904FB1"/>
    <w:rsid w:val="009052AF"/>
    <w:rsid w:val="0090533A"/>
    <w:rsid w:val="0090553E"/>
    <w:rsid w:val="00905A6B"/>
    <w:rsid w:val="00905CC6"/>
    <w:rsid w:val="00905D55"/>
    <w:rsid w:val="00905F9B"/>
    <w:rsid w:val="00906245"/>
    <w:rsid w:val="00906405"/>
    <w:rsid w:val="009067CE"/>
    <w:rsid w:val="009067DB"/>
    <w:rsid w:val="00906D6A"/>
    <w:rsid w:val="00906F9E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50B"/>
    <w:rsid w:val="00911699"/>
    <w:rsid w:val="009119E1"/>
    <w:rsid w:val="009119E7"/>
    <w:rsid w:val="00911DB1"/>
    <w:rsid w:val="00911EC9"/>
    <w:rsid w:val="0091234B"/>
    <w:rsid w:val="00912635"/>
    <w:rsid w:val="009126F6"/>
    <w:rsid w:val="009127E9"/>
    <w:rsid w:val="00912968"/>
    <w:rsid w:val="00912DFB"/>
    <w:rsid w:val="00913035"/>
    <w:rsid w:val="00913314"/>
    <w:rsid w:val="00913498"/>
    <w:rsid w:val="00914F63"/>
    <w:rsid w:val="00915626"/>
    <w:rsid w:val="0091577E"/>
    <w:rsid w:val="00915D0D"/>
    <w:rsid w:val="00915DB1"/>
    <w:rsid w:val="00916274"/>
    <w:rsid w:val="00916B48"/>
    <w:rsid w:val="00916F3D"/>
    <w:rsid w:val="00917546"/>
    <w:rsid w:val="009176E9"/>
    <w:rsid w:val="00917866"/>
    <w:rsid w:val="00917C5F"/>
    <w:rsid w:val="0092013D"/>
    <w:rsid w:val="009202D4"/>
    <w:rsid w:val="0092040B"/>
    <w:rsid w:val="00920704"/>
    <w:rsid w:val="00920C4E"/>
    <w:rsid w:val="00920D66"/>
    <w:rsid w:val="0092110B"/>
    <w:rsid w:val="00921689"/>
    <w:rsid w:val="009217CE"/>
    <w:rsid w:val="00921C74"/>
    <w:rsid w:val="00921CB4"/>
    <w:rsid w:val="00921FAE"/>
    <w:rsid w:val="0092216F"/>
    <w:rsid w:val="009229CD"/>
    <w:rsid w:val="00922FB0"/>
    <w:rsid w:val="0092420C"/>
    <w:rsid w:val="00924343"/>
    <w:rsid w:val="00924365"/>
    <w:rsid w:val="00924FFD"/>
    <w:rsid w:val="00925262"/>
    <w:rsid w:val="0092526C"/>
    <w:rsid w:val="009256B4"/>
    <w:rsid w:val="00925AFE"/>
    <w:rsid w:val="009261A6"/>
    <w:rsid w:val="00926266"/>
    <w:rsid w:val="00926615"/>
    <w:rsid w:val="0092699F"/>
    <w:rsid w:val="00926AFC"/>
    <w:rsid w:val="0092719E"/>
    <w:rsid w:val="009271CD"/>
    <w:rsid w:val="00927209"/>
    <w:rsid w:val="009273AD"/>
    <w:rsid w:val="00930746"/>
    <w:rsid w:val="00930BAD"/>
    <w:rsid w:val="00930BCF"/>
    <w:rsid w:val="00930C1E"/>
    <w:rsid w:val="00930EB7"/>
    <w:rsid w:val="009311D6"/>
    <w:rsid w:val="00931C94"/>
    <w:rsid w:val="00931EE6"/>
    <w:rsid w:val="00932050"/>
    <w:rsid w:val="00932438"/>
    <w:rsid w:val="009329A8"/>
    <w:rsid w:val="009329D2"/>
    <w:rsid w:val="00932F1F"/>
    <w:rsid w:val="009334D2"/>
    <w:rsid w:val="0093362C"/>
    <w:rsid w:val="009344F7"/>
    <w:rsid w:val="009347B1"/>
    <w:rsid w:val="00934DC3"/>
    <w:rsid w:val="009350C9"/>
    <w:rsid w:val="009353C3"/>
    <w:rsid w:val="009353D1"/>
    <w:rsid w:val="009358CF"/>
    <w:rsid w:val="00935D1B"/>
    <w:rsid w:val="00935F4D"/>
    <w:rsid w:val="00935FF1"/>
    <w:rsid w:val="00936992"/>
    <w:rsid w:val="00936ADF"/>
    <w:rsid w:val="00936B2B"/>
    <w:rsid w:val="00936BBF"/>
    <w:rsid w:val="00936DDB"/>
    <w:rsid w:val="00937488"/>
    <w:rsid w:val="009376E5"/>
    <w:rsid w:val="0093798B"/>
    <w:rsid w:val="00937C2B"/>
    <w:rsid w:val="00937C5D"/>
    <w:rsid w:val="00937CCD"/>
    <w:rsid w:val="00937DBF"/>
    <w:rsid w:val="00937E40"/>
    <w:rsid w:val="00937F80"/>
    <w:rsid w:val="009404E1"/>
    <w:rsid w:val="00940AA3"/>
    <w:rsid w:val="009415C2"/>
    <w:rsid w:val="0094165C"/>
    <w:rsid w:val="0094214E"/>
    <w:rsid w:val="0094260F"/>
    <w:rsid w:val="00942716"/>
    <w:rsid w:val="009428CC"/>
    <w:rsid w:val="00942904"/>
    <w:rsid w:val="00943257"/>
    <w:rsid w:val="009436EF"/>
    <w:rsid w:val="00943B2F"/>
    <w:rsid w:val="00943CCF"/>
    <w:rsid w:val="00943E4C"/>
    <w:rsid w:val="0094411C"/>
    <w:rsid w:val="00944477"/>
    <w:rsid w:val="009444BA"/>
    <w:rsid w:val="00944702"/>
    <w:rsid w:val="009448C1"/>
    <w:rsid w:val="00944A9F"/>
    <w:rsid w:val="00944CCE"/>
    <w:rsid w:val="00944E1C"/>
    <w:rsid w:val="00944E2C"/>
    <w:rsid w:val="00944EB8"/>
    <w:rsid w:val="00944EDA"/>
    <w:rsid w:val="0094511A"/>
    <w:rsid w:val="00945B44"/>
    <w:rsid w:val="00945DE1"/>
    <w:rsid w:val="009460FB"/>
    <w:rsid w:val="00946C8D"/>
    <w:rsid w:val="0094740B"/>
    <w:rsid w:val="00947437"/>
    <w:rsid w:val="0094762B"/>
    <w:rsid w:val="00947942"/>
    <w:rsid w:val="009479CA"/>
    <w:rsid w:val="009479F1"/>
    <w:rsid w:val="00947D5C"/>
    <w:rsid w:val="00947F97"/>
    <w:rsid w:val="00950015"/>
    <w:rsid w:val="00950119"/>
    <w:rsid w:val="009501F4"/>
    <w:rsid w:val="00950215"/>
    <w:rsid w:val="009502C4"/>
    <w:rsid w:val="00950979"/>
    <w:rsid w:val="00950B26"/>
    <w:rsid w:val="00951236"/>
    <w:rsid w:val="009524E4"/>
    <w:rsid w:val="009528CD"/>
    <w:rsid w:val="009528F6"/>
    <w:rsid w:val="0095302A"/>
    <w:rsid w:val="00953106"/>
    <w:rsid w:val="009533D1"/>
    <w:rsid w:val="009534D4"/>
    <w:rsid w:val="009536FB"/>
    <w:rsid w:val="00953A9A"/>
    <w:rsid w:val="00953D0C"/>
    <w:rsid w:val="00953F4F"/>
    <w:rsid w:val="009546D6"/>
    <w:rsid w:val="00954783"/>
    <w:rsid w:val="00954970"/>
    <w:rsid w:val="00954C96"/>
    <w:rsid w:val="00954E62"/>
    <w:rsid w:val="009550F7"/>
    <w:rsid w:val="009553B2"/>
    <w:rsid w:val="00955617"/>
    <w:rsid w:val="0095564D"/>
    <w:rsid w:val="00955959"/>
    <w:rsid w:val="00956384"/>
    <w:rsid w:val="009566CE"/>
    <w:rsid w:val="00956933"/>
    <w:rsid w:val="00956C49"/>
    <w:rsid w:val="00957082"/>
    <w:rsid w:val="00957775"/>
    <w:rsid w:val="00957D44"/>
    <w:rsid w:val="00957F81"/>
    <w:rsid w:val="00960645"/>
    <w:rsid w:val="00960B76"/>
    <w:rsid w:val="00960C68"/>
    <w:rsid w:val="00960EC8"/>
    <w:rsid w:val="00960FE7"/>
    <w:rsid w:val="009613EF"/>
    <w:rsid w:val="0096189C"/>
    <w:rsid w:val="00961F83"/>
    <w:rsid w:val="0096208F"/>
    <w:rsid w:val="009620FD"/>
    <w:rsid w:val="0096260F"/>
    <w:rsid w:val="0096330D"/>
    <w:rsid w:val="00963523"/>
    <w:rsid w:val="00963808"/>
    <w:rsid w:val="00963A76"/>
    <w:rsid w:val="00964526"/>
    <w:rsid w:val="0096466F"/>
    <w:rsid w:val="00964B09"/>
    <w:rsid w:val="00964F0F"/>
    <w:rsid w:val="009651FE"/>
    <w:rsid w:val="009654B8"/>
    <w:rsid w:val="00965738"/>
    <w:rsid w:val="009659D7"/>
    <w:rsid w:val="00965EE7"/>
    <w:rsid w:val="00965FFA"/>
    <w:rsid w:val="009660DB"/>
    <w:rsid w:val="00966192"/>
    <w:rsid w:val="0096673C"/>
    <w:rsid w:val="00967476"/>
    <w:rsid w:val="00967B7B"/>
    <w:rsid w:val="00970286"/>
    <w:rsid w:val="0097031E"/>
    <w:rsid w:val="009703FF"/>
    <w:rsid w:val="009704F5"/>
    <w:rsid w:val="00970BB9"/>
    <w:rsid w:val="009716F7"/>
    <w:rsid w:val="00971A94"/>
    <w:rsid w:val="00971DE4"/>
    <w:rsid w:val="0097260E"/>
    <w:rsid w:val="00972995"/>
    <w:rsid w:val="00972B3E"/>
    <w:rsid w:val="00972B5A"/>
    <w:rsid w:val="00972D0B"/>
    <w:rsid w:val="00972E84"/>
    <w:rsid w:val="00972EB0"/>
    <w:rsid w:val="00972F1B"/>
    <w:rsid w:val="00973A74"/>
    <w:rsid w:val="00973AF2"/>
    <w:rsid w:val="00973EE9"/>
    <w:rsid w:val="009744C7"/>
    <w:rsid w:val="00974514"/>
    <w:rsid w:val="00974600"/>
    <w:rsid w:val="00974B5C"/>
    <w:rsid w:val="00974DFA"/>
    <w:rsid w:val="0097506E"/>
    <w:rsid w:val="009754EC"/>
    <w:rsid w:val="009756C4"/>
    <w:rsid w:val="0097670C"/>
    <w:rsid w:val="00976814"/>
    <w:rsid w:val="00976940"/>
    <w:rsid w:val="009778DF"/>
    <w:rsid w:val="00977E22"/>
    <w:rsid w:val="00977F07"/>
    <w:rsid w:val="009801AA"/>
    <w:rsid w:val="00981477"/>
    <w:rsid w:val="0098175B"/>
    <w:rsid w:val="0098192E"/>
    <w:rsid w:val="00981B9E"/>
    <w:rsid w:val="00981D8C"/>
    <w:rsid w:val="00981FAF"/>
    <w:rsid w:val="00982257"/>
    <w:rsid w:val="00982385"/>
    <w:rsid w:val="009828AA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632"/>
    <w:rsid w:val="0098669B"/>
    <w:rsid w:val="009869D7"/>
    <w:rsid w:val="00986AD1"/>
    <w:rsid w:val="00986F20"/>
    <w:rsid w:val="009870DC"/>
    <w:rsid w:val="00987ACB"/>
    <w:rsid w:val="00987BDF"/>
    <w:rsid w:val="00987DE5"/>
    <w:rsid w:val="00990037"/>
    <w:rsid w:val="0099051F"/>
    <w:rsid w:val="0099096A"/>
    <w:rsid w:val="00990B53"/>
    <w:rsid w:val="00990DC0"/>
    <w:rsid w:val="00990F85"/>
    <w:rsid w:val="009915DD"/>
    <w:rsid w:val="009918B9"/>
    <w:rsid w:val="00991B85"/>
    <w:rsid w:val="00991E7B"/>
    <w:rsid w:val="00991F28"/>
    <w:rsid w:val="00992715"/>
    <w:rsid w:val="0099284C"/>
    <w:rsid w:val="0099297A"/>
    <w:rsid w:val="0099306C"/>
    <w:rsid w:val="009936F4"/>
    <w:rsid w:val="009939FF"/>
    <w:rsid w:val="00993FE6"/>
    <w:rsid w:val="00994BB4"/>
    <w:rsid w:val="00994C0F"/>
    <w:rsid w:val="00994C21"/>
    <w:rsid w:val="00995C97"/>
    <w:rsid w:val="00995CFC"/>
    <w:rsid w:val="00996307"/>
    <w:rsid w:val="0099644B"/>
    <w:rsid w:val="0099665F"/>
    <w:rsid w:val="00996BDF"/>
    <w:rsid w:val="0099768E"/>
    <w:rsid w:val="00997F94"/>
    <w:rsid w:val="009A0951"/>
    <w:rsid w:val="009A0B91"/>
    <w:rsid w:val="009A0E1E"/>
    <w:rsid w:val="009A11CA"/>
    <w:rsid w:val="009A128A"/>
    <w:rsid w:val="009A14B4"/>
    <w:rsid w:val="009A15C0"/>
    <w:rsid w:val="009A1A9D"/>
    <w:rsid w:val="009A1A9E"/>
    <w:rsid w:val="009A1C69"/>
    <w:rsid w:val="009A263E"/>
    <w:rsid w:val="009A267F"/>
    <w:rsid w:val="009A2713"/>
    <w:rsid w:val="009A29F8"/>
    <w:rsid w:val="009A2B90"/>
    <w:rsid w:val="009A2F00"/>
    <w:rsid w:val="009A2F1D"/>
    <w:rsid w:val="009A313D"/>
    <w:rsid w:val="009A3330"/>
    <w:rsid w:val="009A3353"/>
    <w:rsid w:val="009A37C8"/>
    <w:rsid w:val="009A38A5"/>
    <w:rsid w:val="009A3B8B"/>
    <w:rsid w:val="009A3BAD"/>
    <w:rsid w:val="009A42B6"/>
    <w:rsid w:val="009A4328"/>
    <w:rsid w:val="009A4357"/>
    <w:rsid w:val="009A48CA"/>
    <w:rsid w:val="009A4C92"/>
    <w:rsid w:val="009A4CD3"/>
    <w:rsid w:val="009A4E38"/>
    <w:rsid w:val="009A4E6C"/>
    <w:rsid w:val="009A5507"/>
    <w:rsid w:val="009A57B8"/>
    <w:rsid w:val="009A5B16"/>
    <w:rsid w:val="009A5E43"/>
    <w:rsid w:val="009A6189"/>
    <w:rsid w:val="009A6349"/>
    <w:rsid w:val="009A661F"/>
    <w:rsid w:val="009A6F76"/>
    <w:rsid w:val="009A70DB"/>
    <w:rsid w:val="009A78C9"/>
    <w:rsid w:val="009A7A53"/>
    <w:rsid w:val="009A7EF8"/>
    <w:rsid w:val="009B015E"/>
    <w:rsid w:val="009B0203"/>
    <w:rsid w:val="009B0351"/>
    <w:rsid w:val="009B03BE"/>
    <w:rsid w:val="009B0BBA"/>
    <w:rsid w:val="009B0F3E"/>
    <w:rsid w:val="009B10DF"/>
    <w:rsid w:val="009B15AF"/>
    <w:rsid w:val="009B196F"/>
    <w:rsid w:val="009B1B95"/>
    <w:rsid w:val="009B1F57"/>
    <w:rsid w:val="009B1FCD"/>
    <w:rsid w:val="009B2C16"/>
    <w:rsid w:val="009B34D6"/>
    <w:rsid w:val="009B3E2F"/>
    <w:rsid w:val="009B3E86"/>
    <w:rsid w:val="009B4212"/>
    <w:rsid w:val="009B4213"/>
    <w:rsid w:val="009B42D6"/>
    <w:rsid w:val="009B476C"/>
    <w:rsid w:val="009B4B10"/>
    <w:rsid w:val="009B4CF8"/>
    <w:rsid w:val="009B4E9C"/>
    <w:rsid w:val="009B5065"/>
    <w:rsid w:val="009B50AA"/>
    <w:rsid w:val="009B5427"/>
    <w:rsid w:val="009B579B"/>
    <w:rsid w:val="009B5921"/>
    <w:rsid w:val="009B5957"/>
    <w:rsid w:val="009B6341"/>
    <w:rsid w:val="009B65F6"/>
    <w:rsid w:val="009B6DB6"/>
    <w:rsid w:val="009B70B2"/>
    <w:rsid w:val="009B7681"/>
    <w:rsid w:val="009B7A45"/>
    <w:rsid w:val="009C0E8F"/>
    <w:rsid w:val="009C1541"/>
    <w:rsid w:val="009C170C"/>
    <w:rsid w:val="009C170F"/>
    <w:rsid w:val="009C18EE"/>
    <w:rsid w:val="009C19E8"/>
    <w:rsid w:val="009C1B9C"/>
    <w:rsid w:val="009C1C22"/>
    <w:rsid w:val="009C2309"/>
    <w:rsid w:val="009C29EA"/>
    <w:rsid w:val="009C2D08"/>
    <w:rsid w:val="009C30EC"/>
    <w:rsid w:val="009C32D7"/>
    <w:rsid w:val="009C35E2"/>
    <w:rsid w:val="009C384C"/>
    <w:rsid w:val="009C3859"/>
    <w:rsid w:val="009C3DB6"/>
    <w:rsid w:val="009C3FA7"/>
    <w:rsid w:val="009C4805"/>
    <w:rsid w:val="009C493B"/>
    <w:rsid w:val="009C49AB"/>
    <w:rsid w:val="009C4C71"/>
    <w:rsid w:val="009C509C"/>
    <w:rsid w:val="009C5419"/>
    <w:rsid w:val="009C5764"/>
    <w:rsid w:val="009C59AA"/>
    <w:rsid w:val="009C5DFE"/>
    <w:rsid w:val="009C6150"/>
    <w:rsid w:val="009C64ED"/>
    <w:rsid w:val="009C6544"/>
    <w:rsid w:val="009C69EB"/>
    <w:rsid w:val="009C6A49"/>
    <w:rsid w:val="009C6C41"/>
    <w:rsid w:val="009C6DF7"/>
    <w:rsid w:val="009C7504"/>
    <w:rsid w:val="009C7602"/>
    <w:rsid w:val="009C769F"/>
    <w:rsid w:val="009C7E0A"/>
    <w:rsid w:val="009D01B6"/>
    <w:rsid w:val="009D06AB"/>
    <w:rsid w:val="009D06C2"/>
    <w:rsid w:val="009D06E0"/>
    <w:rsid w:val="009D07F9"/>
    <w:rsid w:val="009D0918"/>
    <w:rsid w:val="009D0BD9"/>
    <w:rsid w:val="009D0EC8"/>
    <w:rsid w:val="009D0F98"/>
    <w:rsid w:val="009D0FB6"/>
    <w:rsid w:val="009D16A3"/>
    <w:rsid w:val="009D170B"/>
    <w:rsid w:val="009D182E"/>
    <w:rsid w:val="009D1C63"/>
    <w:rsid w:val="009D1C9E"/>
    <w:rsid w:val="009D2335"/>
    <w:rsid w:val="009D23AF"/>
    <w:rsid w:val="009D2838"/>
    <w:rsid w:val="009D2A49"/>
    <w:rsid w:val="009D2CF9"/>
    <w:rsid w:val="009D2D93"/>
    <w:rsid w:val="009D2E49"/>
    <w:rsid w:val="009D3602"/>
    <w:rsid w:val="009D3CB8"/>
    <w:rsid w:val="009D4226"/>
    <w:rsid w:val="009D437C"/>
    <w:rsid w:val="009D60E5"/>
    <w:rsid w:val="009D68C8"/>
    <w:rsid w:val="009D7190"/>
    <w:rsid w:val="009D72D0"/>
    <w:rsid w:val="009D7974"/>
    <w:rsid w:val="009D7A07"/>
    <w:rsid w:val="009D7F65"/>
    <w:rsid w:val="009E0CB6"/>
    <w:rsid w:val="009E0E04"/>
    <w:rsid w:val="009E1282"/>
    <w:rsid w:val="009E17EB"/>
    <w:rsid w:val="009E25D0"/>
    <w:rsid w:val="009E27A1"/>
    <w:rsid w:val="009E2ABD"/>
    <w:rsid w:val="009E2CB8"/>
    <w:rsid w:val="009E2CC1"/>
    <w:rsid w:val="009E2F38"/>
    <w:rsid w:val="009E3146"/>
    <w:rsid w:val="009E33BA"/>
    <w:rsid w:val="009E3732"/>
    <w:rsid w:val="009E404B"/>
    <w:rsid w:val="009E4F0F"/>
    <w:rsid w:val="009E5D24"/>
    <w:rsid w:val="009E5E64"/>
    <w:rsid w:val="009E5F00"/>
    <w:rsid w:val="009E60BF"/>
    <w:rsid w:val="009E640E"/>
    <w:rsid w:val="009E6A02"/>
    <w:rsid w:val="009E6D19"/>
    <w:rsid w:val="009E6D31"/>
    <w:rsid w:val="009E6DCF"/>
    <w:rsid w:val="009E70F5"/>
    <w:rsid w:val="009E719C"/>
    <w:rsid w:val="009E7442"/>
    <w:rsid w:val="009E749D"/>
    <w:rsid w:val="009E7762"/>
    <w:rsid w:val="009E7A12"/>
    <w:rsid w:val="009E7B8B"/>
    <w:rsid w:val="009F0516"/>
    <w:rsid w:val="009F0C47"/>
    <w:rsid w:val="009F1277"/>
    <w:rsid w:val="009F184D"/>
    <w:rsid w:val="009F1971"/>
    <w:rsid w:val="009F1DB5"/>
    <w:rsid w:val="009F2250"/>
    <w:rsid w:val="009F22DD"/>
    <w:rsid w:val="009F230B"/>
    <w:rsid w:val="009F23E8"/>
    <w:rsid w:val="009F28C1"/>
    <w:rsid w:val="009F3453"/>
    <w:rsid w:val="009F3829"/>
    <w:rsid w:val="009F39A8"/>
    <w:rsid w:val="009F3A05"/>
    <w:rsid w:val="009F3A06"/>
    <w:rsid w:val="009F3E71"/>
    <w:rsid w:val="009F4036"/>
    <w:rsid w:val="009F41DB"/>
    <w:rsid w:val="009F43D7"/>
    <w:rsid w:val="009F4B99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C68"/>
    <w:rsid w:val="009F7B63"/>
    <w:rsid w:val="009F7D73"/>
    <w:rsid w:val="00A0016F"/>
    <w:rsid w:val="00A0085D"/>
    <w:rsid w:val="00A0154D"/>
    <w:rsid w:val="00A01A84"/>
    <w:rsid w:val="00A01C5B"/>
    <w:rsid w:val="00A02B5E"/>
    <w:rsid w:val="00A031E2"/>
    <w:rsid w:val="00A035EC"/>
    <w:rsid w:val="00A03A60"/>
    <w:rsid w:val="00A03C9C"/>
    <w:rsid w:val="00A04954"/>
    <w:rsid w:val="00A04BAD"/>
    <w:rsid w:val="00A04BC0"/>
    <w:rsid w:val="00A04CE0"/>
    <w:rsid w:val="00A04F6F"/>
    <w:rsid w:val="00A04FAD"/>
    <w:rsid w:val="00A0514E"/>
    <w:rsid w:val="00A051C0"/>
    <w:rsid w:val="00A05905"/>
    <w:rsid w:val="00A059B7"/>
    <w:rsid w:val="00A064CD"/>
    <w:rsid w:val="00A06A19"/>
    <w:rsid w:val="00A06BE3"/>
    <w:rsid w:val="00A0707C"/>
    <w:rsid w:val="00A07099"/>
    <w:rsid w:val="00A07804"/>
    <w:rsid w:val="00A07AC3"/>
    <w:rsid w:val="00A07AE2"/>
    <w:rsid w:val="00A07B00"/>
    <w:rsid w:val="00A07CAB"/>
    <w:rsid w:val="00A10388"/>
    <w:rsid w:val="00A106BA"/>
    <w:rsid w:val="00A1110F"/>
    <w:rsid w:val="00A1139E"/>
    <w:rsid w:val="00A115E6"/>
    <w:rsid w:val="00A11A42"/>
    <w:rsid w:val="00A11A6D"/>
    <w:rsid w:val="00A11E96"/>
    <w:rsid w:val="00A121B9"/>
    <w:rsid w:val="00A1249D"/>
    <w:rsid w:val="00A12961"/>
    <w:rsid w:val="00A12B5B"/>
    <w:rsid w:val="00A13EC0"/>
    <w:rsid w:val="00A14466"/>
    <w:rsid w:val="00A14FB1"/>
    <w:rsid w:val="00A152FB"/>
    <w:rsid w:val="00A1544E"/>
    <w:rsid w:val="00A15691"/>
    <w:rsid w:val="00A1571F"/>
    <w:rsid w:val="00A1591E"/>
    <w:rsid w:val="00A15A80"/>
    <w:rsid w:val="00A15CAB"/>
    <w:rsid w:val="00A15D78"/>
    <w:rsid w:val="00A15E95"/>
    <w:rsid w:val="00A1614B"/>
    <w:rsid w:val="00A16477"/>
    <w:rsid w:val="00A16777"/>
    <w:rsid w:val="00A16E34"/>
    <w:rsid w:val="00A17366"/>
    <w:rsid w:val="00A17A90"/>
    <w:rsid w:val="00A17CCF"/>
    <w:rsid w:val="00A17ED2"/>
    <w:rsid w:val="00A17F5F"/>
    <w:rsid w:val="00A20104"/>
    <w:rsid w:val="00A203B3"/>
    <w:rsid w:val="00A205AC"/>
    <w:rsid w:val="00A20844"/>
    <w:rsid w:val="00A208C8"/>
    <w:rsid w:val="00A21078"/>
    <w:rsid w:val="00A2151F"/>
    <w:rsid w:val="00A21876"/>
    <w:rsid w:val="00A21CF7"/>
    <w:rsid w:val="00A21D4E"/>
    <w:rsid w:val="00A21EFF"/>
    <w:rsid w:val="00A220A5"/>
    <w:rsid w:val="00A22430"/>
    <w:rsid w:val="00A2268E"/>
    <w:rsid w:val="00A23352"/>
    <w:rsid w:val="00A233FC"/>
    <w:rsid w:val="00A234F3"/>
    <w:rsid w:val="00A23714"/>
    <w:rsid w:val="00A23CB1"/>
    <w:rsid w:val="00A24093"/>
    <w:rsid w:val="00A24897"/>
    <w:rsid w:val="00A24C4E"/>
    <w:rsid w:val="00A24FEB"/>
    <w:rsid w:val="00A256BB"/>
    <w:rsid w:val="00A25F0C"/>
    <w:rsid w:val="00A26911"/>
    <w:rsid w:val="00A269A7"/>
    <w:rsid w:val="00A26DD8"/>
    <w:rsid w:val="00A26E87"/>
    <w:rsid w:val="00A27010"/>
    <w:rsid w:val="00A27167"/>
    <w:rsid w:val="00A279D0"/>
    <w:rsid w:val="00A30160"/>
    <w:rsid w:val="00A301AA"/>
    <w:rsid w:val="00A301FB"/>
    <w:rsid w:val="00A3021C"/>
    <w:rsid w:val="00A30872"/>
    <w:rsid w:val="00A308B0"/>
    <w:rsid w:val="00A30EBE"/>
    <w:rsid w:val="00A31121"/>
    <w:rsid w:val="00A317C3"/>
    <w:rsid w:val="00A31842"/>
    <w:rsid w:val="00A31D8A"/>
    <w:rsid w:val="00A3209A"/>
    <w:rsid w:val="00A326B0"/>
    <w:rsid w:val="00A327AB"/>
    <w:rsid w:val="00A327E2"/>
    <w:rsid w:val="00A32AFD"/>
    <w:rsid w:val="00A32B09"/>
    <w:rsid w:val="00A32D29"/>
    <w:rsid w:val="00A3365F"/>
    <w:rsid w:val="00A337DA"/>
    <w:rsid w:val="00A33E19"/>
    <w:rsid w:val="00A34380"/>
    <w:rsid w:val="00A34A61"/>
    <w:rsid w:val="00A34B35"/>
    <w:rsid w:val="00A34B3B"/>
    <w:rsid w:val="00A3552B"/>
    <w:rsid w:val="00A35A5F"/>
    <w:rsid w:val="00A35E16"/>
    <w:rsid w:val="00A36055"/>
    <w:rsid w:val="00A3608C"/>
    <w:rsid w:val="00A36386"/>
    <w:rsid w:val="00A36438"/>
    <w:rsid w:val="00A36767"/>
    <w:rsid w:val="00A36DD0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1074"/>
    <w:rsid w:val="00A41885"/>
    <w:rsid w:val="00A41C29"/>
    <w:rsid w:val="00A41C31"/>
    <w:rsid w:val="00A4230F"/>
    <w:rsid w:val="00A42948"/>
    <w:rsid w:val="00A4299A"/>
    <w:rsid w:val="00A42A1D"/>
    <w:rsid w:val="00A42D1F"/>
    <w:rsid w:val="00A42D58"/>
    <w:rsid w:val="00A42E86"/>
    <w:rsid w:val="00A43ADA"/>
    <w:rsid w:val="00A43E9E"/>
    <w:rsid w:val="00A43F7E"/>
    <w:rsid w:val="00A44536"/>
    <w:rsid w:val="00A44AA2"/>
    <w:rsid w:val="00A44CC2"/>
    <w:rsid w:val="00A44D81"/>
    <w:rsid w:val="00A45BF3"/>
    <w:rsid w:val="00A461F7"/>
    <w:rsid w:val="00A4649A"/>
    <w:rsid w:val="00A46657"/>
    <w:rsid w:val="00A46937"/>
    <w:rsid w:val="00A46A81"/>
    <w:rsid w:val="00A46AB3"/>
    <w:rsid w:val="00A46D83"/>
    <w:rsid w:val="00A471F1"/>
    <w:rsid w:val="00A477BC"/>
    <w:rsid w:val="00A50766"/>
    <w:rsid w:val="00A511AA"/>
    <w:rsid w:val="00A51AEF"/>
    <w:rsid w:val="00A52356"/>
    <w:rsid w:val="00A526B2"/>
    <w:rsid w:val="00A528C8"/>
    <w:rsid w:val="00A52AB3"/>
    <w:rsid w:val="00A52DAD"/>
    <w:rsid w:val="00A5330F"/>
    <w:rsid w:val="00A53337"/>
    <w:rsid w:val="00A53404"/>
    <w:rsid w:val="00A539CB"/>
    <w:rsid w:val="00A5411E"/>
    <w:rsid w:val="00A545FC"/>
    <w:rsid w:val="00A5477D"/>
    <w:rsid w:val="00A54914"/>
    <w:rsid w:val="00A54D3B"/>
    <w:rsid w:val="00A5536E"/>
    <w:rsid w:val="00A556D7"/>
    <w:rsid w:val="00A557C1"/>
    <w:rsid w:val="00A56742"/>
    <w:rsid w:val="00A56799"/>
    <w:rsid w:val="00A56962"/>
    <w:rsid w:val="00A56E85"/>
    <w:rsid w:val="00A575B9"/>
    <w:rsid w:val="00A57E68"/>
    <w:rsid w:val="00A57F5A"/>
    <w:rsid w:val="00A60780"/>
    <w:rsid w:val="00A60BDD"/>
    <w:rsid w:val="00A612F7"/>
    <w:rsid w:val="00A61497"/>
    <w:rsid w:val="00A6152D"/>
    <w:rsid w:val="00A618D4"/>
    <w:rsid w:val="00A61D2B"/>
    <w:rsid w:val="00A61DEF"/>
    <w:rsid w:val="00A631A6"/>
    <w:rsid w:val="00A638B9"/>
    <w:rsid w:val="00A6392B"/>
    <w:rsid w:val="00A63B38"/>
    <w:rsid w:val="00A63E4E"/>
    <w:rsid w:val="00A64121"/>
    <w:rsid w:val="00A644EA"/>
    <w:rsid w:val="00A645D1"/>
    <w:rsid w:val="00A64803"/>
    <w:rsid w:val="00A64AC4"/>
    <w:rsid w:val="00A64D20"/>
    <w:rsid w:val="00A64DDD"/>
    <w:rsid w:val="00A6567A"/>
    <w:rsid w:val="00A65759"/>
    <w:rsid w:val="00A65A25"/>
    <w:rsid w:val="00A65ADB"/>
    <w:rsid w:val="00A65B15"/>
    <w:rsid w:val="00A65D1F"/>
    <w:rsid w:val="00A65D2C"/>
    <w:rsid w:val="00A66180"/>
    <w:rsid w:val="00A66268"/>
    <w:rsid w:val="00A6687C"/>
    <w:rsid w:val="00A6776A"/>
    <w:rsid w:val="00A67833"/>
    <w:rsid w:val="00A679B6"/>
    <w:rsid w:val="00A67A0F"/>
    <w:rsid w:val="00A67A8E"/>
    <w:rsid w:val="00A67C07"/>
    <w:rsid w:val="00A67C1E"/>
    <w:rsid w:val="00A67E3F"/>
    <w:rsid w:val="00A67F5E"/>
    <w:rsid w:val="00A67F5F"/>
    <w:rsid w:val="00A70078"/>
    <w:rsid w:val="00A700FB"/>
    <w:rsid w:val="00A7013A"/>
    <w:rsid w:val="00A70295"/>
    <w:rsid w:val="00A705CB"/>
    <w:rsid w:val="00A70A73"/>
    <w:rsid w:val="00A70D6E"/>
    <w:rsid w:val="00A70F1F"/>
    <w:rsid w:val="00A70FB8"/>
    <w:rsid w:val="00A710BB"/>
    <w:rsid w:val="00A710D1"/>
    <w:rsid w:val="00A710DF"/>
    <w:rsid w:val="00A71118"/>
    <w:rsid w:val="00A71397"/>
    <w:rsid w:val="00A717D6"/>
    <w:rsid w:val="00A71B5D"/>
    <w:rsid w:val="00A71E89"/>
    <w:rsid w:val="00A71FCC"/>
    <w:rsid w:val="00A72BD2"/>
    <w:rsid w:val="00A72CA4"/>
    <w:rsid w:val="00A72D19"/>
    <w:rsid w:val="00A72FBA"/>
    <w:rsid w:val="00A730C3"/>
    <w:rsid w:val="00A7397B"/>
    <w:rsid w:val="00A73ACD"/>
    <w:rsid w:val="00A73DA4"/>
    <w:rsid w:val="00A74338"/>
    <w:rsid w:val="00A7445B"/>
    <w:rsid w:val="00A74461"/>
    <w:rsid w:val="00A74509"/>
    <w:rsid w:val="00A74B05"/>
    <w:rsid w:val="00A74CBE"/>
    <w:rsid w:val="00A753FC"/>
    <w:rsid w:val="00A755B2"/>
    <w:rsid w:val="00A75795"/>
    <w:rsid w:val="00A7579D"/>
    <w:rsid w:val="00A75847"/>
    <w:rsid w:val="00A758A7"/>
    <w:rsid w:val="00A7614D"/>
    <w:rsid w:val="00A761BF"/>
    <w:rsid w:val="00A764D0"/>
    <w:rsid w:val="00A76FA5"/>
    <w:rsid w:val="00A7714F"/>
    <w:rsid w:val="00A77339"/>
    <w:rsid w:val="00A7754F"/>
    <w:rsid w:val="00A776F1"/>
    <w:rsid w:val="00A77B4C"/>
    <w:rsid w:val="00A77B4E"/>
    <w:rsid w:val="00A77B58"/>
    <w:rsid w:val="00A77BE4"/>
    <w:rsid w:val="00A77CE5"/>
    <w:rsid w:val="00A77E88"/>
    <w:rsid w:val="00A80823"/>
    <w:rsid w:val="00A80A1E"/>
    <w:rsid w:val="00A80D71"/>
    <w:rsid w:val="00A81053"/>
    <w:rsid w:val="00A8129C"/>
    <w:rsid w:val="00A813DD"/>
    <w:rsid w:val="00A81559"/>
    <w:rsid w:val="00A81995"/>
    <w:rsid w:val="00A819DD"/>
    <w:rsid w:val="00A81C89"/>
    <w:rsid w:val="00A8241F"/>
    <w:rsid w:val="00A82430"/>
    <w:rsid w:val="00A82663"/>
    <w:rsid w:val="00A8337B"/>
    <w:rsid w:val="00A836C8"/>
    <w:rsid w:val="00A838E5"/>
    <w:rsid w:val="00A838F3"/>
    <w:rsid w:val="00A84011"/>
    <w:rsid w:val="00A8429A"/>
    <w:rsid w:val="00A848F2"/>
    <w:rsid w:val="00A8494E"/>
    <w:rsid w:val="00A86B46"/>
    <w:rsid w:val="00A86C1B"/>
    <w:rsid w:val="00A86D37"/>
    <w:rsid w:val="00A86E27"/>
    <w:rsid w:val="00A870B7"/>
    <w:rsid w:val="00A872FF"/>
    <w:rsid w:val="00A87E43"/>
    <w:rsid w:val="00A87FBE"/>
    <w:rsid w:val="00A9018A"/>
    <w:rsid w:val="00A9047C"/>
    <w:rsid w:val="00A90552"/>
    <w:rsid w:val="00A90FA3"/>
    <w:rsid w:val="00A910F4"/>
    <w:rsid w:val="00A912D5"/>
    <w:rsid w:val="00A916E2"/>
    <w:rsid w:val="00A917B8"/>
    <w:rsid w:val="00A91870"/>
    <w:rsid w:val="00A91E0B"/>
    <w:rsid w:val="00A92651"/>
    <w:rsid w:val="00A92769"/>
    <w:rsid w:val="00A92DA8"/>
    <w:rsid w:val="00A92EA7"/>
    <w:rsid w:val="00A937BB"/>
    <w:rsid w:val="00A93858"/>
    <w:rsid w:val="00A938C0"/>
    <w:rsid w:val="00A93B63"/>
    <w:rsid w:val="00A94329"/>
    <w:rsid w:val="00A948D8"/>
    <w:rsid w:val="00A94B5B"/>
    <w:rsid w:val="00A954BA"/>
    <w:rsid w:val="00A9585B"/>
    <w:rsid w:val="00A959D8"/>
    <w:rsid w:val="00A959EE"/>
    <w:rsid w:val="00A95D46"/>
    <w:rsid w:val="00A95DE7"/>
    <w:rsid w:val="00A95E75"/>
    <w:rsid w:val="00A9614D"/>
    <w:rsid w:val="00A96859"/>
    <w:rsid w:val="00A96E82"/>
    <w:rsid w:val="00A97083"/>
    <w:rsid w:val="00A974DD"/>
    <w:rsid w:val="00A97682"/>
    <w:rsid w:val="00A9781A"/>
    <w:rsid w:val="00A979FE"/>
    <w:rsid w:val="00A97CAC"/>
    <w:rsid w:val="00A97FDF"/>
    <w:rsid w:val="00AA02B1"/>
    <w:rsid w:val="00AA0C30"/>
    <w:rsid w:val="00AA0DF7"/>
    <w:rsid w:val="00AA1052"/>
    <w:rsid w:val="00AA1A60"/>
    <w:rsid w:val="00AA1C99"/>
    <w:rsid w:val="00AA1D8A"/>
    <w:rsid w:val="00AA24DD"/>
    <w:rsid w:val="00AA284E"/>
    <w:rsid w:val="00AA2ABA"/>
    <w:rsid w:val="00AA30DB"/>
    <w:rsid w:val="00AA36AD"/>
    <w:rsid w:val="00AA3E86"/>
    <w:rsid w:val="00AA40ED"/>
    <w:rsid w:val="00AA43EE"/>
    <w:rsid w:val="00AA4454"/>
    <w:rsid w:val="00AA4FE4"/>
    <w:rsid w:val="00AA5263"/>
    <w:rsid w:val="00AA5C92"/>
    <w:rsid w:val="00AA6712"/>
    <w:rsid w:val="00AA6B6C"/>
    <w:rsid w:val="00AA6BA2"/>
    <w:rsid w:val="00AA706A"/>
    <w:rsid w:val="00AA7325"/>
    <w:rsid w:val="00AA7421"/>
    <w:rsid w:val="00AB0319"/>
    <w:rsid w:val="00AB07D3"/>
    <w:rsid w:val="00AB08D7"/>
    <w:rsid w:val="00AB0F6C"/>
    <w:rsid w:val="00AB1713"/>
    <w:rsid w:val="00AB1A86"/>
    <w:rsid w:val="00AB1B49"/>
    <w:rsid w:val="00AB284D"/>
    <w:rsid w:val="00AB2861"/>
    <w:rsid w:val="00AB2E60"/>
    <w:rsid w:val="00AB2E71"/>
    <w:rsid w:val="00AB3107"/>
    <w:rsid w:val="00AB32B0"/>
    <w:rsid w:val="00AB336D"/>
    <w:rsid w:val="00AB3967"/>
    <w:rsid w:val="00AB3C9D"/>
    <w:rsid w:val="00AB3FD1"/>
    <w:rsid w:val="00AB4004"/>
    <w:rsid w:val="00AB40CE"/>
    <w:rsid w:val="00AB41FD"/>
    <w:rsid w:val="00AB4279"/>
    <w:rsid w:val="00AB485E"/>
    <w:rsid w:val="00AB4F0F"/>
    <w:rsid w:val="00AB5300"/>
    <w:rsid w:val="00AB543B"/>
    <w:rsid w:val="00AB5954"/>
    <w:rsid w:val="00AB5A85"/>
    <w:rsid w:val="00AB6083"/>
    <w:rsid w:val="00AB6824"/>
    <w:rsid w:val="00AB68FA"/>
    <w:rsid w:val="00AB6C43"/>
    <w:rsid w:val="00AB7182"/>
    <w:rsid w:val="00AB732A"/>
    <w:rsid w:val="00AB73B5"/>
    <w:rsid w:val="00AB77D0"/>
    <w:rsid w:val="00AB7AC3"/>
    <w:rsid w:val="00AC0060"/>
    <w:rsid w:val="00AC006C"/>
    <w:rsid w:val="00AC04B9"/>
    <w:rsid w:val="00AC05B5"/>
    <w:rsid w:val="00AC06F0"/>
    <w:rsid w:val="00AC08F1"/>
    <w:rsid w:val="00AC09E6"/>
    <w:rsid w:val="00AC0D1B"/>
    <w:rsid w:val="00AC16D0"/>
    <w:rsid w:val="00AC199F"/>
    <w:rsid w:val="00AC1D29"/>
    <w:rsid w:val="00AC2050"/>
    <w:rsid w:val="00AC3414"/>
    <w:rsid w:val="00AC365D"/>
    <w:rsid w:val="00AC375F"/>
    <w:rsid w:val="00AC389B"/>
    <w:rsid w:val="00AC3B05"/>
    <w:rsid w:val="00AC3C4A"/>
    <w:rsid w:val="00AC3F12"/>
    <w:rsid w:val="00AC4402"/>
    <w:rsid w:val="00AC46C2"/>
    <w:rsid w:val="00AC5038"/>
    <w:rsid w:val="00AC54F3"/>
    <w:rsid w:val="00AC5673"/>
    <w:rsid w:val="00AC5AEE"/>
    <w:rsid w:val="00AC5BB1"/>
    <w:rsid w:val="00AC5BF5"/>
    <w:rsid w:val="00AC63C5"/>
    <w:rsid w:val="00AC6A29"/>
    <w:rsid w:val="00AC6D94"/>
    <w:rsid w:val="00AC71B6"/>
    <w:rsid w:val="00AC775F"/>
    <w:rsid w:val="00AC7D31"/>
    <w:rsid w:val="00AC7E98"/>
    <w:rsid w:val="00AC7F31"/>
    <w:rsid w:val="00AD0009"/>
    <w:rsid w:val="00AD0151"/>
    <w:rsid w:val="00AD02AA"/>
    <w:rsid w:val="00AD0523"/>
    <w:rsid w:val="00AD0566"/>
    <w:rsid w:val="00AD09BF"/>
    <w:rsid w:val="00AD0C61"/>
    <w:rsid w:val="00AD0D93"/>
    <w:rsid w:val="00AD1486"/>
    <w:rsid w:val="00AD14AD"/>
    <w:rsid w:val="00AD1546"/>
    <w:rsid w:val="00AD1565"/>
    <w:rsid w:val="00AD18AB"/>
    <w:rsid w:val="00AD1A1A"/>
    <w:rsid w:val="00AD1B19"/>
    <w:rsid w:val="00AD1C5F"/>
    <w:rsid w:val="00AD1D39"/>
    <w:rsid w:val="00AD1EA7"/>
    <w:rsid w:val="00AD27D2"/>
    <w:rsid w:val="00AD2A42"/>
    <w:rsid w:val="00AD2C7C"/>
    <w:rsid w:val="00AD2CF6"/>
    <w:rsid w:val="00AD3001"/>
    <w:rsid w:val="00AD31F9"/>
    <w:rsid w:val="00AD33D8"/>
    <w:rsid w:val="00AD3704"/>
    <w:rsid w:val="00AD38CB"/>
    <w:rsid w:val="00AD403F"/>
    <w:rsid w:val="00AD47A7"/>
    <w:rsid w:val="00AD4D8E"/>
    <w:rsid w:val="00AD53A1"/>
    <w:rsid w:val="00AD573E"/>
    <w:rsid w:val="00AD5972"/>
    <w:rsid w:val="00AD59F9"/>
    <w:rsid w:val="00AD5A3C"/>
    <w:rsid w:val="00AD5A62"/>
    <w:rsid w:val="00AD5F7D"/>
    <w:rsid w:val="00AD6136"/>
    <w:rsid w:val="00AD61EC"/>
    <w:rsid w:val="00AD6707"/>
    <w:rsid w:val="00AD6797"/>
    <w:rsid w:val="00AD6A38"/>
    <w:rsid w:val="00AD6F4F"/>
    <w:rsid w:val="00AD6F74"/>
    <w:rsid w:val="00AD713D"/>
    <w:rsid w:val="00AD7967"/>
    <w:rsid w:val="00AE0428"/>
    <w:rsid w:val="00AE08DF"/>
    <w:rsid w:val="00AE0BB8"/>
    <w:rsid w:val="00AE0EB1"/>
    <w:rsid w:val="00AE0F53"/>
    <w:rsid w:val="00AE11EA"/>
    <w:rsid w:val="00AE167D"/>
    <w:rsid w:val="00AE1818"/>
    <w:rsid w:val="00AE1BF0"/>
    <w:rsid w:val="00AE22AE"/>
    <w:rsid w:val="00AE231C"/>
    <w:rsid w:val="00AE2842"/>
    <w:rsid w:val="00AE2B3E"/>
    <w:rsid w:val="00AE2F50"/>
    <w:rsid w:val="00AE36E8"/>
    <w:rsid w:val="00AE3A41"/>
    <w:rsid w:val="00AE3FD0"/>
    <w:rsid w:val="00AE43D0"/>
    <w:rsid w:val="00AE4573"/>
    <w:rsid w:val="00AE4658"/>
    <w:rsid w:val="00AE4BFC"/>
    <w:rsid w:val="00AE4F6D"/>
    <w:rsid w:val="00AE4FFB"/>
    <w:rsid w:val="00AE5298"/>
    <w:rsid w:val="00AE567D"/>
    <w:rsid w:val="00AE58AA"/>
    <w:rsid w:val="00AE58FE"/>
    <w:rsid w:val="00AE5C18"/>
    <w:rsid w:val="00AE5C21"/>
    <w:rsid w:val="00AE5D55"/>
    <w:rsid w:val="00AE5E7B"/>
    <w:rsid w:val="00AE6003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FE9"/>
    <w:rsid w:val="00AF0260"/>
    <w:rsid w:val="00AF0647"/>
    <w:rsid w:val="00AF06AE"/>
    <w:rsid w:val="00AF0DE4"/>
    <w:rsid w:val="00AF0FAA"/>
    <w:rsid w:val="00AF15A0"/>
    <w:rsid w:val="00AF1676"/>
    <w:rsid w:val="00AF18FF"/>
    <w:rsid w:val="00AF1CAC"/>
    <w:rsid w:val="00AF1F64"/>
    <w:rsid w:val="00AF205F"/>
    <w:rsid w:val="00AF21F7"/>
    <w:rsid w:val="00AF2313"/>
    <w:rsid w:val="00AF256D"/>
    <w:rsid w:val="00AF2621"/>
    <w:rsid w:val="00AF2A28"/>
    <w:rsid w:val="00AF2C5C"/>
    <w:rsid w:val="00AF2F5E"/>
    <w:rsid w:val="00AF311E"/>
    <w:rsid w:val="00AF316E"/>
    <w:rsid w:val="00AF3594"/>
    <w:rsid w:val="00AF367B"/>
    <w:rsid w:val="00AF38E9"/>
    <w:rsid w:val="00AF3A24"/>
    <w:rsid w:val="00AF3D85"/>
    <w:rsid w:val="00AF41BC"/>
    <w:rsid w:val="00AF4489"/>
    <w:rsid w:val="00AF4574"/>
    <w:rsid w:val="00AF4E28"/>
    <w:rsid w:val="00AF505C"/>
    <w:rsid w:val="00AF57D9"/>
    <w:rsid w:val="00AF5B0A"/>
    <w:rsid w:val="00AF5BAB"/>
    <w:rsid w:val="00AF5F4C"/>
    <w:rsid w:val="00AF62C9"/>
    <w:rsid w:val="00AF6645"/>
    <w:rsid w:val="00AF6667"/>
    <w:rsid w:val="00AF682C"/>
    <w:rsid w:val="00AF685F"/>
    <w:rsid w:val="00AF6B62"/>
    <w:rsid w:val="00AF7056"/>
    <w:rsid w:val="00AF7447"/>
    <w:rsid w:val="00AF766F"/>
    <w:rsid w:val="00AF7761"/>
    <w:rsid w:val="00AF77C9"/>
    <w:rsid w:val="00AF7AFA"/>
    <w:rsid w:val="00AF7D14"/>
    <w:rsid w:val="00B001DF"/>
    <w:rsid w:val="00B00667"/>
    <w:rsid w:val="00B0073A"/>
    <w:rsid w:val="00B009C4"/>
    <w:rsid w:val="00B00A3E"/>
    <w:rsid w:val="00B00C33"/>
    <w:rsid w:val="00B00E8F"/>
    <w:rsid w:val="00B0101B"/>
    <w:rsid w:val="00B013FB"/>
    <w:rsid w:val="00B01476"/>
    <w:rsid w:val="00B01506"/>
    <w:rsid w:val="00B016FF"/>
    <w:rsid w:val="00B02052"/>
    <w:rsid w:val="00B02437"/>
    <w:rsid w:val="00B02705"/>
    <w:rsid w:val="00B03894"/>
    <w:rsid w:val="00B03D8A"/>
    <w:rsid w:val="00B03DB1"/>
    <w:rsid w:val="00B043B5"/>
    <w:rsid w:val="00B0452F"/>
    <w:rsid w:val="00B048DB"/>
    <w:rsid w:val="00B04CF1"/>
    <w:rsid w:val="00B04DC2"/>
    <w:rsid w:val="00B04FE3"/>
    <w:rsid w:val="00B0511F"/>
    <w:rsid w:val="00B05316"/>
    <w:rsid w:val="00B05467"/>
    <w:rsid w:val="00B06266"/>
    <w:rsid w:val="00B06681"/>
    <w:rsid w:val="00B06733"/>
    <w:rsid w:val="00B0724E"/>
    <w:rsid w:val="00B0726A"/>
    <w:rsid w:val="00B07907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1196"/>
    <w:rsid w:val="00B112AC"/>
    <w:rsid w:val="00B1168F"/>
    <w:rsid w:val="00B1199B"/>
    <w:rsid w:val="00B11AB0"/>
    <w:rsid w:val="00B11D0A"/>
    <w:rsid w:val="00B12319"/>
    <w:rsid w:val="00B1237F"/>
    <w:rsid w:val="00B12808"/>
    <w:rsid w:val="00B12936"/>
    <w:rsid w:val="00B12C6E"/>
    <w:rsid w:val="00B12E74"/>
    <w:rsid w:val="00B13979"/>
    <w:rsid w:val="00B13B2B"/>
    <w:rsid w:val="00B13C3F"/>
    <w:rsid w:val="00B13D58"/>
    <w:rsid w:val="00B13EE0"/>
    <w:rsid w:val="00B144BD"/>
    <w:rsid w:val="00B14993"/>
    <w:rsid w:val="00B14FD9"/>
    <w:rsid w:val="00B15053"/>
    <w:rsid w:val="00B15215"/>
    <w:rsid w:val="00B1575A"/>
    <w:rsid w:val="00B1576D"/>
    <w:rsid w:val="00B15793"/>
    <w:rsid w:val="00B1591A"/>
    <w:rsid w:val="00B15F66"/>
    <w:rsid w:val="00B166E7"/>
    <w:rsid w:val="00B16898"/>
    <w:rsid w:val="00B16D1C"/>
    <w:rsid w:val="00B16E03"/>
    <w:rsid w:val="00B17540"/>
    <w:rsid w:val="00B179F9"/>
    <w:rsid w:val="00B17D53"/>
    <w:rsid w:val="00B17F0C"/>
    <w:rsid w:val="00B20424"/>
    <w:rsid w:val="00B2052D"/>
    <w:rsid w:val="00B20D54"/>
    <w:rsid w:val="00B20F50"/>
    <w:rsid w:val="00B212BF"/>
    <w:rsid w:val="00B213E6"/>
    <w:rsid w:val="00B21B04"/>
    <w:rsid w:val="00B22555"/>
    <w:rsid w:val="00B22944"/>
    <w:rsid w:val="00B22C50"/>
    <w:rsid w:val="00B231EC"/>
    <w:rsid w:val="00B234ED"/>
    <w:rsid w:val="00B24913"/>
    <w:rsid w:val="00B24A2E"/>
    <w:rsid w:val="00B24D16"/>
    <w:rsid w:val="00B25118"/>
    <w:rsid w:val="00B251B3"/>
    <w:rsid w:val="00B2550C"/>
    <w:rsid w:val="00B2565E"/>
    <w:rsid w:val="00B258BE"/>
    <w:rsid w:val="00B259A4"/>
    <w:rsid w:val="00B261AB"/>
    <w:rsid w:val="00B265B0"/>
    <w:rsid w:val="00B26872"/>
    <w:rsid w:val="00B270CF"/>
    <w:rsid w:val="00B27934"/>
    <w:rsid w:val="00B27BE8"/>
    <w:rsid w:val="00B27E47"/>
    <w:rsid w:val="00B27F53"/>
    <w:rsid w:val="00B27FA1"/>
    <w:rsid w:val="00B30299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2938"/>
    <w:rsid w:val="00B32A03"/>
    <w:rsid w:val="00B32B83"/>
    <w:rsid w:val="00B32C1A"/>
    <w:rsid w:val="00B3338A"/>
    <w:rsid w:val="00B3347E"/>
    <w:rsid w:val="00B33D27"/>
    <w:rsid w:val="00B342C5"/>
    <w:rsid w:val="00B34B59"/>
    <w:rsid w:val="00B350D6"/>
    <w:rsid w:val="00B35665"/>
    <w:rsid w:val="00B35AEE"/>
    <w:rsid w:val="00B35F2E"/>
    <w:rsid w:val="00B36387"/>
    <w:rsid w:val="00B36414"/>
    <w:rsid w:val="00B36AD2"/>
    <w:rsid w:val="00B374AB"/>
    <w:rsid w:val="00B37575"/>
    <w:rsid w:val="00B375A6"/>
    <w:rsid w:val="00B376B4"/>
    <w:rsid w:val="00B40280"/>
    <w:rsid w:val="00B402D7"/>
    <w:rsid w:val="00B402E9"/>
    <w:rsid w:val="00B408AE"/>
    <w:rsid w:val="00B40B4F"/>
    <w:rsid w:val="00B41207"/>
    <w:rsid w:val="00B41660"/>
    <w:rsid w:val="00B41D6A"/>
    <w:rsid w:val="00B42252"/>
    <w:rsid w:val="00B422F9"/>
    <w:rsid w:val="00B42506"/>
    <w:rsid w:val="00B428C2"/>
    <w:rsid w:val="00B429F0"/>
    <w:rsid w:val="00B431B6"/>
    <w:rsid w:val="00B4399A"/>
    <w:rsid w:val="00B43E90"/>
    <w:rsid w:val="00B44200"/>
    <w:rsid w:val="00B44399"/>
    <w:rsid w:val="00B4468C"/>
    <w:rsid w:val="00B446C7"/>
    <w:rsid w:val="00B44793"/>
    <w:rsid w:val="00B448B1"/>
    <w:rsid w:val="00B44E26"/>
    <w:rsid w:val="00B44FBF"/>
    <w:rsid w:val="00B4507F"/>
    <w:rsid w:val="00B45295"/>
    <w:rsid w:val="00B45D7B"/>
    <w:rsid w:val="00B45D84"/>
    <w:rsid w:val="00B460A5"/>
    <w:rsid w:val="00B46110"/>
    <w:rsid w:val="00B470C6"/>
    <w:rsid w:val="00B477F8"/>
    <w:rsid w:val="00B478CB"/>
    <w:rsid w:val="00B47C6F"/>
    <w:rsid w:val="00B50225"/>
    <w:rsid w:val="00B505C1"/>
    <w:rsid w:val="00B50D2D"/>
    <w:rsid w:val="00B50F48"/>
    <w:rsid w:val="00B515CB"/>
    <w:rsid w:val="00B516E0"/>
    <w:rsid w:val="00B5223B"/>
    <w:rsid w:val="00B522B5"/>
    <w:rsid w:val="00B523D0"/>
    <w:rsid w:val="00B528DF"/>
    <w:rsid w:val="00B52A0B"/>
    <w:rsid w:val="00B5312A"/>
    <w:rsid w:val="00B53311"/>
    <w:rsid w:val="00B5382C"/>
    <w:rsid w:val="00B539FE"/>
    <w:rsid w:val="00B53DE5"/>
    <w:rsid w:val="00B54266"/>
    <w:rsid w:val="00B5431B"/>
    <w:rsid w:val="00B54547"/>
    <w:rsid w:val="00B54637"/>
    <w:rsid w:val="00B5470F"/>
    <w:rsid w:val="00B54A84"/>
    <w:rsid w:val="00B54B3C"/>
    <w:rsid w:val="00B54EDF"/>
    <w:rsid w:val="00B55156"/>
    <w:rsid w:val="00B5556B"/>
    <w:rsid w:val="00B55936"/>
    <w:rsid w:val="00B55B6E"/>
    <w:rsid w:val="00B55D1D"/>
    <w:rsid w:val="00B55F63"/>
    <w:rsid w:val="00B56811"/>
    <w:rsid w:val="00B56C2A"/>
    <w:rsid w:val="00B56D68"/>
    <w:rsid w:val="00B574CE"/>
    <w:rsid w:val="00B5764F"/>
    <w:rsid w:val="00B579FC"/>
    <w:rsid w:val="00B57A33"/>
    <w:rsid w:val="00B57F71"/>
    <w:rsid w:val="00B60337"/>
    <w:rsid w:val="00B60563"/>
    <w:rsid w:val="00B60779"/>
    <w:rsid w:val="00B6085C"/>
    <w:rsid w:val="00B60B5C"/>
    <w:rsid w:val="00B60E47"/>
    <w:rsid w:val="00B6126D"/>
    <w:rsid w:val="00B616B9"/>
    <w:rsid w:val="00B617A2"/>
    <w:rsid w:val="00B61DC1"/>
    <w:rsid w:val="00B61DCA"/>
    <w:rsid w:val="00B62027"/>
    <w:rsid w:val="00B62730"/>
    <w:rsid w:val="00B62817"/>
    <w:rsid w:val="00B634AD"/>
    <w:rsid w:val="00B635D5"/>
    <w:rsid w:val="00B63C1C"/>
    <w:rsid w:val="00B63C67"/>
    <w:rsid w:val="00B63EED"/>
    <w:rsid w:val="00B63EF6"/>
    <w:rsid w:val="00B644AA"/>
    <w:rsid w:val="00B64959"/>
    <w:rsid w:val="00B64DB8"/>
    <w:rsid w:val="00B64EDA"/>
    <w:rsid w:val="00B65B2E"/>
    <w:rsid w:val="00B661AE"/>
    <w:rsid w:val="00B66E9B"/>
    <w:rsid w:val="00B67483"/>
    <w:rsid w:val="00B67788"/>
    <w:rsid w:val="00B67BC4"/>
    <w:rsid w:val="00B67D8D"/>
    <w:rsid w:val="00B67E72"/>
    <w:rsid w:val="00B70329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787"/>
    <w:rsid w:val="00B73908"/>
    <w:rsid w:val="00B73BB4"/>
    <w:rsid w:val="00B73BDA"/>
    <w:rsid w:val="00B73DCE"/>
    <w:rsid w:val="00B73FF6"/>
    <w:rsid w:val="00B74B8C"/>
    <w:rsid w:val="00B753EE"/>
    <w:rsid w:val="00B7571F"/>
    <w:rsid w:val="00B759C8"/>
    <w:rsid w:val="00B75BB4"/>
    <w:rsid w:val="00B763E3"/>
    <w:rsid w:val="00B767DF"/>
    <w:rsid w:val="00B76BEE"/>
    <w:rsid w:val="00B76C91"/>
    <w:rsid w:val="00B76CD9"/>
    <w:rsid w:val="00B77361"/>
    <w:rsid w:val="00B77901"/>
    <w:rsid w:val="00B80392"/>
    <w:rsid w:val="00B8058C"/>
    <w:rsid w:val="00B8071F"/>
    <w:rsid w:val="00B81A97"/>
    <w:rsid w:val="00B81C5A"/>
    <w:rsid w:val="00B81E37"/>
    <w:rsid w:val="00B82206"/>
    <w:rsid w:val="00B82249"/>
    <w:rsid w:val="00B8226D"/>
    <w:rsid w:val="00B82472"/>
    <w:rsid w:val="00B825F4"/>
    <w:rsid w:val="00B82A2C"/>
    <w:rsid w:val="00B836AC"/>
    <w:rsid w:val="00B839B9"/>
    <w:rsid w:val="00B840CC"/>
    <w:rsid w:val="00B84504"/>
    <w:rsid w:val="00B845E6"/>
    <w:rsid w:val="00B84898"/>
    <w:rsid w:val="00B84AFA"/>
    <w:rsid w:val="00B84C81"/>
    <w:rsid w:val="00B8528C"/>
    <w:rsid w:val="00B85354"/>
    <w:rsid w:val="00B8541E"/>
    <w:rsid w:val="00B85792"/>
    <w:rsid w:val="00B859DC"/>
    <w:rsid w:val="00B85A41"/>
    <w:rsid w:val="00B85B98"/>
    <w:rsid w:val="00B861A7"/>
    <w:rsid w:val="00B8655C"/>
    <w:rsid w:val="00B86754"/>
    <w:rsid w:val="00B86DDF"/>
    <w:rsid w:val="00B86E41"/>
    <w:rsid w:val="00B86EAF"/>
    <w:rsid w:val="00B87057"/>
    <w:rsid w:val="00B872C3"/>
    <w:rsid w:val="00B87308"/>
    <w:rsid w:val="00B876ED"/>
    <w:rsid w:val="00B87E2B"/>
    <w:rsid w:val="00B87F69"/>
    <w:rsid w:val="00B903CF"/>
    <w:rsid w:val="00B90A9C"/>
    <w:rsid w:val="00B90D40"/>
    <w:rsid w:val="00B91785"/>
    <w:rsid w:val="00B918FF"/>
    <w:rsid w:val="00B91A7E"/>
    <w:rsid w:val="00B91D52"/>
    <w:rsid w:val="00B924E8"/>
    <w:rsid w:val="00B92B8D"/>
    <w:rsid w:val="00B92BAD"/>
    <w:rsid w:val="00B933F6"/>
    <w:rsid w:val="00B939BB"/>
    <w:rsid w:val="00B93EE4"/>
    <w:rsid w:val="00B943FF"/>
    <w:rsid w:val="00B947D3"/>
    <w:rsid w:val="00B9496F"/>
    <w:rsid w:val="00B94BA5"/>
    <w:rsid w:val="00B94CD8"/>
    <w:rsid w:val="00B94D9C"/>
    <w:rsid w:val="00B94E84"/>
    <w:rsid w:val="00B9522B"/>
    <w:rsid w:val="00B95295"/>
    <w:rsid w:val="00B9558E"/>
    <w:rsid w:val="00B95AA8"/>
    <w:rsid w:val="00B95CEE"/>
    <w:rsid w:val="00B95D4B"/>
    <w:rsid w:val="00B95FA2"/>
    <w:rsid w:val="00B96E6D"/>
    <w:rsid w:val="00B96F15"/>
    <w:rsid w:val="00B96F68"/>
    <w:rsid w:val="00B97568"/>
    <w:rsid w:val="00B97A22"/>
    <w:rsid w:val="00B97E9E"/>
    <w:rsid w:val="00B97F79"/>
    <w:rsid w:val="00BA00DC"/>
    <w:rsid w:val="00BA0A95"/>
    <w:rsid w:val="00BA0B54"/>
    <w:rsid w:val="00BA0BDE"/>
    <w:rsid w:val="00BA0DFB"/>
    <w:rsid w:val="00BA1341"/>
    <w:rsid w:val="00BA2010"/>
    <w:rsid w:val="00BA2298"/>
    <w:rsid w:val="00BA26CF"/>
    <w:rsid w:val="00BA32CC"/>
    <w:rsid w:val="00BA404C"/>
    <w:rsid w:val="00BA40BD"/>
    <w:rsid w:val="00BA4719"/>
    <w:rsid w:val="00BA47C6"/>
    <w:rsid w:val="00BA4871"/>
    <w:rsid w:val="00BA4A81"/>
    <w:rsid w:val="00BA4AE2"/>
    <w:rsid w:val="00BA4C07"/>
    <w:rsid w:val="00BA4E10"/>
    <w:rsid w:val="00BA4F2D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5"/>
    <w:rsid w:val="00BA653C"/>
    <w:rsid w:val="00BA6577"/>
    <w:rsid w:val="00BA699B"/>
    <w:rsid w:val="00BA6AB0"/>
    <w:rsid w:val="00BA6BE5"/>
    <w:rsid w:val="00BA6D33"/>
    <w:rsid w:val="00BA7663"/>
    <w:rsid w:val="00BA7742"/>
    <w:rsid w:val="00BA7C27"/>
    <w:rsid w:val="00BA7E4B"/>
    <w:rsid w:val="00BA7EA0"/>
    <w:rsid w:val="00BB0021"/>
    <w:rsid w:val="00BB003B"/>
    <w:rsid w:val="00BB0442"/>
    <w:rsid w:val="00BB0AEE"/>
    <w:rsid w:val="00BB0CC8"/>
    <w:rsid w:val="00BB0F4F"/>
    <w:rsid w:val="00BB10A9"/>
    <w:rsid w:val="00BB293C"/>
    <w:rsid w:val="00BB32E1"/>
    <w:rsid w:val="00BB35FC"/>
    <w:rsid w:val="00BB3CA0"/>
    <w:rsid w:val="00BB4024"/>
    <w:rsid w:val="00BB4070"/>
    <w:rsid w:val="00BB420D"/>
    <w:rsid w:val="00BB5125"/>
    <w:rsid w:val="00BB5ABD"/>
    <w:rsid w:val="00BB61EB"/>
    <w:rsid w:val="00BB66B1"/>
    <w:rsid w:val="00BB69AF"/>
    <w:rsid w:val="00BB72EC"/>
    <w:rsid w:val="00BB734A"/>
    <w:rsid w:val="00BB7371"/>
    <w:rsid w:val="00BB7B03"/>
    <w:rsid w:val="00BB7BF9"/>
    <w:rsid w:val="00BB7CA4"/>
    <w:rsid w:val="00BC00D3"/>
    <w:rsid w:val="00BC023E"/>
    <w:rsid w:val="00BC0AD9"/>
    <w:rsid w:val="00BC114B"/>
    <w:rsid w:val="00BC1453"/>
    <w:rsid w:val="00BC16A1"/>
    <w:rsid w:val="00BC1C19"/>
    <w:rsid w:val="00BC2559"/>
    <w:rsid w:val="00BC260E"/>
    <w:rsid w:val="00BC2665"/>
    <w:rsid w:val="00BC2785"/>
    <w:rsid w:val="00BC27D1"/>
    <w:rsid w:val="00BC2B9C"/>
    <w:rsid w:val="00BC2E1F"/>
    <w:rsid w:val="00BC2E27"/>
    <w:rsid w:val="00BC2EF8"/>
    <w:rsid w:val="00BC3061"/>
    <w:rsid w:val="00BC3166"/>
    <w:rsid w:val="00BC323D"/>
    <w:rsid w:val="00BC33BF"/>
    <w:rsid w:val="00BC37BD"/>
    <w:rsid w:val="00BC3B4B"/>
    <w:rsid w:val="00BC3D41"/>
    <w:rsid w:val="00BC3F40"/>
    <w:rsid w:val="00BC438E"/>
    <w:rsid w:val="00BC5354"/>
    <w:rsid w:val="00BC57CB"/>
    <w:rsid w:val="00BC5C01"/>
    <w:rsid w:val="00BC5D72"/>
    <w:rsid w:val="00BC6055"/>
    <w:rsid w:val="00BC63F7"/>
    <w:rsid w:val="00BC6D2B"/>
    <w:rsid w:val="00BC6F42"/>
    <w:rsid w:val="00BC7089"/>
    <w:rsid w:val="00BC7111"/>
    <w:rsid w:val="00BC7452"/>
    <w:rsid w:val="00BC7A3F"/>
    <w:rsid w:val="00BC7B72"/>
    <w:rsid w:val="00BD06EA"/>
    <w:rsid w:val="00BD0832"/>
    <w:rsid w:val="00BD09BC"/>
    <w:rsid w:val="00BD0ACA"/>
    <w:rsid w:val="00BD0B73"/>
    <w:rsid w:val="00BD0C25"/>
    <w:rsid w:val="00BD131D"/>
    <w:rsid w:val="00BD15E9"/>
    <w:rsid w:val="00BD1697"/>
    <w:rsid w:val="00BD16C9"/>
    <w:rsid w:val="00BD2383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794"/>
    <w:rsid w:val="00BD384D"/>
    <w:rsid w:val="00BD4062"/>
    <w:rsid w:val="00BD43E0"/>
    <w:rsid w:val="00BD4A82"/>
    <w:rsid w:val="00BD4ADB"/>
    <w:rsid w:val="00BD50FC"/>
    <w:rsid w:val="00BD54BF"/>
    <w:rsid w:val="00BD55B6"/>
    <w:rsid w:val="00BD5B37"/>
    <w:rsid w:val="00BD5B4D"/>
    <w:rsid w:val="00BD5D64"/>
    <w:rsid w:val="00BD6116"/>
    <w:rsid w:val="00BD6687"/>
    <w:rsid w:val="00BD6AB0"/>
    <w:rsid w:val="00BD6B37"/>
    <w:rsid w:val="00BD6B70"/>
    <w:rsid w:val="00BD6CDA"/>
    <w:rsid w:val="00BD6D37"/>
    <w:rsid w:val="00BD6D98"/>
    <w:rsid w:val="00BD6DED"/>
    <w:rsid w:val="00BD6EF8"/>
    <w:rsid w:val="00BD6F45"/>
    <w:rsid w:val="00BD700C"/>
    <w:rsid w:val="00BD737E"/>
    <w:rsid w:val="00BD75C3"/>
    <w:rsid w:val="00BE08DD"/>
    <w:rsid w:val="00BE0C9C"/>
    <w:rsid w:val="00BE1A9C"/>
    <w:rsid w:val="00BE1DEC"/>
    <w:rsid w:val="00BE1EF8"/>
    <w:rsid w:val="00BE1FC9"/>
    <w:rsid w:val="00BE236A"/>
    <w:rsid w:val="00BE24D6"/>
    <w:rsid w:val="00BE283E"/>
    <w:rsid w:val="00BE2A9C"/>
    <w:rsid w:val="00BE2AC1"/>
    <w:rsid w:val="00BE2C6C"/>
    <w:rsid w:val="00BE2E63"/>
    <w:rsid w:val="00BE34BF"/>
    <w:rsid w:val="00BE41F0"/>
    <w:rsid w:val="00BE449B"/>
    <w:rsid w:val="00BE48F9"/>
    <w:rsid w:val="00BE501B"/>
    <w:rsid w:val="00BE54DB"/>
    <w:rsid w:val="00BE554B"/>
    <w:rsid w:val="00BE58CD"/>
    <w:rsid w:val="00BE5965"/>
    <w:rsid w:val="00BE5C37"/>
    <w:rsid w:val="00BE5E0F"/>
    <w:rsid w:val="00BE5E65"/>
    <w:rsid w:val="00BE6136"/>
    <w:rsid w:val="00BE619C"/>
    <w:rsid w:val="00BE61AF"/>
    <w:rsid w:val="00BE625D"/>
    <w:rsid w:val="00BE6328"/>
    <w:rsid w:val="00BE6677"/>
    <w:rsid w:val="00BE68C7"/>
    <w:rsid w:val="00BE69CE"/>
    <w:rsid w:val="00BE6E9C"/>
    <w:rsid w:val="00BE73F1"/>
    <w:rsid w:val="00BE75B7"/>
    <w:rsid w:val="00BE7AA7"/>
    <w:rsid w:val="00BE7D6D"/>
    <w:rsid w:val="00BF014C"/>
    <w:rsid w:val="00BF0573"/>
    <w:rsid w:val="00BF0AAB"/>
    <w:rsid w:val="00BF14F3"/>
    <w:rsid w:val="00BF15BB"/>
    <w:rsid w:val="00BF1753"/>
    <w:rsid w:val="00BF1D4A"/>
    <w:rsid w:val="00BF2148"/>
    <w:rsid w:val="00BF23DE"/>
    <w:rsid w:val="00BF23EA"/>
    <w:rsid w:val="00BF2517"/>
    <w:rsid w:val="00BF2614"/>
    <w:rsid w:val="00BF294B"/>
    <w:rsid w:val="00BF2E5D"/>
    <w:rsid w:val="00BF35BC"/>
    <w:rsid w:val="00BF36D7"/>
    <w:rsid w:val="00BF36EC"/>
    <w:rsid w:val="00BF38FB"/>
    <w:rsid w:val="00BF3AB4"/>
    <w:rsid w:val="00BF4A55"/>
    <w:rsid w:val="00BF4C7B"/>
    <w:rsid w:val="00BF4E12"/>
    <w:rsid w:val="00BF505F"/>
    <w:rsid w:val="00BF5111"/>
    <w:rsid w:val="00BF52CA"/>
    <w:rsid w:val="00BF55E9"/>
    <w:rsid w:val="00BF56EB"/>
    <w:rsid w:val="00BF5A0A"/>
    <w:rsid w:val="00BF5EC0"/>
    <w:rsid w:val="00BF5F4A"/>
    <w:rsid w:val="00BF608F"/>
    <w:rsid w:val="00BF647A"/>
    <w:rsid w:val="00BF6634"/>
    <w:rsid w:val="00BF6680"/>
    <w:rsid w:val="00BF69EF"/>
    <w:rsid w:val="00BF733C"/>
    <w:rsid w:val="00BF7425"/>
    <w:rsid w:val="00BF745D"/>
    <w:rsid w:val="00BF7892"/>
    <w:rsid w:val="00BF7901"/>
    <w:rsid w:val="00BF79CE"/>
    <w:rsid w:val="00BF7B91"/>
    <w:rsid w:val="00C000CB"/>
    <w:rsid w:val="00C007C7"/>
    <w:rsid w:val="00C00852"/>
    <w:rsid w:val="00C00CA0"/>
    <w:rsid w:val="00C00D7B"/>
    <w:rsid w:val="00C0102F"/>
    <w:rsid w:val="00C0119E"/>
    <w:rsid w:val="00C01216"/>
    <w:rsid w:val="00C01286"/>
    <w:rsid w:val="00C012B8"/>
    <w:rsid w:val="00C0138C"/>
    <w:rsid w:val="00C0156A"/>
    <w:rsid w:val="00C0166A"/>
    <w:rsid w:val="00C0199E"/>
    <w:rsid w:val="00C01A93"/>
    <w:rsid w:val="00C024D4"/>
    <w:rsid w:val="00C027A4"/>
    <w:rsid w:val="00C02881"/>
    <w:rsid w:val="00C03235"/>
    <w:rsid w:val="00C034FA"/>
    <w:rsid w:val="00C03F4F"/>
    <w:rsid w:val="00C03F5E"/>
    <w:rsid w:val="00C04390"/>
    <w:rsid w:val="00C04D26"/>
    <w:rsid w:val="00C04DE0"/>
    <w:rsid w:val="00C04EF5"/>
    <w:rsid w:val="00C0549E"/>
    <w:rsid w:val="00C05553"/>
    <w:rsid w:val="00C0555D"/>
    <w:rsid w:val="00C0562B"/>
    <w:rsid w:val="00C058C0"/>
    <w:rsid w:val="00C05992"/>
    <w:rsid w:val="00C0627D"/>
    <w:rsid w:val="00C06397"/>
    <w:rsid w:val="00C067D0"/>
    <w:rsid w:val="00C06899"/>
    <w:rsid w:val="00C06C99"/>
    <w:rsid w:val="00C06CB6"/>
    <w:rsid w:val="00C06D2D"/>
    <w:rsid w:val="00C076C3"/>
    <w:rsid w:val="00C07B49"/>
    <w:rsid w:val="00C07F3A"/>
    <w:rsid w:val="00C10482"/>
    <w:rsid w:val="00C10519"/>
    <w:rsid w:val="00C108C6"/>
    <w:rsid w:val="00C109DE"/>
    <w:rsid w:val="00C10C5E"/>
    <w:rsid w:val="00C10C9D"/>
    <w:rsid w:val="00C10E6D"/>
    <w:rsid w:val="00C11069"/>
    <w:rsid w:val="00C111A9"/>
    <w:rsid w:val="00C111DF"/>
    <w:rsid w:val="00C116FE"/>
    <w:rsid w:val="00C11933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67E"/>
    <w:rsid w:val="00C1385F"/>
    <w:rsid w:val="00C138BF"/>
    <w:rsid w:val="00C13A43"/>
    <w:rsid w:val="00C141E4"/>
    <w:rsid w:val="00C142AE"/>
    <w:rsid w:val="00C1453F"/>
    <w:rsid w:val="00C14BA7"/>
    <w:rsid w:val="00C14C2B"/>
    <w:rsid w:val="00C15305"/>
    <w:rsid w:val="00C1568D"/>
    <w:rsid w:val="00C1572E"/>
    <w:rsid w:val="00C158BF"/>
    <w:rsid w:val="00C15D9B"/>
    <w:rsid w:val="00C15F19"/>
    <w:rsid w:val="00C1641F"/>
    <w:rsid w:val="00C1674D"/>
    <w:rsid w:val="00C16B4D"/>
    <w:rsid w:val="00C16E9E"/>
    <w:rsid w:val="00C170A5"/>
    <w:rsid w:val="00C1751B"/>
    <w:rsid w:val="00C17D24"/>
    <w:rsid w:val="00C17FDF"/>
    <w:rsid w:val="00C20F9A"/>
    <w:rsid w:val="00C210A8"/>
    <w:rsid w:val="00C21314"/>
    <w:rsid w:val="00C21416"/>
    <w:rsid w:val="00C21737"/>
    <w:rsid w:val="00C21752"/>
    <w:rsid w:val="00C21910"/>
    <w:rsid w:val="00C21A3D"/>
    <w:rsid w:val="00C2202A"/>
    <w:rsid w:val="00C22449"/>
    <w:rsid w:val="00C224DC"/>
    <w:rsid w:val="00C2310E"/>
    <w:rsid w:val="00C23145"/>
    <w:rsid w:val="00C237B9"/>
    <w:rsid w:val="00C2396A"/>
    <w:rsid w:val="00C23BDB"/>
    <w:rsid w:val="00C23C09"/>
    <w:rsid w:val="00C24132"/>
    <w:rsid w:val="00C24388"/>
    <w:rsid w:val="00C2438E"/>
    <w:rsid w:val="00C24ED8"/>
    <w:rsid w:val="00C25126"/>
    <w:rsid w:val="00C25920"/>
    <w:rsid w:val="00C25E24"/>
    <w:rsid w:val="00C26429"/>
    <w:rsid w:val="00C268C7"/>
    <w:rsid w:val="00C26B86"/>
    <w:rsid w:val="00C26D6C"/>
    <w:rsid w:val="00C26E40"/>
    <w:rsid w:val="00C26E6A"/>
    <w:rsid w:val="00C27235"/>
    <w:rsid w:val="00C2727E"/>
    <w:rsid w:val="00C2751C"/>
    <w:rsid w:val="00C27A1A"/>
    <w:rsid w:val="00C27FC8"/>
    <w:rsid w:val="00C302B1"/>
    <w:rsid w:val="00C30A65"/>
    <w:rsid w:val="00C30B8A"/>
    <w:rsid w:val="00C30BE9"/>
    <w:rsid w:val="00C30D76"/>
    <w:rsid w:val="00C31326"/>
    <w:rsid w:val="00C316D4"/>
    <w:rsid w:val="00C319B0"/>
    <w:rsid w:val="00C31BAD"/>
    <w:rsid w:val="00C33799"/>
    <w:rsid w:val="00C33CA1"/>
    <w:rsid w:val="00C3402B"/>
    <w:rsid w:val="00C34049"/>
    <w:rsid w:val="00C341FD"/>
    <w:rsid w:val="00C34496"/>
    <w:rsid w:val="00C34525"/>
    <w:rsid w:val="00C34568"/>
    <w:rsid w:val="00C34844"/>
    <w:rsid w:val="00C348B6"/>
    <w:rsid w:val="00C348E7"/>
    <w:rsid w:val="00C35688"/>
    <w:rsid w:val="00C35F09"/>
    <w:rsid w:val="00C35F2E"/>
    <w:rsid w:val="00C362FD"/>
    <w:rsid w:val="00C36421"/>
    <w:rsid w:val="00C36437"/>
    <w:rsid w:val="00C3663C"/>
    <w:rsid w:val="00C3759D"/>
    <w:rsid w:val="00C37BF1"/>
    <w:rsid w:val="00C37F8D"/>
    <w:rsid w:val="00C40165"/>
    <w:rsid w:val="00C408EF"/>
    <w:rsid w:val="00C41427"/>
    <w:rsid w:val="00C419F4"/>
    <w:rsid w:val="00C4221D"/>
    <w:rsid w:val="00C42F2B"/>
    <w:rsid w:val="00C43168"/>
    <w:rsid w:val="00C432E7"/>
    <w:rsid w:val="00C4391F"/>
    <w:rsid w:val="00C44140"/>
    <w:rsid w:val="00C4448A"/>
    <w:rsid w:val="00C444A8"/>
    <w:rsid w:val="00C44542"/>
    <w:rsid w:val="00C44622"/>
    <w:rsid w:val="00C45134"/>
    <w:rsid w:val="00C45519"/>
    <w:rsid w:val="00C45B08"/>
    <w:rsid w:val="00C45D3A"/>
    <w:rsid w:val="00C46231"/>
    <w:rsid w:val="00C46BE2"/>
    <w:rsid w:val="00C471BF"/>
    <w:rsid w:val="00C47C09"/>
    <w:rsid w:val="00C47F32"/>
    <w:rsid w:val="00C50115"/>
    <w:rsid w:val="00C506BC"/>
    <w:rsid w:val="00C506F4"/>
    <w:rsid w:val="00C507B9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DE1"/>
    <w:rsid w:val="00C529B7"/>
    <w:rsid w:val="00C52DD0"/>
    <w:rsid w:val="00C52F8C"/>
    <w:rsid w:val="00C53091"/>
    <w:rsid w:val="00C53429"/>
    <w:rsid w:val="00C544F6"/>
    <w:rsid w:val="00C54580"/>
    <w:rsid w:val="00C54591"/>
    <w:rsid w:val="00C547A5"/>
    <w:rsid w:val="00C54EB7"/>
    <w:rsid w:val="00C550F5"/>
    <w:rsid w:val="00C551B5"/>
    <w:rsid w:val="00C551C8"/>
    <w:rsid w:val="00C55868"/>
    <w:rsid w:val="00C56163"/>
    <w:rsid w:val="00C563F8"/>
    <w:rsid w:val="00C565C3"/>
    <w:rsid w:val="00C573ED"/>
    <w:rsid w:val="00C57454"/>
    <w:rsid w:val="00C576CF"/>
    <w:rsid w:val="00C57DB1"/>
    <w:rsid w:val="00C60035"/>
    <w:rsid w:val="00C60785"/>
    <w:rsid w:val="00C609EC"/>
    <w:rsid w:val="00C60DBA"/>
    <w:rsid w:val="00C61173"/>
    <w:rsid w:val="00C615A4"/>
    <w:rsid w:val="00C61646"/>
    <w:rsid w:val="00C617DF"/>
    <w:rsid w:val="00C61D1D"/>
    <w:rsid w:val="00C61DFE"/>
    <w:rsid w:val="00C625A4"/>
    <w:rsid w:val="00C636A3"/>
    <w:rsid w:val="00C64487"/>
    <w:rsid w:val="00C64AD9"/>
    <w:rsid w:val="00C64F45"/>
    <w:rsid w:val="00C652A1"/>
    <w:rsid w:val="00C654C1"/>
    <w:rsid w:val="00C65935"/>
    <w:rsid w:val="00C665D4"/>
    <w:rsid w:val="00C66922"/>
    <w:rsid w:val="00C6707C"/>
    <w:rsid w:val="00C67D57"/>
    <w:rsid w:val="00C67FE9"/>
    <w:rsid w:val="00C70306"/>
    <w:rsid w:val="00C7032C"/>
    <w:rsid w:val="00C70DC7"/>
    <w:rsid w:val="00C716A9"/>
    <w:rsid w:val="00C71901"/>
    <w:rsid w:val="00C71EEF"/>
    <w:rsid w:val="00C72135"/>
    <w:rsid w:val="00C72341"/>
    <w:rsid w:val="00C72708"/>
    <w:rsid w:val="00C73240"/>
    <w:rsid w:val="00C73439"/>
    <w:rsid w:val="00C734BD"/>
    <w:rsid w:val="00C73BFF"/>
    <w:rsid w:val="00C742E1"/>
    <w:rsid w:val="00C746BD"/>
    <w:rsid w:val="00C74F80"/>
    <w:rsid w:val="00C753D2"/>
    <w:rsid w:val="00C75A62"/>
    <w:rsid w:val="00C75B95"/>
    <w:rsid w:val="00C75D6A"/>
    <w:rsid w:val="00C75D7A"/>
    <w:rsid w:val="00C76357"/>
    <w:rsid w:val="00C76E20"/>
    <w:rsid w:val="00C76E9D"/>
    <w:rsid w:val="00C77218"/>
    <w:rsid w:val="00C772C4"/>
    <w:rsid w:val="00C774EB"/>
    <w:rsid w:val="00C7778F"/>
    <w:rsid w:val="00C77D6C"/>
    <w:rsid w:val="00C77DDC"/>
    <w:rsid w:val="00C800FB"/>
    <w:rsid w:val="00C80570"/>
    <w:rsid w:val="00C806BF"/>
    <w:rsid w:val="00C808CA"/>
    <w:rsid w:val="00C80AF0"/>
    <w:rsid w:val="00C80B91"/>
    <w:rsid w:val="00C815B0"/>
    <w:rsid w:val="00C815C6"/>
    <w:rsid w:val="00C81E76"/>
    <w:rsid w:val="00C827F6"/>
    <w:rsid w:val="00C8291B"/>
    <w:rsid w:val="00C829AB"/>
    <w:rsid w:val="00C82D00"/>
    <w:rsid w:val="00C82FF1"/>
    <w:rsid w:val="00C83977"/>
    <w:rsid w:val="00C83F3B"/>
    <w:rsid w:val="00C84169"/>
    <w:rsid w:val="00C844C9"/>
    <w:rsid w:val="00C8467F"/>
    <w:rsid w:val="00C8498B"/>
    <w:rsid w:val="00C84C3E"/>
    <w:rsid w:val="00C84D64"/>
    <w:rsid w:val="00C84FFC"/>
    <w:rsid w:val="00C851A0"/>
    <w:rsid w:val="00C851D0"/>
    <w:rsid w:val="00C85403"/>
    <w:rsid w:val="00C856F1"/>
    <w:rsid w:val="00C858E6"/>
    <w:rsid w:val="00C85A09"/>
    <w:rsid w:val="00C85BA9"/>
    <w:rsid w:val="00C86579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425"/>
    <w:rsid w:val="00C9067F"/>
    <w:rsid w:val="00C90D36"/>
    <w:rsid w:val="00C910C5"/>
    <w:rsid w:val="00C9127F"/>
    <w:rsid w:val="00C9157F"/>
    <w:rsid w:val="00C91A08"/>
    <w:rsid w:val="00C928A9"/>
    <w:rsid w:val="00C92EB1"/>
    <w:rsid w:val="00C932AB"/>
    <w:rsid w:val="00C932D1"/>
    <w:rsid w:val="00C934D5"/>
    <w:rsid w:val="00C937BB"/>
    <w:rsid w:val="00C93853"/>
    <w:rsid w:val="00C9390B"/>
    <w:rsid w:val="00C93BB1"/>
    <w:rsid w:val="00C940FA"/>
    <w:rsid w:val="00C94C56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96A"/>
    <w:rsid w:val="00C97A64"/>
    <w:rsid w:val="00C97D53"/>
    <w:rsid w:val="00C97DF0"/>
    <w:rsid w:val="00CA02AB"/>
    <w:rsid w:val="00CA088B"/>
    <w:rsid w:val="00CA0C52"/>
    <w:rsid w:val="00CA0D6C"/>
    <w:rsid w:val="00CA11D5"/>
    <w:rsid w:val="00CA1452"/>
    <w:rsid w:val="00CA147B"/>
    <w:rsid w:val="00CA16A4"/>
    <w:rsid w:val="00CA1774"/>
    <w:rsid w:val="00CA17DC"/>
    <w:rsid w:val="00CA1A7A"/>
    <w:rsid w:val="00CA1E5B"/>
    <w:rsid w:val="00CA1E6E"/>
    <w:rsid w:val="00CA28AB"/>
    <w:rsid w:val="00CA2E9B"/>
    <w:rsid w:val="00CA34B6"/>
    <w:rsid w:val="00CA34CF"/>
    <w:rsid w:val="00CA42D7"/>
    <w:rsid w:val="00CA4422"/>
    <w:rsid w:val="00CA4451"/>
    <w:rsid w:val="00CA46C7"/>
    <w:rsid w:val="00CA46CA"/>
    <w:rsid w:val="00CA4721"/>
    <w:rsid w:val="00CA4974"/>
    <w:rsid w:val="00CA4E8D"/>
    <w:rsid w:val="00CA56D6"/>
    <w:rsid w:val="00CA5F09"/>
    <w:rsid w:val="00CA62D2"/>
    <w:rsid w:val="00CA6B1C"/>
    <w:rsid w:val="00CA7209"/>
    <w:rsid w:val="00CA75E7"/>
    <w:rsid w:val="00CA79BB"/>
    <w:rsid w:val="00CB006A"/>
    <w:rsid w:val="00CB0F41"/>
    <w:rsid w:val="00CB1474"/>
    <w:rsid w:val="00CB15C7"/>
    <w:rsid w:val="00CB1672"/>
    <w:rsid w:val="00CB17C6"/>
    <w:rsid w:val="00CB1A64"/>
    <w:rsid w:val="00CB3B75"/>
    <w:rsid w:val="00CB3BE4"/>
    <w:rsid w:val="00CB4027"/>
    <w:rsid w:val="00CB4CDD"/>
    <w:rsid w:val="00CB4F5B"/>
    <w:rsid w:val="00CB504E"/>
    <w:rsid w:val="00CB55EC"/>
    <w:rsid w:val="00CB57C7"/>
    <w:rsid w:val="00CB5BB6"/>
    <w:rsid w:val="00CB5D65"/>
    <w:rsid w:val="00CB61D9"/>
    <w:rsid w:val="00CB6322"/>
    <w:rsid w:val="00CB6394"/>
    <w:rsid w:val="00CB655C"/>
    <w:rsid w:val="00CB6FEB"/>
    <w:rsid w:val="00CB70AB"/>
    <w:rsid w:val="00CB70CC"/>
    <w:rsid w:val="00CB71C8"/>
    <w:rsid w:val="00CB7238"/>
    <w:rsid w:val="00CB7453"/>
    <w:rsid w:val="00CB766A"/>
    <w:rsid w:val="00CB77C2"/>
    <w:rsid w:val="00CB7A23"/>
    <w:rsid w:val="00CB7C71"/>
    <w:rsid w:val="00CB7C7C"/>
    <w:rsid w:val="00CC0598"/>
    <w:rsid w:val="00CC0621"/>
    <w:rsid w:val="00CC07B8"/>
    <w:rsid w:val="00CC0C5C"/>
    <w:rsid w:val="00CC0DD7"/>
    <w:rsid w:val="00CC1264"/>
    <w:rsid w:val="00CC1372"/>
    <w:rsid w:val="00CC178A"/>
    <w:rsid w:val="00CC197A"/>
    <w:rsid w:val="00CC1CC1"/>
    <w:rsid w:val="00CC1E88"/>
    <w:rsid w:val="00CC237A"/>
    <w:rsid w:val="00CC26D4"/>
    <w:rsid w:val="00CC277C"/>
    <w:rsid w:val="00CC2D2B"/>
    <w:rsid w:val="00CC2FB8"/>
    <w:rsid w:val="00CC395E"/>
    <w:rsid w:val="00CC3D6E"/>
    <w:rsid w:val="00CC4237"/>
    <w:rsid w:val="00CC450C"/>
    <w:rsid w:val="00CC51D9"/>
    <w:rsid w:val="00CC52C2"/>
    <w:rsid w:val="00CC5389"/>
    <w:rsid w:val="00CC5574"/>
    <w:rsid w:val="00CC5921"/>
    <w:rsid w:val="00CC5A33"/>
    <w:rsid w:val="00CC5D98"/>
    <w:rsid w:val="00CC5E8A"/>
    <w:rsid w:val="00CC618C"/>
    <w:rsid w:val="00CC6743"/>
    <w:rsid w:val="00CC6D0B"/>
    <w:rsid w:val="00CC6D53"/>
    <w:rsid w:val="00CC72EE"/>
    <w:rsid w:val="00CC7F1E"/>
    <w:rsid w:val="00CD0267"/>
    <w:rsid w:val="00CD0602"/>
    <w:rsid w:val="00CD0EA8"/>
    <w:rsid w:val="00CD0EDE"/>
    <w:rsid w:val="00CD129C"/>
    <w:rsid w:val="00CD1E43"/>
    <w:rsid w:val="00CD220A"/>
    <w:rsid w:val="00CD23AD"/>
    <w:rsid w:val="00CD29E7"/>
    <w:rsid w:val="00CD2A96"/>
    <w:rsid w:val="00CD2DC6"/>
    <w:rsid w:val="00CD2EFA"/>
    <w:rsid w:val="00CD322E"/>
    <w:rsid w:val="00CD3237"/>
    <w:rsid w:val="00CD36F3"/>
    <w:rsid w:val="00CD3D6A"/>
    <w:rsid w:val="00CD3F51"/>
    <w:rsid w:val="00CD3F5E"/>
    <w:rsid w:val="00CD4172"/>
    <w:rsid w:val="00CD4952"/>
    <w:rsid w:val="00CD4CCF"/>
    <w:rsid w:val="00CD4D01"/>
    <w:rsid w:val="00CD4F32"/>
    <w:rsid w:val="00CD4FFC"/>
    <w:rsid w:val="00CD52D1"/>
    <w:rsid w:val="00CD54F6"/>
    <w:rsid w:val="00CD571F"/>
    <w:rsid w:val="00CD5CB4"/>
    <w:rsid w:val="00CD65FD"/>
    <w:rsid w:val="00CD682A"/>
    <w:rsid w:val="00CD7042"/>
    <w:rsid w:val="00CE0289"/>
    <w:rsid w:val="00CE0436"/>
    <w:rsid w:val="00CE0B27"/>
    <w:rsid w:val="00CE0E4C"/>
    <w:rsid w:val="00CE0E88"/>
    <w:rsid w:val="00CE1345"/>
    <w:rsid w:val="00CE1910"/>
    <w:rsid w:val="00CE1A92"/>
    <w:rsid w:val="00CE1C7F"/>
    <w:rsid w:val="00CE2072"/>
    <w:rsid w:val="00CE225E"/>
    <w:rsid w:val="00CE23D6"/>
    <w:rsid w:val="00CE2483"/>
    <w:rsid w:val="00CE2B91"/>
    <w:rsid w:val="00CE2C1F"/>
    <w:rsid w:val="00CE2E7A"/>
    <w:rsid w:val="00CE2F24"/>
    <w:rsid w:val="00CE30F3"/>
    <w:rsid w:val="00CE3426"/>
    <w:rsid w:val="00CE37BF"/>
    <w:rsid w:val="00CE3907"/>
    <w:rsid w:val="00CE3979"/>
    <w:rsid w:val="00CE40E4"/>
    <w:rsid w:val="00CE4108"/>
    <w:rsid w:val="00CE427B"/>
    <w:rsid w:val="00CE43BD"/>
    <w:rsid w:val="00CE4414"/>
    <w:rsid w:val="00CE4666"/>
    <w:rsid w:val="00CE47D3"/>
    <w:rsid w:val="00CE4CD3"/>
    <w:rsid w:val="00CE517E"/>
    <w:rsid w:val="00CE51BC"/>
    <w:rsid w:val="00CE551F"/>
    <w:rsid w:val="00CE5526"/>
    <w:rsid w:val="00CE55B5"/>
    <w:rsid w:val="00CE57E8"/>
    <w:rsid w:val="00CE5CE1"/>
    <w:rsid w:val="00CE62D5"/>
    <w:rsid w:val="00CE7166"/>
    <w:rsid w:val="00CE72F1"/>
    <w:rsid w:val="00CE7340"/>
    <w:rsid w:val="00CE753A"/>
    <w:rsid w:val="00CE7877"/>
    <w:rsid w:val="00CE7A7D"/>
    <w:rsid w:val="00CE7BEA"/>
    <w:rsid w:val="00CE7E38"/>
    <w:rsid w:val="00CF062F"/>
    <w:rsid w:val="00CF0885"/>
    <w:rsid w:val="00CF0C18"/>
    <w:rsid w:val="00CF0E63"/>
    <w:rsid w:val="00CF1095"/>
    <w:rsid w:val="00CF1494"/>
    <w:rsid w:val="00CF15D4"/>
    <w:rsid w:val="00CF1903"/>
    <w:rsid w:val="00CF1AB3"/>
    <w:rsid w:val="00CF1E1E"/>
    <w:rsid w:val="00CF23F3"/>
    <w:rsid w:val="00CF2478"/>
    <w:rsid w:val="00CF25EC"/>
    <w:rsid w:val="00CF291C"/>
    <w:rsid w:val="00CF32A9"/>
    <w:rsid w:val="00CF34C0"/>
    <w:rsid w:val="00CF388C"/>
    <w:rsid w:val="00CF3A1A"/>
    <w:rsid w:val="00CF451F"/>
    <w:rsid w:val="00CF47BC"/>
    <w:rsid w:val="00CF4E8F"/>
    <w:rsid w:val="00CF52B4"/>
    <w:rsid w:val="00CF55A1"/>
    <w:rsid w:val="00CF566E"/>
    <w:rsid w:val="00CF5821"/>
    <w:rsid w:val="00CF58D8"/>
    <w:rsid w:val="00CF593E"/>
    <w:rsid w:val="00CF5B7F"/>
    <w:rsid w:val="00CF6104"/>
    <w:rsid w:val="00CF61D9"/>
    <w:rsid w:val="00CF6370"/>
    <w:rsid w:val="00CF647F"/>
    <w:rsid w:val="00CF67C6"/>
    <w:rsid w:val="00CF6A53"/>
    <w:rsid w:val="00CF755C"/>
    <w:rsid w:val="00CF77EC"/>
    <w:rsid w:val="00CF7D9C"/>
    <w:rsid w:val="00D00085"/>
    <w:rsid w:val="00D008F8"/>
    <w:rsid w:val="00D00A46"/>
    <w:rsid w:val="00D00B0B"/>
    <w:rsid w:val="00D01312"/>
    <w:rsid w:val="00D01367"/>
    <w:rsid w:val="00D014CB"/>
    <w:rsid w:val="00D01665"/>
    <w:rsid w:val="00D0173E"/>
    <w:rsid w:val="00D01C31"/>
    <w:rsid w:val="00D02098"/>
    <w:rsid w:val="00D026E6"/>
    <w:rsid w:val="00D02F9F"/>
    <w:rsid w:val="00D03126"/>
    <w:rsid w:val="00D03217"/>
    <w:rsid w:val="00D0406D"/>
    <w:rsid w:val="00D04238"/>
    <w:rsid w:val="00D0438F"/>
    <w:rsid w:val="00D04464"/>
    <w:rsid w:val="00D04720"/>
    <w:rsid w:val="00D04806"/>
    <w:rsid w:val="00D04E77"/>
    <w:rsid w:val="00D04E79"/>
    <w:rsid w:val="00D04F83"/>
    <w:rsid w:val="00D05163"/>
    <w:rsid w:val="00D0518D"/>
    <w:rsid w:val="00D062FB"/>
    <w:rsid w:val="00D066C7"/>
    <w:rsid w:val="00D06AF5"/>
    <w:rsid w:val="00D07659"/>
    <w:rsid w:val="00D0770B"/>
    <w:rsid w:val="00D07CAB"/>
    <w:rsid w:val="00D07D5D"/>
    <w:rsid w:val="00D07E34"/>
    <w:rsid w:val="00D07E6D"/>
    <w:rsid w:val="00D104D0"/>
    <w:rsid w:val="00D106A9"/>
    <w:rsid w:val="00D11009"/>
    <w:rsid w:val="00D112E0"/>
    <w:rsid w:val="00D11329"/>
    <w:rsid w:val="00D114D6"/>
    <w:rsid w:val="00D120B1"/>
    <w:rsid w:val="00D120EA"/>
    <w:rsid w:val="00D127EC"/>
    <w:rsid w:val="00D127F4"/>
    <w:rsid w:val="00D12C6D"/>
    <w:rsid w:val="00D1368C"/>
    <w:rsid w:val="00D136E9"/>
    <w:rsid w:val="00D13D29"/>
    <w:rsid w:val="00D13F21"/>
    <w:rsid w:val="00D1400F"/>
    <w:rsid w:val="00D1445E"/>
    <w:rsid w:val="00D14673"/>
    <w:rsid w:val="00D147A0"/>
    <w:rsid w:val="00D147B5"/>
    <w:rsid w:val="00D14AE9"/>
    <w:rsid w:val="00D14B37"/>
    <w:rsid w:val="00D15041"/>
    <w:rsid w:val="00D152F2"/>
    <w:rsid w:val="00D1532A"/>
    <w:rsid w:val="00D1533C"/>
    <w:rsid w:val="00D15BA8"/>
    <w:rsid w:val="00D16072"/>
    <w:rsid w:val="00D16839"/>
    <w:rsid w:val="00D1683C"/>
    <w:rsid w:val="00D168B0"/>
    <w:rsid w:val="00D16ADA"/>
    <w:rsid w:val="00D17258"/>
    <w:rsid w:val="00D172B7"/>
    <w:rsid w:val="00D17348"/>
    <w:rsid w:val="00D1740F"/>
    <w:rsid w:val="00D17544"/>
    <w:rsid w:val="00D17583"/>
    <w:rsid w:val="00D1768C"/>
    <w:rsid w:val="00D177C5"/>
    <w:rsid w:val="00D1788F"/>
    <w:rsid w:val="00D17CB7"/>
    <w:rsid w:val="00D17D93"/>
    <w:rsid w:val="00D2000B"/>
    <w:rsid w:val="00D20779"/>
    <w:rsid w:val="00D20A52"/>
    <w:rsid w:val="00D20EE7"/>
    <w:rsid w:val="00D215AC"/>
    <w:rsid w:val="00D218A4"/>
    <w:rsid w:val="00D218C1"/>
    <w:rsid w:val="00D21A5D"/>
    <w:rsid w:val="00D21A6C"/>
    <w:rsid w:val="00D221E0"/>
    <w:rsid w:val="00D221FD"/>
    <w:rsid w:val="00D22A14"/>
    <w:rsid w:val="00D230CB"/>
    <w:rsid w:val="00D2310C"/>
    <w:rsid w:val="00D238C3"/>
    <w:rsid w:val="00D238FF"/>
    <w:rsid w:val="00D23AA3"/>
    <w:rsid w:val="00D23E67"/>
    <w:rsid w:val="00D24270"/>
    <w:rsid w:val="00D2454A"/>
    <w:rsid w:val="00D2481F"/>
    <w:rsid w:val="00D248D5"/>
    <w:rsid w:val="00D24C61"/>
    <w:rsid w:val="00D24CD8"/>
    <w:rsid w:val="00D254E9"/>
    <w:rsid w:val="00D25572"/>
    <w:rsid w:val="00D257EC"/>
    <w:rsid w:val="00D25E24"/>
    <w:rsid w:val="00D262A5"/>
    <w:rsid w:val="00D2693C"/>
    <w:rsid w:val="00D26B97"/>
    <w:rsid w:val="00D26C32"/>
    <w:rsid w:val="00D26C6D"/>
    <w:rsid w:val="00D26D8C"/>
    <w:rsid w:val="00D27009"/>
    <w:rsid w:val="00D27015"/>
    <w:rsid w:val="00D270F4"/>
    <w:rsid w:val="00D2723D"/>
    <w:rsid w:val="00D272E6"/>
    <w:rsid w:val="00D2745F"/>
    <w:rsid w:val="00D27799"/>
    <w:rsid w:val="00D2779C"/>
    <w:rsid w:val="00D278B6"/>
    <w:rsid w:val="00D27B49"/>
    <w:rsid w:val="00D27D6A"/>
    <w:rsid w:val="00D30050"/>
    <w:rsid w:val="00D3053D"/>
    <w:rsid w:val="00D30732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3068"/>
    <w:rsid w:val="00D331CA"/>
    <w:rsid w:val="00D33632"/>
    <w:rsid w:val="00D33741"/>
    <w:rsid w:val="00D337EE"/>
    <w:rsid w:val="00D33C1D"/>
    <w:rsid w:val="00D33D79"/>
    <w:rsid w:val="00D33E5F"/>
    <w:rsid w:val="00D33EB8"/>
    <w:rsid w:val="00D3456C"/>
    <w:rsid w:val="00D346EF"/>
    <w:rsid w:val="00D348F8"/>
    <w:rsid w:val="00D34EF7"/>
    <w:rsid w:val="00D3506D"/>
    <w:rsid w:val="00D35317"/>
    <w:rsid w:val="00D35D93"/>
    <w:rsid w:val="00D35FB0"/>
    <w:rsid w:val="00D3663D"/>
    <w:rsid w:val="00D368CA"/>
    <w:rsid w:val="00D36CD5"/>
    <w:rsid w:val="00D377C3"/>
    <w:rsid w:val="00D37B17"/>
    <w:rsid w:val="00D4015D"/>
    <w:rsid w:val="00D40381"/>
    <w:rsid w:val="00D403BF"/>
    <w:rsid w:val="00D4063E"/>
    <w:rsid w:val="00D406AD"/>
    <w:rsid w:val="00D408F0"/>
    <w:rsid w:val="00D4181A"/>
    <w:rsid w:val="00D41E75"/>
    <w:rsid w:val="00D42568"/>
    <w:rsid w:val="00D4278A"/>
    <w:rsid w:val="00D4318E"/>
    <w:rsid w:val="00D43654"/>
    <w:rsid w:val="00D43F48"/>
    <w:rsid w:val="00D4436B"/>
    <w:rsid w:val="00D445A4"/>
    <w:rsid w:val="00D453EA"/>
    <w:rsid w:val="00D45577"/>
    <w:rsid w:val="00D455C6"/>
    <w:rsid w:val="00D456A0"/>
    <w:rsid w:val="00D45A61"/>
    <w:rsid w:val="00D45B20"/>
    <w:rsid w:val="00D45B8F"/>
    <w:rsid w:val="00D45BB1"/>
    <w:rsid w:val="00D45C47"/>
    <w:rsid w:val="00D45E49"/>
    <w:rsid w:val="00D45F08"/>
    <w:rsid w:val="00D46367"/>
    <w:rsid w:val="00D464B9"/>
    <w:rsid w:val="00D466ED"/>
    <w:rsid w:val="00D466FE"/>
    <w:rsid w:val="00D4687E"/>
    <w:rsid w:val="00D469CF"/>
    <w:rsid w:val="00D46C92"/>
    <w:rsid w:val="00D47238"/>
    <w:rsid w:val="00D4740B"/>
    <w:rsid w:val="00D4743C"/>
    <w:rsid w:val="00D4782B"/>
    <w:rsid w:val="00D47EA0"/>
    <w:rsid w:val="00D47F1E"/>
    <w:rsid w:val="00D502A5"/>
    <w:rsid w:val="00D50C86"/>
    <w:rsid w:val="00D50CAE"/>
    <w:rsid w:val="00D51195"/>
    <w:rsid w:val="00D51252"/>
    <w:rsid w:val="00D5150C"/>
    <w:rsid w:val="00D519C2"/>
    <w:rsid w:val="00D51E4F"/>
    <w:rsid w:val="00D51EEE"/>
    <w:rsid w:val="00D51FFA"/>
    <w:rsid w:val="00D520EE"/>
    <w:rsid w:val="00D520F8"/>
    <w:rsid w:val="00D5216E"/>
    <w:rsid w:val="00D532DA"/>
    <w:rsid w:val="00D53326"/>
    <w:rsid w:val="00D53AA7"/>
    <w:rsid w:val="00D53E09"/>
    <w:rsid w:val="00D53FD0"/>
    <w:rsid w:val="00D53FF5"/>
    <w:rsid w:val="00D54006"/>
    <w:rsid w:val="00D543DA"/>
    <w:rsid w:val="00D54938"/>
    <w:rsid w:val="00D54B18"/>
    <w:rsid w:val="00D54F5F"/>
    <w:rsid w:val="00D55910"/>
    <w:rsid w:val="00D56033"/>
    <w:rsid w:val="00D564CA"/>
    <w:rsid w:val="00D56580"/>
    <w:rsid w:val="00D567CD"/>
    <w:rsid w:val="00D56BB1"/>
    <w:rsid w:val="00D56CA3"/>
    <w:rsid w:val="00D57E7C"/>
    <w:rsid w:val="00D60153"/>
    <w:rsid w:val="00D602A7"/>
    <w:rsid w:val="00D6032D"/>
    <w:rsid w:val="00D604D3"/>
    <w:rsid w:val="00D6053D"/>
    <w:rsid w:val="00D6076D"/>
    <w:rsid w:val="00D608FD"/>
    <w:rsid w:val="00D609CB"/>
    <w:rsid w:val="00D60AB1"/>
    <w:rsid w:val="00D60AD0"/>
    <w:rsid w:val="00D613AE"/>
    <w:rsid w:val="00D6157F"/>
    <w:rsid w:val="00D616EB"/>
    <w:rsid w:val="00D61C09"/>
    <w:rsid w:val="00D624D4"/>
    <w:rsid w:val="00D62D97"/>
    <w:rsid w:val="00D62EBF"/>
    <w:rsid w:val="00D63001"/>
    <w:rsid w:val="00D63524"/>
    <w:rsid w:val="00D63774"/>
    <w:rsid w:val="00D63A0E"/>
    <w:rsid w:val="00D63A62"/>
    <w:rsid w:val="00D64186"/>
    <w:rsid w:val="00D6423C"/>
    <w:rsid w:val="00D6470C"/>
    <w:rsid w:val="00D64DDF"/>
    <w:rsid w:val="00D655F8"/>
    <w:rsid w:val="00D657D0"/>
    <w:rsid w:val="00D65A5C"/>
    <w:rsid w:val="00D65F3A"/>
    <w:rsid w:val="00D6616F"/>
    <w:rsid w:val="00D66820"/>
    <w:rsid w:val="00D67307"/>
    <w:rsid w:val="00D7001C"/>
    <w:rsid w:val="00D70265"/>
    <w:rsid w:val="00D70494"/>
    <w:rsid w:val="00D70A3C"/>
    <w:rsid w:val="00D70EB5"/>
    <w:rsid w:val="00D70F06"/>
    <w:rsid w:val="00D71139"/>
    <w:rsid w:val="00D713AC"/>
    <w:rsid w:val="00D71471"/>
    <w:rsid w:val="00D71A8A"/>
    <w:rsid w:val="00D71BA8"/>
    <w:rsid w:val="00D7273B"/>
    <w:rsid w:val="00D72FDB"/>
    <w:rsid w:val="00D73498"/>
    <w:rsid w:val="00D736B1"/>
    <w:rsid w:val="00D73B32"/>
    <w:rsid w:val="00D73B7A"/>
    <w:rsid w:val="00D73C91"/>
    <w:rsid w:val="00D73F92"/>
    <w:rsid w:val="00D741FE"/>
    <w:rsid w:val="00D744A5"/>
    <w:rsid w:val="00D745C5"/>
    <w:rsid w:val="00D74E8C"/>
    <w:rsid w:val="00D75165"/>
    <w:rsid w:val="00D75311"/>
    <w:rsid w:val="00D754C9"/>
    <w:rsid w:val="00D757AC"/>
    <w:rsid w:val="00D758FE"/>
    <w:rsid w:val="00D75CE8"/>
    <w:rsid w:val="00D75D6E"/>
    <w:rsid w:val="00D75FB1"/>
    <w:rsid w:val="00D76293"/>
    <w:rsid w:val="00D7638C"/>
    <w:rsid w:val="00D763CC"/>
    <w:rsid w:val="00D76863"/>
    <w:rsid w:val="00D7694B"/>
    <w:rsid w:val="00D76DAE"/>
    <w:rsid w:val="00D76EE5"/>
    <w:rsid w:val="00D76F5C"/>
    <w:rsid w:val="00D76F74"/>
    <w:rsid w:val="00D7755E"/>
    <w:rsid w:val="00D775E1"/>
    <w:rsid w:val="00D7799A"/>
    <w:rsid w:val="00D77A7B"/>
    <w:rsid w:val="00D77D8D"/>
    <w:rsid w:val="00D77EF8"/>
    <w:rsid w:val="00D77F12"/>
    <w:rsid w:val="00D8099E"/>
    <w:rsid w:val="00D80AD4"/>
    <w:rsid w:val="00D80C31"/>
    <w:rsid w:val="00D814AC"/>
    <w:rsid w:val="00D8173B"/>
    <w:rsid w:val="00D81744"/>
    <w:rsid w:val="00D82541"/>
    <w:rsid w:val="00D825B5"/>
    <w:rsid w:val="00D82773"/>
    <w:rsid w:val="00D82F80"/>
    <w:rsid w:val="00D83022"/>
    <w:rsid w:val="00D833E5"/>
    <w:rsid w:val="00D835B0"/>
    <w:rsid w:val="00D838CE"/>
    <w:rsid w:val="00D8394C"/>
    <w:rsid w:val="00D84287"/>
    <w:rsid w:val="00D84653"/>
    <w:rsid w:val="00D846CD"/>
    <w:rsid w:val="00D848DA"/>
    <w:rsid w:val="00D84D57"/>
    <w:rsid w:val="00D85060"/>
    <w:rsid w:val="00D851AB"/>
    <w:rsid w:val="00D85C12"/>
    <w:rsid w:val="00D85C82"/>
    <w:rsid w:val="00D860D0"/>
    <w:rsid w:val="00D86AAC"/>
    <w:rsid w:val="00D871C9"/>
    <w:rsid w:val="00D871D9"/>
    <w:rsid w:val="00D87C21"/>
    <w:rsid w:val="00D900F8"/>
    <w:rsid w:val="00D908A9"/>
    <w:rsid w:val="00D90955"/>
    <w:rsid w:val="00D90A48"/>
    <w:rsid w:val="00D90AEA"/>
    <w:rsid w:val="00D910BA"/>
    <w:rsid w:val="00D913A3"/>
    <w:rsid w:val="00D9187D"/>
    <w:rsid w:val="00D91CA9"/>
    <w:rsid w:val="00D91DBF"/>
    <w:rsid w:val="00D91E32"/>
    <w:rsid w:val="00D9252B"/>
    <w:rsid w:val="00D92F01"/>
    <w:rsid w:val="00D9397D"/>
    <w:rsid w:val="00D93AD1"/>
    <w:rsid w:val="00D9413A"/>
    <w:rsid w:val="00D94175"/>
    <w:rsid w:val="00D94602"/>
    <w:rsid w:val="00D946AF"/>
    <w:rsid w:val="00D955F8"/>
    <w:rsid w:val="00D95D7A"/>
    <w:rsid w:val="00D95E61"/>
    <w:rsid w:val="00D96302"/>
    <w:rsid w:val="00D970C8"/>
    <w:rsid w:val="00D975C9"/>
    <w:rsid w:val="00D976CB"/>
    <w:rsid w:val="00D97790"/>
    <w:rsid w:val="00D97B39"/>
    <w:rsid w:val="00D97B45"/>
    <w:rsid w:val="00D97D5F"/>
    <w:rsid w:val="00D97EB5"/>
    <w:rsid w:val="00D97EC0"/>
    <w:rsid w:val="00D97F69"/>
    <w:rsid w:val="00DA0162"/>
    <w:rsid w:val="00DA01BE"/>
    <w:rsid w:val="00DA0516"/>
    <w:rsid w:val="00DA056F"/>
    <w:rsid w:val="00DA07DA"/>
    <w:rsid w:val="00DA0871"/>
    <w:rsid w:val="00DA0A5F"/>
    <w:rsid w:val="00DA0E15"/>
    <w:rsid w:val="00DA1355"/>
    <w:rsid w:val="00DA2167"/>
    <w:rsid w:val="00DA249C"/>
    <w:rsid w:val="00DA2A77"/>
    <w:rsid w:val="00DA2B02"/>
    <w:rsid w:val="00DA2C1D"/>
    <w:rsid w:val="00DA2F39"/>
    <w:rsid w:val="00DA39FF"/>
    <w:rsid w:val="00DA3C04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61F5"/>
    <w:rsid w:val="00DA67D5"/>
    <w:rsid w:val="00DA6FA3"/>
    <w:rsid w:val="00DA7798"/>
    <w:rsid w:val="00DA7CF9"/>
    <w:rsid w:val="00DA7E20"/>
    <w:rsid w:val="00DA7EDD"/>
    <w:rsid w:val="00DB008F"/>
    <w:rsid w:val="00DB0120"/>
    <w:rsid w:val="00DB02D5"/>
    <w:rsid w:val="00DB04CD"/>
    <w:rsid w:val="00DB0807"/>
    <w:rsid w:val="00DB08B6"/>
    <w:rsid w:val="00DB08BA"/>
    <w:rsid w:val="00DB11B8"/>
    <w:rsid w:val="00DB12A8"/>
    <w:rsid w:val="00DB20E9"/>
    <w:rsid w:val="00DB2227"/>
    <w:rsid w:val="00DB2BFB"/>
    <w:rsid w:val="00DB3839"/>
    <w:rsid w:val="00DB3FD7"/>
    <w:rsid w:val="00DB40B7"/>
    <w:rsid w:val="00DB40FE"/>
    <w:rsid w:val="00DB4439"/>
    <w:rsid w:val="00DB49B6"/>
    <w:rsid w:val="00DB50AD"/>
    <w:rsid w:val="00DB5187"/>
    <w:rsid w:val="00DB51AB"/>
    <w:rsid w:val="00DB5483"/>
    <w:rsid w:val="00DB591A"/>
    <w:rsid w:val="00DB5C63"/>
    <w:rsid w:val="00DB615E"/>
    <w:rsid w:val="00DB6234"/>
    <w:rsid w:val="00DB65AB"/>
    <w:rsid w:val="00DB65B9"/>
    <w:rsid w:val="00DB6668"/>
    <w:rsid w:val="00DB669D"/>
    <w:rsid w:val="00DB678D"/>
    <w:rsid w:val="00DB6B97"/>
    <w:rsid w:val="00DB6D19"/>
    <w:rsid w:val="00DB78EB"/>
    <w:rsid w:val="00DB7C7B"/>
    <w:rsid w:val="00DC020F"/>
    <w:rsid w:val="00DC06D4"/>
    <w:rsid w:val="00DC09FD"/>
    <w:rsid w:val="00DC0A43"/>
    <w:rsid w:val="00DC0AB4"/>
    <w:rsid w:val="00DC0CD0"/>
    <w:rsid w:val="00DC0CE6"/>
    <w:rsid w:val="00DC0E85"/>
    <w:rsid w:val="00DC18A1"/>
    <w:rsid w:val="00DC1952"/>
    <w:rsid w:val="00DC2893"/>
    <w:rsid w:val="00DC2A6D"/>
    <w:rsid w:val="00DC303D"/>
    <w:rsid w:val="00DC3455"/>
    <w:rsid w:val="00DC37E6"/>
    <w:rsid w:val="00DC38AD"/>
    <w:rsid w:val="00DC3920"/>
    <w:rsid w:val="00DC3A02"/>
    <w:rsid w:val="00DC4062"/>
    <w:rsid w:val="00DC4063"/>
    <w:rsid w:val="00DC4089"/>
    <w:rsid w:val="00DC4866"/>
    <w:rsid w:val="00DC4868"/>
    <w:rsid w:val="00DC52A9"/>
    <w:rsid w:val="00DC5378"/>
    <w:rsid w:val="00DC54DC"/>
    <w:rsid w:val="00DC5508"/>
    <w:rsid w:val="00DC5651"/>
    <w:rsid w:val="00DC599B"/>
    <w:rsid w:val="00DC5D0B"/>
    <w:rsid w:val="00DC5FC3"/>
    <w:rsid w:val="00DC6011"/>
    <w:rsid w:val="00DC682B"/>
    <w:rsid w:val="00DC6BFC"/>
    <w:rsid w:val="00DC6C8C"/>
    <w:rsid w:val="00DC7952"/>
    <w:rsid w:val="00DC7D8A"/>
    <w:rsid w:val="00DC7E35"/>
    <w:rsid w:val="00DD0131"/>
    <w:rsid w:val="00DD02E9"/>
    <w:rsid w:val="00DD0527"/>
    <w:rsid w:val="00DD0572"/>
    <w:rsid w:val="00DD06C4"/>
    <w:rsid w:val="00DD08D1"/>
    <w:rsid w:val="00DD0B98"/>
    <w:rsid w:val="00DD126A"/>
    <w:rsid w:val="00DD12B9"/>
    <w:rsid w:val="00DD156F"/>
    <w:rsid w:val="00DD1590"/>
    <w:rsid w:val="00DD15C0"/>
    <w:rsid w:val="00DD1F57"/>
    <w:rsid w:val="00DD22F9"/>
    <w:rsid w:val="00DD240B"/>
    <w:rsid w:val="00DD244B"/>
    <w:rsid w:val="00DD2969"/>
    <w:rsid w:val="00DD2993"/>
    <w:rsid w:val="00DD2C06"/>
    <w:rsid w:val="00DD34A6"/>
    <w:rsid w:val="00DD44FD"/>
    <w:rsid w:val="00DD472C"/>
    <w:rsid w:val="00DD47DE"/>
    <w:rsid w:val="00DD48F8"/>
    <w:rsid w:val="00DD4917"/>
    <w:rsid w:val="00DD4A9D"/>
    <w:rsid w:val="00DD4B89"/>
    <w:rsid w:val="00DD50E2"/>
    <w:rsid w:val="00DD5272"/>
    <w:rsid w:val="00DD5564"/>
    <w:rsid w:val="00DD5F1F"/>
    <w:rsid w:val="00DD5F3B"/>
    <w:rsid w:val="00DD638F"/>
    <w:rsid w:val="00DD69E3"/>
    <w:rsid w:val="00DD6B25"/>
    <w:rsid w:val="00DD6ED1"/>
    <w:rsid w:val="00DD7148"/>
    <w:rsid w:val="00DD7246"/>
    <w:rsid w:val="00DD7254"/>
    <w:rsid w:val="00DD73C0"/>
    <w:rsid w:val="00DD7670"/>
    <w:rsid w:val="00DD776C"/>
    <w:rsid w:val="00DD79C2"/>
    <w:rsid w:val="00DD7AA9"/>
    <w:rsid w:val="00DD7C97"/>
    <w:rsid w:val="00DE02D2"/>
    <w:rsid w:val="00DE0324"/>
    <w:rsid w:val="00DE072E"/>
    <w:rsid w:val="00DE0B8B"/>
    <w:rsid w:val="00DE1135"/>
    <w:rsid w:val="00DE1195"/>
    <w:rsid w:val="00DE11C7"/>
    <w:rsid w:val="00DE1740"/>
    <w:rsid w:val="00DE1975"/>
    <w:rsid w:val="00DE2B79"/>
    <w:rsid w:val="00DE2C5A"/>
    <w:rsid w:val="00DE3298"/>
    <w:rsid w:val="00DE338B"/>
    <w:rsid w:val="00DE3513"/>
    <w:rsid w:val="00DE3723"/>
    <w:rsid w:val="00DE376B"/>
    <w:rsid w:val="00DE39E4"/>
    <w:rsid w:val="00DE3DB2"/>
    <w:rsid w:val="00DE4395"/>
    <w:rsid w:val="00DE441E"/>
    <w:rsid w:val="00DE4AF1"/>
    <w:rsid w:val="00DE4D22"/>
    <w:rsid w:val="00DE54D0"/>
    <w:rsid w:val="00DE5971"/>
    <w:rsid w:val="00DE5E11"/>
    <w:rsid w:val="00DE5F19"/>
    <w:rsid w:val="00DE605D"/>
    <w:rsid w:val="00DE61FC"/>
    <w:rsid w:val="00DE65D6"/>
    <w:rsid w:val="00DE69A2"/>
    <w:rsid w:val="00DE6AC3"/>
    <w:rsid w:val="00DE6B56"/>
    <w:rsid w:val="00DE6B90"/>
    <w:rsid w:val="00DE6D8B"/>
    <w:rsid w:val="00DE6F9F"/>
    <w:rsid w:val="00DE74BA"/>
    <w:rsid w:val="00DE74EC"/>
    <w:rsid w:val="00DE79FC"/>
    <w:rsid w:val="00DE7CC9"/>
    <w:rsid w:val="00DF028E"/>
    <w:rsid w:val="00DF0AA4"/>
    <w:rsid w:val="00DF0D4B"/>
    <w:rsid w:val="00DF1350"/>
    <w:rsid w:val="00DF13D2"/>
    <w:rsid w:val="00DF153A"/>
    <w:rsid w:val="00DF199E"/>
    <w:rsid w:val="00DF1F48"/>
    <w:rsid w:val="00DF21BC"/>
    <w:rsid w:val="00DF23AE"/>
    <w:rsid w:val="00DF3240"/>
    <w:rsid w:val="00DF32FF"/>
    <w:rsid w:val="00DF3658"/>
    <w:rsid w:val="00DF38EA"/>
    <w:rsid w:val="00DF3F3F"/>
    <w:rsid w:val="00DF4038"/>
    <w:rsid w:val="00DF4382"/>
    <w:rsid w:val="00DF4B35"/>
    <w:rsid w:val="00DF50A7"/>
    <w:rsid w:val="00DF5663"/>
    <w:rsid w:val="00DF5A71"/>
    <w:rsid w:val="00DF5C30"/>
    <w:rsid w:val="00DF5C91"/>
    <w:rsid w:val="00DF5DA2"/>
    <w:rsid w:val="00DF5DE2"/>
    <w:rsid w:val="00DF6002"/>
    <w:rsid w:val="00DF6549"/>
    <w:rsid w:val="00DF69A0"/>
    <w:rsid w:val="00DF6EC5"/>
    <w:rsid w:val="00DF7145"/>
    <w:rsid w:val="00DF748B"/>
    <w:rsid w:val="00DF76D1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2205"/>
    <w:rsid w:val="00E02432"/>
    <w:rsid w:val="00E02748"/>
    <w:rsid w:val="00E02EAD"/>
    <w:rsid w:val="00E0315A"/>
    <w:rsid w:val="00E03DE5"/>
    <w:rsid w:val="00E03E7E"/>
    <w:rsid w:val="00E03EA9"/>
    <w:rsid w:val="00E040DA"/>
    <w:rsid w:val="00E0429F"/>
    <w:rsid w:val="00E050CE"/>
    <w:rsid w:val="00E05143"/>
    <w:rsid w:val="00E057B9"/>
    <w:rsid w:val="00E05CCB"/>
    <w:rsid w:val="00E05DA5"/>
    <w:rsid w:val="00E05DB1"/>
    <w:rsid w:val="00E05DFD"/>
    <w:rsid w:val="00E06016"/>
    <w:rsid w:val="00E06025"/>
    <w:rsid w:val="00E0627B"/>
    <w:rsid w:val="00E06416"/>
    <w:rsid w:val="00E0695C"/>
    <w:rsid w:val="00E06A02"/>
    <w:rsid w:val="00E06BE2"/>
    <w:rsid w:val="00E0759A"/>
    <w:rsid w:val="00E076C7"/>
    <w:rsid w:val="00E076CC"/>
    <w:rsid w:val="00E0775E"/>
    <w:rsid w:val="00E07C7A"/>
    <w:rsid w:val="00E07D30"/>
    <w:rsid w:val="00E07F39"/>
    <w:rsid w:val="00E10370"/>
    <w:rsid w:val="00E104E2"/>
    <w:rsid w:val="00E10894"/>
    <w:rsid w:val="00E10902"/>
    <w:rsid w:val="00E10F1C"/>
    <w:rsid w:val="00E112DB"/>
    <w:rsid w:val="00E127CE"/>
    <w:rsid w:val="00E128D7"/>
    <w:rsid w:val="00E12DB0"/>
    <w:rsid w:val="00E13DCE"/>
    <w:rsid w:val="00E13FBE"/>
    <w:rsid w:val="00E140E3"/>
    <w:rsid w:val="00E14246"/>
    <w:rsid w:val="00E1433E"/>
    <w:rsid w:val="00E1498C"/>
    <w:rsid w:val="00E14C63"/>
    <w:rsid w:val="00E14DBF"/>
    <w:rsid w:val="00E150B6"/>
    <w:rsid w:val="00E158F4"/>
    <w:rsid w:val="00E16164"/>
    <w:rsid w:val="00E163B6"/>
    <w:rsid w:val="00E163C5"/>
    <w:rsid w:val="00E16425"/>
    <w:rsid w:val="00E1668F"/>
    <w:rsid w:val="00E16966"/>
    <w:rsid w:val="00E1697B"/>
    <w:rsid w:val="00E16BE8"/>
    <w:rsid w:val="00E16C20"/>
    <w:rsid w:val="00E17886"/>
    <w:rsid w:val="00E17C72"/>
    <w:rsid w:val="00E17E7B"/>
    <w:rsid w:val="00E202AC"/>
    <w:rsid w:val="00E20413"/>
    <w:rsid w:val="00E2093A"/>
    <w:rsid w:val="00E21247"/>
    <w:rsid w:val="00E214D9"/>
    <w:rsid w:val="00E220BF"/>
    <w:rsid w:val="00E222F4"/>
    <w:rsid w:val="00E2378C"/>
    <w:rsid w:val="00E23970"/>
    <w:rsid w:val="00E23CEE"/>
    <w:rsid w:val="00E23DE1"/>
    <w:rsid w:val="00E24956"/>
    <w:rsid w:val="00E25737"/>
    <w:rsid w:val="00E258C6"/>
    <w:rsid w:val="00E25A73"/>
    <w:rsid w:val="00E25E93"/>
    <w:rsid w:val="00E25ED0"/>
    <w:rsid w:val="00E26137"/>
    <w:rsid w:val="00E26983"/>
    <w:rsid w:val="00E269F7"/>
    <w:rsid w:val="00E26AE1"/>
    <w:rsid w:val="00E27029"/>
    <w:rsid w:val="00E27680"/>
    <w:rsid w:val="00E2770A"/>
    <w:rsid w:val="00E27A37"/>
    <w:rsid w:val="00E304B2"/>
    <w:rsid w:val="00E3055E"/>
    <w:rsid w:val="00E30B09"/>
    <w:rsid w:val="00E30DF2"/>
    <w:rsid w:val="00E30F7A"/>
    <w:rsid w:val="00E31940"/>
    <w:rsid w:val="00E31D33"/>
    <w:rsid w:val="00E325E1"/>
    <w:rsid w:val="00E326B1"/>
    <w:rsid w:val="00E328BE"/>
    <w:rsid w:val="00E32A85"/>
    <w:rsid w:val="00E32E6A"/>
    <w:rsid w:val="00E3348C"/>
    <w:rsid w:val="00E334AB"/>
    <w:rsid w:val="00E33634"/>
    <w:rsid w:val="00E33B70"/>
    <w:rsid w:val="00E34800"/>
    <w:rsid w:val="00E34FB1"/>
    <w:rsid w:val="00E35453"/>
    <w:rsid w:val="00E35648"/>
    <w:rsid w:val="00E35720"/>
    <w:rsid w:val="00E3582C"/>
    <w:rsid w:val="00E35D21"/>
    <w:rsid w:val="00E36078"/>
    <w:rsid w:val="00E36BED"/>
    <w:rsid w:val="00E36DEC"/>
    <w:rsid w:val="00E374A2"/>
    <w:rsid w:val="00E374E5"/>
    <w:rsid w:val="00E37590"/>
    <w:rsid w:val="00E37E05"/>
    <w:rsid w:val="00E37E08"/>
    <w:rsid w:val="00E37F17"/>
    <w:rsid w:val="00E404DD"/>
    <w:rsid w:val="00E409C0"/>
    <w:rsid w:val="00E41147"/>
    <w:rsid w:val="00E412E4"/>
    <w:rsid w:val="00E4139E"/>
    <w:rsid w:val="00E418AE"/>
    <w:rsid w:val="00E41A32"/>
    <w:rsid w:val="00E41D6C"/>
    <w:rsid w:val="00E41E92"/>
    <w:rsid w:val="00E42114"/>
    <w:rsid w:val="00E426FF"/>
    <w:rsid w:val="00E42B5F"/>
    <w:rsid w:val="00E42C27"/>
    <w:rsid w:val="00E4306F"/>
    <w:rsid w:val="00E437FC"/>
    <w:rsid w:val="00E43B9E"/>
    <w:rsid w:val="00E43BF7"/>
    <w:rsid w:val="00E43E90"/>
    <w:rsid w:val="00E4437A"/>
    <w:rsid w:val="00E4459F"/>
    <w:rsid w:val="00E44F72"/>
    <w:rsid w:val="00E4515F"/>
    <w:rsid w:val="00E45796"/>
    <w:rsid w:val="00E45BD5"/>
    <w:rsid w:val="00E45CCE"/>
    <w:rsid w:val="00E45D58"/>
    <w:rsid w:val="00E45FAE"/>
    <w:rsid w:val="00E46164"/>
    <w:rsid w:val="00E465D8"/>
    <w:rsid w:val="00E46A17"/>
    <w:rsid w:val="00E46C1D"/>
    <w:rsid w:val="00E47621"/>
    <w:rsid w:val="00E5040D"/>
    <w:rsid w:val="00E508DE"/>
    <w:rsid w:val="00E50BE3"/>
    <w:rsid w:val="00E5145D"/>
    <w:rsid w:val="00E51660"/>
    <w:rsid w:val="00E5184E"/>
    <w:rsid w:val="00E51A24"/>
    <w:rsid w:val="00E51C30"/>
    <w:rsid w:val="00E51E2A"/>
    <w:rsid w:val="00E527E5"/>
    <w:rsid w:val="00E52889"/>
    <w:rsid w:val="00E52BFB"/>
    <w:rsid w:val="00E52ECC"/>
    <w:rsid w:val="00E53442"/>
    <w:rsid w:val="00E53693"/>
    <w:rsid w:val="00E5409F"/>
    <w:rsid w:val="00E544B2"/>
    <w:rsid w:val="00E5460D"/>
    <w:rsid w:val="00E5461B"/>
    <w:rsid w:val="00E5465E"/>
    <w:rsid w:val="00E54887"/>
    <w:rsid w:val="00E5499C"/>
    <w:rsid w:val="00E54A40"/>
    <w:rsid w:val="00E54CCD"/>
    <w:rsid w:val="00E54D08"/>
    <w:rsid w:val="00E555FE"/>
    <w:rsid w:val="00E55AD8"/>
    <w:rsid w:val="00E55E17"/>
    <w:rsid w:val="00E56173"/>
    <w:rsid w:val="00E57402"/>
    <w:rsid w:val="00E5760B"/>
    <w:rsid w:val="00E57ACD"/>
    <w:rsid w:val="00E60065"/>
    <w:rsid w:val="00E601B2"/>
    <w:rsid w:val="00E60248"/>
    <w:rsid w:val="00E6062D"/>
    <w:rsid w:val="00E6063C"/>
    <w:rsid w:val="00E60CC6"/>
    <w:rsid w:val="00E60D30"/>
    <w:rsid w:val="00E61211"/>
    <w:rsid w:val="00E614AF"/>
    <w:rsid w:val="00E61B83"/>
    <w:rsid w:val="00E61FED"/>
    <w:rsid w:val="00E62163"/>
    <w:rsid w:val="00E6236C"/>
    <w:rsid w:val="00E62410"/>
    <w:rsid w:val="00E626A1"/>
    <w:rsid w:val="00E62A44"/>
    <w:rsid w:val="00E63067"/>
    <w:rsid w:val="00E630B6"/>
    <w:rsid w:val="00E63B72"/>
    <w:rsid w:val="00E64361"/>
    <w:rsid w:val="00E644B0"/>
    <w:rsid w:val="00E6477F"/>
    <w:rsid w:val="00E65405"/>
    <w:rsid w:val="00E6596C"/>
    <w:rsid w:val="00E65BFC"/>
    <w:rsid w:val="00E6651F"/>
    <w:rsid w:val="00E66759"/>
    <w:rsid w:val="00E66827"/>
    <w:rsid w:val="00E66BED"/>
    <w:rsid w:val="00E67E37"/>
    <w:rsid w:val="00E67F13"/>
    <w:rsid w:val="00E70312"/>
    <w:rsid w:val="00E7092A"/>
    <w:rsid w:val="00E70AA9"/>
    <w:rsid w:val="00E70F7A"/>
    <w:rsid w:val="00E710E2"/>
    <w:rsid w:val="00E71806"/>
    <w:rsid w:val="00E71D1C"/>
    <w:rsid w:val="00E724CB"/>
    <w:rsid w:val="00E72901"/>
    <w:rsid w:val="00E73046"/>
    <w:rsid w:val="00E736D8"/>
    <w:rsid w:val="00E73737"/>
    <w:rsid w:val="00E737AB"/>
    <w:rsid w:val="00E73842"/>
    <w:rsid w:val="00E739F5"/>
    <w:rsid w:val="00E73BBC"/>
    <w:rsid w:val="00E74163"/>
    <w:rsid w:val="00E74769"/>
    <w:rsid w:val="00E75445"/>
    <w:rsid w:val="00E7569F"/>
    <w:rsid w:val="00E75AAF"/>
    <w:rsid w:val="00E75D26"/>
    <w:rsid w:val="00E75DEC"/>
    <w:rsid w:val="00E761B8"/>
    <w:rsid w:val="00E764A8"/>
    <w:rsid w:val="00E76503"/>
    <w:rsid w:val="00E76616"/>
    <w:rsid w:val="00E770E6"/>
    <w:rsid w:val="00E77372"/>
    <w:rsid w:val="00E7777B"/>
    <w:rsid w:val="00E7786D"/>
    <w:rsid w:val="00E77A19"/>
    <w:rsid w:val="00E77C21"/>
    <w:rsid w:val="00E77E3C"/>
    <w:rsid w:val="00E80227"/>
    <w:rsid w:val="00E8039D"/>
    <w:rsid w:val="00E804D5"/>
    <w:rsid w:val="00E80608"/>
    <w:rsid w:val="00E80C3B"/>
    <w:rsid w:val="00E80D86"/>
    <w:rsid w:val="00E80D90"/>
    <w:rsid w:val="00E81353"/>
    <w:rsid w:val="00E81431"/>
    <w:rsid w:val="00E815FC"/>
    <w:rsid w:val="00E819CC"/>
    <w:rsid w:val="00E819D0"/>
    <w:rsid w:val="00E81BB7"/>
    <w:rsid w:val="00E8227C"/>
    <w:rsid w:val="00E82E34"/>
    <w:rsid w:val="00E82E74"/>
    <w:rsid w:val="00E836E3"/>
    <w:rsid w:val="00E838A8"/>
    <w:rsid w:val="00E83BDA"/>
    <w:rsid w:val="00E83C0D"/>
    <w:rsid w:val="00E84461"/>
    <w:rsid w:val="00E84CCF"/>
    <w:rsid w:val="00E8555C"/>
    <w:rsid w:val="00E8594E"/>
    <w:rsid w:val="00E85A54"/>
    <w:rsid w:val="00E85CCB"/>
    <w:rsid w:val="00E85D79"/>
    <w:rsid w:val="00E86B5E"/>
    <w:rsid w:val="00E86BD6"/>
    <w:rsid w:val="00E8725D"/>
    <w:rsid w:val="00E872DD"/>
    <w:rsid w:val="00E87586"/>
    <w:rsid w:val="00E87797"/>
    <w:rsid w:val="00E87A45"/>
    <w:rsid w:val="00E87F86"/>
    <w:rsid w:val="00E9075A"/>
    <w:rsid w:val="00E90C44"/>
    <w:rsid w:val="00E915F9"/>
    <w:rsid w:val="00E919AB"/>
    <w:rsid w:val="00E91A05"/>
    <w:rsid w:val="00E920BE"/>
    <w:rsid w:val="00E92141"/>
    <w:rsid w:val="00E92448"/>
    <w:rsid w:val="00E924C1"/>
    <w:rsid w:val="00E9276C"/>
    <w:rsid w:val="00E928B2"/>
    <w:rsid w:val="00E92A27"/>
    <w:rsid w:val="00E92B3F"/>
    <w:rsid w:val="00E92D1F"/>
    <w:rsid w:val="00E92EDE"/>
    <w:rsid w:val="00E930DC"/>
    <w:rsid w:val="00E9336F"/>
    <w:rsid w:val="00E934BE"/>
    <w:rsid w:val="00E934D6"/>
    <w:rsid w:val="00E93DFE"/>
    <w:rsid w:val="00E941B7"/>
    <w:rsid w:val="00E944DB"/>
    <w:rsid w:val="00E9454C"/>
    <w:rsid w:val="00E949BE"/>
    <w:rsid w:val="00E94DEB"/>
    <w:rsid w:val="00E94DF7"/>
    <w:rsid w:val="00E9589B"/>
    <w:rsid w:val="00E95B67"/>
    <w:rsid w:val="00E95FE4"/>
    <w:rsid w:val="00E9602C"/>
    <w:rsid w:val="00E961D8"/>
    <w:rsid w:val="00E969F7"/>
    <w:rsid w:val="00E96B4B"/>
    <w:rsid w:val="00E96DA3"/>
    <w:rsid w:val="00E9717B"/>
    <w:rsid w:val="00E972E3"/>
    <w:rsid w:val="00E978EF"/>
    <w:rsid w:val="00EA026E"/>
    <w:rsid w:val="00EA0398"/>
    <w:rsid w:val="00EA0404"/>
    <w:rsid w:val="00EA0750"/>
    <w:rsid w:val="00EA0AC9"/>
    <w:rsid w:val="00EA0C4C"/>
    <w:rsid w:val="00EA1112"/>
    <w:rsid w:val="00EA142C"/>
    <w:rsid w:val="00EA24C5"/>
    <w:rsid w:val="00EA297B"/>
    <w:rsid w:val="00EA32BD"/>
    <w:rsid w:val="00EA3306"/>
    <w:rsid w:val="00EA3483"/>
    <w:rsid w:val="00EA3854"/>
    <w:rsid w:val="00EA3B42"/>
    <w:rsid w:val="00EA42F2"/>
    <w:rsid w:val="00EA46B4"/>
    <w:rsid w:val="00EA47B0"/>
    <w:rsid w:val="00EA4A90"/>
    <w:rsid w:val="00EA4BB7"/>
    <w:rsid w:val="00EA54E4"/>
    <w:rsid w:val="00EA557B"/>
    <w:rsid w:val="00EA5676"/>
    <w:rsid w:val="00EA5F96"/>
    <w:rsid w:val="00EA6353"/>
    <w:rsid w:val="00EA644E"/>
    <w:rsid w:val="00EA6783"/>
    <w:rsid w:val="00EA6E4C"/>
    <w:rsid w:val="00EA71F9"/>
    <w:rsid w:val="00EA7235"/>
    <w:rsid w:val="00EA7705"/>
    <w:rsid w:val="00EA7D20"/>
    <w:rsid w:val="00EA7D72"/>
    <w:rsid w:val="00EA7F5F"/>
    <w:rsid w:val="00EB0323"/>
    <w:rsid w:val="00EB0FC7"/>
    <w:rsid w:val="00EB160B"/>
    <w:rsid w:val="00EB1BDA"/>
    <w:rsid w:val="00EB1D6D"/>
    <w:rsid w:val="00EB2216"/>
    <w:rsid w:val="00EB2AB1"/>
    <w:rsid w:val="00EB2BD9"/>
    <w:rsid w:val="00EB2CA5"/>
    <w:rsid w:val="00EB2D2A"/>
    <w:rsid w:val="00EB2F1C"/>
    <w:rsid w:val="00EB30F6"/>
    <w:rsid w:val="00EB3159"/>
    <w:rsid w:val="00EB3725"/>
    <w:rsid w:val="00EB4205"/>
    <w:rsid w:val="00EB4930"/>
    <w:rsid w:val="00EB49E6"/>
    <w:rsid w:val="00EB4B34"/>
    <w:rsid w:val="00EB4C68"/>
    <w:rsid w:val="00EB4C6C"/>
    <w:rsid w:val="00EB5500"/>
    <w:rsid w:val="00EB5775"/>
    <w:rsid w:val="00EB635B"/>
    <w:rsid w:val="00EB63C1"/>
    <w:rsid w:val="00EB63D2"/>
    <w:rsid w:val="00EB6C10"/>
    <w:rsid w:val="00EB6F0A"/>
    <w:rsid w:val="00EB708C"/>
    <w:rsid w:val="00EB773C"/>
    <w:rsid w:val="00EC006B"/>
    <w:rsid w:val="00EC01E1"/>
    <w:rsid w:val="00EC081E"/>
    <w:rsid w:val="00EC09F8"/>
    <w:rsid w:val="00EC0A41"/>
    <w:rsid w:val="00EC12FB"/>
    <w:rsid w:val="00EC24C9"/>
    <w:rsid w:val="00EC2B6C"/>
    <w:rsid w:val="00EC3235"/>
    <w:rsid w:val="00EC3420"/>
    <w:rsid w:val="00EC344A"/>
    <w:rsid w:val="00EC3E60"/>
    <w:rsid w:val="00EC4068"/>
    <w:rsid w:val="00EC412E"/>
    <w:rsid w:val="00EC478B"/>
    <w:rsid w:val="00EC492E"/>
    <w:rsid w:val="00EC4964"/>
    <w:rsid w:val="00EC4A52"/>
    <w:rsid w:val="00EC4C68"/>
    <w:rsid w:val="00EC5856"/>
    <w:rsid w:val="00EC5992"/>
    <w:rsid w:val="00EC5DA4"/>
    <w:rsid w:val="00EC5E77"/>
    <w:rsid w:val="00EC6032"/>
    <w:rsid w:val="00EC62F8"/>
    <w:rsid w:val="00EC6719"/>
    <w:rsid w:val="00EC688A"/>
    <w:rsid w:val="00EC765C"/>
    <w:rsid w:val="00EC7E73"/>
    <w:rsid w:val="00ED0012"/>
    <w:rsid w:val="00ED057F"/>
    <w:rsid w:val="00ED07DC"/>
    <w:rsid w:val="00ED1029"/>
    <w:rsid w:val="00ED1182"/>
    <w:rsid w:val="00ED134B"/>
    <w:rsid w:val="00ED16A1"/>
    <w:rsid w:val="00ED1C78"/>
    <w:rsid w:val="00ED2275"/>
    <w:rsid w:val="00ED22EE"/>
    <w:rsid w:val="00ED2806"/>
    <w:rsid w:val="00ED2E24"/>
    <w:rsid w:val="00ED2E3B"/>
    <w:rsid w:val="00ED348A"/>
    <w:rsid w:val="00ED350B"/>
    <w:rsid w:val="00ED39C8"/>
    <w:rsid w:val="00ED3C77"/>
    <w:rsid w:val="00ED3DF4"/>
    <w:rsid w:val="00ED40D7"/>
    <w:rsid w:val="00ED4544"/>
    <w:rsid w:val="00ED4A58"/>
    <w:rsid w:val="00ED4AEB"/>
    <w:rsid w:val="00ED5695"/>
    <w:rsid w:val="00ED59BD"/>
    <w:rsid w:val="00ED6EB2"/>
    <w:rsid w:val="00ED6ED6"/>
    <w:rsid w:val="00ED7479"/>
    <w:rsid w:val="00ED7545"/>
    <w:rsid w:val="00ED7672"/>
    <w:rsid w:val="00ED7689"/>
    <w:rsid w:val="00ED77CF"/>
    <w:rsid w:val="00ED785E"/>
    <w:rsid w:val="00ED797A"/>
    <w:rsid w:val="00ED7B17"/>
    <w:rsid w:val="00EE04C5"/>
    <w:rsid w:val="00EE0511"/>
    <w:rsid w:val="00EE06F4"/>
    <w:rsid w:val="00EE0984"/>
    <w:rsid w:val="00EE1BD8"/>
    <w:rsid w:val="00EE235B"/>
    <w:rsid w:val="00EE23BB"/>
    <w:rsid w:val="00EE258A"/>
    <w:rsid w:val="00EE293A"/>
    <w:rsid w:val="00EE29DB"/>
    <w:rsid w:val="00EE2C92"/>
    <w:rsid w:val="00EE2CFD"/>
    <w:rsid w:val="00EE2D4A"/>
    <w:rsid w:val="00EE32A5"/>
    <w:rsid w:val="00EE3C43"/>
    <w:rsid w:val="00EE47CE"/>
    <w:rsid w:val="00EE4C20"/>
    <w:rsid w:val="00EE4CA0"/>
    <w:rsid w:val="00EE553D"/>
    <w:rsid w:val="00EE556E"/>
    <w:rsid w:val="00EE5B3E"/>
    <w:rsid w:val="00EE652E"/>
    <w:rsid w:val="00EE6682"/>
    <w:rsid w:val="00EE742B"/>
    <w:rsid w:val="00EE7510"/>
    <w:rsid w:val="00EE75D3"/>
    <w:rsid w:val="00EE7632"/>
    <w:rsid w:val="00EE76AA"/>
    <w:rsid w:val="00EE7888"/>
    <w:rsid w:val="00EE7A09"/>
    <w:rsid w:val="00EE7C6E"/>
    <w:rsid w:val="00EF01A2"/>
    <w:rsid w:val="00EF049C"/>
    <w:rsid w:val="00EF07EA"/>
    <w:rsid w:val="00EF1B04"/>
    <w:rsid w:val="00EF20E2"/>
    <w:rsid w:val="00EF3109"/>
    <w:rsid w:val="00EF322D"/>
    <w:rsid w:val="00EF3A43"/>
    <w:rsid w:val="00EF3DBB"/>
    <w:rsid w:val="00EF3DDD"/>
    <w:rsid w:val="00EF3F35"/>
    <w:rsid w:val="00EF4070"/>
    <w:rsid w:val="00EF40B1"/>
    <w:rsid w:val="00EF416F"/>
    <w:rsid w:val="00EF4626"/>
    <w:rsid w:val="00EF476F"/>
    <w:rsid w:val="00EF47DF"/>
    <w:rsid w:val="00EF4E88"/>
    <w:rsid w:val="00EF4EB5"/>
    <w:rsid w:val="00EF50A3"/>
    <w:rsid w:val="00EF522E"/>
    <w:rsid w:val="00EF53EA"/>
    <w:rsid w:val="00EF53F2"/>
    <w:rsid w:val="00EF5532"/>
    <w:rsid w:val="00EF58AA"/>
    <w:rsid w:val="00EF5B35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73C"/>
    <w:rsid w:val="00F00BC0"/>
    <w:rsid w:val="00F0107C"/>
    <w:rsid w:val="00F01496"/>
    <w:rsid w:val="00F0233B"/>
    <w:rsid w:val="00F0245D"/>
    <w:rsid w:val="00F02BE3"/>
    <w:rsid w:val="00F03162"/>
    <w:rsid w:val="00F0328E"/>
    <w:rsid w:val="00F036B8"/>
    <w:rsid w:val="00F03C54"/>
    <w:rsid w:val="00F0417A"/>
    <w:rsid w:val="00F0422E"/>
    <w:rsid w:val="00F042A9"/>
    <w:rsid w:val="00F04D57"/>
    <w:rsid w:val="00F04DE7"/>
    <w:rsid w:val="00F04FAC"/>
    <w:rsid w:val="00F05576"/>
    <w:rsid w:val="00F0561E"/>
    <w:rsid w:val="00F05636"/>
    <w:rsid w:val="00F05A27"/>
    <w:rsid w:val="00F05A35"/>
    <w:rsid w:val="00F05E17"/>
    <w:rsid w:val="00F05F9F"/>
    <w:rsid w:val="00F067C7"/>
    <w:rsid w:val="00F0694E"/>
    <w:rsid w:val="00F075D7"/>
    <w:rsid w:val="00F0760E"/>
    <w:rsid w:val="00F07C4B"/>
    <w:rsid w:val="00F101D7"/>
    <w:rsid w:val="00F1062F"/>
    <w:rsid w:val="00F10774"/>
    <w:rsid w:val="00F10CA7"/>
    <w:rsid w:val="00F10D7A"/>
    <w:rsid w:val="00F10E89"/>
    <w:rsid w:val="00F10FB2"/>
    <w:rsid w:val="00F114DC"/>
    <w:rsid w:val="00F116C1"/>
    <w:rsid w:val="00F11E21"/>
    <w:rsid w:val="00F11E48"/>
    <w:rsid w:val="00F1201E"/>
    <w:rsid w:val="00F12251"/>
    <w:rsid w:val="00F12306"/>
    <w:rsid w:val="00F12935"/>
    <w:rsid w:val="00F12B72"/>
    <w:rsid w:val="00F12D81"/>
    <w:rsid w:val="00F12E4E"/>
    <w:rsid w:val="00F12E94"/>
    <w:rsid w:val="00F12FD8"/>
    <w:rsid w:val="00F13164"/>
    <w:rsid w:val="00F13B5B"/>
    <w:rsid w:val="00F13E03"/>
    <w:rsid w:val="00F13E85"/>
    <w:rsid w:val="00F1459C"/>
    <w:rsid w:val="00F147B3"/>
    <w:rsid w:val="00F147B7"/>
    <w:rsid w:val="00F14A61"/>
    <w:rsid w:val="00F14AE3"/>
    <w:rsid w:val="00F14E99"/>
    <w:rsid w:val="00F14EDB"/>
    <w:rsid w:val="00F15275"/>
    <w:rsid w:val="00F15451"/>
    <w:rsid w:val="00F15D0E"/>
    <w:rsid w:val="00F15D49"/>
    <w:rsid w:val="00F16196"/>
    <w:rsid w:val="00F16909"/>
    <w:rsid w:val="00F16969"/>
    <w:rsid w:val="00F16FD5"/>
    <w:rsid w:val="00F170BC"/>
    <w:rsid w:val="00F173EC"/>
    <w:rsid w:val="00F17873"/>
    <w:rsid w:val="00F17879"/>
    <w:rsid w:val="00F2000C"/>
    <w:rsid w:val="00F2036E"/>
    <w:rsid w:val="00F20B0B"/>
    <w:rsid w:val="00F20CA0"/>
    <w:rsid w:val="00F21054"/>
    <w:rsid w:val="00F21686"/>
    <w:rsid w:val="00F2179A"/>
    <w:rsid w:val="00F21E89"/>
    <w:rsid w:val="00F22372"/>
    <w:rsid w:val="00F22379"/>
    <w:rsid w:val="00F2327A"/>
    <w:rsid w:val="00F2335E"/>
    <w:rsid w:val="00F239CD"/>
    <w:rsid w:val="00F23A6F"/>
    <w:rsid w:val="00F24111"/>
    <w:rsid w:val="00F24239"/>
    <w:rsid w:val="00F24D3E"/>
    <w:rsid w:val="00F24EAF"/>
    <w:rsid w:val="00F25085"/>
    <w:rsid w:val="00F25A81"/>
    <w:rsid w:val="00F264B0"/>
    <w:rsid w:val="00F2662B"/>
    <w:rsid w:val="00F26681"/>
    <w:rsid w:val="00F26B7C"/>
    <w:rsid w:val="00F2798C"/>
    <w:rsid w:val="00F27BDB"/>
    <w:rsid w:val="00F27FF2"/>
    <w:rsid w:val="00F312CE"/>
    <w:rsid w:val="00F32038"/>
    <w:rsid w:val="00F32040"/>
    <w:rsid w:val="00F3235E"/>
    <w:rsid w:val="00F32632"/>
    <w:rsid w:val="00F3281C"/>
    <w:rsid w:val="00F33E57"/>
    <w:rsid w:val="00F3446A"/>
    <w:rsid w:val="00F34619"/>
    <w:rsid w:val="00F352B0"/>
    <w:rsid w:val="00F354CF"/>
    <w:rsid w:val="00F3560E"/>
    <w:rsid w:val="00F3587E"/>
    <w:rsid w:val="00F35B49"/>
    <w:rsid w:val="00F35F9E"/>
    <w:rsid w:val="00F35FFE"/>
    <w:rsid w:val="00F3620D"/>
    <w:rsid w:val="00F3623A"/>
    <w:rsid w:val="00F36463"/>
    <w:rsid w:val="00F364E6"/>
    <w:rsid w:val="00F3673F"/>
    <w:rsid w:val="00F36926"/>
    <w:rsid w:val="00F36B48"/>
    <w:rsid w:val="00F36F37"/>
    <w:rsid w:val="00F36F6E"/>
    <w:rsid w:val="00F370DE"/>
    <w:rsid w:val="00F372C0"/>
    <w:rsid w:val="00F37D61"/>
    <w:rsid w:val="00F37ECB"/>
    <w:rsid w:val="00F40406"/>
    <w:rsid w:val="00F404A1"/>
    <w:rsid w:val="00F406DF"/>
    <w:rsid w:val="00F40753"/>
    <w:rsid w:val="00F40831"/>
    <w:rsid w:val="00F409B5"/>
    <w:rsid w:val="00F4110B"/>
    <w:rsid w:val="00F41980"/>
    <w:rsid w:val="00F42298"/>
    <w:rsid w:val="00F42B2F"/>
    <w:rsid w:val="00F430EB"/>
    <w:rsid w:val="00F430FC"/>
    <w:rsid w:val="00F4323B"/>
    <w:rsid w:val="00F43669"/>
    <w:rsid w:val="00F43B1C"/>
    <w:rsid w:val="00F43BA2"/>
    <w:rsid w:val="00F43EB3"/>
    <w:rsid w:val="00F44184"/>
    <w:rsid w:val="00F4452C"/>
    <w:rsid w:val="00F446D5"/>
    <w:rsid w:val="00F4508D"/>
    <w:rsid w:val="00F452EF"/>
    <w:rsid w:val="00F454EF"/>
    <w:rsid w:val="00F45670"/>
    <w:rsid w:val="00F45B53"/>
    <w:rsid w:val="00F45D31"/>
    <w:rsid w:val="00F45E3D"/>
    <w:rsid w:val="00F45E6F"/>
    <w:rsid w:val="00F4635E"/>
    <w:rsid w:val="00F4647A"/>
    <w:rsid w:val="00F46896"/>
    <w:rsid w:val="00F468AD"/>
    <w:rsid w:val="00F46BE6"/>
    <w:rsid w:val="00F471AA"/>
    <w:rsid w:val="00F47A01"/>
    <w:rsid w:val="00F47C39"/>
    <w:rsid w:val="00F47D7D"/>
    <w:rsid w:val="00F502D3"/>
    <w:rsid w:val="00F503D3"/>
    <w:rsid w:val="00F51009"/>
    <w:rsid w:val="00F512FD"/>
    <w:rsid w:val="00F5178C"/>
    <w:rsid w:val="00F51AD7"/>
    <w:rsid w:val="00F51E58"/>
    <w:rsid w:val="00F52519"/>
    <w:rsid w:val="00F5316C"/>
    <w:rsid w:val="00F53230"/>
    <w:rsid w:val="00F5376B"/>
    <w:rsid w:val="00F53E2B"/>
    <w:rsid w:val="00F54068"/>
    <w:rsid w:val="00F544C4"/>
    <w:rsid w:val="00F54B85"/>
    <w:rsid w:val="00F54F7F"/>
    <w:rsid w:val="00F551A7"/>
    <w:rsid w:val="00F55739"/>
    <w:rsid w:val="00F55A0C"/>
    <w:rsid w:val="00F571EE"/>
    <w:rsid w:val="00F6061F"/>
    <w:rsid w:val="00F60634"/>
    <w:rsid w:val="00F609DA"/>
    <w:rsid w:val="00F610BD"/>
    <w:rsid w:val="00F61CBF"/>
    <w:rsid w:val="00F61E8C"/>
    <w:rsid w:val="00F61EF0"/>
    <w:rsid w:val="00F623BE"/>
    <w:rsid w:val="00F6242C"/>
    <w:rsid w:val="00F6246A"/>
    <w:rsid w:val="00F625FD"/>
    <w:rsid w:val="00F62A61"/>
    <w:rsid w:val="00F62B05"/>
    <w:rsid w:val="00F630AB"/>
    <w:rsid w:val="00F63D0D"/>
    <w:rsid w:val="00F63E2A"/>
    <w:rsid w:val="00F64050"/>
    <w:rsid w:val="00F6475A"/>
    <w:rsid w:val="00F64E39"/>
    <w:rsid w:val="00F655E5"/>
    <w:rsid w:val="00F65A15"/>
    <w:rsid w:val="00F65F91"/>
    <w:rsid w:val="00F6606A"/>
    <w:rsid w:val="00F667A6"/>
    <w:rsid w:val="00F667F0"/>
    <w:rsid w:val="00F66952"/>
    <w:rsid w:val="00F66C8B"/>
    <w:rsid w:val="00F67133"/>
    <w:rsid w:val="00F673BE"/>
    <w:rsid w:val="00F678D7"/>
    <w:rsid w:val="00F67AB3"/>
    <w:rsid w:val="00F702DB"/>
    <w:rsid w:val="00F70846"/>
    <w:rsid w:val="00F71013"/>
    <w:rsid w:val="00F713A1"/>
    <w:rsid w:val="00F713E7"/>
    <w:rsid w:val="00F71436"/>
    <w:rsid w:val="00F71596"/>
    <w:rsid w:val="00F716A9"/>
    <w:rsid w:val="00F71917"/>
    <w:rsid w:val="00F71C54"/>
    <w:rsid w:val="00F71E30"/>
    <w:rsid w:val="00F72329"/>
    <w:rsid w:val="00F726F4"/>
    <w:rsid w:val="00F72836"/>
    <w:rsid w:val="00F72934"/>
    <w:rsid w:val="00F729BD"/>
    <w:rsid w:val="00F72C96"/>
    <w:rsid w:val="00F72D3A"/>
    <w:rsid w:val="00F72FD9"/>
    <w:rsid w:val="00F73509"/>
    <w:rsid w:val="00F73B99"/>
    <w:rsid w:val="00F7419A"/>
    <w:rsid w:val="00F742EF"/>
    <w:rsid w:val="00F744F0"/>
    <w:rsid w:val="00F74BFA"/>
    <w:rsid w:val="00F74CFB"/>
    <w:rsid w:val="00F74D93"/>
    <w:rsid w:val="00F74E27"/>
    <w:rsid w:val="00F753DC"/>
    <w:rsid w:val="00F755B0"/>
    <w:rsid w:val="00F755BC"/>
    <w:rsid w:val="00F75695"/>
    <w:rsid w:val="00F756C1"/>
    <w:rsid w:val="00F75C20"/>
    <w:rsid w:val="00F75CD1"/>
    <w:rsid w:val="00F76046"/>
    <w:rsid w:val="00F76156"/>
    <w:rsid w:val="00F762DD"/>
    <w:rsid w:val="00F7656D"/>
    <w:rsid w:val="00F7664F"/>
    <w:rsid w:val="00F76B9B"/>
    <w:rsid w:val="00F76C00"/>
    <w:rsid w:val="00F76C6B"/>
    <w:rsid w:val="00F76D38"/>
    <w:rsid w:val="00F77186"/>
    <w:rsid w:val="00F777E1"/>
    <w:rsid w:val="00F77885"/>
    <w:rsid w:val="00F77910"/>
    <w:rsid w:val="00F77B12"/>
    <w:rsid w:val="00F77D0A"/>
    <w:rsid w:val="00F80A79"/>
    <w:rsid w:val="00F81225"/>
    <w:rsid w:val="00F8145B"/>
    <w:rsid w:val="00F81554"/>
    <w:rsid w:val="00F8174D"/>
    <w:rsid w:val="00F81911"/>
    <w:rsid w:val="00F82091"/>
    <w:rsid w:val="00F82137"/>
    <w:rsid w:val="00F822B4"/>
    <w:rsid w:val="00F8282A"/>
    <w:rsid w:val="00F83278"/>
    <w:rsid w:val="00F83532"/>
    <w:rsid w:val="00F83EB4"/>
    <w:rsid w:val="00F8412E"/>
    <w:rsid w:val="00F849EC"/>
    <w:rsid w:val="00F84A36"/>
    <w:rsid w:val="00F84DE5"/>
    <w:rsid w:val="00F84E00"/>
    <w:rsid w:val="00F84FC0"/>
    <w:rsid w:val="00F853AE"/>
    <w:rsid w:val="00F854AF"/>
    <w:rsid w:val="00F8563B"/>
    <w:rsid w:val="00F85A0C"/>
    <w:rsid w:val="00F85AA2"/>
    <w:rsid w:val="00F85CA7"/>
    <w:rsid w:val="00F85E16"/>
    <w:rsid w:val="00F8603B"/>
    <w:rsid w:val="00F862DE"/>
    <w:rsid w:val="00F866DB"/>
    <w:rsid w:val="00F8700E"/>
    <w:rsid w:val="00F87076"/>
    <w:rsid w:val="00F872C2"/>
    <w:rsid w:val="00F874A8"/>
    <w:rsid w:val="00F876C2"/>
    <w:rsid w:val="00F8792E"/>
    <w:rsid w:val="00F87AAF"/>
    <w:rsid w:val="00F902B9"/>
    <w:rsid w:val="00F90520"/>
    <w:rsid w:val="00F9056D"/>
    <w:rsid w:val="00F907AC"/>
    <w:rsid w:val="00F90C56"/>
    <w:rsid w:val="00F91527"/>
    <w:rsid w:val="00F9182A"/>
    <w:rsid w:val="00F9187C"/>
    <w:rsid w:val="00F91C27"/>
    <w:rsid w:val="00F92092"/>
    <w:rsid w:val="00F9272A"/>
    <w:rsid w:val="00F92907"/>
    <w:rsid w:val="00F92A72"/>
    <w:rsid w:val="00F92ED8"/>
    <w:rsid w:val="00F932E7"/>
    <w:rsid w:val="00F933A6"/>
    <w:rsid w:val="00F9355F"/>
    <w:rsid w:val="00F937EC"/>
    <w:rsid w:val="00F939BE"/>
    <w:rsid w:val="00F93BF8"/>
    <w:rsid w:val="00F93EA0"/>
    <w:rsid w:val="00F944BC"/>
    <w:rsid w:val="00F9456E"/>
    <w:rsid w:val="00F94962"/>
    <w:rsid w:val="00F95116"/>
    <w:rsid w:val="00F9587B"/>
    <w:rsid w:val="00F95E90"/>
    <w:rsid w:val="00F96398"/>
    <w:rsid w:val="00F96BC0"/>
    <w:rsid w:val="00F96E32"/>
    <w:rsid w:val="00F9760C"/>
    <w:rsid w:val="00F97834"/>
    <w:rsid w:val="00F97A3D"/>
    <w:rsid w:val="00F97DD8"/>
    <w:rsid w:val="00F97F54"/>
    <w:rsid w:val="00FA066F"/>
    <w:rsid w:val="00FA06F8"/>
    <w:rsid w:val="00FA0C08"/>
    <w:rsid w:val="00FA0DA3"/>
    <w:rsid w:val="00FA0ECF"/>
    <w:rsid w:val="00FA1B90"/>
    <w:rsid w:val="00FA2377"/>
    <w:rsid w:val="00FA2527"/>
    <w:rsid w:val="00FA25A3"/>
    <w:rsid w:val="00FA26ED"/>
    <w:rsid w:val="00FA2F16"/>
    <w:rsid w:val="00FA33AF"/>
    <w:rsid w:val="00FA3526"/>
    <w:rsid w:val="00FA35C3"/>
    <w:rsid w:val="00FA3749"/>
    <w:rsid w:val="00FA3B9D"/>
    <w:rsid w:val="00FA4145"/>
    <w:rsid w:val="00FA416A"/>
    <w:rsid w:val="00FA4439"/>
    <w:rsid w:val="00FA47D8"/>
    <w:rsid w:val="00FA48F6"/>
    <w:rsid w:val="00FA4D02"/>
    <w:rsid w:val="00FA4D3C"/>
    <w:rsid w:val="00FA51F3"/>
    <w:rsid w:val="00FA5B4B"/>
    <w:rsid w:val="00FA5D75"/>
    <w:rsid w:val="00FA608E"/>
    <w:rsid w:val="00FA67C5"/>
    <w:rsid w:val="00FA6810"/>
    <w:rsid w:val="00FA7747"/>
    <w:rsid w:val="00FA7A05"/>
    <w:rsid w:val="00FA7CAE"/>
    <w:rsid w:val="00FA7F9D"/>
    <w:rsid w:val="00FB029E"/>
    <w:rsid w:val="00FB0309"/>
    <w:rsid w:val="00FB0322"/>
    <w:rsid w:val="00FB0417"/>
    <w:rsid w:val="00FB058E"/>
    <w:rsid w:val="00FB0745"/>
    <w:rsid w:val="00FB0FC9"/>
    <w:rsid w:val="00FB1860"/>
    <w:rsid w:val="00FB191E"/>
    <w:rsid w:val="00FB1A27"/>
    <w:rsid w:val="00FB1A84"/>
    <w:rsid w:val="00FB1E30"/>
    <w:rsid w:val="00FB1FC8"/>
    <w:rsid w:val="00FB26DC"/>
    <w:rsid w:val="00FB2705"/>
    <w:rsid w:val="00FB2DDB"/>
    <w:rsid w:val="00FB2EBA"/>
    <w:rsid w:val="00FB30A1"/>
    <w:rsid w:val="00FB3948"/>
    <w:rsid w:val="00FB3A62"/>
    <w:rsid w:val="00FB3D33"/>
    <w:rsid w:val="00FB416A"/>
    <w:rsid w:val="00FB4324"/>
    <w:rsid w:val="00FB483B"/>
    <w:rsid w:val="00FB486A"/>
    <w:rsid w:val="00FB4BD7"/>
    <w:rsid w:val="00FB4D56"/>
    <w:rsid w:val="00FB5806"/>
    <w:rsid w:val="00FB59A8"/>
    <w:rsid w:val="00FB5A28"/>
    <w:rsid w:val="00FB5CA2"/>
    <w:rsid w:val="00FB5D1F"/>
    <w:rsid w:val="00FB5D89"/>
    <w:rsid w:val="00FB5F83"/>
    <w:rsid w:val="00FB66C4"/>
    <w:rsid w:val="00FB6728"/>
    <w:rsid w:val="00FB6A9C"/>
    <w:rsid w:val="00FB6B13"/>
    <w:rsid w:val="00FB6F33"/>
    <w:rsid w:val="00FB7013"/>
    <w:rsid w:val="00FB765B"/>
    <w:rsid w:val="00FB7A74"/>
    <w:rsid w:val="00FB7BBF"/>
    <w:rsid w:val="00FC0078"/>
    <w:rsid w:val="00FC07B1"/>
    <w:rsid w:val="00FC0EEB"/>
    <w:rsid w:val="00FC14B7"/>
    <w:rsid w:val="00FC1860"/>
    <w:rsid w:val="00FC199A"/>
    <w:rsid w:val="00FC1C44"/>
    <w:rsid w:val="00FC1CAC"/>
    <w:rsid w:val="00FC24E2"/>
    <w:rsid w:val="00FC2AEE"/>
    <w:rsid w:val="00FC2B76"/>
    <w:rsid w:val="00FC2F4B"/>
    <w:rsid w:val="00FC314A"/>
    <w:rsid w:val="00FC34BD"/>
    <w:rsid w:val="00FC3CA0"/>
    <w:rsid w:val="00FC4169"/>
    <w:rsid w:val="00FC4245"/>
    <w:rsid w:val="00FC4317"/>
    <w:rsid w:val="00FC449E"/>
    <w:rsid w:val="00FC4617"/>
    <w:rsid w:val="00FC48C9"/>
    <w:rsid w:val="00FC4A62"/>
    <w:rsid w:val="00FC5182"/>
    <w:rsid w:val="00FC578F"/>
    <w:rsid w:val="00FC598E"/>
    <w:rsid w:val="00FC626E"/>
    <w:rsid w:val="00FC6661"/>
    <w:rsid w:val="00FC6BA0"/>
    <w:rsid w:val="00FC74E0"/>
    <w:rsid w:val="00FC7540"/>
    <w:rsid w:val="00FC771A"/>
    <w:rsid w:val="00FC782E"/>
    <w:rsid w:val="00FC7A9E"/>
    <w:rsid w:val="00FC7BEC"/>
    <w:rsid w:val="00FD002F"/>
    <w:rsid w:val="00FD0300"/>
    <w:rsid w:val="00FD083E"/>
    <w:rsid w:val="00FD086A"/>
    <w:rsid w:val="00FD0DFD"/>
    <w:rsid w:val="00FD1064"/>
    <w:rsid w:val="00FD128F"/>
    <w:rsid w:val="00FD131D"/>
    <w:rsid w:val="00FD1657"/>
    <w:rsid w:val="00FD172B"/>
    <w:rsid w:val="00FD179C"/>
    <w:rsid w:val="00FD1DE1"/>
    <w:rsid w:val="00FD21AD"/>
    <w:rsid w:val="00FD2344"/>
    <w:rsid w:val="00FD2A8C"/>
    <w:rsid w:val="00FD2DFD"/>
    <w:rsid w:val="00FD2F12"/>
    <w:rsid w:val="00FD38DD"/>
    <w:rsid w:val="00FD3AAE"/>
    <w:rsid w:val="00FD47F9"/>
    <w:rsid w:val="00FD4A56"/>
    <w:rsid w:val="00FD4C1F"/>
    <w:rsid w:val="00FD5DD2"/>
    <w:rsid w:val="00FD5DE9"/>
    <w:rsid w:val="00FD6102"/>
    <w:rsid w:val="00FD62F3"/>
    <w:rsid w:val="00FD7148"/>
    <w:rsid w:val="00FD7248"/>
    <w:rsid w:val="00FD7C61"/>
    <w:rsid w:val="00FD7EE3"/>
    <w:rsid w:val="00FE062A"/>
    <w:rsid w:val="00FE0D6F"/>
    <w:rsid w:val="00FE10DB"/>
    <w:rsid w:val="00FE1240"/>
    <w:rsid w:val="00FE1812"/>
    <w:rsid w:val="00FE18E1"/>
    <w:rsid w:val="00FE191D"/>
    <w:rsid w:val="00FE19FF"/>
    <w:rsid w:val="00FE2385"/>
    <w:rsid w:val="00FE2600"/>
    <w:rsid w:val="00FE282D"/>
    <w:rsid w:val="00FE2B1B"/>
    <w:rsid w:val="00FE2C82"/>
    <w:rsid w:val="00FE2E6D"/>
    <w:rsid w:val="00FE3512"/>
    <w:rsid w:val="00FE3694"/>
    <w:rsid w:val="00FE369A"/>
    <w:rsid w:val="00FE3958"/>
    <w:rsid w:val="00FE3AAC"/>
    <w:rsid w:val="00FE3B48"/>
    <w:rsid w:val="00FE3BCD"/>
    <w:rsid w:val="00FE3C22"/>
    <w:rsid w:val="00FE43EB"/>
    <w:rsid w:val="00FE4E5B"/>
    <w:rsid w:val="00FE4F74"/>
    <w:rsid w:val="00FE52EA"/>
    <w:rsid w:val="00FE542D"/>
    <w:rsid w:val="00FE58E8"/>
    <w:rsid w:val="00FE6123"/>
    <w:rsid w:val="00FE634C"/>
    <w:rsid w:val="00FE68A9"/>
    <w:rsid w:val="00FE69E0"/>
    <w:rsid w:val="00FE6AF3"/>
    <w:rsid w:val="00FE7009"/>
    <w:rsid w:val="00FE71E1"/>
    <w:rsid w:val="00FE7511"/>
    <w:rsid w:val="00FE7940"/>
    <w:rsid w:val="00FE7B3F"/>
    <w:rsid w:val="00FE7E9F"/>
    <w:rsid w:val="00FF0171"/>
    <w:rsid w:val="00FF03CB"/>
    <w:rsid w:val="00FF041F"/>
    <w:rsid w:val="00FF07AF"/>
    <w:rsid w:val="00FF098E"/>
    <w:rsid w:val="00FF09E9"/>
    <w:rsid w:val="00FF0E59"/>
    <w:rsid w:val="00FF0EDA"/>
    <w:rsid w:val="00FF0EEC"/>
    <w:rsid w:val="00FF11AA"/>
    <w:rsid w:val="00FF16AC"/>
    <w:rsid w:val="00FF1A6E"/>
    <w:rsid w:val="00FF1CBF"/>
    <w:rsid w:val="00FF1F60"/>
    <w:rsid w:val="00FF21CB"/>
    <w:rsid w:val="00FF24BD"/>
    <w:rsid w:val="00FF2641"/>
    <w:rsid w:val="00FF275F"/>
    <w:rsid w:val="00FF2A0B"/>
    <w:rsid w:val="00FF2B71"/>
    <w:rsid w:val="00FF2B8A"/>
    <w:rsid w:val="00FF3897"/>
    <w:rsid w:val="00FF3AE1"/>
    <w:rsid w:val="00FF3BCE"/>
    <w:rsid w:val="00FF42C3"/>
    <w:rsid w:val="00FF445B"/>
    <w:rsid w:val="00FF5313"/>
    <w:rsid w:val="00FF58C6"/>
    <w:rsid w:val="00FF599F"/>
    <w:rsid w:val="00FF5AF8"/>
    <w:rsid w:val="00FF5E98"/>
    <w:rsid w:val="00FF6411"/>
    <w:rsid w:val="00FF6560"/>
    <w:rsid w:val="00FF6BAD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B2408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221E"/>
    <w:pPr>
      <w:ind w:left="540" w:right="63"/>
    </w:pPr>
  </w:style>
  <w:style w:type="character" w:customStyle="1" w:styleId="AccPolicyalternativeChar">
    <w:name w:val="Acc Policy alternative Char"/>
    <w:link w:val="AccPolicyalternative"/>
    <w:locked/>
    <w:rsid w:val="004A221E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semiHidden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GridTable1LightAccent1">
    <w:name w:val="Grid Table 1 Light Accent 1"/>
    <w:basedOn w:val="TableNormal"/>
    <w:uiPriority w:val="46"/>
    <w:rsid w:val="00DD69E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D69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DD69E3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DD69E3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DD69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DD69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DD69E3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BE50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221E"/>
    <w:pPr>
      <w:ind w:left="540" w:right="63"/>
    </w:pPr>
  </w:style>
  <w:style w:type="character" w:customStyle="1" w:styleId="AccPolicyalternativeChar">
    <w:name w:val="Acc Policy alternative Char"/>
    <w:link w:val="AccPolicyalternative"/>
    <w:locked/>
    <w:rsid w:val="004A221E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semiHidden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GridTable1LightAccent1">
    <w:name w:val="Grid Table 1 Light Accent 1"/>
    <w:basedOn w:val="TableNormal"/>
    <w:uiPriority w:val="46"/>
    <w:rsid w:val="00DD69E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D69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DD69E3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DD69E3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DD69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DD69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DD69E3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BE50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EB703-607C-43ED-AD1D-6E452BD16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421</Words>
  <Characters>1651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creator>tadsong_h22</dc:creator>
  <cp:lastModifiedBy>Kannika Phasuk</cp:lastModifiedBy>
  <cp:revision>2</cp:revision>
  <cp:lastPrinted>2020-08-10T13:18:00Z</cp:lastPrinted>
  <dcterms:created xsi:type="dcterms:W3CDTF">2020-08-11T10:05:00Z</dcterms:created>
  <dcterms:modified xsi:type="dcterms:W3CDTF">2020-08-11T10:05:00Z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