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EF7B7" w14:textId="77777777" w:rsidR="00F854AF" w:rsidRDefault="00F854AF" w:rsidP="00F854AF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511EC31" w14:textId="77777777" w:rsidR="00F854AF" w:rsidRDefault="00F854AF" w:rsidP="00F854AF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5B9EDCEE" w14:textId="77777777" w:rsidR="00F854AF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788E7B16" w14:textId="679A3352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1AFAF6D" w14:textId="4EAC7799" w:rsidR="00366FCD" w:rsidRPr="00E7777B" w:rsidRDefault="00366FCD" w:rsidP="00366FCD">
      <w:pPr>
        <w:pStyle w:val="index"/>
        <w:numPr>
          <w:ilvl w:val="0"/>
          <w:numId w:val="2"/>
        </w:numPr>
        <w:tabs>
          <w:tab w:val="clear" w:pos="3164"/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0D14F906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F2F1A0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14:paraId="352C7B0A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06790867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6C43FBC1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71E1EFE" w14:textId="77777777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7079661D" w14:textId="7C6347A4" w:rsidR="00F854AF" w:rsidRPr="00E7777B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443FCC"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4BE6B0D" w14:textId="69110F22" w:rsidR="007856B2" w:rsidRPr="00E7777B" w:rsidRDefault="007856B2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0DEB8969" w14:textId="77777777" w:rsidR="00F854AF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56609F64" w14:textId="3A766AB8" w:rsidR="00A97FDF" w:rsidRDefault="00A97FD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0034ACD" w14:textId="40A35E2C" w:rsidR="00F854AF" w:rsidRPr="0099768E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9596327" w14:textId="77777777" w:rsidR="00F854AF" w:rsidRPr="00B81E37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53DB05A" w14:textId="09634983" w:rsidR="00F854AF" w:rsidRPr="00D86096" w:rsidRDefault="00F854AF" w:rsidP="00F854A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14:paraId="4107D2F3" w14:textId="028F241C" w:rsidR="00D86096" w:rsidRPr="00D86096" w:rsidRDefault="00D86096" w:rsidP="00D86096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A5A08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EFC507F" w14:textId="1891D222" w:rsidR="00F114DC" w:rsidRDefault="00A97FDF" w:rsidP="00A97FDF">
      <w:pPr>
        <w:pStyle w:val="index"/>
        <w:numPr>
          <w:ilvl w:val="0"/>
          <w:numId w:val="2"/>
        </w:numPr>
        <w:tabs>
          <w:tab w:val="clear" w:pos="3164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7FD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A97FDF">
        <w:rPr>
          <w:rFonts w:ascii="Angsana New" w:hAnsi="Angsana New" w:cs="Angsana New" w:hint="cs"/>
          <w:sz w:val="30"/>
          <w:szCs w:val="30"/>
        </w:rPr>
        <w:t>2019 (COVID-19)</w:t>
      </w:r>
    </w:p>
    <w:p w14:paraId="2D372976" w14:textId="77777777" w:rsidR="00C34049" w:rsidRDefault="00C34049" w:rsidP="00C34049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58BF997" w14:textId="77777777" w:rsidR="00221A08" w:rsidRPr="00A97FDF" w:rsidRDefault="00221A08" w:rsidP="00221A08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A8E5B0" w14:textId="6A0ED74D" w:rsidR="00804175" w:rsidRPr="00E7777B" w:rsidRDefault="00EA5676" w:rsidP="00E4306F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A97FDF">
        <w:rPr>
          <w:rFonts w:ascii="Angsana New" w:hAnsi="Angsana New" w:cs="Angsana New"/>
          <w:sz w:val="30"/>
          <w:szCs w:val="30"/>
        </w:rPr>
        <w:br w:type="page"/>
      </w:r>
      <w:r w:rsidR="00804175" w:rsidRPr="008A5A0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</w:t>
      </w:r>
      <w:r w:rsidR="00804175" w:rsidRPr="00E7777B">
        <w:rPr>
          <w:rFonts w:ascii="Angsana New" w:hAnsi="Angsana New" w:cs="Angsana New"/>
          <w:sz w:val="30"/>
          <w:szCs w:val="30"/>
          <w:cs/>
          <w:lang w:bidi="th-TH"/>
        </w:rPr>
        <w:t>ประกอบงบการเงินเป็นส่วนหนึ่งของงบการเงิน</w:t>
      </w:r>
      <w:r w:rsidR="00366FCD" w:rsidRPr="00E7777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804175" w:rsidRPr="00E7777B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2A806AB4" w14:textId="77777777" w:rsidR="00804175" w:rsidRPr="00E7777B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1B8A4619" w14:textId="7A7FF7F9" w:rsidR="00804175" w:rsidRDefault="00560E49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560E4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560E49">
        <w:rPr>
          <w:rFonts w:ascii="Angsana New" w:hAnsi="Angsana New" w:cs="Angsana New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11</w:t>
      </w:r>
      <w:r w:rsidR="00BA47C6">
        <w:rPr>
          <w:rFonts w:ascii="Angsana New" w:hAnsi="Angsana New" w:cs="Angsana New"/>
          <w:sz w:val="30"/>
          <w:szCs w:val="30"/>
        </w:rPr>
        <w:t xml:space="preserve"> </w:t>
      </w:r>
      <w:r w:rsidR="00BA47C6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806D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</w:p>
    <w:p w14:paraId="22AFE43B" w14:textId="77777777" w:rsidR="002D6F2B" w:rsidRPr="00D00085" w:rsidRDefault="002D6F2B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0D37949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2B7EDC8" w14:textId="77777777" w:rsidR="00804175" w:rsidRPr="00D00085" w:rsidRDefault="00804175" w:rsidP="009A0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D57D994" w14:textId="24551602" w:rsidR="007947AE" w:rsidRPr="00613457" w:rsidRDefault="00804175" w:rsidP="00613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32D1">
        <w:rPr>
          <w:rFonts w:ascii="Angsana New" w:hAnsi="Angsana New" w:cs="Angsana New"/>
          <w:sz w:val="30"/>
          <w:szCs w:val="30"/>
          <w:cs/>
        </w:rPr>
        <w:t>บริษัท</w:t>
      </w:r>
      <w:r w:rsidR="009A0B91">
        <w:rPr>
          <w:rFonts w:ascii="Angsana New" w:hAnsi="Angsana New" w:cs="Angsana New"/>
          <w:sz w:val="30"/>
          <w:szCs w:val="30"/>
        </w:rPr>
        <w:t xml:space="preserve"> 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ไทยฟู้ดส์ กรุ๊ป จำกัด (มหาชน)  </w:t>
      </w:r>
      <w:r w:rsidR="009A0B91" w:rsidRPr="00E45CCE">
        <w:rPr>
          <w:rFonts w:ascii="Angsana New" w:hAnsi="Angsana New" w:cs="Angsana New"/>
          <w:spacing w:val="-6"/>
          <w:sz w:val="30"/>
          <w:szCs w:val="30"/>
        </w:rPr>
        <w:t>“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="009A0B91" w:rsidRPr="00E45CCE">
        <w:rPr>
          <w:rFonts w:ascii="Angsana New" w:hAnsi="Angsana New" w:cs="Angsana New"/>
          <w:spacing w:val="-6"/>
          <w:sz w:val="30"/>
          <w:szCs w:val="30"/>
        </w:rPr>
        <w:t>”</w:t>
      </w:r>
      <w:r w:rsidR="009A0B91" w:rsidRPr="00E45CCE">
        <w:rPr>
          <w:rFonts w:ascii="Angsana New" w:hAnsi="Angsana New" w:cs="Angsana New"/>
          <w:spacing w:val="-6"/>
          <w:sz w:val="30"/>
          <w:szCs w:val="30"/>
          <w:cs/>
        </w:rPr>
        <w:t xml:space="preserve">  </w:t>
      </w:r>
      <w:r w:rsidR="00151687" w:rsidRPr="00C932D1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C932D1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C932D1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C932D1">
        <w:rPr>
          <w:rFonts w:ascii="Angsana New" w:hAnsi="Angsana New" w:cs="Angsana New"/>
          <w:sz w:val="30"/>
          <w:szCs w:val="30"/>
        </w:rPr>
        <w:t xml:space="preserve"> </w:t>
      </w:r>
      <w:r w:rsidR="004544FF" w:rsidRPr="00C932D1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>
        <w:rPr>
          <w:rFonts w:ascii="Angsana New" w:hAnsi="Angsana New" w:cs="Angsana New"/>
          <w:sz w:val="30"/>
          <w:szCs w:val="30"/>
        </w:rPr>
        <w:t xml:space="preserve"> </w:t>
      </w:r>
    </w:p>
    <w:p w14:paraId="1E42CC33" w14:textId="77777777" w:rsidR="006D3EFC" w:rsidRPr="00D00085" w:rsidRDefault="006D3EFC" w:rsidP="006D3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sz w:val="24"/>
          <w:szCs w:val="24"/>
          <w:highlight w:val="lightGray"/>
          <w:shd w:val="clear" w:color="auto" w:fill="E0E0E0"/>
          <w:cs/>
          <w:lang w:val="en-GB"/>
        </w:rPr>
      </w:pPr>
    </w:p>
    <w:p w14:paraId="03A0744F" w14:textId="77777777" w:rsidR="00804175" w:rsidRPr="008A5A08" w:rsidRDefault="00804175" w:rsidP="00825D8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3D9A9B85" w14:textId="77777777" w:rsidR="003048E5" w:rsidRPr="00D00085" w:rsidRDefault="003048E5" w:rsidP="003048E5">
      <w:pPr>
        <w:rPr>
          <w:rFonts w:ascii="Angsana New" w:hAnsi="Angsana New" w:cs="Angsana New"/>
          <w:sz w:val="24"/>
          <w:szCs w:val="24"/>
        </w:rPr>
      </w:pPr>
    </w:p>
    <w:p w14:paraId="6F4D0638" w14:textId="77777777" w:rsidR="00795D87" w:rsidRPr="008A5A08" w:rsidRDefault="00795D87" w:rsidP="00122F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8F4886D" w14:textId="77777777" w:rsidR="00804175" w:rsidRPr="00D00085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BFA9745" w14:textId="35D01392" w:rsidR="007856B2" w:rsidRPr="00712F07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>งบการเงินระหว่างกาลนี้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841B14">
        <w:rPr>
          <w:rFonts w:ascii="Angsana New" w:hAnsi="Angsana New" w:cs="Angsana New" w:hint="cs"/>
          <w:sz w:val="30"/>
          <w:szCs w:val="30"/>
          <w:cs/>
        </w:rPr>
        <w:t>รายการในงบการเงินในรูปแบบเดียวกับงบการเงินประจำปีและ</w:t>
      </w:r>
      <w:r w:rsidRPr="00841B14">
        <w:rPr>
          <w:rFonts w:ascii="Angsana New" w:hAnsi="Angsana New" w:cs="Angsana New"/>
          <w:sz w:val="30"/>
          <w:szCs w:val="30"/>
          <w:cs/>
        </w:rPr>
        <w:t>จัดทำ</w:t>
      </w:r>
      <w:r w:rsidRPr="00841B1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841B14">
        <w:rPr>
          <w:rFonts w:ascii="Angsana New" w:hAnsi="Angsana New" w:cs="Angsana New"/>
          <w:sz w:val="30"/>
          <w:szCs w:val="30"/>
          <w:cs/>
        </w:rPr>
        <w:t>ระหว่างกาลในรูปแบบ</w:t>
      </w:r>
      <w:r w:rsidRPr="00E7777B">
        <w:rPr>
          <w:rFonts w:ascii="Angsana New" w:hAnsi="Angsana New" w:cs="Angsana New"/>
          <w:sz w:val="30"/>
          <w:szCs w:val="30"/>
          <w:cs/>
        </w:rPr>
        <w:t>ย่อ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(“งบการเงินระหว่างกาล”)</w:t>
      </w:r>
      <w:r w:rsidRPr="00E7777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ตาม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มาตรฐานการบัญชีฉบับที่ </w:t>
      </w:r>
      <w:r w:rsidR="00F26681" w:rsidRPr="00F26681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46254F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46254F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14:paraId="578A345E" w14:textId="77777777" w:rsidR="007856B2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C07CF31" w14:textId="65EA5B16" w:rsidR="007856B2" w:rsidRPr="00B35AEE" w:rsidRDefault="007856B2" w:rsidP="00785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3F31F5">
        <w:rPr>
          <w:rFonts w:ascii="Angsana New" w:hAnsi="Angsana New" w:cs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</w:t>
      </w:r>
      <w:r>
        <w:rPr>
          <w:rFonts w:ascii="Angsana New" w:hAnsi="Angsana New" w:cs="Angsana New"/>
          <w:sz w:val="30"/>
          <w:szCs w:val="30"/>
        </w:rPr>
        <w:t xml:space="preserve">                </w:t>
      </w:r>
      <w:r w:rsidRPr="003F31F5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</w:rPr>
        <w:t>รายงาน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712F07">
        <w:rPr>
          <w:rFonts w:ascii="Angsana New" w:hAnsi="Angsana New" w:cs="Angsana New"/>
          <w:sz w:val="30"/>
          <w:szCs w:val="30"/>
          <w:cs/>
        </w:rPr>
        <w:t>ไปแล้ว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</w:rPr>
        <w:t>ดังนั</w:t>
      </w:r>
      <w:r>
        <w:rPr>
          <w:rFonts w:ascii="Angsana New" w:hAnsi="Angsana New" w:cs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</w:rPr>
        <w:t>ของ</w:t>
      </w:r>
      <w:r w:rsidRPr="00807819">
        <w:rPr>
          <w:rFonts w:ascii="Angsana New" w:hAnsi="Angsana New" w:cs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 w:cs="Angsana New"/>
          <w:sz w:val="30"/>
          <w:szCs w:val="30"/>
          <w:cs/>
        </w:rPr>
        <w:t>ปี</w:t>
      </w:r>
      <w:r w:rsidRPr="00F8282A">
        <w:rPr>
          <w:rFonts w:ascii="Angsana New" w:hAnsi="Angsana New" w:cs="Angsana New"/>
          <w:sz w:val="30"/>
          <w:szCs w:val="30"/>
          <w:cs/>
        </w:rPr>
        <w:t>สิ้นสุด</w:t>
      </w:r>
      <w:r w:rsidRPr="00782F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="00F26681" w:rsidRPr="00F26681">
        <w:rPr>
          <w:rFonts w:ascii="Angsana New" w:hAnsi="Angsana New" w:cs="Angsana New" w:hint="cs"/>
          <w:sz w:val="30"/>
          <w:szCs w:val="30"/>
        </w:rPr>
        <w:t>1</w:t>
      </w:r>
      <w:r w:rsidRPr="00B35AEE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F26681" w:rsidRPr="00F26681">
        <w:rPr>
          <w:rFonts w:ascii="Angsana New" w:hAnsi="Angsana New" w:cs="Angsana New"/>
          <w:sz w:val="30"/>
          <w:szCs w:val="30"/>
        </w:rPr>
        <w:t>2562</w:t>
      </w:r>
    </w:p>
    <w:p w14:paraId="4CAC9C30" w14:textId="3DEE71BF" w:rsidR="00A753FC" w:rsidRDefault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4FDC32E" w14:textId="77777777" w:rsidR="00B35AEE" w:rsidRPr="00E82E34" w:rsidRDefault="00A753FC" w:rsidP="00B3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82E34">
        <w:rPr>
          <w:rFonts w:ascii="Angsana New" w:hAnsi="Angsana New" w:cs="Angsana New" w:hint="cs"/>
          <w:spacing w:val="6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</w:p>
    <w:p w14:paraId="1B36E66D" w14:textId="4ED0FF48" w:rsidR="00A753FC" w:rsidRPr="00E7777B" w:rsidRDefault="00A753FC" w:rsidP="00B35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 xml:space="preserve">ทางการเงินฉบับที่ </w:t>
      </w:r>
      <w:r w:rsidR="00F26681" w:rsidRPr="00F26681">
        <w:rPr>
          <w:rFonts w:ascii="Angsana New" w:hAnsi="Angsana New" w:cs="Angsana New" w:hint="cs"/>
          <w:sz w:val="30"/>
          <w:szCs w:val="30"/>
        </w:rPr>
        <w:t>16</w:t>
      </w:r>
      <w:r w:rsidRPr="00E7777B">
        <w:rPr>
          <w:rFonts w:ascii="Angsana New" w:hAnsi="Angsana New" w:cs="Angsana New" w:hint="cs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E7777B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  <w:r w:rsidRPr="00E7777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(</w:t>
      </w:r>
      <w:r w:rsidRPr="00E7777B">
        <w:rPr>
          <w:rFonts w:ascii="Angsana New" w:hAnsi="Angsana New" w:cs="Angsana New" w:hint="cs"/>
          <w:sz w:val="30"/>
          <w:szCs w:val="30"/>
        </w:rPr>
        <w:t xml:space="preserve">TFRS </w:t>
      </w:r>
      <w:r w:rsidR="00F26681" w:rsidRPr="00F26681">
        <w:rPr>
          <w:rFonts w:ascii="Angsana New" w:hAnsi="Angsana New" w:cs="Angsana New" w:hint="cs"/>
          <w:sz w:val="30"/>
          <w:szCs w:val="30"/>
        </w:rPr>
        <w:t>16</w:t>
      </w:r>
      <w:r w:rsidRPr="00E7777B">
        <w:rPr>
          <w:rFonts w:ascii="Angsana New" w:hAnsi="Angsana New" w:cs="Angsana New" w:hint="cs"/>
          <w:sz w:val="30"/>
          <w:szCs w:val="30"/>
          <w:cs/>
        </w:rPr>
        <w:t>)</w:t>
      </w:r>
      <w:r w:rsidRPr="00E7777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26681" w:rsidRPr="00F26681">
        <w:rPr>
          <w:rFonts w:ascii="Angsana New" w:hAnsi="Angsana New" w:cs="Angsana New" w:hint="cs"/>
          <w:sz w:val="30"/>
          <w:szCs w:val="30"/>
        </w:rPr>
        <w:t>3</w:t>
      </w:r>
      <w:r w:rsidRPr="00E7777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329A70" w14:textId="7F8E7CA2" w:rsidR="00E80227" w:rsidRDefault="00E80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9849549" w14:textId="7CA06DEB" w:rsidR="00795D87" w:rsidRPr="00E7777B" w:rsidRDefault="00795D87" w:rsidP="00795D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753FC" w:rsidRPr="00E777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7777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359FBB70" w14:textId="77777777" w:rsidR="00EA7D72" w:rsidRPr="00E7777B" w:rsidRDefault="00EA7D72" w:rsidP="00394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90C233A" w14:textId="70F39F73" w:rsidR="00A753FC" w:rsidRPr="00A753FC" w:rsidRDefault="00A753FC" w:rsidP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E7777B">
        <w:rPr>
          <w:rFonts w:ascii="Angsana New" w:hAnsi="Angsana New" w:cs="Angsana New"/>
          <w:sz w:val="30"/>
          <w:szCs w:val="30"/>
          <w:cs/>
        </w:rPr>
        <w:t>ไม่แตกต่างจากที่ได้อธิบาย</w:t>
      </w:r>
      <w:r w:rsidRPr="00E7777B">
        <w:rPr>
          <w:rFonts w:ascii="Angsana New" w:hAnsi="Angsana New" w:cs="Angsana New" w:hint="cs"/>
          <w:sz w:val="30"/>
          <w:szCs w:val="30"/>
          <w:cs/>
        </w:rPr>
        <w:t>ไว้</w:t>
      </w:r>
      <w:r w:rsidRPr="00E7777B">
        <w:rPr>
          <w:rFonts w:ascii="Angsana New" w:hAnsi="Angsana New" w:cs="Angsana New"/>
          <w:sz w:val="30"/>
          <w:szCs w:val="30"/>
          <w:cs/>
        </w:rPr>
        <w:t>ใน</w:t>
      </w:r>
      <w:r w:rsidRPr="00E7777B">
        <w:rPr>
          <w:rFonts w:ascii="Angsana New" w:hAnsi="Angsana New" w:cs="Angsana New" w:hint="cs"/>
          <w:sz w:val="30"/>
          <w:szCs w:val="30"/>
          <w:cs/>
        </w:rPr>
        <w:t>งบการเงินสำหรับปี</w:t>
      </w:r>
      <w:r w:rsidRPr="00E7777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สิ้นสุดวันที่ </w:t>
      </w:r>
      <w:r w:rsidR="00F26681" w:rsidRPr="00F26681">
        <w:rPr>
          <w:rFonts w:ascii="Angsana New" w:hAnsi="Angsana New" w:cs="Angsana New" w:hint="cs"/>
          <w:spacing w:val="-8"/>
          <w:sz w:val="30"/>
          <w:szCs w:val="30"/>
        </w:rPr>
        <w:t>31</w:t>
      </w:r>
      <w:r w:rsidRPr="00E7777B">
        <w:rPr>
          <w:rFonts w:ascii="Angsana New" w:hAnsi="Angsana New" w:cs="Angsana New" w:hint="cs"/>
          <w:spacing w:val="-8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="00F26681" w:rsidRPr="00F26681">
        <w:rPr>
          <w:rFonts w:ascii="Angsana New" w:hAnsi="Angsana New" w:cs="Angsana New" w:hint="cs"/>
          <w:spacing w:val="-8"/>
          <w:sz w:val="30"/>
          <w:szCs w:val="30"/>
        </w:rPr>
        <w:t>256</w:t>
      </w:r>
      <w:r w:rsidR="00F26681" w:rsidRPr="00F26681">
        <w:rPr>
          <w:rFonts w:ascii="Angsana New" w:hAnsi="Angsana New" w:cs="Angsana New"/>
          <w:spacing w:val="-8"/>
          <w:sz w:val="30"/>
          <w:szCs w:val="30"/>
        </w:rPr>
        <w:t>2</w:t>
      </w:r>
      <w:r w:rsidRPr="00E7777B">
        <w:rPr>
          <w:rFonts w:ascii="Angsana New" w:hAnsi="Angsana New" w:cs="Angsana New" w:hint="cs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>เว้นแต่การใช้วิจารณญาณและแหล่งข้อมูลสำคัญใหม่ที่</w:t>
      </w:r>
      <w:r w:rsidRPr="00462085">
        <w:rPr>
          <w:rFonts w:ascii="Angsana New" w:hAnsi="Angsana New" w:cs="Angsana New"/>
          <w:spacing w:val="-8"/>
          <w:sz w:val="30"/>
          <w:szCs w:val="30"/>
          <w:cs/>
        </w:rPr>
        <w:t>ใช้ในการประมาณ</w:t>
      </w:r>
      <w:r w:rsidRPr="00462085">
        <w:rPr>
          <w:rFonts w:ascii="Angsana New" w:hAnsi="Angsana New" w:cs="Angsana New"/>
          <w:spacing w:val="-6"/>
          <w:sz w:val="30"/>
          <w:szCs w:val="30"/>
          <w:cs/>
        </w:rPr>
        <w:t>การจากการ</w:t>
      </w:r>
      <w:r w:rsidRPr="00E7777B">
        <w:rPr>
          <w:rFonts w:ascii="Angsana New" w:hAnsi="Angsana New" w:cs="Angsana New"/>
          <w:sz w:val="30"/>
          <w:szCs w:val="30"/>
          <w:cs/>
        </w:rPr>
        <w:t>ถือปฏิบัติตามมาตรฐาน</w:t>
      </w:r>
      <w:r w:rsidRPr="00462085">
        <w:rPr>
          <w:rFonts w:ascii="Angsana New" w:hAnsi="Angsana New" w:cs="Angsana New"/>
          <w:spacing w:val="-6"/>
          <w:sz w:val="30"/>
          <w:szCs w:val="30"/>
          <w:cs/>
        </w:rPr>
        <w:t>การรายงาน</w:t>
      </w:r>
      <w:r w:rsidRPr="00E7777B">
        <w:rPr>
          <w:rFonts w:ascii="Angsana New" w:hAnsi="Angsana New" w:cs="Angsana New"/>
          <w:sz w:val="30"/>
          <w:szCs w:val="30"/>
          <w:cs/>
        </w:rPr>
        <w:t>ทางการเงินใหม่</w:t>
      </w:r>
      <w:r w:rsidR="00C01A93">
        <w:rPr>
          <w:rFonts w:ascii="Angsana New" w:hAnsi="Angsana New" w:cs="Angsana New" w:hint="cs"/>
          <w:sz w:val="30"/>
          <w:szCs w:val="30"/>
          <w:cs/>
        </w:rPr>
        <w:t>และ</w:t>
      </w:r>
      <w:r w:rsidR="00C01A93" w:rsidRPr="00462085">
        <w:rPr>
          <w:rFonts w:ascii="Angsana New" w:hAnsi="Angsana New" w:cs="Angsana New" w:hint="cs"/>
          <w:spacing w:val="-6"/>
          <w:sz w:val="30"/>
          <w:szCs w:val="30"/>
          <w:cs/>
        </w:rPr>
        <w:t>การแพร่ระบาด</w:t>
      </w:r>
      <w:r w:rsidR="00C01A93">
        <w:rPr>
          <w:rFonts w:ascii="Angsana New" w:hAnsi="Angsana New" w:cs="Angsana New" w:hint="cs"/>
          <w:sz w:val="30"/>
          <w:szCs w:val="30"/>
          <w:cs/>
        </w:rPr>
        <w:t xml:space="preserve">ของโรคติดเชื้อไวรัสโคโรนา </w:t>
      </w:r>
      <w:r w:rsidR="00F26681" w:rsidRPr="00F26681">
        <w:rPr>
          <w:rFonts w:ascii="Angsana New" w:hAnsi="Angsana New" w:cs="Angsana New"/>
          <w:sz w:val="30"/>
          <w:szCs w:val="30"/>
        </w:rPr>
        <w:t>2019</w:t>
      </w:r>
      <w:r w:rsidR="00C01A93">
        <w:rPr>
          <w:rFonts w:ascii="Angsana New" w:hAnsi="Angsana New" w:cs="Angsana New"/>
          <w:sz w:val="30"/>
          <w:szCs w:val="30"/>
        </w:rPr>
        <w:t xml:space="preserve"> (COVID-</w:t>
      </w:r>
      <w:r w:rsidR="00F26681" w:rsidRPr="00F26681">
        <w:rPr>
          <w:rFonts w:ascii="Angsana New" w:hAnsi="Angsana New" w:cs="Angsana New"/>
          <w:sz w:val="30"/>
          <w:szCs w:val="30"/>
        </w:rPr>
        <w:t>19</w:t>
      </w:r>
      <w:r w:rsidR="00C01A93">
        <w:rPr>
          <w:rFonts w:ascii="Angsana New" w:hAnsi="Angsana New" w:cs="Angsana New"/>
          <w:sz w:val="30"/>
          <w:szCs w:val="30"/>
        </w:rPr>
        <w:t xml:space="preserve">)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ตามที่ได้อธิบายไว้ในหมายเหตุข้อ 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="00C01A93">
        <w:rPr>
          <w:rFonts w:ascii="Angsana New" w:hAnsi="Angsana New" w:cs="Angsana New"/>
          <w:sz w:val="30"/>
          <w:szCs w:val="30"/>
        </w:rPr>
        <w:t xml:space="preserve"> </w:t>
      </w:r>
      <w:r w:rsidR="00C01A93">
        <w:rPr>
          <w:rFonts w:ascii="Angsana New" w:hAnsi="Angsana New" w:cs="Angsana New" w:hint="cs"/>
          <w:sz w:val="30"/>
          <w:szCs w:val="30"/>
          <w:cs/>
        </w:rPr>
        <w:t>แล</w:t>
      </w:r>
      <w:r w:rsidR="00947F97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 w:rsidR="00947F97">
        <w:rPr>
          <w:rFonts w:ascii="Angsana New" w:hAnsi="Angsana New" w:cs="Angsana New"/>
          <w:sz w:val="30"/>
          <w:szCs w:val="30"/>
        </w:rPr>
        <w:t>8</w:t>
      </w:r>
      <w:r w:rsidR="00C01A93">
        <w:rPr>
          <w:rFonts w:ascii="Angsana New" w:hAnsi="Angsana New" w:cs="Angsana New"/>
          <w:sz w:val="30"/>
          <w:szCs w:val="30"/>
        </w:rPr>
        <w:t xml:space="preserve"> </w:t>
      </w:r>
      <w:r w:rsidR="00C01A9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7A4FA83C" w14:textId="77777777" w:rsidR="00A753FC" w:rsidRPr="00A753FC" w:rsidRDefault="00A753FC" w:rsidP="00A75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044593BF" w14:textId="3CBA6B45" w:rsidR="001C077A" w:rsidRPr="00E7777B" w:rsidRDefault="001C077A" w:rsidP="00825D86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E7777B">
        <w:rPr>
          <w:rFonts w:asciiTheme="majorBidi" w:hAnsiTheme="majorBidi" w:cstheme="majorBidi"/>
          <w:sz w:val="30"/>
          <w:szCs w:val="30"/>
          <w:u w:val="none"/>
          <w:cs/>
        </w:rPr>
        <w:t>การเปลี่ยนแปลงนโยบายการบัญชี</w:t>
      </w:r>
    </w:p>
    <w:p w14:paraId="56B2056A" w14:textId="77777777" w:rsidR="001C077A" w:rsidRPr="00E7777B" w:rsidRDefault="001C077A" w:rsidP="001C077A">
      <w:pPr>
        <w:rPr>
          <w:rFonts w:ascii="Angsana New" w:hAnsi="Angsana New" w:cs="Angsana New"/>
          <w:sz w:val="30"/>
          <w:szCs w:val="30"/>
        </w:rPr>
      </w:pPr>
    </w:p>
    <w:p w14:paraId="05ABD3A4" w14:textId="1F2DD5E6" w:rsidR="001C077A" w:rsidRDefault="001C077A" w:rsidP="001C077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E7777B">
        <w:rPr>
          <w:rFonts w:ascii="Angsana New" w:hAnsi="Angsana New" w:cs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 w:cs="Angsana New"/>
          <w:sz w:val="30"/>
          <w:szCs w:val="30"/>
        </w:rPr>
        <w:t>16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เป็นครั้งแร</w:t>
      </w:r>
      <w:r w:rsidRPr="00E7777B">
        <w:rPr>
          <w:rFonts w:ascii="Angsana New" w:hAnsi="Angsana New" w:cs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07FE01B2" w14:textId="77777777" w:rsidR="00AE36E8" w:rsidRPr="001C077A" w:rsidRDefault="00AE36E8" w:rsidP="00AE36E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174"/>
        <w:gridCol w:w="1530"/>
        <w:gridCol w:w="178"/>
        <w:gridCol w:w="1622"/>
      </w:tblGrid>
      <w:tr w:rsidR="00027AA4" w:rsidRPr="001C077A" w14:paraId="1EF41448" w14:textId="77777777" w:rsidTr="00AE36E8">
        <w:trPr>
          <w:cantSplit/>
          <w:trHeight w:val="299"/>
          <w:tblHeader/>
        </w:trPr>
        <w:tc>
          <w:tcPr>
            <w:tcW w:w="4680" w:type="dxa"/>
            <w:vAlign w:val="bottom"/>
          </w:tcPr>
          <w:p w14:paraId="39C41C34" w14:textId="51F7B03B" w:rsidR="00027AA4" w:rsidRPr="001C077A" w:rsidRDefault="00027AA4" w:rsidP="005D4261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174" w:type="dxa"/>
          </w:tcPr>
          <w:p w14:paraId="337AC557" w14:textId="77777777" w:rsidR="00027AA4" w:rsidRPr="001C077A" w:rsidRDefault="00027AA4" w:rsidP="005D42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7F17B44" w14:textId="3D9CC32E" w:rsidR="00027AA4" w:rsidRPr="00B35AEE" w:rsidRDefault="00027AA4" w:rsidP="005D4261">
            <w:pPr>
              <w:spacing w:line="240" w:lineRule="auto"/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B35AEE">
              <w:rPr>
                <w:rFonts w:ascii="Angsana New" w:hAnsi="Angsana New" w:cs="Angsana New" w:hint="cs"/>
                <w:sz w:val="28"/>
                <w:szCs w:val="28"/>
                <w:shd w:val="clear" w:color="auto" w:fill="FFFFFF"/>
                <w:cs/>
              </w:rPr>
              <w:t>กำไรสะสม</w:t>
            </w:r>
          </w:p>
        </w:tc>
      </w:tr>
      <w:tr w:rsidR="00027AA4" w:rsidRPr="00E7777B" w14:paraId="558448C3" w14:textId="77777777" w:rsidTr="00AE36E8">
        <w:trPr>
          <w:cantSplit/>
          <w:trHeight w:val="20"/>
          <w:tblHeader/>
        </w:trPr>
        <w:tc>
          <w:tcPr>
            <w:tcW w:w="4680" w:type="dxa"/>
            <w:vAlign w:val="bottom"/>
          </w:tcPr>
          <w:p w14:paraId="14BACC5A" w14:textId="77777777" w:rsidR="00027AA4" w:rsidRPr="00E7777B" w:rsidRDefault="00027AA4" w:rsidP="005D4261">
            <w:pPr>
              <w:spacing w:line="240" w:lineRule="auto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bookmarkStart w:id="1" w:name="_Hlk39128795"/>
          </w:p>
        </w:tc>
        <w:tc>
          <w:tcPr>
            <w:tcW w:w="1174" w:type="dxa"/>
          </w:tcPr>
          <w:p w14:paraId="5D3E4307" w14:textId="77777777" w:rsidR="00027AA4" w:rsidRPr="00E7777B" w:rsidRDefault="00027AA4" w:rsidP="005D42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9E556F" w14:textId="26B34CC6" w:rsidR="00027AA4" w:rsidRPr="00E7777B" w:rsidRDefault="00027AA4" w:rsidP="005D426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2D4060C3" w14:textId="77777777" w:rsidR="00027AA4" w:rsidRPr="00E7777B" w:rsidRDefault="00027AA4" w:rsidP="005D426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AA0EE27" w14:textId="77777777" w:rsidR="00027AA4" w:rsidRDefault="00027AA4" w:rsidP="00027AA4">
            <w:pPr>
              <w:spacing w:line="240" w:lineRule="auto"/>
              <w:ind w:left="175" w:right="8" w:hanging="175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</w:t>
            </w:r>
          </w:p>
          <w:p w14:paraId="16159866" w14:textId="5ADCF308" w:rsidR="00027AA4" w:rsidRPr="00E7777B" w:rsidRDefault="00027AA4" w:rsidP="00027AA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C077A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62B05" w:rsidRPr="00E7777B" w14:paraId="33F61F36" w14:textId="77777777" w:rsidTr="00AE36E8">
        <w:trPr>
          <w:cantSplit/>
          <w:trHeight w:val="20"/>
        </w:trPr>
        <w:tc>
          <w:tcPr>
            <w:tcW w:w="4680" w:type="dxa"/>
          </w:tcPr>
          <w:p w14:paraId="14F16678" w14:textId="77777777" w:rsidR="00F62B05" w:rsidRPr="00E7777B" w:rsidRDefault="00F62B05" w:rsidP="00027AA4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</w:tcPr>
          <w:p w14:paraId="0BF4BD4C" w14:textId="3F843343" w:rsidR="00F62B05" w:rsidRPr="00E7777B" w:rsidRDefault="00F62B05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330" w:type="dxa"/>
            <w:gridSpan w:val="3"/>
            <w:vAlign w:val="bottom"/>
          </w:tcPr>
          <w:p w14:paraId="1736FF8A" w14:textId="19688DC1" w:rsidR="00F62B05" w:rsidRPr="00E7777B" w:rsidRDefault="00F62B05" w:rsidP="00F62B0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27AA4" w:rsidRPr="00E7777B" w14:paraId="031B7A31" w14:textId="77777777" w:rsidTr="00AE36E8">
        <w:trPr>
          <w:cantSplit/>
          <w:trHeight w:val="20"/>
        </w:trPr>
        <w:tc>
          <w:tcPr>
            <w:tcW w:w="4680" w:type="dxa"/>
          </w:tcPr>
          <w:p w14:paraId="379F07BA" w14:textId="3CA9A8B6" w:rsidR="00027AA4" w:rsidRPr="00E7777B" w:rsidRDefault="00027AA4" w:rsidP="00027AA4">
            <w:pPr>
              <w:spacing w:line="240" w:lineRule="auto"/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F26681" w:rsidRPr="00F2668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งวดก่อน</w:t>
            </w:r>
          </w:p>
        </w:tc>
        <w:tc>
          <w:tcPr>
            <w:tcW w:w="1174" w:type="dxa"/>
            <w:vAlign w:val="bottom"/>
          </w:tcPr>
          <w:p w14:paraId="6AF83319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ECD3FB1" w14:textId="1B0BF98A" w:rsidR="00027AA4" w:rsidRPr="00E269F7" w:rsidRDefault="00E269F7" w:rsidP="00C47F3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2,067,628</w:t>
            </w:r>
          </w:p>
        </w:tc>
        <w:tc>
          <w:tcPr>
            <w:tcW w:w="178" w:type="dxa"/>
            <w:vAlign w:val="bottom"/>
          </w:tcPr>
          <w:p w14:paraId="33113BA6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0ED45708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</w:rPr>
              <w:t>1,353,415</w:t>
            </w:r>
          </w:p>
        </w:tc>
      </w:tr>
      <w:tr w:rsidR="00027AA4" w:rsidRPr="00E7777B" w14:paraId="205FE2D2" w14:textId="77777777" w:rsidTr="00AE36E8">
        <w:trPr>
          <w:cantSplit/>
          <w:trHeight w:val="254"/>
        </w:trPr>
        <w:tc>
          <w:tcPr>
            <w:tcW w:w="4680" w:type="dxa"/>
          </w:tcPr>
          <w:p w14:paraId="502B6AB0" w14:textId="77777777" w:rsidR="00027AA4" w:rsidRPr="00E7777B" w:rsidRDefault="00027AA4" w:rsidP="00027AA4">
            <w:pPr>
              <w:spacing w:line="240" w:lineRule="auto"/>
              <w:ind w:left="175" w:right="8" w:hanging="175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1174" w:type="dxa"/>
            <w:vAlign w:val="bottom"/>
          </w:tcPr>
          <w:p w14:paraId="2CA8C752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F3560D" w14:textId="77777777" w:rsidR="00027AA4" w:rsidRPr="00E7777B" w:rsidRDefault="00027AA4" w:rsidP="00E269F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F391294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820761C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AA4" w:rsidRPr="00E7777B" w14:paraId="4D072B97" w14:textId="77777777" w:rsidTr="00AE36E8">
        <w:trPr>
          <w:cantSplit/>
          <w:trHeight w:val="254"/>
        </w:trPr>
        <w:tc>
          <w:tcPr>
            <w:tcW w:w="4680" w:type="dxa"/>
          </w:tcPr>
          <w:p w14:paraId="198D532E" w14:textId="24AFEC05" w:rsidR="00027AA4" w:rsidRPr="00E7777B" w:rsidRDefault="00027AA4" w:rsidP="00027AA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174" w:type="dxa"/>
            <w:vAlign w:val="bottom"/>
          </w:tcPr>
          <w:p w14:paraId="5DBCCAB9" w14:textId="719D0D24" w:rsidR="00027AA4" w:rsidRPr="00027AA4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EBA1232" w14:textId="77777777" w:rsidR="00027AA4" w:rsidRPr="00E7777B" w:rsidRDefault="00027AA4" w:rsidP="00E269F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58CCB9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71A4741B" w14:textId="77777777" w:rsidR="00027AA4" w:rsidRPr="00E7777B" w:rsidRDefault="00027AA4" w:rsidP="00027A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AA4" w:rsidRPr="00E7777B" w14:paraId="05159A4E" w14:textId="77777777" w:rsidTr="00AE36E8">
        <w:trPr>
          <w:cantSplit/>
          <w:trHeight w:val="254"/>
        </w:trPr>
        <w:tc>
          <w:tcPr>
            <w:tcW w:w="4680" w:type="dxa"/>
          </w:tcPr>
          <w:p w14:paraId="5D5EBC19" w14:textId="5574EF1B" w:rsidR="00027AA4" w:rsidRPr="00E7777B" w:rsidRDefault="00027AA4" w:rsidP="00027AA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B35AE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การจัดประเภทและการวัดมูลค่าเครื่องมือทางการเงิน</w:t>
            </w:r>
          </w:p>
        </w:tc>
        <w:tc>
          <w:tcPr>
            <w:tcW w:w="1174" w:type="dxa"/>
            <w:vAlign w:val="bottom"/>
          </w:tcPr>
          <w:p w14:paraId="1662F3C2" w14:textId="1174CF92" w:rsidR="00027AA4" w:rsidRPr="00027AA4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D2E29CC" w14:textId="610D02A6" w:rsidR="00027AA4" w:rsidRPr="00E7777B" w:rsidRDefault="00413C8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(27,683)</w:t>
            </w:r>
          </w:p>
        </w:tc>
        <w:tc>
          <w:tcPr>
            <w:tcW w:w="178" w:type="dxa"/>
            <w:vAlign w:val="bottom"/>
          </w:tcPr>
          <w:p w14:paraId="1F066C86" w14:textId="77777777" w:rsidR="00027AA4" w:rsidRPr="00E7777B" w:rsidRDefault="00027AA4" w:rsidP="00027A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547E1C6E" w14:textId="297DD6DA" w:rsidR="00027AA4" w:rsidRPr="00E7777B" w:rsidRDefault="00B35AEE" w:rsidP="00027AA4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027AA4" w:rsidRPr="00E7777B" w14:paraId="60B4883D" w14:textId="77777777" w:rsidTr="00AE36E8">
        <w:trPr>
          <w:cantSplit/>
          <w:trHeight w:val="20"/>
        </w:trPr>
        <w:tc>
          <w:tcPr>
            <w:tcW w:w="4680" w:type="dxa"/>
          </w:tcPr>
          <w:p w14:paraId="27201C65" w14:textId="0205B368" w:rsidR="00027AA4" w:rsidRPr="00E7777B" w:rsidRDefault="00B35AEE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3008E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027AA4"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174" w:type="dxa"/>
            <w:vAlign w:val="bottom"/>
          </w:tcPr>
          <w:p w14:paraId="15EE0EAF" w14:textId="27382C62" w:rsidR="00027AA4" w:rsidRPr="00E7777B" w:rsidRDefault="00E924C1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8B607B1" w14:textId="7A8935A2" w:rsidR="00027AA4" w:rsidRPr="00E7777B" w:rsidRDefault="00E269F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(31,355)</w:t>
            </w:r>
          </w:p>
        </w:tc>
        <w:tc>
          <w:tcPr>
            <w:tcW w:w="178" w:type="dxa"/>
            <w:vAlign w:val="bottom"/>
          </w:tcPr>
          <w:p w14:paraId="2A521361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33B3031" w14:textId="47A3B6D2" w:rsidR="00027AA4" w:rsidRPr="00E7777B" w:rsidRDefault="00027AA4" w:rsidP="00027AA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</w:rPr>
              <w:t>(39,91</w:t>
            </w:r>
            <w:r w:rsidR="00BE283E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690E" w:rsidRPr="00E7777B" w14:paraId="783120E5" w14:textId="77777777" w:rsidTr="00AE36E8">
        <w:trPr>
          <w:cantSplit/>
          <w:trHeight w:val="20"/>
        </w:trPr>
        <w:tc>
          <w:tcPr>
            <w:tcW w:w="4680" w:type="dxa"/>
          </w:tcPr>
          <w:p w14:paraId="5C497358" w14:textId="32F73767" w:rsidR="0013690E" w:rsidRDefault="0013690E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13690E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174" w:type="dxa"/>
            <w:vAlign w:val="bottom"/>
          </w:tcPr>
          <w:p w14:paraId="08DACFD6" w14:textId="77777777" w:rsidR="0013690E" w:rsidRDefault="0013690E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D64088D" w14:textId="2022B3B6" w:rsidR="0013690E" w:rsidRDefault="00413C87" w:rsidP="00314A6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11,867</w:t>
            </w:r>
          </w:p>
        </w:tc>
        <w:tc>
          <w:tcPr>
            <w:tcW w:w="178" w:type="dxa"/>
            <w:vAlign w:val="bottom"/>
          </w:tcPr>
          <w:p w14:paraId="11A8F1D3" w14:textId="77777777" w:rsidR="0013690E" w:rsidRPr="00E7777B" w:rsidRDefault="0013690E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1951F503" w14:textId="2ADDDFE6" w:rsidR="0013690E" w:rsidRPr="00E7777B" w:rsidRDefault="00413C87" w:rsidP="00413C87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27AA4" w:rsidRPr="00E7777B" w14:paraId="101B167B" w14:textId="77777777" w:rsidTr="00AE36E8">
        <w:trPr>
          <w:cantSplit/>
          <w:trHeight w:val="20"/>
        </w:trPr>
        <w:tc>
          <w:tcPr>
            <w:tcW w:w="4680" w:type="dxa"/>
          </w:tcPr>
          <w:p w14:paraId="5440BEEC" w14:textId="25348F5A" w:rsidR="00027AA4" w:rsidRPr="00E7777B" w:rsidRDefault="00027AA4" w:rsidP="0002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การถือปฏิบัติตาม</w:t>
            </w:r>
            <w:r w:rsidRPr="00E7777B">
              <w:rPr>
                <w:rFonts w:ascii="Angsana New" w:hAnsi="Angsana New" w:cs="Angsana New" w:hint="cs"/>
                <w:sz w:val="28"/>
                <w:szCs w:val="28"/>
              </w:rPr>
              <w:t xml:space="preserve"> TFRS </w:t>
            </w:r>
            <w:r w:rsidR="00F26681" w:rsidRPr="00F26681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1174" w:type="dxa"/>
            <w:vAlign w:val="bottom"/>
          </w:tcPr>
          <w:p w14:paraId="52E94A9C" w14:textId="3FBA548D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5AE02B92" w14:textId="4E1C4075" w:rsidR="00027AA4" w:rsidRPr="00E7777B" w:rsidRDefault="00E269F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(5,795)</w:t>
            </w:r>
          </w:p>
        </w:tc>
        <w:tc>
          <w:tcPr>
            <w:tcW w:w="178" w:type="dxa"/>
            <w:vAlign w:val="bottom"/>
          </w:tcPr>
          <w:p w14:paraId="64F46544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vAlign w:val="bottom"/>
          </w:tcPr>
          <w:p w14:paraId="4AED63D1" w14:textId="76E1164A" w:rsidR="00027AA4" w:rsidRPr="00E7777B" w:rsidRDefault="00027AA4" w:rsidP="00027AA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890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27AA4" w:rsidRPr="00E7777B" w14:paraId="73780DC0" w14:textId="77777777" w:rsidTr="00AE36E8">
        <w:trPr>
          <w:cantSplit/>
          <w:trHeight w:val="20"/>
        </w:trPr>
        <w:tc>
          <w:tcPr>
            <w:tcW w:w="4680" w:type="dxa"/>
          </w:tcPr>
          <w:p w14:paraId="7A3A2015" w14:textId="112B5FFF" w:rsidR="00027AA4" w:rsidRPr="00E7777B" w:rsidRDefault="00027AA4" w:rsidP="00027AA4">
            <w:pPr>
              <w:spacing w:line="240" w:lineRule="auto"/>
              <w:ind w:left="178" w:right="8" w:hanging="17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2563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- </w:t>
            </w:r>
            <w:r w:rsidRPr="00E7777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174" w:type="dxa"/>
            <w:vAlign w:val="bottom"/>
          </w:tcPr>
          <w:p w14:paraId="22EDB6B3" w14:textId="77777777" w:rsidR="00027AA4" w:rsidRPr="00E7777B" w:rsidRDefault="00027AA4" w:rsidP="00027AA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6A841" w14:textId="46704191" w:rsidR="00027AA4" w:rsidRPr="00136B82" w:rsidRDefault="00E269F7" w:rsidP="003A70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</w:t>
            </w:r>
            <w:r w:rsidR="00413C87"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13C87" w:rsidRPr="00136B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178" w:type="dxa"/>
            <w:vAlign w:val="bottom"/>
          </w:tcPr>
          <w:p w14:paraId="0CF17413" w14:textId="77777777" w:rsidR="00027AA4" w:rsidRPr="00E7777B" w:rsidRDefault="00027AA4" w:rsidP="00027AA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A9377" w14:textId="76D4C16C" w:rsidR="00027AA4" w:rsidRPr="00E7777B" w:rsidRDefault="00027AA4" w:rsidP="00136B82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1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1,31</w:t>
            </w:r>
            <w:r w:rsidR="00B3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B3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  <w:r w:rsidR="00BE283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bookmarkEnd w:id="1"/>
    </w:tbl>
    <w:p w14:paraId="26F33C3B" w14:textId="77777777" w:rsidR="00B258BE" w:rsidRDefault="00B258BE" w:rsidP="001C077A">
      <w:pPr>
        <w:rPr>
          <w:rFonts w:asciiTheme="majorBidi" w:hAnsiTheme="majorBidi" w:cstheme="majorBidi"/>
          <w:sz w:val="30"/>
          <w:szCs w:val="30"/>
          <w:cs/>
        </w:rPr>
        <w:sectPr w:rsidR="00B258BE" w:rsidSect="00B41D6A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360"/>
        </w:sectPr>
      </w:pPr>
    </w:p>
    <w:p w14:paraId="4EB14B8B" w14:textId="77777777" w:rsidR="00DD69E3" w:rsidRPr="00E7777B" w:rsidRDefault="00DD69E3" w:rsidP="001C692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7777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E7777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E7777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2ABE2C6" w14:textId="77777777" w:rsidR="00DD69E3" w:rsidRPr="00E7777B" w:rsidRDefault="00DD69E3" w:rsidP="00DD69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17278027" w14:textId="0FAC7853" w:rsidR="00DD69E3" w:rsidRPr="00E7777B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777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7777B">
        <w:rPr>
          <w:rFonts w:ascii="Angsana New" w:hAnsi="Angsana New"/>
          <w:sz w:val="30"/>
          <w:szCs w:val="30"/>
          <w:cs/>
        </w:rPr>
        <w:t>ได้</w:t>
      </w:r>
      <w:r w:rsidRPr="00E7777B">
        <w:rPr>
          <w:rFonts w:ascii="Angsana New" w:hAnsi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F26681" w:rsidRPr="00F26681">
        <w:rPr>
          <w:rFonts w:ascii="Angsana New" w:hAnsi="Angsana New"/>
          <w:sz w:val="30"/>
          <w:szCs w:val="30"/>
        </w:rPr>
        <w:t>1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26681" w:rsidRPr="00F26681">
        <w:rPr>
          <w:rFonts w:ascii="Angsana New" w:hAnsi="Angsana New"/>
          <w:sz w:val="30"/>
          <w:szCs w:val="30"/>
        </w:rPr>
        <w:t>2563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/>
          <w:sz w:val="30"/>
          <w:szCs w:val="30"/>
        </w:rPr>
        <w:t>2562</w:t>
      </w:r>
      <w:r w:rsidRPr="00E7777B">
        <w:rPr>
          <w:rFonts w:ascii="Angsana New" w:hAnsi="Angsana New"/>
          <w:sz w:val="30"/>
          <w:szCs w:val="30"/>
        </w:rPr>
        <w:t xml:space="preserve"> </w:t>
      </w:r>
    </w:p>
    <w:p w14:paraId="16709902" w14:textId="77777777" w:rsidR="003008E2" w:rsidRDefault="003008E2" w:rsidP="00DD69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9CDF8B2" w14:textId="619E28ED" w:rsidR="00DD69E3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7777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7777B">
        <w:rPr>
          <w:rFonts w:ascii="Angsana New" w:hAnsi="Angsana New" w:hint="cs"/>
          <w:sz w:val="30"/>
          <w:szCs w:val="30"/>
          <w:cs/>
        </w:rPr>
        <w:t>กลุ่ม</w:t>
      </w:r>
      <w:r w:rsidRPr="00E7777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E7777B">
        <w:rPr>
          <w:rFonts w:ascii="Angsana New" w:hAnsi="Angsana New"/>
          <w:sz w:val="30"/>
          <w:szCs w:val="30"/>
        </w:rPr>
        <w:t xml:space="preserve"> </w:t>
      </w:r>
      <w:r w:rsidRPr="00E7777B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E7777B">
        <w:rPr>
          <w:rFonts w:ascii="Angsana New" w:hAnsi="Angsana New" w:hint="cs"/>
          <w:sz w:val="30"/>
          <w:szCs w:val="30"/>
          <w:cs/>
        </w:rPr>
        <w:t>กลุ่ม</w:t>
      </w:r>
      <w:r w:rsidRPr="00E7777B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0B94F2E7" w14:textId="6C37437C" w:rsidR="00E924C1" w:rsidRPr="0041164C" w:rsidRDefault="00E924C1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631B6C84" w14:textId="77777777" w:rsidR="00E924C1" w:rsidRPr="00433B5D" w:rsidRDefault="00E924C1" w:rsidP="00E924C1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33B5D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1EE237" w14:textId="77777777" w:rsidR="00E924C1" w:rsidRPr="00E924C1" w:rsidRDefault="00E924C1" w:rsidP="00E924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sz w:val="20"/>
          <w:szCs w:val="20"/>
        </w:rPr>
      </w:pPr>
    </w:p>
    <w:p w14:paraId="71D91EC9" w14:textId="2A7CE376" w:rsidR="00E924C1" w:rsidRPr="00B258BE" w:rsidRDefault="00E924C1" w:rsidP="00B258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pacing w:val="8"/>
          <w:sz w:val="30"/>
          <w:szCs w:val="30"/>
        </w:rPr>
      </w:pPr>
      <w:r w:rsidRPr="00E924C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(“TFRS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”) </w:t>
      </w:r>
      <w:r w:rsidRPr="00E924C1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F26681" w:rsidRPr="00F26681">
        <w:rPr>
          <w:rFonts w:ascii="Angsana New" w:hAnsi="Angsana New"/>
          <w:sz w:val="30"/>
          <w:szCs w:val="30"/>
        </w:rPr>
        <w:t>3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ประเภท ได้แก่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E924C1">
        <w:rPr>
          <w:rFonts w:ascii="Angsana New" w:hAnsi="Angsana New" w:hint="cs"/>
          <w:sz w:val="30"/>
          <w:szCs w:val="30"/>
          <w:cs/>
        </w:rPr>
        <w:t xml:space="preserve"> </w:t>
      </w:r>
      <w:r w:rsidRPr="00E924C1">
        <w:rPr>
          <w:rFonts w:ascii="Angsana New" w:hAnsi="Angsana New"/>
          <w:sz w:val="30"/>
          <w:szCs w:val="30"/>
        </w:rPr>
        <w:t>(FVOCI)</w:t>
      </w:r>
      <w:r w:rsidRPr="00E924C1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E924C1">
        <w:rPr>
          <w:rFonts w:ascii="Angsana New" w:hAnsi="Angsana New"/>
          <w:sz w:val="30"/>
          <w:szCs w:val="30"/>
        </w:rPr>
        <w:t xml:space="preserve"> (FVTPL) </w:t>
      </w:r>
      <w:r w:rsidRPr="00E924C1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E924C1">
        <w:rPr>
          <w:rFonts w:ascii="Angsana New" w:hAnsi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</w:t>
      </w:r>
      <w:r w:rsidRPr="00211B39">
        <w:rPr>
          <w:rFonts w:ascii="Angsana New" w:hAnsi="Angsana New"/>
          <w:spacing w:val="-8"/>
          <w:sz w:val="30"/>
          <w:szCs w:val="30"/>
          <w:cs/>
        </w:rPr>
        <w:t>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211B39">
        <w:rPr>
          <w:rFonts w:ascii="Angsana New" w:hAnsi="Angsana New" w:hint="cs"/>
          <w:spacing w:val="-8"/>
          <w:sz w:val="30"/>
          <w:szCs w:val="30"/>
          <w:cs/>
        </w:rPr>
        <w:t xml:space="preserve"> ทั้งนี้ </w:t>
      </w:r>
      <w:r w:rsidRPr="00211B39">
        <w:rPr>
          <w:rFonts w:ascii="Angsana New" w:hAnsi="Angsana New"/>
          <w:spacing w:val="-8"/>
          <w:sz w:val="30"/>
          <w:szCs w:val="30"/>
        </w:rPr>
        <w:t>TFRS</w:t>
      </w:r>
      <w:r w:rsidR="00211B39">
        <w:rPr>
          <w:rFonts w:ascii="Angsana New" w:hAnsi="Angsana New"/>
          <w:spacing w:val="-8"/>
          <w:sz w:val="30"/>
          <w:szCs w:val="30"/>
        </w:rPr>
        <w:t xml:space="preserve">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211B39">
        <w:rPr>
          <w:rFonts w:ascii="Angsana New" w:hAnsi="Angsana New"/>
          <w:sz w:val="30"/>
          <w:szCs w:val="30"/>
        </w:rPr>
        <w:t xml:space="preserve"> </w:t>
      </w:r>
      <w:r w:rsidRPr="00211B39">
        <w:rPr>
          <w:rFonts w:ascii="Angsana New" w:hAnsi="Angsana New" w:hint="cs"/>
          <w:spacing w:val="8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Pr="00B258BE">
        <w:rPr>
          <w:rFonts w:ascii="Angsana New" w:hAnsi="Angsana New" w:hint="cs"/>
          <w:sz w:val="30"/>
          <w:szCs w:val="30"/>
          <w:cs/>
        </w:rPr>
        <w:t xml:space="preserve">เงินลงทุนทั่วไปตามที่กำหนดโดยมาตรฐานการบัญชีฉบับที่ </w:t>
      </w:r>
      <w:r w:rsidR="00F26681" w:rsidRPr="00F26681">
        <w:rPr>
          <w:rFonts w:ascii="Angsana New" w:hAnsi="Angsana New" w:hint="cs"/>
          <w:sz w:val="30"/>
          <w:szCs w:val="30"/>
        </w:rPr>
        <w:t>105</w:t>
      </w:r>
    </w:p>
    <w:p w14:paraId="317EF7D0" w14:textId="77777777" w:rsidR="00E924C1" w:rsidRPr="00E924C1" w:rsidRDefault="00E924C1" w:rsidP="00E924C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6EF5A487" w14:textId="65630A7B" w:rsidR="00E924C1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924C1">
        <w:rPr>
          <w:rFonts w:ascii="Angsana New" w:hAnsi="Angsana New" w:hint="cs"/>
          <w:sz w:val="30"/>
          <w:szCs w:val="30"/>
          <w:cs/>
        </w:rPr>
        <w:t>ตาม</w:t>
      </w:r>
      <w:r w:rsidRPr="00E924C1">
        <w:rPr>
          <w:rFonts w:ascii="Angsana New" w:hAnsi="Angsana New" w:hint="cs"/>
          <w:sz w:val="30"/>
          <w:szCs w:val="30"/>
        </w:rPr>
        <w:t xml:space="preserve"> TFRS </w:t>
      </w:r>
      <w:r w:rsidR="00F26681" w:rsidRPr="00F26681">
        <w:rPr>
          <w:rFonts w:ascii="Angsana New" w:hAnsi="Angsana New" w:hint="cs"/>
          <w:sz w:val="30"/>
          <w:szCs w:val="30"/>
        </w:rPr>
        <w:t>9</w:t>
      </w:r>
      <w:r w:rsidRPr="00E924C1">
        <w:rPr>
          <w:rFonts w:ascii="Angsana New" w:hAnsi="Angsana New" w:hint="cs"/>
          <w:sz w:val="30"/>
          <w:szCs w:val="30"/>
        </w:rPr>
        <w:t xml:space="preserve"> </w:t>
      </w:r>
      <w:r w:rsidRPr="00E924C1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</w:t>
      </w:r>
      <w:r w:rsidRPr="004160EC">
        <w:rPr>
          <w:rFonts w:ascii="Angsana New" w:hAnsi="Angsana New" w:hint="cs"/>
          <w:sz w:val="30"/>
          <w:szCs w:val="30"/>
          <w:cs/>
        </w:rPr>
        <w:t>ดอกเบี้ยจ่ายด้วยอัตราดอกเบี้ยที่แท้จริง เดิม</w:t>
      </w:r>
      <w:r w:rsidRPr="004160EC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</w:t>
      </w:r>
      <w:r w:rsidRPr="00E924C1">
        <w:rPr>
          <w:rFonts w:ascii="Angsana New" w:hAnsi="Angsana New"/>
          <w:sz w:val="30"/>
          <w:szCs w:val="30"/>
          <w:cs/>
        </w:rPr>
        <w:t>สัญญา</w:t>
      </w:r>
    </w:p>
    <w:p w14:paraId="6D50676E" w14:textId="409CD40F" w:rsidR="00E924C1" w:rsidRPr="00047137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5B8008E8" w14:textId="4E71AD61" w:rsidR="00E924C1" w:rsidRDefault="00E924C1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924C1">
        <w:rPr>
          <w:rFonts w:ascii="Angsana New" w:hAnsi="Angsana New"/>
          <w:sz w:val="30"/>
          <w:szCs w:val="30"/>
          <w:cs/>
        </w:rPr>
        <w:t xml:space="preserve">ตาม </w:t>
      </w:r>
      <w:r w:rsidRPr="00E924C1">
        <w:rPr>
          <w:rFonts w:ascii="Angsana New" w:hAnsi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E924C1">
        <w:rPr>
          <w:rFonts w:ascii="Angsana New" w:hAnsi="Angsana New"/>
          <w:sz w:val="30"/>
          <w:szCs w:val="30"/>
        </w:rPr>
        <w:t xml:space="preserve"> </w:t>
      </w:r>
      <w:r w:rsidRPr="00E924C1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E924C1">
        <w:rPr>
          <w:rFonts w:ascii="Angsana New" w:hAnsi="Angsana New" w:hint="cs"/>
          <w:sz w:val="30"/>
          <w:szCs w:val="30"/>
          <w:cs/>
        </w:rPr>
        <w:t>ใช้สิทธิใน</w:t>
      </w:r>
      <w:r w:rsidRPr="00E924C1">
        <w:rPr>
          <w:rFonts w:ascii="Angsana New" w:hAnsi="Angsana New"/>
          <w:sz w:val="30"/>
          <w:szCs w:val="30"/>
          <w:cs/>
        </w:rPr>
        <w:t>อนุพันธ์ดังกล่าว</w:t>
      </w:r>
    </w:p>
    <w:p w14:paraId="275BD3B4" w14:textId="77777777" w:rsidR="00B258BE" w:rsidRDefault="00B258BE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  <w:cs/>
        </w:rPr>
        <w:sectPr w:rsidR="00B258BE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5656AB" w14:textId="1BB45CAE" w:rsidR="00057745" w:rsidRDefault="00057745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57745">
        <w:rPr>
          <w:rFonts w:ascii="Angsana New" w:hAnsi="Angsana New" w:hint="cs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057745">
        <w:rPr>
          <w:rFonts w:ascii="Angsana New" w:hAnsi="Angsana New"/>
          <w:sz w:val="30"/>
          <w:szCs w:val="30"/>
        </w:rPr>
        <w:t xml:space="preserve">TFRS </w:t>
      </w:r>
      <w:r w:rsidR="00F26681" w:rsidRPr="00F26681">
        <w:rPr>
          <w:rFonts w:ascii="Angsana New" w:hAnsi="Angsana New"/>
          <w:sz w:val="30"/>
          <w:szCs w:val="30"/>
        </w:rPr>
        <w:t>9</w:t>
      </w:r>
      <w:r w:rsidRPr="00057745"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6681" w:rsidRPr="00F2668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05774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26681" w:rsidRPr="00F26681">
        <w:rPr>
          <w:rFonts w:ascii="Angsana New" w:hAnsi="Angsana New"/>
          <w:sz w:val="30"/>
          <w:szCs w:val="30"/>
        </w:rPr>
        <w:t>2563</w:t>
      </w:r>
    </w:p>
    <w:p w14:paraId="00771E58" w14:textId="77777777" w:rsidR="00047137" w:rsidRDefault="00047137" w:rsidP="00E924C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8315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70"/>
        <w:gridCol w:w="246"/>
        <w:gridCol w:w="2004"/>
        <w:gridCol w:w="35"/>
      </w:tblGrid>
      <w:tr w:rsidR="001E63AE" w:rsidRPr="00173659" w14:paraId="55F2417D" w14:textId="4901F373" w:rsidTr="001E63AE">
        <w:trPr>
          <w:tblHeader/>
        </w:trPr>
        <w:tc>
          <w:tcPr>
            <w:tcW w:w="3960" w:type="dxa"/>
            <w:vAlign w:val="bottom"/>
          </w:tcPr>
          <w:p w14:paraId="5B548EAC" w14:textId="6EE4529B" w:rsidR="001E63AE" w:rsidRPr="00792545" w:rsidRDefault="001E63AE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5" w:type="dxa"/>
            <w:gridSpan w:val="4"/>
            <w:tcBorders>
              <w:left w:val="nil"/>
            </w:tcBorders>
            <w:vAlign w:val="bottom"/>
          </w:tcPr>
          <w:p w14:paraId="6AE5508D" w14:textId="4841E9FC" w:rsidR="001E63AE" w:rsidRPr="00792545" w:rsidRDefault="001E63AE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5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2545" w:rsidRPr="00173659" w14:paraId="566B6784" w14:textId="77777777" w:rsidTr="001E63AE">
        <w:trPr>
          <w:gridAfter w:val="1"/>
          <w:wAfter w:w="35" w:type="dxa"/>
          <w:tblHeader/>
        </w:trPr>
        <w:tc>
          <w:tcPr>
            <w:tcW w:w="3960" w:type="dxa"/>
            <w:vAlign w:val="bottom"/>
          </w:tcPr>
          <w:p w14:paraId="49C72C8E" w14:textId="7A673D43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</w:tcBorders>
            <w:vAlign w:val="bottom"/>
          </w:tcPr>
          <w:p w14:paraId="1C715F5C" w14:textId="6684AA80" w:rsidR="00792545" w:rsidRPr="00792545" w:rsidRDefault="00792545" w:rsidP="00B41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ตามมาตรฐานเดิม</w:t>
            </w:r>
            <w:r w:rsidR="008361B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31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8361B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</w:tcPr>
          <w:p w14:paraId="79051CBF" w14:textId="72A76F9A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vAlign w:val="bottom"/>
          </w:tcPr>
          <w:p w14:paraId="247FA753" w14:textId="4A9BA865" w:rsidR="00051489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การจัดประเภทตาม 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9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</w:p>
          <w:p w14:paraId="542CD16F" w14:textId="7D2DB68D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1</w:t>
            </w: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0471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E63AE" w:rsidRPr="00173659" w14:paraId="47EB3103" w14:textId="77777777" w:rsidTr="001E63AE">
        <w:trPr>
          <w:gridAfter w:val="1"/>
          <w:wAfter w:w="35" w:type="dxa"/>
          <w:tblHeader/>
        </w:trPr>
        <w:tc>
          <w:tcPr>
            <w:tcW w:w="3960" w:type="dxa"/>
            <w:vAlign w:val="bottom"/>
          </w:tcPr>
          <w:p w14:paraId="716F04C6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7E3509" w14:textId="1AC51600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DC56DBC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6" w:type="dxa"/>
          </w:tcPr>
          <w:p w14:paraId="1A0FD2D7" w14:textId="77777777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2DBE0918" w14:textId="04D672E6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713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  <w:r w:rsidR="00B41207">
              <w:rPr>
                <w:rFonts w:ascii="Angsana New" w:hAnsi="Angsana New"/>
                <w:sz w:val="30"/>
                <w:szCs w:val="30"/>
              </w:rPr>
              <w:br/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ผ่านกำไร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</w:tr>
      <w:tr w:rsidR="00792545" w:rsidRPr="00173659" w14:paraId="5BA7354F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5FB051BE" w14:textId="4B21367A" w:rsidR="00792545" w:rsidRPr="00047137" w:rsidRDefault="00792545" w:rsidP="0004437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EBEBD35" w14:textId="649E7CDB" w:rsidR="00792545" w:rsidRPr="00B60B5C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60B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2545" w:rsidRPr="00173659" w14:paraId="0FF018B1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7A858DCA" w14:textId="1D430B06" w:rsidR="00792545" w:rsidRPr="00047137" w:rsidRDefault="00CC2FB8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070" w:type="dxa"/>
            <w:vAlign w:val="bottom"/>
          </w:tcPr>
          <w:p w14:paraId="709D845A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5EB6834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093E3277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92545" w:rsidRPr="00173659" w14:paraId="3B6DCA32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38B506F8" w14:textId="763F0250" w:rsidR="00792545" w:rsidRPr="00047137" w:rsidRDefault="001E63AE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2545" w:rsidRPr="00047137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13D927D2" w14:textId="03A67A5A" w:rsidR="00792545" w:rsidRPr="00047137" w:rsidRDefault="00792545" w:rsidP="00B412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CD960F5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vAlign w:val="bottom"/>
          </w:tcPr>
          <w:p w14:paraId="564BA901" w14:textId="4D0295C0" w:rsidR="00792545" w:rsidRPr="00047137" w:rsidRDefault="00F26681" w:rsidP="004158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27</w:t>
            </w:r>
            <w:r w:rsidR="00792545">
              <w:rPr>
                <w:rFonts w:ascii="Angsana New" w:hAnsi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792545" w:rsidRPr="00173659" w14:paraId="1BEBBBFB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05448FF3" w14:textId="2F807EB9" w:rsidR="00792545" w:rsidRPr="00047137" w:rsidRDefault="00792545" w:rsidP="001E63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471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CC2FB8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047137">
              <w:rPr>
                <w:rFonts w:ascii="Angsana New" w:hAnsi="Angsana New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30F08" w14:textId="24B070DD" w:rsidR="00792545" w:rsidRPr="00413C87" w:rsidRDefault="00792545" w:rsidP="00B4120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3C8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77470C3" w14:textId="77777777" w:rsidR="00792545" w:rsidRPr="00413C8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49C8" w14:textId="32D85C07" w:rsidR="00792545" w:rsidRPr="00413C87" w:rsidRDefault="00F26681" w:rsidP="004158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7925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/>
                <w:b/>
                <w:bCs/>
                <w:sz w:val="30"/>
                <w:szCs w:val="30"/>
              </w:rPr>
              <w:t>683</w:t>
            </w:r>
          </w:p>
        </w:tc>
      </w:tr>
      <w:tr w:rsidR="00792545" w:rsidRPr="005C6436" w14:paraId="0246EFA2" w14:textId="77777777" w:rsidTr="001E63AE">
        <w:trPr>
          <w:gridAfter w:val="1"/>
          <w:wAfter w:w="35" w:type="dxa"/>
        </w:trPr>
        <w:tc>
          <w:tcPr>
            <w:tcW w:w="3960" w:type="dxa"/>
          </w:tcPr>
          <w:p w14:paraId="3D975DDB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72F873F2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4084FF81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4" w:type="dxa"/>
            <w:tcBorders>
              <w:top w:val="double" w:sz="4" w:space="0" w:color="auto"/>
            </w:tcBorders>
            <w:vAlign w:val="bottom"/>
          </w:tcPr>
          <w:p w14:paraId="1BFB53C3" w14:textId="77777777" w:rsidR="00792545" w:rsidRPr="00047137" w:rsidRDefault="00792545" w:rsidP="007925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90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6984E7D" w14:textId="437E0B8F" w:rsidR="00DD69E3" w:rsidRPr="00E7777B" w:rsidRDefault="00DD69E3" w:rsidP="001C692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0C07D73F" w14:textId="77777777" w:rsidR="00DD69E3" w:rsidRPr="00E7777B" w:rsidRDefault="00DD69E3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94A74" w14:textId="45F04160" w:rsidR="00DD69E3" w:rsidRDefault="00DD69E3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E7777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E7777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E7777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E7777B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0CE42530" w14:textId="77777777" w:rsidR="008361B7" w:rsidRDefault="008361B7" w:rsidP="00DD69E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  <w:sectPr w:rsidR="008361B7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EFE8052" w14:textId="44CF1319" w:rsidR="002A256F" w:rsidRDefault="00DD69E3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E7777B">
        <w:rPr>
          <w:rFonts w:asciiTheme="majorBidi" w:hAnsiTheme="majorBidi" w:cstheme="majorBidi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z w:val="30"/>
          <w:szCs w:val="30"/>
        </w:rPr>
        <w:t>9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6681" w:rsidRPr="00F26681">
        <w:rPr>
          <w:rFonts w:asciiTheme="majorBidi" w:hAnsiTheme="majorBidi" w:cstheme="majorBidi"/>
          <w:sz w:val="30"/>
          <w:szCs w:val="30"/>
        </w:rPr>
        <w:t>1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26681" w:rsidRPr="00F26681">
        <w:rPr>
          <w:rFonts w:asciiTheme="majorBidi" w:hAnsiTheme="majorBidi" w:cstheme="majorBidi"/>
          <w:sz w:val="30"/>
          <w:szCs w:val="30"/>
        </w:rPr>
        <w:t>2563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E7777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ขึ้น</w:t>
      </w:r>
      <w:r w:rsidR="00266FE6">
        <w:rPr>
          <w:rFonts w:asciiTheme="majorBidi" w:hAnsiTheme="majorBidi" w:cstheme="majorBidi"/>
          <w:sz w:val="30"/>
          <w:szCs w:val="30"/>
        </w:rPr>
        <w:t>/</w:t>
      </w:r>
      <w:r w:rsidR="00266FE6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 ดัง</w:t>
      </w:r>
      <w:r w:rsidRPr="00E7777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42ADE71" w14:textId="77777777" w:rsidR="008361B7" w:rsidRDefault="008361B7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19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260"/>
        <w:gridCol w:w="180"/>
        <w:gridCol w:w="1260"/>
      </w:tblGrid>
      <w:tr w:rsidR="00DD69E3" w:rsidRPr="00E7777B" w14:paraId="190CB2A1" w14:textId="77777777" w:rsidTr="00BE69CE">
        <w:trPr>
          <w:cantSplit/>
          <w:tblHeader/>
        </w:trPr>
        <w:tc>
          <w:tcPr>
            <w:tcW w:w="5490" w:type="dxa"/>
            <w:shd w:val="clear" w:color="auto" w:fill="auto"/>
            <w:vAlign w:val="bottom"/>
          </w:tcPr>
          <w:p w14:paraId="744BF73B" w14:textId="57ACC6E0" w:rsidR="00DD69E3" w:rsidRPr="00E7777B" w:rsidRDefault="00DD69E3" w:rsidP="00BE69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589842" w14:textId="77777777" w:rsidR="00DD69E3" w:rsidRPr="00E7777B" w:rsidRDefault="00DD69E3" w:rsidP="00BE69C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5ED5DF56" w14:textId="59F64188" w:rsidR="00DD69E3" w:rsidRPr="00E7777B" w:rsidRDefault="00DD69E3" w:rsidP="00BE69CE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E5CB65" w14:textId="77777777" w:rsidR="00DD69E3" w:rsidRPr="00E7777B" w:rsidRDefault="00DD69E3" w:rsidP="00BE69CE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B8C3C7" w14:textId="77777777" w:rsidR="00DD69E3" w:rsidRPr="00E7777B" w:rsidRDefault="00DD69E3" w:rsidP="00BE69C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23B53DA" w14:textId="18A560C7" w:rsidR="00DD69E3" w:rsidRPr="00E7777B" w:rsidRDefault="00DD69E3" w:rsidP="00BE69CE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7777B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D69E3" w:rsidRPr="00E7777B" w14:paraId="137A319F" w14:textId="77777777" w:rsidTr="00BE69CE">
        <w:trPr>
          <w:cantSplit/>
          <w:tblHeader/>
        </w:trPr>
        <w:tc>
          <w:tcPr>
            <w:tcW w:w="5490" w:type="dxa"/>
          </w:tcPr>
          <w:p w14:paraId="172D9B90" w14:textId="77777777" w:rsidR="00DD69E3" w:rsidRPr="00E7777B" w:rsidRDefault="00DD69E3" w:rsidP="00BE69C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BB5AB51" w14:textId="0D6A9B2F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7B69"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69E3" w:rsidRPr="00E7777B" w14:paraId="263D6C2A" w14:textId="77777777" w:rsidTr="00BE69CE">
        <w:trPr>
          <w:cantSplit/>
          <w:trHeight w:val="191"/>
        </w:trPr>
        <w:tc>
          <w:tcPr>
            <w:tcW w:w="5490" w:type="dxa"/>
          </w:tcPr>
          <w:p w14:paraId="51CE6984" w14:textId="1B351209" w:rsidR="00DD69E3" w:rsidRPr="00E7777B" w:rsidRDefault="00DD69E3" w:rsidP="00BE69CE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6B2D51A" w14:textId="77777777" w:rsidR="00DD69E3" w:rsidRPr="00E7777B" w:rsidRDefault="00DD69E3" w:rsidP="00BE69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A632B7" w14:textId="77777777" w:rsidR="00DD69E3" w:rsidRPr="00E7777B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48275" w14:textId="77777777" w:rsidR="00DD69E3" w:rsidRPr="00E7777B" w:rsidRDefault="00DD69E3" w:rsidP="00BE69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69E3" w:rsidRPr="00E7777B" w14:paraId="54383B59" w14:textId="77777777" w:rsidTr="00266FE6">
        <w:trPr>
          <w:cantSplit/>
          <w:trHeight w:val="191"/>
        </w:trPr>
        <w:tc>
          <w:tcPr>
            <w:tcW w:w="5490" w:type="dxa"/>
          </w:tcPr>
          <w:p w14:paraId="2B78299A" w14:textId="3CA203F2" w:rsidR="00DD69E3" w:rsidRPr="00E7777B" w:rsidRDefault="004A0A3E" w:rsidP="00BE69CE">
            <w:pPr>
              <w:spacing w:line="240" w:lineRule="auto"/>
              <w:ind w:left="173" w:right="14" w:hanging="173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BE0B2F1" w14:textId="77B7DE11" w:rsidR="00DD69E3" w:rsidRPr="00E7777B" w:rsidRDefault="00DD69E3" w:rsidP="0070492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3D91A8" w14:textId="77777777" w:rsidR="00DD69E3" w:rsidRPr="00E7777B" w:rsidRDefault="00DD69E3" w:rsidP="00BE69C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09A628" w14:textId="7025DDB8" w:rsidR="00DD69E3" w:rsidRPr="00E7777B" w:rsidRDefault="00DD69E3" w:rsidP="0070492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0CC" w:rsidRPr="00E7777B" w14:paraId="78083CEC" w14:textId="77777777" w:rsidTr="006440CC">
        <w:trPr>
          <w:cantSplit/>
          <w:trHeight w:val="191"/>
        </w:trPr>
        <w:tc>
          <w:tcPr>
            <w:tcW w:w="5490" w:type="dxa"/>
          </w:tcPr>
          <w:p w14:paraId="7205E0A1" w14:textId="39D0C128" w:rsidR="006440CC" w:rsidRPr="00266FE6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266FE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668763D7" w14:textId="36217400" w:rsidR="006440CC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276,41</w:t>
            </w:r>
            <w:r w:rsidR="003B3FE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30E29E9" w14:textId="77777777" w:rsidR="006440CC" w:rsidRPr="00E7777B" w:rsidRDefault="006440CC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6AC4B0" w14:textId="02F6D466" w:rsidR="006440CC" w:rsidRPr="00266FE6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>18,970</w:t>
            </w:r>
          </w:p>
        </w:tc>
      </w:tr>
      <w:tr w:rsidR="00CF3A1A" w:rsidRPr="00E7777B" w14:paraId="4FC8E667" w14:textId="77777777" w:rsidTr="006440CC">
        <w:trPr>
          <w:cantSplit/>
          <w:trHeight w:val="191"/>
        </w:trPr>
        <w:tc>
          <w:tcPr>
            <w:tcW w:w="5490" w:type="dxa"/>
          </w:tcPr>
          <w:p w14:paraId="569EEA1F" w14:textId="49C0AA1E" w:rsidR="00CF3A1A" w:rsidRPr="00D07659" w:rsidRDefault="00CF3A1A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266FE6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E501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29889AA7" w14:textId="09F7594A" w:rsidR="00CF3A1A" w:rsidRDefault="00CF3A1A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11,304</w:t>
            </w:r>
          </w:p>
        </w:tc>
        <w:tc>
          <w:tcPr>
            <w:tcW w:w="180" w:type="dxa"/>
            <w:vAlign w:val="bottom"/>
          </w:tcPr>
          <w:p w14:paraId="78A1C804" w14:textId="77777777" w:rsidR="00CF3A1A" w:rsidRPr="00E7777B" w:rsidRDefault="00CF3A1A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832900" w14:textId="3B49EEA4" w:rsidR="00CF3A1A" w:rsidRPr="00CF3A1A" w:rsidRDefault="00CF3A1A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08EE3D5E" w14:textId="77777777" w:rsidTr="006440CC">
        <w:trPr>
          <w:cantSplit/>
          <w:trHeight w:val="191"/>
        </w:trPr>
        <w:tc>
          <w:tcPr>
            <w:tcW w:w="5490" w:type="dxa"/>
          </w:tcPr>
          <w:p w14:paraId="3C32593D" w14:textId="188EE916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ทดรองจ่ายให้แก่เกษตรกร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963C5E" w14:textId="523F0AF2" w:rsidR="006440CC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134,717</w:t>
            </w:r>
          </w:p>
        </w:tc>
        <w:tc>
          <w:tcPr>
            <w:tcW w:w="180" w:type="dxa"/>
            <w:vAlign w:val="bottom"/>
          </w:tcPr>
          <w:p w14:paraId="0896DFBB" w14:textId="77777777" w:rsidR="006440CC" w:rsidRPr="00E7777B" w:rsidRDefault="006440CC" w:rsidP="006440CC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11CCE5" w14:textId="5793C11A" w:rsidR="006440CC" w:rsidRPr="00E7777B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7B915B33" w14:textId="77777777" w:rsidTr="00BE501B">
        <w:trPr>
          <w:cantSplit/>
          <w:trHeight w:val="191"/>
        </w:trPr>
        <w:tc>
          <w:tcPr>
            <w:tcW w:w="5490" w:type="dxa"/>
          </w:tcPr>
          <w:p w14:paraId="0C49B80D" w14:textId="77777777" w:rsidR="006440CC" w:rsidRPr="00E7777B" w:rsidRDefault="006440CC" w:rsidP="006440CC">
            <w:pPr>
              <w:spacing w:line="240" w:lineRule="auto"/>
              <w:ind w:left="175" w:right="-79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681B9" w14:textId="6D58DA17" w:rsidR="006440CC" w:rsidRPr="00433B5D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CF3A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22,437</w:t>
            </w:r>
          </w:p>
        </w:tc>
        <w:tc>
          <w:tcPr>
            <w:tcW w:w="180" w:type="dxa"/>
            <w:vAlign w:val="bottom"/>
          </w:tcPr>
          <w:p w14:paraId="774B561E" w14:textId="77777777" w:rsidR="006440CC" w:rsidRPr="00433B5D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3BAC8" w14:textId="47CC82BD" w:rsidR="006440CC" w:rsidRPr="00433B5D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3B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18,970</w:t>
            </w:r>
          </w:p>
        </w:tc>
      </w:tr>
      <w:tr w:rsidR="006440CC" w:rsidRPr="00E7777B" w14:paraId="0B257A97" w14:textId="77777777" w:rsidTr="00BE501B">
        <w:trPr>
          <w:cantSplit/>
          <w:trHeight w:val="191"/>
        </w:trPr>
        <w:tc>
          <w:tcPr>
            <w:tcW w:w="5490" w:type="dxa"/>
          </w:tcPr>
          <w:p w14:paraId="1264BDD9" w14:textId="7F348138" w:rsidR="006440CC" w:rsidRPr="00E7777B" w:rsidRDefault="006440CC" w:rsidP="006440CC">
            <w:pPr>
              <w:spacing w:line="240" w:lineRule="auto"/>
              <w:ind w:left="175" w:right="-79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F26681"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1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F26681"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2563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D3ED4C" w14:textId="77777777" w:rsidR="006440CC" w:rsidRPr="00E7777B" w:rsidRDefault="006440CC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4350AF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7AF568" w14:textId="77777777" w:rsidR="006440CC" w:rsidRPr="00E7777B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40CC" w:rsidRPr="00E7777B" w14:paraId="73E07686" w14:textId="77777777" w:rsidTr="005D4261">
        <w:trPr>
          <w:cantSplit/>
        </w:trPr>
        <w:tc>
          <w:tcPr>
            <w:tcW w:w="5490" w:type="dxa"/>
          </w:tcPr>
          <w:p w14:paraId="17685239" w14:textId="7798A2A5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8272389" w14:textId="470D79D5" w:rsidR="006440CC" w:rsidRPr="008965B7" w:rsidRDefault="00F26681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896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308AF58B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AA6DE" w14:textId="4718BEF8" w:rsidR="006440CC" w:rsidRPr="00E7777B" w:rsidRDefault="00A76FA5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B44E7" w:rsidRPr="00E7777B" w14:paraId="313205ED" w14:textId="77777777" w:rsidTr="005D4261">
        <w:trPr>
          <w:cantSplit/>
        </w:trPr>
        <w:tc>
          <w:tcPr>
            <w:tcW w:w="5490" w:type="dxa"/>
          </w:tcPr>
          <w:p w14:paraId="3B6204FA" w14:textId="65732442" w:rsidR="000B44E7" w:rsidRPr="00D07659" w:rsidRDefault="000B44E7" w:rsidP="000B44E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E501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3A65C8B5" w14:textId="1A1F6621" w:rsidR="000B44E7" w:rsidRDefault="000B44E7" w:rsidP="000B44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144</w:t>
            </w:r>
          </w:p>
        </w:tc>
        <w:tc>
          <w:tcPr>
            <w:tcW w:w="180" w:type="dxa"/>
          </w:tcPr>
          <w:p w14:paraId="6DD19215" w14:textId="77777777" w:rsidR="000B44E7" w:rsidRPr="00E7777B" w:rsidRDefault="000B44E7" w:rsidP="000B44E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DE10AA" w14:textId="419DAFF1" w:rsidR="000B44E7" w:rsidRDefault="000B44E7" w:rsidP="000B44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3F6C9B00" w14:textId="77777777" w:rsidTr="00A76FA5">
        <w:trPr>
          <w:cantSplit/>
        </w:trPr>
        <w:tc>
          <w:tcPr>
            <w:tcW w:w="5490" w:type="dxa"/>
          </w:tcPr>
          <w:p w14:paraId="5A09F4B5" w14:textId="3DA59F0D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ทดรองจ่ายให้แก่เกษตรกร</w:t>
            </w:r>
          </w:p>
        </w:tc>
        <w:tc>
          <w:tcPr>
            <w:tcW w:w="1260" w:type="dxa"/>
          </w:tcPr>
          <w:p w14:paraId="4AFDB977" w14:textId="56394449" w:rsidR="006440CC" w:rsidRPr="00E7777B" w:rsidRDefault="008965B7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27,825</w:t>
            </w:r>
          </w:p>
        </w:tc>
        <w:tc>
          <w:tcPr>
            <w:tcW w:w="180" w:type="dxa"/>
          </w:tcPr>
          <w:p w14:paraId="02C0F1C9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8608B" w14:textId="7A7C4C40" w:rsidR="006440CC" w:rsidRPr="00E7777B" w:rsidRDefault="00666EEB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40CC" w:rsidRPr="00E7777B" w14:paraId="4532D218" w14:textId="77777777" w:rsidTr="00A76FA5">
        <w:trPr>
          <w:cantSplit/>
        </w:trPr>
        <w:tc>
          <w:tcPr>
            <w:tcW w:w="5490" w:type="dxa"/>
          </w:tcPr>
          <w:p w14:paraId="2F80C052" w14:textId="15D38F6A" w:rsidR="006440CC" w:rsidRPr="00E7777B" w:rsidRDefault="006440CC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</w:t>
            </w:r>
            <w:r w:rsidRPr="00E7777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EE247" w14:textId="5FF24D62" w:rsidR="006440CC" w:rsidRPr="00E7777B" w:rsidRDefault="003B3FE1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1BAB7D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8EB140" w14:textId="00A3F301" w:rsidR="006440CC" w:rsidRPr="00E7777B" w:rsidRDefault="006440CC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>40,223</w:t>
            </w:r>
          </w:p>
        </w:tc>
      </w:tr>
      <w:tr w:rsidR="00A76FA5" w:rsidRPr="00E7777B" w14:paraId="1AD9A5B1" w14:textId="77777777" w:rsidTr="00A76FA5">
        <w:trPr>
          <w:cantSplit/>
        </w:trPr>
        <w:tc>
          <w:tcPr>
            <w:tcW w:w="5490" w:type="dxa"/>
          </w:tcPr>
          <w:p w14:paraId="0234F642" w14:textId="77777777" w:rsidR="00A76FA5" w:rsidRPr="00D07659" w:rsidRDefault="00A76FA5" w:rsidP="00644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D803B0" w14:textId="689C2E03" w:rsidR="00A76FA5" w:rsidRDefault="008965B7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31,355</w:t>
            </w:r>
          </w:p>
        </w:tc>
        <w:tc>
          <w:tcPr>
            <w:tcW w:w="180" w:type="dxa"/>
          </w:tcPr>
          <w:p w14:paraId="2E125C3F" w14:textId="77777777" w:rsidR="00A76FA5" w:rsidRPr="00E7777B" w:rsidRDefault="00A76FA5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69972F" w14:textId="27E49375" w:rsidR="00A76FA5" w:rsidRPr="00E7777B" w:rsidRDefault="00A76FA5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39,91</w:t>
            </w:r>
            <w:r w:rsidR="00BE283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40CC" w:rsidRPr="00E7777B" w14:paraId="0B14EE69" w14:textId="77777777" w:rsidTr="00BE69CE">
        <w:trPr>
          <w:cantSplit/>
        </w:trPr>
        <w:tc>
          <w:tcPr>
            <w:tcW w:w="5490" w:type="dxa"/>
            <w:vAlign w:val="bottom"/>
          </w:tcPr>
          <w:p w14:paraId="3428C916" w14:textId="403096A1" w:rsidR="006440CC" w:rsidRPr="00E7777B" w:rsidRDefault="006440CC" w:rsidP="006440CC">
            <w:pPr>
              <w:spacing w:line="240" w:lineRule="auto"/>
              <w:ind w:left="190" w:hanging="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726A3" w14:textId="08035E5B" w:rsidR="006440CC" w:rsidRPr="00E7777B" w:rsidRDefault="008965B7" w:rsidP="006440C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836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36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80" w:type="dxa"/>
          </w:tcPr>
          <w:p w14:paraId="5C52064B" w14:textId="77777777" w:rsidR="006440CC" w:rsidRPr="00E7777B" w:rsidRDefault="006440CC" w:rsidP="006440C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8453C" w14:textId="34D30121" w:rsidR="006440CC" w:rsidRPr="00A76FA5" w:rsidRDefault="00F26681" w:rsidP="006440C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A76FA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</w:tr>
    </w:tbl>
    <w:p w14:paraId="64CA656F" w14:textId="256806ED" w:rsidR="00DD69E3" w:rsidRPr="00E7777B" w:rsidRDefault="00DD69E3" w:rsidP="00033627">
      <w:pPr>
        <w:spacing w:line="240" w:lineRule="auto"/>
        <w:ind w:right="-58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lang w:val="en-GB"/>
        </w:rPr>
      </w:pPr>
    </w:p>
    <w:p w14:paraId="4C94D1B6" w14:textId="20FB7D8C" w:rsidR="00433B5D" w:rsidRDefault="00DD69E3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E7777B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E7777B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0115" w:rsidRPr="00E7777B">
        <w:rPr>
          <w:rFonts w:asciiTheme="majorBidi" w:hAnsiTheme="majorBidi" w:cstheme="majorBidi"/>
          <w:sz w:val="30"/>
          <w:szCs w:val="30"/>
        </w:rPr>
        <w:t xml:space="preserve">      </w:t>
      </w:r>
      <w:r w:rsidR="00F26681" w:rsidRPr="00F26681">
        <w:rPr>
          <w:rFonts w:asciiTheme="majorBidi" w:hAnsiTheme="majorBidi" w:cstheme="majorBidi"/>
          <w:sz w:val="30"/>
          <w:szCs w:val="30"/>
        </w:rPr>
        <w:t>1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26681" w:rsidRPr="00F26681">
        <w:rPr>
          <w:rFonts w:asciiTheme="majorBidi" w:hAnsiTheme="majorBidi" w:cstheme="majorBidi"/>
          <w:sz w:val="30"/>
          <w:szCs w:val="30"/>
        </w:rPr>
        <w:t>2563</w:t>
      </w:r>
    </w:p>
    <w:p w14:paraId="29D67A48" w14:textId="77777777" w:rsidR="003162BF" w:rsidRDefault="003162BF" w:rsidP="005702DD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  <w:sectPr w:rsidR="003162BF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AD8452C" w14:textId="4C0D1736" w:rsidR="00DD69E3" w:rsidRPr="00E7777B" w:rsidRDefault="00DD69E3" w:rsidP="001C692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F26681" w:rsidRPr="00F2668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5E2514C" w14:textId="77777777" w:rsidR="00DD69E3" w:rsidRPr="00E7777B" w:rsidRDefault="00DD69E3" w:rsidP="00DD69E3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559FCE" w14:textId="045CCE21" w:rsidR="00DD69E3" w:rsidRPr="00E7777B" w:rsidRDefault="00DD69E3" w:rsidP="00DD69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ตั้งแต่วันที่ </w:t>
      </w:r>
      <w:r w:rsidR="00F26681" w:rsidRPr="00F26681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F26681" w:rsidRPr="00F26681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กลุ่มบริษัทถือปฏิบัติตาม 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F26681" w:rsidRPr="00F26681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5702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-4"/>
          <w:sz w:val="30"/>
          <w:szCs w:val="30"/>
          <w:cs/>
        </w:rPr>
        <w:t>เป็นครั้งแรกกับสัญญาที่เคยระบุว่าเป็นสัญญา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เช่าตามมาตรฐานการบัญชีฉบับที่ </w:t>
      </w:r>
      <w:r w:rsidR="00F26681" w:rsidRPr="00F26681">
        <w:rPr>
          <w:rFonts w:asciiTheme="majorBidi" w:hAnsiTheme="majorBidi" w:cstheme="majorBidi"/>
          <w:sz w:val="30"/>
          <w:szCs w:val="30"/>
        </w:rPr>
        <w:t>17</w:t>
      </w:r>
      <w:r w:rsidRPr="00E7777B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0492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7777B">
        <w:rPr>
          <w:rFonts w:asciiTheme="majorBidi" w:hAnsiTheme="majorBidi" w:cstheme="majorBidi"/>
          <w:sz w:val="30"/>
          <w:szCs w:val="30"/>
        </w:rPr>
        <w:t xml:space="preserve">(TAS </w:t>
      </w:r>
      <w:r w:rsidR="00F26681" w:rsidRPr="00F26681">
        <w:rPr>
          <w:rFonts w:asciiTheme="majorBidi" w:hAnsiTheme="majorBidi" w:cstheme="majorBidi"/>
          <w:sz w:val="30"/>
          <w:szCs w:val="30"/>
        </w:rPr>
        <w:t>17</w:t>
      </w:r>
      <w:r w:rsidRPr="00E7777B">
        <w:rPr>
          <w:rFonts w:asciiTheme="majorBidi" w:hAnsiTheme="majorBidi" w:cstheme="majorBidi"/>
          <w:sz w:val="30"/>
          <w:szCs w:val="30"/>
        </w:rPr>
        <w:t xml:space="preserve">) </w:t>
      </w:r>
      <w:r w:rsidRPr="00E7777B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="00F26681" w:rsidRPr="00F26681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เรื่อง </w:t>
      </w:r>
      <w:r w:rsidRPr="005702D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(TFRIC </w:t>
      </w:r>
      <w:r w:rsidR="00F26681" w:rsidRPr="00F26681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5702DD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5702DD">
        <w:rPr>
          <w:rFonts w:asciiTheme="majorBidi" w:hAnsiTheme="majorBidi" w:cstheme="majorBidi"/>
          <w:spacing w:val="4"/>
          <w:sz w:val="30"/>
          <w:szCs w:val="30"/>
          <w:cs/>
        </w:rPr>
        <w:t>ด้วยวิธีปรับปรุงย้อนหลังโดย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รับรู้ผลกระทบสะสม </w:t>
      </w:r>
      <w:r w:rsidRPr="00E7777B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E7777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F65F65" w14:textId="77777777" w:rsidR="00BE501B" w:rsidRDefault="00BE501B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4F47A7" w14:textId="4EFB35D3" w:rsidR="00BE501B" w:rsidRDefault="00BE501B" w:rsidP="00BE501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ในฐานะผู้เช่า</w:t>
      </w:r>
    </w:p>
    <w:p w14:paraId="007F51ED" w14:textId="77777777" w:rsidR="00BE501B" w:rsidRDefault="00BE501B" w:rsidP="00DD6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AC8BB1" w14:textId="54200565" w:rsidR="00DD69E3" w:rsidRDefault="00DD69E3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7777B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26681" w:rsidRPr="00F26681">
        <w:rPr>
          <w:rFonts w:asciiTheme="majorBidi" w:eastAsia="Calibri" w:hAnsiTheme="majorBidi" w:cstheme="majorBidi"/>
          <w:sz w:val="30"/>
          <w:szCs w:val="30"/>
        </w:rPr>
        <w:t>16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681" w:rsidRPr="00F26681">
        <w:rPr>
          <w:rFonts w:asciiTheme="majorBidi" w:eastAsia="Calibri" w:hAnsiTheme="majorBidi" w:cstheme="majorBidi"/>
          <w:sz w:val="30"/>
          <w:szCs w:val="30"/>
        </w:rPr>
        <w:t>1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F26681" w:rsidRPr="00F26681">
        <w:rPr>
          <w:rFonts w:asciiTheme="majorBidi" w:eastAsia="Calibri" w:hAnsiTheme="majorBidi" w:cstheme="majorBidi"/>
          <w:sz w:val="30"/>
          <w:szCs w:val="30"/>
        </w:rPr>
        <w:t>2563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7777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560E4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84818C1" w14:textId="77777777" w:rsidR="00DD69E3" w:rsidRPr="00E7777B" w:rsidRDefault="00DD69E3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EA878B" w14:textId="4F75DEC2" w:rsidR="00DD69E3" w:rsidRPr="00064B87" w:rsidRDefault="00DD69E3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hAnsiTheme="majorBidi" w:cstheme="majorBidi"/>
          <w:color w:val="000000"/>
          <w:spacing w:val="6"/>
          <w:sz w:val="30"/>
          <w:szCs w:val="30"/>
        </w:rPr>
      </w:pPr>
      <w:r w:rsidRPr="00064B87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2FBFED2B" w14:textId="2CA440A7" w:rsidR="002D026D" w:rsidRDefault="00EE4CA0" w:rsidP="004E6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D07659">
        <w:rPr>
          <w:rFonts w:asciiTheme="majorBidi" w:hAnsiTheme="majorBidi" w:cstheme="majorBidi" w:hint="cs"/>
          <w:sz w:val="28"/>
          <w:szCs w:val="28"/>
          <w:cs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D69E3" w:rsidRPr="004E6D2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26681" w:rsidRPr="00F26681">
        <w:rPr>
          <w:rFonts w:asciiTheme="majorBidi" w:hAnsiTheme="majorBidi" w:cstheme="majorBidi"/>
          <w:color w:val="000000"/>
          <w:spacing w:val="-8"/>
          <w:sz w:val="30"/>
          <w:szCs w:val="30"/>
        </w:rPr>
        <w:t>12</w:t>
      </w:r>
      <w:r w:rsidR="004E6D2C" w:rsidRPr="004E6D2C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="00DD69E3" w:rsidRPr="004E6D2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เดือน</w:t>
      </w:r>
      <w:r w:rsidR="00DD69E3" w:rsidRPr="00064B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 w:rsidR="002D026D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ไ</w:t>
      </w:r>
      <w:r w:rsidR="002D026D" w:rsidRPr="00064B87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ม่รับรู้สินทรัพย์สิทธิการใช้และหนี้สินตามสัญญาเช่าสำหรับสัญญาเช่า</w:t>
      </w:r>
      <w:r w:rsidR="00E941B7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สินทรัพย์ที่มีมูลค่าต่ำ</w:t>
      </w:r>
    </w:p>
    <w:p w14:paraId="3CB1AB0B" w14:textId="6239B8FC" w:rsidR="00BE501B" w:rsidRDefault="00BE501B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4" w:firstLine="706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="0026625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266259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และ</w:t>
      </w:r>
    </w:p>
    <w:p w14:paraId="615E0C84" w14:textId="2B529781" w:rsidR="00DD69E3" w:rsidRPr="00064B87" w:rsidRDefault="00EE4CA0" w:rsidP="00462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54" w:firstLine="706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064B8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- </w:t>
      </w:r>
      <w:r w:rsidR="002D026D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ใช้อัตราคิดลดอัตราเดียวสำหรับกลุ่มสัญญาเช่าที่ม</w:t>
      </w:r>
      <w:r w:rsidR="00E941B7" w:rsidRPr="00064B87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 xml:space="preserve">ีลักษณะคล้ายคลึงกันอย่างสมเหตุสมผล </w:t>
      </w:r>
    </w:p>
    <w:p w14:paraId="6762C3BF" w14:textId="63096E7A" w:rsidR="002A256F" w:rsidRDefault="002A256F" w:rsidP="00E94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41587B" w14:textId="578195BD" w:rsidR="00BE501B" w:rsidRDefault="00BE501B" w:rsidP="00BE501B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>ในฐานะผู้</w:t>
      </w:r>
      <w:r w:rsidR="00D6032D">
        <w:rPr>
          <w:rFonts w:asciiTheme="majorBidi" w:eastAsia="Calibri" w:hAnsiTheme="majorBidi" w:cstheme="majorBidi" w:hint="cs"/>
          <w:sz w:val="30"/>
          <w:szCs w:val="30"/>
          <w:cs/>
        </w:rPr>
        <w:t>ให้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เช่า</w:t>
      </w:r>
    </w:p>
    <w:p w14:paraId="57D9F4AB" w14:textId="77777777" w:rsidR="00D6032D" w:rsidRDefault="00D6032D" w:rsidP="00D603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F55CFE" w14:textId="30CB837C" w:rsidR="00BE501B" w:rsidRDefault="00BE501B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นโยบายการบัญชีที่บริษัทถือปฏิบัติในฐานะผู้ให้เช่าตาม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TFRS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16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นั้นไม่ความแตกต่างจากที่ถือปฏิบัติตาม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TAS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17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 xml:space="preserve">ยกเว้นการให้เช่าช่วงซึ่ง 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TFRS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16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</w:t>
      </w:r>
    </w:p>
    <w:p w14:paraId="5106BE7F" w14:textId="77777777" w:rsidR="003162BF" w:rsidRDefault="003162BF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3162BF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8A0BF6" w14:textId="51F38A79" w:rsidR="00BE501B" w:rsidRPr="00BE501B" w:rsidRDefault="00BE501B" w:rsidP="00462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บริษัทได้ทบทวนการจัดประเภทสัญญาให้เช่าช่วงใหม่ส่งผลให้มีการรับรู้ลูกหนี้สัญญาเช่าเงินทุนเพิ่มขี้นและรับรู้กำไรในกำไรสะสม ณ วันที่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Pr="00BE501B">
        <w:rPr>
          <w:rFonts w:asciiTheme="majorBidi" w:eastAsia="Calibri" w:hAnsiTheme="majorBidi" w:cstheme="majorBidi" w:hint="cs"/>
          <w:sz w:val="30"/>
          <w:szCs w:val="30"/>
          <w:cs/>
        </w:rPr>
        <w:t>มกราคม</w:t>
      </w:r>
      <w:r w:rsidRPr="00BE501B">
        <w:rPr>
          <w:rFonts w:asciiTheme="majorBidi" w:eastAsia="Calibri" w:hAnsiTheme="majorBidi" w:cstheme="majorBidi" w:hint="cs"/>
          <w:sz w:val="30"/>
          <w:szCs w:val="30"/>
        </w:rPr>
        <w:t xml:space="preserve"> </w:t>
      </w:r>
      <w:r w:rsidR="00F26681" w:rsidRPr="00F26681">
        <w:rPr>
          <w:rFonts w:asciiTheme="majorBidi" w:eastAsia="Calibri" w:hAnsiTheme="majorBidi" w:cstheme="majorBidi" w:hint="cs"/>
          <w:sz w:val="30"/>
          <w:szCs w:val="30"/>
        </w:rPr>
        <w:t>2563</w:t>
      </w:r>
    </w:p>
    <w:p w14:paraId="7EF71363" w14:textId="77777777" w:rsidR="00D6032D" w:rsidRDefault="00D6032D" w:rsidP="00BE501B">
      <w:pPr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18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2"/>
        <w:gridCol w:w="1350"/>
      </w:tblGrid>
      <w:tr w:rsidR="00DD69E3" w:rsidRPr="00E7777B" w14:paraId="3DADC3A4" w14:textId="77777777" w:rsidTr="00D6032D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91D6B96" w14:textId="6E1CF566" w:rsidR="00DD69E3" w:rsidRPr="00E7777B" w:rsidRDefault="00DD69E3" w:rsidP="00BE69C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E7777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7777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E7777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8B527B8" w14:textId="17538B0D" w:rsidR="00DD69E3" w:rsidRPr="00E7777B" w:rsidRDefault="00DD69E3" w:rsidP="00BE69C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78C18998" w14:textId="77777777" w:rsidR="00DD69E3" w:rsidRPr="00E7777B" w:rsidRDefault="00DD69E3" w:rsidP="00BE69C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87E8F" w14:textId="77777777" w:rsidR="00DD69E3" w:rsidRPr="00E7777B" w:rsidRDefault="00DD69E3" w:rsidP="00BE69C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AC14FC" w14:textId="132761A9" w:rsidR="00DD69E3" w:rsidRPr="00E7777B" w:rsidRDefault="00DD69E3" w:rsidP="00BE69C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D69E3" w:rsidRPr="00E7777B" w14:paraId="2DE89A09" w14:textId="77777777" w:rsidTr="003162BF">
        <w:trPr>
          <w:cantSplit/>
          <w:trHeight w:val="20"/>
          <w:tblHeader/>
        </w:trPr>
        <w:tc>
          <w:tcPr>
            <w:tcW w:w="6210" w:type="dxa"/>
          </w:tcPr>
          <w:p w14:paraId="4E3737FA" w14:textId="77777777" w:rsidR="00DD69E3" w:rsidRPr="00E7777B" w:rsidRDefault="00DD69E3" w:rsidP="00BE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76B6403" w14:textId="77777777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D69E3" w:rsidRPr="00E7777B" w14:paraId="162F7D99" w14:textId="77777777" w:rsidTr="003162BF">
        <w:trPr>
          <w:cantSplit/>
          <w:trHeight w:val="20"/>
        </w:trPr>
        <w:tc>
          <w:tcPr>
            <w:tcW w:w="6210" w:type="dxa"/>
          </w:tcPr>
          <w:p w14:paraId="4F6A2808" w14:textId="2926F406" w:rsidR="00DD69E3" w:rsidRPr="00E7777B" w:rsidRDefault="00DD69E3" w:rsidP="00BE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2" w:type="dxa"/>
            <w:gridSpan w:val="3"/>
          </w:tcPr>
          <w:p w14:paraId="368E8FCD" w14:textId="77777777" w:rsidR="00DD69E3" w:rsidRPr="00E7777B" w:rsidRDefault="00DD69E3" w:rsidP="00BE69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D69E3" w:rsidRPr="00E7777B" w14:paraId="187F1494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36F20D0E" w14:textId="29DBA8ED" w:rsidR="00DD69E3" w:rsidRPr="00E941B7" w:rsidRDefault="00052781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440" w:type="dxa"/>
            <w:vAlign w:val="bottom"/>
          </w:tcPr>
          <w:p w14:paraId="7EEBADF2" w14:textId="78A41217" w:rsidR="00DD69E3" w:rsidRPr="00052781" w:rsidRDefault="004E6D2C" w:rsidP="004E6D2C">
            <w:pPr>
              <w:pStyle w:val="acctfourfigures"/>
              <w:tabs>
                <w:tab w:val="clear" w:pos="765"/>
                <w:tab w:val="decimal" w:pos="731"/>
                <w:tab w:val="left" w:pos="1278"/>
                <w:tab w:val="decimal" w:pos="1642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052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  <w:r w:rsidR="00052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  <w:r w:rsidR="00052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27D1147" w14:textId="77777777" w:rsidR="00DD69E3" w:rsidRPr="00E7777B" w:rsidRDefault="00DD69E3" w:rsidP="00BE69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0CAE15" w14:textId="3BE28533" w:rsidR="00DD69E3" w:rsidRPr="00E7777B" w:rsidRDefault="00052781" w:rsidP="00D6032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52781" w:rsidRPr="00E7777B" w14:paraId="178B507F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7713BC84" w14:textId="4EC0D059" w:rsidR="00052781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40" w:type="dxa"/>
            <w:vAlign w:val="bottom"/>
          </w:tcPr>
          <w:p w14:paraId="4B340CE3" w14:textId="63A74F53" w:rsidR="00052781" w:rsidRDefault="004E6D2C" w:rsidP="004E6D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052781">
              <w:rPr>
                <w:rFonts w:asciiTheme="majorBidi" w:hAnsiTheme="majorBidi" w:cstheme="majorBidi"/>
                <w:sz w:val="30"/>
                <w:szCs w:val="30"/>
              </w:rPr>
              <w:t>1,372,057</w:t>
            </w:r>
          </w:p>
        </w:tc>
        <w:tc>
          <w:tcPr>
            <w:tcW w:w="182" w:type="dxa"/>
            <w:vAlign w:val="bottom"/>
          </w:tcPr>
          <w:p w14:paraId="26DF40E6" w14:textId="77777777" w:rsidR="00052781" w:rsidRPr="00E7777B" w:rsidRDefault="00052781" w:rsidP="0005278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C988A0" w14:textId="4A78874C" w:rsidR="00052781" w:rsidRPr="00B12808" w:rsidRDefault="00F266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588</w:t>
            </w:r>
            <w:r w:rsidR="000527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</w:tr>
      <w:tr w:rsidR="00052781" w:rsidRPr="00E7777B" w14:paraId="131C076C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5E45270A" w14:textId="4F8A96F5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440" w:type="dxa"/>
            <w:vAlign w:val="bottom"/>
          </w:tcPr>
          <w:p w14:paraId="1DF7A119" w14:textId="1AC055B2" w:rsidR="00052781" w:rsidRPr="00E7777B" w:rsidRDefault="004E6D2C" w:rsidP="004E6D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3F7B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527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FEBF63A" w14:textId="77777777" w:rsidR="00052781" w:rsidRPr="00E7777B" w:rsidRDefault="00052781" w:rsidP="0005278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51E71C" w14:textId="6E1EDFF8" w:rsidR="00052781" w:rsidRPr="00E465D8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</w:t>
            </w:r>
          </w:p>
        </w:tc>
      </w:tr>
      <w:tr w:rsidR="00052781" w:rsidRPr="00E7777B" w14:paraId="2E2B134B" w14:textId="77777777" w:rsidTr="00D6032D">
        <w:trPr>
          <w:cantSplit/>
          <w:trHeight w:val="20"/>
        </w:trPr>
        <w:tc>
          <w:tcPr>
            <w:tcW w:w="6210" w:type="dxa"/>
          </w:tcPr>
          <w:p w14:paraId="35558371" w14:textId="4F2BA837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440" w:type="dxa"/>
            <w:vAlign w:val="bottom"/>
          </w:tcPr>
          <w:p w14:paraId="2CA04B49" w14:textId="3F2AFE97" w:rsidR="00052781" w:rsidRPr="00E7777B" w:rsidRDefault="00052781" w:rsidP="000527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82" w:type="dxa"/>
          </w:tcPr>
          <w:p w14:paraId="1C750311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036AF5" w14:textId="48C6A5B0" w:rsidR="00052781" w:rsidRPr="00E7777B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52781" w:rsidRPr="00E7777B" w14:paraId="1648986A" w14:textId="77777777" w:rsidTr="00D6032D">
        <w:trPr>
          <w:cantSplit/>
          <w:trHeight w:val="20"/>
        </w:trPr>
        <w:tc>
          <w:tcPr>
            <w:tcW w:w="6210" w:type="dxa"/>
          </w:tcPr>
          <w:p w14:paraId="458FF95D" w14:textId="77777777" w:rsidR="00052781" w:rsidRPr="00E941B7" w:rsidRDefault="00052781" w:rsidP="0005278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F5E4BD0" w14:textId="3B1EA03E" w:rsidR="00052781" w:rsidRPr="004E6D2C" w:rsidRDefault="004E6D2C" w:rsidP="004E6D2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052781" w:rsidRPr="004E6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 w:rsidR="00052781" w:rsidRPr="004E6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  <w:r w:rsidR="00052781" w:rsidRPr="004E6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F8F3B0A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8A541" w14:textId="342014E9" w:rsidR="00052781" w:rsidRPr="00E7777B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>(53,318)</w:t>
            </w:r>
          </w:p>
        </w:tc>
      </w:tr>
      <w:tr w:rsidR="00052781" w:rsidRPr="00E7777B" w14:paraId="0F31F740" w14:textId="77777777" w:rsidTr="00D6032D">
        <w:trPr>
          <w:cantSplit/>
          <w:trHeight w:val="20"/>
        </w:trPr>
        <w:tc>
          <w:tcPr>
            <w:tcW w:w="6210" w:type="dxa"/>
          </w:tcPr>
          <w:p w14:paraId="7A0BE043" w14:textId="77777777" w:rsidR="00052781" w:rsidRPr="00E941B7" w:rsidRDefault="00052781" w:rsidP="0005278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440" w:type="dxa"/>
            <w:vAlign w:val="bottom"/>
          </w:tcPr>
          <w:p w14:paraId="34A76EAA" w14:textId="4DC86165" w:rsidR="00052781" w:rsidRPr="00E7777B" w:rsidRDefault="00052781" w:rsidP="00052781">
            <w:pPr>
              <w:pStyle w:val="acctfourfigures"/>
              <w:tabs>
                <w:tab w:val="clear" w:pos="765"/>
                <w:tab w:val="decimal" w:pos="825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5,795</w:t>
            </w:r>
          </w:p>
        </w:tc>
        <w:tc>
          <w:tcPr>
            <w:tcW w:w="182" w:type="dxa"/>
            <w:vAlign w:val="bottom"/>
          </w:tcPr>
          <w:p w14:paraId="164D4135" w14:textId="77777777" w:rsidR="00052781" w:rsidRPr="00E7777B" w:rsidRDefault="00052781" w:rsidP="0005278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B52BD" w14:textId="7C6B6AA9" w:rsidR="00052781" w:rsidRPr="00E7777B" w:rsidRDefault="00052781" w:rsidP="000527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</w:tbl>
    <w:p w14:paraId="0715C0C9" w14:textId="77777777" w:rsidR="002A256F" w:rsidRPr="00D6032D" w:rsidRDefault="002A256F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3"/>
        <w:gridCol w:w="1343"/>
        <w:gridCol w:w="6"/>
      </w:tblGrid>
      <w:tr w:rsidR="00DD69E3" w:rsidRPr="00E7777B" w14:paraId="005A7C34" w14:textId="77777777" w:rsidTr="00D6032D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16733836" w14:textId="03A92F95" w:rsidR="00DD69E3" w:rsidRPr="00E941B7" w:rsidRDefault="00407B69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DD69E3" w:rsidRPr="00E941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="00DD69E3" w:rsidRPr="00E941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D40324D" w14:textId="3DF04E7E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02D6A724" w14:textId="77777777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7FD6CA85" w14:textId="77777777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E24443B" w14:textId="0DDBB653" w:rsidR="00DD69E3" w:rsidRPr="00C37BF1" w:rsidRDefault="00DD69E3" w:rsidP="00C37BF1">
            <w:pPr>
              <w:tabs>
                <w:tab w:val="clear" w:pos="227"/>
              </w:tabs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B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69E3" w:rsidRPr="00E7777B" w14:paraId="17403C4B" w14:textId="77777777" w:rsidTr="00D6032D">
        <w:trPr>
          <w:gridAfter w:val="1"/>
          <w:wAfter w:w="6" w:type="dxa"/>
          <w:cantSplit/>
          <w:trHeight w:val="20"/>
          <w:tblHeader/>
        </w:trPr>
        <w:tc>
          <w:tcPr>
            <w:tcW w:w="6210" w:type="dxa"/>
          </w:tcPr>
          <w:p w14:paraId="2A5B989B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6" w:type="dxa"/>
            <w:gridSpan w:val="3"/>
          </w:tcPr>
          <w:p w14:paraId="16FA3141" w14:textId="77777777" w:rsidR="00DD69E3" w:rsidRPr="004E6D2C" w:rsidRDefault="00DD69E3" w:rsidP="00E941B7">
            <w:pPr>
              <w:pStyle w:val="acctfourfigures"/>
              <w:spacing w:line="240" w:lineRule="auto"/>
              <w:ind w:left="175" w:hanging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E6D2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69E3" w:rsidRPr="00E7777B" w14:paraId="527A0E9E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1655CD22" w14:textId="6726B81A" w:rsidR="00DD69E3" w:rsidRPr="00E941B7" w:rsidRDefault="00DD69E3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74AB5A8E" w14:textId="1F0BDF1A" w:rsidR="00DD69E3" w:rsidRPr="00E941B7" w:rsidRDefault="00F26681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83" w:type="dxa"/>
            <w:vAlign w:val="bottom"/>
          </w:tcPr>
          <w:p w14:paraId="6CBDE52E" w14:textId="77777777" w:rsidR="00DD69E3" w:rsidRPr="00E941B7" w:rsidRDefault="00DD69E3" w:rsidP="00BE69C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C0E0F9E" w14:textId="195607A1" w:rsidR="00DD69E3" w:rsidRPr="00E941B7" w:rsidRDefault="00F26681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="00764009"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451</w:t>
            </w:r>
          </w:p>
        </w:tc>
      </w:tr>
      <w:tr w:rsidR="00DD69E3" w:rsidRPr="00E7777B" w14:paraId="4B2A8207" w14:textId="77777777" w:rsidTr="00D6032D">
        <w:trPr>
          <w:cantSplit/>
          <w:trHeight w:val="20"/>
        </w:trPr>
        <w:tc>
          <w:tcPr>
            <w:tcW w:w="6210" w:type="dxa"/>
          </w:tcPr>
          <w:p w14:paraId="2F8FA4A8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</w:tcPr>
          <w:p w14:paraId="34AC9208" w14:textId="6F0F5820" w:rsidR="00DD69E3" w:rsidRPr="00E941B7" w:rsidRDefault="00F0417A" w:rsidP="00E82E34">
            <w:pPr>
              <w:pStyle w:val="acctfourfigures"/>
              <w:tabs>
                <w:tab w:val="clear" w:pos="765"/>
                <w:tab w:val="left" w:pos="454"/>
                <w:tab w:val="decimal" w:pos="822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5B6AFDF1" w14:textId="77777777" w:rsidR="00DD69E3" w:rsidRPr="00E941B7" w:rsidRDefault="00DD69E3" w:rsidP="00E941B7">
            <w:pPr>
              <w:pStyle w:val="acctfourfigures"/>
              <w:tabs>
                <w:tab w:val="left" w:pos="4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329CF9DE" w14:textId="25275989" w:rsidR="00DD69E3" w:rsidRPr="00E941B7" w:rsidRDefault="00764009" w:rsidP="00E465D8">
            <w:pPr>
              <w:pStyle w:val="acctfourfigures"/>
              <w:tabs>
                <w:tab w:val="clear" w:pos="765"/>
                <w:tab w:val="left" w:pos="454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839</w:t>
            </w:r>
            <w:r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D69E3" w:rsidRPr="00E7777B" w14:paraId="4EF966AD" w14:textId="77777777" w:rsidTr="00D6032D">
        <w:trPr>
          <w:cantSplit/>
          <w:trHeight w:val="20"/>
        </w:trPr>
        <w:tc>
          <w:tcPr>
            <w:tcW w:w="6210" w:type="dxa"/>
          </w:tcPr>
          <w:p w14:paraId="38CB3237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440" w:type="dxa"/>
          </w:tcPr>
          <w:p w14:paraId="6652427E" w14:textId="134AAC9B" w:rsidR="00DD69E3" w:rsidRPr="00E941B7" w:rsidRDefault="00F0417A" w:rsidP="00E82E34">
            <w:pPr>
              <w:pStyle w:val="acctfourfigures"/>
              <w:tabs>
                <w:tab w:val="clear" w:pos="765"/>
                <w:tab w:val="left" w:pos="454"/>
                <w:tab w:val="decimal" w:pos="822"/>
                <w:tab w:val="decimal" w:pos="1642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CCDC5CB" w14:textId="77777777" w:rsidR="00DD69E3" w:rsidRPr="00E941B7" w:rsidRDefault="00DD69E3" w:rsidP="00E941B7">
            <w:pPr>
              <w:pStyle w:val="acctfourfigures"/>
              <w:tabs>
                <w:tab w:val="left" w:pos="45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7D29FDC5" w14:textId="730D2B9F" w:rsidR="00DD69E3" w:rsidRPr="00E941B7" w:rsidRDefault="00813A79" w:rsidP="00E465D8">
            <w:pPr>
              <w:pStyle w:val="acctfourfigures"/>
              <w:tabs>
                <w:tab w:val="clear" w:pos="765"/>
                <w:tab w:val="left" w:pos="454"/>
                <w:tab w:val="decimal" w:pos="109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D69E3" w:rsidRPr="00E7777B" w14:paraId="7205AABA" w14:textId="77777777" w:rsidTr="00D6032D">
        <w:trPr>
          <w:cantSplit/>
          <w:trHeight w:val="20"/>
        </w:trPr>
        <w:tc>
          <w:tcPr>
            <w:tcW w:w="6210" w:type="dxa"/>
          </w:tcPr>
          <w:p w14:paraId="50E4DB48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440" w:type="dxa"/>
            <w:vAlign w:val="bottom"/>
          </w:tcPr>
          <w:p w14:paraId="76BD2A3A" w14:textId="0539AA6A" w:rsidR="00DD69E3" w:rsidRPr="00E941B7" w:rsidRDefault="00F26681" w:rsidP="005E440B">
            <w:pPr>
              <w:pStyle w:val="acctfourfigures"/>
              <w:tabs>
                <w:tab w:val="clear" w:pos="76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F0417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83" w:type="dxa"/>
          </w:tcPr>
          <w:p w14:paraId="5209E170" w14:textId="77777777" w:rsidR="00DD69E3" w:rsidRPr="00E941B7" w:rsidRDefault="00DD69E3" w:rsidP="00E941B7">
            <w:pPr>
              <w:pStyle w:val="acctfourfigures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601A74F4" w14:textId="36C2E17A" w:rsidR="00DD69E3" w:rsidRPr="00E941B7" w:rsidRDefault="00F26681" w:rsidP="00E465D8">
            <w:pPr>
              <w:pStyle w:val="acctfourfigures"/>
              <w:tabs>
                <w:tab w:val="clear" w:pos="765"/>
                <w:tab w:val="left" w:pos="454"/>
                <w:tab w:val="left" w:pos="680"/>
                <w:tab w:val="left" w:pos="907"/>
                <w:tab w:val="decimal" w:pos="109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980</w:t>
            </w:r>
          </w:p>
        </w:tc>
      </w:tr>
      <w:tr w:rsidR="00DD69E3" w:rsidRPr="00E7777B" w14:paraId="4AEA0796" w14:textId="77777777" w:rsidTr="00D6032D">
        <w:trPr>
          <w:cantSplit/>
          <w:trHeight w:val="20"/>
        </w:trPr>
        <w:tc>
          <w:tcPr>
            <w:tcW w:w="6210" w:type="dxa"/>
          </w:tcPr>
          <w:p w14:paraId="7FB5695D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981D9A" w14:textId="39C61560" w:rsidR="00DD69E3" w:rsidRPr="00E941B7" w:rsidRDefault="00F26681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387"/>
                <w:tab w:val="left" w:pos="5613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</w:t>
            </w:r>
            <w:r w:rsidR="00E465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183" w:type="dxa"/>
            <w:vAlign w:val="bottom"/>
          </w:tcPr>
          <w:p w14:paraId="7FB490DB" w14:textId="77777777" w:rsidR="00DD69E3" w:rsidRPr="00E941B7" w:rsidRDefault="00DD69E3" w:rsidP="00E941B7">
            <w:pPr>
              <w:pStyle w:val="acctfourfigures"/>
              <w:tabs>
                <w:tab w:val="left" w:pos="5387"/>
                <w:tab w:val="left" w:pos="561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4D2621C3" w14:textId="429DD6EE" w:rsidR="00DD69E3" w:rsidRPr="00E941B7" w:rsidRDefault="00F26681" w:rsidP="00E465D8">
            <w:pPr>
              <w:pStyle w:val="acctfourfigures"/>
              <w:tabs>
                <w:tab w:val="clear" w:pos="765"/>
                <w:tab w:val="decimal" w:pos="1095"/>
                <w:tab w:val="left" w:pos="5387"/>
                <w:tab w:val="left" w:pos="561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="00813A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</w:p>
        </w:tc>
      </w:tr>
      <w:tr w:rsidR="00DD69E3" w:rsidRPr="00E7777B" w14:paraId="0A10DF8F" w14:textId="77777777" w:rsidTr="00D6032D">
        <w:trPr>
          <w:cantSplit/>
          <w:trHeight w:val="20"/>
        </w:trPr>
        <w:tc>
          <w:tcPr>
            <w:tcW w:w="6210" w:type="dxa"/>
          </w:tcPr>
          <w:p w14:paraId="0F31E5DA" w14:textId="77777777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84BA64E" w14:textId="495146A9" w:rsidR="00DD69E3" w:rsidRPr="00E941B7" w:rsidRDefault="00DD69E3" w:rsidP="00E941B7">
            <w:pPr>
              <w:tabs>
                <w:tab w:val="clear" w:pos="227"/>
                <w:tab w:val="clear" w:pos="454"/>
                <w:tab w:val="left" w:pos="193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7A419" w14:textId="55DD945F" w:rsidR="00DD69E3" w:rsidRPr="00E941B7" w:rsidRDefault="00F26681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5387"/>
                <w:tab w:val="left" w:pos="5613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183" w:type="dxa"/>
            <w:vAlign w:val="bottom"/>
          </w:tcPr>
          <w:p w14:paraId="469F41E7" w14:textId="77777777" w:rsidR="00DD69E3" w:rsidRPr="00E941B7" w:rsidRDefault="00DD69E3" w:rsidP="00E941B7">
            <w:pPr>
              <w:pStyle w:val="acctfourfigures"/>
              <w:tabs>
                <w:tab w:val="left" w:pos="5387"/>
                <w:tab w:val="left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66B00731" w14:textId="68EDC3C9" w:rsidR="00DD69E3" w:rsidRPr="00E941B7" w:rsidRDefault="00F26681" w:rsidP="00E465D8">
            <w:pPr>
              <w:pStyle w:val="acctfourfigures"/>
              <w:tabs>
                <w:tab w:val="clear" w:pos="765"/>
                <w:tab w:val="decimal" w:pos="1095"/>
                <w:tab w:val="left" w:pos="5387"/>
                <w:tab w:val="left" w:pos="561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="00764009"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</w:t>
            </w:r>
          </w:p>
        </w:tc>
      </w:tr>
      <w:tr w:rsidR="00DD69E3" w:rsidRPr="00E7777B" w14:paraId="1F00D33D" w14:textId="77777777" w:rsidTr="00D6032D">
        <w:trPr>
          <w:cantSplit/>
          <w:trHeight w:val="20"/>
        </w:trPr>
        <w:tc>
          <w:tcPr>
            <w:tcW w:w="6210" w:type="dxa"/>
          </w:tcPr>
          <w:p w14:paraId="445D34FC" w14:textId="711CBC11" w:rsidR="00DD69E3" w:rsidRPr="00E941B7" w:rsidRDefault="00DD69E3" w:rsidP="00BE69C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46C67EB0" w14:textId="44AC0C2B" w:rsidR="00DD69E3" w:rsidRPr="00E941B7" w:rsidRDefault="00F26681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872</w:t>
            </w:r>
            <w:r w:rsidR="00E465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3" w:type="dxa"/>
          </w:tcPr>
          <w:p w14:paraId="47F7094B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</w:tcPr>
          <w:p w14:paraId="6B2C568A" w14:textId="0569BDE4" w:rsidR="00DD69E3" w:rsidRPr="00E941B7" w:rsidRDefault="00F26681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</w:t>
            </w:r>
            <w:r w:rsidR="00764009" w:rsidRPr="00E941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</w:tr>
      <w:tr w:rsidR="00DD69E3" w:rsidRPr="00E7777B" w14:paraId="55F52EBF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7DB47C3C" w14:textId="058679C9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E941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0907" w14:textId="3430F4A6" w:rsidR="00DD69E3" w:rsidRPr="00E941B7" w:rsidRDefault="00F26681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71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317</w:t>
            </w:r>
            <w:r w:rsidR="00A713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83" w:type="dxa"/>
          </w:tcPr>
          <w:p w14:paraId="2BDA1581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7C609" w14:textId="3BD124CC" w:rsidR="00DD69E3" w:rsidRPr="00E941B7" w:rsidRDefault="00F26681" w:rsidP="00E465D8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554</w:t>
            </w:r>
            <w:r w:rsidR="00764009" w:rsidRPr="00E941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</w:tr>
      <w:tr w:rsidR="00DD69E3" w:rsidRPr="00E7777B" w14:paraId="0B5D7CB8" w14:textId="77777777" w:rsidTr="00D6032D">
        <w:trPr>
          <w:cantSplit/>
          <w:trHeight w:val="20"/>
        </w:trPr>
        <w:tc>
          <w:tcPr>
            <w:tcW w:w="6210" w:type="dxa"/>
            <w:vAlign w:val="bottom"/>
          </w:tcPr>
          <w:p w14:paraId="3A0F294F" w14:textId="250E57FB" w:rsidR="00DD69E3" w:rsidRPr="00E941B7" w:rsidRDefault="00DD69E3" w:rsidP="00E941B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41B7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37BF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E941B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B07FF5" w14:textId="51128AA3" w:rsidR="00DD69E3" w:rsidRPr="00E941B7" w:rsidRDefault="00F26681" w:rsidP="005E44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3818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</w:t>
            </w:r>
            <w:r w:rsidR="0038181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F178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F178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3" w:type="dxa"/>
          </w:tcPr>
          <w:p w14:paraId="7829C60C" w14:textId="77777777" w:rsidR="00DD69E3" w:rsidRPr="00E941B7" w:rsidRDefault="00DD69E3" w:rsidP="00BE69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9FB7DC" w14:textId="4E910460" w:rsidR="00DD69E3" w:rsidRPr="00E941B7" w:rsidRDefault="00F26681" w:rsidP="00E465D8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178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  <w:r w:rsidR="00F178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F178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</w:tr>
    </w:tbl>
    <w:p w14:paraId="3BDB2FE6" w14:textId="77777777" w:rsidR="008361B7" w:rsidRDefault="008361B7" w:rsidP="00DD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  <w:sectPr w:rsidR="008361B7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A94DF54" w14:textId="2346DC27" w:rsidR="00093B30" w:rsidRPr="00095B76" w:rsidRDefault="00804175" w:rsidP="00FD179C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095B76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70789B75" w14:textId="77777777" w:rsidR="00013062" w:rsidRPr="00095B76" w:rsidRDefault="00013062" w:rsidP="00013062">
      <w:pPr>
        <w:rPr>
          <w:rFonts w:ascii="Angsana New" w:hAnsi="Angsana New" w:cs="Angsana New"/>
          <w:sz w:val="16"/>
          <w:szCs w:val="16"/>
          <w:cs/>
          <w:lang w:val="th-TH"/>
        </w:rPr>
      </w:pPr>
    </w:p>
    <w:p w14:paraId="608D3736" w14:textId="1402CD09" w:rsidR="00B63EF6" w:rsidRPr="00095B76" w:rsidRDefault="00B63EF6" w:rsidP="00F17879">
      <w:pPr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  <w:r w:rsidRPr="00095B76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และการร่วมค้าได้เปิดเผยในหมายเหตุข้อ</w:t>
      </w:r>
      <w:r w:rsidR="0055614C" w:rsidRPr="00095B76">
        <w:rPr>
          <w:rFonts w:ascii="Angsana New" w:hAnsi="Angsana New" w:cs="Angsana New" w:hint="cs"/>
          <w:bCs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 w:hint="cs"/>
          <w:bCs/>
          <w:sz w:val="30"/>
          <w:szCs w:val="30"/>
        </w:rPr>
        <w:t>6</w:t>
      </w:r>
      <w:r w:rsidRPr="00095B76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Pr="00095B76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F26681" w:rsidRPr="00F26681">
        <w:rPr>
          <w:rFonts w:ascii="Angsana New" w:hAnsi="Angsana New" w:cs="Angsana New" w:hint="cs"/>
          <w:bCs/>
          <w:sz w:val="30"/>
          <w:szCs w:val="30"/>
        </w:rPr>
        <w:t>7</w:t>
      </w:r>
      <w:r w:rsidR="00E941B7" w:rsidRPr="00095B76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E941B7" w:rsidRPr="00095B76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="00013062" w:rsidRPr="00095B76">
        <w:rPr>
          <w:rFonts w:ascii="Angsana New" w:hAnsi="Angsana New" w:cs="Angsana New" w:hint="cs"/>
          <w:b/>
          <w:sz w:val="30"/>
          <w:szCs w:val="30"/>
          <w:cs/>
        </w:rPr>
        <w:t>ความสัมพันธ์กับ</w:t>
      </w:r>
      <w:r w:rsidR="00013062" w:rsidRPr="00095B76">
        <w:rPr>
          <w:rFonts w:ascii="Angsana New" w:hAnsi="Angsana New" w:cs="Angsana New" w:hint="cs"/>
          <w:b/>
          <w:spacing w:val="8"/>
          <w:sz w:val="30"/>
          <w:szCs w:val="30"/>
          <w:cs/>
        </w:rPr>
        <w:t>ผู้บริหารคนสำคัญและบุคคลหรือกิจการที่เกี่ยวข้องกันอื่นมีความสัมพันธ์เหมือนงบการเงินสำหรับปีสิ้นสุด</w:t>
      </w:r>
      <w:r w:rsidR="00F26681" w:rsidRPr="00F26681">
        <w:rPr>
          <w:rFonts w:ascii="Angsana New" w:hAnsi="Angsana New" w:cs="Angsana New" w:hint="cs"/>
          <w:bCs/>
          <w:sz w:val="30"/>
          <w:szCs w:val="30"/>
        </w:rPr>
        <w:t>31</w:t>
      </w:r>
      <w:r w:rsidR="00013062" w:rsidRPr="00095B76">
        <w:rPr>
          <w:rFonts w:ascii="Angsana New" w:hAnsi="Angsana New" w:cs="Angsana New" w:hint="cs"/>
          <w:b/>
          <w:sz w:val="30"/>
          <w:szCs w:val="30"/>
          <w:cs/>
        </w:rPr>
        <w:t xml:space="preserve"> ธันวาคม </w:t>
      </w:r>
      <w:r w:rsidR="00F26681" w:rsidRPr="00F26681">
        <w:rPr>
          <w:rFonts w:ascii="Angsana New" w:hAnsi="Angsana New" w:cs="Angsana New" w:hint="cs"/>
          <w:bCs/>
          <w:sz w:val="30"/>
          <w:szCs w:val="30"/>
        </w:rPr>
        <w:t>2562</w:t>
      </w:r>
    </w:p>
    <w:p w14:paraId="74CEF78B" w14:textId="77777777" w:rsidR="008361B7" w:rsidRPr="00095B76" w:rsidRDefault="008361B7" w:rsidP="00BC7B72">
      <w:pPr>
        <w:ind w:left="540" w:right="45"/>
        <w:jc w:val="thaiDistribute"/>
        <w:rPr>
          <w:rFonts w:ascii="Angsana New" w:hAnsi="Angsana New" w:cs="Angsana New"/>
          <w:b/>
          <w:sz w:val="16"/>
          <w:szCs w:val="16"/>
        </w:rPr>
      </w:pPr>
    </w:p>
    <w:p w14:paraId="28663662" w14:textId="64E116AB" w:rsidR="008D5487" w:rsidRPr="00095B76" w:rsidRDefault="008D5487" w:rsidP="008D5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95B76">
        <w:rPr>
          <w:rFonts w:ascii="Angsana New" w:hAnsi="Angsana New" w:cs="Angsana New" w:hint="cs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รายการที่สำคัญกับบุคคลหรือกิจการที่เกี่ยวข้องกันสำหรับแต่ละงวดสามเดือนและหกเดือนสิ้นสุดวันที่ </w:t>
      </w:r>
      <w:r w:rsidR="00F26681" w:rsidRPr="00F26681">
        <w:rPr>
          <w:rFonts w:ascii="Angsana New" w:hAnsi="Angsana New" w:cs="Angsana New" w:hint="cs"/>
          <w:sz w:val="30"/>
          <w:szCs w:val="30"/>
        </w:rPr>
        <w:t>30</w:t>
      </w:r>
      <w:r w:rsidRPr="00095B76">
        <w:rPr>
          <w:rFonts w:ascii="Angsana New" w:hAnsi="Angsana New" w:cs="Angsana New" w:hint="cs"/>
          <w:sz w:val="30"/>
          <w:szCs w:val="30"/>
        </w:rPr>
        <w:t xml:space="preserve"> </w:t>
      </w:r>
      <w:r w:rsidRPr="00095B7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26681" w:rsidRPr="00F26681">
        <w:rPr>
          <w:rFonts w:ascii="Angsana New" w:hAnsi="Angsana New" w:cs="Angsana New" w:hint="cs"/>
          <w:sz w:val="30"/>
          <w:szCs w:val="30"/>
        </w:rPr>
        <w:t>2563</w:t>
      </w:r>
      <w:r w:rsidRPr="00095B76">
        <w:rPr>
          <w:rFonts w:ascii="Angsana New" w:hAnsi="Angsana New" w:cs="Angsana New" w:hint="cs"/>
          <w:sz w:val="30"/>
          <w:szCs w:val="30"/>
        </w:rPr>
        <w:t xml:space="preserve"> </w:t>
      </w:r>
      <w:r w:rsidRPr="00095B7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26681" w:rsidRPr="00F26681">
        <w:rPr>
          <w:rFonts w:ascii="Angsana New" w:hAnsi="Angsana New" w:cs="Angsana New" w:hint="cs"/>
          <w:sz w:val="30"/>
          <w:szCs w:val="30"/>
        </w:rPr>
        <w:t>2562</w:t>
      </w:r>
      <w:r w:rsidRPr="00095B76">
        <w:rPr>
          <w:rFonts w:ascii="Angsana New" w:hAnsi="Angsana New" w:cs="Angsana New" w:hint="cs"/>
          <w:sz w:val="30"/>
          <w:szCs w:val="30"/>
        </w:rPr>
        <w:t xml:space="preserve"> </w:t>
      </w:r>
      <w:r w:rsidRPr="00095B76">
        <w:rPr>
          <w:rFonts w:ascii="Angsana New" w:hAnsi="Angsana New" w:cs="Angsana New" w:hint="cs"/>
          <w:sz w:val="30"/>
          <w:szCs w:val="30"/>
          <w:cs/>
        </w:rPr>
        <w:t xml:space="preserve">มีดังนี้   </w:t>
      </w:r>
    </w:p>
    <w:p w14:paraId="74411D66" w14:textId="77777777" w:rsidR="008D5487" w:rsidRPr="00095B76" w:rsidRDefault="008D5487" w:rsidP="008D5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44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24"/>
        <w:gridCol w:w="9"/>
        <w:gridCol w:w="1087"/>
        <w:gridCol w:w="19"/>
        <w:gridCol w:w="247"/>
        <w:gridCol w:w="23"/>
        <w:gridCol w:w="1103"/>
        <w:gridCol w:w="17"/>
        <w:gridCol w:w="251"/>
        <w:gridCol w:w="11"/>
        <w:gridCol w:w="9"/>
        <w:gridCol w:w="1093"/>
        <w:gridCol w:w="47"/>
        <w:gridCol w:w="191"/>
        <w:gridCol w:w="70"/>
        <w:gridCol w:w="9"/>
        <w:gridCol w:w="19"/>
        <w:gridCol w:w="969"/>
        <w:gridCol w:w="42"/>
      </w:tblGrid>
      <w:tr w:rsidR="008D5487" w:rsidRPr="00C146C0" w14:paraId="72A4AB4D" w14:textId="77777777" w:rsidTr="0060485B">
        <w:trPr>
          <w:gridAfter w:val="1"/>
          <w:wAfter w:w="22" w:type="pct"/>
        </w:trPr>
        <w:tc>
          <w:tcPr>
            <w:tcW w:w="2237" w:type="pct"/>
          </w:tcPr>
          <w:p w14:paraId="0111BD0E" w14:textId="77777777" w:rsidR="008D5487" w:rsidRPr="008D5487" w:rsidRDefault="008D5487" w:rsidP="004E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18" w:type="pct"/>
            <w:gridSpan w:val="6"/>
          </w:tcPr>
          <w:p w14:paraId="208E8440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16744DA4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pct"/>
            <w:gridSpan w:val="9"/>
          </w:tcPr>
          <w:p w14:paraId="06D34903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487" w:rsidRPr="00C146C0" w14:paraId="36756A33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324C9BCD" w14:textId="2BF49DC6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1" w:type="pct"/>
            <w:gridSpan w:val="3"/>
          </w:tcPr>
          <w:p w14:paraId="4001DC38" w14:textId="7EEDF26D" w:rsidR="008D5487" w:rsidRPr="008D5487" w:rsidRDefault="00F26681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  <w:gridSpan w:val="2"/>
          </w:tcPr>
          <w:p w14:paraId="226A1488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A2641F" w14:textId="30C37AAC" w:rsidR="008D5487" w:rsidRPr="008D5487" w:rsidRDefault="00F26681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2" w:type="pct"/>
            <w:gridSpan w:val="2"/>
          </w:tcPr>
          <w:p w14:paraId="22E7D460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32CB3BEB" w14:textId="50A57768" w:rsidR="008D5487" w:rsidRPr="008D5487" w:rsidRDefault="00F26681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  <w:gridSpan w:val="2"/>
          </w:tcPr>
          <w:p w14:paraId="39C6866E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101FFE8F" w14:textId="71CF3AE3" w:rsidR="008D5487" w:rsidRPr="008D5487" w:rsidRDefault="00F26681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D5487" w:rsidRPr="00C146C0" w14:paraId="7424003B" w14:textId="77777777" w:rsidTr="001612EF">
        <w:trPr>
          <w:gridAfter w:val="1"/>
          <w:wAfter w:w="22" w:type="pct"/>
          <w:trHeight w:val="432"/>
        </w:trPr>
        <w:tc>
          <w:tcPr>
            <w:tcW w:w="2237" w:type="pct"/>
          </w:tcPr>
          <w:p w14:paraId="5177ED7C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17"/>
          </w:tcPr>
          <w:p w14:paraId="00DE886A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487" w:rsidRPr="00C146C0" w14:paraId="2082F525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2429BA58" w14:textId="77777777" w:rsidR="008D5487" w:rsidRPr="008D5487" w:rsidRDefault="008D5487" w:rsidP="004E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3"/>
          </w:tcPr>
          <w:p w14:paraId="6FDE77FD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4AE23B0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79BFDA9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65F3DB8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ECFA950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2F9F4A5D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0CF4A5A2" w14:textId="77777777" w:rsidR="008D5487" w:rsidRPr="008D5487" w:rsidRDefault="008D5487" w:rsidP="004E1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B76" w:rsidRPr="00C146C0" w14:paraId="72DABF1E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5B03563F" w14:textId="77777777" w:rsidR="00095B76" w:rsidRPr="008D5487" w:rsidRDefault="00095B76" w:rsidP="0009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1" w:type="pct"/>
            <w:gridSpan w:val="3"/>
          </w:tcPr>
          <w:p w14:paraId="2A108581" w14:textId="71DD6FED" w:rsidR="00095B76" w:rsidRPr="008D5487" w:rsidRDefault="00555F91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6DE7ECD" w14:textId="77777777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0B36F9E" w14:textId="57F20E0D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ECDBE83" w14:textId="77777777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61297AE" w14:textId="3DD8CAB8" w:rsidR="00095B76" w:rsidRPr="008D5487" w:rsidRDefault="00F26681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5A4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126" w:type="pct"/>
            <w:gridSpan w:val="2"/>
          </w:tcPr>
          <w:p w14:paraId="7251E438" w14:textId="77777777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4AAD3BC5" w14:textId="42688ECA" w:rsidR="00095B76" w:rsidRPr="008D5487" w:rsidRDefault="00F26681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095B76"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098</w:t>
            </w:r>
          </w:p>
        </w:tc>
      </w:tr>
      <w:tr w:rsidR="00095B76" w:rsidRPr="00C146C0" w14:paraId="04F34653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4CE2D7D6" w14:textId="77777777" w:rsidR="00095B76" w:rsidRPr="008D5487" w:rsidRDefault="00095B76" w:rsidP="0009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ซื้อวัตถุดิบและสินค้า</w:t>
            </w:r>
          </w:p>
        </w:tc>
        <w:tc>
          <w:tcPr>
            <w:tcW w:w="591" w:type="pct"/>
            <w:gridSpan w:val="3"/>
          </w:tcPr>
          <w:p w14:paraId="357F02FC" w14:textId="571BDB58" w:rsidR="00095B76" w:rsidRPr="008D5487" w:rsidRDefault="00555F91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4A25A02" w14:textId="77777777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63DE1C" w14:textId="56B74E44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94CBAC6" w14:textId="77777777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3FA63FA2" w14:textId="1BEDE290" w:rsidR="00095B76" w:rsidRPr="008D5487" w:rsidRDefault="00F26681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A4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580</w:t>
            </w:r>
            <w:r w:rsidR="005A4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26" w:type="pct"/>
            <w:gridSpan w:val="2"/>
          </w:tcPr>
          <w:p w14:paraId="67E3ED6F" w14:textId="77777777" w:rsidR="00095B76" w:rsidRPr="008D5487" w:rsidRDefault="00095B76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2E18B562" w14:textId="3D9A7C93" w:rsidR="00095B76" w:rsidRPr="008D5487" w:rsidRDefault="00F26681" w:rsidP="00095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5B76"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 w:rsidR="00095B76"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60485B" w:rsidRPr="00C146C0" w14:paraId="102A9D7B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6574D26C" w14:textId="29A23779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91" w:type="pct"/>
            <w:gridSpan w:val="3"/>
          </w:tcPr>
          <w:p w14:paraId="4DB969DA" w14:textId="4F36DE85" w:rsidR="0060485B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D1EAA42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768C8D" w14:textId="07036BB0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AFAF09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37ED8663" w14:textId="2946EA79" w:rsidR="0060485B" w:rsidRPr="00F26681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26" w:type="pct"/>
            <w:gridSpan w:val="2"/>
          </w:tcPr>
          <w:p w14:paraId="2E49453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4BF1A3ED" w14:textId="209DEBE4" w:rsidR="0060485B" w:rsidRPr="00F26681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60485B" w:rsidRPr="00C146C0" w14:paraId="0704BB95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6225F6D8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91" w:type="pct"/>
            <w:gridSpan w:val="3"/>
          </w:tcPr>
          <w:p w14:paraId="657BB03B" w14:textId="62BAAFB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5524B9A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F20211" w14:textId="2C3292C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B46494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0276E405" w14:textId="220C3971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26" w:type="pct"/>
            <w:gridSpan w:val="2"/>
          </w:tcPr>
          <w:p w14:paraId="26164D9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40AB4F0F" w14:textId="19E4C23A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0485B" w:rsidRPr="00C146C0" w14:paraId="0D85BA94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5B9D0165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รายได้ค่าเช่าและค่าบริการที่เกี่ยวข้อง</w:t>
            </w:r>
          </w:p>
        </w:tc>
        <w:tc>
          <w:tcPr>
            <w:tcW w:w="591" w:type="pct"/>
            <w:gridSpan w:val="3"/>
          </w:tcPr>
          <w:p w14:paraId="314B575C" w14:textId="2EF4A74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2632BD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19541D4" w14:textId="46626A7B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760B256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24A5B908" w14:textId="3BCFBB1A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685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  <w:gridSpan w:val="2"/>
          </w:tcPr>
          <w:p w14:paraId="04B823C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274141CA" w14:textId="5C2FF393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60485B" w:rsidRPr="00C146C0" w14:paraId="0D7C820D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5E536B39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91" w:type="pct"/>
            <w:gridSpan w:val="3"/>
          </w:tcPr>
          <w:p w14:paraId="41455109" w14:textId="3F19A78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B428C41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30B661D" w14:textId="1BE0666A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475951D5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48A5366A" w14:textId="019EED80" w:rsidR="0060485B" w:rsidRPr="008D5487" w:rsidRDefault="008B6856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048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0485B" w:rsidRPr="00F2668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6" w:type="pct"/>
            <w:gridSpan w:val="2"/>
          </w:tcPr>
          <w:p w14:paraId="052558C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04CB7CB9" w14:textId="3DC96F6E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60485B" w:rsidRPr="00C146C0" w14:paraId="4DCE8202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7C95F314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591" w:type="pct"/>
            <w:gridSpan w:val="3"/>
          </w:tcPr>
          <w:p w14:paraId="1F9B359D" w14:textId="23C7C7C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064788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70276F" w14:textId="5D5B934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EA5B21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5AE750C" w14:textId="24C33A5A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126" w:type="pct"/>
            <w:gridSpan w:val="2"/>
          </w:tcPr>
          <w:p w14:paraId="70CD32E2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0B260D07" w14:textId="5470BBF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85B" w:rsidRPr="00C146C0" w14:paraId="1BA8479D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065E76F9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1" w:type="pct"/>
            <w:gridSpan w:val="3"/>
          </w:tcPr>
          <w:p w14:paraId="7106E5AD" w14:textId="563BEA43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30A6190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1B130F" w14:textId="6962C6A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7CB7076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14A3FC6C" w14:textId="1A8B483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26" w:type="pct"/>
            <w:gridSpan w:val="2"/>
          </w:tcPr>
          <w:p w14:paraId="7217746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08D983F7" w14:textId="7D55F3DF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60485B" w:rsidRPr="00095B76" w14:paraId="21CD5320" w14:textId="77777777" w:rsidTr="00FE369A">
        <w:trPr>
          <w:gridAfter w:val="1"/>
          <w:wAfter w:w="22" w:type="pct"/>
          <w:trHeight w:val="20"/>
        </w:trPr>
        <w:tc>
          <w:tcPr>
            <w:tcW w:w="2237" w:type="pct"/>
          </w:tcPr>
          <w:p w14:paraId="21D0244F" w14:textId="77777777" w:rsidR="0060485B" w:rsidRPr="001612EF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line="240" w:lineRule="auto"/>
              <w:ind w:left="72" w:hanging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1"/>
                <w:szCs w:val="11"/>
              </w:rPr>
            </w:pPr>
          </w:p>
        </w:tc>
        <w:tc>
          <w:tcPr>
            <w:tcW w:w="591" w:type="pct"/>
            <w:gridSpan w:val="3"/>
          </w:tcPr>
          <w:p w14:paraId="490DAF1C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  <w:tc>
          <w:tcPr>
            <w:tcW w:w="143" w:type="pct"/>
            <w:gridSpan w:val="2"/>
          </w:tcPr>
          <w:p w14:paraId="2D0398CB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1"/>
                <w:szCs w:val="11"/>
              </w:rPr>
            </w:pPr>
          </w:p>
        </w:tc>
        <w:tc>
          <w:tcPr>
            <w:tcW w:w="584" w:type="pct"/>
          </w:tcPr>
          <w:p w14:paraId="7E09727E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  <w:tc>
          <w:tcPr>
            <w:tcW w:w="142" w:type="pct"/>
            <w:gridSpan w:val="2"/>
          </w:tcPr>
          <w:p w14:paraId="4B7A484E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1"/>
                <w:szCs w:val="11"/>
              </w:rPr>
            </w:pPr>
          </w:p>
        </w:tc>
        <w:tc>
          <w:tcPr>
            <w:tcW w:w="590" w:type="pct"/>
            <w:gridSpan w:val="3"/>
          </w:tcPr>
          <w:p w14:paraId="2D34ADFB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1"/>
                <w:szCs w:val="11"/>
              </w:rPr>
            </w:pPr>
          </w:p>
        </w:tc>
        <w:tc>
          <w:tcPr>
            <w:tcW w:w="126" w:type="pct"/>
            <w:gridSpan w:val="2"/>
          </w:tcPr>
          <w:p w14:paraId="59034143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1"/>
                <w:szCs w:val="11"/>
              </w:rPr>
            </w:pPr>
          </w:p>
        </w:tc>
        <w:tc>
          <w:tcPr>
            <w:tcW w:w="565" w:type="pct"/>
            <w:gridSpan w:val="4"/>
          </w:tcPr>
          <w:p w14:paraId="6CEB8154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1"/>
                <w:szCs w:val="11"/>
              </w:rPr>
            </w:pPr>
          </w:p>
        </w:tc>
      </w:tr>
      <w:tr w:rsidR="0060485B" w:rsidRPr="00C146C0" w14:paraId="7890AE2D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5CFAC3C5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ind w:left="72" w:hanging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1" w:type="pct"/>
            <w:gridSpan w:val="3"/>
          </w:tcPr>
          <w:p w14:paraId="1B3551E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93F5F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50DA6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2D7860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013E520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4EDD9DF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2701511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85B" w:rsidRPr="00C146C0" w14:paraId="2B4374DF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6176F7D8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91" w:type="pct"/>
            <w:gridSpan w:val="3"/>
          </w:tcPr>
          <w:p w14:paraId="2C0F1148" w14:textId="5FCB174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3" w:type="pct"/>
            <w:gridSpan w:val="2"/>
          </w:tcPr>
          <w:p w14:paraId="5916BBA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8295D2A" w14:textId="084D603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2" w:type="pct"/>
            <w:gridSpan w:val="2"/>
          </w:tcPr>
          <w:p w14:paraId="45E8054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711E3ECA" w14:textId="469E814E" w:rsidR="0060485B" w:rsidRPr="00D6076D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D607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26" w:type="pct"/>
            <w:gridSpan w:val="2"/>
          </w:tcPr>
          <w:p w14:paraId="305BC3B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4B7038E5" w14:textId="6F7A351E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60485B" w:rsidRPr="00C146C0" w14:paraId="16C7F586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21041CDA" w14:textId="727CD77B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91" w:type="pct"/>
            <w:gridSpan w:val="3"/>
          </w:tcPr>
          <w:p w14:paraId="35D3A666" w14:textId="28123753" w:rsidR="0060485B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3" w:type="pct"/>
            <w:gridSpan w:val="2"/>
          </w:tcPr>
          <w:p w14:paraId="13A355C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1FB193" w14:textId="37CE767D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6EC4A4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11E9E1E8" w14:textId="212FCEDA" w:rsidR="0060485B" w:rsidRPr="00D6076D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26" w:type="pct"/>
            <w:gridSpan w:val="2"/>
          </w:tcPr>
          <w:p w14:paraId="548C348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21C8288A" w14:textId="430CF98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85B" w:rsidRPr="00095B76" w14:paraId="19F419BB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55E75405" w14:textId="77777777" w:rsidR="0060485B" w:rsidRPr="001612EF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591" w:type="pct"/>
            <w:gridSpan w:val="3"/>
          </w:tcPr>
          <w:p w14:paraId="268F28D2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gridSpan w:val="2"/>
          </w:tcPr>
          <w:p w14:paraId="5D1DD46F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4" w:type="pct"/>
          </w:tcPr>
          <w:p w14:paraId="5C6B7F7D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gridSpan w:val="2"/>
          </w:tcPr>
          <w:p w14:paraId="2306BE18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0" w:type="pct"/>
            <w:gridSpan w:val="3"/>
          </w:tcPr>
          <w:p w14:paraId="54B776D5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" w:type="pct"/>
            <w:gridSpan w:val="2"/>
          </w:tcPr>
          <w:p w14:paraId="1D56BA99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65" w:type="pct"/>
            <w:gridSpan w:val="4"/>
          </w:tcPr>
          <w:p w14:paraId="234144AB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60485B" w:rsidRPr="00C146C0" w14:paraId="3BE32D6F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448BEAF5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</w:tabs>
              <w:ind w:lef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1" w:type="pct"/>
            <w:gridSpan w:val="3"/>
          </w:tcPr>
          <w:p w14:paraId="46C1928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B1FBAA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48A8E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D84990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32EEBB91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0B9E7B5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59EEDEB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85B" w:rsidRPr="00C146C0" w14:paraId="085F81DA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1552C714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91" w:type="pct"/>
            <w:gridSpan w:val="3"/>
          </w:tcPr>
          <w:p w14:paraId="23AC163F" w14:textId="720BE346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3" w:type="pct"/>
            <w:gridSpan w:val="2"/>
          </w:tcPr>
          <w:p w14:paraId="1BDE296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4E74F4D" w14:textId="0977512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42" w:type="pct"/>
            <w:gridSpan w:val="2"/>
          </w:tcPr>
          <w:p w14:paraId="28DA129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5109027A" w14:textId="0EDAC86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14:paraId="61B0DC4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5900A24E" w14:textId="12BF16A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85B" w:rsidRPr="00C146C0" w14:paraId="5B74E351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530530CE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91" w:type="pct"/>
            <w:gridSpan w:val="3"/>
          </w:tcPr>
          <w:p w14:paraId="092E39EA" w14:textId="15A3800B" w:rsidR="0060485B" w:rsidRPr="00770FA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70F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43" w:type="pct"/>
            <w:gridSpan w:val="2"/>
          </w:tcPr>
          <w:p w14:paraId="4D7068C6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C70588E" w14:textId="639B61A5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D54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42" w:type="pct"/>
            <w:gridSpan w:val="2"/>
          </w:tcPr>
          <w:p w14:paraId="2D023D9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4A029DF4" w14:textId="7A46000F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2"/>
          </w:tcPr>
          <w:p w14:paraId="6172856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01740873" w14:textId="2DF83181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85B" w:rsidRPr="00095B76" w14:paraId="6B97091C" w14:textId="77777777" w:rsidTr="0018498D">
        <w:trPr>
          <w:gridAfter w:val="1"/>
          <w:wAfter w:w="22" w:type="pct"/>
        </w:trPr>
        <w:tc>
          <w:tcPr>
            <w:tcW w:w="2237" w:type="pct"/>
          </w:tcPr>
          <w:p w14:paraId="2BF300D4" w14:textId="77777777" w:rsidR="0060485B" w:rsidRPr="001612EF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1" w:type="pct"/>
            <w:gridSpan w:val="3"/>
          </w:tcPr>
          <w:p w14:paraId="24738049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3" w:type="pct"/>
            <w:gridSpan w:val="2"/>
          </w:tcPr>
          <w:p w14:paraId="7E0D3DFE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84" w:type="pct"/>
          </w:tcPr>
          <w:p w14:paraId="5D10326E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2" w:type="pct"/>
            <w:gridSpan w:val="2"/>
          </w:tcPr>
          <w:p w14:paraId="516B9B39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0" w:type="pct"/>
            <w:gridSpan w:val="3"/>
          </w:tcPr>
          <w:p w14:paraId="282EBDD0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" w:type="pct"/>
            <w:gridSpan w:val="2"/>
          </w:tcPr>
          <w:p w14:paraId="2434A1D1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65" w:type="pct"/>
            <w:gridSpan w:val="4"/>
          </w:tcPr>
          <w:p w14:paraId="12308CD2" w14:textId="77777777" w:rsidR="0060485B" w:rsidRPr="001612EF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0485B" w:rsidRPr="00C146C0" w14:paraId="10DC3707" w14:textId="77777777" w:rsidTr="0018498D">
        <w:trPr>
          <w:gridAfter w:val="1"/>
          <w:wAfter w:w="22" w:type="pct"/>
        </w:trPr>
        <w:tc>
          <w:tcPr>
            <w:tcW w:w="2237" w:type="pct"/>
            <w:shd w:val="clear" w:color="auto" w:fill="FFFFFF"/>
          </w:tcPr>
          <w:p w14:paraId="012FED73" w14:textId="77777777" w:rsidR="0060485B" w:rsidRPr="008D5487" w:rsidRDefault="0060485B" w:rsidP="0060485B">
            <w:pPr>
              <w:tabs>
                <w:tab w:val="clear" w:pos="227"/>
                <w:tab w:val="left" w:pos="72"/>
              </w:tabs>
              <w:spacing w:line="240" w:lineRule="auto"/>
              <w:ind w:firstLine="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  <w:gridSpan w:val="3"/>
          </w:tcPr>
          <w:p w14:paraId="26B4FB3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8164DC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B3176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396E5B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EF84EB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46F182A6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3A2DF9F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85B" w:rsidRPr="00C146C0" w14:paraId="29022BCD" w14:textId="77777777" w:rsidTr="0018498D">
        <w:trPr>
          <w:gridAfter w:val="1"/>
          <w:wAfter w:w="22" w:type="pct"/>
        </w:trPr>
        <w:tc>
          <w:tcPr>
            <w:tcW w:w="2237" w:type="pct"/>
            <w:shd w:val="clear" w:color="auto" w:fill="FFFFFF"/>
          </w:tcPr>
          <w:p w14:paraId="6B37D265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  <w:gridSpan w:val="3"/>
          </w:tcPr>
          <w:p w14:paraId="578F582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13522D6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8649B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0C64FB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32EBEFD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gridSpan w:val="2"/>
          </w:tcPr>
          <w:p w14:paraId="205D3AA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33A055A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85B" w:rsidRPr="00C146C0" w14:paraId="5E01E306" w14:textId="77777777" w:rsidTr="0018498D">
        <w:trPr>
          <w:gridAfter w:val="1"/>
          <w:wAfter w:w="22" w:type="pct"/>
        </w:trPr>
        <w:tc>
          <w:tcPr>
            <w:tcW w:w="2237" w:type="pct"/>
            <w:shd w:val="clear" w:color="auto" w:fill="FFFFFF"/>
          </w:tcPr>
          <w:p w14:paraId="53572C4A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1" w:type="pct"/>
            <w:gridSpan w:val="3"/>
            <w:shd w:val="clear" w:color="auto" w:fill="auto"/>
          </w:tcPr>
          <w:p w14:paraId="524B0466" w14:textId="5B07E33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43" w:type="pct"/>
            <w:gridSpan w:val="2"/>
          </w:tcPr>
          <w:p w14:paraId="22F49E0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D5EB494" w14:textId="22253178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11,240</w:t>
            </w:r>
          </w:p>
        </w:tc>
        <w:tc>
          <w:tcPr>
            <w:tcW w:w="142" w:type="pct"/>
            <w:gridSpan w:val="2"/>
          </w:tcPr>
          <w:p w14:paraId="5542634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shd w:val="clear" w:color="auto" w:fill="auto"/>
          </w:tcPr>
          <w:p w14:paraId="6EE7D955" w14:textId="4C3D3035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  <w:gridSpan w:val="2"/>
          </w:tcPr>
          <w:p w14:paraId="4F898EB5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</w:tcPr>
          <w:p w14:paraId="6B34A745" w14:textId="1D58C2F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6,187</w:t>
            </w:r>
          </w:p>
        </w:tc>
      </w:tr>
      <w:tr w:rsidR="0060485B" w:rsidRPr="00C146C0" w14:paraId="37DB21B8" w14:textId="77777777" w:rsidTr="0018498D">
        <w:trPr>
          <w:gridAfter w:val="1"/>
          <w:wAfter w:w="22" w:type="pct"/>
        </w:trPr>
        <w:tc>
          <w:tcPr>
            <w:tcW w:w="2237" w:type="pct"/>
            <w:shd w:val="clear" w:color="auto" w:fill="FFFFFF"/>
          </w:tcPr>
          <w:p w14:paraId="096F38D2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54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38963" w14:textId="1CCC1171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3" w:type="pct"/>
            <w:gridSpan w:val="2"/>
          </w:tcPr>
          <w:p w14:paraId="561A5E2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C9BBB90" w14:textId="2B336DD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142" w:type="pct"/>
            <w:gridSpan w:val="2"/>
          </w:tcPr>
          <w:p w14:paraId="0D776DA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5D664" w14:textId="4A1AB51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" w:type="pct"/>
            <w:gridSpan w:val="2"/>
          </w:tcPr>
          <w:p w14:paraId="0FEE7B72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bottom w:val="single" w:sz="4" w:space="0" w:color="auto"/>
            </w:tcBorders>
          </w:tcPr>
          <w:p w14:paraId="4B0271F8" w14:textId="14BA38A6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60485B" w:rsidRPr="00C146C0" w14:paraId="629CFFF3" w14:textId="77777777" w:rsidTr="0018498D">
        <w:trPr>
          <w:gridAfter w:val="1"/>
          <w:wAfter w:w="22" w:type="pct"/>
        </w:trPr>
        <w:tc>
          <w:tcPr>
            <w:tcW w:w="2237" w:type="pct"/>
            <w:shd w:val="clear" w:color="auto" w:fill="FFFFFF"/>
          </w:tcPr>
          <w:p w14:paraId="6CA95586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firstLine="5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4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42F309" w14:textId="4EEDDD4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14:paraId="1E7275C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81C9D59" w14:textId="3328658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12,119</w:t>
            </w:r>
          </w:p>
        </w:tc>
        <w:tc>
          <w:tcPr>
            <w:tcW w:w="142" w:type="pct"/>
            <w:gridSpan w:val="2"/>
          </w:tcPr>
          <w:p w14:paraId="6CCD1B3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95264" w14:textId="57C1A82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26" w:type="pct"/>
            <w:gridSpan w:val="2"/>
          </w:tcPr>
          <w:p w14:paraId="7BFA784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2E62818" w14:textId="4796E85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6,619</w:t>
            </w:r>
          </w:p>
        </w:tc>
      </w:tr>
      <w:tr w:rsidR="0060485B" w:rsidRPr="008D5487" w14:paraId="69A5C0A7" w14:textId="77777777" w:rsidTr="0060485B">
        <w:trPr>
          <w:trHeight w:val="403"/>
        </w:trPr>
        <w:tc>
          <w:tcPr>
            <w:tcW w:w="2242" w:type="pct"/>
            <w:gridSpan w:val="2"/>
          </w:tcPr>
          <w:p w14:paraId="3C14084F" w14:textId="2694B491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2" w:type="pct"/>
            <w:gridSpan w:val="6"/>
          </w:tcPr>
          <w:p w14:paraId="678FA24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C5166FF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1297" w:type="pct"/>
            <w:gridSpan w:val="9"/>
          </w:tcPr>
          <w:p w14:paraId="29E8F90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85B" w:rsidRPr="008D5487" w14:paraId="1354C1CF" w14:textId="77777777" w:rsidTr="0060485B">
        <w:trPr>
          <w:trHeight w:val="403"/>
        </w:trPr>
        <w:tc>
          <w:tcPr>
            <w:tcW w:w="2242" w:type="pct"/>
            <w:gridSpan w:val="2"/>
          </w:tcPr>
          <w:p w14:paraId="16DCBB56" w14:textId="513761B3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266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6" w:type="pct"/>
          </w:tcPr>
          <w:p w14:paraId="2D0B7E9A" w14:textId="608C1AD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1" w:type="pct"/>
            <w:gridSpan w:val="2"/>
          </w:tcPr>
          <w:p w14:paraId="2D04A1C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25C016BB" w14:textId="5D0F826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44" w:type="pct"/>
            <w:gridSpan w:val="3"/>
          </w:tcPr>
          <w:p w14:paraId="5534D4E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6D995DC" w14:textId="1BB2E9E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" w:type="pct"/>
            <w:gridSpan w:val="4"/>
          </w:tcPr>
          <w:p w14:paraId="44570C3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5A7D488A" w14:textId="3CD66553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60485B" w:rsidRPr="008D5487" w14:paraId="277CC3B9" w14:textId="77777777" w:rsidTr="00555F91">
        <w:trPr>
          <w:trHeight w:val="403"/>
        </w:trPr>
        <w:tc>
          <w:tcPr>
            <w:tcW w:w="2242" w:type="pct"/>
            <w:gridSpan w:val="2"/>
          </w:tcPr>
          <w:p w14:paraId="359BD65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pct"/>
            <w:gridSpan w:val="17"/>
          </w:tcPr>
          <w:p w14:paraId="367AFE5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85B" w:rsidRPr="008D5487" w14:paraId="5695D835" w14:textId="77777777" w:rsidTr="0060485B">
        <w:trPr>
          <w:trHeight w:val="403"/>
        </w:trPr>
        <w:tc>
          <w:tcPr>
            <w:tcW w:w="2242" w:type="pct"/>
            <w:gridSpan w:val="2"/>
          </w:tcPr>
          <w:p w14:paraId="786D61CD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74DEE4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3BA2C5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3843378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05B62BE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38BF326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19FD926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2FE746D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85B" w:rsidRPr="008D5487" w14:paraId="116665E0" w14:textId="77777777" w:rsidTr="0060485B">
        <w:trPr>
          <w:trHeight w:val="403"/>
        </w:trPr>
        <w:tc>
          <w:tcPr>
            <w:tcW w:w="2242" w:type="pct"/>
            <w:gridSpan w:val="2"/>
          </w:tcPr>
          <w:p w14:paraId="4D94603D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6" w:type="pct"/>
          </w:tcPr>
          <w:p w14:paraId="503CEF15" w14:textId="16CCDE25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ACDA2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E3B29F3" w14:textId="21F8F98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5EC4FFD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6975CD4" w14:textId="313E956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138" w:type="pct"/>
            <w:gridSpan w:val="2"/>
          </w:tcPr>
          <w:p w14:paraId="37D111A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6A9FD976" w14:textId="2CD0A042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152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843</w:t>
            </w:r>
          </w:p>
        </w:tc>
      </w:tr>
      <w:tr w:rsidR="0060485B" w:rsidRPr="008D5487" w14:paraId="1D40E0C9" w14:textId="77777777" w:rsidTr="0060485B">
        <w:trPr>
          <w:trHeight w:val="403"/>
        </w:trPr>
        <w:tc>
          <w:tcPr>
            <w:tcW w:w="2242" w:type="pct"/>
            <w:gridSpan w:val="2"/>
          </w:tcPr>
          <w:p w14:paraId="205F0C55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576" w:type="pct"/>
          </w:tcPr>
          <w:p w14:paraId="7968D711" w14:textId="4C72E0A5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60F9E3D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603655C3" w14:textId="0CD84DFD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1F84FE3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C1A79A6" w14:textId="66CC7F38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811</w:t>
            </w:r>
          </w:p>
        </w:tc>
        <w:tc>
          <w:tcPr>
            <w:tcW w:w="138" w:type="pct"/>
            <w:gridSpan w:val="2"/>
          </w:tcPr>
          <w:p w14:paraId="2EB9A91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23981A97" w14:textId="0F97221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043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243</w:t>
            </w:r>
          </w:p>
        </w:tc>
      </w:tr>
      <w:tr w:rsidR="0060485B" w:rsidRPr="008D5487" w14:paraId="2878C4C1" w14:textId="77777777" w:rsidTr="0060485B">
        <w:trPr>
          <w:trHeight w:val="403"/>
        </w:trPr>
        <w:tc>
          <w:tcPr>
            <w:tcW w:w="2242" w:type="pct"/>
            <w:gridSpan w:val="2"/>
          </w:tcPr>
          <w:p w14:paraId="64EABE91" w14:textId="787427BD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6" w:type="pct"/>
          </w:tcPr>
          <w:p w14:paraId="1C9DAF33" w14:textId="1B256391" w:rsidR="0060485B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6856E7E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690C7C56" w14:textId="0469665B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1F0AD825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E12C24E" w14:textId="5A8858C5" w:rsidR="0060485B" w:rsidRPr="00F26681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138" w:type="pct"/>
            <w:gridSpan w:val="2"/>
          </w:tcPr>
          <w:p w14:paraId="30B5136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2DB589EB" w14:textId="3BC261BF" w:rsidR="0060485B" w:rsidRPr="00F26681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47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476</w:t>
            </w:r>
          </w:p>
        </w:tc>
      </w:tr>
      <w:tr w:rsidR="0060485B" w:rsidRPr="008D5487" w14:paraId="63989182" w14:textId="77777777" w:rsidTr="0060485B">
        <w:trPr>
          <w:trHeight w:val="403"/>
        </w:trPr>
        <w:tc>
          <w:tcPr>
            <w:tcW w:w="2242" w:type="pct"/>
            <w:gridSpan w:val="2"/>
          </w:tcPr>
          <w:p w14:paraId="6BBD0DDE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เงินปันผลรับ</w:t>
            </w:r>
          </w:p>
        </w:tc>
        <w:tc>
          <w:tcPr>
            <w:tcW w:w="576" w:type="pct"/>
          </w:tcPr>
          <w:p w14:paraId="4EC9DDA2" w14:textId="0CF670A3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31485D8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4039D1EC" w14:textId="58CCF285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0537339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31C1D336" w14:textId="44D8ED5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466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38" w:type="pct"/>
            <w:gridSpan w:val="2"/>
          </w:tcPr>
          <w:p w14:paraId="73D0856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219B7307" w14:textId="3F7A59CE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600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</w:tr>
      <w:tr w:rsidR="0060485B" w:rsidRPr="008D5487" w14:paraId="2502CCD5" w14:textId="77777777" w:rsidTr="0060485B">
        <w:trPr>
          <w:trHeight w:val="403"/>
        </w:trPr>
        <w:tc>
          <w:tcPr>
            <w:tcW w:w="2242" w:type="pct"/>
            <w:gridSpan w:val="2"/>
          </w:tcPr>
          <w:p w14:paraId="6F130A61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6" w:type="pct"/>
          </w:tcPr>
          <w:p w14:paraId="4882297E" w14:textId="654BCB85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47EA32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4946344F" w14:textId="69C973FE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2551A16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7AAAD8F" w14:textId="5364A18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6856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gridSpan w:val="2"/>
          </w:tcPr>
          <w:p w14:paraId="79D1346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69D4D52B" w14:textId="06FB5018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32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063</w:t>
            </w:r>
          </w:p>
        </w:tc>
      </w:tr>
      <w:tr w:rsidR="0060485B" w:rsidRPr="008D5487" w14:paraId="24C8AABC" w14:textId="77777777" w:rsidTr="0060485B">
        <w:trPr>
          <w:trHeight w:val="403"/>
        </w:trPr>
        <w:tc>
          <w:tcPr>
            <w:tcW w:w="2242" w:type="pct"/>
            <w:gridSpan w:val="2"/>
          </w:tcPr>
          <w:p w14:paraId="7778C4AB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6" w:type="pct"/>
          </w:tcPr>
          <w:p w14:paraId="6F1DC449" w14:textId="27CB90E6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6400219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7414E462" w14:textId="2627001E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608A779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3B1ABC97" w14:textId="4E087E2A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B685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38" w:type="pct"/>
            <w:gridSpan w:val="2"/>
          </w:tcPr>
          <w:p w14:paraId="0BC1B371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210DAD93" w14:textId="486A4F5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289</w:t>
            </w:r>
          </w:p>
        </w:tc>
      </w:tr>
      <w:tr w:rsidR="0060485B" w:rsidRPr="008D5487" w14:paraId="51289E69" w14:textId="77777777" w:rsidTr="0060485B">
        <w:trPr>
          <w:trHeight w:val="403"/>
        </w:trPr>
        <w:tc>
          <w:tcPr>
            <w:tcW w:w="2242" w:type="pct"/>
            <w:gridSpan w:val="2"/>
          </w:tcPr>
          <w:p w14:paraId="414AA8F7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6" w:type="pct"/>
          </w:tcPr>
          <w:p w14:paraId="6840EE2F" w14:textId="47828A6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1DFE74D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45D527EF" w14:textId="3EB2CF8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1D69CEC6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F2E3853" w14:textId="164499A1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  <w:tc>
          <w:tcPr>
            <w:tcW w:w="138" w:type="pct"/>
            <w:gridSpan w:val="2"/>
          </w:tcPr>
          <w:p w14:paraId="2B33C36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7BDC6556" w14:textId="45A12A4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0485B" w:rsidRPr="008D5487" w14:paraId="20AC9B72" w14:textId="77777777" w:rsidTr="0060485B">
        <w:trPr>
          <w:trHeight w:val="403"/>
        </w:trPr>
        <w:tc>
          <w:tcPr>
            <w:tcW w:w="2242" w:type="pct"/>
            <w:gridSpan w:val="2"/>
          </w:tcPr>
          <w:p w14:paraId="1E51F9E3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6" w:type="pct"/>
          </w:tcPr>
          <w:p w14:paraId="49EC47D7" w14:textId="1176D9BF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088CDCC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EFF41D9" w14:textId="27698EFF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418DDD1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A67FBEB" w14:textId="0703F89E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016</w:t>
            </w:r>
          </w:p>
        </w:tc>
        <w:tc>
          <w:tcPr>
            <w:tcW w:w="138" w:type="pct"/>
            <w:gridSpan w:val="2"/>
          </w:tcPr>
          <w:p w14:paraId="02385F8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" w:type="pct"/>
            <w:gridSpan w:val="4"/>
          </w:tcPr>
          <w:p w14:paraId="47B5B34E" w14:textId="6CB42E3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799</w:t>
            </w:r>
          </w:p>
        </w:tc>
      </w:tr>
      <w:tr w:rsidR="0060485B" w:rsidRPr="004E14C3" w14:paraId="244AF0B7" w14:textId="77777777" w:rsidTr="0060485B">
        <w:trPr>
          <w:trHeight w:val="64"/>
        </w:trPr>
        <w:tc>
          <w:tcPr>
            <w:tcW w:w="2242" w:type="pct"/>
            <w:gridSpan w:val="2"/>
          </w:tcPr>
          <w:p w14:paraId="18D4224F" w14:textId="77777777" w:rsidR="0060485B" w:rsidRPr="004E14C3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1D34E587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115621B2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gridSpan w:val="3"/>
          </w:tcPr>
          <w:p w14:paraId="30575F3D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3"/>
          </w:tcPr>
          <w:p w14:paraId="22ED7C22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4" w:type="pct"/>
            <w:gridSpan w:val="2"/>
          </w:tcPr>
          <w:p w14:paraId="0BBFD715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pct"/>
            <w:gridSpan w:val="2"/>
          </w:tcPr>
          <w:p w14:paraId="59AAF2FB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0" w:type="pct"/>
            <w:gridSpan w:val="4"/>
          </w:tcPr>
          <w:p w14:paraId="0E38636C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0485B" w:rsidRPr="008D5487" w14:paraId="00AB5154" w14:textId="77777777" w:rsidTr="00555F91">
        <w:trPr>
          <w:trHeight w:hRule="exact" w:val="403"/>
        </w:trPr>
        <w:tc>
          <w:tcPr>
            <w:tcW w:w="2242" w:type="pct"/>
            <w:gridSpan w:val="2"/>
          </w:tcPr>
          <w:p w14:paraId="6A016515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6" w:type="pct"/>
          </w:tcPr>
          <w:p w14:paraId="528FD73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33FDA6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73AA8C9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70DF66E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57C5A41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4E9F467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4F5EBDF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85B" w:rsidRPr="008D5487" w14:paraId="11CCF010" w14:textId="77777777" w:rsidTr="00555F91">
        <w:trPr>
          <w:trHeight w:hRule="exact" w:val="403"/>
        </w:trPr>
        <w:tc>
          <w:tcPr>
            <w:tcW w:w="2242" w:type="pct"/>
            <w:gridSpan w:val="2"/>
          </w:tcPr>
          <w:p w14:paraId="475BC2C1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6" w:type="pct"/>
          </w:tcPr>
          <w:p w14:paraId="264B4BA5" w14:textId="37C417C3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  <w:tc>
          <w:tcPr>
            <w:tcW w:w="141" w:type="pct"/>
            <w:gridSpan w:val="2"/>
          </w:tcPr>
          <w:p w14:paraId="31A1BC9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24CD3A9C" w14:textId="5667230B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646</w:t>
            </w:r>
          </w:p>
        </w:tc>
        <w:tc>
          <w:tcPr>
            <w:tcW w:w="144" w:type="pct"/>
            <w:gridSpan w:val="3"/>
          </w:tcPr>
          <w:p w14:paraId="704E444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059DDD7E" w14:textId="6D5A716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469</w:t>
            </w:r>
          </w:p>
        </w:tc>
        <w:tc>
          <w:tcPr>
            <w:tcW w:w="143" w:type="pct"/>
            <w:gridSpan w:val="3"/>
          </w:tcPr>
          <w:p w14:paraId="1446D6C2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7CA99BDA" w14:textId="2B7FC853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76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646</w:t>
            </w:r>
          </w:p>
        </w:tc>
      </w:tr>
      <w:tr w:rsidR="0060485B" w:rsidRPr="008D5487" w14:paraId="78AAEDAA" w14:textId="77777777" w:rsidTr="00555F91">
        <w:trPr>
          <w:trHeight w:hRule="exact" w:val="403"/>
        </w:trPr>
        <w:tc>
          <w:tcPr>
            <w:tcW w:w="2242" w:type="pct"/>
            <w:gridSpan w:val="2"/>
          </w:tcPr>
          <w:p w14:paraId="76E8FC83" w14:textId="0BBC4A0B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576" w:type="pct"/>
          </w:tcPr>
          <w:p w14:paraId="632C35CC" w14:textId="65EFFD5F" w:rsidR="0060485B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41" w:type="pct"/>
            <w:gridSpan w:val="2"/>
          </w:tcPr>
          <w:p w14:paraId="3218CCB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7C72811D" w14:textId="0C1BA4FD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4FD0204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E744A64" w14:textId="74C201F9" w:rsidR="0060485B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143" w:type="pct"/>
            <w:gridSpan w:val="3"/>
          </w:tcPr>
          <w:p w14:paraId="4E56DA6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7505C030" w14:textId="400CB238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485B" w:rsidRPr="008D5487" w14:paraId="20429D93" w14:textId="77777777" w:rsidTr="00555F91">
        <w:trPr>
          <w:trHeight w:hRule="exact" w:val="403"/>
        </w:trPr>
        <w:tc>
          <w:tcPr>
            <w:tcW w:w="2242" w:type="pct"/>
            <w:gridSpan w:val="2"/>
          </w:tcPr>
          <w:p w14:paraId="40AAE54F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72BE1AF" w14:textId="77777777" w:rsidR="0060485B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97DFC8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214E5802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559313B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0667A51B" w14:textId="77777777" w:rsidR="0060485B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51359F9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1137AF09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85B" w:rsidRPr="004E14C3" w14:paraId="1F42EA49" w14:textId="77777777" w:rsidTr="00555F91">
        <w:trPr>
          <w:trHeight w:hRule="exact" w:val="272"/>
        </w:trPr>
        <w:tc>
          <w:tcPr>
            <w:tcW w:w="2242" w:type="pct"/>
            <w:gridSpan w:val="2"/>
          </w:tcPr>
          <w:p w14:paraId="7B1CC0D8" w14:textId="77777777" w:rsidR="0060485B" w:rsidRPr="004E14C3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191F214C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5A4D19C7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gridSpan w:val="3"/>
          </w:tcPr>
          <w:p w14:paraId="5AE2D7D5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3"/>
          </w:tcPr>
          <w:p w14:paraId="4B7EFFD6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4" w:type="pct"/>
            <w:gridSpan w:val="2"/>
          </w:tcPr>
          <w:p w14:paraId="62299F70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3"/>
          </w:tcPr>
          <w:p w14:paraId="71D67EB3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46" w:type="pct"/>
            <w:gridSpan w:val="3"/>
          </w:tcPr>
          <w:p w14:paraId="4CC79243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0485B" w:rsidRPr="008D5487" w14:paraId="0D776F41" w14:textId="77777777" w:rsidTr="00555F91">
        <w:trPr>
          <w:trHeight w:hRule="exact" w:val="403"/>
        </w:trPr>
        <w:tc>
          <w:tcPr>
            <w:tcW w:w="2242" w:type="pct"/>
            <w:gridSpan w:val="2"/>
          </w:tcPr>
          <w:p w14:paraId="2A112EC8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76" w:type="pct"/>
          </w:tcPr>
          <w:p w14:paraId="703C801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C0B504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391427F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554EC71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A3971D6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18D0F17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22CC2A1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85B" w:rsidRPr="008D5487" w14:paraId="47F992BF" w14:textId="77777777" w:rsidTr="00555F91">
        <w:trPr>
          <w:trHeight w:hRule="exact" w:val="403"/>
        </w:trPr>
        <w:tc>
          <w:tcPr>
            <w:tcW w:w="2242" w:type="pct"/>
            <w:gridSpan w:val="2"/>
          </w:tcPr>
          <w:p w14:paraId="39F3BB40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6" w:type="pct"/>
          </w:tcPr>
          <w:p w14:paraId="56634749" w14:textId="37E92F91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852</w:t>
            </w:r>
          </w:p>
        </w:tc>
        <w:tc>
          <w:tcPr>
            <w:tcW w:w="141" w:type="pct"/>
            <w:gridSpan w:val="2"/>
          </w:tcPr>
          <w:p w14:paraId="39B2AED6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6EA1020" w14:textId="2458E15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164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098</w:t>
            </w:r>
          </w:p>
        </w:tc>
        <w:tc>
          <w:tcPr>
            <w:tcW w:w="144" w:type="pct"/>
            <w:gridSpan w:val="3"/>
          </w:tcPr>
          <w:p w14:paraId="2C7960E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7888B56" w14:textId="2BF0654D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5C564C44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75B8A75D" w14:textId="6C9A1FC6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0485B" w:rsidRPr="008D5487" w14:paraId="728F43B6" w14:textId="77777777" w:rsidTr="00555F91">
        <w:trPr>
          <w:trHeight w:hRule="exact" w:val="403"/>
        </w:trPr>
        <w:tc>
          <w:tcPr>
            <w:tcW w:w="2242" w:type="pct"/>
            <w:gridSpan w:val="2"/>
          </w:tcPr>
          <w:p w14:paraId="4C7F7BE2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76" w:type="pct"/>
          </w:tcPr>
          <w:p w14:paraId="51C0666A" w14:textId="3E628A50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789</w:t>
            </w:r>
          </w:p>
        </w:tc>
        <w:tc>
          <w:tcPr>
            <w:tcW w:w="141" w:type="pct"/>
            <w:gridSpan w:val="2"/>
          </w:tcPr>
          <w:p w14:paraId="5D25DE2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0C767DD" w14:textId="52AA0508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716</w:t>
            </w:r>
          </w:p>
        </w:tc>
        <w:tc>
          <w:tcPr>
            <w:tcW w:w="144" w:type="pct"/>
            <w:gridSpan w:val="3"/>
          </w:tcPr>
          <w:p w14:paraId="4CE854E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080D6CDF" w14:textId="406B064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14:paraId="061669C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24E4A4B4" w14:textId="7B7EB9D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60485B" w:rsidRPr="004E14C3" w14:paraId="66E43E74" w14:textId="77777777" w:rsidTr="00555F91">
        <w:trPr>
          <w:trHeight w:hRule="exact" w:val="281"/>
        </w:trPr>
        <w:tc>
          <w:tcPr>
            <w:tcW w:w="2242" w:type="pct"/>
            <w:gridSpan w:val="2"/>
          </w:tcPr>
          <w:p w14:paraId="3F07D1BD" w14:textId="77777777" w:rsidR="0060485B" w:rsidRPr="004E14C3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6" w:type="pct"/>
          </w:tcPr>
          <w:p w14:paraId="2A060B0A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44E25999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gridSpan w:val="3"/>
          </w:tcPr>
          <w:p w14:paraId="3A9409B1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4" w:type="pct"/>
            <w:gridSpan w:val="3"/>
          </w:tcPr>
          <w:p w14:paraId="5C448D3C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4" w:type="pct"/>
            <w:gridSpan w:val="2"/>
          </w:tcPr>
          <w:p w14:paraId="4CEB3101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  <w:gridSpan w:val="3"/>
          </w:tcPr>
          <w:p w14:paraId="75C3D704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46" w:type="pct"/>
            <w:gridSpan w:val="3"/>
          </w:tcPr>
          <w:p w14:paraId="751CA49E" w14:textId="77777777" w:rsidR="0060485B" w:rsidRPr="004E14C3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0485B" w:rsidRPr="008D5487" w14:paraId="409AE349" w14:textId="77777777" w:rsidTr="00555F91">
        <w:tc>
          <w:tcPr>
            <w:tcW w:w="2242" w:type="pct"/>
            <w:gridSpan w:val="2"/>
            <w:shd w:val="clear" w:color="auto" w:fill="FFFFFF"/>
          </w:tcPr>
          <w:p w14:paraId="2676830D" w14:textId="77777777" w:rsidR="0060485B" w:rsidRPr="008D5487" w:rsidRDefault="0060485B" w:rsidP="0060485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2B8E454B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C05113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3972ED1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08FF1B8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3DCEA630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3BCA4B1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5AB082E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85B" w:rsidRPr="008D5487" w14:paraId="0F004316" w14:textId="77777777" w:rsidTr="00555F91">
        <w:tc>
          <w:tcPr>
            <w:tcW w:w="2242" w:type="pct"/>
            <w:gridSpan w:val="2"/>
            <w:shd w:val="clear" w:color="auto" w:fill="FFFFFF"/>
          </w:tcPr>
          <w:p w14:paraId="110E3BAB" w14:textId="77777777" w:rsidR="0060485B" w:rsidRPr="008D5487" w:rsidRDefault="0060485B" w:rsidP="0060485B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8D5487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6" w:type="pct"/>
          </w:tcPr>
          <w:p w14:paraId="6A13C1E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3035A6C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02B092FE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4B03BEC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9BA2A4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25F5357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4B12101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485B" w:rsidRPr="008D5487" w14:paraId="2BF9D659" w14:textId="77777777" w:rsidTr="00555F91">
        <w:tc>
          <w:tcPr>
            <w:tcW w:w="2242" w:type="pct"/>
            <w:gridSpan w:val="2"/>
            <w:shd w:val="clear" w:color="auto" w:fill="FFFFFF"/>
          </w:tcPr>
          <w:p w14:paraId="181A58B8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6" w:type="pct"/>
            <w:shd w:val="clear" w:color="auto" w:fill="auto"/>
          </w:tcPr>
          <w:p w14:paraId="45CA4763" w14:textId="1B8AD07D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003</w:t>
            </w:r>
          </w:p>
        </w:tc>
        <w:tc>
          <w:tcPr>
            <w:tcW w:w="141" w:type="pct"/>
            <w:gridSpan w:val="2"/>
          </w:tcPr>
          <w:p w14:paraId="7C2171C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2A181207" w14:textId="12E648B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20,483</w:t>
            </w:r>
          </w:p>
        </w:tc>
        <w:tc>
          <w:tcPr>
            <w:tcW w:w="144" w:type="pct"/>
            <w:gridSpan w:val="3"/>
          </w:tcPr>
          <w:p w14:paraId="78786BE2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3ECFB909" w14:textId="28FF3F14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  <w:tc>
          <w:tcPr>
            <w:tcW w:w="143" w:type="pct"/>
            <w:gridSpan w:val="3"/>
          </w:tcPr>
          <w:p w14:paraId="41FA528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3B3CF117" w14:textId="0F705A7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10,427</w:t>
            </w:r>
          </w:p>
        </w:tc>
      </w:tr>
      <w:tr w:rsidR="0060485B" w:rsidRPr="008D5487" w14:paraId="3A1C4C1F" w14:textId="77777777" w:rsidTr="00555F91">
        <w:tc>
          <w:tcPr>
            <w:tcW w:w="2242" w:type="pct"/>
            <w:gridSpan w:val="2"/>
            <w:shd w:val="clear" w:color="auto" w:fill="FFFFFF"/>
          </w:tcPr>
          <w:p w14:paraId="2AA0E9C0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 xml:space="preserve">      </w:t>
            </w:r>
            <w:r w:rsidRPr="008D548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A344749" w14:textId="5817E310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  <w:tc>
          <w:tcPr>
            <w:tcW w:w="141" w:type="pct"/>
            <w:gridSpan w:val="2"/>
          </w:tcPr>
          <w:p w14:paraId="429FA1DF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0111C6A6" w14:textId="30E5247F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8D548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753</w:t>
            </w:r>
          </w:p>
        </w:tc>
        <w:tc>
          <w:tcPr>
            <w:tcW w:w="144" w:type="pct"/>
            <w:gridSpan w:val="3"/>
          </w:tcPr>
          <w:p w14:paraId="21FE919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14:paraId="3E242C0B" w14:textId="5C6AC176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143" w:type="pct"/>
            <w:gridSpan w:val="3"/>
          </w:tcPr>
          <w:p w14:paraId="0CBA6D57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  <w:gridSpan w:val="3"/>
          </w:tcPr>
          <w:p w14:paraId="67015B66" w14:textId="66A06E3E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862</w:t>
            </w:r>
          </w:p>
        </w:tc>
      </w:tr>
      <w:tr w:rsidR="0060485B" w:rsidRPr="008D5487" w14:paraId="5FA0F7A0" w14:textId="77777777" w:rsidTr="00555F91">
        <w:tc>
          <w:tcPr>
            <w:tcW w:w="2242" w:type="pct"/>
            <w:gridSpan w:val="2"/>
            <w:shd w:val="clear" w:color="auto" w:fill="FFFFFF"/>
          </w:tcPr>
          <w:p w14:paraId="6AA10299" w14:textId="77777777" w:rsidR="0060485B" w:rsidRPr="008D5487" w:rsidRDefault="0060485B" w:rsidP="006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4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D9068" w14:textId="5E0B536C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41" w:type="pct"/>
            <w:gridSpan w:val="2"/>
          </w:tcPr>
          <w:p w14:paraId="5DC9C40A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72A0CE" w14:textId="6786A0D5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22,236</w:t>
            </w:r>
          </w:p>
        </w:tc>
        <w:tc>
          <w:tcPr>
            <w:tcW w:w="144" w:type="pct"/>
            <w:gridSpan w:val="3"/>
          </w:tcPr>
          <w:p w14:paraId="688FCB43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5ADAB" w14:textId="6F86688D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43" w:type="pct"/>
            <w:gridSpan w:val="3"/>
          </w:tcPr>
          <w:p w14:paraId="10945B48" w14:textId="77777777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7E8AD6" w14:textId="2C5E6349" w:rsidR="0060485B" w:rsidRPr="008D5487" w:rsidRDefault="0060485B" w:rsidP="00604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11,289</w:t>
            </w:r>
          </w:p>
        </w:tc>
      </w:tr>
    </w:tbl>
    <w:p w14:paraId="637C08B0" w14:textId="77777777" w:rsidR="008D5487" w:rsidRDefault="008D5487" w:rsidP="0066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18DE05" w14:textId="41766B83" w:rsidR="00C83977" w:rsidRDefault="00C8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</w:pPr>
    </w:p>
    <w:p w14:paraId="455726DD" w14:textId="3962BF79" w:rsidR="00605595" w:rsidRDefault="0066046F" w:rsidP="00EE7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605595" w:rsidRPr="0013657B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</w:t>
      </w:r>
      <w:r w:rsidR="00605595"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="00605595" w:rsidRPr="0013657B"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="003723A6">
        <w:rPr>
          <w:rFonts w:ascii="Angsana New" w:hAnsi="Angsana New" w:cs="Angsana New"/>
          <w:sz w:val="30"/>
          <w:szCs w:val="30"/>
        </w:rPr>
        <w:t xml:space="preserve"> </w:t>
      </w:r>
      <w:r w:rsidR="003723A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05595">
        <w:rPr>
          <w:rFonts w:ascii="Angsana New" w:hAnsi="Angsana New" w:cs="Angsana New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 w:rsidRPr="0013657B">
        <w:rPr>
          <w:rFonts w:ascii="Angsana New" w:hAnsi="Angsana New" w:cs="Angsana New"/>
          <w:sz w:val="30"/>
          <w:szCs w:val="30"/>
          <w:cs/>
        </w:rPr>
        <w:t>และ</w:t>
      </w:r>
      <w:r w:rsidR="0060559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31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6681" w:rsidRPr="00F26681">
        <w:rPr>
          <w:rFonts w:ascii="Angsana New" w:hAnsi="Angsana New" w:cs="Angsana New"/>
          <w:sz w:val="30"/>
          <w:szCs w:val="30"/>
        </w:rPr>
        <w:t>2562</w:t>
      </w:r>
      <w:r w:rsidR="00605595">
        <w:rPr>
          <w:rFonts w:ascii="Angsana New" w:hAnsi="Angsana New" w:cs="Angsana New"/>
          <w:sz w:val="30"/>
          <w:szCs w:val="30"/>
        </w:rPr>
        <w:t xml:space="preserve"> </w:t>
      </w:r>
      <w:r w:rsidR="0060559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30F5347" w14:textId="77777777" w:rsidR="00810D31" w:rsidRPr="008A5A08" w:rsidRDefault="00810D31" w:rsidP="0025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2"/>
        <w:gridCol w:w="1082"/>
        <w:gridCol w:w="298"/>
        <w:gridCol w:w="1053"/>
        <w:gridCol w:w="311"/>
        <w:gridCol w:w="1078"/>
        <w:gridCol w:w="256"/>
        <w:gridCol w:w="1107"/>
      </w:tblGrid>
      <w:tr w:rsidR="00804175" w:rsidRPr="008A5A08" w14:paraId="47960E40" w14:textId="77777777" w:rsidTr="002D79B0">
        <w:tc>
          <w:tcPr>
            <w:tcW w:w="2163" w:type="pct"/>
          </w:tcPr>
          <w:p w14:paraId="564E0157" w14:textId="08F00695" w:rsidR="00804175" w:rsidRPr="002D79B0" w:rsidRDefault="00804175" w:rsidP="002D79B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099654D4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" w:type="pct"/>
          </w:tcPr>
          <w:p w14:paraId="67410F5F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45F79EDB" w14:textId="77777777" w:rsidR="00804175" w:rsidRPr="002D79B0" w:rsidRDefault="00804175" w:rsidP="002D7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5C8BD783" w14:textId="77777777" w:rsidTr="002D79B0">
        <w:tc>
          <w:tcPr>
            <w:tcW w:w="2163" w:type="pct"/>
          </w:tcPr>
          <w:p w14:paraId="62AD8D28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70D248E" w14:textId="11B0839B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3" w:type="pct"/>
          </w:tcPr>
          <w:p w14:paraId="0E401A14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353779" w14:textId="416E39C1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" w:type="pct"/>
          </w:tcPr>
          <w:p w14:paraId="309DFE5D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3414B8" w14:textId="7518DED7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10BB601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9521210" w14:textId="2028441A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3C31FD75" w14:textId="77777777" w:rsidTr="002D79B0">
        <w:tc>
          <w:tcPr>
            <w:tcW w:w="2163" w:type="pct"/>
          </w:tcPr>
          <w:p w14:paraId="77ECD518" w14:textId="7B393F0B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53B7FB32" w14:textId="0FC63B16" w:rsidR="003723A6" w:rsidRPr="002D79B0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542C8235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A8C0B50" w14:textId="141DBF30" w:rsidR="003723A6" w:rsidRPr="002D79B0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70" w:type="pct"/>
          </w:tcPr>
          <w:p w14:paraId="799AD0A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4399A5" w14:textId="27B98C84" w:rsidR="003723A6" w:rsidRPr="002D79B0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36A15E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7D6F2EB" w14:textId="6F1644FE" w:rsidR="003723A6" w:rsidRPr="002D79B0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:rsidRPr="008A5A08" w14:paraId="453D9986" w14:textId="77777777" w:rsidTr="002D79B0">
        <w:tc>
          <w:tcPr>
            <w:tcW w:w="2163" w:type="pct"/>
          </w:tcPr>
          <w:p w14:paraId="7BD7A569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1AF1B1C5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311FBF" w14:paraId="344C9C0F" w14:textId="77777777" w:rsidTr="002D79B0">
        <w:tc>
          <w:tcPr>
            <w:tcW w:w="2163" w:type="pct"/>
          </w:tcPr>
          <w:p w14:paraId="6737840B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shd w:val="clear" w:color="auto" w:fill="auto"/>
          </w:tcPr>
          <w:p w14:paraId="57D17615" w14:textId="148DAE72" w:rsidR="003723A6" w:rsidRPr="002D79B0" w:rsidRDefault="00D3506D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19ABE689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2B7E69D" w14:textId="7369303F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0" w:type="pct"/>
          </w:tcPr>
          <w:p w14:paraId="141714DE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8837A1" w14:textId="1B9E9AB9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0149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  <w:tc>
          <w:tcPr>
            <w:tcW w:w="140" w:type="pct"/>
          </w:tcPr>
          <w:p w14:paraId="08CAF10F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C8E908F" w14:textId="27534DE6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611</w:t>
            </w:r>
          </w:p>
        </w:tc>
      </w:tr>
      <w:tr w:rsidR="003723A6" w:rsidRPr="008A5A08" w14:paraId="7FE80562" w14:textId="77777777" w:rsidTr="002D79B0">
        <w:tc>
          <w:tcPr>
            <w:tcW w:w="2163" w:type="pct"/>
          </w:tcPr>
          <w:p w14:paraId="55E4F6EE" w14:textId="0CBCFACF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  <w:shd w:val="clear" w:color="auto" w:fill="auto"/>
          </w:tcPr>
          <w:p w14:paraId="4BE1DD81" w14:textId="2E2059EE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D35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382</w:t>
            </w:r>
          </w:p>
        </w:tc>
        <w:tc>
          <w:tcPr>
            <w:tcW w:w="163" w:type="pct"/>
          </w:tcPr>
          <w:p w14:paraId="32FB7DEC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1A9B53" w14:textId="2536FB56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62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009</w:t>
            </w:r>
          </w:p>
        </w:tc>
        <w:tc>
          <w:tcPr>
            <w:tcW w:w="170" w:type="pct"/>
          </w:tcPr>
          <w:p w14:paraId="18C5C221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5B532F1" w14:textId="244B89BD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0149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382</w:t>
            </w:r>
          </w:p>
        </w:tc>
        <w:tc>
          <w:tcPr>
            <w:tcW w:w="140" w:type="pct"/>
          </w:tcPr>
          <w:p w14:paraId="4370484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591A808" w14:textId="564E5D34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62</w:t>
            </w:r>
            <w:r w:rsidR="003723A6" w:rsidRPr="002D79B0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009</w:t>
            </w:r>
          </w:p>
        </w:tc>
      </w:tr>
      <w:tr w:rsidR="003723A6" w:rsidRPr="008A5A08" w14:paraId="11D4D27D" w14:textId="77777777" w:rsidTr="002D79B0">
        <w:tc>
          <w:tcPr>
            <w:tcW w:w="2163" w:type="pct"/>
            <w:shd w:val="clear" w:color="auto" w:fill="auto"/>
          </w:tcPr>
          <w:p w14:paraId="35CABF9E" w14:textId="29DD8E33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92" w:type="pct"/>
            <w:shd w:val="clear" w:color="auto" w:fill="auto"/>
          </w:tcPr>
          <w:p w14:paraId="3E25DB8D" w14:textId="78A61031" w:rsidR="003723A6" w:rsidRPr="00770FA3" w:rsidRDefault="00770FA3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770F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4D64912E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6226D33" w14:textId="0593FC4F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73</w:t>
            </w:r>
          </w:p>
        </w:tc>
        <w:tc>
          <w:tcPr>
            <w:tcW w:w="170" w:type="pct"/>
            <w:shd w:val="clear" w:color="auto" w:fill="auto"/>
          </w:tcPr>
          <w:p w14:paraId="11C40F0D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82312D" w14:textId="45F83EA3" w:rsidR="003723A6" w:rsidRPr="002D79B0" w:rsidRDefault="000149F5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2A561D2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DA659EE" w14:textId="6FBBDDFF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723A6" w:rsidRPr="008A5A08" w14:paraId="4006AFDC" w14:textId="77777777" w:rsidTr="002D79B0">
        <w:tc>
          <w:tcPr>
            <w:tcW w:w="2163" w:type="pct"/>
          </w:tcPr>
          <w:p w14:paraId="50CF0C5E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21A5BE0" w14:textId="4B41A702" w:rsidR="003723A6" w:rsidRPr="00770FA3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 w:rsidR="00A7614D" w:rsidRPr="00770F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63" w:type="pct"/>
          </w:tcPr>
          <w:p w14:paraId="38435F2A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BA6B058" w14:textId="087EAF35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170" w:type="pct"/>
          </w:tcPr>
          <w:p w14:paraId="14C7CA88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FB17D7A" w14:textId="3B694888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  <w:r w:rsidR="000149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0" w:type="pct"/>
          </w:tcPr>
          <w:p w14:paraId="67278264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71C224B2" w14:textId="32B130D8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620</w:t>
            </w:r>
          </w:p>
        </w:tc>
      </w:tr>
      <w:tr w:rsidR="003723A6" w:rsidRPr="008A5A08" w14:paraId="06120129" w14:textId="77777777" w:rsidTr="002D79B0">
        <w:tc>
          <w:tcPr>
            <w:tcW w:w="2163" w:type="pct"/>
          </w:tcPr>
          <w:p w14:paraId="06EB07C2" w14:textId="77777777" w:rsidR="003723A6" w:rsidRDefault="003723A6" w:rsidP="003723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5B9553AD" w14:textId="1D5F1C24" w:rsidR="003723A6" w:rsidRPr="005B7002" w:rsidRDefault="003723A6" w:rsidP="003723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26681" w:rsidRPr="00F266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B7FF3B0" w14:textId="77777777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</w:p>
          <w:p w14:paraId="0AB7FC00" w14:textId="26B484F9" w:rsidR="00A7614D" w:rsidRPr="002D79B0" w:rsidRDefault="00A7614D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4F4B51E8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57374FA" w14:textId="77777777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</w:p>
          <w:p w14:paraId="17921D2E" w14:textId="7A1E6245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70" w:type="pct"/>
          </w:tcPr>
          <w:p w14:paraId="5B7636C4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92429F3" w14:textId="77777777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611FDADD" w14:textId="0B6A2812" w:rsidR="000149F5" w:rsidRPr="002D79B0" w:rsidRDefault="000149F5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E1C2C13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4552C0B" w14:textId="77777777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9D39BEF" w14:textId="565AA521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310</w:t>
            </w:r>
            <w:r w:rsidRPr="002D79B0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3723A6" w:rsidRPr="008A5A08" w14:paraId="21E0CC62" w14:textId="77777777" w:rsidTr="002D79B0">
        <w:tc>
          <w:tcPr>
            <w:tcW w:w="2163" w:type="pct"/>
          </w:tcPr>
          <w:p w14:paraId="7BC3337E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4DB84774" w:rsidR="003723A6" w:rsidRPr="002D79B0" w:rsidRDefault="00A937BB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  <w:r w:rsidRPr="00770F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63" w:type="pct"/>
          </w:tcPr>
          <w:p w14:paraId="08814047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B8941" w14:textId="0A72F4FF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61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70" w:type="pct"/>
          </w:tcPr>
          <w:p w14:paraId="411D7BEC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2CC83CA5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  <w:r w:rsidR="000149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0" w:type="pct"/>
          </w:tcPr>
          <w:p w14:paraId="4D358208" w14:textId="77777777" w:rsidR="003723A6" w:rsidRPr="002D79B0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A3F08" w14:textId="29D0E1F0" w:rsidR="003723A6" w:rsidRPr="002D79B0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113</w:t>
            </w:r>
            <w:r w:rsidR="003723A6" w:rsidRPr="002D79B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310</w:t>
            </w:r>
          </w:p>
        </w:tc>
      </w:tr>
    </w:tbl>
    <w:p w14:paraId="113C226E" w14:textId="3EC5569C" w:rsidR="00670AEB" w:rsidRDefault="0067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3"/>
        <w:gridCol w:w="1079"/>
        <w:gridCol w:w="269"/>
        <w:gridCol w:w="1171"/>
        <w:gridCol w:w="271"/>
        <w:gridCol w:w="1083"/>
        <w:gridCol w:w="236"/>
        <w:gridCol w:w="1108"/>
      </w:tblGrid>
      <w:tr w:rsidR="003723A6" w:rsidRPr="00CB560E" w14:paraId="6CC084D4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33EB3570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5" w:type="pct"/>
            <w:gridSpan w:val="3"/>
          </w:tcPr>
          <w:p w14:paraId="616DE360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FB8C3F9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7E430916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C041B4" w14:paraId="0090949B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30B4B253" w14:textId="77777777" w:rsidR="003723A6" w:rsidRPr="00FA42B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F29F6FE" w14:textId="749EBACB" w:rsidR="003723A6" w:rsidRPr="00C041B4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7F523C6" w14:textId="77777777" w:rsidR="003723A6" w:rsidRPr="00C041B4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26A30EF" w14:textId="6FA05E0E" w:rsidR="003723A6" w:rsidRPr="00C041B4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EE3F7AC" w14:textId="77777777" w:rsidR="003723A6" w:rsidRPr="00C041B4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AA159D4" w14:textId="5A156624" w:rsidR="003723A6" w:rsidRPr="00C041B4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AFFEA6A" w14:textId="77777777" w:rsidR="003723A6" w:rsidRPr="00C041B4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D0BA87" w14:textId="4B58746B" w:rsidR="003723A6" w:rsidRPr="00C041B4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14:paraId="5AEAA800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45A19D54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7"/>
          </w:tcPr>
          <w:p w14:paraId="641D80FF" w14:textId="77777777" w:rsidR="003723A6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23A6" w14:paraId="09DADDAF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773C0161" w14:textId="2CD21AC9" w:rsidR="003723A6" w:rsidRPr="005F656D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723A6" w:rsidRPr="00B66BD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723A6" w:rsidRPr="00B66BDB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89" w:type="pct"/>
            <w:vAlign w:val="bottom"/>
          </w:tcPr>
          <w:p w14:paraId="540DF055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14:paraId="35C9BDBA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vAlign w:val="bottom"/>
          </w:tcPr>
          <w:p w14:paraId="1780620A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8" w:type="pct"/>
            <w:vAlign w:val="bottom"/>
          </w:tcPr>
          <w:p w14:paraId="333DC877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vAlign w:val="bottom"/>
          </w:tcPr>
          <w:p w14:paraId="644044DC" w14:textId="77777777" w:rsidR="003723A6" w:rsidRPr="00032E1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vAlign w:val="bottom"/>
          </w:tcPr>
          <w:p w14:paraId="109E9EA4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3038B094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723A6" w14:paraId="7C51440C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2C7733BB" w14:textId="70F853A7" w:rsidR="003723A6" w:rsidRPr="00B66BDB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401D8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</w:p>
        </w:tc>
        <w:tc>
          <w:tcPr>
            <w:tcW w:w="589" w:type="pct"/>
            <w:vAlign w:val="bottom"/>
          </w:tcPr>
          <w:p w14:paraId="74084667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14:paraId="7C81C378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vAlign w:val="bottom"/>
          </w:tcPr>
          <w:p w14:paraId="1934BBB9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8" w:type="pct"/>
            <w:vAlign w:val="bottom"/>
          </w:tcPr>
          <w:p w14:paraId="171255B1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vAlign w:val="bottom"/>
          </w:tcPr>
          <w:p w14:paraId="356E2498" w14:textId="77777777" w:rsidR="003723A6" w:rsidRPr="00032E1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vAlign w:val="bottom"/>
          </w:tcPr>
          <w:p w14:paraId="5D7EA506" w14:textId="77777777" w:rsidR="003723A6" w:rsidRPr="00CB560E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5E8DADCC" w14:textId="77777777" w:rsidR="003723A6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01D85" w14:paraId="53F57133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6B0D8E4C" w14:textId="3AE5C4C1" w:rsidR="00401D85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หนี้สูญและหนี้สงสัยจะสูญ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89" w:type="pct"/>
            <w:vAlign w:val="bottom"/>
          </w:tcPr>
          <w:p w14:paraId="0218E01E" w14:textId="77777777" w:rsidR="00401D85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7" w:type="pct"/>
            <w:vAlign w:val="bottom"/>
          </w:tcPr>
          <w:p w14:paraId="0F5A7E99" w14:textId="77777777" w:rsidR="00401D85" w:rsidRPr="00CB560E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vAlign w:val="bottom"/>
          </w:tcPr>
          <w:p w14:paraId="1DB760B2" w14:textId="77777777" w:rsidR="00401D85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8" w:type="pct"/>
            <w:vAlign w:val="bottom"/>
          </w:tcPr>
          <w:p w14:paraId="1F053E1E" w14:textId="77777777" w:rsidR="00401D85" w:rsidRPr="00CB560E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vAlign w:val="bottom"/>
          </w:tcPr>
          <w:p w14:paraId="272CDA3E" w14:textId="77777777" w:rsidR="00401D85" w:rsidRPr="00032E16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vAlign w:val="bottom"/>
          </w:tcPr>
          <w:p w14:paraId="7EBD5217" w14:textId="77777777" w:rsidR="00401D85" w:rsidRPr="00CB560E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vAlign w:val="bottom"/>
          </w:tcPr>
          <w:p w14:paraId="400326D4" w14:textId="77777777" w:rsidR="00401D85" w:rsidRDefault="00401D8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723A6" w:rsidRPr="009C4259" w14:paraId="630C9148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54AC7180" w14:textId="3E62A000" w:rsidR="003723A6" w:rsidRPr="00040E9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 w:rsidR="002114F9" w:rsidRPr="002114F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68B2020" w14:textId="6C4DBF72" w:rsidR="003723A6" w:rsidRPr="009C4259" w:rsidRDefault="007B5C83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25C69A7" w14:textId="77777777" w:rsidR="003723A6" w:rsidRPr="009C4259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3E4E1997" w14:textId="21B15347" w:rsidR="003723A6" w:rsidRPr="009C4259" w:rsidRDefault="00F26681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148" w:type="pct"/>
            <w:vAlign w:val="bottom"/>
          </w:tcPr>
          <w:p w14:paraId="55387B3D" w14:textId="77777777" w:rsidR="003723A6" w:rsidRPr="009C4259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2DCB4A4" w14:textId="69AC6E48" w:rsidR="003723A6" w:rsidRPr="009C4259" w:rsidRDefault="00CC450C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vAlign w:val="bottom"/>
          </w:tcPr>
          <w:p w14:paraId="180ADD7C" w14:textId="77777777" w:rsidR="003723A6" w:rsidRPr="00040E90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73DF92B8" w14:textId="3A58110D" w:rsidR="003723A6" w:rsidRPr="009C4259" w:rsidRDefault="00F26681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</w:t>
            </w:r>
          </w:p>
        </w:tc>
      </w:tr>
      <w:tr w:rsidR="003723A6" w:rsidRPr="009C4259" w14:paraId="7362B789" w14:textId="77777777" w:rsidTr="003723A6">
        <w:trPr>
          <w:trHeight w:hRule="exact" w:val="389"/>
        </w:trPr>
        <w:tc>
          <w:tcPr>
            <w:tcW w:w="2152" w:type="pct"/>
            <w:vAlign w:val="bottom"/>
          </w:tcPr>
          <w:p w14:paraId="742E5B7B" w14:textId="00925652" w:rsidR="003723A6" w:rsidRPr="00040E9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งวดหกเดือนสิ้นสุดวันที่ </w:t>
            </w:r>
            <w:r w:rsidR="002114F9" w:rsidRPr="002114F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788634" w14:textId="249CADBF" w:rsidR="003723A6" w:rsidRPr="009C4259" w:rsidRDefault="007B5C83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7" w:type="pct"/>
            <w:vAlign w:val="bottom"/>
          </w:tcPr>
          <w:p w14:paraId="77C150EE" w14:textId="77777777" w:rsidR="003723A6" w:rsidRPr="009C4259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4AA4B5" w14:textId="01FFBE51" w:rsidR="003723A6" w:rsidRPr="009C4259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8" w:type="pct"/>
            <w:vAlign w:val="bottom"/>
          </w:tcPr>
          <w:p w14:paraId="209DA379" w14:textId="77777777" w:rsidR="003723A6" w:rsidRPr="009C4259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952C20" w14:textId="1C22E9ED" w:rsidR="003723A6" w:rsidRPr="009C4259" w:rsidRDefault="000149F5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9" w:type="pct"/>
            <w:vAlign w:val="bottom"/>
          </w:tcPr>
          <w:p w14:paraId="27CAB94B" w14:textId="77777777" w:rsidR="003723A6" w:rsidRPr="00040E90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333AC7" w14:textId="483342C3" w:rsidR="003723A6" w:rsidRPr="009C4259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</w:tr>
    </w:tbl>
    <w:p w14:paraId="0810096E" w14:textId="77777777" w:rsidR="003723A6" w:rsidRPr="008A5A08" w:rsidRDefault="00372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9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913"/>
        <w:gridCol w:w="1113"/>
        <w:gridCol w:w="296"/>
        <w:gridCol w:w="1056"/>
        <w:gridCol w:w="238"/>
        <w:gridCol w:w="1080"/>
        <w:gridCol w:w="269"/>
        <w:gridCol w:w="1125"/>
      </w:tblGrid>
      <w:tr w:rsidR="002D79B0" w:rsidRPr="008A5A08" w14:paraId="7D1A4C75" w14:textId="77777777" w:rsidTr="003723A6">
        <w:trPr>
          <w:trHeight w:val="297"/>
        </w:trPr>
        <w:tc>
          <w:tcPr>
            <w:tcW w:w="2152" w:type="pct"/>
          </w:tcPr>
          <w:p w14:paraId="2681837C" w14:textId="4C4C5F00" w:rsidR="00F61EF0" w:rsidRPr="008A5A08" w:rsidRDefault="00F61EF0" w:rsidP="00F61EF0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519DE0B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0C2E749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pct"/>
            <w:gridSpan w:val="3"/>
          </w:tcPr>
          <w:p w14:paraId="402F9956" w14:textId="77777777" w:rsidR="00F61EF0" w:rsidRPr="008A5A08" w:rsidRDefault="00F61EF0" w:rsidP="00F61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6D1B6680" w14:textId="77777777" w:rsidTr="003723A6">
        <w:tc>
          <w:tcPr>
            <w:tcW w:w="2152" w:type="pct"/>
          </w:tcPr>
          <w:p w14:paraId="74F42AFF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6227AA3" w14:textId="58B8A129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3" w:type="pct"/>
          </w:tcPr>
          <w:p w14:paraId="03C79EC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21F5EE" w14:textId="5A82625D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5DE47E8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21D7F849" w14:textId="5F7736E6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755CD52B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56ACBDC" w14:textId="43650061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51D2F72B" w14:textId="77777777" w:rsidTr="003723A6">
        <w:tc>
          <w:tcPr>
            <w:tcW w:w="2152" w:type="pct"/>
          </w:tcPr>
          <w:p w14:paraId="7765F2A1" w14:textId="586DC498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12" w:type="pct"/>
          </w:tcPr>
          <w:p w14:paraId="1D19FCFB" w14:textId="3DF9376F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090AF1A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E4ECDC" w14:textId="03C8FFD3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005F63F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668A4BAC" w14:textId="29C7430E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628602F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A2D95A7" w14:textId="0A0B2D99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316D74CB" w14:textId="77777777" w:rsidTr="003723A6">
        <w:tc>
          <w:tcPr>
            <w:tcW w:w="2152" w:type="pct"/>
          </w:tcPr>
          <w:p w14:paraId="4F382373" w14:textId="77777777" w:rsidR="003723A6" w:rsidRPr="00E7777B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8" w:type="pct"/>
            <w:gridSpan w:val="7"/>
          </w:tcPr>
          <w:p w14:paraId="37B4E2C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17341B9D" w14:textId="77777777" w:rsidTr="003723A6">
        <w:tc>
          <w:tcPr>
            <w:tcW w:w="2152" w:type="pct"/>
          </w:tcPr>
          <w:p w14:paraId="4F264A90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0B0766B5" w14:textId="1DB4B0D8" w:rsidR="003723A6" w:rsidRPr="008A5A08" w:rsidRDefault="00A7614D" w:rsidP="00A7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3" w:type="pct"/>
          </w:tcPr>
          <w:p w14:paraId="35FBF2EA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A2C796" w14:textId="300913C4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8CF916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E09A99C" w14:textId="7DDDA356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0149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698</w:t>
            </w:r>
          </w:p>
        </w:tc>
        <w:tc>
          <w:tcPr>
            <w:tcW w:w="148" w:type="pct"/>
          </w:tcPr>
          <w:p w14:paraId="73BC77F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0527A8C" w14:textId="0320D691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213</w:t>
            </w:r>
          </w:p>
        </w:tc>
      </w:tr>
      <w:tr w:rsidR="003723A6" w:rsidRPr="008A5A08" w14:paraId="1BEAB8A8" w14:textId="77777777" w:rsidTr="003723A6">
        <w:tc>
          <w:tcPr>
            <w:tcW w:w="2152" w:type="pct"/>
          </w:tcPr>
          <w:p w14:paraId="5FFE09F7" w14:textId="35360A1D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" w:type="pct"/>
            <w:shd w:val="clear" w:color="auto" w:fill="auto"/>
          </w:tcPr>
          <w:p w14:paraId="2FD13CCC" w14:textId="49FBB1CC" w:rsidR="003723A6" w:rsidRPr="008A5A08" w:rsidRDefault="00F26681" w:rsidP="00A7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  <w:tc>
          <w:tcPr>
            <w:tcW w:w="163" w:type="pct"/>
          </w:tcPr>
          <w:p w14:paraId="09161F7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0C1413D" w14:textId="230A0BAB" w:rsidR="003723A6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131" w:type="pct"/>
          </w:tcPr>
          <w:p w14:paraId="00F09F6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20B90B" w14:textId="5CC15717" w:rsidR="003723A6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148" w:type="pct"/>
          </w:tcPr>
          <w:p w14:paraId="4467A76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78ECA10" w14:textId="7ED8D536" w:rsidR="003723A6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3723A6" w:rsidRPr="008A5A08" w14:paraId="496E4BCB" w14:textId="77777777" w:rsidTr="003723A6">
        <w:tc>
          <w:tcPr>
            <w:tcW w:w="2152" w:type="pct"/>
          </w:tcPr>
          <w:p w14:paraId="451405D7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0DE9A" w14:textId="64C20153" w:rsidR="003723A6" w:rsidRPr="008A5A08" w:rsidRDefault="00F26681" w:rsidP="00A7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60" w:lineRule="exac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63" w:type="pct"/>
          </w:tcPr>
          <w:p w14:paraId="69D8771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D6939" w14:textId="4F403141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ind w:left="-108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131" w:type="pct"/>
          </w:tcPr>
          <w:p w14:paraId="0A9A8E9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5C28DD" w14:textId="6090457F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  <w:r w:rsidR="000149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8" w:type="pct"/>
          </w:tcPr>
          <w:p w14:paraId="78989E7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448EC" w14:textId="6858439C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</w:t>
            </w:r>
          </w:p>
        </w:tc>
      </w:tr>
    </w:tbl>
    <w:p w14:paraId="1411B19D" w14:textId="77777777" w:rsidR="003723A6" w:rsidRDefault="003723A6">
      <w:pPr>
        <w:rPr>
          <w:rFonts w:cstheme="minorBidi"/>
        </w:rPr>
      </w:pPr>
    </w:p>
    <w:p w14:paraId="14AAC838" w14:textId="77777777" w:rsidR="003723A6" w:rsidRPr="001D4E88" w:rsidRDefault="002D79B0">
      <w:pPr>
        <w:rPr>
          <w:rFonts w:cstheme="minorBidi"/>
          <w:cs/>
        </w:rPr>
      </w:pPr>
      <w:r>
        <w:br w:type="page"/>
      </w: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78"/>
        <w:gridCol w:w="270"/>
        <w:gridCol w:w="1171"/>
        <w:gridCol w:w="271"/>
        <w:gridCol w:w="1082"/>
        <w:gridCol w:w="237"/>
        <w:gridCol w:w="1109"/>
      </w:tblGrid>
      <w:tr w:rsidR="003723A6" w:rsidRPr="00CB560E" w14:paraId="70EE88FB" w14:textId="77777777" w:rsidTr="003723A6">
        <w:trPr>
          <w:trHeight w:hRule="exact" w:val="389"/>
        </w:trPr>
        <w:tc>
          <w:tcPr>
            <w:tcW w:w="2290" w:type="pct"/>
            <w:vAlign w:val="bottom"/>
          </w:tcPr>
          <w:p w14:paraId="76CFD4B9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14:paraId="1E20A8E2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5FB9A53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005C5326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C041B4" w14:paraId="5CF62026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0A09FD86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3C4FB49A" w14:textId="7813B58A" w:rsidR="003723A6" w:rsidRPr="00C041B4" w:rsidRDefault="002114F9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58D05741" w14:textId="77777777" w:rsidR="003723A6" w:rsidRPr="00C041B4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B03440" w14:textId="5397BB55" w:rsidR="003723A6" w:rsidRPr="00C041B4" w:rsidRDefault="002114F9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41D15AB5" w14:textId="77777777" w:rsidR="003723A6" w:rsidRPr="00C041B4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791BB55" w14:textId="6DF6BDD9" w:rsidR="003723A6" w:rsidRPr="00C041B4" w:rsidRDefault="002114F9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23" w:type="pct"/>
          </w:tcPr>
          <w:p w14:paraId="4CCC5CBB" w14:textId="77777777" w:rsidR="003723A6" w:rsidRPr="00C041B4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0E5C41" w14:textId="3BC1CD3F" w:rsidR="003723A6" w:rsidRPr="00C041B4" w:rsidRDefault="002114F9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14:paraId="1175EA87" w14:textId="77777777" w:rsidTr="003723A6">
        <w:trPr>
          <w:trHeight w:hRule="exact" w:val="389"/>
        </w:trPr>
        <w:tc>
          <w:tcPr>
            <w:tcW w:w="2290" w:type="pct"/>
            <w:vAlign w:val="bottom"/>
          </w:tcPr>
          <w:p w14:paraId="693C3947" w14:textId="77777777" w:rsidR="003723A6" w:rsidRPr="00FA42B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pct"/>
            <w:gridSpan w:val="7"/>
          </w:tcPr>
          <w:p w14:paraId="466E5313" w14:textId="77777777" w:rsidR="003723A6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1D85" w14:paraId="75884F58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73B302B9" w14:textId="03F667D5" w:rsidR="00401D85" w:rsidRPr="005F656D" w:rsidRDefault="00401D85" w:rsidP="004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F43BA2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F43BA2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="00F43BA2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:</w:t>
            </w:r>
            <w:r w:rsidR="00F43BA2"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หนี้สูญ</w:t>
            </w:r>
          </w:p>
        </w:tc>
        <w:tc>
          <w:tcPr>
            <w:tcW w:w="560" w:type="pct"/>
            <w:vAlign w:val="bottom"/>
          </w:tcPr>
          <w:p w14:paraId="357C7090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0" w:type="pct"/>
            <w:vAlign w:val="bottom"/>
          </w:tcPr>
          <w:p w14:paraId="01F719CF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vAlign w:val="bottom"/>
          </w:tcPr>
          <w:p w14:paraId="7FA5D756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184306D7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vAlign w:val="bottom"/>
          </w:tcPr>
          <w:p w14:paraId="5E6A359A" w14:textId="77777777" w:rsidR="00401D85" w:rsidRPr="00032E16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vAlign w:val="bottom"/>
          </w:tcPr>
          <w:p w14:paraId="2B974A6F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vAlign w:val="bottom"/>
          </w:tcPr>
          <w:p w14:paraId="660F56F8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01D85" w14:paraId="5CB1EBC4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0958C85A" w14:textId="1EF9FCE5" w:rsidR="00401D85" w:rsidRPr="00B66BDB" w:rsidRDefault="00401D85" w:rsidP="00401D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="00F43BA2"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</w:t>
            </w:r>
            <w:r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60" w:type="pct"/>
            <w:vAlign w:val="bottom"/>
          </w:tcPr>
          <w:p w14:paraId="2E0ACF08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0" w:type="pct"/>
            <w:vAlign w:val="bottom"/>
          </w:tcPr>
          <w:p w14:paraId="6FB5316E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vAlign w:val="bottom"/>
          </w:tcPr>
          <w:p w14:paraId="15364CC3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1" w:type="pct"/>
            <w:vAlign w:val="bottom"/>
          </w:tcPr>
          <w:p w14:paraId="5F2B9BCC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vAlign w:val="bottom"/>
          </w:tcPr>
          <w:p w14:paraId="2704BB7A" w14:textId="77777777" w:rsidR="00401D85" w:rsidRPr="00032E16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3" w:type="pct"/>
            <w:vAlign w:val="bottom"/>
          </w:tcPr>
          <w:p w14:paraId="7B98ED0A" w14:textId="77777777" w:rsidR="00401D85" w:rsidRPr="00CB560E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vAlign w:val="bottom"/>
          </w:tcPr>
          <w:p w14:paraId="34CAA1E7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723A6" w:rsidRPr="009C4259" w14:paraId="1D1155ED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30AE97AB" w14:textId="4C760FE6" w:rsidR="003723A6" w:rsidRPr="00040E9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- งวดสามเดือนสิ้นสุดวันที่ </w:t>
            </w:r>
            <w:r w:rsidR="002114F9" w:rsidRPr="002114F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34FD5051" w14:textId="16BFCEBC" w:rsidR="003723A6" w:rsidRPr="009C4259" w:rsidRDefault="00A7614D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74FEFB0E" w14:textId="77777777" w:rsidR="003723A6" w:rsidRPr="009C4259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74F23ACC" w14:textId="34FCF0E5" w:rsidR="003723A6" w:rsidRPr="009C4259" w:rsidRDefault="00A7614D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0BC6A7E9" w14:textId="77777777" w:rsidR="003723A6" w:rsidRPr="009C4259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5F245C9A" w14:textId="1C9A704A" w:rsidR="003723A6" w:rsidRPr="009C4259" w:rsidRDefault="000149F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  <w:vAlign w:val="bottom"/>
          </w:tcPr>
          <w:p w14:paraId="11015A50" w14:textId="77777777" w:rsidR="003723A6" w:rsidRPr="00040E90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14:paraId="7BF264C8" w14:textId="7D1C8D72" w:rsidR="003723A6" w:rsidRPr="009C4259" w:rsidRDefault="000149F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3723A6" w:rsidRPr="009C4259" w14:paraId="068E017F" w14:textId="77777777" w:rsidTr="00401D85">
        <w:trPr>
          <w:trHeight w:hRule="exact" w:val="389"/>
        </w:trPr>
        <w:tc>
          <w:tcPr>
            <w:tcW w:w="2290" w:type="pct"/>
            <w:vAlign w:val="bottom"/>
          </w:tcPr>
          <w:p w14:paraId="3D1A35F2" w14:textId="6204D042" w:rsidR="003723A6" w:rsidRPr="00040E90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งวดหกเดือนสิ้นสุดวันที่ </w:t>
            </w:r>
            <w:r w:rsidR="002114F9" w:rsidRPr="002114F9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945E61" w14:textId="576ABDB7" w:rsidR="003723A6" w:rsidRPr="009C4259" w:rsidRDefault="00A7614D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vAlign w:val="bottom"/>
          </w:tcPr>
          <w:p w14:paraId="23F5846F" w14:textId="77777777" w:rsidR="003723A6" w:rsidRPr="009C4259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E65DF5" w14:textId="66B24BBE" w:rsidR="003723A6" w:rsidRPr="009C4259" w:rsidRDefault="00A7614D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4CAF4C5B" w14:textId="77777777" w:rsidR="003723A6" w:rsidRPr="009C4259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11C6A" w14:textId="6BD27603" w:rsidR="003723A6" w:rsidRPr="009C4259" w:rsidRDefault="000149F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3" w:type="pct"/>
            <w:vAlign w:val="bottom"/>
          </w:tcPr>
          <w:p w14:paraId="377C1B26" w14:textId="77777777" w:rsidR="003723A6" w:rsidRPr="00040E90" w:rsidRDefault="003723A6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2A5866" w14:textId="04063499" w:rsidR="003723A6" w:rsidRPr="009C4259" w:rsidRDefault="000149F5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5F768A64" w14:textId="28DF2C14" w:rsidR="002D79B0" w:rsidRPr="001D4E88" w:rsidRDefault="002D79B0">
      <w:pPr>
        <w:rPr>
          <w:rFonts w:cstheme="minorBidi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170"/>
        <w:gridCol w:w="270"/>
        <w:gridCol w:w="1080"/>
        <w:gridCol w:w="270"/>
        <w:gridCol w:w="1080"/>
      </w:tblGrid>
      <w:tr w:rsidR="00BD0832" w:rsidRPr="008F4241" w14:paraId="5B58EBD6" w14:textId="77777777" w:rsidTr="0070345A">
        <w:trPr>
          <w:tblHeader/>
        </w:trPr>
        <w:tc>
          <w:tcPr>
            <w:tcW w:w="4410" w:type="dxa"/>
            <w:vAlign w:val="bottom"/>
          </w:tcPr>
          <w:p w14:paraId="1641A0BD" w14:textId="012ABBE2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EC01E57" w14:textId="77777777" w:rsidR="00BD0832" w:rsidRPr="008F4241" w:rsidRDefault="00BD0832" w:rsidP="00BD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F42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F61D9" w:rsidRPr="008F4241" w14:paraId="6BCFDD3D" w14:textId="77777777" w:rsidTr="0070345A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14:paraId="7D5C50DF" w14:textId="3A3670DF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</w:t>
            </w:r>
            <w:r w:rsidR="00057CD9"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</w:t>
            </w:r>
            <w:r w:rsidRPr="008F424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ระยะสั้นแก่บริษัทย่อย</w:t>
            </w:r>
          </w:p>
        </w:tc>
        <w:tc>
          <w:tcPr>
            <w:tcW w:w="1080" w:type="dxa"/>
            <w:vAlign w:val="bottom"/>
          </w:tcPr>
          <w:p w14:paraId="59977CF0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A0DBD4" w14:textId="5F82ECFE" w:rsidR="00CF61D9" w:rsidRPr="008F4241" w:rsidRDefault="00F26681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61D9" w:rsidRPr="008F42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D1E2948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22A41F" w14:textId="0DACD250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0FF0192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53DF3DF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1A721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54CCA" w14:textId="0AFE611C" w:rsidR="00CF61D9" w:rsidRPr="008F4241" w:rsidRDefault="002114F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4F9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3723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F61D9" w:rsidRPr="008F4241" w14:paraId="1B24FF05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0E02DCCA" w14:textId="73BAA7B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1EDCE409" w14:textId="77777777" w:rsidR="00CF61D9" w:rsidRPr="008F4241" w:rsidRDefault="00CF61D9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F424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F42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F205F" w:rsidRPr="008F4241" w14:paraId="3180EB9F" w14:textId="77777777" w:rsidTr="0070345A">
        <w:trPr>
          <w:trHeight w:hRule="exact" w:val="414"/>
          <w:tblHeader/>
        </w:trPr>
        <w:tc>
          <w:tcPr>
            <w:tcW w:w="4410" w:type="dxa"/>
          </w:tcPr>
          <w:p w14:paraId="658C8CDA" w14:textId="464A05D9" w:rsidR="00AF205F" w:rsidRPr="008F4241" w:rsidRDefault="00F26681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5220" w:type="dxa"/>
            <w:gridSpan w:val="7"/>
          </w:tcPr>
          <w:p w14:paraId="5C047171" w14:textId="77777777" w:rsidR="00AF205F" w:rsidRPr="008F4241" w:rsidRDefault="00AF205F" w:rsidP="00CF6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01D85" w:rsidRPr="008F4241" w14:paraId="5F520CBD" w14:textId="77777777" w:rsidTr="0070345A">
        <w:tc>
          <w:tcPr>
            <w:tcW w:w="4410" w:type="dxa"/>
            <w:vAlign w:val="bottom"/>
          </w:tcPr>
          <w:p w14:paraId="09C3C124" w14:textId="303BDEE8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ไทยฟู้ดส์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เฟอร์เทอร์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35D52752" w14:textId="5DB41AE3" w:rsidR="00401D85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211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4D5232D4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4D823" w14:textId="61E95B80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4E94B0D9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15185" w14:textId="721060C0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7FB1293D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805C4" w14:textId="781BCACB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401D85" w:rsidRPr="008F4241" w14:paraId="100AE0F0" w14:textId="77777777" w:rsidTr="0070345A">
        <w:tc>
          <w:tcPr>
            <w:tcW w:w="4410" w:type="dxa"/>
            <w:vAlign w:val="bottom"/>
          </w:tcPr>
          <w:p w14:paraId="538B02B9" w14:textId="5869EF16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080" w:type="dxa"/>
            <w:vAlign w:val="bottom"/>
          </w:tcPr>
          <w:p w14:paraId="16F460FB" w14:textId="1BF13CCE" w:rsidR="00401D85" w:rsidRPr="00B12808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949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70" w:type="dxa"/>
          </w:tcPr>
          <w:p w14:paraId="383934A2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A4EE37" w14:textId="292D77AA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A30D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235372C6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66D1A6" w14:textId="56F23520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AA30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A859E3B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13F780" w14:textId="7B1E4F03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401D85" w:rsidRPr="008F4241" w14:paraId="3C98D8BD" w14:textId="77777777" w:rsidTr="0070345A">
        <w:tc>
          <w:tcPr>
            <w:tcW w:w="4410" w:type="dxa"/>
            <w:vAlign w:val="bottom"/>
          </w:tcPr>
          <w:p w14:paraId="64B391E3" w14:textId="1F24818C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สไวน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ฟาร์ม จำกัด</w:t>
            </w:r>
          </w:p>
        </w:tc>
        <w:tc>
          <w:tcPr>
            <w:tcW w:w="1080" w:type="dxa"/>
            <w:vAlign w:val="bottom"/>
          </w:tcPr>
          <w:p w14:paraId="57F08E3A" w14:textId="4E7E5C25" w:rsidR="00401D85" w:rsidRPr="008F4241" w:rsidRDefault="00401D85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8D1BF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76A4DA" w14:textId="410A80B0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749F1C0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33AC5" w14:textId="1E902298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71F265B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508A0" w14:textId="03BE8792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01D85" w:rsidRPr="008F4241" w14:paraId="09B41B07" w14:textId="77777777" w:rsidTr="0070345A">
        <w:tc>
          <w:tcPr>
            <w:tcW w:w="4410" w:type="dxa"/>
            <w:vAlign w:val="bottom"/>
          </w:tcPr>
          <w:p w14:paraId="196EF562" w14:textId="41642F30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กรีน เอเนอจี้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50C87CBA" w14:textId="64CC9C7F" w:rsidR="00401D85" w:rsidRDefault="00401D85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65DA64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77FA9A" w14:textId="67D03826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1D5E2B4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66D781" w14:textId="3CA9BB03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66279B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0A6AE7" w14:textId="39883260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401D85" w:rsidRPr="008F4241" w14:paraId="0055BBB1" w14:textId="77777777" w:rsidTr="0070345A">
        <w:tc>
          <w:tcPr>
            <w:tcW w:w="4410" w:type="dxa"/>
            <w:vAlign w:val="bottom"/>
          </w:tcPr>
          <w:p w14:paraId="0B008E33" w14:textId="356A4C3B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 ฟู้ดส์ รีเสิร์ซ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เซ็นเตอร์ จำกัด</w:t>
            </w:r>
          </w:p>
        </w:tc>
        <w:tc>
          <w:tcPr>
            <w:tcW w:w="1080" w:type="dxa"/>
            <w:vAlign w:val="bottom"/>
          </w:tcPr>
          <w:p w14:paraId="2F5BE8AF" w14:textId="05587175" w:rsidR="00401D85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73FA573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F0CA6C" w14:textId="6560A0E6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61926B5F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2E090F" w14:textId="54A58F71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61E4D5C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A6BC8" w14:textId="410F5CDC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401D85" w:rsidRPr="008F4241" w14:paraId="6726C9AD" w14:textId="77777777" w:rsidTr="0070345A">
        <w:tc>
          <w:tcPr>
            <w:tcW w:w="4410" w:type="dxa"/>
            <w:vAlign w:val="bottom"/>
          </w:tcPr>
          <w:p w14:paraId="0F299DA5" w14:textId="4032B5A8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โพรเซส ฟู้ดส์ จำกัด</w:t>
            </w:r>
          </w:p>
        </w:tc>
        <w:tc>
          <w:tcPr>
            <w:tcW w:w="1080" w:type="dxa"/>
            <w:vAlign w:val="bottom"/>
          </w:tcPr>
          <w:p w14:paraId="4A918A46" w14:textId="19730919" w:rsidR="00401D85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C727645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3022E9" w14:textId="0EA8DCDF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77B8296C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19F9D6" w14:textId="0D9EF119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926C45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5071B3" w14:textId="01E79026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401D85" w:rsidRPr="008F4241" w14:paraId="02700686" w14:textId="77777777" w:rsidTr="0070345A">
        <w:tc>
          <w:tcPr>
            <w:tcW w:w="4410" w:type="dxa"/>
            <w:vAlign w:val="bottom"/>
          </w:tcPr>
          <w:p w14:paraId="39867463" w14:textId="4B0BDDE1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 ที พาราก้อน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โฮลดิ้ง จำกัด</w:t>
            </w:r>
          </w:p>
        </w:tc>
        <w:tc>
          <w:tcPr>
            <w:tcW w:w="1080" w:type="dxa"/>
            <w:vAlign w:val="bottom"/>
          </w:tcPr>
          <w:p w14:paraId="762BD66C" w14:textId="5DD25907" w:rsidR="00401D85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270" w:type="dxa"/>
          </w:tcPr>
          <w:p w14:paraId="0ACDF2FC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F69DE" w14:textId="118DC9B2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10BD2598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57F7AF" w14:textId="454348D7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70" w:type="dxa"/>
          </w:tcPr>
          <w:p w14:paraId="20C5C8A5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F3423" w14:textId="5CA28A98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D85" w:rsidRPr="008F4241" w14:paraId="2E1C07D8" w14:textId="77777777" w:rsidTr="0070345A">
        <w:tc>
          <w:tcPr>
            <w:tcW w:w="4410" w:type="dxa"/>
            <w:vAlign w:val="bottom"/>
          </w:tcPr>
          <w:p w14:paraId="50134BA7" w14:textId="62517EBD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ฟู้ดส์ </w:t>
            </w: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อาหารสัตว์</w:t>
            </w:r>
            <w:r w:rsidRPr="008F424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0F4A23A2" w14:textId="6A7E4D0C" w:rsidR="00401D85" w:rsidRPr="008F4241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596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2A45A8CA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903EE" w14:textId="02F48511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50C8A44A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9B20" w14:textId="6EAEAF6D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</w:tcPr>
          <w:p w14:paraId="6E72F835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90470" w14:textId="62ABDCAE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D85" w:rsidRPr="008F4241" w14:paraId="2DC5DA34" w14:textId="77777777" w:rsidTr="0070345A">
        <w:tc>
          <w:tcPr>
            <w:tcW w:w="4410" w:type="dxa"/>
            <w:vAlign w:val="bottom"/>
          </w:tcPr>
          <w:p w14:paraId="058691BE" w14:textId="55DBEDD4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42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1080" w:type="dxa"/>
            <w:vAlign w:val="bottom"/>
          </w:tcPr>
          <w:p w14:paraId="1691DF6C" w14:textId="3AB86117" w:rsidR="00401D85" w:rsidRPr="008F4241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401D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7534F953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4DDCEE" w14:textId="1FBD0E22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214465" w14:textId="752352DA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9976D" w14:textId="748F35FF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401D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0" w:type="dxa"/>
          </w:tcPr>
          <w:p w14:paraId="2F432E6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57FE5C" w14:textId="763DFBE3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1D85" w:rsidRPr="008F4241" w14:paraId="63D50E80" w14:textId="77777777" w:rsidTr="004E6D2C">
        <w:tc>
          <w:tcPr>
            <w:tcW w:w="4410" w:type="dxa"/>
          </w:tcPr>
          <w:p w14:paraId="113D84BE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42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A334F" w14:textId="1ABD6193" w:rsidR="00401D85" w:rsidRPr="008F4241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401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870</w:t>
            </w:r>
            <w:r w:rsidR="00401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082F1FB7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E063EF" w14:textId="6F35651C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43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050</w:t>
            </w:r>
          </w:p>
        </w:tc>
        <w:tc>
          <w:tcPr>
            <w:tcW w:w="270" w:type="dxa"/>
          </w:tcPr>
          <w:p w14:paraId="45668F5F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970C04" w14:textId="119A95C9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  <w:r w:rsidR="00F43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70" w:type="dxa"/>
          </w:tcPr>
          <w:p w14:paraId="5FB49ED0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3D7598" w14:textId="36A76AAA" w:rsidR="00401D85" w:rsidRPr="008F4241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</w:tr>
      <w:tr w:rsidR="00401D85" w:rsidRPr="008F4241" w14:paraId="2D920E1E" w14:textId="77777777" w:rsidTr="00653D9B">
        <w:tc>
          <w:tcPr>
            <w:tcW w:w="4410" w:type="dxa"/>
          </w:tcPr>
          <w:p w14:paraId="21BC7C2B" w14:textId="681FB8E4" w:rsidR="00401D85" w:rsidRPr="008F4241" w:rsidRDefault="00F43BA2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6A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B0452F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F44D45" w14:textId="51CA6FB9" w:rsidR="00401D85" w:rsidRPr="008445F2" w:rsidRDefault="00401D85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sz w:val="28"/>
                <w:szCs w:val="28"/>
              </w:rPr>
              <w:t>223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5452D20" w14:textId="77777777" w:rsidR="00401D85" w:rsidRPr="008445F2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11564" w14:textId="77777777" w:rsidR="00401D85" w:rsidRPr="008445F2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FE8567" w14:textId="77777777" w:rsidR="00401D85" w:rsidRPr="008445F2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50A5CC" w14:textId="77777777" w:rsidR="00401D85" w:rsidRPr="008445F2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553BC" w14:textId="77777777" w:rsidR="00401D85" w:rsidRPr="008445F2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9A17DB" w14:textId="5D6253B2" w:rsidR="00401D85" w:rsidRPr="008445F2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1D85" w:rsidRPr="008F4241" w14:paraId="1A5707DC" w14:textId="77777777" w:rsidTr="00653D9B">
        <w:tc>
          <w:tcPr>
            <w:tcW w:w="4410" w:type="dxa"/>
          </w:tcPr>
          <w:p w14:paraId="140783FF" w14:textId="489C6292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F7B44" w14:textId="439C5623" w:rsidR="00401D85" w:rsidRDefault="00F26681" w:rsidP="00401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401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829</w:t>
            </w:r>
            <w:r w:rsidR="00401D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987</w:t>
            </w:r>
          </w:p>
        </w:tc>
        <w:tc>
          <w:tcPr>
            <w:tcW w:w="270" w:type="dxa"/>
          </w:tcPr>
          <w:p w14:paraId="0D08D14C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52122C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FF95A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5DC397" w14:textId="77777777" w:rsidR="00401D85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56626" w14:textId="77777777" w:rsidR="00401D85" w:rsidRPr="008F4241" w:rsidRDefault="00401D85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CCA807" w14:textId="3E860756" w:rsidR="00401D85" w:rsidRDefault="00F26681" w:rsidP="00401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051</w:t>
            </w:r>
            <w:r w:rsidR="00401D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</w:p>
        </w:tc>
      </w:tr>
    </w:tbl>
    <w:p w14:paraId="4B5D6FD0" w14:textId="575210B4" w:rsidR="00D17CB7" w:rsidRDefault="00D17CB7" w:rsidP="00D17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0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89"/>
        <w:gridCol w:w="1084"/>
        <w:gridCol w:w="273"/>
        <w:gridCol w:w="1167"/>
        <w:gridCol w:w="273"/>
        <w:gridCol w:w="1080"/>
        <w:gridCol w:w="273"/>
        <w:gridCol w:w="1070"/>
      </w:tblGrid>
      <w:tr w:rsidR="003723A6" w:rsidRPr="00CB560E" w14:paraId="116BD334" w14:textId="77777777" w:rsidTr="003723A6">
        <w:tc>
          <w:tcPr>
            <w:tcW w:w="2284" w:type="pct"/>
            <w:vAlign w:val="bottom"/>
          </w:tcPr>
          <w:p w14:paraId="221B7517" w14:textId="77777777" w:rsidR="003723A6" w:rsidRPr="005C382E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13" w:type="pct"/>
            <w:gridSpan w:val="3"/>
          </w:tcPr>
          <w:p w14:paraId="1267BD8A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0DF03DE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76A41FFB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C871D2" w14:paraId="1DF07F74" w14:textId="77777777" w:rsidTr="003723A6">
        <w:tc>
          <w:tcPr>
            <w:tcW w:w="2284" w:type="pct"/>
            <w:vAlign w:val="bottom"/>
          </w:tcPr>
          <w:p w14:paraId="70921E78" w14:textId="77777777" w:rsidR="003723A6" w:rsidRPr="005C382E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14:paraId="30A7E4B8" w14:textId="33396E52" w:rsidR="003723A6" w:rsidRPr="00C871D2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33FE3BE3" w14:textId="77777777" w:rsidR="003723A6" w:rsidRPr="00C871D2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B4C5386" w14:textId="5EFCA4B4" w:rsidR="003723A6" w:rsidRPr="00C871D2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A2D1045" w14:textId="77777777" w:rsidR="003723A6" w:rsidRPr="00CB560E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DD62A0B" w14:textId="57027799" w:rsidR="003723A6" w:rsidRPr="00C871D2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0C17AEF5" w14:textId="77777777" w:rsidR="003723A6" w:rsidRPr="00C871D2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039FA102" w14:textId="31CCE247" w:rsidR="003723A6" w:rsidRPr="00C871D2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723A6" w:rsidRPr="00CB560E" w14:paraId="527DB3B3" w14:textId="77777777" w:rsidTr="003723A6">
        <w:tc>
          <w:tcPr>
            <w:tcW w:w="2284" w:type="pct"/>
            <w:vAlign w:val="bottom"/>
          </w:tcPr>
          <w:p w14:paraId="2E5641AF" w14:textId="77777777" w:rsidR="003723A6" w:rsidRPr="00DA5148" w:rsidRDefault="003723A6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16" w:type="pct"/>
            <w:gridSpan w:val="7"/>
            <w:vAlign w:val="bottom"/>
          </w:tcPr>
          <w:p w14:paraId="3E22A76C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23A6" w:rsidRPr="00CB560E" w14:paraId="537466C1" w14:textId="77777777" w:rsidTr="003723A6">
        <w:tc>
          <w:tcPr>
            <w:tcW w:w="2848" w:type="pct"/>
            <w:gridSpan w:val="2"/>
            <w:vAlign w:val="bottom"/>
          </w:tcPr>
          <w:p w14:paraId="3B63AF39" w14:textId="3BB12855" w:rsidR="003723A6" w:rsidRPr="00B66BDB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  <w:r w:rsidR="007F23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237B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7F237B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="007F237B"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7F237B"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2" w:type="pct"/>
            <w:vAlign w:val="bottom"/>
          </w:tcPr>
          <w:p w14:paraId="7A45E556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67C06F5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3F23C271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9E72FEF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1526B739" w14:textId="77777777" w:rsidR="003723A6" w:rsidRPr="00CB560E" w:rsidRDefault="003723A6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094FBF8E" w14:textId="77777777" w:rsidR="003723A6" w:rsidRPr="00CB560E" w:rsidRDefault="003723A6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01D85" w:rsidRPr="00CB560E" w14:paraId="747DDE94" w14:textId="77777777" w:rsidTr="003723A6">
        <w:tc>
          <w:tcPr>
            <w:tcW w:w="2848" w:type="pct"/>
            <w:gridSpan w:val="2"/>
            <w:vAlign w:val="bottom"/>
          </w:tcPr>
          <w:p w14:paraId="37852417" w14:textId="033EEC68" w:rsidR="00401D85" w:rsidRPr="00401D85" w:rsidRDefault="00401D85" w:rsidP="00176CE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401D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และหนี้สงสัยจะสูญ</w:t>
            </w:r>
            <w:r w:rsidRPr="00401D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42" w:type="pct"/>
            <w:vAlign w:val="bottom"/>
          </w:tcPr>
          <w:p w14:paraId="09C668AA" w14:textId="77777777" w:rsidR="00401D85" w:rsidRPr="00CB560E" w:rsidRDefault="00401D85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BAA013A" w14:textId="77777777" w:rsidR="00401D85" w:rsidRPr="00CB560E" w:rsidRDefault="00401D85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63FDBBC6" w14:textId="77777777" w:rsidR="00401D85" w:rsidRPr="00CB560E" w:rsidRDefault="00401D85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819937E" w14:textId="77777777" w:rsidR="00401D85" w:rsidRPr="00CB560E" w:rsidRDefault="00401D85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vAlign w:val="bottom"/>
          </w:tcPr>
          <w:p w14:paraId="283C0637" w14:textId="77777777" w:rsidR="00401D85" w:rsidRPr="00CB560E" w:rsidRDefault="00401D85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14:paraId="21C743B9" w14:textId="77777777" w:rsidR="00401D85" w:rsidRPr="00CB560E" w:rsidRDefault="00401D85" w:rsidP="00176CE0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723A6" w:rsidRPr="0098026E" w14:paraId="6C1269A2" w14:textId="77777777" w:rsidTr="003723A6">
        <w:tc>
          <w:tcPr>
            <w:tcW w:w="2284" w:type="pct"/>
            <w:vAlign w:val="bottom"/>
          </w:tcPr>
          <w:p w14:paraId="3396CE7C" w14:textId="6728AA92" w:rsidR="003723A6" w:rsidRPr="00C146C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9B375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B375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3B7C32C1" w14:textId="511B5657" w:rsidR="003723A6" w:rsidRPr="00CB560E" w:rsidRDefault="006F2B49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26B3E96F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F0F2090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62611AF6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425449BA" w14:textId="0A53CE7E" w:rsidR="003723A6" w:rsidRPr="0098026E" w:rsidRDefault="00F26681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6</w:t>
            </w:r>
            <w:r w:rsidR="00CC450C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070</w:t>
            </w:r>
          </w:p>
        </w:tc>
        <w:tc>
          <w:tcPr>
            <w:tcW w:w="142" w:type="pct"/>
            <w:vAlign w:val="bottom"/>
          </w:tcPr>
          <w:p w14:paraId="369D2FCD" w14:textId="77777777" w:rsidR="003723A6" w:rsidRPr="0098026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vAlign w:val="bottom"/>
          </w:tcPr>
          <w:p w14:paraId="473F8D09" w14:textId="1F00BFA7" w:rsidR="003723A6" w:rsidRPr="0098026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 w:rsidRPr="0098026E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</w:tr>
      <w:tr w:rsidR="003723A6" w:rsidRPr="00637BA0" w14:paraId="053C0F96" w14:textId="77777777" w:rsidTr="003723A6">
        <w:tc>
          <w:tcPr>
            <w:tcW w:w="2284" w:type="pct"/>
            <w:vAlign w:val="bottom"/>
          </w:tcPr>
          <w:p w14:paraId="196B641D" w14:textId="7BC5D3A7" w:rsidR="003723A6" w:rsidRPr="00C146C0" w:rsidRDefault="003723A6" w:rsidP="003723A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4" w:type="pct"/>
            <w:tcBorders>
              <w:bottom w:val="double" w:sz="4" w:space="0" w:color="auto"/>
            </w:tcBorders>
            <w:vAlign w:val="bottom"/>
          </w:tcPr>
          <w:p w14:paraId="47EC748B" w14:textId="20CC1648" w:rsidR="003723A6" w:rsidRPr="00CB560E" w:rsidRDefault="006F2B49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553FC153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E87C46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vAlign w:val="bottom"/>
          </w:tcPr>
          <w:p w14:paraId="36F44B38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F66940" w14:textId="5067D5FC" w:rsidR="003723A6" w:rsidRPr="00637BA0" w:rsidRDefault="00F26681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25</w:t>
            </w:r>
            <w:r w:rsidR="000149F5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383</w:t>
            </w:r>
          </w:p>
        </w:tc>
        <w:tc>
          <w:tcPr>
            <w:tcW w:w="142" w:type="pct"/>
            <w:vAlign w:val="bottom"/>
          </w:tcPr>
          <w:p w14:paraId="0C30A826" w14:textId="77777777" w:rsidR="003723A6" w:rsidRPr="00CB560E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F82DC" w14:textId="76BCA8F5" w:rsidR="003723A6" w:rsidRPr="00637BA0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</w:tr>
    </w:tbl>
    <w:p w14:paraId="2B059A0E" w14:textId="77777777" w:rsidR="00AA40ED" w:rsidRPr="007F237B" w:rsidRDefault="00AA40ED" w:rsidP="00C72708">
      <w:pPr>
        <w:ind w:left="540"/>
        <w:rPr>
          <w:rFonts w:ascii="Angsana New" w:hAnsi="Angsana New" w:cs="Angsana New"/>
        </w:rPr>
      </w:pPr>
    </w:p>
    <w:p w14:paraId="2BF3375D" w14:textId="43F0E5B2" w:rsidR="002B7574" w:rsidRDefault="002B7574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="003723A6">
        <w:rPr>
          <w:rFonts w:ascii="Angsana New" w:hAnsi="Angsana New" w:cs="Angsana New"/>
          <w:sz w:val="30"/>
          <w:szCs w:val="30"/>
        </w:rPr>
        <w:t xml:space="preserve"> </w:t>
      </w:r>
      <w:r w:rsidR="003723A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E6EEC" w:rsidRPr="00252A5D">
        <w:rPr>
          <w:rFonts w:ascii="Angsana New" w:hAnsi="Angsana New" w:cs="Angsana New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</w:t>
      </w:r>
      <w:r w:rsidR="002114F9" w:rsidRPr="002114F9">
        <w:rPr>
          <w:rFonts w:ascii="Angsana New" w:hAnsi="Angsana New" w:cs="Angsana New" w:hint="cs"/>
          <w:sz w:val="30"/>
          <w:szCs w:val="30"/>
        </w:rPr>
        <w:t>3</w:t>
      </w:r>
      <w:r w:rsidR="003E6EEC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เงินให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้กู้ยืมระยะสั้นแก่บริษัทย่อยบาง</w:t>
      </w:r>
      <w:r w:rsidRPr="008A5A08">
        <w:rPr>
          <w:rFonts w:ascii="Angsana New" w:hAnsi="Angsana New" w:cs="Angsana New"/>
          <w:sz w:val="30"/>
          <w:szCs w:val="30"/>
          <w:cs/>
        </w:rPr>
        <w:t>แห่ง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เป็น</w:t>
      </w:r>
      <w:r w:rsidR="001D6F45" w:rsidRPr="008A5A08">
        <w:rPr>
          <w:rFonts w:ascii="Angsana New" w:hAnsi="Angsana New" w:cs="Angsana New"/>
          <w:sz w:val="30"/>
          <w:szCs w:val="30"/>
          <w:cs/>
        </w:rPr>
        <w:t>เงินให้กู้ยืมประเภทไม่มีหลักประกันและ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8A5A08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>
        <w:rPr>
          <w:rFonts w:ascii="Angsana New" w:hAnsi="Angsana New" w:cs="Angsana New"/>
          <w:spacing w:val="8"/>
          <w:sz w:val="30"/>
          <w:szCs w:val="30"/>
          <w:cs/>
        </w:rPr>
        <w:t>ร้อย</w:t>
      </w:r>
      <w:r w:rsidR="00FD1DE1" w:rsidRPr="00770FA3">
        <w:rPr>
          <w:rFonts w:ascii="Angsana New" w:hAnsi="Angsana New" w:cs="Angsana New"/>
          <w:spacing w:val="8"/>
          <w:sz w:val="30"/>
          <w:szCs w:val="30"/>
          <w:cs/>
        </w:rPr>
        <w:t>ล</w:t>
      </w:r>
      <w:r w:rsidR="00EC081E" w:rsidRPr="00770FA3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="00B35F2E" w:rsidRPr="00770FA3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A61D2B" w:rsidRPr="00770FA3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58</w:t>
      </w:r>
      <w:r w:rsidRPr="00770FA3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770FA3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8A5A08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8565CC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A61D2B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70</w:t>
      </w:r>
      <w:r w:rsidR="00704078" w:rsidRPr="008A5A0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31</w:t>
      </w:r>
      <w:r w:rsidR="003E6EEC" w:rsidRPr="003E6EE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E6EEC" w:rsidRPr="003E6EEC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256</w:t>
      </w:r>
      <w:r w:rsidR="002114F9" w:rsidRPr="002114F9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1D6F45" w:rsidRPr="008A5A08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9A4C92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4</w:t>
      </w:r>
      <w:r w:rsidR="003E6EEC">
        <w:rPr>
          <w:rFonts w:ascii="Angsana New" w:hAnsi="Angsana New" w:cs="Angsana New"/>
          <w:i/>
          <w:iCs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68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4</w:t>
      </w:r>
      <w:r w:rsidR="003E6EEC">
        <w:rPr>
          <w:rFonts w:ascii="Angsana New" w:hAnsi="Angsana New" w:cs="Angsana New"/>
          <w:i/>
          <w:iCs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75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D6F45" w:rsidRPr="008A5A08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1D6F45" w:rsidRPr="008A5A08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33BBD0F0" w14:textId="77777777" w:rsidR="00222BDF" w:rsidRPr="001A6CBA" w:rsidRDefault="00222BDF" w:rsidP="00EA47B0">
      <w:pPr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DF13D2" w:rsidRPr="00DF13D2" w14:paraId="3F3364B1" w14:textId="77777777" w:rsidTr="00F17879">
        <w:trPr>
          <w:tblHeader/>
        </w:trPr>
        <w:tc>
          <w:tcPr>
            <w:tcW w:w="3870" w:type="dxa"/>
            <w:vAlign w:val="bottom"/>
          </w:tcPr>
          <w:p w14:paraId="7749F073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37768038"/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6A9A5ECA" w14:textId="77777777" w:rsidR="00DF13D2" w:rsidRPr="00DF13D2" w:rsidRDefault="00DF13D2" w:rsidP="00DF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F13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168B0" w:rsidRPr="00761E71" w14:paraId="6ED7E8D7" w14:textId="77777777" w:rsidTr="00F1787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1AAB710" w14:textId="7259311F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="00F17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 w:rsidR="007034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แก่การร่วมค้า</w:t>
            </w:r>
          </w:p>
        </w:tc>
        <w:tc>
          <w:tcPr>
            <w:tcW w:w="1080" w:type="dxa"/>
            <w:vAlign w:val="bottom"/>
          </w:tcPr>
          <w:p w14:paraId="7D3DB5B4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0B2E0" w14:textId="592E9001" w:rsidR="00D168B0" w:rsidRPr="00DF13D2" w:rsidRDefault="00F26681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68B0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168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8B183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CAB7A" w14:textId="0DE002DA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0BB5BAF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B925C9" w14:textId="65DA2029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FEB685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805AA" w14:textId="77777777" w:rsidR="00761E71" w:rsidRPr="00761E71" w:rsidRDefault="00761E71" w:rsidP="0076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75D0CC" w14:textId="6C582345" w:rsidR="00D168B0" w:rsidRPr="00761E71" w:rsidRDefault="00F26681" w:rsidP="0076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7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D168B0" w:rsidRPr="00DF13D2" w14:paraId="4CCF0EC1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1048037C" w14:textId="7BCCBCF6" w:rsidR="00D168B0" w:rsidRPr="008D7707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5BA72B3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205F" w:rsidRPr="00DF13D2" w14:paraId="7561AB1D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3E7D6105" w14:textId="68CDBF0A" w:rsidR="00AF205F" w:rsidRPr="008D7707" w:rsidRDefault="00F26681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20" w:type="dxa"/>
            <w:gridSpan w:val="7"/>
          </w:tcPr>
          <w:p w14:paraId="6AFFE0D8" w14:textId="77777777" w:rsidR="00AF205F" w:rsidRPr="00DF13D2" w:rsidRDefault="00AF205F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168B0" w:rsidRPr="00DF13D2" w14:paraId="714331EE" w14:textId="77777777" w:rsidTr="00F17879">
        <w:tc>
          <w:tcPr>
            <w:tcW w:w="3870" w:type="dxa"/>
            <w:vAlign w:val="bottom"/>
          </w:tcPr>
          <w:p w14:paraId="3E75EA57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DF13D2">
              <w:rPr>
                <w:rFonts w:ascii="Angsana New" w:hAnsi="Angsana New" w:cs="Angsana New" w:hint="cs"/>
                <w:sz w:val="30"/>
                <w:szCs w:val="30"/>
                <w:cs/>
              </w:rPr>
              <w:t>ทีเอฟ เทค</w:t>
            </w:r>
            <w:r w:rsidRPr="00DF13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4CABD87B" w14:textId="610E6221" w:rsidR="00D168B0" w:rsidRPr="00DF13D2" w:rsidRDefault="00F26681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1F2F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79CCE75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4E4C" w14:textId="00BDFB06" w:rsidR="00D168B0" w:rsidRPr="0027682A" w:rsidRDefault="00F26681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A76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5B2D93BF" w14:textId="77777777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9F3EE" w14:textId="1CF55CF4" w:rsidR="00D168B0" w:rsidRPr="0027682A" w:rsidRDefault="00A7614D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FE0BC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D35BC" w14:textId="4A09C833" w:rsidR="00D168B0" w:rsidRPr="00DF13D2" w:rsidRDefault="00F26681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A761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D168B0" w:rsidRPr="00DF13D2" w14:paraId="077B7796" w14:textId="77777777" w:rsidTr="00045A25">
        <w:tc>
          <w:tcPr>
            <w:tcW w:w="3870" w:type="dxa"/>
          </w:tcPr>
          <w:p w14:paraId="39DF5FFD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22F5F" w14:textId="09D6D4BD" w:rsidR="00D168B0" w:rsidRPr="00DF13D2" w:rsidRDefault="00F26681" w:rsidP="00D16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1F2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C902DC6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38CBBE" w14:textId="12061288" w:rsidR="00D168B0" w:rsidRPr="0027682A" w:rsidRDefault="00F26681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="00A761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57ECDE16" w14:textId="77777777" w:rsidR="00D168B0" w:rsidRPr="0027682A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0D653" w14:textId="0BFBAE66" w:rsidR="00D168B0" w:rsidRPr="0027682A" w:rsidRDefault="00A7614D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B00F2" w14:textId="77777777" w:rsidR="00D168B0" w:rsidRPr="00DF13D2" w:rsidRDefault="00D168B0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03919" w14:textId="0EEFD1D1" w:rsidR="00D168B0" w:rsidRPr="00DF13D2" w:rsidRDefault="00F26681" w:rsidP="00D16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="007B5C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bookmarkEnd w:id="2"/>
    </w:tbl>
    <w:p w14:paraId="3752FF0E" w14:textId="79D771E0" w:rsidR="00222BDF" w:rsidRPr="001A6CBA" w:rsidRDefault="00222BDF" w:rsidP="0027682A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9"/>
        <w:gridCol w:w="273"/>
        <w:gridCol w:w="1166"/>
        <w:gridCol w:w="273"/>
        <w:gridCol w:w="1080"/>
        <w:gridCol w:w="273"/>
        <w:gridCol w:w="1069"/>
      </w:tblGrid>
      <w:tr w:rsidR="001A6CBA" w:rsidRPr="00CB560E" w14:paraId="5FD1CDCA" w14:textId="77777777" w:rsidTr="00D12FBF">
        <w:tc>
          <w:tcPr>
            <w:tcW w:w="2128" w:type="pct"/>
            <w:vAlign w:val="bottom"/>
          </w:tcPr>
          <w:p w14:paraId="6BD7E922" w14:textId="77777777" w:rsidR="001A6CBA" w:rsidRPr="005C382E" w:rsidRDefault="001A6CBA" w:rsidP="00D12F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0" w:type="pct"/>
            <w:gridSpan w:val="3"/>
          </w:tcPr>
          <w:p w14:paraId="55179E02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61598DC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595D324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CBA" w:rsidRPr="00C871D2" w14:paraId="32CD7527" w14:textId="77777777" w:rsidTr="00D12FBF">
        <w:tc>
          <w:tcPr>
            <w:tcW w:w="2128" w:type="pct"/>
            <w:vAlign w:val="bottom"/>
          </w:tcPr>
          <w:p w14:paraId="0ED0A3B0" w14:textId="77777777" w:rsidR="001A6CBA" w:rsidRPr="005C382E" w:rsidRDefault="001A6CBA" w:rsidP="00D12F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75246097" w14:textId="77777777" w:rsidR="001A6CBA" w:rsidRPr="00C871D2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F9A6FE7" w14:textId="77777777" w:rsidR="001A6CBA" w:rsidRPr="00C871D2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C3ABE3" w14:textId="77777777" w:rsidR="001A6CBA" w:rsidRPr="00C871D2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17A5FB6F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5AB8E3D" w14:textId="77777777" w:rsidR="001A6CBA" w:rsidRPr="00C871D2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17CADDA" w14:textId="77777777" w:rsidR="001A6CBA" w:rsidRPr="00C871D2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26490F" w14:textId="77777777" w:rsidR="001A6CBA" w:rsidRPr="00C871D2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A6CBA" w:rsidRPr="00CB560E" w14:paraId="543123BA" w14:textId="77777777" w:rsidTr="00D12FBF">
        <w:tc>
          <w:tcPr>
            <w:tcW w:w="2128" w:type="pct"/>
            <w:vAlign w:val="bottom"/>
          </w:tcPr>
          <w:p w14:paraId="0F14358F" w14:textId="77777777" w:rsidR="001A6CBA" w:rsidRPr="00DA5148" w:rsidRDefault="001A6CBA" w:rsidP="00D12F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72" w:type="pct"/>
            <w:gridSpan w:val="7"/>
            <w:vAlign w:val="bottom"/>
          </w:tcPr>
          <w:p w14:paraId="15576101" w14:textId="77777777" w:rsidR="001A6CBA" w:rsidRPr="00CB560E" w:rsidRDefault="001A6CBA" w:rsidP="00D12F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6CBA" w:rsidRPr="00CB560E" w14:paraId="52D61A1D" w14:textId="77777777" w:rsidTr="00D12FBF">
        <w:tc>
          <w:tcPr>
            <w:tcW w:w="2727" w:type="pct"/>
            <w:gridSpan w:val="2"/>
            <w:vAlign w:val="bottom"/>
          </w:tcPr>
          <w:p w14:paraId="7C347188" w14:textId="31666E19" w:rsidR="001A6CBA" w:rsidRPr="00B66BDB" w:rsidRDefault="001A6CBA" w:rsidP="00D12F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7F237B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7F237B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="007F237B" w:rsidRPr="00E7777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7F237B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50" w:type="pct"/>
            <w:vAlign w:val="bottom"/>
          </w:tcPr>
          <w:p w14:paraId="02F45BE1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37588BF" w14:textId="77777777" w:rsidR="001A6CBA" w:rsidRPr="00CB560E" w:rsidRDefault="001A6CBA" w:rsidP="00D12F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7F0C0890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BB172ED" w14:textId="77777777" w:rsidR="001A6CBA" w:rsidRPr="00CB560E" w:rsidRDefault="001A6CBA" w:rsidP="00D12F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192B641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6466B261" w14:textId="77777777" w:rsidR="001A6CBA" w:rsidRPr="00CB560E" w:rsidRDefault="001A6CBA" w:rsidP="00D12F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A6CBA" w:rsidRPr="00CB560E" w14:paraId="34D5F1C3" w14:textId="77777777" w:rsidTr="00D12FBF">
        <w:tc>
          <w:tcPr>
            <w:tcW w:w="2727" w:type="pct"/>
            <w:gridSpan w:val="2"/>
            <w:vAlign w:val="bottom"/>
          </w:tcPr>
          <w:p w14:paraId="241FEDC4" w14:textId="77777777" w:rsidR="001A6CBA" w:rsidRDefault="001A6CBA" w:rsidP="00D12F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50" w:type="pct"/>
            <w:vAlign w:val="bottom"/>
          </w:tcPr>
          <w:p w14:paraId="77F13138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AFA3A4F" w14:textId="77777777" w:rsidR="001A6CBA" w:rsidRPr="00CB560E" w:rsidRDefault="001A6CBA" w:rsidP="00D12F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6C9BEA66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47C3514" w14:textId="77777777" w:rsidR="001A6CBA" w:rsidRPr="00CB560E" w:rsidRDefault="001A6CBA" w:rsidP="00D12F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1C0D1B02" w14:textId="77777777" w:rsidR="001A6CBA" w:rsidRPr="00CB560E" w:rsidRDefault="001A6CBA" w:rsidP="00D12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DD1CDEE" w14:textId="77777777" w:rsidR="001A6CBA" w:rsidRPr="00CB560E" w:rsidRDefault="001A6CBA" w:rsidP="00D12FB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A6CBA" w:rsidRPr="003C21B6" w14:paraId="0F46F71E" w14:textId="77777777" w:rsidTr="00D12FBF">
        <w:tc>
          <w:tcPr>
            <w:tcW w:w="2128" w:type="pct"/>
          </w:tcPr>
          <w:p w14:paraId="0EA89890" w14:textId="77777777" w:rsidR="001A6CBA" w:rsidRPr="00C146C0" w:rsidRDefault="001A6CBA" w:rsidP="001A6C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74F1942A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72CE16E0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675086E2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17538184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99C70A1" w14:textId="572AA4DF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0199BBDD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1C8CC01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A6CBA" w:rsidRPr="003C21B6" w14:paraId="4E12E8AD" w14:textId="77777777" w:rsidTr="00D12FBF">
        <w:tc>
          <w:tcPr>
            <w:tcW w:w="2128" w:type="pct"/>
          </w:tcPr>
          <w:p w14:paraId="3082F414" w14:textId="77777777" w:rsidR="001A6CBA" w:rsidRDefault="001A6CBA" w:rsidP="001A6C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งวดหกเดือนสิ้นสุดวันที่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DA7AF9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1AAC5A2B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0BEC30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2170D75A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0254B1" w14:textId="1FA8E01F" w:rsidR="001A6CBA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5177B83B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78E39688" w14:textId="77777777" w:rsidR="001A6CBA" w:rsidRPr="003C21B6" w:rsidRDefault="001A6CBA" w:rsidP="001A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9389C7A" w14:textId="77777777" w:rsidR="001A6CBA" w:rsidRPr="001A6CBA" w:rsidRDefault="001A6CBA" w:rsidP="0027682A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6CEC4B91" w14:textId="77777777" w:rsidR="00DF13D2" w:rsidRPr="00CB7C7C" w:rsidRDefault="002E1D83" w:rsidP="0027682A">
      <w:pPr>
        <w:ind w:left="540"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  <w:r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บริษัทย่อยแห่งหนึ่ง (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บริษัท ไทย ฟู</w:t>
      </w:r>
      <w:r w:rsidR="00D172B7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้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ดส์ กรีน เอ</w:t>
      </w:r>
      <w:r w:rsidR="00D172B7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="00DF13D2" w:rsidRPr="00653D9B">
        <w:rPr>
          <w:rFonts w:ascii="Angsana New" w:hAnsi="Angsana New" w:cs="Angsana New" w:hint="cs"/>
          <w:spacing w:val="-4"/>
          <w:sz w:val="30"/>
          <w:szCs w:val="30"/>
          <w:cs/>
        </w:rPr>
        <w:t>เนอร์จี้ จำกัด</w:t>
      </w:r>
      <w:r w:rsidR="00653D9B" w:rsidRPr="00653D9B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="00DF13D2" w:rsidRPr="00DF13D2">
        <w:rPr>
          <w:rFonts w:ascii="Angsana New" w:hAnsi="Angsana New" w:cs="Angsana New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ได้ให้เงินกู้ยืม</w:t>
      </w:r>
      <w:r w:rsidR="0070345A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แก่</w:t>
      </w:r>
      <w:r w:rsidR="00A9614D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>บริษัท ทีเอฟ เทค จำกัด</w:t>
      </w:r>
      <w:r w:rsidR="00A9614D">
        <w:rPr>
          <w:rFonts w:ascii="Angsana New" w:hAnsi="Angsana New" w:cs="Angsana New" w:hint="cs"/>
          <w:sz w:val="30"/>
          <w:szCs w:val="30"/>
          <w:cs/>
        </w:rPr>
        <w:t>)</w:t>
      </w:r>
      <w:r w:rsidR="00761E71" w:rsidRPr="00DF13D2">
        <w:rPr>
          <w:rFonts w:ascii="Angsana New" w:hAnsi="Angsana New" w:cs="Angsana New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/>
          <w:sz w:val="30"/>
          <w:szCs w:val="30"/>
          <w:cs/>
        </w:rPr>
        <w:t>เป็นเงินให้กู้ยืมประเภทไม่มีหลักประกันและ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</w:t>
      </w:r>
      <w:r w:rsidR="00DF13D2" w:rsidRPr="00DF13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13D2" w:rsidRPr="00DF13D2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มีอัตราดอกเบี้ยระหว่าง</w:t>
      </w:r>
      <w:r w:rsidR="00DF13D2" w:rsidRPr="00770FA3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DF13D2" w:rsidRPr="00770FA3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7B5C83" w:rsidRPr="00770FA3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58</w:t>
      </w:r>
      <w:r w:rsidR="00DF13D2" w:rsidRPr="00770FA3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F13D2" w:rsidRPr="00770FA3">
        <w:rPr>
          <w:rFonts w:ascii="Angsana New" w:hAnsi="Angsana New" w:cs="Angsana New"/>
          <w:spacing w:val="8"/>
          <w:sz w:val="30"/>
          <w:szCs w:val="30"/>
          <w:cs/>
        </w:rPr>
        <w:t>ถึงร้อย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 xml:space="preserve">ละ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7B5C83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70</w:t>
      </w:r>
      <w:r w:rsidR="00DF13D2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DF13D2" w:rsidRPr="00DF13D2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CB7C7C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(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31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ธันว</w:t>
      </w:r>
      <w:r w:rsidR="00197B4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า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คม 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2562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: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ระหว่างร้อยละ 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68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ถึงร้อยละ 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i/>
          <w:iCs/>
          <w:spacing w:val="8"/>
          <w:sz w:val="30"/>
          <w:szCs w:val="30"/>
        </w:rPr>
        <w:t>69</w:t>
      </w:r>
      <w:r w:rsidR="00CB7C7C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B7C7C" w:rsidRPr="00CB7C7C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)</w:t>
      </w:r>
    </w:p>
    <w:p w14:paraId="38C57948" w14:textId="0871D815" w:rsidR="00761E71" w:rsidRDefault="00761E71">
      <w:pPr>
        <w:rPr>
          <w:rFonts w:asciiTheme="majorBidi" w:hAnsiTheme="majorBidi" w:cstheme="majorBidi"/>
          <w:sz w:val="28"/>
          <w:szCs w:val="28"/>
        </w:rPr>
      </w:pPr>
    </w:p>
    <w:p w14:paraId="127B4F89" w14:textId="1FA6ED33" w:rsidR="00A61D2B" w:rsidRDefault="00A61D2B">
      <w:pPr>
        <w:rPr>
          <w:rFonts w:asciiTheme="majorBidi" w:hAnsiTheme="majorBidi" w:cstheme="majorBidi"/>
          <w:sz w:val="28"/>
          <w:szCs w:val="28"/>
        </w:rPr>
      </w:pPr>
    </w:p>
    <w:p w14:paraId="61E67A5E" w14:textId="61F154DE" w:rsidR="00A61D2B" w:rsidRDefault="00A61D2B">
      <w:pPr>
        <w:rPr>
          <w:rFonts w:asciiTheme="majorBidi" w:hAnsiTheme="majorBidi" w:cstheme="majorBidi"/>
          <w:sz w:val="28"/>
          <w:szCs w:val="28"/>
        </w:rPr>
      </w:pPr>
    </w:p>
    <w:p w14:paraId="0251B7FF" w14:textId="77777777" w:rsidR="00A61D2B" w:rsidRPr="0013690E" w:rsidRDefault="00A61D2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7279D5" w:rsidRPr="00DF13D2" w14:paraId="38CAECC4" w14:textId="77777777" w:rsidTr="00F17879">
        <w:trPr>
          <w:tblHeader/>
        </w:trPr>
        <w:tc>
          <w:tcPr>
            <w:tcW w:w="3870" w:type="dxa"/>
            <w:vAlign w:val="bottom"/>
          </w:tcPr>
          <w:p w14:paraId="3BAC169F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3ECA6E1" w14:textId="014A41BD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53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79D5" w:rsidRPr="00761E71" w14:paraId="55BC87BC" w14:textId="77777777" w:rsidTr="00F17879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BE9EBAD" w14:textId="3419677A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รายการเคลื่อนไหวของเงินให้กู้ยืมระยะยาว</w:t>
            </w:r>
            <w:r w:rsidR="00F178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080" w:type="dxa"/>
            <w:vAlign w:val="bottom"/>
          </w:tcPr>
          <w:p w14:paraId="380328D6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425D2D" w14:textId="6490A85B" w:rsidR="007279D5" w:rsidRPr="00DF13D2" w:rsidRDefault="00F26681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79D5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27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8FD7378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43A0A1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37618C1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A07CE8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BE48D2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6CAFB" w14:textId="77777777" w:rsidR="007279D5" w:rsidRPr="00761E71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A5EE88" w14:textId="1C831DDC" w:rsidR="007279D5" w:rsidRPr="00761E71" w:rsidRDefault="00F26681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7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7279D5" w:rsidRPr="00DF13D2" w14:paraId="56D525B6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3CB01735" w14:textId="6A52AAA9" w:rsidR="007279D5" w:rsidRPr="00035BCC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A771E6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279D5" w:rsidRPr="00DF13D2" w14:paraId="40376949" w14:textId="77777777" w:rsidTr="00F17879">
        <w:trPr>
          <w:trHeight w:hRule="exact" w:val="414"/>
          <w:tblHeader/>
        </w:trPr>
        <w:tc>
          <w:tcPr>
            <w:tcW w:w="3870" w:type="dxa"/>
          </w:tcPr>
          <w:p w14:paraId="4A1492FB" w14:textId="1BC11F30" w:rsidR="007279D5" w:rsidRPr="008D7707" w:rsidRDefault="00F26681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2563</w:t>
            </w:r>
          </w:p>
        </w:tc>
        <w:tc>
          <w:tcPr>
            <w:tcW w:w="5220" w:type="dxa"/>
            <w:gridSpan w:val="7"/>
          </w:tcPr>
          <w:p w14:paraId="12577530" w14:textId="77777777" w:rsidR="007279D5" w:rsidRPr="00DF13D2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279D5" w:rsidRPr="00DF13D2" w14:paraId="25DF04CB" w14:textId="77777777" w:rsidTr="00F17879">
        <w:tc>
          <w:tcPr>
            <w:tcW w:w="3870" w:type="dxa"/>
            <w:vAlign w:val="bottom"/>
          </w:tcPr>
          <w:p w14:paraId="28CEEDDD" w14:textId="779DA869" w:rsidR="007279D5" w:rsidRPr="00FF24BD" w:rsidRDefault="00035BCC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  <w:r w:rsidR="00311FBF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ฟู้ดส์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อาหารสัตว์</w:t>
            </w:r>
            <w:r w:rsidRPr="00035BC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35BCC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587F0AF" w14:textId="151A32F3" w:rsidR="007279D5" w:rsidRPr="00687D73" w:rsidRDefault="001F2F81" w:rsidP="00720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9224B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58458" w14:textId="5656F588" w:rsidR="007279D5" w:rsidRPr="00687D73" w:rsidRDefault="00F26681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3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4B30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882E96D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1E30D" w14:textId="65314361" w:rsidR="007279D5" w:rsidRPr="00687D73" w:rsidRDefault="00A61D2B" w:rsidP="0019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02524" w14:textId="77777777" w:rsidR="007279D5" w:rsidRPr="00687D73" w:rsidRDefault="007279D5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DB17F" w14:textId="2DD2A5E5" w:rsidR="007279D5" w:rsidRPr="00687D73" w:rsidRDefault="00F26681" w:rsidP="00720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1D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A61D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87D73" w:rsidRPr="00DF13D2" w14:paraId="34018566" w14:textId="77777777" w:rsidTr="00045A25">
        <w:tc>
          <w:tcPr>
            <w:tcW w:w="3870" w:type="dxa"/>
          </w:tcPr>
          <w:p w14:paraId="77C7A74D" w14:textId="77777777" w:rsidR="00687D73" w:rsidRPr="00FF24BD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2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6A20B8" w14:textId="4EC961EF" w:rsidR="00687D73" w:rsidRPr="00687D73" w:rsidRDefault="00687D73" w:rsidP="00687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F76147A" w14:textId="77777777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FC59CD" w14:textId="13939E6B" w:rsidR="00687D73" w:rsidRPr="00A61D2B" w:rsidRDefault="00F26681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B3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  <w:r w:rsidR="004B3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F0DB9E7" w14:textId="77777777" w:rsidR="00687D73" w:rsidRPr="00A61D2B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A1C81B" w14:textId="5B4AF1F6" w:rsidR="00687D73" w:rsidRPr="00A61D2B" w:rsidRDefault="00A61D2B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8690F2" w14:textId="77777777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73654A" w14:textId="57DFD85E" w:rsidR="00687D73" w:rsidRPr="00687D73" w:rsidRDefault="00687D73" w:rsidP="0068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3690E" w:rsidRPr="00DF13D2" w14:paraId="1B1EBB81" w14:textId="77777777" w:rsidTr="00045A25">
        <w:tc>
          <w:tcPr>
            <w:tcW w:w="3870" w:type="dxa"/>
          </w:tcPr>
          <w:p w14:paraId="0E0DD512" w14:textId="2C8903EE" w:rsidR="00F43BA2" w:rsidRPr="00F43BA2" w:rsidRDefault="00F43BA2" w:rsidP="00F43BA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3BE79" w14:textId="0D21721E" w:rsidR="001F2F81" w:rsidRPr="001F2F81" w:rsidRDefault="001F2F81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F2F8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F04DE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8A9B7B" w14:textId="637CD20D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B8790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A0C7CE7" w14:textId="2998BC4E" w:rsidR="0013690E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05860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EB2608" w14:textId="2B8EC8AF" w:rsidR="00A61D2B" w:rsidRPr="002D1B31" w:rsidRDefault="00A61D2B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B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2D1B31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Pr="002D1B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3690E" w:rsidRPr="00DF13D2" w14:paraId="35CC96C4" w14:textId="77777777" w:rsidTr="00F17879">
        <w:tc>
          <w:tcPr>
            <w:tcW w:w="3870" w:type="dxa"/>
          </w:tcPr>
          <w:p w14:paraId="0ED3EECD" w14:textId="4CF4D378" w:rsidR="0013690E" w:rsidRPr="00FF24BD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7CDC8D" w14:textId="57239A20" w:rsidR="0013690E" w:rsidRPr="00687D73" w:rsidRDefault="001F2F81" w:rsidP="0013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260243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3193B1" w14:textId="186A2F39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BAE7D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761CC4D" w14:textId="46933522" w:rsidR="0013690E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7661C" w14:textId="77777777" w:rsidR="0013690E" w:rsidRPr="00687D73" w:rsidRDefault="0013690E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452C97" w14:textId="675FA07C" w:rsidR="0013690E" w:rsidRPr="00687D73" w:rsidRDefault="00F26681" w:rsidP="0013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  <w:r w:rsidR="00A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</w:tr>
    </w:tbl>
    <w:p w14:paraId="1AF0EF84" w14:textId="7F6D90D4" w:rsidR="005E5361" w:rsidRPr="0013690E" w:rsidRDefault="005E536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9"/>
        <w:gridCol w:w="273"/>
        <w:gridCol w:w="1166"/>
        <w:gridCol w:w="273"/>
        <w:gridCol w:w="1080"/>
        <w:gridCol w:w="273"/>
        <w:gridCol w:w="1069"/>
      </w:tblGrid>
      <w:tr w:rsidR="00FF11AA" w:rsidRPr="00CB560E" w14:paraId="2A5C6FA6" w14:textId="77777777" w:rsidTr="002D1B31">
        <w:tc>
          <w:tcPr>
            <w:tcW w:w="2128" w:type="pct"/>
            <w:vAlign w:val="bottom"/>
          </w:tcPr>
          <w:p w14:paraId="169B9B60" w14:textId="77777777" w:rsidR="00FF11AA" w:rsidRPr="005C382E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90" w:type="pct"/>
            <w:gridSpan w:val="3"/>
          </w:tcPr>
          <w:p w14:paraId="6AA45CF5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E8F0DDA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1133EC9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1AA" w:rsidRPr="00C871D2" w14:paraId="6DC3C197" w14:textId="77777777" w:rsidTr="002D1B31">
        <w:tc>
          <w:tcPr>
            <w:tcW w:w="2128" w:type="pct"/>
            <w:vAlign w:val="bottom"/>
          </w:tcPr>
          <w:p w14:paraId="373409D9" w14:textId="77777777" w:rsidR="00FF11AA" w:rsidRPr="005C382E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26A9BCD" w14:textId="17E11A55" w:rsidR="00FF11AA" w:rsidRPr="00C871D2" w:rsidRDefault="00F26681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2EE7FCBD" w14:textId="77777777" w:rsidR="00FF11AA" w:rsidRPr="00C871D2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D79C67" w14:textId="1126A061" w:rsidR="00FF11AA" w:rsidRPr="00C871D2" w:rsidRDefault="00F26681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2E97E8AC" w14:textId="77777777" w:rsidR="00FF11AA" w:rsidRPr="00CB560E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4C5CC61" w14:textId="5AC785E2" w:rsidR="00FF11AA" w:rsidRPr="00C871D2" w:rsidRDefault="00F26681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33E5A11" w14:textId="77777777" w:rsidR="00FF11AA" w:rsidRPr="00C871D2" w:rsidRDefault="00FF11AA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11F3D4" w14:textId="3BB859DE" w:rsidR="00FF11AA" w:rsidRPr="00C871D2" w:rsidRDefault="00F26681" w:rsidP="00F2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11AA" w:rsidRPr="00CB560E" w14:paraId="327729DB" w14:textId="77777777" w:rsidTr="002D1B31">
        <w:tc>
          <w:tcPr>
            <w:tcW w:w="2128" w:type="pct"/>
            <w:vAlign w:val="bottom"/>
          </w:tcPr>
          <w:p w14:paraId="09E6A9D2" w14:textId="77777777" w:rsidR="00FF11AA" w:rsidRPr="00DA5148" w:rsidRDefault="00FF11AA" w:rsidP="00F2237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72" w:type="pct"/>
            <w:gridSpan w:val="7"/>
            <w:vAlign w:val="bottom"/>
          </w:tcPr>
          <w:p w14:paraId="710D9E19" w14:textId="77777777" w:rsidR="00FF11AA" w:rsidRPr="00CB560E" w:rsidRDefault="00FF11AA" w:rsidP="00F22379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7B4E" w:rsidRPr="00CB560E" w14:paraId="5493685F" w14:textId="77777777" w:rsidTr="002D1B31">
        <w:tc>
          <w:tcPr>
            <w:tcW w:w="2727" w:type="pct"/>
            <w:gridSpan w:val="2"/>
            <w:vAlign w:val="bottom"/>
          </w:tcPr>
          <w:p w14:paraId="208D8B4E" w14:textId="1DA74823" w:rsidR="00197B4E" w:rsidRPr="00B66BDB" w:rsidRDefault="00197B4E" w:rsidP="00197B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 w:rsidR="0013581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35810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50" w:type="pct"/>
            <w:vAlign w:val="bottom"/>
          </w:tcPr>
          <w:p w14:paraId="7125F385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57FC1A65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7D8D6FE0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609E6C0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4E62FB0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DC047E7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35810" w:rsidRPr="00CB560E" w14:paraId="1FB332D1" w14:textId="77777777" w:rsidTr="002D1B31">
        <w:tc>
          <w:tcPr>
            <w:tcW w:w="2727" w:type="pct"/>
            <w:gridSpan w:val="2"/>
            <w:vAlign w:val="bottom"/>
          </w:tcPr>
          <w:p w14:paraId="1233E076" w14:textId="52F0EA0B" w:rsidR="00135810" w:rsidRDefault="00135810" w:rsidP="00197B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ขาดทุนจากการด้อยค่า</w:t>
            </w:r>
            <w:r w:rsidR="00F43BA2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F43BA2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43BA2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  <w:r w:rsidR="00F43BA2" w:rsidRPr="00E7777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F43BA2"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50" w:type="pct"/>
            <w:vAlign w:val="bottom"/>
          </w:tcPr>
          <w:p w14:paraId="6B36C2F1" w14:textId="77777777" w:rsidR="00135810" w:rsidRPr="00CB560E" w:rsidRDefault="00135810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2EE17A9B" w14:textId="77777777" w:rsidR="00135810" w:rsidRPr="00CB560E" w:rsidRDefault="00135810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1B296B3F" w14:textId="77777777" w:rsidR="00135810" w:rsidRPr="00CB560E" w:rsidRDefault="00135810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F0408AF" w14:textId="77777777" w:rsidR="00135810" w:rsidRPr="00CB560E" w:rsidRDefault="00135810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78CDEF46" w14:textId="77777777" w:rsidR="00135810" w:rsidRPr="00CB560E" w:rsidRDefault="00135810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F613822" w14:textId="77777777" w:rsidR="00135810" w:rsidRPr="00CB560E" w:rsidRDefault="00135810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197B4E" w:rsidRPr="00CB560E" w14:paraId="1EFA0BD1" w14:textId="77777777" w:rsidTr="002D1B31">
        <w:tc>
          <w:tcPr>
            <w:tcW w:w="2727" w:type="pct"/>
            <w:gridSpan w:val="2"/>
            <w:vAlign w:val="bottom"/>
          </w:tcPr>
          <w:p w14:paraId="24715042" w14:textId="5E9AA355" w:rsidR="00197B4E" w:rsidRDefault="00197B4E" w:rsidP="00197B4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</w:t>
            </w:r>
            <w:r w:rsidRPr="00E777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และหนี้สงสัยจะสูญ)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150" w:type="pct"/>
            <w:vAlign w:val="bottom"/>
          </w:tcPr>
          <w:p w14:paraId="2A20BB76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4C45C48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3C151BC2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0D6C702" w14:textId="18046947" w:rsidR="00197B4E" w:rsidRPr="00CB560E" w:rsidRDefault="00197B4E" w:rsidP="008D11F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1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vAlign w:val="bottom"/>
          </w:tcPr>
          <w:p w14:paraId="1A9D4FED" w14:textId="77777777" w:rsidR="00197B4E" w:rsidRPr="00CB560E" w:rsidRDefault="00197B4E" w:rsidP="00197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00FF36B" w14:textId="77777777" w:rsidR="00197B4E" w:rsidRPr="00CB560E" w:rsidRDefault="00197B4E" w:rsidP="00197B4E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2D1B31" w:rsidRPr="00CB560E" w14:paraId="74E1D9B9" w14:textId="77777777" w:rsidTr="002D1B31">
        <w:tc>
          <w:tcPr>
            <w:tcW w:w="2128" w:type="pct"/>
          </w:tcPr>
          <w:p w14:paraId="3617DD4D" w14:textId="263D6747" w:rsidR="002D1B31" w:rsidRPr="00C146C0" w:rsidRDefault="002D1B31" w:rsidP="002D1B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4C91B62D" w14:textId="4D46E7D2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0D06C912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585C8085" w14:textId="3569D7B1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FBB4501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7E533DA2" w14:textId="3F9D6ABE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0" w:type="pct"/>
            <w:vAlign w:val="bottom"/>
          </w:tcPr>
          <w:p w14:paraId="5A705CDF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3A7BBF1" w14:textId="046D4A86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2D1B31" w:rsidRPr="00CB560E" w14:paraId="62D12DC2" w14:textId="77777777" w:rsidTr="002D1B31">
        <w:tc>
          <w:tcPr>
            <w:tcW w:w="2128" w:type="pct"/>
          </w:tcPr>
          <w:p w14:paraId="7F5A7DC7" w14:textId="232EDB05" w:rsidR="002D1B31" w:rsidRDefault="002D1B31" w:rsidP="002D1B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งวดหกเดือนสิ้นสุดวันที่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983400" w14:textId="343831E4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30FD5D0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A8964" w14:textId="388479F1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6AC5B2B1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6529C3" w14:textId="52B88BE1" w:rsidR="002D1B31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150" w:type="pct"/>
            <w:vAlign w:val="bottom"/>
          </w:tcPr>
          <w:p w14:paraId="6CFFE23F" w14:textId="77777777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2F9784DF" w14:textId="6FD0B983" w:rsidR="002D1B31" w:rsidRPr="003C21B6" w:rsidRDefault="002D1B31" w:rsidP="002D1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B734C0" w14:textId="036F5DFB" w:rsidR="00FF11AA" w:rsidRDefault="00FF11AA">
      <w:pPr>
        <w:rPr>
          <w:rFonts w:asciiTheme="majorBidi" w:hAnsiTheme="majorBidi" w:cstheme="majorBidi"/>
          <w:sz w:val="30"/>
          <w:szCs w:val="30"/>
        </w:rPr>
      </w:pPr>
    </w:p>
    <w:p w14:paraId="05865B28" w14:textId="63AE54DC" w:rsidR="007279D5" w:rsidRDefault="007279D5" w:rsidP="007279D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F43BA2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F26681" w:rsidRPr="00F43BA2">
        <w:rPr>
          <w:rFonts w:ascii="Angsana New" w:hAnsi="Angsana New" w:cs="Angsana New"/>
          <w:spacing w:val="-4"/>
          <w:sz w:val="30"/>
          <w:szCs w:val="30"/>
        </w:rPr>
        <w:t>30</w:t>
      </w:r>
      <w:r w:rsidR="003723A6" w:rsidRPr="00F43B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723A6" w:rsidRPr="00F43BA2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F43BA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6681" w:rsidRPr="00F43BA2">
        <w:rPr>
          <w:rFonts w:ascii="Angsana New" w:hAnsi="Angsana New" w:cs="Angsana New"/>
          <w:spacing w:val="-4"/>
          <w:sz w:val="30"/>
          <w:szCs w:val="30"/>
        </w:rPr>
        <w:t>256</w:t>
      </w:r>
      <w:r w:rsidR="002114F9" w:rsidRPr="00F43BA2">
        <w:rPr>
          <w:rFonts w:ascii="Angsana New" w:hAnsi="Angsana New" w:cs="Angsana New" w:hint="cs"/>
          <w:spacing w:val="-4"/>
          <w:sz w:val="30"/>
          <w:szCs w:val="30"/>
        </w:rPr>
        <w:t>3</w:t>
      </w:r>
      <w:r w:rsidRPr="00F43B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43BA2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Pr="00F43BA2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Pr="00F43BA2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="00046E0B" w:rsidRPr="00F43BA2">
        <w:rPr>
          <w:rFonts w:ascii="Angsana New" w:hAnsi="Angsana New" w:cs="Angsana New" w:hint="cs"/>
          <w:spacing w:val="-4"/>
          <w:sz w:val="30"/>
          <w:szCs w:val="30"/>
          <w:cs/>
        </w:rPr>
        <w:t>ย่อย</w:t>
      </w:r>
      <w:r w:rsidR="00046E0B" w:rsidRPr="00F43BA2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เป็นเงินให้กู้ยืมประเภท</w:t>
      </w:r>
      <w:r w:rsidR="007A5B6D" w:rsidRPr="00F43BA2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="00046E0B" w:rsidRPr="00F43BA2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="00F0417A" w:rsidRPr="00F43B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0417A" w:rsidRPr="00F43BA2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="00F0417A">
        <w:rPr>
          <w:rFonts w:ascii="Angsana New" w:hAnsi="Angsana New" w:cs="Angsana New" w:hint="cs"/>
          <w:sz w:val="30"/>
          <w:szCs w:val="30"/>
          <w:cs/>
        </w:rPr>
        <w:t>ต้น</w:t>
      </w:r>
      <w:r w:rsidR="003C21B6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F04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</w:t>
      </w:r>
      <w:r w:rsidR="00F0417A">
        <w:rPr>
          <w:rFonts w:ascii="Angsana New" w:hAnsi="Angsana New" w:cs="Angsana New"/>
          <w:sz w:val="30"/>
          <w:szCs w:val="30"/>
        </w:rPr>
        <w:t>,</w:t>
      </w:r>
      <w:r w:rsidR="00F26681" w:rsidRPr="00F26681">
        <w:rPr>
          <w:rFonts w:ascii="Angsana New" w:hAnsi="Angsana New" w:cs="Angsana New"/>
          <w:sz w:val="30"/>
          <w:szCs w:val="30"/>
        </w:rPr>
        <w:t>000</w:t>
      </w:r>
      <w:r w:rsidR="00F0417A">
        <w:rPr>
          <w:rFonts w:ascii="Angsana New" w:hAnsi="Angsana New" w:cs="Angsana New"/>
          <w:sz w:val="30"/>
          <w:szCs w:val="30"/>
        </w:rPr>
        <w:t xml:space="preserve"> </w:t>
      </w:r>
      <w:r w:rsidR="00F0417A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เงินต้นของเงินให้กู้ยืมนี้มีกำหนดรับชำระคืนทั้งจำนวนใน</w:t>
      </w:r>
      <w:r w:rsidR="00C0102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521BC" w:rsidRPr="00365B6C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F0417A" w:rsidRPr="00365B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2568</w:t>
      </w:r>
      <w:r w:rsidR="00173C9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46E0B" w:rsidRPr="00DF13D2">
        <w:rPr>
          <w:rFonts w:ascii="Angsana New" w:hAnsi="Angsana New" w:cs="Angsana New" w:hint="cs"/>
          <w:spacing w:val="8"/>
          <w:sz w:val="30"/>
          <w:szCs w:val="30"/>
          <w:cs/>
        </w:rPr>
        <w:t>เงินกู้ยืมดังกล่าว</w:t>
      </w:r>
      <w:r w:rsidR="00046E0B" w:rsidRPr="00DF13D2">
        <w:rPr>
          <w:rFonts w:ascii="Angsana New" w:hAnsi="Angsana New" w:cs="Angsana New"/>
          <w:spacing w:val="8"/>
          <w:sz w:val="30"/>
          <w:szCs w:val="30"/>
          <w:cs/>
        </w:rPr>
        <w:t>มีอัตราดอกเบี้</w:t>
      </w:r>
      <w:r w:rsidR="005521BC">
        <w:rPr>
          <w:rFonts w:ascii="Angsana New" w:hAnsi="Angsana New" w:cs="Angsana New" w:hint="cs"/>
          <w:spacing w:val="8"/>
          <w:sz w:val="30"/>
          <w:szCs w:val="30"/>
          <w:cs/>
        </w:rPr>
        <w:t>ย</w:t>
      </w:r>
      <w:r w:rsidR="00046E0B" w:rsidRPr="00DF13D2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046E0B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046E0B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78</w:t>
      </w:r>
    </w:p>
    <w:p w14:paraId="30E2190F" w14:textId="77777777" w:rsidR="00A9585B" w:rsidRDefault="00A9585B" w:rsidP="007279D5">
      <w:pPr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8E5338" w:rsidRPr="008A5A08" w14:paraId="08093DAA" w14:textId="77777777" w:rsidTr="00A9614D">
        <w:tc>
          <w:tcPr>
            <w:tcW w:w="2169" w:type="pct"/>
          </w:tcPr>
          <w:p w14:paraId="4D79BA50" w14:textId="5996B3AE" w:rsidR="008E5338" w:rsidRPr="008A5A08" w:rsidRDefault="008E5338" w:rsidP="008E533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51ED6215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AD8A35C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3FFD133" w14:textId="77777777" w:rsidR="008E5338" w:rsidRPr="008A5A08" w:rsidRDefault="008E5338" w:rsidP="008E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52445793" w14:textId="77777777" w:rsidTr="00A9614D">
        <w:tc>
          <w:tcPr>
            <w:tcW w:w="2169" w:type="pct"/>
          </w:tcPr>
          <w:p w14:paraId="658F55B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6D7EE60" w14:textId="6E5F4CFD" w:rsidR="003723A6" w:rsidRPr="008A5A08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64E0A8B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9B6995B" w14:textId="10D23D3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D25F61A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5F0636" w14:textId="41243056" w:rsidR="003723A6" w:rsidRPr="008A5A08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8" w:type="pct"/>
          </w:tcPr>
          <w:p w14:paraId="4C7DF30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E109DE" w14:textId="54511C32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76DE5059" w14:textId="77777777" w:rsidTr="00A9614D">
        <w:tc>
          <w:tcPr>
            <w:tcW w:w="2169" w:type="pct"/>
          </w:tcPr>
          <w:p w14:paraId="132FD2AB" w14:textId="05780117" w:rsidR="003723A6" w:rsidRPr="00C83977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2CB1ADC8" w14:textId="6A96CC26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764AC5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C339763" w14:textId="6F7F9D52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243836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143F51" w14:textId="15E133A7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3ACDAB7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36DD8C" w14:textId="0EAA1C51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2EDE04CE" w14:textId="77777777" w:rsidTr="00A9614D">
        <w:tc>
          <w:tcPr>
            <w:tcW w:w="2169" w:type="pct"/>
          </w:tcPr>
          <w:p w14:paraId="22E078A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18812E6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4738ACF9" w14:textId="77777777" w:rsidTr="00A9614D">
        <w:tc>
          <w:tcPr>
            <w:tcW w:w="2169" w:type="pct"/>
          </w:tcPr>
          <w:p w14:paraId="166B0F15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42E4D9B" w14:textId="5DB7D593" w:rsidR="003723A6" w:rsidRPr="008A5A08" w:rsidRDefault="007B5C83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63F6E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90382E3" w14:textId="48B3C3F0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C1142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830211E" w14:textId="467545DB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653</w:t>
            </w:r>
            <w:r w:rsidR="005A4A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38" w:type="pct"/>
          </w:tcPr>
          <w:p w14:paraId="1973783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7DD749D7" w14:textId="1A92E6B8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143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708</w:t>
            </w:r>
          </w:p>
        </w:tc>
      </w:tr>
      <w:tr w:rsidR="003723A6" w:rsidRPr="008A5A08" w14:paraId="690F7DE8" w14:textId="77777777" w:rsidTr="00A9614D">
        <w:tc>
          <w:tcPr>
            <w:tcW w:w="2169" w:type="pct"/>
          </w:tcPr>
          <w:p w14:paraId="6450ADA3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607" w:type="pct"/>
          </w:tcPr>
          <w:p w14:paraId="0622369C" w14:textId="6236F1F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7B5C8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46" w:type="pct"/>
          </w:tcPr>
          <w:p w14:paraId="6995C3D4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1868EF5" w14:textId="37E2B894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147" w:type="pct"/>
          </w:tcPr>
          <w:p w14:paraId="122718E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F35633" w14:textId="2329F1BD" w:rsidR="003723A6" w:rsidRPr="008A5A08" w:rsidRDefault="005A4A2D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3E94C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5DF781C" w14:textId="71A1AA54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1DE4B3EF" w14:textId="77777777" w:rsidTr="00A9614D">
        <w:tc>
          <w:tcPr>
            <w:tcW w:w="2169" w:type="pct"/>
          </w:tcPr>
          <w:p w14:paraId="125E2A87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30D9BBFD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  <w:r w:rsidR="007B5C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6" w:type="pct"/>
          </w:tcPr>
          <w:p w14:paraId="2100089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76A12" w14:textId="20F1AB11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47" w:type="pct"/>
          </w:tcPr>
          <w:p w14:paraId="498CF1C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24331A0E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653</w:t>
            </w:r>
            <w:r w:rsidR="005A4A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38" w:type="pct"/>
          </w:tcPr>
          <w:p w14:paraId="4B7F71C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D9E09" w14:textId="145AD81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</w:tr>
    </w:tbl>
    <w:p w14:paraId="192AF800" w14:textId="49455B98" w:rsidR="00A61D2B" w:rsidRDefault="00A61D2B">
      <w:pPr>
        <w:rPr>
          <w:rFonts w:ascii="Angsana New" w:hAnsi="Angsana New" w:cs="Angsana New"/>
          <w:sz w:val="30"/>
          <w:szCs w:val="30"/>
        </w:rPr>
      </w:pPr>
    </w:p>
    <w:p w14:paraId="04D7B442" w14:textId="77777777" w:rsidR="00A04BC0" w:rsidRDefault="00A04BC0">
      <w:pPr>
        <w:rPr>
          <w:rFonts w:ascii="Angsana New" w:hAnsi="Angsana New" w:cs="Angsana New"/>
          <w:sz w:val="30"/>
          <w:szCs w:val="30"/>
        </w:rPr>
      </w:pPr>
    </w:p>
    <w:p w14:paraId="11B96497" w14:textId="77777777" w:rsidR="00D1740F" w:rsidRPr="008A5A08" w:rsidRDefault="00D1740F" w:rsidP="00D1740F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081278" w:rsidRPr="008A5A08" w14:paraId="7D95232B" w14:textId="77777777" w:rsidTr="00A9614D">
        <w:tc>
          <w:tcPr>
            <w:tcW w:w="2169" w:type="pct"/>
          </w:tcPr>
          <w:p w14:paraId="17B3B795" w14:textId="33B5C952" w:rsidR="00081278" w:rsidRPr="008A5A08" w:rsidRDefault="00081278" w:rsidP="0008127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64968F57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05EFFE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21D4D8FD" w14:textId="77777777" w:rsidR="00081278" w:rsidRPr="008A5A08" w:rsidRDefault="00081278" w:rsidP="00081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A6" w:rsidRPr="008A5A08" w14:paraId="6137DF56" w14:textId="77777777" w:rsidTr="00A9614D">
        <w:tc>
          <w:tcPr>
            <w:tcW w:w="2169" w:type="pct"/>
          </w:tcPr>
          <w:p w14:paraId="5D7330D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7258AA3" w14:textId="732EA657" w:rsidR="003723A6" w:rsidRPr="008A5A08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66446395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8AD3932" w14:textId="6964E7A7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8782CD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5D5A13" w14:textId="0984A4C7" w:rsidR="003723A6" w:rsidRPr="008A5A08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8" w:type="pct"/>
          </w:tcPr>
          <w:p w14:paraId="39554B3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8326ACC" w14:textId="32BE1FAC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723A6"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0FBFAF87" w14:textId="77777777" w:rsidTr="00A9614D">
        <w:tc>
          <w:tcPr>
            <w:tcW w:w="2169" w:type="pct"/>
          </w:tcPr>
          <w:p w14:paraId="5F206029" w14:textId="5FF92F72" w:rsidR="003723A6" w:rsidRPr="00C83977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7" w:type="pct"/>
          </w:tcPr>
          <w:p w14:paraId="7815EEC4" w14:textId="2026F5C0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C75C84A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D91BF16" w14:textId="6E124F0D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B5C80B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6C3B304" w14:textId="04FEB7BC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2CB7911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945399B" w14:textId="0AEB9E7A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6E52A1CE" w14:textId="77777777" w:rsidTr="00A9614D">
        <w:tc>
          <w:tcPr>
            <w:tcW w:w="2169" w:type="pct"/>
          </w:tcPr>
          <w:p w14:paraId="377FCE2B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1" w:type="pct"/>
            <w:gridSpan w:val="7"/>
          </w:tcPr>
          <w:p w14:paraId="3D151EF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1E974D57" w14:textId="77777777" w:rsidTr="00A9614D">
        <w:tc>
          <w:tcPr>
            <w:tcW w:w="2169" w:type="pct"/>
          </w:tcPr>
          <w:p w14:paraId="73164A21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07" w:type="pct"/>
          </w:tcPr>
          <w:p w14:paraId="3926BC37" w14:textId="09B54C18" w:rsidR="003723A6" w:rsidRPr="008A5A08" w:rsidRDefault="00AF6667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0F56E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86D734" w14:textId="46142E3A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AD190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465BD3" w14:textId="39930EB7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4A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138" w:type="pct"/>
          </w:tcPr>
          <w:p w14:paraId="7B3D97A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4F0A284" w14:textId="0E3A84FF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</w:tr>
      <w:tr w:rsidR="003723A6" w:rsidRPr="008A5A08" w14:paraId="4B0B99A5" w14:textId="77777777" w:rsidTr="00A9614D">
        <w:tc>
          <w:tcPr>
            <w:tcW w:w="2169" w:type="pct"/>
          </w:tcPr>
          <w:p w14:paraId="5CE12DA2" w14:textId="0F29BEDC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7" w:type="pct"/>
          </w:tcPr>
          <w:p w14:paraId="45A0848E" w14:textId="13B3EB56" w:rsidR="003723A6" w:rsidRPr="00770FA3" w:rsidRDefault="00D24CD8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70FA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0A1A3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09CBFFE" w14:textId="7A8F9CCD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87E517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107DBB4" w14:textId="7E24DE0B" w:rsidR="003723A6" w:rsidRDefault="005A4A2D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5847F4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57149100" w14:textId="73F42888" w:rsidR="003723A6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143C180C" w14:textId="77777777" w:rsidTr="00A9614D">
        <w:tc>
          <w:tcPr>
            <w:tcW w:w="2169" w:type="pct"/>
          </w:tcPr>
          <w:p w14:paraId="2D7EBC9A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2162A0C" w14:textId="44181BE1" w:rsidR="003723A6" w:rsidRPr="00770FA3" w:rsidRDefault="00D24CD8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0FA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5800D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573A6" w14:textId="1B8E1AE0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5D299F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68AF4F" w14:textId="05B3D114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5A4A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138" w:type="pct"/>
          </w:tcPr>
          <w:p w14:paraId="3A1A2DB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95C71" w14:textId="6938931B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723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647</w:t>
            </w:r>
          </w:p>
        </w:tc>
      </w:tr>
    </w:tbl>
    <w:p w14:paraId="1CD82F37" w14:textId="6AFA16A0" w:rsidR="001D4E88" w:rsidRDefault="001D4E88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170"/>
        <w:gridCol w:w="270"/>
        <w:gridCol w:w="990"/>
        <w:gridCol w:w="270"/>
        <w:gridCol w:w="1080"/>
      </w:tblGrid>
      <w:tr w:rsidR="004E7B92" w:rsidRPr="00DF13D2" w14:paraId="0DB4BDBC" w14:textId="77777777" w:rsidTr="006265EB">
        <w:trPr>
          <w:tblHeader/>
        </w:trPr>
        <w:tc>
          <w:tcPr>
            <w:tcW w:w="4140" w:type="dxa"/>
            <w:vAlign w:val="bottom"/>
          </w:tcPr>
          <w:p w14:paraId="7C86673C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4B3364F4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7B92" w:rsidRPr="00761E71" w14:paraId="66C8DF1C" w14:textId="77777777" w:rsidTr="006265EB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69DF87A5" w14:textId="795229B4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รายการเคลื่อนไหวของเงินกู้ยืมระย</w:t>
            </w:r>
            <w:r w:rsidR="008942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  <w:r w:rsidR="00C23B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="008942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F63C78B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EAE9F9" w14:textId="362DA2BA" w:rsidR="004E7B92" w:rsidRPr="00DF13D2" w:rsidRDefault="00F26681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7B92" w:rsidRPr="00DF13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E7B9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C1EE46D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2E03E3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857F096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B56B28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3D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ADCAE01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C395A" w14:textId="77777777" w:rsidR="004E7B92" w:rsidRPr="00761E71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E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00F521" w14:textId="21B1F3AB" w:rsidR="004E7B92" w:rsidRPr="00761E71" w:rsidRDefault="00F26681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7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E7B92" w:rsidRPr="00DF13D2" w14:paraId="1F974D38" w14:textId="77777777" w:rsidTr="006265EB">
        <w:trPr>
          <w:trHeight w:hRule="exact" w:val="414"/>
          <w:tblHeader/>
        </w:trPr>
        <w:tc>
          <w:tcPr>
            <w:tcW w:w="4140" w:type="dxa"/>
          </w:tcPr>
          <w:p w14:paraId="43241322" w14:textId="77777777" w:rsidR="004E7B92" w:rsidRPr="00035BCC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9FED0A6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DF13D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F13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7B92" w:rsidRPr="00DF13D2" w14:paraId="05C66EA4" w14:textId="77777777" w:rsidTr="006265EB">
        <w:trPr>
          <w:trHeight w:hRule="exact" w:val="414"/>
          <w:tblHeader/>
        </w:trPr>
        <w:tc>
          <w:tcPr>
            <w:tcW w:w="4140" w:type="dxa"/>
          </w:tcPr>
          <w:p w14:paraId="0A7A19D1" w14:textId="19653DA5" w:rsidR="004E7B92" w:rsidRPr="008D7707" w:rsidRDefault="00F26681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130" w:type="dxa"/>
            <w:gridSpan w:val="7"/>
          </w:tcPr>
          <w:p w14:paraId="093D0A72" w14:textId="77777777" w:rsidR="004E7B92" w:rsidRPr="00DF13D2" w:rsidRDefault="004E7B92" w:rsidP="0004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65935" w:rsidRPr="00687D73" w14:paraId="5731D5C6" w14:textId="77777777" w:rsidTr="00B07907">
        <w:tc>
          <w:tcPr>
            <w:tcW w:w="4140" w:type="dxa"/>
            <w:vAlign w:val="bottom"/>
          </w:tcPr>
          <w:p w14:paraId="288F3809" w14:textId="3973C2E5" w:rsidR="00C65935" w:rsidRPr="006265EB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ฟู้ดส์ สไวน อินเตอร์เนชั่นแนล จำกัด</w:t>
            </w:r>
          </w:p>
        </w:tc>
        <w:tc>
          <w:tcPr>
            <w:tcW w:w="1080" w:type="dxa"/>
          </w:tcPr>
          <w:p w14:paraId="19657C6D" w14:textId="7B2DBA77" w:rsidR="00C65935" w:rsidRPr="00687D73" w:rsidRDefault="00C65935" w:rsidP="00C65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631C31" w14:textId="77777777" w:rsidR="00C65935" w:rsidRPr="00687D73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D5F4A" w14:textId="6335089F" w:rsidR="00C65935" w:rsidRPr="00687D73" w:rsidRDefault="00F26681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827</w:t>
            </w:r>
            <w:r w:rsidR="00C6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1B7D6B68" w14:textId="77777777" w:rsidR="00C65935" w:rsidRPr="00687D73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E403C" w14:textId="0FF3AC70" w:rsidR="00C65935" w:rsidRPr="00687D73" w:rsidRDefault="00F26681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48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="00C659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D431444" w14:textId="77777777" w:rsidR="00C65935" w:rsidRPr="00687D73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D3FB6" w14:textId="5F02EA9F" w:rsidR="00C65935" w:rsidRPr="008942F5" w:rsidRDefault="00F26681" w:rsidP="00C65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416</w:t>
            </w:r>
            <w:r w:rsidR="00C65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C65935" w:rsidRPr="00687D73" w14:paraId="7D40F94D" w14:textId="77777777" w:rsidTr="00B07907">
        <w:tc>
          <w:tcPr>
            <w:tcW w:w="4140" w:type="dxa"/>
            <w:vAlign w:val="bottom"/>
          </w:tcPr>
          <w:p w14:paraId="05826A8E" w14:textId="30C24D77" w:rsidR="00C65935" w:rsidRPr="00C23BDB" w:rsidRDefault="00C65935" w:rsidP="00C65935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23B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ฟูด เบลสซิ่ง </w:t>
            </w:r>
            <w:r w:rsidRPr="00C23B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1988</w:t>
            </w:r>
            <w:r w:rsidRPr="00C23B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C23BD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080" w:type="dxa"/>
          </w:tcPr>
          <w:p w14:paraId="773E890C" w14:textId="29F640B7" w:rsidR="00C65935" w:rsidRPr="00687D73" w:rsidRDefault="00C65935" w:rsidP="00C65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C8BCB" w14:textId="77777777" w:rsidR="00C65935" w:rsidRPr="00687D73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2BBD18" w14:textId="183558DD" w:rsidR="00C65935" w:rsidRDefault="00F26681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65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0020D18" w14:textId="77777777" w:rsidR="00C65935" w:rsidRPr="00687D73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BD4795" w14:textId="52C07A3F" w:rsidR="00C65935" w:rsidRDefault="00F26681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48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659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D6FEE40" w14:textId="77777777" w:rsidR="00C65935" w:rsidRPr="00687D73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40642" w14:textId="0062DC8D" w:rsidR="00C65935" w:rsidRPr="003A11DC" w:rsidRDefault="00C65935" w:rsidP="00C65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65935" w:rsidRPr="008942F5" w14:paraId="3D48F2F5" w14:textId="77777777" w:rsidTr="00B07907">
        <w:tc>
          <w:tcPr>
            <w:tcW w:w="4140" w:type="dxa"/>
          </w:tcPr>
          <w:p w14:paraId="2DE2F0A9" w14:textId="77777777" w:rsidR="00C65935" w:rsidRPr="00FF24BD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2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375FA1" w14:textId="228735D4" w:rsidR="00C65935" w:rsidRPr="00687D73" w:rsidRDefault="00C65935" w:rsidP="00C65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C9455" w14:textId="77777777" w:rsidR="00C65935" w:rsidRPr="00687D73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49A3" w14:textId="56164690" w:rsidR="00C65935" w:rsidRPr="009E3732" w:rsidRDefault="00F26681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65935" w:rsidRPr="009E3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  <w:r w:rsidR="00C65935" w:rsidRPr="009E3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81CB400" w14:textId="77777777" w:rsidR="00C65935" w:rsidRPr="009E3732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25047" w14:textId="2D2C4330" w:rsidR="00C65935" w:rsidRPr="009E3732" w:rsidRDefault="00F26681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65935" w:rsidRPr="009E3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  <w:r w:rsidR="00C65935" w:rsidRPr="009E37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53E530A" w14:textId="77777777" w:rsidR="00C65935" w:rsidRPr="00CC178A" w:rsidRDefault="00C65935" w:rsidP="00C65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0476A8" w14:textId="5E2B3A6B" w:rsidR="00C65935" w:rsidRPr="00CC178A" w:rsidRDefault="00F26681" w:rsidP="00C65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</w:t>
            </w:r>
            <w:r w:rsidR="00C659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1742E992" w14:textId="46B1CCC2" w:rsidR="004E7B92" w:rsidRDefault="004E7B92" w:rsidP="0081693B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5EE82D1" w14:textId="06FF5883" w:rsidR="003723A6" w:rsidRPr="001512EB" w:rsidRDefault="00CC178A" w:rsidP="007B5C83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1512EB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1512EB" w:rsidRPr="001512E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2114F9" w:rsidRPr="001512EB">
        <w:rPr>
          <w:rFonts w:ascii="Angsana New" w:hAnsi="Angsana New" w:cs="Angsana New" w:hint="cs"/>
          <w:spacing w:val="-2"/>
          <w:sz w:val="30"/>
          <w:szCs w:val="30"/>
        </w:rPr>
        <w:t>30</w:t>
      </w:r>
      <w:r w:rsidR="003723A6" w:rsidRPr="001512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26681" w:rsidRPr="001512EB">
        <w:rPr>
          <w:rFonts w:ascii="Angsana New" w:hAnsi="Angsana New" w:cs="Angsana New"/>
          <w:spacing w:val="-2"/>
          <w:sz w:val="30"/>
          <w:szCs w:val="30"/>
        </w:rPr>
        <w:t>256</w:t>
      </w:r>
      <w:r w:rsidR="002114F9" w:rsidRPr="001512EB">
        <w:rPr>
          <w:rFonts w:ascii="Angsana New" w:hAnsi="Angsana New" w:cs="Angsana New" w:hint="cs"/>
          <w:spacing w:val="-2"/>
          <w:sz w:val="30"/>
          <w:szCs w:val="30"/>
        </w:rPr>
        <w:t>3</w:t>
      </w:r>
      <w:r w:rsidRPr="001512E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เงินกู้ยืมระยะสั้น</w:t>
      </w:r>
      <w:r w:rsidR="00B12808" w:rsidRPr="001512EB">
        <w:rPr>
          <w:rFonts w:ascii="Angsana New" w:hAnsi="Angsana New" w:cs="Angsana New" w:hint="cs"/>
          <w:spacing w:val="-2"/>
          <w:sz w:val="30"/>
          <w:szCs w:val="30"/>
          <w:cs/>
        </w:rPr>
        <w:t>จาก</w:t>
      </w:r>
      <w:r w:rsidRPr="001512EB">
        <w:rPr>
          <w:rFonts w:ascii="Angsana New" w:hAnsi="Angsana New" w:cs="Angsana New"/>
          <w:spacing w:val="-2"/>
          <w:sz w:val="30"/>
          <w:szCs w:val="30"/>
          <w:cs/>
        </w:rPr>
        <w:t>บริษัทย่อยบางแห่ง เป็นเงินกู้ยืมประเภทไม่มีหลักประกันและชำระ</w:t>
      </w:r>
      <w:r w:rsidRPr="008A5A08">
        <w:rPr>
          <w:rFonts w:ascii="Angsana New" w:hAnsi="Angsana New" w:cs="Angsana New"/>
          <w:spacing w:val="8"/>
          <w:sz w:val="30"/>
          <w:szCs w:val="30"/>
          <w:cs/>
        </w:rPr>
        <w:t>คืนเมื่อทวงถาม โดยมีอัตราดอกเบี้ย</w:t>
      </w:r>
      <w:r w:rsidR="00214E42">
        <w:rPr>
          <w:rFonts w:ascii="Angsana New" w:hAnsi="Angsana New" w:cs="Angsana New" w:hint="cs"/>
          <w:spacing w:val="8"/>
          <w:sz w:val="30"/>
          <w:szCs w:val="30"/>
          <w:cs/>
        </w:rPr>
        <w:t>ระหว่าง</w:t>
      </w:r>
      <w:r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7B5C83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58</w:t>
      </w:r>
      <w:r w:rsidR="007B5C83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B5C83" w:rsidRPr="00DF13D2">
        <w:rPr>
          <w:rFonts w:ascii="Angsana New" w:hAnsi="Angsana New" w:cs="Angsana New"/>
          <w:spacing w:val="8"/>
          <w:sz w:val="30"/>
          <w:szCs w:val="30"/>
          <w:cs/>
        </w:rPr>
        <w:t xml:space="preserve">ถึงร้อยละ 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4</w:t>
      </w:r>
      <w:r w:rsidR="007B5C83">
        <w:rPr>
          <w:rFonts w:ascii="Angsana New" w:hAnsi="Angsana New" w:cs="Angsana New"/>
          <w:spacing w:val="8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pacing w:val="8"/>
          <w:sz w:val="30"/>
          <w:szCs w:val="30"/>
        </w:rPr>
        <w:t>70</w:t>
      </w:r>
      <w:r w:rsidR="007B5C83" w:rsidRPr="00DF13D2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B5C83" w:rsidRPr="00DF13D2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</w:p>
    <w:p w14:paraId="6E44BA9C" w14:textId="77777777" w:rsidR="007B5C83" w:rsidRDefault="007B5C83" w:rsidP="007B5C83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7ABBA1" w14:textId="24A3244B" w:rsidR="00396FE7" w:rsidRPr="008A5A08" w:rsidRDefault="00396FE7" w:rsidP="00220D3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8A5A08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591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9"/>
        <w:gridCol w:w="4318"/>
        <w:gridCol w:w="269"/>
        <w:gridCol w:w="990"/>
        <w:gridCol w:w="81"/>
        <w:gridCol w:w="190"/>
        <w:gridCol w:w="52"/>
        <w:gridCol w:w="938"/>
        <w:gridCol w:w="100"/>
        <w:gridCol w:w="171"/>
        <w:gridCol w:w="67"/>
        <w:gridCol w:w="930"/>
        <w:gridCol w:w="153"/>
        <w:gridCol w:w="115"/>
        <w:gridCol w:w="153"/>
        <w:gridCol w:w="925"/>
        <w:gridCol w:w="130"/>
      </w:tblGrid>
      <w:tr w:rsidR="009D0F98" w:rsidRPr="008A5A08" w14:paraId="6BDC9FF7" w14:textId="77777777" w:rsidTr="00744ABD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</w:tcPr>
          <w:p w14:paraId="201E4108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3B1A58D" w14:textId="77777777" w:rsidR="009D0F98" w:rsidRPr="008A5A08" w:rsidRDefault="009D0F98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6"/>
          </w:tcPr>
          <w:p w14:paraId="1128DD4E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gridSpan w:val="2"/>
          </w:tcPr>
          <w:p w14:paraId="67BEACF6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6"/>
          </w:tcPr>
          <w:p w14:paraId="18FE38FA" w14:textId="77777777" w:rsidR="009D0F98" w:rsidRPr="008A5A08" w:rsidRDefault="009D0F98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723A6" w:rsidRPr="008A5A08" w14:paraId="6F0A5A09" w14:textId="77777777" w:rsidTr="00744ABD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  <w:vAlign w:val="bottom"/>
          </w:tcPr>
          <w:p w14:paraId="09F1BC1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9C8C36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45FCF71F" w14:textId="1908CEBC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,b,b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okpo</w:t>
            </w:r>
          </w:p>
        </w:tc>
        <w:tc>
          <w:tcPr>
            <w:tcW w:w="126" w:type="pct"/>
            <w:gridSpan w:val="2"/>
          </w:tcPr>
          <w:p w14:paraId="14A13CA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08A084B9" w14:textId="03DB1F46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723A6"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" w:type="pct"/>
            <w:gridSpan w:val="2"/>
          </w:tcPr>
          <w:p w14:paraId="11106D9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3E485501" w14:textId="64F7B4C5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 xml:space="preserve"> ,b,b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3723A6">
              <w:rPr>
                <w:rFonts w:ascii="Angsana New" w:hAnsi="Angsana New" w:cs="Angsana New"/>
                <w:sz w:val="30"/>
                <w:szCs w:val="30"/>
              </w:rPr>
              <w:t>okpo</w:t>
            </w:r>
          </w:p>
        </w:tc>
        <w:tc>
          <w:tcPr>
            <w:tcW w:w="140" w:type="pct"/>
            <w:gridSpan w:val="2"/>
          </w:tcPr>
          <w:p w14:paraId="77F1CE7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128AB9E6" w14:textId="5EA8633B" w:rsidR="003723A6" w:rsidRPr="008A5A08" w:rsidRDefault="00F26681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723A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723A6"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723A6" w:rsidRPr="008A5A08" w14:paraId="13A869E4" w14:textId="77777777" w:rsidTr="00744ABD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  <w:vAlign w:val="bottom"/>
          </w:tcPr>
          <w:p w14:paraId="5CE35F9F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9D8490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9766B76" w14:textId="794AAA25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  <w:gridSpan w:val="2"/>
          </w:tcPr>
          <w:p w14:paraId="6F054024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77AA0B6" w14:textId="63BC5811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" w:type="pct"/>
            <w:gridSpan w:val="2"/>
          </w:tcPr>
          <w:p w14:paraId="767434DD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631CFED0" w14:textId="3FE70B7E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gridSpan w:val="2"/>
          </w:tcPr>
          <w:p w14:paraId="6A686D9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4340451E" w14:textId="1E645CB0" w:rsidR="003723A6" w:rsidRDefault="002114F9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3723A6" w:rsidRPr="008A5A08" w14:paraId="03BC535E" w14:textId="77777777" w:rsidTr="001512EB">
        <w:trPr>
          <w:gridBefore w:val="1"/>
          <w:wBefore w:w="5" w:type="pct"/>
          <w:trHeight w:hRule="exact" w:val="403"/>
          <w:tblHeader/>
        </w:trPr>
        <w:tc>
          <w:tcPr>
            <w:tcW w:w="2251" w:type="pct"/>
            <w:vAlign w:val="bottom"/>
          </w:tcPr>
          <w:p w14:paraId="7B2CEEE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05D6C40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pct"/>
            <w:gridSpan w:val="14"/>
            <w:vAlign w:val="bottom"/>
          </w:tcPr>
          <w:p w14:paraId="1B2C0B5B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23A6" w:rsidRPr="008A5A08" w14:paraId="6A3924BE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6AD6DE31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0" w:type="pct"/>
            <w:vAlign w:val="bottom"/>
          </w:tcPr>
          <w:p w14:paraId="5016DB9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17F3D96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0E7DCD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A102C8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3989EE2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7B81ED56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27AEBA9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00AF9022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3A6" w:rsidRPr="008A5A08" w14:paraId="76CC75AC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2D43764D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0" w:type="pct"/>
            <w:vAlign w:val="bottom"/>
          </w:tcPr>
          <w:p w14:paraId="101E2EC8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70F57B15" w14:textId="76369763" w:rsidR="003723A6" w:rsidRPr="008A5A08" w:rsidRDefault="00F26681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167</w:t>
            </w:r>
            <w:r w:rsidR="009569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26" w:type="pct"/>
            <w:gridSpan w:val="2"/>
            <w:vAlign w:val="bottom"/>
          </w:tcPr>
          <w:p w14:paraId="147FB8F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02E7713D" w14:textId="5B82CF04" w:rsidR="003723A6" w:rsidRPr="008A5A08" w:rsidRDefault="00F26681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  <w:r w:rsidR="003723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24" w:type="pct"/>
            <w:gridSpan w:val="2"/>
            <w:vAlign w:val="bottom"/>
          </w:tcPr>
          <w:p w14:paraId="03EFE9A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25E3AA3A" w14:textId="6F505616" w:rsidR="00BD4062" w:rsidRPr="00F76B9B" w:rsidRDefault="00BD4062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2A06358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4B4024B1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54ED5858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57960456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A8048EE" w14:textId="77777777" w:rsidR="003723A6" w:rsidRPr="003246A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467A8CAE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673CE38" w14:textId="4D1E2B33" w:rsidR="003723A6" w:rsidRDefault="00956933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" w:type="pct"/>
            <w:gridSpan w:val="2"/>
            <w:vAlign w:val="bottom"/>
          </w:tcPr>
          <w:p w14:paraId="03BB207A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3CD98B8A" w14:textId="34677B54" w:rsidR="003723A6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" w:type="pct"/>
            <w:gridSpan w:val="2"/>
            <w:vAlign w:val="bottom"/>
          </w:tcPr>
          <w:p w14:paraId="00CAEED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0439B9C7" w14:textId="7803871F" w:rsidR="003723A6" w:rsidRDefault="00BD4062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3598AA9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CD510AC" w14:textId="35177D76" w:rsidR="003723A6" w:rsidRPr="00BD6EF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2BCBD3FE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1CCB4810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  <w:vAlign w:val="bottom"/>
          </w:tcPr>
          <w:p w14:paraId="3D985BF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7CA9C80F" w:rsidR="003723A6" w:rsidRPr="008A5A08" w:rsidRDefault="00956933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158,870</w:t>
            </w:r>
          </w:p>
        </w:tc>
        <w:tc>
          <w:tcPr>
            <w:tcW w:w="126" w:type="pct"/>
            <w:gridSpan w:val="2"/>
            <w:vAlign w:val="bottom"/>
          </w:tcPr>
          <w:p w14:paraId="1CB4B30E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6EFF1FD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218,730</w:t>
            </w:r>
          </w:p>
        </w:tc>
        <w:tc>
          <w:tcPr>
            <w:tcW w:w="124" w:type="pct"/>
            <w:gridSpan w:val="2"/>
            <w:vAlign w:val="bottom"/>
          </w:tcPr>
          <w:p w14:paraId="21D1E17A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3A63974A" w:rsidR="003723A6" w:rsidRPr="008A5A08" w:rsidRDefault="00BD4062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710ABF7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7B67AE" w:rsidRPr="008A5A08" w14:paraId="2117421A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67511B0C" w14:textId="77777777" w:rsidR="007B67AE" w:rsidRPr="008A5A08" w:rsidRDefault="007B67AE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2D879365" w14:textId="77777777" w:rsidR="007B67AE" w:rsidRPr="008A5A08" w:rsidRDefault="007B67A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</w:tcBorders>
            <w:vAlign w:val="bottom"/>
          </w:tcPr>
          <w:p w14:paraId="452E6315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1F9BEADB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3B8D9F50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3258C0A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  <w:vAlign w:val="bottom"/>
          </w:tcPr>
          <w:p w14:paraId="127A3C85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76706878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</w:tcBorders>
            <w:vAlign w:val="bottom"/>
          </w:tcPr>
          <w:p w14:paraId="5164BF99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B67AE" w:rsidRPr="008A5A08" w14:paraId="6B6EE8A4" w14:textId="77777777" w:rsidTr="00744ABD">
        <w:trPr>
          <w:gridBefore w:val="1"/>
          <w:wBefore w:w="5" w:type="pct"/>
          <w:trHeight w:hRule="exact" w:val="403"/>
        </w:trPr>
        <w:tc>
          <w:tcPr>
            <w:tcW w:w="2251" w:type="pct"/>
            <w:vAlign w:val="bottom"/>
          </w:tcPr>
          <w:p w14:paraId="3279C15C" w14:textId="77777777" w:rsidR="007B67AE" w:rsidRPr="008A5A08" w:rsidRDefault="007B67AE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03FBBDF1" w14:textId="77777777" w:rsidR="007B67AE" w:rsidRPr="008A5A08" w:rsidRDefault="007B67AE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BB28005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39E625DF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4D479EC6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FA2E5B3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3752E0B7" w14:textId="77777777" w:rsidR="007B67AE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01839A69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0C75E06" w14:textId="77777777" w:rsidR="007B67AE" w:rsidRPr="008A5A08" w:rsidRDefault="007B67AE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23A6" w:rsidRPr="008A5A08" w14:paraId="593E1815" w14:textId="77777777" w:rsidTr="00744ABD">
        <w:trPr>
          <w:gridBefore w:val="1"/>
          <w:wBefore w:w="5" w:type="pct"/>
          <w:trHeight w:hRule="exact" w:val="389"/>
        </w:trPr>
        <w:tc>
          <w:tcPr>
            <w:tcW w:w="2251" w:type="pct"/>
            <w:vAlign w:val="bottom"/>
          </w:tcPr>
          <w:p w14:paraId="2C5B1211" w14:textId="3759AC54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0" w:type="pct"/>
            <w:vAlign w:val="bottom"/>
          </w:tcPr>
          <w:p w14:paraId="3CD0D664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32BD875B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2BFE7D6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5D1DE655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F1A25C4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0927B6B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539903D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3034160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3A6" w:rsidRPr="008A5A08" w14:paraId="0767C325" w14:textId="77777777" w:rsidTr="00744ABD">
        <w:trPr>
          <w:gridBefore w:val="1"/>
          <w:wBefore w:w="5" w:type="pct"/>
          <w:trHeight w:hRule="exact" w:val="389"/>
        </w:trPr>
        <w:tc>
          <w:tcPr>
            <w:tcW w:w="2251" w:type="pct"/>
            <w:vAlign w:val="bottom"/>
          </w:tcPr>
          <w:p w14:paraId="3E2EBC0A" w14:textId="77777777" w:rsidR="003723A6" w:rsidRPr="008A5A08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40" w:type="pct"/>
            <w:vAlign w:val="bottom"/>
          </w:tcPr>
          <w:p w14:paraId="21F0A06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27456D6D" w14:textId="0E39ACDA" w:rsidR="003723A6" w:rsidRPr="008A5A08" w:rsidRDefault="00956933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356,154</w:t>
            </w:r>
          </w:p>
        </w:tc>
        <w:tc>
          <w:tcPr>
            <w:tcW w:w="126" w:type="pct"/>
            <w:gridSpan w:val="2"/>
            <w:vAlign w:val="bottom"/>
          </w:tcPr>
          <w:p w14:paraId="2D83AD5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2F9CB12D" w14:textId="4E2B83EF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364,058</w:t>
            </w:r>
          </w:p>
        </w:tc>
        <w:tc>
          <w:tcPr>
            <w:tcW w:w="124" w:type="pct"/>
            <w:gridSpan w:val="2"/>
            <w:vAlign w:val="bottom"/>
          </w:tcPr>
          <w:p w14:paraId="2945E06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78BE3C62" w14:textId="7C2ECBAF" w:rsidR="003723A6" w:rsidRPr="008A5A08" w:rsidRDefault="00BD4062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351F768F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131428A3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092D399B" w14:textId="77777777" w:rsidTr="00744ABD">
        <w:trPr>
          <w:gridBefore w:val="1"/>
          <w:wBefore w:w="5" w:type="pct"/>
          <w:trHeight w:hRule="exact" w:val="848"/>
        </w:trPr>
        <w:tc>
          <w:tcPr>
            <w:tcW w:w="2251" w:type="pct"/>
            <w:vAlign w:val="bottom"/>
          </w:tcPr>
          <w:p w14:paraId="69C17AE4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2B61252" w14:textId="41257EA2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26681" w:rsidRPr="00F2668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E777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0" w:type="pct"/>
            <w:vAlign w:val="bottom"/>
          </w:tcPr>
          <w:p w14:paraId="0DE9B04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  <w:vAlign w:val="bottom"/>
          </w:tcPr>
          <w:p w14:paraId="591B66A2" w14:textId="7A6F3866" w:rsidR="003723A6" w:rsidRPr="008A5A08" w:rsidRDefault="00956933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(155,457)</w:t>
            </w:r>
          </w:p>
        </w:tc>
        <w:tc>
          <w:tcPr>
            <w:tcW w:w="126" w:type="pct"/>
            <w:gridSpan w:val="2"/>
            <w:vAlign w:val="bottom"/>
          </w:tcPr>
          <w:p w14:paraId="0B3D377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vAlign w:val="bottom"/>
          </w:tcPr>
          <w:p w14:paraId="46855ED7" w14:textId="72A60048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(134,717)</w:t>
            </w:r>
          </w:p>
        </w:tc>
        <w:tc>
          <w:tcPr>
            <w:tcW w:w="124" w:type="pct"/>
            <w:gridSpan w:val="2"/>
            <w:vAlign w:val="bottom"/>
          </w:tcPr>
          <w:p w14:paraId="0594480F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  <w:vAlign w:val="bottom"/>
          </w:tcPr>
          <w:p w14:paraId="249D14C8" w14:textId="2A48E512" w:rsidR="003723A6" w:rsidRPr="008A5A08" w:rsidRDefault="00BD4062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3933126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bottom"/>
          </w:tcPr>
          <w:p w14:paraId="7754BEEB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23A6" w:rsidRPr="008A5A08" w14:paraId="37A3D4B1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2707A915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สุทธิ</w:t>
            </w:r>
          </w:p>
        </w:tc>
        <w:tc>
          <w:tcPr>
            <w:tcW w:w="140" w:type="pct"/>
            <w:vAlign w:val="bottom"/>
          </w:tcPr>
          <w:p w14:paraId="6BEE3FD3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single" w:sz="4" w:space="0" w:color="auto"/>
            </w:tcBorders>
            <w:vAlign w:val="bottom"/>
          </w:tcPr>
          <w:p w14:paraId="2E138082" w14:textId="2F7FE444" w:rsidR="003723A6" w:rsidRPr="003246AB" w:rsidRDefault="00F26681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</w:t>
            </w:r>
            <w:r w:rsidR="0095693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26" w:type="pct"/>
            <w:gridSpan w:val="2"/>
            <w:vAlign w:val="bottom"/>
          </w:tcPr>
          <w:p w14:paraId="3D35C2A2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vAlign w:val="bottom"/>
          </w:tcPr>
          <w:p w14:paraId="52789EA9" w14:textId="0898F0A5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229,341</w:t>
            </w:r>
          </w:p>
        </w:tc>
        <w:tc>
          <w:tcPr>
            <w:tcW w:w="124" w:type="pct"/>
            <w:gridSpan w:val="2"/>
            <w:vAlign w:val="bottom"/>
          </w:tcPr>
          <w:p w14:paraId="786BA31D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  <w:vAlign w:val="bottom"/>
          </w:tcPr>
          <w:p w14:paraId="545D9B0D" w14:textId="4988BDFA" w:rsidR="003723A6" w:rsidRPr="008A5A08" w:rsidRDefault="00BD4062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261223F5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bottom"/>
          </w:tcPr>
          <w:p w14:paraId="20FA2681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723A6" w:rsidRPr="008A5A08" w14:paraId="49892362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23235C20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1E91F897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0FA7ED6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04E0CA9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3EC9879B" w14:textId="77777777" w:rsidR="003723A6" w:rsidRPr="008A5A08" w:rsidRDefault="003723A6" w:rsidP="003723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54642358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20ACBF3D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1E313997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617B12B2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23A6" w:rsidRPr="008A5A08" w14:paraId="3AAC002A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2D1F55F2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  <w:vAlign w:val="bottom"/>
          </w:tcPr>
          <w:p w14:paraId="2630FB9C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bottom w:val="double" w:sz="4" w:space="0" w:color="auto"/>
            </w:tcBorders>
            <w:vAlign w:val="bottom"/>
          </w:tcPr>
          <w:p w14:paraId="40314938" w14:textId="43085156" w:rsidR="003723A6" w:rsidRPr="008A5A08" w:rsidRDefault="00956933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359,567</w:t>
            </w:r>
          </w:p>
        </w:tc>
        <w:tc>
          <w:tcPr>
            <w:tcW w:w="126" w:type="pct"/>
            <w:gridSpan w:val="2"/>
            <w:vAlign w:val="bottom"/>
          </w:tcPr>
          <w:p w14:paraId="3DD2B000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double" w:sz="4" w:space="0" w:color="auto"/>
            </w:tcBorders>
            <w:vAlign w:val="bottom"/>
          </w:tcPr>
          <w:p w14:paraId="56B6D4DA" w14:textId="3EB7C896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448,071</w:t>
            </w:r>
          </w:p>
        </w:tc>
        <w:tc>
          <w:tcPr>
            <w:tcW w:w="124" w:type="pct"/>
            <w:gridSpan w:val="2"/>
            <w:vAlign w:val="bottom"/>
          </w:tcPr>
          <w:p w14:paraId="3F109BC4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double" w:sz="4" w:space="0" w:color="auto"/>
            </w:tcBorders>
            <w:vAlign w:val="bottom"/>
          </w:tcPr>
          <w:p w14:paraId="7B348F9B" w14:textId="1DED02E1" w:rsidR="003723A6" w:rsidRPr="008A5A08" w:rsidRDefault="00BD4062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2A76329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bottom w:val="double" w:sz="4" w:space="0" w:color="auto"/>
            </w:tcBorders>
            <w:vAlign w:val="bottom"/>
          </w:tcPr>
          <w:p w14:paraId="1380438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723A6" w:rsidRPr="008A5A08" w14:paraId="4A80DF6D" w14:textId="77777777" w:rsidTr="00744ABD">
        <w:trPr>
          <w:gridBefore w:val="1"/>
          <w:wBefore w:w="5" w:type="pct"/>
          <w:trHeight w:hRule="exact" w:val="360"/>
        </w:trPr>
        <w:tc>
          <w:tcPr>
            <w:tcW w:w="2251" w:type="pct"/>
            <w:vAlign w:val="bottom"/>
          </w:tcPr>
          <w:p w14:paraId="738F2ED6" w14:textId="77777777" w:rsidR="003723A6" w:rsidRPr="00E7777B" w:rsidRDefault="003723A6" w:rsidP="00372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vAlign w:val="bottom"/>
          </w:tcPr>
          <w:p w14:paraId="5704B0F1" w14:textId="77777777" w:rsidR="003723A6" w:rsidRPr="008A5A08" w:rsidRDefault="003723A6" w:rsidP="003723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vAlign w:val="bottom"/>
          </w:tcPr>
          <w:p w14:paraId="6A04E849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gridSpan w:val="2"/>
            <w:vAlign w:val="bottom"/>
          </w:tcPr>
          <w:p w14:paraId="59503772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vAlign w:val="bottom"/>
          </w:tcPr>
          <w:p w14:paraId="756C0513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gridSpan w:val="2"/>
            <w:vAlign w:val="bottom"/>
          </w:tcPr>
          <w:p w14:paraId="4C0BA2FC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bottom"/>
          </w:tcPr>
          <w:p w14:paraId="75788BC3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C96BF76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vAlign w:val="bottom"/>
          </w:tcPr>
          <w:p w14:paraId="2E3BE304" w14:textId="77777777" w:rsidR="003723A6" w:rsidRPr="008A5A08" w:rsidRDefault="003723A6" w:rsidP="003723A6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3704" w:rsidRPr="00C146C0" w14:paraId="7680AAED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</w:tcPr>
          <w:p w14:paraId="2136D43E" w14:textId="75BEDC60" w:rsidR="00AD3704" w:rsidRPr="00C146C0" w:rsidRDefault="00AD3704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173" w:type="pct"/>
            <w:gridSpan w:val="5"/>
          </w:tcPr>
          <w:p w14:paraId="4F7915B4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14:paraId="734289A8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pct"/>
            <w:gridSpan w:val="6"/>
          </w:tcPr>
          <w:p w14:paraId="5AA7E81E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3704" w:rsidRPr="00C146C0" w14:paraId="18200377" w14:textId="77777777" w:rsidTr="00744ABD">
        <w:trPr>
          <w:gridAfter w:val="1"/>
          <w:wAfter w:w="69" w:type="pct"/>
          <w:trHeight w:val="389"/>
        </w:trPr>
        <w:tc>
          <w:tcPr>
            <w:tcW w:w="2395" w:type="pct"/>
            <w:gridSpan w:val="3"/>
          </w:tcPr>
          <w:p w14:paraId="412A32BE" w14:textId="77777777" w:rsidR="00AD3704" w:rsidRPr="00C146C0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0AE98B8D" w14:textId="5D62FC7B" w:rsidR="00AD3704" w:rsidRPr="00C146C0" w:rsidRDefault="002114F9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gridSpan w:val="2"/>
          </w:tcPr>
          <w:p w14:paraId="3C9B629C" w14:textId="77777777" w:rsidR="00AD3704" w:rsidRPr="00C146C0" w:rsidRDefault="00AD370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</w:tcPr>
          <w:p w14:paraId="3022D1F7" w14:textId="0733B05C" w:rsidR="00AD3704" w:rsidRPr="00C146C0" w:rsidRDefault="002114F9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  <w:gridSpan w:val="2"/>
          </w:tcPr>
          <w:p w14:paraId="42DDBBA9" w14:textId="77777777" w:rsidR="00AD3704" w:rsidRPr="00C146C0" w:rsidRDefault="00AD370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gridSpan w:val="2"/>
          </w:tcPr>
          <w:p w14:paraId="4F750E72" w14:textId="05030AFA" w:rsidR="00AD3704" w:rsidRPr="00C146C0" w:rsidRDefault="002114F9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0" w:type="pct"/>
            <w:gridSpan w:val="2"/>
          </w:tcPr>
          <w:p w14:paraId="58B81343" w14:textId="77777777" w:rsidR="00AD3704" w:rsidRPr="00C146C0" w:rsidRDefault="00AD3704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28C7E81A" w14:textId="135DA542" w:rsidR="00AD3704" w:rsidRPr="00C146C0" w:rsidRDefault="002114F9" w:rsidP="00AD3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D3704" w:rsidRPr="00C146C0" w14:paraId="19756DB0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</w:tcPr>
          <w:p w14:paraId="1F31B3CA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6" w:type="pct"/>
            <w:gridSpan w:val="13"/>
          </w:tcPr>
          <w:p w14:paraId="50CB11C4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4ABD" w:rsidRPr="00C146C0" w14:paraId="7EF4FFE7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  <w:vAlign w:val="bottom"/>
          </w:tcPr>
          <w:p w14:paraId="48FDB87A" w14:textId="6EB2CBB1" w:rsidR="00744ABD" w:rsidRPr="00744ABD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4A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  <w:r w:rsidR="009126F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126F6" w:rsidRPr="00744A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(2562: </w:t>
            </w:r>
            <w:r w:rsidR="009126F6" w:rsidRPr="00744A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16" w:type="pct"/>
          </w:tcPr>
          <w:p w14:paraId="489AFB5C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CA9C67E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1830DA52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53429B9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</w:tcPr>
          <w:p w14:paraId="5D315EF2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4A14415B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061C18ED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4ABD" w:rsidRPr="00C146C0" w14:paraId="57B976D5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  <w:vAlign w:val="bottom"/>
          </w:tcPr>
          <w:p w14:paraId="180A4FE2" w14:textId="312B432F" w:rsidR="00744ABD" w:rsidRPr="00744ABD" w:rsidRDefault="009126F6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744ABD" w:rsidRPr="00744A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และหนี้สงสัยจะสูญ</w:t>
            </w:r>
            <w:r w:rsidR="00744ABD" w:rsidRPr="00744A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  <w:r w:rsidR="00744ABD" w:rsidRPr="00744AB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744ABD" w:rsidRPr="00744A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516" w:type="pct"/>
          </w:tcPr>
          <w:p w14:paraId="5EA75A74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55460DAC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7B877126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60CADB4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</w:tcPr>
          <w:p w14:paraId="7F707F45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9CF72B4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467027F3" w14:textId="77777777" w:rsidR="00744ABD" w:rsidRPr="00C146C0" w:rsidRDefault="00744ABD" w:rsidP="00744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3704" w:rsidRPr="00C146C0" w14:paraId="2BC72DCB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</w:tcPr>
          <w:p w14:paraId="0110B641" w14:textId="7A1D6EA1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</w:tcPr>
          <w:p w14:paraId="792C8C2A" w14:textId="7EE24836" w:rsidR="00AD3704" w:rsidRPr="00C146C0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C272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D0A1C13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E3CACF" w14:textId="142B19F8" w:rsidR="00AD3704" w:rsidRPr="00C146C0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1F2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41" w:type="pct"/>
            <w:gridSpan w:val="2"/>
          </w:tcPr>
          <w:p w14:paraId="08E8531A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C8AF23" w14:textId="28942A29" w:rsidR="00AD3704" w:rsidRPr="00BD3A32" w:rsidRDefault="00BD4062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54F3AF60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9BD1AA" w14:textId="2669BC35" w:rsidR="00AD3704" w:rsidRPr="00C146C0" w:rsidRDefault="001F2F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D3704" w:rsidRPr="00C146C0" w14:paraId="5B220FD6" w14:textId="77777777" w:rsidTr="00744ABD">
        <w:trPr>
          <w:gridAfter w:val="1"/>
          <w:wAfter w:w="69" w:type="pct"/>
        </w:trPr>
        <w:tc>
          <w:tcPr>
            <w:tcW w:w="2395" w:type="pct"/>
            <w:gridSpan w:val="3"/>
            <w:tcBorders>
              <w:bottom w:val="nil"/>
            </w:tcBorders>
          </w:tcPr>
          <w:p w14:paraId="13347FB8" w14:textId="3E71D028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งวดหกเดือนสิ้นสุดวันที่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16" w:type="pct"/>
            <w:tcBorders>
              <w:bottom w:val="double" w:sz="4" w:space="0" w:color="auto"/>
            </w:tcBorders>
            <w:shd w:val="clear" w:color="auto" w:fill="auto"/>
          </w:tcPr>
          <w:p w14:paraId="60146772" w14:textId="19CE2913" w:rsidR="00AD3704" w:rsidRPr="00C146C0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 w:rsidR="00C272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09D163B3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EA70FE" w14:textId="30F7E11C" w:rsidR="00AD3704" w:rsidRPr="00C146C0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1F2F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576</w:t>
            </w:r>
          </w:p>
        </w:tc>
        <w:tc>
          <w:tcPr>
            <w:tcW w:w="141" w:type="pct"/>
            <w:gridSpan w:val="2"/>
          </w:tcPr>
          <w:p w14:paraId="7CFD8521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4E9406C" w14:textId="5722381E" w:rsidR="00AD3704" w:rsidRPr="00BD3A32" w:rsidRDefault="00BD4062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23592569" w14:textId="77777777" w:rsidR="00AD3704" w:rsidRPr="00C146C0" w:rsidRDefault="00AD3704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FCED22" w14:textId="416613B9" w:rsidR="00AD3704" w:rsidRPr="00C146C0" w:rsidRDefault="001F2F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EECCE2" w14:textId="77777777" w:rsidR="00AD3704" w:rsidRPr="008A5A08" w:rsidRDefault="00AD3704" w:rsidP="0095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1D2D3E1" w14:textId="0F142CA1" w:rsidR="00AB6C43" w:rsidRPr="008A5A08" w:rsidRDefault="00346AE0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8A5A08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ร้อยละ</w:t>
      </w:r>
      <w:r w:rsidR="008565CC">
        <w:rPr>
          <w:rFonts w:ascii="Angsana New" w:hAnsi="Angsana New" w:cs="Angsana New"/>
          <w:sz w:val="30"/>
          <w:szCs w:val="30"/>
          <w:lang w:val="en-GB"/>
        </w:rPr>
        <w:t xml:space="preserve"> 9.5 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ต่อปี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31</w:t>
      </w:r>
      <w:r w:rsidR="00AF685F" w:rsidRPr="000802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F685F" w:rsidRPr="00080206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AF685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2562</w:t>
      </w:r>
      <w:r w:rsidR="00102418"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ร้อยละ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9</w:t>
      </w:r>
      <w:r w:rsidR="008565CC">
        <w:rPr>
          <w:rFonts w:ascii="Angsana New" w:hAnsi="Angsana New" w:cs="Angsana New"/>
          <w:i/>
          <w:iCs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5</w:t>
      </w:r>
      <w:r w:rsidR="008565C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ต่อปี)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8A5A08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2114F9" w:rsidRPr="002114F9">
        <w:rPr>
          <w:rFonts w:ascii="Angsana New" w:hAnsi="Angsana New" w:cs="Angsana New"/>
          <w:sz w:val="30"/>
          <w:szCs w:val="30"/>
        </w:rPr>
        <w:t>1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8A5A08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</w:t>
      </w:r>
      <w:r w:rsidRPr="00744ABD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 เงินทด</w:t>
      </w:r>
      <w:r w:rsidRPr="008A5A08">
        <w:rPr>
          <w:rFonts w:ascii="Angsana New" w:hAnsi="Angsana New" w:cs="Angsana New"/>
          <w:sz w:val="30"/>
          <w:szCs w:val="30"/>
          <w:cs/>
          <w:lang w:val="th-TH"/>
        </w:rPr>
        <w:t>รองจ่ายให้แก่เกษตรกร</w:t>
      </w:r>
      <w:r w:rsidRPr="008A5A08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70173893" w14:textId="77777777" w:rsidR="007D6E3E" w:rsidRPr="008A5A08" w:rsidRDefault="007D6E3E" w:rsidP="00AB6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5E25770" w14:textId="2DDB1E47" w:rsidR="002A4F20" w:rsidRDefault="002A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3C04BF86" w14:textId="77777777" w:rsidR="008266E3" w:rsidRPr="00687D73" w:rsidRDefault="008266E3" w:rsidP="004E4905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  <w:sectPr w:rsidR="008266E3" w:rsidRPr="00687D73" w:rsidSect="00A91870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2522E63" w14:textId="7604B686" w:rsidR="004268AA" w:rsidRPr="004268AA" w:rsidRDefault="004268AA" w:rsidP="004268A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10C5D5F" w14:textId="77777777" w:rsidR="004268AA" w:rsidRDefault="004268AA" w:rsidP="00E8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6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771"/>
        <w:gridCol w:w="811"/>
        <w:gridCol w:w="9"/>
        <w:gridCol w:w="822"/>
        <w:gridCol w:w="184"/>
        <w:gridCol w:w="821"/>
        <w:gridCol w:w="15"/>
        <w:gridCol w:w="806"/>
        <w:gridCol w:w="184"/>
        <w:gridCol w:w="851"/>
        <w:gridCol w:w="185"/>
        <w:gridCol w:w="821"/>
        <w:gridCol w:w="184"/>
        <w:gridCol w:w="826"/>
        <w:gridCol w:w="184"/>
        <w:gridCol w:w="821"/>
        <w:gridCol w:w="184"/>
        <w:gridCol w:w="827"/>
        <w:gridCol w:w="184"/>
        <w:gridCol w:w="822"/>
        <w:gridCol w:w="184"/>
        <w:gridCol w:w="831"/>
        <w:gridCol w:w="8"/>
      </w:tblGrid>
      <w:tr w:rsidR="00851369" w:rsidRPr="008A5A08" w14:paraId="7577C722" w14:textId="77777777" w:rsidTr="00045A25">
        <w:trPr>
          <w:cantSplit/>
          <w:trHeight w:val="317"/>
        </w:trPr>
        <w:tc>
          <w:tcPr>
            <w:tcW w:w="1890" w:type="dxa"/>
          </w:tcPr>
          <w:p w14:paraId="5E357D6F" w14:textId="77777777" w:rsidR="00851369" w:rsidRPr="008A5A08" w:rsidRDefault="00851369" w:rsidP="005D4A8B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51A035C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335" w:type="dxa"/>
            <w:gridSpan w:val="23"/>
          </w:tcPr>
          <w:p w14:paraId="1A882ECA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51369" w:rsidRPr="008A5A08" w14:paraId="31092816" w14:textId="77777777" w:rsidTr="00045A25">
        <w:trPr>
          <w:cantSplit/>
          <w:trHeight w:val="363"/>
        </w:trPr>
        <w:tc>
          <w:tcPr>
            <w:tcW w:w="1890" w:type="dxa"/>
          </w:tcPr>
          <w:p w14:paraId="0F1F55B2" w14:textId="77777777" w:rsidR="00851369" w:rsidRPr="008A5A08" w:rsidRDefault="00851369" w:rsidP="00A776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274855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91" w:type="dxa"/>
            <w:gridSpan w:val="3"/>
          </w:tcPr>
          <w:p w14:paraId="5801FBA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42" w:type="dxa"/>
            <w:gridSpan w:val="4"/>
          </w:tcPr>
          <w:p w14:paraId="5F1FB4C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1" w:type="dxa"/>
            <w:gridSpan w:val="3"/>
          </w:tcPr>
          <w:p w14:paraId="5E66BC83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5" w:type="dxa"/>
          </w:tcPr>
          <w:p w14:paraId="265ACA5A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1" w:type="dxa"/>
            <w:gridSpan w:val="3"/>
          </w:tcPr>
          <w:p w14:paraId="0411B398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362379FA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2" w:type="dxa"/>
            <w:gridSpan w:val="3"/>
          </w:tcPr>
          <w:p w14:paraId="0A0B48A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6DEF30E4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5" w:type="dxa"/>
            <w:gridSpan w:val="4"/>
          </w:tcPr>
          <w:p w14:paraId="0C338F32" w14:textId="6FF8D7A1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851369" w:rsidRPr="008A5A08" w14:paraId="47E1B1A6" w14:textId="77777777" w:rsidTr="00045A25">
        <w:trPr>
          <w:cantSplit/>
          <w:trHeight w:val="363"/>
        </w:trPr>
        <w:tc>
          <w:tcPr>
            <w:tcW w:w="1890" w:type="dxa"/>
          </w:tcPr>
          <w:p w14:paraId="4753B34D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440" w:type="dxa"/>
          </w:tcPr>
          <w:p w14:paraId="71126C9B" w14:textId="77777777" w:rsidR="00851369" w:rsidRPr="008A5A08" w:rsidRDefault="00851369" w:rsidP="00935F4D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1" w:type="dxa"/>
            <w:gridSpan w:val="3"/>
          </w:tcPr>
          <w:p w14:paraId="4DEFE7B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42" w:type="dxa"/>
            <w:gridSpan w:val="4"/>
          </w:tcPr>
          <w:p w14:paraId="0799165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1" w:type="dxa"/>
            <w:gridSpan w:val="3"/>
          </w:tcPr>
          <w:p w14:paraId="16FB1705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39AEE79E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1" w:type="dxa"/>
            <w:gridSpan w:val="3"/>
          </w:tcPr>
          <w:p w14:paraId="05F8793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</w:tcPr>
          <w:p w14:paraId="284EB3CE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32" w:type="dxa"/>
            <w:gridSpan w:val="3"/>
          </w:tcPr>
          <w:p w14:paraId="6E54BF99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444741A6" w14:textId="77777777" w:rsidR="00851369" w:rsidRPr="008A5A08" w:rsidRDefault="00851369" w:rsidP="00A776F1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5" w:type="dxa"/>
            <w:gridSpan w:val="4"/>
          </w:tcPr>
          <w:p w14:paraId="7CAE5AE3" w14:textId="0257F94B" w:rsidR="00851369" w:rsidRPr="007A325F" w:rsidRDefault="00AD3704" w:rsidP="00A776F1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หก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AD3704" w:rsidRPr="008A5A08" w14:paraId="4BF69CB7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2FF511D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67BB76F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2969039B" w14:textId="1F48D0D9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11" w:type="dxa"/>
          </w:tcPr>
          <w:p w14:paraId="3CBC12A6" w14:textId="28A2D42B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31" w:type="dxa"/>
            <w:gridSpan w:val="2"/>
          </w:tcPr>
          <w:p w14:paraId="16242CC5" w14:textId="34BC176A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04D6397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967510A" w14:textId="1685C2BB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21" w:type="dxa"/>
            <w:gridSpan w:val="2"/>
          </w:tcPr>
          <w:p w14:paraId="7B9CB90E" w14:textId="21D45447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467458C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787EAC85" w14:textId="30B15F6C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2EAD6F8A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E9CD979" w14:textId="6C79DB15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724FD6B6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7BED0990" w14:textId="522D9406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4F94C67B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198F4F8D" w14:textId="5AA25B32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29EB9929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4E5F7191" w14:textId="12853AE3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3E949FF1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2" w:type="dxa"/>
          </w:tcPr>
          <w:p w14:paraId="66C8B957" w14:textId="61D606C9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3D7B21D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1" w:type="dxa"/>
          </w:tcPr>
          <w:p w14:paraId="37CCEEEC" w14:textId="28AAF0BE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</w:tr>
      <w:tr w:rsidR="00AD3704" w:rsidRPr="008A5A08" w14:paraId="6954C0DD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3868F87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2E108176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16E0DF95" w14:textId="3F11BBF1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11" w:type="dxa"/>
          </w:tcPr>
          <w:p w14:paraId="4BEE2295" w14:textId="621735A9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31" w:type="dxa"/>
            <w:gridSpan w:val="2"/>
          </w:tcPr>
          <w:p w14:paraId="09B1849A" w14:textId="5826357D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A38AC9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B41C983" w14:textId="1C947E00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21" w:type="dxa"/>
            <w:gridSpan w:val="2"/>
          </w:tcPr>
          <w:p w14:paraId="55DC8A52" w14:textId="683B08D7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08B33CA4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5F2A12AD" w14:textId="100F56CD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6C1B726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7400C769" w14:textId="078F1C5B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5CEEF9DC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6" w:type="dxa"/>
          </w:tcPr>
          <w:p w14:paraId="56F44A5B" w14:textId="55210EBA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4D5724D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3B8EEDBB" w14:textId="386AB57E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7542FF3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2645CA7B" w14:textId="49DC2473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5E75A0EE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2" w:type="dxa"/>
          </w:tcPr>
          <w:p w14:paraId="61ABB8E7" w14:textId="4B4EF312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3E16C1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1" w:type="dxa"/>
          </w:tcPr>
          <w:p w14:paraId="49FC2643" w14:textId="78822429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AD3704" w:rsidRPr="008A5A08" w14:paraId="3EF33D4A" w14:textId="77777777" w:rsidTr="00045A25">
        <w:trPr>
          <w:cantSplit/>
          <w:trHeight w:val="317"/>
        </w:trPr>
        <w:tc>
          <w:tcPr>
            <w:tcW w:w="1890" w:type="dxa"/>
          </w:tcPr>
          <w:p w14:paraId="7377C70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</w:tcPr>
          <w:p w14:paraId="551B7B8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91" w:type="dxa"/>
            <w:gridSpan w:val="3"/>
          </w:tcPr>
          <w:p w14:paraId="72120C7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44" w:type="dxa"/>
            <w:gridSpan w:val="20"/>
          </w:tcPr>
          <w:p w14:paraId="3974552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AD3704" w:rsidRPr="008A5A08" w14:paraId="13C10688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1483195A" w14:textId="77777777" w:rsidR="00AD3704" w:rsidRPr="008A5A08" w:rsidRDefault="00AD3704" w:rsidP="00AD3704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440" w:type="dxa"/>
          </w:tcPr>
          <w:p w14:paraId="0470408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77D2B33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93188E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31" w:type="dxa"/>
            <w:gridSpan w:val="2"/>
          </w:tcPr>
          <w:p w14:paraId="2C5D52E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341DA4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05FD3B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21" w:type="dxa"/>
            <w:gridSpan w:val="2"/>
          </w:tcPr>
          <w:p w14:paraId="574B2D3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A116C5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9773B8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5" w:type="dxa"/>
          </w:tcPr>
          <w:p w14:paraId="3E325FF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D983EA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44A76D4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6618C90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5FE5429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7938C9B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2A02F8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264D109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583091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3F0077B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0FFDA8E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1144B42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1E1EC2" w:rsidRPr="008A5A08" w14:paraId="1CF50E2F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6F243D43" w14:textId="77777777" w:rsidR="001E1EC2" w:rsidRDefault="001E1EC2" w:rsidP="001E1EC2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อาหารสัตว์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5C4F1379" w14:textId="77777777" w:rsidR="001E1EC2" w:rsidRPr="008A5A08" w:rsidRDefault="001E1EC2" w:rsidP="001E1EC2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60AAE498" w14:textId="623CC7F5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71" w:type="dxa"/>
          </w:tcPr>
          <w:p w14:paraId="6E3F286B" w14:textId="7119D1C2" w:rsidR="001E1EC2" w:rsidRPr="008A5A08" w:rsidRDefault="00F26681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1E1EC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11" w:type="dxa"/>
          </w:tcPr>
          <w:p w14:paraId="07FE8E74" w14:textId="6EEBF227" w:rsidR="001E1EC2" w:rsidRPr="008A5A08" w:rsidRDefault="00F26681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1E1EC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31" w:type="dxa"/>
            <w:gridSpan w:val="2"/>
          </w:tcPr>
          <w:p w14:paraId="4BABBC1A" w14:textId="2875408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4" w:type="dxa"/>
          </w:tcPr>
          <w:p w14:paraId="165C019F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2B6F1DF" w14:textId="129FB50E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821" w:type="dxa"/>
            <w:gridSpan w:val="2"/>
          </w:tcPr>
          <w:p w14:paraId="1F69F24C" w14:textId="2C8069AA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4" w:type="dxa"/>
            <w:vAlign w:val="bottom"/>
          </w:tcPr>
          <w:p w14:paraId="3E8111DF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78975DB1" w14:textId="4FAD6514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85" w:type="dxa"/>
          </w:tcPr>
          <w:p w14:paraId="61F24CA7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7739E87" w14:textId="4E967991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955E30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124B134F" w14:textId="18B9F7FD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5307631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0F33345C" w14:textId="283C075D" w:rsidR="001E1EC2" w:rsidRPr="008A5A08" w:rsidRDefault="00F26681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E1EC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3A6C58E2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699A9710" w14:textId="0F1C45A4" w:rsidR="001E1EC2" w:rsidRPr="008A5A08" w:rsidRDefault="00F26681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E1EC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6AA22D28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AAB4A65" w14:textId="0E64D9E4" w:rsidR="001E1EC2" w:rsidRPr="00707EF1" w:rsidRDefault="00F26681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250</w:t>
            </w:r>
          </w:p>
        </w:tc>
        <w:tc>
          <w:tcPr>
            <w:tcW w:w="184" w:type="dxa"/>
          </w:tcPr>
          <w:p w14:paraId="4851EFFD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0A709AF3" w14:textId="6BC308EF" w:rsidR="001E1EC2" w:rsidRPr="008A5A08" w:rsidRDefault="00D76DAE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</w:tr>
      <w:tr w:rsidR="001E1EC2" w:rsidRPr="008A5A08" w14:paraId="3DF470BF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002DD381" w14:textId="77777777" w:rsidR="001E1EC2" w:rsidRDefault="001E1EC2" w:rsidP="001E1EC2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โพลทรีย์ </w:t>
            </w:r>
          </w:p>
          <w:p w14:paraId="7917B8B4" w14:textId="77777777" w:rsidR="001E1EC2" w:rsidRPr="008A5A08" w:rsidRDefault="001E1EC2" w:rsidP="001E1EC2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440" w:type="dxa"/>
          </w:tcPr>
          <w:p w14:paraId="1E15BE1E" w14:textId="77777777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ลูกไก่พันธุ์เนื้อ</w:t>
            </w:r>
          </w:p>
        </w:tc>
        <w:tc>
          <w:tcPr>
            <w:tcW w:w="771" w:type="dxa"/>
          </w:tcPr>
          <w:p w14:paraId="6BC290AF" w14:textId="182C5361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223573C0" w14:textId="1B17FDBF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77A64F0F" w14:textId="3539CBB8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4233E923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5C83B2C3" w14:textId="343845D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821" w:type="dxa"/>
            <w:gridSpan w:val="2"/>
          </w:tcPr>
          <w:p w14:paraId="436DD4E1" w14:textId="55626B2F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  <w:vAlign w:val="bottom"/>
          </w:tcPr>
          <w:p w14:paraId="678CA71C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19F3C22E" w14:textId="36E3894F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5" w:type="dxa"/>
          </w:tcPr>
          <w:p w14:paraId="376D0C7E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6D8516F0" w14:textId="7DC2986C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5CDD4DF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646C4733" w14:textId="7D3C0A5E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8F467B7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33B9872" w14:textId="6E6C752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6054136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1478FC8F" w14:textId="3F63A406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84" w:type="dxa"/>
          </w:tcPr>
          <w:p w14:paraId="007DBEE3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7310C222" w14:textId="35038C96" w:rsidR="001E1EC2" w:rsidRPr="008A5A08" w:rsidRDefault="00B73DCE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4F490FB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156AD184" w14:textId="58ABB019" w:rsidR="001E1EC2" w:rsidRPr="008A5A08" w:rsidRDefault="001E1EC2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1E1EC2" w:rsidRPr="008A5A08" w14:paraId="25F4B41E" w14:textId="77777777" w:rsidTr="00045A25">
        <w:trPr>
          <w:gridAfter w:val="1"/>
          <w:wAfter w:w="8" w:type="dxa"/>
          <w:cantSplit/>
          <w:trHeight w:val="621"/>
        </w:trPr>
        <w:tc>
          <w:tcPr>
            <w:tcW w:w="1890" w:type="dxa"/>
          </w:tcPr>
          <w:p w14:paraId="65962747" w14:textId="77777777" w:rsidR="001E1EC2" w:rsidRDefault="001E1EC2" w:rsidP="001E1EC2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คอนแทรค </w:t>
            </w:r>
          </w:p>
          <w:p w14:paraId="4C6DAB1B" w14:textId="77777777" w:rsidR="001E1EC2" w:rsidRPr="008A5A08" w:rsidRDefault="001E1EC2" w:rsidP="001E1EC2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2649FC42" w14:textId="77777777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ไก่พันธุ์เนื้อ</w:t>
            </w:r>
          </w:p>
        </w:tc>
        <w:tc>
          <w:tcPr>
            <w:tcW w:w="771" w:type="dxa"/>
          </w:tcPr>
          <w:p w14:paraId="026C6D76" w14:textId="66FE89D1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14AFEC36" w14:textId="5C14E6C6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3C058AC4" w14:textId="054926A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3BA9660F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CBD13A8" w14:textId="2F60E4A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821" w:type="dxa"/>
            <w:gridSpan w:val="2"/>
          </w:tcPr>
          <w:p w14:paraId="2CA7F571" w14:textId="3BB6CE6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  <w:vAlign w:val="bottom"/>
          </w:tcPr>
          <w:p w14:paraId="427FA89F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51" w:type="dxa"/>
          </w:tcPr>
          <w:p w14:paraId="3674BAEC" w14:textId="69E536B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5" w:type="dxa"/>
          </w:tcPr>
          <w:p w14:paraId="3733BD70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56F73306" w14:textId="2D5E64E4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46D5601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5189429F" w14:textId="162E4CD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CDBAEF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04892F41" w14:textId="51D7E1BD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1DE68E9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30F8A5EC" w14:textId="2777FC8C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84" w:type="dxa"/>
          </w:tcPr>
          <w:p w14:paraId="4E0226A0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4390A470" w14:textId="643538F2" w:rsidR="001E1EC2" w:rsidRPr="008A5A08" w:rsidRDefault="00B73DCE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F012E23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0B53B934" w14:textId="159BC1E2" w:rsidR="001E1EC2" w:rsidRPr="008A5A08" w:rsidRDefault="001E1EC2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1E1EC2" w:rsidRPr="008A5A08" w14:paraId="2B2FE3BD" w14:textId="77777777" w:rsidTr="00045A25">
        <w:trPr>
          <w:gridAfter w:val="1"/>
          <w:wAfter w:w="8" w:type="dxa"/>
          <w:cantSplit/>
          <w:trHeight w:val="636"/>
        </w:trPr>
        <w:tc>
          <w:tcPr>
            <w:tcW w:w="1890" w:type="dxa"/>
          </w:tcPr>
          <w:p w14:paraId="37AEAD87" w14:textId="77777777" w:rsidR="001E1EC2" w:rsidRDefault="001E1EC2" w:rsidP="001E1EC2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รีเสิร์ซ </w:t>
            </w:r>
          </w:p>
          <w:p w14:paraId="4343EA96" w14:textId="77777777" w:rsidR="001E1EC2" w:rsidRPr="008A5A08" w:rsidRDefault="001E1EC2" w:rsidP="001E1EC2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440" w:type="dxa"/>
          </w:tcPr>
          <w:p w14:paraId="3E4DFA21" w14:textId="202A38ED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การวิจัยโรคและผลิตวัคซีนรักษาสัตว์</w:t>
            </w:r>
          </w:p>
        </w:tc>
        <w:tc>
          <w:tcPr>
            <w:tcW w:w="771" w:type="dxa"/>
          </w:tcPr>
          <w:p w14:paraId="191A6DF9" w14:textId="4DFA0EBC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25F9A75A" w14:textId="1CFEBBD7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7595DC84" w14:textId="625D12E9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1139B65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6E149073" w14:textId="02A8C92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821" w:type="dxa"/>
            <w:gridSpan w:val="2"/>
          </w:tcPr>
          <w:p w14:paraId="25F6871C" w14:textId="6F192792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7DAA1668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12AA0CD" w14:textId="1E74C71D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5" w:type="dxa"/>
          </w:tcPr>
          <w:p w14:paraId="5B678641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2D9644C8" w14:textId="195149D6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78D97170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48E1CC26" w14:textId="0C549F35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961AE64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536BEAF9" w14:textId="61FBF7E2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6E22389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31E19C13" w14:textId="0EE32A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84" w:type="dxa"/>
          </w:tcPr>
          <w:p w14:paraId="372D46C4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F009A14" w14:textId="68D68FAD" w:rsidR="001E1EC2" w:rsidRPr="008A5A08" w:rsidRDefault="00B73DCE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523D90B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3B4A446D" w14:textId="5C51E7C9" w:rsidR="001E1EC2" w:rsidRPr="008A5A08" w:rsidRDefault="001E1EC2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1E1EC2" w:rsidRPr="008A5A08" w14:paraId="0E4AD44E" w14:textId="77777777" w:rsidTr="00B76BEE">
        <w:trPr>
          <w:gridAfter w:val="1"/>
          <w:wAfter w:w="8" w:type="dxa"/>
          <w:cantSplit/>
          <w:trHeight w:val="641"/>
        </w:trPr>
        <w:tc>
          <w:tcPr>
            <w:tcW w:w="1890" w:type="dxa"/>
          </w:tcPr>
          <w:p w14:paraId="674090D7" w14:textId="77777777" w:rsidR="001E1EC2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146C0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เซอร์วิส </w:t>
            </w:r>
          </w:p>
          <w:p w14:paraId="5A4D6D99" w14:textId="7FD58B01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แอนด์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  <w:r w:rsidRPr="00C146C0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</w:tc>
        <w:tc>
          <w:tcPr>
            <w:tcW w:w="1440" w:type="dxa"/>
          </w:tcPr>
          <w:p w14:paraId="2B70CF52" w14:textId="33C3F688" w:rsidR="00B76BEE" w:rsidRPr="00B76BEE" w:rsidRDefault="001E1EC2" w:rsidP="00B76BEE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ให้เช่าอุปกรณ์</w:t>
            </w:r>
          </w:p>
          <w:p w14:paraId="21CE3ECE" w14:textId="4FD5CEE7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ind w:left="192" w:right="-79" w:hanging="168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71" w:type="dxa"/>
          </w:tcPr>
          <w:p w14:paraId="0272E50F" w14:textId="0D142D26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0CCA1445" w14:textId="7FB98889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3F78562C" w14:textId="27AB559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068EBC01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CCF1E46" w14:textId="587DBD7F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21" w:type="dxa"/>
            <w:gridSpan w:val="2"/>
          </w:tcPr>
          <w:p w14:paraId="20C927D7" w14:textId="33100A4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600A36B9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02E24C53" w14:textId="14598078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5" w:type="dxa"/>
          </w:tcPr>
          <w:p w14:paraId="3E96BBF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37B57B80" w14:textId="04829E03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(14</w:t>
            </w:r>
            <w:r w:rsidR="004B3065">
              <w:rPr>
                <w:rFonts w:ascii="Angsana New" w:hAnsi="Angsana New" w:cs="Angsana New"/>
                <w:szCs w:val="22"/>
                <w:lang w:bidi="th-TH"/>
              </w:rPr>
              <w:t>1</w:t>
            </w:r>
            <w:r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</w:tc>
        <w:tc>
          <w:tcPr>
            <w:tcW w:w="184" w:type="dxa"/>
          </w:tcPr>
          <w:p w14:paraId="484FB1A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345EE01B" w14:textId="4BB198A6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(137)</w:t>
            </w:r>
          </w:p>
        </w:tc>
        <w:tc>
          <w:tcPr>
            <w:tcW w:w="184" w:type="dxa"/>
          </w:tcPr>
          <w:p w14:paraId="36C84B7E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3D04F8E4" w14:textId="347CD1DD" w:rsidR="001E1EC2" w:rsidRPr="008A5A08" w:rsidRDefault="004B3065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39</w:t>
            </w:r>
          </w:p>
        </w:tc>
        <w:tc>
          <w:tcPr>
            <w:tcW w:w="184" w:type="dxa"/>
          </w:tcPr>
          <w:p w14:paraId="02CD0DB0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0F92B7A9" w14:textId="3BD87BE4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43</w:t>
            </w:r>
          </w:p>
        </w:tc>
        <w:tc>
          <w:tcPr>
            <w:tcW w:w="184" w:type="dxa"/>
          </w:tcPr>
          <w:p w14:paraId="0A9C9402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33E6D164" w14:textId="0A52D20B" w:rsidR="001E1EC2" w:rsidRPr="008A5A08" w:rsidRDefault="00B73DCE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8FBB9CD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2C13CA76" w14:textId="27D7DC12" w:rsidR="001E1EC2" w:rsidRPr="008A5A08" w:rsidRDefault="001E1EC2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1E1EC2" w:rsidRPr="008A5A08" w14:paraId="05DCD2E7" w14:textId="77777777" w:rsidTr="00045A25">
        <w:trPr>
          <w:gridAfter w:val="1"/>
          <w:wAfter w:w="8" w:type="dxa"/>
          <w:cantSplit/>
          <w:trHeight w:val="317"/>
        </w:trPr>
        <w:tc>
          <w:tcPr>
            <w:tcW w:w="1890" w:type="dxa"/>
          </w:tcPr>
          <w:p w14:paraId="67BF7A18" w14:textId="6DFF2D04" w:rsidR="001E1EC2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8A5A08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</w:p>
          <w:p w14:paraId="37BBC8AE" w14:textId="77777777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440" w:type="dxa"/>
          </w:tcPr>
          <w:p w14:paraId="3A0E8C82" w14:textId="77777777" w:rsidR="001E1EC2" w:rsidRPr="008A5A08" w:rsidRDefault="001E1EC2" w:rsidP="001E1EC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71" w:type="dxa"/>
          </w:tcPr>
          <w:p w14:paraId="09AA058D" w14:textId="5A14BF07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11" w:type="dxa"/>
          </w:tcPr>
          <w:p w14:paraId="5AA395BD" w14:textId="2C49E083" w:rsidR="001E1EC2" w:rsidRPr="008A5A08" w:rsidRDefault="001E1EC2" w:rsidP="001E1EC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31" w:type="dxa"/>
            <w:gridSpan w:val="2"/>
          </w:tcPr>
          <w:p w14:paraId="50B4513F" w14:textId="72FFD06E" w:rsidR="001E1EC2" w:rsidRPr="008A5A08" w:rsidRDefault="001E1EC2" w:rsidP="001E1EC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309DB2B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2CDD94E9" w14:textId="07A55A00" w:rsidR="001E1EC2" w:rsidRPr="008A5A08" w:rsidRDefault="001E1EC2" w:rsidP="001E1EC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821" w:type="dxa"/>
            <w:gridSpan w:val="2"/>
          </w:tcPr>
          <w:p w14:paraId="4BA6693D" w14:textId="0967BBA3" w:rsidR="001E1EC2" w:rsidRPr="008A5A08" w:rsidRDefault="001E1EC2" w:rsidP="001E1EC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4A2024A6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51" w:type="dxa"/>
          </w:tcPr>
          <w:p w14:paraId="4E2AC5D3" w14:textId="10E9233C" w:rsidR="001E1EC2" w:rsidRPr="008A5A08" w:rsidRDefault="001E1EC2" w:rsidP="001E1EC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5" w:type="dxa"/>
          </w:tcPr>
          <w:p w14:paraId="59F42178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1" w:type="dxa"/>
          </w:tcPr>
          <w:p w14:paraId="05B4CF11" w14:textId="794883C8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047863D2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6" w:type="dxa"/>
          </w:tcPr>
          <w:p w14:paraId="199A1BF3" w14:textId="036A79DF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82EF6A5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1" w:type="dxa"/>
          </w:tcPr>
          <w:p w14:paraId="4CB8E8B7" w14:textId="2B51CD62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6CC486F9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7" w:type="dxa"/>
          </w:tcPr>
          <w:p w14:paraId="4A7AFE22" w14:textId="075E9E0B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84" w:type="dxa"/>
          </w:tcPr>
          <w:p w14:paraId="6B744BF8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7935F54" w14:textId="26509C95" w:rsidR="001E1EC2" w:rsidRPr="008A5A08" w:rsidRDefault="00B73DCE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BBD0BA2" w14:textId="77777777" w:rsidR="001E1EC2" w:rsidRPr="008A5A08" w:rsidRDefault="001E1EC2" w:rsidP="001E1EC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1" w:type="dxa"/>
          </w:tcPr>
          <w:p w14:paraId="3E7411D4" w14:textId="040185FF" w:rsidR="001E1EC2" w:rsidRPr="008A5A08" w:rsidRDefault="001E1EC2" w:rsidP="001E1EC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</w:tbl>
    <w:p w14:paraId="7D4D4DA6" w14:textId="77777777" w:rsidR="00851369" w:rsidRDefault="00851369" w:rsidP="007E00B7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Cs w:val="22"/>
          <w:cs/>
          <w:lang w:bidi="th-TH"/>
        </w:rPr>
        <w:sectPr w:rsidR="00851369" w:rsidSect="0037289F">
          <w:footerReference w:type="default" r:id="rId14"/>
          <w:pgSz w:w="16834" w:h="11909" w:orient="landscape" w:code="9"/>
          <w:pgMar w:top="691" w:right="864" w:bottom="576" w:left="1170" w:header="720" w:footer="720" w:gutter="0"/>
          <w:cols w:space="720"/>
          <w:docGrid w:linePitch="360"/>
        </w:sectPr>
      </w:pPr>
    </w:p>
    <w:p w14:paraId="03939614" w14:textId="77777777" w:rsidR="00BD6CDA" w:rsidRPr="00E83BDA" w:rsidRDefault="00BD6CDA" w:rsidP="00122F9A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148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781"/>
        <w:gridCol w:w="816"/>
        <w:gridCol w:w="6"/>
        <w:gridCol w:w="845"/>
        <w:gridCol w:w="184"/>
        <w:gridCol w:w="836"/>
        <w:gridCol w:w="834"/>
        <w:gridCol w:w="184"/>
        <w:gridCol w:w="870"/>
        <w:gridCol w:w="184"/>
        <w:gridCol w:w="834"/>
        <w:gridCol w:w="184"/>
        <w:gridCol w:w="836"/>
        <w:gridCol w:w="184"/>
        <w:gridCol w:w="834"/>
        <w:gridCol w:w="184"/>
        <w:gridCol w:w="836"/>
        <w:gridCol w:w="184"/>
        <w:gridCol w:w="834"/>
        <w:gridCol w:w="184"/>
        <w:gridCol w:w="824"/>
        <w:gridCol w:w="20"/>
      </w:tblGrid>
      <w:tr w:rsidR="00851369" w:rsidRPr="008A5A08" w14:paraId="767D6408" w14:textId="77777777" w:rsidTr="008F4E17">
        <w:trPr>
          <w:cantSplit/>
          <w:trHeight w:val="354"/>
        </w:trPr>
        <w:tc>
          <w:tcPr>
            <w:tcW w:w="2070" w:type="dxa"/>
          </w:tcPr>
          <w:p w14:paraId="7246C1EF" w14:textId="77777777" w:rsidR="00851369" w:rsidRPr="008A5A08" w:rsidRDefault="00851369" w:rsidP="005D4A8B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8AEE2E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478" w:type="dxa"/>
            <w:gridSpan w:val="22"/>
          </w:tcPr>
          <w:p w14:paraId="426D4F06" w14:textId="77777777" w:rsidR="00851369" w:rsidRPr="008A5A08" w:rsidRDefault="00851369" w:rsidP="005D4A8B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8A5A0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851369" w:rsidRPr="008A5A08" w14:paraId="75DC834E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4373725B" w14:textId="77777777" w:rsidR="00851369" w:rsidRPr="008A5A08" w:rsidRDefault="00851369" w:rsidP="00E83BDA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F6D2D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2"/>
          </w:tcPr>
          <w:p w14:paraId="600ACAC3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71" w:type="dxa"/>
            <w:gridSpan w:val="4"/>
          </w:tcPr>
          <w:p w14:paraId="191177C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  <w:gridSpan w:val="3"/>
          </w:tcPr>
          <w:p w14:paraId="4E2BE394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04C69503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514F4B50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6A0910E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78D97940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4A0D9392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2" w:type="dxa"/>
            <w:gridSpan w:val="3"/>
          </w:tcPr>
          <w:p w14:paraId="05E323AE" w14:textId="4634AD0A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851369" w:rsidRPr="008A5A08" w14:paraId="5F217025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27A630E9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350" w:type="dxa"/>
          </w:tcPr>
          <w:p w14:paraId="2DAF31F0" w14:textId="77777777" w:rsidR="00851369" w:rsidRPr="008A5A08" w:rsidRDefault="00851369" w:rsidP="00935F4D">
            <w:pPr>
              <w:pStyle w:val="acctfourfigures"/>
              <w:tabs>
                <w:tab w:val="clear" w:pos="765"/>
              </w:tabs>
              <w:spacing w:line="340" w:lineRule="exact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97" w:type="dxa"/>
            <w:gridSpan w:val="2"/>
          </w:tcPr>
          <w:p w14:paraId="7D4E3DF2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71" w:type="dxa"/>
            <w:gridSpan w:val="4"/>
          </w:tcPr>
          <w:p w14:paraId="3DAB7B21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88" w:type="dxa"/>
            <w:gridSpan w:val="3"/>
          </w:tcPr>
          <w:p w14:paraId="769F7188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5DD378B9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14CB370A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</w:tcPr>
          <w:p w14:paraId="530B2857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54" w:type="dxa"/>
            <w:gridSpan w:val="3"/>
          </w:tcPr>
          <w:p w14:paraId="6E1763CD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125C9348" w14:textId="77777777" w:rsidR="00851369" w:rsidRPr="008A5A08" w:rsidRDefault="00851369" w:rsidP="00E83BDA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42" w:type="dxa"/>
            <w:gridSpan w:val="3"/>
          </w:tcPr>
          <w:p w14:paraId="048AE28A" w14:textId="011558DF" w:rsidR="00851369" w:rsidRPr="008A5A08" w:rsidRDefault="00AD3704" w:rsidP="00E83BD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หก</w:t>
            </w:r>
            <w:r w:rsidR="00851369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AD3704" w:rsidRPr="008A5A08" w14:paraId="5E8F28FB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4A6FDD2E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4085165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1" w:type="dxa"/>
          </w:tcPr>
          <w:p w14:paraId="7664F735" w14:textId="48B85884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822" w:type="dxa"/>
            <w:gridSpan w:val="2"/>
          </w:tcPr>
          <w:p w14:paraId="1A6CAC4F" w14:textId="780BA0E9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45" w:type="dxa"/>
          </w:tcPr>
          <w:p w14:paraId="561B1682" w14:textId="25ACA8EC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683B61D3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924CB5F" w14:textId="5001E806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834" w:type="dxa"/>
          </w:tcPr>
          <w:p w14:paraId="239ACEAF" w14:textId="0691514A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04F7DAE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3394B245" w14:textId="4DC05D8E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6A87D44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7E8D355" w14:textId="5861AFF5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3A004EA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38D6305D" w14:textId="79E4B73C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0C0A358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EB367E8" w14:textId="6E2B87D7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43A62B83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58E020B9" w14:textId="4C1121E8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295434C5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1E79420F" w14:textId="0CA27FF7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</w:tcPr>
          <w:p w14:paraId="2CE800C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B72CF7F" w14:textId="05196D3A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Cs w:val="22"/>
                <w:lang w:val="en-US" w:bidi="th-TH"/>
              </w:rPr>
              <w:t>30</w:t>
            </w:r>
            <w:r w:rsidR="00AD3704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มิถุนายน</w:t>
            </w:r>
          </w:p>
        </w:tc>
      </w:tr>
      <w:tr w:rsidR="00AD3704" w:rsidRPr="008A5A08" w14:paraId="0D5CDC1F" w14:textId="77777777" w:rsidTr="008F4E17">
        <w:trPr>
          <w:gridAfter w:val="1"/>
          <w:wAfter w:w="20" w:type="dxa"/>
          <w:cantSplit/>
          <w:trHeight w:val="354"/>
        </w:trPr>
        <w:tc>
          <w:tcPr>
            <w:tcW w:w="2070" w:type="dxa"/>
          </w:tcPr>
          <w:p w14:paraId="20D8152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1CAF7D1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81" w:type="dxa"/>
          </w:tcPr>
          <w:p w14:paraId="2EC5459A" w14:textId="58E33334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822" w:type="dxa"/>
            <w:gridSpan w:val="2"/>
          </w:tcPr>
          <w:p w14:paraId="610BF7BD" w14:textId="1A12682E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45" w:type="dxa"/>
          </w:tcPr>
          <w:p w14:paraId="232C02DA" w14:textId="036DA70D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761BF7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501BCA77" w14:textId="58939889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834" w:type="dxa"/>
          </w:tcPr>
          <w:p w14:paraId="55331B1C" w14:textId="59DDF823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24A3DFE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3DD0AB5B" w14:textId="1C1F75A9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94A9C2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0E5437D8" w14:textId="36B11F47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4FEF002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1EE4E7B4" w14:textId="453B5802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4E99A594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7771F9A7" w14:textId="3393CF94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A83622B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D59F80B" w14:textId="358F4E9C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0F8D917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45126968" w14:textId="606DAC63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6E62993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79BC18B" w14:textId="1326C5AF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114F9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</w:tr>
      <w:tr w:rsidR="00AD3704" w:rsidRPr="008A5A08" w14:paraId="3CEEE63E" w14:textId="77777777" w:rsidTr="008F4E17">
        <w:trPr>
          <w:cantSplit/>
          <w:trHeight w:val="354"/>
        </w:trPr>
        <w:tc>
          <w:tcPr>
            <w:tcW w:w="2070" w:type="dxa"/>
          </w:tcPr>
          <w:p w14:paraId="3E7556F2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369558E8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97" w:type="dxa"/>
            <w:gridSpan w:val="2"/>
          </w:tcPr>
          <w:p w14:paraId="51625C90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881" w:type="dxa"/>
            <w:gridSpan w:val="20"/>
          </w:tcPr>
          <w:p w14:paraId="4585E6AA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BD4062" w:rsidRPr="008A5A08" w14:paraId="3FE7369B" w14:textId="77777777" w:rsidTr="008F4E17">
        <w:trPr>
          <w:gridAfter w:val="1"/>
          <w:wAfter w:w="20" w:type="dxa"/>
          <w:cantSplit/>
          <w:trHeight w:val="1232"/>
        </w:trPr>
        <w:tc>
          <w:tcPr>
            <w:tcW w:w="2070" w:type="dxa"/>
          </w:tcPr>
          <w:p w14:paraId="2B2F6CC3" w14:textId="77777777" w:rsidR="00BD4062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ค </w:t>
            </w:r>
          </w:p>
          <w:p w14:paraId="26A4B561" w14:textId="556C31AE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17CF0C2E" w14:textId="3994D994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jc w:val="both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พลาสติกและกระสอบสาน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พลาสติก</w:t>
            </w:r>
          </w:p>
        </w:tc>
        <w:tc>
          <w:tcPr>
            <w:tcW w:w="781" w:type="dxa"/>
          </w:tcPr>
          <w:p w14:paraId="5A48B174" w14:textId="08A3DEFA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31CC9F76" w14:textId="6902F8F3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120E3010" w14:textId="00D1720C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45568026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227EFD56" w14:textId="32156F4D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834" w:type="dxa"/>
          </w:tcPr>
          <w:p w14:paraId="7CC98350" w14:textId="2A2F1BB9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59BF814F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22D0873F" w14:textId="7B5B9B76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4E143AB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40EDD169" w14:textId="5B1458FF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7E877E42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2F03B75E" w14:textId="0467EA71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C9E61B2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2316CD9F" w14:textId="12376088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CDB0C14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3A6B2166" w14:textId="2199AC2C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4" w:type="dxa"/>
          </w:tcPr>
          <w:p w14:paraId="3AED207E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60464D4" w14:textId="7D93B686" w:rsidR="00BD4062" w:rsidRPr="008A5A08" w:rsidRDefault="00B73DCE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19CF7CC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5DDB44B2" w14:textId="1F6ED38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4062" w:rsidRPr="008A5A08" w14:paraId="1AD52013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121ECB43" w14:textId="77777777" w:rsidR="00BD4062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ที พาราก้อน โฮลดิ้ง </w:t>
            </w:r>
          </w:p>
          <w:p w14:paraId="1E900515" w14:textId="426891DF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161FB68C" w14:textId="40B0EB42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98" w:right="-79" w:hanging="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81" w:type="dxa"/>
          </w:tcPr>
          <w:p w14:paraId="0814B4ED" w14:textId="11ADD77E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1D6DA7CA" w14:textId="0EC1FCAA" w:rsidR="00BD4062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12CAB2FF" w14:textId="0D448A4B" w:rsidR="00BD4062" w:rsidRPr="00015650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29</w:t>
            </w:r>
            <w:r w:rsidR="00E92141">
              <w:rPr>
                <w:rFonts w:ascii="Angsana New" w:hAnsi="Angsana New" w:cs="Angsana New"/>
                <w:szCs w:val="22"/>
                <w:lang w:bidi="th-TH"/>
              </w:rPr>
              <w:t>9</w:t>
            </w:r>
          </w:p>
        </w:tc>
        <w:tc>
          <w:tcPr>
            <w:tcW w:w="184" w:type="dxa"/>
          </w:tcPr>
          <w:p w14:paraId="0541A679" w14:textId="77777777" w:rsidR="00BD4062" w:rsidRPr="00015650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29C2E86" w14:textId="4306B304" w:rsidR="00BD4062" w:rsidRPr="00015650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15650"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834" w:type="dxa"/>
          </w:tcPr>
          <w:p w14:paraId="7CB197DA" w14:textId="092F1D91" w:rsidR="00BD4062" w:rsidRPr="00015650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29</w:t>
            </w:r>
            <w:r w:rsidR="00E92141">
              <w:rPr>
                <w:rFonts w:ascii="Angsana New" w:hAnsi="Angsana New" w:cs="Angsana New"/>
                <w:szCs w:val="22"/>
                <w:lang w:bidi="th-TH"/>
              </w:rPr>
              <w:t>9</w:t>
            </w:r>
          </w:p>
        </w:tc>
        <w:tc>
          <w:tcPr>
            <w:tcW w:w="184" w:type="dxa"/>
          </w:tcPr>
          <w:p w14:paraId="441B89D8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6F8402DA" w14:textId="730E6F33" w:rsidR="00BD4062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4" w:type="dxa"/>
          </w:tcPr>
          <w:p w14:paraId="366E47CD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3FC55ED0" w14:textId="36A70328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1D3152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9DF267F" w14:textId="0BCCF410" w:rsidR="00BD4062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0D4D238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6F918063" w14:textId="08C85520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29</w:t>
            </w:r>
            <w:r w:rsidR="00E92141">
              <w:rPr>
                <w:rFonts w:ascii="Angsana New" w:hAnsi="Angsana New" w:cs="Angsana New"/>
                <w:szCs w:val="22"/>
                <w:lang w:bidi="th-TH"/>
              </w:rPr>
              <w:t>9</w:t>
            </w:r>
          </w:p>
        </w:tc>
        <w:tc>
          <w:tcPr>
            <w:tcW w:w="184" w:type="dxa"/>
          </w:tcPr>
          <w:p w14:paraId="3BF75232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1A19284D" w14:textId="50BBB917" w:rsidR="00BD4062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4" w:type="dxa"/>
          </w:tcPr>
          <w:p w14:paraId="522BC72C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7484BB79" w14:textId="26CE2DF0" w:rsidR="00BD4062" w:rsidRPr="008A5A08" w:rsidRDefault="00B73DCE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318FEA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10EE2383" w14:textId="4CB898CC" w:rsidR="00BD4062" w:rsidRDefault="00BD4062" w:rsidP="00BD406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4062" w:rsidRPr="008A5A08" w14:paraId="4B2D54FD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2426BF4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อินเตอร์เนชั่นแนล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7D8436D7" w14:textId="77777777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81" w:type="dxa"/>
          </w:tcPr>
          <w:p w14:paraId="249939D4" w14:textId="5530B8DD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254C434C" w14:textId="22BBC793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79BE86CF" w14:textId="673B6731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4" w:type="dxa"/>
          </w:tcPr>
          <w:p w14:paraId="1D46A8FD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3ACDBA11" w14:textId="13FA4522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34" w:type="dxa"/>
          </w:tcPr>
          <w:p w14:paraId="0167F4F2" w14:textId="074A51E6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0C2CA86E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70" w:type="dxa"/>
          </w:tcPr>
          <w:p w14:paraId="28464680" w14:textId="0419E92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2B0B66DE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F7623FB" w14:textId="4030EB2D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24F47C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5680D18A" w14:textId="0C571222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6F382D6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4" w:type="dxa"/>
          </w:tcPr>
          <w:p w14:paraId="66EF0E34" w14:textId="2D57815B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7C00BF26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</w:tcPr>
          <w:p w14:paraId="43B201FA" w14:textId="31CD7B1E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4" w:type="dxa"/>
          </w:tcPr>
          <w:p w14:paraId="1F02A05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2CD5516" w14:textId="2B609D06" w:rsidR="00BD4062" w:rsidRPr="008A5A08" w:rsidRDefault="00B73DCE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216</w:t>
            </w:r>
          </w:p>
        </w:tc>
        <w:tc>
          <w:tcPr>
            <w:tcW w:w="184" w:type="dxa"/>
          </w:tcPr>
          <w:p w14:paraId="5A460B0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4C21E3CF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4062" w:rsidRPr="008A5A08" w14:paraId="316316D1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2522511E" w14:textId="77777777" w:rsidR="00BD4062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ไทยฟู้ดส์ เฟอร์เธอร์ </w:t>
            </w:r>
          </w:p>
          <w:p w14:paraId="308EB242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6D5956F4" w14:textId="77777777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9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81" w:type="dxa"/>
          </w:tcPr>
          <w:p w14:paraId="50B84BA6" w14:textId="4930EA0D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493AECEE" w14:textId="7FBC6F28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74A04731" w14:textId="6CF2BD75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43D80FBF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52E0F06C" w14:textId="03BAE841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834" w:type="dxa"/>
          </w:tcPr>
          <w:p w14:paraId="1A743781" w14:textId="4934AA50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77820249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519EB416" w14:textId="5F239B2B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506F9CB6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4DBE175" w14:textId="2FBAE86D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265428F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1B747DB" w14:textId="7A8F21A4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F4C8994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646D79E" w14:textId="110A3DE1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26CAB4F9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498D6F80" w14:textId="17AA83D3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4" w:type="dxa"/>
          </w:tcPr>
          <w:p w14:paraId="51FB606F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3AF617C" w14:textId="4EC52262" w:rsidR="00BD4062" w:rsidRPr="008A5A08" w:rsidRDefault="00B73DCE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A3B9FBF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0C6C4A1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4062" w:rsidRPr="008A5A08" w14:paraId="7780EAFA" w14:textId="77777777" w:rsidTr="008F4E17">
        <w:trPr>
          <w:gridAfter w:val="1"/>
          <w:wAfter w:w="20" w:type="dxa"/>
          <w:cantSplit/>
          <w:trHeight w:val="605"/>
        </w:trPr>
        <w:tc>
          <w:tcPr>
            <w:tcW w:w="2070" w:type="dxa"/>
          </w:tcPr>
          <w:p w14:paraId="3537115F" w14:textId="7F7462E6" w:rsidR="00BD4062" w:rsidRPr="000609B2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0609B2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กรีน </w:t>
            </w:r>
          </w:p>
          <w:p w14:paraId="614BAE3E" w14:textId="25B58E6D" w:rsidR="00BD4062" w:rsidRPr="00471B40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เอน</w:t>
            </w:r>
            <w:r w:rsidRPr="000609B2">
              <w:rPr>
                <w:rFonts w:ascii="Angsana New" w:hAnsi="Angsana New" w:cs="Angsana New" w:hint="cs"/>
                <w:szCs w:val="22"/>
                <w:cs/>
                <w:lang w:bidi="th-TH"/>
              </w:rPr>
              <w:t>เนอร์จี้</w:t>
            </w:r>
            <w:r w:rsidRPr="000609B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</w:p>
        </w:tc>
        <w:tc>
          <w:tcPr>
            <w:tcW w:w="1350" w:type="dxa"/>
          </w:tcPr>
          <w:p w14:paraId="2F687351" w14:textId="7CB1A958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-82" w:right="-79" w:firstLine="8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81" w:type="dxa"/>
          </w:tcPr>
          <w:p w14:paraId="4774E67C" w14:textId="748FC08C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2" w:type="dxa"/>
            <w:gridSpan w:val="2"/>
          </w:tcPr>
          <w:p w14:paraId="6ABAFAEF" w14:textId="7A9B62A2" w:rsidR="00BD4062" w:rsidRPr="008A5A08" w:rsidRDefault="00BD4062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45" w:type="dxa"/>
          </w:tcPr>
          <w:p w14:paraId="2239A580" w14:textId="375B189B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188EF0F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3EBE5EC3" w14:textId="47C3CA04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834" w:type="dxa"/>
          </w:tcPr>
          <w:p w14:paraId="2846396E" w14:textId="04769D0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2915FB9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4B61A666" w14:textId="70D16516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100</w:t>
            </w:r>
          </w:p>
        </w:tc>
        <w:tc>
          <w:tcPr>
            <w:tcW w:w="184" w:type="dxa"/>
          </w:tcPr>
          <w:p w14:paraId="7C396906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17F0071" w14:textId="30737796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4" w:type="dxa"/>
          </w:tcPr>
          <w:p w14:paraId="4040D33B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11F452A8" w14:textId="11DF6922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4" w:type="dxa"/>
          </w:tcPr>
          <w:p w14:paraId="6513B0CD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3F728409" w14:textId="50F48E98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84" w:type="dxa"/>
          </w:tcPr>
          <w:p w14:paraId="274025C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62F5712B" w14:textId="4564EC56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90</w:t>
            </w:r>
          </w:p>
        </w:tc>
        <w:tc>
          <w:tcPr>
            <w:tcW w:w="184" w:type="dxa"/>
          </w:tcPr>
          <w:p w14:paraId="7D037BD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09B23B80" w14:textId="7BC4ED67" w:rsidR="00BD4062" w:rsidRPr="008A5A08" w:rsidRDefault="00B73DCE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5A15C11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A55C55A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4062" w:rsidRPr="008A5A08" w14:paraId="14DBA570" w14:textId="77777777" w:rsidTr="008F4E17">
        <w:trPr>
          <w:gridAfter w:val="1"/>
          <w:wAfter w:w="20" w:type="dxa"/>
          <w:cantSplit/>
          <w:trHeight w:val="626"/>
        </w:trPr>
        <w:tc>
          <w:tcPr>
            <w:tcW w:w="2070" w:type="dxa"/>
          </w:tcPr>
          <w:p w14:paraId="27C37E7F" w14:textId="77777777" w:rsidR="00BD4062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โพรเซส ฟู้ดส์ </w:t>
            </w:r>
          </w:p>
          <w:p w14:paraId="11D8836A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350" w:type="dxa"/>
          </w:tcPr>
          <w:p w14:paraId="3A36329B" w14:textId="77777777" w:rsidR="00BD4062" w:rsidRPr="008A5A08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78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ผลิตและจำหน่ายสินค้าแปรรูปสุกร</w:t>
            </w:r>
          </w:p>
        </w:tc>
        <w:tc>
          <w:tcPr>
            <w:tcW w:w="781" w:type="dxa"/>
          </w:tcPr>
          <w:p w14:paraId="5438F088" w14:textId="7151D968" w:rsidR="00BD4062" w:rsidRDefault="00F26681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D406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22" w:type="dxa"/>
            <w:gridSpan w:val="2"/>
          </w:tcPr>
          <w:p w14:paraId="27707BBB" w14:textId="08E10052" w:rsidR="00BD4062" w:rsidRDefault="00F26681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="00BD406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845" w:type="dxa"/>
          </w:tcPr>
          <w:p w14:paraId="2147851C" w14:textId="7943AE43" w:rsidR="00BD4062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4FCA4449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1DAA7871" w14:textId="5C00988D" w:rsidR="00BD4062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834" w:type="dxa"/>
          </w:tcPr>
          <w:p w14:paraId="2FDB4B50" w14:textId="1935BD82" w:rsidR="00BD4062" w:rsidRPr="008A5A08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0AE501C0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0E80D362" w14:textId="3AD39E9E" w:rsidR="00BD4062" w:rsidRPr="008A5A08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7F3A05A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6FF7DA91" w14:textId="58BF9519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1288D31B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261771FA" w14:textId="62FBFA79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6C7C3C04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75174821" w14:textId="327C9FF6" w:rsidR="00BD4062" w:rsidRPr="008A5A08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193722BC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733C4CCD" w14:textId="21708D1D" w:rsidR="00BD4062" w:rsidRPr="008A5A08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4" w:type="dxa"/>
          </w:tcPr>
          <w:p w14:paraId="6B5B51C0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295C2791" w14:textId="4CD48686" w:rsidR="00BD4062" w:rsidRPr="008A5A08" w:rsidRDefault="00B73DCE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4F66A00B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2F16B2F1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4062" w:rsidRPr="008A5A08" w14:paraId="4755B44A" w14:textId="77777777" w:rsidTr="008F4E17">
        <w:trPr>
          <w:gridAfter w:val="1"/>
          <w:wAfter w:w="20" w:type="dxa"/>
          <w:cantSplit/>
          <w:trHeight w:val="939"/>
        </w:trPr>
        <w:tc>
          <w:tcPr>
            <w:tcW w:w="2070" w:type="dxa"/>
          </w:tcPr>
          <w:p w14:paraId="49668404" w14:textId="404D7543" w:rsidR="00BD4062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Cs w:val="22"/>
                <w:lang w:val="en-US" w:bidi="th-TH"/>
              </w:rPr>
              <w:t>1988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  <w:p w14:paraId="7CE36E7B" w14:textId="77777777" w:rsidR="00BD4062" w:rsidRPr="00D36F93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350" w:type="dxa"/>
          </w:tcPr>
          <w:p w14:paraId="3C126D81" w14:textId="77777777" w:rsidR="00BD4062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94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14:paraId="29FFBB6A" w14:textId="442E5E23" w:rsidR="00BD4062" w:rsidRPr="00C146C0" w:rsidRDefault="00BD4062" w:rsidP="00BD4062">
            <w:pPr>
              <w:pStyle w:val="acctfourfigures"/>
              <w:tabs>
                <w:tab w:val="clear" w:pos="765"/>
              </w:tabs>
              <w:spacing w:line="240" w:lineRule="auto"/>
              <w:ind w:left="102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ผลิตภัณฑ์ซอสและเครื่องปรุงรส</w:t>
            </w:r>
          </w:p>
        </w:tc>
        <w:tc>
          <w:tcPr>
            <w:tcW w:w="781" w:type="dxa"/>
          </w:tcPr>
          <w:p w14:paraId="04486723" w14:textId="3966C5CC" w:rsidR="00BD4062" w:rsidRPr="00D36F93" w:rsidRDefault="00F26681" w:rsidP="00BD406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BD406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  <w:gridSpan w:val="2"/>
          </w:tcPr>
          <w:p w14:paraId="68A960DC" w14:textId="566E30CC" w:rsidR="00BD4062" w:rsidRDefault="00F26681" w:rsidP="00BD4062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BD4062">
              <w:rPr>
                <w:rFonts w:ascii="Angsana New" w:hAnsi="Angsana New" w:cs="Angsana New"/>
                <w:szCs w:val="22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845" w:type="dxa"/>
          </w:tcPr>
          <w:p w14:paraId="44F5CC23" w14:textId="6F6E8105" w:rsidR="00BD4062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184" w:type="dxa"/>
          </w:tcPr>
          <w:p w14:paraId="24A529FE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6F48AF7D" w14:textId="4B617C6E" w:rsidR="00BD4062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834" w:type="dxa"/>
          </w:tcPr>
          <w:p w14:paraId="528153C8" w14:textId="4D3DE09A" w:rsidR="00BD4062" w:rsidRPr="008A5A08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467805C9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</w:tcPr>
          <w:p w14:paraId="0582B99A" w14:textId="3FFEEDD5" w:rsidR="00BD4062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03170AA9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2600B456" w14:textId="48C7D798" w:rsidR="00BD4062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041310E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</w:tcPr>
          <w:p w14:paraId="6A7C273C" w14:textId="5687A0B7" w:rsidR="00BD4062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37FA274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12C199A6" w14:textId="636AC209" w:rsidR="00BD4062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28303A64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5D3CD3EF" w14:textId="2C1F3715" w:rsidR="00BD4062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szCs w:val="22"/>
                <w:lang w:val="en-US" w:bidi="th-TH"/>
              </w:rPr>
              <w:t>289</w:t>
            </w:r>
          </w:p>
        </w:tc>
        <w:tc>
          <w:tcPr>
            <w:tcW w:w="184" w:type="dxa"/>
          </w:tcPr>
          <w:p w14:paraId="019B6E3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</w:tcPr>
          <w:p w14:paraId="42DFE728" w14:textId="10399122" w:rsidR="00BD4062" w:rsidRPr="008A5A08" w:rsidRDefault="00B73DCE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4" w:type="dxa"/>
          </w:tcPr>
          <w:p w14:paraId="22B3C5B2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5B40CA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4062" w:rsidRPr="008A5A08" w14:paraId="472C12DD" w14:textId="77777777" w:rsidTr="008F4E17">
        <w:trPr>
          <w:gridAfter w:val="1"/>
          <w:wAfter w:w="20" w:type="dxa"/>
          <w:cantSplit/>
          <w:trHeight w:val="334"/>
        </w:trPr>
        <w:tc>
          <w:tcPr>
            <w:tcW w:w="2070" w:type="dxa"/>
          </w:tcPr>
          <w:p w14:paraId="7E593CDE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4081181E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1" w:type="dxa"/>
          </w:tcPr>
          <w:p w14:paraId="61EFD96E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2" w:type="dxa"/>
            <w:gridSpan w:val="2"/>
          </w:tcPr>
          <w:p w14:paraId="49754387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45" w:type="dxa"/>
          </w:tcPr>
          <w:p w14:paraId="32AC6178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A2400C1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6" w:type="dxa"/>
          </w:tcPr>
          <w:p w14:paraId="723D9C84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0AA5AD4" w14:textId="422BE1C7" w:rsidR="00BD4062" w:rsidRPr="002A6E67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BD406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92</w:t>
            </w:r>
            <w:r w:rsidR="00E9214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626B5FFD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4C4E591B" w14:textId="16AEF6CB" w:rsidR="00BD4062" w:rsidRPr="008A5A08" w:rsidRDefault="00F26681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  <w:r w:rsidR="00BD406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862</w:t>
            </w:r>
          </w:p>
        </w:tc>
        <w:tc>
          <w:tcPr>
            <w:tcW w:w="184" w:type="dxa"/>
          </w:tcPr>
          <w:p w14:paraId="74BD45BC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1C2930D7" w14:textId="157515BF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(15</w:t>
            </w:r>
            <w:r w:rsidR="004B3065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84" w:type="dxa"/>
          </w:tcPr>
          <w:p w14:paraId="73435F2D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7AA72E97" w14:textId="68A37C74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(147)</w:t>
            </w:r>
          </w:p>
        </w:tc>
        <w:tc>
          <w:tcPr>
            <w:tcW w:w="184" w:type="dxa"/>
          </w:tcPr>
          <w:p w14:paraId="7AB350C3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C2E370F" w14:textId="7A585FB0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5,77</w:t>
            </w:r>
            <w:r w:rsidR="00253209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1</w:t>
            </w:r>
          </w:p>
        </w:tc>
        <w:tc>
          <w:tcPr>
            <w:tcW w:w="184" w:type="dxa"/>
          </w:tcPr>
          <w:p w14:paraId="24031BC8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21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</w:tcPr>
          <w:p w14:paraId="264D9FA0" w14:textId="1D986A46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5,715</w:t>
            </w:r>
          </w:p>
        </w:tc>
        <w:tc>
          <w:tcPr>
            <w:tcW w:w="184" w:type="dxa"/>
          </w:tcPr>
          <w:p w14:paraId="0AF17A0C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6CE3C552" w14:textId="71E49360" w:rsidR="00BD4062" w:rsidRPr="008A5A08" w:rsidRDefault="00B73DCE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466</w:t>
            </w:r>
          </w:p>
        </w:tc>
        <w:tc>
          <w:tcPr>
            <w:tcW w:w="184" w:type="dxa"/>
          </w:tcPr>
          <w:p w14:paraId="7915C602" w14:textId="77777777" w:rsidR="00BD4062" w:rsidRPr="008A5A08" w:rsidRDefault="00BD4062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35A383B" w14:textId="0C736CC5" w:rsidR="00BD4062" w:rsidRPr="00C5377F" w:rsidRDefault="00D76DAE" w:rsidP="00BD4062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600</w:t>
            </w:r>
          </w:p>
        </w:tc>
      </w:tr>
    </w:tbl>
    <w:p w14:paraId="26AF74D7" w14:textId="77777777" w:rsidR="00BD6CDA" w:rsidRPr="008A5A08" w:rsidRDefault="00BD6CDA" w:rsidP="009C3FA7">
      <w:pPr>
        <w:jc w:val="thaiDistribute"/>
        <w:rPr>
          <w:rFonts w:ascii="Angsana New" w:hAnsi="Angsana New" w:cs="Angsana New"/>
          <w:cs/>
        </w:rPr>
        <w:sectPr w:rsidR="00BD6CDA" w:rsidRPr="008A5A08" w:rsidSect="0037289F">
          <w:pgSz w:w="16834" w:h="11909" w:orient="landscape" w:code="9"/>
          <w:pgMar w:top="691" w:right="864" w:bottom="576" w:left="1170" w:header="720" w:footer="720" w:gutter="0"/>
          <w:cols w:space="720"/>
          <w:docGrid w:linePitch="360"/>
        </w:sectPr>
      </w:pPr>
    </w:p>
    <w:p w14:paraId="4065BC25" w14:textId="77777777" w:rsidR="00092EFD" w:rsidRDefault="001639F9" w:rsidP="00092EFD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  <w:r w:rsidRPr="007E4896">
        <w:rPr>
          <w:rFonts w:ascii="Angsana New" w:hAnsi="Angsana New" w:hint="cs"/>
          <w:i/>
          <w:iCs/>
          <w:spacing w:val="-6"/>
          <w:sz w:val="30"/>
          <w:szCs w:val="30"/>
          <w:cs/>
        </w:rPr>
        <w:lastRenderedPageBreak/>
        <w:t>การซื้อเงินลงทุน</w:t>
      </w:r>
    </w:p>
    <w:p w14:paraId="1CFD96FC" w14:textId="77777777" w:rsidR="00092EFD" w:rsidRDefault="00092EFD" w:rsidP="00092EFD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</w:p>
    <w:p w14:paraId="7C424DA4" w14:textId="3473FE7B" w:rsidR="00092EFD" w:rsidRPr="008D7F3A" w:rsidRDefault="00092EFD" w:rsidP="00092EFD">
      <w:pPr>
        <w:pStyle w:val="ListParagraph"/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  <w:r w:rsidRPr="008D7F3A">
        <w:rPr>
          <w:rFonts w:ascii="Angsana New" w:hAnsi="Angsana New" w:hint="cs"/>
          <w:spacing w:val="4"/>
          <w:sz w:val="30"/>
          <w:szCs w:val="30"/>
          <w:cs/>
        </w:rPr>
        <w:t xml:space="preserve">บริษัทลงทุนในบริษัทย่อยในประเทศแห่งหนึ่ง </w:t>
      </w:r>
      <w:r w:rsidRPr="008D7F3A">
        <w:rPr>
          <w:rFonts w:ascii="Angsana New" w:hAnsi="Angsana New"/>
          <w:spacing w:val="4"/>
          <w:sz w:val="30"/>
          <w:szCs w:val="30"/>
        </w:rPr>
        <w:t>(</w:t>
      </w:r>
      <w:r w:rsidRPr="008D7F3A">
        <w:rPr>
          <w:rFonts w:ascii="Angsana New" w:hAnsi="Angsana New" w:hint="cs"/>
          <w:spacing w:val="4"/>
          <w:sz w:val="30"/>
          <w:szCs w:val="30"/>
          <w:cs/>
        </w:rPr>
        <w:t>บริษัท ที พาราก้อน โฮลดิ้ง จำกัด</w:t>
      </w:r>
      <w:r w:rsidRPr="008D7F3A">
        <w:rPr>
          <w:rFonts w:ascii="Angsana New" w:hAnsi="Angsana New"/>
          <w:spacing w:val="4"/>
          <w:sz w:val="30"/>
          <w:szCs w:val="30"/>
        </w:rPr>
        <w:t xml:space="preserve">) </w:t>
      </w:r>
      <w:r w:rsidRPr="008D7F3A">
        <w:rPr>
          <w:rFonts w:ascii="Angsana New" w:hAnsi="Angsana New" w:hint="cs"/>
          <w:spacing w:val="4"/>
          <w:sz w:val="30"/>
          <w:szCs w:val="30"/>
          <w:cs/>
        </w:rPr>
        <w:t xml:space="preserve">เพิ่มขึ้นเป็นจำนวนเงิน </w:t>
      </w:r>
      <w:r w:rsidRPr="008D7F3A">
        <w:rPr>
          <w:rFonts w:ascii="Angsana New" w:hAnsi="Angsana New"/>
          <w:spacing w:val="4"/>
          <w:sz w:val="30"/>
          <w:szCs w:val="30"/>
        </w:rPr>
        <w:t xml:space="preserve">59.3 </w:t>
      </w:r>
      <w:r w:rsidRPr="008D7F3A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 โดยมีรายละเอียดดังนี้</w:t>
      </w:r>
    </w:p>
    <w:p w14:paraId="40A104CF" w14:textId="77777777" w:rsidR="00092EFD" w:rsidRDefault="00092EFD" w:rsidP="004B3065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8D7943" w14:textId="0C63C8DB" w:rsidR="004B3065" w:rsidRPr="008E0C64" w:rsidRDefault="00214E42" w:rsidP="004B3065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-  </w:t>
      </w:r>
      <w:r w:rsidR="004B3065" w:rsidRPr="001639F9">
        <w:rPr>
          <w:rFonts w:ascii="Angsana New" w:hAnsi="Angsana New" w:hint="cs"/>
          <w:sz w:val="30"/>
          <w:szCs w:val="30"/>
          <w:cs/>
        </w:rPr>
        <w:t>เรียก</w:t>
      </w:r>
      <w:r>
        <w:rPr>
          <w:rFonts w:ascii="Angsana New" w:hAnsi="Angsana New" w:hint="cs"/>
          <w:sz w:val="30"/>
          <w:szCs w:val="30"/>
          <w:cs/>
        </w:rPr>
        <w:t>ชำระค่าหุ้นส่วนที่เหลือ</w:t>
      </w:r>
      <w:r w:rsidR="004B3065" w:rsidRPr="008E0C64">
        <w:rPr>
          <w:rFonts w:ascii="Angsana New" w:hAnsi="Angsana New" w:hint="cs"/>
          <w:sz w:val="30"/>
          <w:szCs w:val="30"/>
          <w:cs/>
        </w:rPr>
        <w:t xml:space="preserve">ในราคาหุ้นละ </w:t>
      </w:r>
      <w:r w:rsidR="00F26681" w:rsidRPr="00F26681">
        <w:rPr>
          <w:rFonts w:ascii="Angsana New" w:hAnsi="Angsana New"/>
          <w:sz w:val="30"/>
          <w:szCs w:val="30"/>
        </w:rPr>
        <w:t>13</w:t>
      </w:r>
      <w:r w:rsidR="004B3065">
        <w:rPr>
          <w:rFonts w:ascii="Angsana New" w:hAnsi="Angsana New"/>
          <w:sz w:val="30"/>
          <w:szCs w:val="30"/>
        </w:rPr>
        <w:t>.</w:t>
      </w:r>
      <w:r w:rsidR="00F26681" w:rsidRPr="00F26681">
        <w:rPr>
          <w:rFonts w:ascii="Angsana New" w:hAnsi="Angsana New"/>
          <w:sz w:val="30"/>
          <w:szCs w:val="30"/>
        </w:rPr>
        <w:t>5</w:t>
      </w:r>
      <w:r w:rsidR="004B3065" w:rsidRPr="008E0C64">
        <w:rPr>
          <w:rFonts w:ascii="Angsana New" w:hAnsi="Angsana New"/>
          <w:sz w:val="30"/>
          <w:szCs w:val="30"/>
        </w:rPr>
        <w:t xml:space="preserve"> </w:t>
      </w:r>
      <w:r w:rsidR="004B3065" w:rsidRPr="008E0C64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="00F26681" w:rsidRPr="00F26681">
        <w:rPr>
          <w:rFonts w:ascii="Angsana New" w:hAnsi="Angsana New"/>
          <w:sz w:val="30"/>
          <w:szCs w:val="30"/>
        </w:rPr>
        <w:t>2</w:t>
      </w:r>
      <w:r w:rsidR="004B3065">
        <w:rPr>
          <w:rFonts w:ascii="Angsana New" w:hAnsi="Angsana New"/>
          <w:sz w:val="30"/>
          <w:szCs w:val="30"/>
        </w:rPr>
        <w:t>,</w:t>
      </w:r>
      <w:r w:rsidR="00F26681" w:rsidRPr="00F26681">
        <w:rPr>
          <w:rFonts w:ascii="Angsana New" w:hAnsi="Angsana New"/>
          <w:sz w:val="30"/>
          <w:szCs w:val="30"/>
        </w:rPr>
        <w:t>753</w:t>
      </w:r>
      <w:r w:rsidR="004B3065">
        <w:rPr>
          <w:rFonts w:ascii="Angsana New" w:hAnsi="Angsana New"/>
          <w:sz w:val="30"/>
          <w:szCs w:val="30"/>
        </w:rPr>
        <w:t>,</w:t>
      </w:r>
      <w:r w:rsidR="00F26681" w:rsidRPr="00F26681">
        <w:rPr>
          <w:rFonts w:ascii="Angsana New" w:hAnsi="Angsana New"/>
          <w:sz w:val="30"/>
          <w:szCs w:val="30"/>
        </w:rPr>
        <w:t>000</w:t>
      </w:r>
      <w:r w:rsidR="004B3065" w:rsidRPr="008E0C64">
        <w:rPr>
          <w:rFonts w:ascii="Angsana New" w:hAnsi="Angsana New"/>
          <w:sz w:val="30"/>
          <w:szCs w:val="30"/>
        </w:rPr>
        <w:t xml:space="preserve"> </w:t>
      </w:r>
      <w:r w:rsidR="004B3065" w:rsidRPr="008E0C64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F26681" w:rsidRPr="00F26681">
        <w:rPr>
          <w:rFonts w:ascii="Angsana New" w:hAnsi="Angsana New"/>
          <w:sz w:val="30"/>
          <w:szCs w:val="30"/>
        </w:rPr>
        <w:t>37</w:t>
      </w:r>
      <w:r w:rsidR="004B3065">
        <w:rPr>
          <w:rFonts w:ascii="Angsana New" w:hAnsi="Angsana New"/>
          <w:sz w:val="30"/>
          <w:szCs w:val="30"/>
        </w:rPr>
        <w:t>.</w:t>
      </w:r>
      <w:r w:rsidR="00F26681" w:rsidRPr="00F26681">
        <w:rPr>
          <w:rFonts w:ascii="Angsana New" w:hAnsi="Angsana New"/>
          <w:sz w:val="30"/>
          <w:szCs w:val="30"/>
        </w:rPr>
        <w:t>2</w:t>
      </w:r>
      <w:r w:rsidR="004B3065" w:rsidRPr="008E0C64">
        <w:rPr>
          <w:rFonts w:ascii="Angsana New" w:hAnsi="Angsana New"/>
          <w:sz w:val="30"/>
          <w:szCs w:val="30"/>
        </w:rPr>
        <w:t xml:space="preserve"> </w:t>
      </w:r>
      <w:r w:rsidR="004B3065" w:rsidRPr="008E0C64">
        <w:rPr>
          <w:rFonts w:ascii="Angsana New" w:hAnsi="Angsana New" w:hint="cs"/>
          <w:sz w:val="30"/>
          <w:szCs w:val="30"/>
          <w:cs/>
        </w:rPr>
        <w:t>ล้านบาท</w:t>
      </w:r>
    </w:p>
    <w:p w14:paraId="790D2FD4" w14:textId="09F0CC75" w:rsidR="001639F9" w:rsidRPr="00C11069" w:rsidRDefault="001639F9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spacing w:val="-6"/>
          <w:sz w:val="30"/>
          <w:szCs w:val="30"/>
        </w:rPr>
      </w:pPr>
    </w:p>
    <w:p w14:paraId="121316E7" w14:textId="111AC0E8" w:rsidR="001639F9" w:rsidRDefault="0033496B" w:rsidP="00BF1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 w:hanging="18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</w:rPr>
        <w:t xml:space="preserve">-  </w:t>
      </w:r>
      <w:r w:rsidRPr="00404D31">
        <w:rPr>
          <w:rFonts w:ascii="Angsana New" w:hAnsi="Angsana New" w:cs="Angsana New"/>
          <w:spacing w:val="4"/>
          <w:sz w:val="30"/>
          <w:szCs w:val="30"/>
          <w:cs/>
        </w:rPr>
        <w:t xml:space="preserve">เพิ่มทุนจดทะเบียนจาก </w:t>
      </w:r>
      <w:r w:rsidRPr="00404D31">
        <w:rPr>
          <w:rFonts w:ascii="Angsana New" w:hAnsi="Angsana New" w:cs="Angsana New"/>
          <w:spacing w:val="4"/>
          <w:sz w:val="30"/>
          <w:szCs w:val="30"/>
        </w:rPr>
        <w:t xml:space="preserve">276.3 </w:t>
      </w:r>
      <w:r w:rsidRPr="00404D31">
        <w:rPr>
          <w:rFonts w:ascii="Angsana New" w:hAnsi="Angsana New" w:cs="Angsana New"/>
          <w:spacing w:val="4"/>
          <w:sz w:val="30"/>
          <w:szCs w:val="30"/>
          <w:cs/>
        </w:rPr>
        <w:t>ล้านบาท เป็น</w:t>
      </w:r>
      <w:r w:rsidRPr="00404D31">
        <w:rPr>
          <w:rFonts w:ascii="Angsana New" w:hAnsi="Angsana New" w:cs="Angsana New"/>
          <w:spacing w:val="4"/>
          <w:sz w:val="30"/>
          <w:szCs w:val="30"/>
        </w:rPr>
        <w:t xml:space="preserve"> 350.0 </w:t>
      </w:r>
      <w:r w:rsidRPr="00404D31">
        <w:rPr>
          <w:rFonts w:ascii="Angsana New" w:hAnsi="Angsana New" w:cs="Angsana New"/>
          <w:spacing w:val="4"/>
          <w:sz w:val="30"/>
          <w:szCs w:val="30"/>
          <w:cs/>
        </w:rPr>
        <w:t>ล้านบาทและให้เรียกชำระค่าหุ้นในอัตราร้อยละ</w:t>
      </w:r>
      <w:r w:rsidRPr="00404D31">
        <w:rPr>
          <w:rFonts w:ascii="Angsana New" w:hAnsi="Angsana New" w:cs="Angsana New"/>
          <w:spacing w:val="4"/>
          <w:sz w:val="30"/>
          <w:szCs w:val="30"/>
        </w:rPr>
        <w:t xml:space="preserve"> 30 </w:t>
      </w:r>
      <w:r w:rsidRPr="00404D31">
        <w:rPr>
          <w:rFonts w:ascii="Angsana New" w:hAnsi="Angsana New" w:cs="Angsana New"/>
          <w:spacing w:val="4"/>
          <w:sz w:val="30"/>
          <w:szCs w:val="30"/>
          <w:cs/>
        </w:rPr>
        <w:t>คิดเป็น</w:t>
      </w:r>
      <w:r w:rsidRPr="00404D31">
        <w:rPr>
          <w:rFonts w:ascii="Angsana New" w:hAnsi="Angsana New" w:cs="Angsana New"/>
          <w:spacing w:val="2"/>
          <w:sz w:val="30"/>
          <w:szCs w:val="30"/>
          <w:cs/>
        </w:rPr>
        <w:t>จำนว</w:t>
      </w:r>
      <w:r w:rsidRPr="00404D31">
        <w:rPr>
          <w:rFonts w:ascii="Angsana New" w:hAnsi="Angsana New" w:cs="Angsana New" w:hint="cs"/>
          <w:spacing w:val="2"/>
          <w:sz w:val="30"/>
          <w:szCs w:val="30"/>
          <w:cs/>
        </w:rPr>
        <w:t>น</w:t>
      </w:r>
      <w:r w:rsidRPr="00404D31">
        <w:rPr>
          <w:rFonts w:ascii="Angsana New" w:hAnsi="Angsana New" w:cs="Angsana New"/>
          <w:spacing w:val="2"/>
          <w:sz w:val="30"/>
          <w:szCs w:val="30"/>
          <w:cs/>
        </w:rPr>
        <w:t xml:space="preserve">เงิน </w:t>
      </w:r>
      <w:r w:rsidR="00BF14F3" w:rsidRPr="00404D31">
        <w:rPr>
          <w:rFonts w:ascii="Angsana New" w:hAnsi="Angsana New" w:cs="Angsana New"/>
          <w:spacing w:val="2"/>
          <w:sz w:val="30"/>
          <w:szCs w:val="30"/>
        </w:rPr>
        <w:t>22.1</w:t>
      </w:r>
      <w:r w:rsidRPr="00404D3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404D31">
        <w:rPr>
          <w:rFonts w:ascii="Angsana New" w:hAnsi="Angsana New" w:cs="Angsana New"/>
          <w:spacing w:val="2"/>
          <w:sz w:val="30"/>
          <w:szCs w:val="30"/>
          <w:cs/>
        </w:rPr>
        <w:t xml:space="preserve">ล้านบาท การดำเนินการจดทะเบียนเพิ่มทุนดังกล่าวกับกระทรวงพาณิชย์ได้แล้วเสร็จเมื่อวันที่ </w:t>
      </w:r>
      <w:r w:rsidRPr="00404D31">
        <w:rPr>
          <w:rFonts w:ascii="Angsana New" w:hAnsi="Angsana New" w:cs="Angsana New"/>
          <w:spacing w:val="2"/>
          <w:sz w:val="30"/>
          <w:szCs w:val="30"/>
        </w:rPr>
        <w:t>1</w:t>
      </w:r>
      <w:r w:rsidR="00214E42">
        <w:rPr>
          <w:rFonts w:ascii="Angsana New" w:hAnsi="Angsana New" w:cs="Angsana New"/>
          <w:spacing w:val="2"/>
          <w:sz w:val="30"/>
          <w:szCs w:val="30"/>
        </w:rPr>
        <w:t>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ม</w:t>
      </w:r>
      <w:r w:rsidR="00BF14F3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</w:rPr>
        <w:t>256</w:t>
      </w:r>
      <w:r w:rsidR="00BF14F3">
        <w:rPr>
          <w:rFonts w:ascii="Angsana New" w:hAnsi="Angsana New" w:cs="Angsana New"/>
          <w:sz w:val="30"/>
          <w:szCs w:val="30"/>
        </w:rPr>
        <w:t>3</w:t>
      </w:r>
    </w:p>
    <w:p w14:paraId="3CEEA67E" w14:textId="77777777" w:rsidR="00BF14F3" w:rsidRPr="00BF14F3" w:rsidRDefault="00BF14F3" w:rsidP="00BF1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 w:hanging="180"/>
        <w:jc w:val="thaiDistribute"/>
        <w:rPr>
          <w:rFonts w:ascii="Angsana New" w:hAnsi="Angsana New" w:cs="Angsana New"/>
          <w:sz w:val="30"/>
          <w:szCs w:val="30"/>
        </w:rPr>
      </w:pPr>
    </w:p>
    <w:p w14:paraId="637AD8AF" w14:textId="7CBDAB1B" w:rsidR="004268AA" w:rsidRPr="007E4896" w:rsidRDefault="004268AA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  <w:r w:rsidRPr="007E4896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การด้อยค่าของเงินลงทุน</w:t>
      </w:r>
    </w:p>
    <w:p w14:paraId="7AD79E97" w14:textId="77777777" w:rsidR="004268AA" w:rsidRPr="008E70AA" w:rsidRDefault="004268AA" w:rsidP="004268AA">
      <w:pPr>
        <w:pStyle w:val="ListParagraph"/>
        <w:tabs>
          <w:tab w:val="clear" w:pos="680"/>
          <w:tab w:val="left" w:pos="540"/>
        </w:tabs>
        <w:ind w:hanging="180"/>
        <w:rPr>
          <w:rFonts w:ascii="Angsana New" w:hAnsi="Angsana New"/>
          <w:i/>
          <w:iCs/>
          <w:spacing w:val="-6"/>
          <w:sz w:val="30"/>
          <w:szCs w:val="30"/>
        </w:rPr>
      </w:pPr>
    </w:p>
    <w:p w14:paraId="41C621C7" w14:textId="29D22389" w:rsidR="001520E0" w:rsidRDefault="004268AA" w:rsidP="006A7DC2">
      <w:pPr>
        <w:pStyle w:val="ListParagraph"/>
        <w:tabs>
          <w:tab w:val="clear" w:pos="454"/>
          <w:tab w:val="clear" w:pos="680"/>
          <w:tab w:val="left" w:pos="54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B06657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มูลค่าที่คาดว่าจะได้รับคืนของบริษัทย่อยแห่ง</w:t>
      </w:r>
      <w:r w:rsidRPr="00A838F3">
        <w:rPr>
          <w:rFonts w:ascii="Angsana New" w:hAnsi="Angsana New" w:hint="cs"/>
          <w:sz w:val="30"/>
          <w:szCs w:val="30"/>
          <w:cs/>
        </w:rPr>
        <w:t xml:space="preserve">หนึ่ง </w:t>
      </w:r>
      <w:r w:rsidRPr="00A838F3">
        <w:rPr>
          <w:rFonts w:ascii="Angsana New" w:hAnsi="Angsana New"/>
          <w:sz w:val="30"/>
          <w:szCs w:val="30"/>
        </w:rPr>
        <w:t>(</w:t>
      </w:r>
      <w:r w:rsidRPr="00A838F3">
        <w:rPr>
          <w:rFonts w:ascii="Angsana New" w:hAnsi="Angsana New" w:hint="cs"/>
          <w:sz w:val="30"/>
          <w:szCs w:val="30"/>
          <w:cs/>
        </w:rPr>
        <w:t>บริษั</w:t>
      </w:r>
      <w:r w:rsidR="008E70AA">
        <w:rPr>
          <w:rFonts w:ascii="Angsana New" w:hAnsi="Angsana New" w:hint="cs"/>
          <w:sz w:val="30"/>
          <w:szCs w:val="30"/>
          <w:cs/>
        </w:rPr>
        <w:t>ท ไทยฟู้ดส์ เซอร์วิส แอนด์ ซัพพลาย</w:t>
      </w:r>
      <w:r w:rsidRPr="00A838F3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A838F3">
        <w:rPr>
          <w:rFonts w:ascii="Angsana New" w:hAnsi="Angsana New"/>
          <w:sz w:val="30"/>
          <w:szCs w:val="30"/>
        </w:rPr>
        <w:t>)</w:t>
      </w:r>
      <w:r w:rsidRPr="00B06657">
        <w:rPr>
          <w:rFonts w:ascii="Angsana New" w:hAnsi="Angsana New"/>
          <w:sz w:val="30"/>
          <w:szCs w:val="30"/>
        </w:rPr>
        <w:t xml:space="preserve"> </w:t>
      </w:r>
      <w:r w:rsidRPr="00B06657">
        <w:rPr>
          <w:rFonts w:ascii="Angsana New" w:hAnsi="Angsana New" w:hint="cs"/>
          <w:sz w:val="30"/>
          <w:szCs w:val="30"/>
          <w:cs/>
        </w:rPr>
        <w:t>มีมูลค่าต่ำกว่ามูลค่าตามบัญชีของเงินลงทุน ดังนั้นผู้บริหารจึงพิจารณาตั้งสำรองผลขาดทุนจากการด้อยค่าของเงินลงทุนในบริษัทย่อยเป็นจำนวนเงิน</w:t>
      </w:r>
      <w:r w:rsidR="008E70AA">
        <w:rPr>
          <w:rFonts w:ascii="Angsana New" w:hAnsi="Angsana New" w:hint="cs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/>
          <w:sz w:val="30"/>
          <w:szCs w:val="30"/>
        </w:rPr>
        <w:t>3</w:t>
      </w:r>
      <w:r w:rsidR="008E0C64">
        <w:rPr>
          <w:rFonts w:ascii="Angsana New" w:hAnsi="Angsana New"/>
          <w:sz w:val="30"/>
          <w:szCs w:val="30"/>
        </w:rPr>
        <w:t>.</w:t>
      </w:r>
      <w:r w:rsidR="00F26681" w:rsidRPr="00F26681">
        <w:rPr>
          <w:rFonts w:ascii="Angsana New" w:hAnsi="Angsana New"/>
          <w:sz w:val="30"/>
          <w:szCs w:val="30"/>
        </w:rPr>
        <w:t>6</w:t>
      </w:r>
      <w:r w:rsidRPr="00B06657">
        <w:rPr>
          <w:rFonts w:ascii="Angsana New" w:hAnsi="Angsana New"/>
          <w:sz w:val="30"/>
          <w:szCs w:val="30"/>
        </w:rPr>
        <w:t xml:space="preserve"> </w:t>
      </w:r>
      <w:r w:rsidRPr="00B06657">
        <w:rPr>
          <w:rFonts w:ascii="Angsana New" w:hAnsi="Angsana New" w:hint="cs"/>
          <w:sz w:val="30"/>
          <w:szCs w:val="30"/>
          <w:cs/>
        </w:rPr>
        <w:t>ล้านบาท สำหรับงวด</w:t>
      </w:r>
      <w:r w:rsidR="00BD4062">
        <w:rPr>
          <w:rFonts w:ascii="Angsana New" w:hAnsi="Angsana New" w:hint="cs"/>
          <w:sz w:val="30"/>
          <w:szCs w:val="30"/>
          <w:cs/>
        </w:rPr>
        <w:t>หก</w:t>
      </w:r>
      <w:r w:rsidRPr="00B0665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26681" w:rsidRPr="00F2668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BD4062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/>
          <w:sz w:val="30"/>
          <w:szCs w:val="30"/>
        </w:rPr>
        <w:t>2563</w:t>
      </w:r>
    </w:p>
    <w:p w14:paraId="6E9B76DD" w14:textId="77777777" w:rsidR="006A7DC2" w:rsidRDefault="006A7DC2" w:rsidP="006A7DC2">
      <w:pPr>
        <w:pStyle w:val="ListParagraph"/>
        <w:tabs>
          <w:tab w:val="clear" w:pos="454"/>
          <w:tab w:val="clear" w:pos="680"/>
          <w:tab w:val="left" w:pos="54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081"/>
        <w:gridCol w:w="1260"/>
        <w:gridCol w:w="1006"/>
        <w:gridCol w:w="1075"/>
      </w:tblGrid>
      <w:tr w:rsidR="00A327E2" w:rsidRPr="00EE7420" w14:paraId="4FBBBB9D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2EFF4F4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081" w:type="dxa"/>
          </w:tcPr>
          <w:p w14:paraId="2A951440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3436AC66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2"/>
          </w:tcPr>
          <w:p w14:paraId="30809408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A327E2" w:rsidRPr="00EE7420" w14:paraId="29FB3041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0196587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1958D0A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4A2E39" w14:textId="77777777" w:rsidR="00A327E2" w:rsidRPr="008877D9" w:rsidRDefault="00574B4E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81" w:type="dxa"/>
            <w:gridSpan w:val="2"/>
          </w:tcPr>
          <w:p w14:paraId="5BDC3572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5D0D60" w:rsidRPr="00EE7420" w14:paraId="4BCEE179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EE05434" w14:textId="77777777" w:rsidR="005D0D60" w:rsidRPr="008877D9" w:rsidRDefault="005D0D60" w:rsidP="005D0D60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2F0B4C3F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78E261" w14:textId="77777777" w:rsidR="005D0D60" w:rsidRPr="008877D9" w:rsidRDefault="005D0D60" w:rsidP="005D0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B9186BE" w14:textId="322538E7" w:rsidR="005D0D60" w:rsidRDefault="00F26681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AD37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AD370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075" w:type="dxa"/>
          </w:tcPr>
          <w:p w14:paraId="58EB0941" w14:textId="25FF958B" w:rsidR="005D0D60" w:rsidRDefault="00F26681" w:rsidP="005D0D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5D0D60"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5D0D60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327E2" w:rsidRPr="00EE7420" w14:paraId="3A548E98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2476FF4A" w14:textId="77777777" w:rsidR="00A327E2" w:rsidRPr="008877D9" w:rsidRDefault="00A327E2" w:rsidP="005D4A8B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14:paraId="042C6CEA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5AF4DF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770DAC4" w14:textId="7F120646" w:rsidR="00A327E2" w:rsidRPr="008877D9" w:rsidRDefault="00F26681" w:rsidP="005D4A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075" w:type="dxa"/>
          </w:tcPr>
          <w:p w14:paraId="7F855D2D" w14:textId="7DEFAAAA" w:rsidR="00A327E2" w:rsidRPr="008877D9" w:rsidRDefault="00F26681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2562</w:t>
            </w:r>
          </w:p>
        </w:tc>
      </w:tr>
      <w:tr w:rsidR="00A327E2" w:rsidRPr="00EE7420" w14:paraId="7C2F470E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58EF31D0" w14:textId="77777777" w:rsidR="00A327E2" w:rsidRPr="008877D9" w:rsidRDefault="00A327E2" w:rsidP="005D4A8B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14:paraId="6B56D52C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3CE64D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2"/>
          </w:tcPr>
          <w:p w14:paraId="245C18C7" w14:textId="77777777" w:rsidR="00A327E2" w:rsidRPr="008877D9" w:rsidRDefault="00A327E2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A327E2" w:rsidRPr="00EE7420" w14:paraId="79C451D7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109CC825" w14:textId="49A7DB5E" w:rsidR="00A327E2" w:rsidRPr="008877D9" w:rsidRDefault="00A327E2" w:rsidP="001639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="001639F9" w:rsidRPr="008877D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2081" w:type="dxa"/>
          </w:tcPr>
          <w:p w14:paraId="69B6F154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552511" w14:textId="77777777" w:rsidR="00A327E2" w:rsidRPr="008877D9" w:rsidRDefault="00A327E2" w:rsidP="005D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F7BD931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</w:tcPr>
          <w:p w14:paraId="6D47E25F" w14:textId="77777777" w:rsidR="00A327E2" w:rsidRPr="008877D9" w:rsidRDefault="00A327E2" w:rsidP="005D4A8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D4062" w:rsidRPr="00EE7420" w14:paraId="51FC1376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7B84A4B4" w14:textId="77777777" w:rsidR="00BD4062" w:rsidRPr="008877D9" w:rsidRDefault="00BD4062" w:rsidP="00BD4062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lang w:val="en-US"/>
              </w:rPr>
              <w:t>Thai Viet Swine Line</w:t>
            </w:r>
            <w:r>
              <w:rPr>
                <w:rFonts w:ascii="Angsana New" w:hAnsi="Angsana New" w:cs="Angsana New"/>
                <w:lang w:val="en-US"/>
              </w:rPr>
              <w:t xml:space="preserve"> Joint Stock</w:t>
            </w:r>
            <w:r w:rsidRPr="008877D9">
              <w:rPr>
                <w:rFonts w:ascii="Angsana New" w:hAnsi="Angsana New" w:cs="Angsana New"/>
                <w:lang w:val="en-US"/>
              </w:rPr>
              <w:t xml:space="preserve"> Co., Ltd.</w:t>
            </w:r>
          </w:p>
        </w:tc>
        <w:tc>
          <w:tcPr>
            <w:tcW w:w="2081" w:type="dxa"/>
          </w:tcPr>
          <w:p w14:paraId="2AAF9A7B" w14:textId="77777777" w:rsidR="00BD4062" w:rsidRPr="008877D9" w:rsidRDefault="00BD4062" w:rsidP="00B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60" w:type="dxa"/>
          </w:tcPr>
          <w:p w14:paraId="2DC63BB9" w14:textId="77777777" w:rsidR="00BD4062" w:rsidRPr="008877D9" w:rsidRDefault="00BD4062" w:rsidP="00B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06" w:type="dxa"/>
          </w:tcPr>
          <w:p w14:paraId="28EDF649" w14:textId="05888B6D" w:rsidR="00BD4062" w:rsidRPr="008877D9" w:rsidRDefault="00F26681" w:rsidP="00BD40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BD406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75" w:type="dxa"/>
          </w:tcPr>
          <w:p w14:paraId="4C0E0C56" w14:textId="396B473E" w:rsidR="00BD4062" w:rsidRPr="008877D9" w:rsidRDefault="00F26681" w:rsidP="00BD406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BD4062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</w:tr>
      <w:tr w:rsidR="00BD4062" w:rsidRPr="00EE7420" w14:paraId="5C3CCAEA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667745AE" w14:textId="77777777" w:rsidR="00BD4062" w:rsidRPr="008877D9" w:rsidRDefault="00BD4062" w:rsidP="00BD4062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2081" w:type="dxa"/>
          </w:tcPr>
          <w:p w14:paraId="08B915BB" w14:textId="77777777" w:rsidR="00BD4062" w:rsidRPr="008877D9" w:rsidRDefault="00BD4062" w:rsidP="00B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3F836187" w14:textId="77777777" w:rsidR="00BD4062" w:rsidRPr="008877D9" w:rsidRDefault="00BD4062" w:rsidP="00B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2E415388" w14:textId="42C4A9A0" w:rsidR="00BD4062" w:rsidRPr="00674A9D" w:rsidRDefault="00F26681" w:rsidP="00BD406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="00BD4062" w:rsidRPr="008F181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075" w:type="dxa"/>
          </w:tcPr>
          <w:p w14:paraId="1B2E59EE" w14:textId="25AD0F67" w:rsidR="00BD4062" w:rsidRPr="00674A9D" w:rsidRDefault="00F26681" w:rsidP="00BD406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</w:t>
            </w:r>
            <w:r w:rsidR="00BD4062" w:rsidRPr="008F1818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00</w:t>
            </w:r>
          </w:p>
        </w:tc>
      </w:tr>
      <w:tr w:rsidR="005C3F73" w:rsidRPr="00EE7420" w14:paraId="69FDC9C5" w14:textId="77777777" w:rsidTr="005D4A8B">
        <w:trPr>
          <w:cantSplit/>
          <w:trHeight w:hRule="exact" w:val="403"/>
          <w:tblHeader/>
        </w:trPr>
        <w:tc>
          <w:tcPr>
            <w:tcW w:w="3679" w:type="dxa"/>
          </w:tcPr>
          <w:p w14:paraId="47B9E9E7" w14:textId="12B84242" w:rsidR="005C3F73" w:rsidRDefault="005C3F73" w:rsidP="005C3F73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ไทย ฟู้ดส์ เฟรซ มาร์เก็ต จำกัด</w:t>
            </w:r>
          </w:p>
        </w:tc>
        <w:tc>
          <w:tcPr>
            <w:tcW w:w="2081" w:type="dxa"/>
          </w:tcPr>
          <w:p w14:paraId="424F302A" w14:textId="6534EC5C" w:rsid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14:paraId="72F7A5A7" w14:textId="3A5C70CB" w:rsidR="005C3F73" w:rsidRDefault="005C3F73" w:rsidP="005C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14:paraId="219AF52D" w14:textId="01B3E80A" w:rsidR="005C3F73" w:rsidRPr="00B12808" w:rsidRDefault="00F26681" w:rsidP="005C3F7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D7273B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075" w:type="dxa"/>
          </w:tcPr>
          <w:p w14:paraId="50BC7C6A" w14:textId="40C70F71" w:rsidR="005C3F73" w:rsidRPr="00B12808" w:rsidRDefault="00D7273B" w:rsidP="005C3F7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341497A" w14:textId="77777777" w:rsidR="00995CFC" w:rsidRPr="00AD0009" w:rsidRDefault="00995CFC" w:rsidP="00F76C00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BD18DEC" w14:textId="77777777" w:rsidR="005D0D60" w:rsidRPr="008877D9" w:rsidRDefault="005D0D60" w:rsidP="005D0D60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23938AB" w14:textId="77777777" w:rsidR="00E96B4B" w:rsidRPr="008A5A08" w:rsidRDefault="00E96B4B" w:rsidP="00474F27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7E44F60" w14:textId="77777777" w:rsidR="00C21A3D" w:rsidRDefault="00C21A3D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AC9853" w14:textId="563C71BD" w:rsidR="00474F27" w:rsidRPr="008A5A08" w:rsidRDefault="00474F27" w:rsidP="00C21A3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474F27" w:rsidRPr="008A5A08" w:rsidSect="00CF566E"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C9AB68B" w14:textId="4569623A" w:rsidR="0068647A" w:rsidRDefault="0068647A" w:rsidP="0068647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A57B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14:paraId="76EA316B" w14:textId="77777777" w:rsidR="00A301FB" w:rsidRPr="008F4E17" w:rsidRDefault="00A301FB" w:rsidP="00A301FB">
      <w:pPr>
        <w:rPr>
          <w:rFonts w:cstheme="minorBidi"/>
          <w:sz w:val="10"/>
          <w:szCs w:val="10"/>
          <w:cs/>
          <w:lang w:val="th-TH"/>
        </w:rPr>
      </w:pPr>
    </w:p>
    <w:tbl>
      <w:tblPr>
        <w:tblW w:w="15215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710"/>
        <w:gridCol w:w="1003"/>
        <w:gridCol w:w="900"/>
        <w:gridCol w:w="180"/>
        <w:gridCol w:w="900"/>
        <w:gridCol w:w="180"/>
        <w:gridCol w:w="977"/>
        <w:gridCol w:w="180"/>
        <w:gridCol w:w="899"/>
        <w:gridCol w:w="182"/>
        <w:gridCol w:w="900"/>
        <w:gridCol w:w="180"/>
        <w:gridCol w:w="900"/>
        <w:gridCol w:w="180"/>
        <w:gridCol w:w="900"/>
        <w:gridCol w:w="180"/>
        <w:gridCol w:w="898"/>
        <w:gridCol w:w="181"/>
        <w:gridCol w:w="900"/>
        <w:gridCol w:w="180"/>
        <w:gridCol w:w="893"/>
        <w:gridCol w:w="12"/>
      </w:tblGrid>
      <w:tr w:rsidR="00AD0009" w:rsidRPr="008A5A08" w14:paraId="6FA86C66" w14:textId="77777777" w:rsidTr="00AD3704">
        <w:trPr>
          <w:gridAfter w:val="1"/>
          <w:wAfter w:w="12" w:type="dxa"/>
          <w:cantSplit/>
          <w:trHeight w:val="369"/>
          <w:tblHeader/>
        </w:trPr>
        <w:tc>
          <w:tcPr>
            <w:tcW w:w="1800" w:type="dxa"/>
          </w:tcPr>
          <w:p w14:paraId="61C0D23A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3" w:type="dxa"/>
            <w:gridSpan w:val="21"/>
          </w:tcPr>
          <w:p w14:paraId="3D4DE07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0009" w:rsidRPr="008A5A08" w14:paraId="67D8C20F" w14:textId="77777777" w:rsidTr="00AD3704">
        <w:trPr>
          <w:cantSplit/>
          <w:trHeight w:val="726"/>
          <w:tblHeader/>
        </w:trPr>
        <w:tc>
          <w:tcPr>
            <w:tcW w:w="1800" w:type="dxa"/>
          </w:tcPr>
          <w:p w14:paraId="2B536FFB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710" w:type="dxa"/>
            <w:vAlign w:val="bottom"/>
          </w:tcPr>
          <w:p w14:paraId="3AFBAB74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03" w:type="dxa"/>
          </w:tcPr>
          <w:p w14:paraId="63ED4E9D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7995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</w:t>
            </w:r>
            <w:r w:rsidR="00500C93" w:rsidRPr="008D7995">
              <w:rPr>
                <w:rFonts w:ascii="Angsana New" w:hAnsi="Angsana New" w:cs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14:paraId="21EDD632" w14:textId="77777777" w:rsidR="00AD0009" w:rsidRPr="008A5A08" w:rsidRDefault="00AD0009" w:rsidP="005D4A8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C3F0AFD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6" w:type="dxa"/>
            <w:gridSpan w:val="3"/>
          </w:tcPr>
          <w:p w14:paraId="5995690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highlight w:val="cyan"/>
                <w:lang w:bidi="th-TH"/>
              </w:rPr>
            </w:pPr>
          </w:p>
          <w:p w14:paraId="53EBC2BB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  <w:t xml:space="preserve"> </w:t>
            </w:r>
          </w:p>
        </w:tc>
        <w:tc>
          <w:tcPr>
            <w:tcW w:w="182" w:type="dxa"/>
          </w:tcPr>
          <w:p w14:paraId="169A63D1" w14:textId="77777777" w:rsidR="00AD0009" w:rsidRPr="008A5A08" w:rsidRDefault="00AD0009" w:rsidP="005D4A8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3BF40146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AE1A4B0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D77A7A3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5266FECA" w14:textId="77777777" w:rsidR="00AD0009" w:rsidRPr="008A5A08" w:rsidRDefault="00AD0009" w:rsidP="005D4A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4497EC5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</w:tcPr>
          <w:p w14:paraId="22914148" w14:textId="77777777" w:rsidR="00AD0009" w:rsidRPr="008A5A08" w:rsidRDefault="00AD0009" w:rsidP="005D4A8B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5" w:type="dxa"/>
            <w:gridSpan w:val="4"/>
          </w:tcPr>
          <w:p w14:paraId="515292DB" w14:textId="695C4A57" w:rsidR="00AD0009" w:rsidRPr="008A5A08" w:rsidRDefault="004C5888" w:rsidP="004C5888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4C5888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เงินปันผลรับ</w:t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สำหรับ</w:t>
            </w:r>
            <w:r w:rsidR="00FD7148">
              <w:rPr>
                <w:rFonts w:ascii="Angsana New" w:hAnsi="Angsana New" w:cs="Angsana New"/>
                <w:b/>
                <w:sz w:val="26"/>
                <w:szCs w:val="26"/>
                <w:lang w:bidi="th-TH"/>
              </w:rPr>
              <w:br/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งวด</w:t>
            </w:r>
            <w:r w:rsidR="00AD3704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หก</w:t>
            </w:r>
            <w:r w:rsidR="008E70AA">
              <w:rPr>
                <w:rFonts w:ascii="Angsana New" w:hAnsi="Angsana New" w:cs="Angsana New" w:hint="cs"/>
                <w:b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AD3704" w:rsidRPr="008A5A08" w14:paraId="4F7390A3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0357CA12" w14:textId="77777777" w:rsidR="00AD3704" w:rsidRPr="008A5A08" w:rsidRDefault="00AD3704" w:rsidP="00AD370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EFB4C2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5BF6545C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40F3E1E" w14:textId="515F5898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AD37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7CEBF9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980022" w14:textId="383D14E3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7F49E5C0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50FFE8F1" w14:textId="2F0E5964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AD37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498388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5EBC3CE5" w14:textId="18A4205A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114F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</w:tcPr>
          <w:p w14:paraId="76791872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ABC5E7" w14:textId="06E442AF" w:rsidR="00AD3704" w:rsidRPr="005C54FD" w:rsidRDefault="00F26681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AD37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ED3E564" w14:textId="77777777" w:rsidR="00AD3704" w:rsidRPr="005C54FD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140930" w14:textId="3B587AC5" w:rsidR="00AD3704" w:rsidRPr="005C54FD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35B16AC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25B17AE" w14:textId="6D1BBAD4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AD37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BA86CE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7672CD7" w14:textId="59CEF7E1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5C54F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4C301A2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C6859A7" w14:textId="0829970B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AD37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A4455CC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2A9C764F" w14:textId="5751B042" w:rsidR="00AD3704" w:rsidRPr="008A5A08" w:rsidRDefault="00F26681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AD370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="00AD3704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AD3704" w:rsidRPr="008A5A08" w14:paraId="06CE4C48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0199A5E0" w14:textId="77777777" w:rsidR="00AD3704" w:rsidRPr="008A5A08" w:rsidRDefault="00AD3704" w:rsidP="00AD370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E7D2F7A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239368DD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92AA9F1" w14:textId="623FD608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C68394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B2965C" w14:textId="77EEA79A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43F4035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198F039A" w14:textId="4636AD89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E89F65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2DBB9DA7" w14:textId="7C262648" w:rsidR="00AD3704" w:rsidRPr="008A5A08" w:rsidRDefault="002114F9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114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F26681"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119BDECC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BEE465" w14:textId="351069D9" w:rsidR="00AD3704" w:rsidRPr="005C54FD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6D4CB794" w14:textId="77777777" w:rsidR="00AD3704" w:rsidRPr="005C54FD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2B8E25" w14:textId="5605A342" w:rsidR="00AD3704" w:rsidRPr="005C54FD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2562</w:t>
            </w:r>
          </w:p>
        </w:tc>
        <w:tc>
          <w:tcPr>
            <w:tcW w:w="180" w:type="dxa"/>
            <w:vAlign w:val="bottom"/>
          </w:tcPr>
          <w:p w14:paraId="28F8F224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716E1A9A" w14:textId="018AAC1C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7FF89B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542B59" w14:textId="5B4104B4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2562</w:t>
            </w:r>
          </w:p>
        </w:tc>
        <w:tc>
          <w:tcPr>
            <w:tcW w:w="181" w:type="dxa"/>
          </w:tcPr>
          <w:p w14:paraId="650FA95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4DFFDF8" w14:textId="53664892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401ECFA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7910710F" w14:textId="261F699A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C54F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D3704" w:rsidRPr="008A5A08" w14:paraId="7338B76F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33511523" w14:textId="77777777" w:rsidR="00AD3704" w:rsidRPr="008A5A08" w:rsidRDefault="00AD3704" w:rsidP="00AD370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8A4B548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1CB75A0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256C7F9A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4E67EFD1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6" w:type="dxa"/>
            <w:gridSpan w:val="3"/>
          </w:tcPr>
          <w:p w14:paraId="0467F999" w14:textId="5383A18C" w:rsidR="00AD3704" w:rsidRPr="007E4896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7E4896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หลักพัน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2" w:type="dxa"/>
          </w:tcPr>
          <w:p w14:paraId="23DF1FCD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4" w:type="dxa"/>
            <w:gridSpan w:val="12"/>
          </w:tcPr>
          <w:p w14:paraId="41D3BE4F" w14:textId="77777777" w:rsidR="00AD3704" w:rsidRPr="008A5A08" w:rsidRDefault="00AD3704" w:rsidP="00AD370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D3704" w:rsidRPr="008A5A08" w14:paraId="7C309DE0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61E21C40" w14:textId="77777777" w:rsidR="00AD3704" w:rsidRPr="008A5A08" w:rsidRDefault="00AD3704" w:rsidP="00AD3704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710" w:type="dxa"/>
          </w:tcPr>
          <w:p w14:paraId="3A62B810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783C1E78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569C79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1A0E1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C8C3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BAC782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0884974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AD2CFA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4BA3620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5F3FC35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F656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20CB1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2DA7D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8C85C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F5C0C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F12180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9F26D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5A1927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627CDE4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B6958E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4385B9A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3704" w:rsidRPr="008A5A08" w14:paraId="308FBE77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70258286" w14:textId="77777777" w:rsidR="00AD3704" w:rsidRPr="008A5A08" w:rsidRDefault="00AD3704" w:rsidP="00AD3704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710" w:type="dxa"/>
          </w:tcPr>
          <w:p w14:paraId="6A0D3B19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18A127FE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988030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EA0A5F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9CDA1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66AC3F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33EAC03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DC8A7E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5AB9EA6D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9632B98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8C3172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51CA58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CC42F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321C5B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7696F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8B5023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48E1B9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AC5631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0177778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300CA4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5161D0B0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D3704" w:rsidRPr="008A5A08" w14:paraId="5372F156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158A9C7F" w14:textId="77777777" w:rsidR="00AD3704" w:rsidRPr="008A5A08" w:rsidRDefault="00AD3704" w:rsidP="00AD3704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710" w:type="dxa"/>
          </w:tcPr>
          <w:p w14:paraId="01A26FA2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14:paraId="4FA155DE" w14:textId="77777777" w:rsidR="00AD3704" w:rsidRPr="008A5A08" w:rsidRDefault="00AD3704" w:rsidP="00AD370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8127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2987AD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ACE193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566D9E" w14:textId="77777777" w:rsidR="00AD3704" w:rsidRPr="008A5A08" w:rsidRDefault="00AD3704" w:rsidP="00A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</w:tcPr>
          <w:p w14:paraId="23B7F62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6A1E83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79216F3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2B472D7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A65E4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7B77CD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AFBB2E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ACA708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990B725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CEED17" w14:textId="77777777" w:rsidR="00AD3704" w:rsidRPr="008A5A08" w:rsidRDefault="00AD3704" w:rsidP="00AD370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06A85B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419888C9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3C44FA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D2F8756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5367E2C1" w14:textId="77777777" w:rsidR="00AD3704" w:rsidRPr="008A5A08" w:rsidRDefault="00AD3704" w:rsidP="00AD370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2342BC" w:rsidRPr="008A5A08" w14:paraId="6EFABD23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7BA1474E" w14:textId="77777777" w:rsidR="002342BC" w:rsidRPr="008A5A08" w:rsidRDefault="002342BC" w:rsidP="002342BC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710" w:type="dxa"/>
          </w:tcPr>
          <w:p w14:paraId="75397E15" w14:textId="77777777" w:rsidR="002342BC" w:rsidRPr="00AB6083" w:rsidRDefault="002342BC" w:rsidP="002342BC">
            <w:pPr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AB6083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003" w:type="dxa"/>
          </w:tcPr>
          <w:p w14:paraId="39A6EA7C" w14:textId="77777777" w:rsidR="002342BC" w:rsidRPr="008A5A08" w:rsidRDefault="002342BC" w:rsidP="002342B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0" w:type="dxa"/>
          </w:tcPr>
          <w:p w14:paraId="537E5E74" w14:textId="68374BAA" w:rsidR="002342BC" w:rsidRPr="008A5A08" w:rsidRDefault="00F26681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2342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31FA65F4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260500" w14:textId="44B77768" w:rsidR="002342BC" w:rsidRPr="008A5A08" w:rsidRDefault="00F26681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</w:t>
            </w:r>
            <w:r w:rsidR="002342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439AB627" w14:textId="77777777" w:rsidR="002342BC" w:rsidRPr="008A5A08" w:rsidRDefault="002342BC" w:rsidP="0023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14AD867" w14:textId="54D5FADD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F5C9FEA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F6FAC33" w14:textId="2FE9E5A5" w:rsidR="002342BC" w:rsidRPr="008A5A08" w:rsidRDefault="002342BC" w:rsidP="002342BC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82" w:type="dxa"/>
            <w:shd w:val="clear" w:color="auto" w:fill="auto"/>
          </w:tcPr>
          <w:p w14:paraId="6A2DF259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727A8" w14:textId="57F862E9" w:rsidR="002342BC" w:rsidRPr="008A5A08" w:rsidRDefault="00A42A1D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794461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4109E4" w14:textId="0061E568" w:rsidR="002342BC" w:rsidRPr="008A5A08" w:rsidRDefault="002342BC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14:paraId="552542B3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7CA2D3" w14:textId="7968C001" w:rsidR="002342BC" w:rsidRPr="0076774D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5,55</w:t>
            </w:r>
            <w:r w:rsidR="007C79BF"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57F2B4D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AD2116" w14:textId="0D03044C" w:rsidR="002342BC" w:rsidRPr="0076774D" w:rsidRDefault="002342BC" w:rsidP="002342B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8,070</w:t>
            </w:r>
          </w:p>
        </w:tc>
        <w:tc>
          <w:tcPr>
            <w:tcW w:w="181" w:type="dxa"/>
          </w:tcPr>
          <w:p w14:paraId="4EDB0310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43114DE3" w14:textId="18F86332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9E5C579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4ED57BC9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2342BC" w:rsidRPr="008A5A08" w14:paraId="46A4DCC9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66200583" w14:textId="21BBF3A4" w:rsidR="002342BC" w:rsidRPr="008A5A08" w:rsidRDefault="002342BC" w:rsidP="002342BC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ทีเอฟ เทค จำกัด</w:t>
            </w:r>
          </w:p>
        </w:tc>
        <w:tc>
          <w:tcPr>
            <w:tcW w:w="1710" w:type="dxa"/>
          </w:tcPr>
          <w:p w14:paraId="75806FB8" w14:textId="427EAECC" w:rsidR="002342BC" w:rsidRPr="008A5A08" w:rsidRDefault="002342BC" w:rsidP="002342B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ผลิตและส่งไฟฟ้า</w:t>
            </w:r>
          </w:p>
        </w:tc>
        <w:tc>
          <w:tcPr>
            <w:tcW w:w="1003" w:type="dxa"/>
          </w:tcPr>
          <w:p w14:paraId="5B4ACCB8" w14:textId="1104A83F" w:rsidR="002342BC" w:rsidRPr="008A5A08" w:rsidRDefault="002342BC" w:rsidP="002342B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70265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5F9C97D1" w14:textId="7D96E197" w:rsidR="002342BC" w:rsidRPr="008A5A08" w:rsidRDefault="00F26681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2342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5791920" w14:textId="77777777" w:rsidR="002342BC" w:rsidRPr="00D70265" w:rsidRDefault="002342BC" w:rsidP="002342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C59F30" w14:textId="1CC2967F" w:rsidR="002342BC" w:rsidRDefault="00F26681" w:rsidP="002342BC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  <w:r w:rsidR="002342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578E7F9" w14:textId="77777777" w:rsidR="002342BC" w:rsidRPr="008A5A08" w:rsidRDefault="002342BC" w:rsidP="0023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A683F1B" w14:textId="3005C721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80" w:type="dxa"/>
            <w:shd w:val="clear" w:color="auto" w:fill="auto"/>
          </w:tcPr>
          <w:p w14:paraId="4C49CE31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6781068" w14:textId="32C944CC" w:rsidR="002342BC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82" w:type="dxa"/>
            <w:shd w:val="clear" w:color="auto" w:fill="auto"/>
          </w:tcPr>
          <w:p w14:paraId="071A411F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4105DA" w14:textId="10CE8EB4" w:rsidR="002342BC" w:rsidRPr="00F35F9E" w:rsidRDefault="00F26681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="00A42A1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8A2986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67F5C3" w14:textId="003CC3A7" w:rsidR="002342BC" w:rsidRPr="00F35F9E" w:rsidRDefault="00F26681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20</w:t>
            </w:r>
            <w:r w:rsidR="002342BC" w:rsidRPr="00F35F9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C4C0BE3" w14:textId="77777777" w:rsidR="002342BC" w:rsidRPr="00F35F9E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70D954" w14:textId="4BA80F18" w:rsidR="002342BC" w:rsidRPr="00F35F9E" w:rsidRDefault="00F26681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  <w:r w:rsidR="00A42A1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14:paraId="104E71DE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2C72F8FD" w14:textId="0EC61154" w:rsidR="002342BC" w:rsidRPr="00F35F9E" w:rsidRDefault="00F26681" w:rsidP="002342B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  <w:r w:rsidR="002342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764</w:t>
            </w:r>
          </w:p>
        </w:tc>
        <w:tc>
          <w:tcPr>
            <w:tcW w:w="181" w:type="dxa"/>
          </w:tcPr>
          <w:p w14:paraId="51C6C33F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513D30B6" w14:textId="0C023874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3829461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3383140C" w14:textId="47578949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2342BC" w:rsidRPr="008A5A08" w14:paraId="51E7B17F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20D8FD69" w14:textId="6890E78D" w:rsidR="002342BC" w:rsidRPr="00D70265" w:rsidRDefault="002342BC" w:rsidP="002342BC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</w:p>
        </w:tc>
        <w:tc>
          <w:tcPr>
            <w:tcW w:w="1710" w:type="dxa"/>
          </w:tcPr>
          <w:p w14:paraId="3F7E6176" w14:textId="09C763E5" w:rsidR="002342BC" w:rsidRPr="00D70265" w:rsidRDefault="002342BC" w:rsidP="002342BC">
            <w:pPr>
              <w:ind w:left="106" w:hanging="10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ตรวจวิเคราะห์และ</w:t>
            </w:r>
          </w:p>
        </w:tc>
        <w:tc>
          <w:tcPr>
            <w:tcW w:w="1003" w:type="dxa"/>
          </w:tcPr>
          <w:p w14:paraId="6E6DCE2C" w14:textId="5F392ED9" w:rsidR="002342BC" w:rsidRPr="00D70265" w:rsidRDefault="002342BC" w:rsidP="002342B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058B53D1" w14:textId="7DDCECE9" w:rsidR="002342BC" w:rsidRPr="008A5A08" w:rsidRDefault="00F26681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="002342B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D1B26B5" w14:textId="77777777" w:rsidR="002342BC" w:rsidRPr="00D70265" w:rsidRDefault="002342BC" w:rsidP="002342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5A8C6EC" w14:textId="2FD6F153" w:rsidR="002342BC" w:rsidRDefault="002342BC" w:rsidP="002342BC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E4050E" w14:textId="77777777" w:rsidR="002342BC" w:rsidRPr="008A5A08" w:rsidRDefault="002342BC" w:rsidP="0023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4A2C235" w14:textId="68B50478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***</w:t>
            </w:r>
          </w:p>
        </w:tc>
        <w:tc>
          <w:tcPr>
            <w:tcW w:w="180" w:type="dxa"/>
            <w:shd w:val="clear" w:color="auto" w:fill="auto"/>
          </w:tcPr>
          <w:p w14:paraId="73010FBE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AC5D779" w14:textId="06CD48CE" w:rsidR="002342BC" w:rsidRPr="008461FA" w:rsidRDefault="0008709D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2E802B7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BD0470" w14:textId="70E2A258" w:rsidR="002342BC" w:rsidRPr="000D318B" w:rsidRDefault="00F26681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03459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CC51751" w14:textId="6CA0602A" w:rsidR="002342BC" w:rsidRDefault="002342BC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1C683A" w14:textId="77777777" w:rsidR="002342BC" w:rsidRPr="00F35F9E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CD73ED4" w14:textId="0D60DE59" w:rsidR="002342BC" w:rsidRPr="00F35F9E" w:rsidRDefault="00F26681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789228F9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1A3AD01F" w14:textId="5EBB680A" w:rsidR="002342BC" w:rsidRDefault="002342BC" w:rsidP="002342B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D4EEBE2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37BC26E7" w14:textId="4C3C71F6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82D31AD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08D797D0" w14:textId="15DB685B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-</w:t>
            </w:r>
          </w:p>
        </w:tc>
      </w:tr>
      <w:tr w:rsidR="002342BC" w:rsidRPr="008A5A08" w14:paraId="0A133597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2124DE16" w14:textId="3A08D17D" w:rsidR="002342BC" w:rsidRDefault="002342BC" w:rsidP="002342BC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710" w:type="dxa"/>
          </w:tcPr>
          <w:p w14:paraId="1E68C338" w14:textId="460929AF" w:rsidR="002342BC" w:rsidRDefault="002342BC" w:rsidP="002342BC">
            <w:pPr>
              <w:ind w:left="106" w:hanging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การรักษาโรคที่</w:t>
            </w:r>
          </w:p>
        </w:tc>
        <w:tc>
          <w:tcPr>
            <w:tcW w:w="1003" w:type="dxa"/>
          </w:tcPr>
          <w:p w14:paraId="3415EAED" w14:textId="77777777" w:rsidR="002342BC" w:rsidRDefault="002342BC" w:rsidP="002342B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7E246B0" w14:textId="77777777" w:rsidR="002342BC" w:rsidRPr="00B12808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EBE9771" w14:textId="77777777" w:rsidR="002342BC" w:rsidRPr="00D70265" w:rsidRDefault="002342BC" w:rsidP="002342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0C4AB29" w14:textId="77777777" w:rsidR="002342BC" w:rsidRDefault="002342BC" w:rsidP="002342BC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E706F5" w14:textId="77777777" w:rsidR="002342BC" w:rsidRPr="008A5A08" w:rsidRDefault="002342BC" w:rsidP="0023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102AE4A" w14:textId="77777777" w:rsidR="002342BC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E4FE38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1F9AEC8" w14:textId="77777777" w:rsidR="002342BC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2B2F743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C49F8E" w14:textId="77777777" w:rsidR="002342BC" w:rsidRPr="00B12808" w:rsidRDefault="002342BC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9D8BD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6C8F72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C7D883" w14:textId="77777777" w:rsidR="002342BC" w:rsidRPr="00F35F9E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0C9FA19" w14:textId="77777777" w:rsidR="002342BC" w:rsidRPr="00B12808" w:rsidRDefault="002342BC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8C6920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8A9B484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1" w:type="dxa"/>
          </w:tcPr>
          <w:p w14:paraId="717ECECB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8D02D58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685C83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1FB1FBBD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</w:tr>
      <w:tr w:rsidR="002342BC" w:rsidRPr="008A5A08" w14:paraId="5025278B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6B25AA14" w14:textId="77777777" w:rsidR="002342BC" w:rsidRDefault="002342BC" w:rsidP="002342BC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FAB841" w14:textId="1E4EDF68" w:rsidR="002342BC" w:rsidRDefault="002342BC" w:rsidP="002342BC">
            <w:pPr>
              <w:ind w:left="106" w:hanging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เกี่ยวข้องกับ</w:t>
            </w:r>
          </w:p>
        </w:tc>
        <w:tc>
          <w:tcPr>
            <w:tcW w:w="1003" w:type="dxa"/>
          </w:tcPr>
          <w:p w14:paraId="137B5A2D" w14:textId="77777777" w:rsidR="002342BC" w:rsidRDefault="002342BC" w:rsidP="002342B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E3F2B8A" w14:textId="77777777" w:rsidR="002342BC" w:rsidRPr="00B12808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8763A01" w14:textId="77777777" w:rsidR="002342BC" w:rsidRPr="00D70265" w:rsidRDefault="002342BC" w:rsidP="002342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A9C0F5B" w14:textId="77777777" w:rsidR="002342BC" w:rsidRDefault="002342BC" w:rsidP="002342BC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005EB7A" w14:textId="77777777" w:rsidR="002342BC" w:rsidRPr="008A5A08" w:rsidRDefault="002342BC" w:rsidP="0023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5E2783DB" w14:textId="77777777" w:rsidR="002342BC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FA4EEA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19B21F22" w14:textId="77777777" w:rsidR="002342BC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16110B3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CA8974" w14:textId="77777777" w:rsidR="002342BC" w:rsidRPr="00B12808" w:rsidRDefault="002342BC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80C97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BD7FAD0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BDBE13" w14:textId="77777777" w:rsidR="002342BC" w:rsidRPr="00F35F9E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531C7CD" w14:textId="77777777" w:rsidR="002342BC" w:rsidRPr="00B12808" w:rsidRDefault="002342BC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CAE8B4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</w:tcPr>
          <w:p w14:paraId="004E0415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  <w:tc>
          <w:tcPr>
            <w:tcW w:w="181" w:type="dxa"/>
          </w:tcPr>
          <w:p w14:paraId="4BFF4011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A49ACFD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77E1B7D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</w:tcPr>
          <w:p w14:paraId="5BF13904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</w:p>
        </w:tc>
      </w:tr>
      <w:tr w:rsidR="002342BC" w:rsidRPr="008A5A08" w14:paraId="5F6F0343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6E07CA37" w14:textId="7C33B779" w:rsidR="002342BC" w:rsidRDefault="002342BC" w:rsidP="002342BC">
            <w:pPr>
              <w:ind w:left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BE59D1C" w14:textId="1BB084C0" w:rsidR="002342BC" w:rsidRPr="00D70265" w:rsidRDefault="002342BC" w:rsidP="002342BC">
            <w:pPr>
              <w:ind w:left="1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มะเร็งเม็ดเลือดขาว</w:t>
            </w:r>
          </w:p>
        </w:tc>
        <w:tc>
          <w:tcPr>
            <w:tcW w:w="1003" w:type="dxa"/>
          </w:tcPr>
          <w:p w14:paraId="72C92232" w14:textId="77777777" w:rsidR="002342BC" w:rsidRPr="00D70265" w:rsidRDefault="002342BC" w:rsidP="002342B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931CF01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DF1022" w14:textId="77777777" w:rsidR="002342BC" w:rsidRPr="00D70265" w:rsidRDefault="002342BC" w:rsidP="002342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67AE016" w14:textId="77777777" w:rsidR="002342BC" w:rsidRDefault="002342BC" w:rsidP="002342BC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2F39006" w14:textId="77777777" w:rsidR="002342BC" w:rsidRPr="008A5A08" w:rsidRDefault="002342BC" w:rsidP="00234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4E8FC77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2A233F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0096DC57" w14:textId="77777777" w:rsidR="002342BC" w:rsidRDefault="002342BC" w:rsidP="002342B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68FAEC7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D279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74A85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28CA1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9A0527" w14:textId="77777777" w:rsidR="002342BC" w:rsidRPr="00F35F9E" w:rsidRDefault="002342BC" w:rsidP="002342B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C4B55D" w14:textId="77777777" w:rsidR="002342BC" w:rsidRPr="00F35F9E" w:rsidRDefault="002342BC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6E5E91" w14:textId="77777777" w:rsidR="002342BC" w:rsidRPr="00F35F9E" w:rsidRDefault="002342BC" w:rsidP="002342BC">
            <w:pPr>
              <w:pStyle w:val="acctfourfigures"/>
              <w:tabs>
                <w:tab w:val="decimal" w:pos="371"/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E2EB9D8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019C4CCB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3AB97F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BEB2E5B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</w:tcPr>
          <w:p w14:paraId="485E299B" w14:textId="77777777" w:rsidR="002342BC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2342BC" w:rsidRPr="008A5A08" w14:paraId="4E1ADD69" w14:textId="77777777" w:rsidTr="00AD3704">
        <w:trPr>
          <w:cantSplit/>
          <w:trHeight w:hRule="exact" w:val="331"/>
        </w:trPr>
        <w:tc>
          <w:tcPr>
            <w:tcW w:w="1800" w:type="dxa"/>
          </w:tcPr>
          <w:p w14:paraId="2436CFDE" w14:textId="77777777" w:rsidR="002342BC" w:rsidRPr="008A5A08" w:rsidRDefault="002342BC" w:rsidP="002342BC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65D13DB4" w14:textId="77777777" w:rsidR="002342BC" w:rsidRPr="008A5A08" w:rsidRDefault="002342BC" w:rsidP="002342B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27391C3A" w14:textId="77777777" w:rsidR="002342BC" w:rsidRPr="008A5A08" w:rsidRDefault="002342BC" w:rsidP="002342B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FC9DE2" w14:textId="77777777" w:rsidR="002342BC" w:rsidRPr="008A5A08" w:rsidRDefault="002342BC" w:rsidP="002342B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41C582" w14:textId="77777777" w:rsidR="002342BC" w:rsidRPr="008A5A08" w:rsidRDefault="002342BC" w:rsidP="002342B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8430755" w14:textId="77777777" w:rsidR="002342BC" w:rsidRPr="008A5A08" w:rsidRDefault="002342BC" w:rsidP="002342B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7D3280" w14:textId="77777777" w:rsidR="002342BC" w:rsidRPr="008A5A08" w:rsidRDefault="002342BC" w:rsidP="002342B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3407448C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DD85DB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E64D19C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CCA5093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1D777" w14:textId="50A12D64" w:rsidR="002342BC" w:rsidRPr="008A5A08" w:rsidRDefault="007C79BF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29,627</w:t>
            </w:r>
          </w:p>
        </w:tc>
        <w:tc>
          <w:tcPr>
            <w:tcW w:w="180" w:type="dxa"/>
            <w:vAlign w:val="bottom"/>
          </w:tcPr>
          <w:p w14:paraId="5833D5AF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722A" w14:textId="20AB6BEC" w:rsidR="002342BC" w:rsidRPr="008A5A08" w:rsidRDefault="002342BC" w:rsidP="002342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29,552</w:t>
            </w:r>
          </w:p>
        </w:tc>
        <w:tc>
          <w:tcPr>
            <w:tcW w:w="180" w:type="dxa"/>
            <w:vAlign w:val="bottom"/>
          </w:tcPr>
          <w:p w14:paraId="34BD9C0F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8CD61" w14:textId="344E249D" w:rsidR="002342BC" w:rsidRPr="001D19F2" w:rsidRDefault="007C79BF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23,555</w:t>
            </w:r>
          </w:p>
        </w:tc>
        <w:tc>
          <w:tcPr>
            <w:tcW w:w="180" w:type="dxa"/>
            <w:vAlign w:val="bottom"/>
          </w:tcPr>
          <w:p w14:paraId="778BEB96" w14:textId="77777777" w:rsidR="002342BC" w:rsidRPr="008A5A08" w:rsidRDefault="002342BC" w:rsidP="002342B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9C22B" w14:textId="54F8BF5C" w:rsidR="002342BC" w:rsidRPr="0076774D" w:rsidRDefault="002342BC" w:rsidP="002342BC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27,834</w:t>
            </w:r>
          </w:p>
        </w:tc>
        <w:tc>
          <w:tcPr>
            <w:tcW w:w="181" w:type="dxa"/>
          </w:tcPr>
          <w:p w14:paraId="35FABC05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0BE1D5" w14:textId="45ECD092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5E3964D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09CD6E" w14:textId="77777777" w:rsidR="002342BC" w:rsidRPr="008A5A08" w:rsidRDefault="002342BC" w:rsidP="002342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86A137D" w14:textId="77777777" w:rsidR="000717C9" w:rsidRPr="008F4E17" w:rsidRDefault="000717C9" w:rsidP="000717C9">
      <w:pPr>
        <w:pStyle w:val="block"/>
        <w:spacing w:after="0"/>
        <w:ind w:left="0" w:firstLine="450"/>
        <w:jc w:val="both"/>
        <w:rPr>
          <w:rFonts w:ascii="Angsana New" w:hAnsi="Angsana New" w:cs="Angsana New"/>
          <w:sz w:val="10"/>
          <w:szCs w:val="10"/>
          <w:lang w:val="en-US" w:bidi="th-TH"/>
        </w:rPr>
      </w:pPr>
    </w:p>
    <w:p w14:paraId="17F2A83E" w14:textId="22FC23F6" w:rsidR="0013491E" w:rsidRPr="00C636A3" w:rsidRDefault="0013491E" w:rsidP="00AD3704">
      <w:pPr>
        <w:pStyle w:val="block"/>
        <w:spacing w:after="0"/>
        <w:ind w:left="306" w:hanging="40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717C9">
        <w:rPr>
          <w:rFonts w:ascii="Angsana New" w:hAnsi="Angsana New" w:cs="Angsana New"/>
          <w:sz w:val="30"/>
          <w:szCs w:val="30"/>
          <w:lang w:bidi="th-TH"/>
        </w:rPr>
        <w:t>*</w:t>
      </w:r>
      <w:r w:rsidRPr="000717C9">
        <w:rPr>
          <w:rFonts w:ascii="Angsana New" w:hAnsi="Angsana New" w:cs="Angsana New"/>
          <w:sz w:val="30"/>
          <w:szCs w:val="30"/>
          <w:lang w:bidi="th-TH"/>
        </w:rPr>
        <w:tab/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จดทะเบียนในประเทศ</w:t>
      </w:r>
      <w:r w:rsidR="000717C9">
        <w:rPr>
          <w:rFonts w:ascii="Angsana New" w:hAnsi="Angsana New" w:cs="Angsana New" w:hint="cs"/>
          <w:sz w:val="30"/>
          <w:szCs w:val="30"/>
          <w:cs/>
          <w:lang w:bidi="th-TH"/>
        </w:rPr>
        <w:t>ญี่ปุ่น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หุ้นสามัญ </w:t>
      </w:r>
      <w:r w:rsidR="00AB32B0">
        <w:rPr>
          <w:rFonts w:ascii="Angsana New" w:hAnsi="Angsana New" w:cs="Angsana New"/>
          <w:sz w:val="30"/>
          <w:szCs w:val="30"/>
          <w:lang w:bidi="th-TH"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,</w:t>
      </w:r>
      <w:r w:rsidR="00AB32B0">
        <w:rPr>
          <w:rFonts w:ascii="Angsana New" w:hAnsi="Angsana New" w:cs="Angsana New"/>
          <w:sz w:val="30"/>
          <w:szCs w:val="30"/>
          <w:lang w:bidi="th-TH"/>
        </w:rPr>
        <w:t>4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 มูลค่าหุ้นละ </w:t>
      </w:r>
      <w:r w:rsidR="00F35F9E">
        <w:rPr>
          <w:rFonts w:ascii="Angsana New" w:hAnsi="Angsana New" w:cs="Angsana New"/>
          <w:sz w:val="30"/>
          <w:szCs w:val="30"/>
          <w:lang w:bidi="th-TH"/>
        </w:rPr>
        <w:t>50,000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3B5919">
        <w:rPr>
          <w:rFonts w:ascii="Angsana New" w:hAnsi="Angsana New" w:cs="Angsana New" w:hint="cs"/>
          <w:sz w:val="30"/>
          <w:szCs w:val="30"/>
          <w:cs/>
          <w:lang w:bidi="th-TH"/>
        </w:rPr>
        <w:t>เยน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และชำระเต็มมูลค่าแล้ว</w:t>
      </w:r>
    </w:p>
    <w:p w14:paraId="532D1582" w14:textId="16F5ADD0" w:rsidR="0013491E" w:rsidRDefault="0013491E" w:rsidP="00AD3704">
      <w:pPr>
        <w:pStyle w:val="block"/>
        <w:spacing w:after="0"/>
        <w:ind w:left="306" w:hanging="40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**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ab/>
      </w:r>
      <w:r w:rsidRPr="000717C9">
        <w:rPr>
          <w:rFonts w:ascii="Angsana New" w:hAnsi="Angsana New" w:cs="Angsana New"/>
          <w:sz w:val="30"/>
          <w:szCs w:val="30"/>
          <w:rtl/>
          <w:cs/>
          <w:lang w:bidi="th-TH"/>
        </w:rPr>
        <w:t>จดทะเบียนในประเทศ</w:t>
      </w:r>
      <w:r w:rsidR="000717C9">
        <w:rPr>
          <w:rFonts w:ascii="Angsana New" w:hAnsi="Angsana New" w:cs="Angsana New" w:hint="cs"/>
          <w:sz w:val="30"/>
          <w:szCs w:val="30"/>
          <w:cs/>
          <w:lang w:bidi="th-TH"/>
        </w:rPr>
        <w:t>ไท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ย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หุ้นสามัญ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0717C9">
        <w:rPr>
          <w:rFonts w:ascii="Angsana New" w:hAnsi="Angsana New" w:cs="Angsana New"/>
          <w:sz w:val="30"/>
          <w:szCs w:val="30"/>
          <w:lang w:bidi="th-TH"/>
        </w:rPr>
        <w:t>,</w:t>
      </w:r>
      <w:r w:rsidR="001949EE">
        <w:rPr>
          <w:rFonts w:ascii="Angsana New" w:hAnsi="Angsana New" w:cs="Angsana New"/>
          <w:sz w:val="30"/>
          <w:szCs w:val="30"/>
          <w:lang w:bidi="th-TH"/>
        </w:rPr>
        <w:t>0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00,000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มูลค่าหุ้นละ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</w:t>
      </w:r>
      <w:r w:rsidR="00AB32B0">
        <w:rPr>
          <w:rFonts w:ascii="Angsana New" w:hAnsi="Angsana New" w:cs="Angsana New"/>
          <w:sz w:val="30"/>
          <w:szCs w:val="30"/>
        </w:rPr>
        <w:t>0</w:t>
      </w:r>
      <w:r w:rsidR="00AB32B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AB32B0" w:rsidRPr="00C52F8C">
        <w:rPr>
          <w:rFonts w:ascii="Angsana New" w:hAnsi="Angsana New" w:cs="Angsana New" w:hint="cs"/>
          <w:sz w:val="30"/>
          <w:szCs w:val="30"/>
          <w:cs/>
          <w:lang w:bidi="th-TH"/>
        </w:rPr>
        <w:t>เรียกชำระค่าหุ้นในอัตราร้อยละ</w:t>
      </w:r>
      <w:r w:rsidR="00AB32B0" w:rsidRPr="00C52F8C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AB32B0" w:rsidRPr="00C52F8C">
        <w:rPr>
          <w:rFonts w:ascii="Angsana New" w:hAnsi="Angsana New"/>
          <w:sz w:val="30"/>
          <w:szCs w:val="30"/>
        </w:rPr>
        <w:t>25.0</w:t>
      </w:r>
    </w:p>
    <w:p w14:paraId="417E703E" w14:textId="2C93A5A8" w:rsidR="00A301FB" w:rsidRPr="00A301FB" w:rsidRDefault="00A301FB" w:rsidP="00AD3704">
      <w:pPr>
        <w:pStyle w:val="block"/>
        <w:spacing w:after="0"/>
        <w:ind w:left="306" w:hanging="405"/>
        <w:jc w:val="both"/>
        <w:rPr>
          <w:rFonts w:ascii="Angsana New" w:hAnsi="Angsana New" w:cstheme="minorBidi"/>
          <w:sz w:val="30"/>
          <w:szCs w:val="38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*** </w:t>
      </w:r>
      <w:r w:rsidR="00AD3704">
        <w:rPr>
          <w:rFonts w:ascii="Angsana New" w:hAnsi="Angsana New" w:cs="Angsana New"/>
          <w:sz w:val="30"/>
          <w:szCs w:val="30"/>
          <w:cs/>
          <w:lang w:val="en-US" w:bidi="th-TH"/>
        </w:rPr>
        <w:tab/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จดทะเบียนในประเทศ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>ย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หุ้นสามัญ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0,000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หุ้น</w:t>
      </w:r>
      <w:r w:rsidRPr="000717C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มูลค่าหุ้นละ </w:t>
      </w:r>
      <w:r w:rsidRPr="000717C9">
        <w:rPr>
          <w:rFonts w:ascii="Angsana New" w:hAnsi="Angsana New" w:cs="Angsana New"/>
          <w:sz w:val="30"/>
          <w:szCs w:val="30"/>
          <w:rtl/>
          <w:cs/>
        </w:rPr>
        <w:t>1</w:t>
      </w:r>
      <w:r w:rsidRPr="000717C9">
        <w:rPr>
          <w:rFonts w:ascii="Angsana New" w:hAnsi="Angsana New" w:cs="Angsana New"/>
          <w:sz w:val="30"/>
          <w:szCs w:val="30"/>
          <w:lang w:bidi="th-TH"/>
        </w:rPr>
        <w:t>0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บาท</w:t>
      </w:r>
      <w:r w:rsidRPr="000717C9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Pr="00C52F8C">
        <w:rPr>
          <w:rFonts w:ascii="Angsana New" w:hAnsi="Angsana New" w:cs="Angsana New" w:hint="cs"/>
          <w:sz w:val="30"/>
          <w:szCs w:val="30"/>
          <w:cs/>
          <w:lang w:bidi="th-TH"/>
        </w:rPr>
        <w:t>เรียกชำระค่าหุ้นในอัตราร้อยละ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496003" w:rsidRPr="00C52F8C">
        <w:rPr>
          <w:rFonts w:ascii="Angsana New" w:hAnsi="Angsana New"/>
          <w:sz w:val="30"/>
          <w:szCs w:val="30"/>
        </w:rPr>
        <w:t>25.0</w:t>
      </w:r>
      <w:r w:rsidRPr="00A301FB">
        <w:rPr>
          <w:rFonts w:ascii="Angsana New" w:hAnsi="Angsana New" w:cs="Angsana New"/>
          <w:sz w:val="30"/>
          <w:szCs w:val="30"/>
        </w:rPr>
        <w:t xml:space="preserve"> </w:t>
      </w:r>
    </w:p>
    <w:p w14:paraId="3F29AD40" w14:textId="4D7C305C" w:rsidR="008C1D9F" w:rsidRPr="00AD0009" w:rsidRDefault="00AD3704" w:rsidP="00AD3704">
      <w:pPr>
        <w:pStyle w:val="block"/>
        <w:spacing w:after="0"/>
        <w:ind w:left="306" w:hanging="405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8C1D9F" w:rsidRPr="008A5A0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B753EE" w:rsidRPr="008A5A08">
        <w:rPr>
          <w:rFonts w:ascii="Angsana New" w:hAnsi="Angsana New" w:cs="Angsana New"/>
          <w:sz w:val="30"/>
          <w:szCs w:val="30"/>
          <w:cs/>
          <w:lang w:bidi="th-TH"/>
        </w:rPr>
        <w:t>ได้บันทึกบัญชีเงินลงทุนในการร่วมค้า ตามวิธีส่วนได้เสียในงบการเงินรวม</w:t>
      </w:r>
    </w:p>
    <w:p w14:paraId="3CE85913" w14:textId="77777777" w:rsidR="00056AD8" w:rsidRPr="008A5A08" w:rsidRDefault="00056AD8" w:rsidP="00AD3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6" w:hanging="405"/>
        <w:rPr>
          <w:rFonts w:ascii="Angsana New" w:hAnsi="Angsana New" w:cs="Angsana New"/>
        </w:rPr>
        <w:sectPr w:rsidR="00056AD8" w:rsidRPr="008A5A08" w:rsidSect="00AB41FD"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A0E5F83" w14:textId="2425FB11" w:rsidR="001520E0" w:rsidRDefault="00177CAF" w:rsidP="00423390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คณะกรรมการ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ของบริษัทได้อนุมัติให้บริษัทย่อยแห่งหนึ่</w:t>
      </w:r>
      <w:r w:rsidR="00B61DC1" w:rsidRPr="00423390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ง (บริษัท ไทย ฟู้ดส์ กรีน เอนเนอร์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จี้ จำกัด </w:t>
      </w:r>
      <w:r w:rsidR="00B61DC1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>“</w:t>
      </w:r>
      <w:r w:rsidR="00B61DC1">
        <w:rPr>
          <w:rFonts w:ascii="Angsana New" w:hAnsi="Angsana New" w:cs="Angsana New"/>
          <w:sz w:val="30"/>
          <w:szCs w:val="30"/>
          <w:lang w:val="en-US" w:bidi="th-TH"/>
        </w:rPr>
        <w:t>TFGE”)</w:t>
      </w:r>
      <w:r w:rsidR="00B61DC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จัดตั้ง</w:t>
      </w:r>
      <w:r w:rsidR="00935F4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ร่วม</w:t>
      </w:r>
      <w:r w:rsidR="00935F4D">
        <w:rPr>
          <w:rFonts w:ascii="Angsana New" w:hAnsi="Angsana New" w:cs="Angsana New" w:hint="cs"/>
          <w:sz w:val="30"/>
          <w:szCs w:val="30"/>
          <w:cs/>
          <w:lang w:val="en-US" w:bidi="th-TH"/>
        </w:rPr>
        <w:t>ค้า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ในประเทศแห่งหนึ่ง (บริษัท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เจเนพูติก ไบโอ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จำกัด</w:t>
      </w:r>
      <w:r w:rsidR="00466490">
        <w:rPr>
          <w:rFonts w:ascii="Angsana New" w:hAnsi="Angsana New" w:cs="Angsana New" w:hint="cs"/>
          <w:sz w:val="30"/>
          <w:szCs w:val="30"/>
          <w:cs/>
          <w:lang w:val="en-US" w:bidi="th-TH"/>
        </w:rPr>
        <w:t>)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โดยมีทุนจดทะเบียนเริ่มแรกเป็นจำนวนเงิน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</w:t>
      </w:r>
      <w:r w:rsidR="004424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และให้เรียกชำระค่าหุ้นในอัตราร้อยละ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520E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คิดเป็นจำนวนเงิน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250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 บริษัทมีสัดส่วนการลงทุนใน</w:t>
      </w:r>
      <w:r w:rsidR="009C170C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การร่วมค้า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ดังกล่าวคิดเป็นอัตราร้อยละ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1520E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ของทุนที่ชำระแล้วคิดเป็นจำนวนเงิน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>,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000</w:t>
      </w:r>
      <w:r w:rsidR="00935F4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20E0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 การดำเนิน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การจดทะเบียนหุ้นทุนเริ่มแรกของ</w:t>
      </w:r>
      <w:r w:rsidR="009C170C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การร่วมค้า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ดังกล่าวกับกระทรวงพาณิชย์ได้แล้วเสร็จเมื่อวันที่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5C66A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5C66A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23ED8900" w14:textId="6AAD9579" w:rsidR="005C66A2" w:rsidRPr="001D4E88" w:rsidRDefault="005C66A2" w:rsidP="00423390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0BAAF78" w14:textId="78FB44B9" w:rsidR="00804175" w:rsidRDefault="00804175" w:rsidP="005D0D6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523286F5" w14:textId="797477B0" w:rsidR="00F729BD" w:rsidRDefault="00F729BD" w:rsidP="00F72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6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36"/>
        <w:gridCol w:w="1204"/>
        <w:gridCol w:w="236"/>
        <w:gridCol w:w="1204"/>
        <w:gridCol w:w="238"/>
        <w:gridCol w:w="1293"/>
      </w:tblGrid>
      <w:tr w:rsidR="005D3F4C" w:rsidRPr="00BD3A32" w14:paraId="5B9150EF" w14:textId="77777777" w:rsidTr="005D3F4C">
        <w:trPr>
          <w:tblHeader/>
        </w:trPr>
        <w:tc>
          <w:tcPr>
            <w:tcW w:w="1979" w:type="pct"/>
          </w:tcPr>
          <w:p w14:paraId="5023ACAE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7" w:type="pct"/>
            <w:gridSpan w:val="3"/>
            <w:shd w:val="clear" w:color="auto" w:fill="auto"/>
          </w:tcPr>
          <w:p w14:paraId="52ACE6E5" w14:textId="3C26BE39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4E22B4E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4" w:type="pct"/>
            <w:gridSpan w:val="3"/>
            <w:shd w:val="clear" w:color="auto" w:fill="auto"/>
          </w:tcPr>
          <w:p w14:paraId="299BDD9B" w14:textId="77790680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3F4C" w:rsidRPr="00BD3A32" w14:paraId="61AF1C97" w14:textId="77777777" w:rsidTr="005D3F4C">
        <w:trPr>
          <w:tblHeader/>
        </w:trPr>
        <w:tc>
          <w:tcPr>
            <w:tcW w:w="1979" w:type="pct"/>
          </w:tcPr>
          <w:p w14:paraId="5B694EF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207CF45" w14:textId="55CF687B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30A76CF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20C5D4F" w14:textId="10E81938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0" w:type="pct"/>
            <w:shd w:val="clear" w:color="auto" w:fill="auto"/>
          </w:tcPr>
          <w:p w14:paraId="4F6452CD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6C957AA" w14:textId="5A1E6F67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  <w:shd w:val="clear" w:color="auto" w:fill="auto"/>
          </w:tcPr>
          <w:p w14:paraId="053502C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5DB77277" w14:textId="31114CE7" w:rsidR="005D3F4C" w:rsidRP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5D3F4C" w:rsidRPr="00BD3A32" w14:paraId="4DCC53B1" w14:textId="77777777" w:rsidTr="005D3F4C">
        <w:trPr>
          <w:tblHeader/>
        </w:trPr>
        <w:tc>
          <w:tcPr>
            <w:tcW w:w="1979" w:type="pct"/>
          </w:tcPr>
          <w:p w14:paraId="57B7EA1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1" w:type="pct"/>
            <w:gridSpan w:val="7"/>
            <w:shd w:val="clear" w:color="auto" w:fill="auto"/>
          </w:tcPr>
          <w:p w14:paraId="3E6F458F" w14:textId="2CD2064E" w:rsidR="005D3F4C" w:rsidRPr="007E4896" w:rsidRDefault="00D42568" w:rsidP="00D42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4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E48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489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D3F4C" w:rsidRPr="00BD3A32" w14:paraId="6224C1B7" w14:textId="77777777" w:rsidTr="005D3F4C">
        <w:trPr>
          <w:tblHeader/>
        </w:trPr>
        <w:tc>
          <w:tcPr>
            <w:tcW w:w="1979" w:type="pct"/>
          </w:tcPr>
          <w:p w14:paraId="1C095B1C" w14:textId="07BF0E1D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95" w:type="pct"/>
            <w:shd w:val="clear" w:color="auto" w:fill="auto"/>
          </w:tcPr>
          <w:p w14:paraId="2DF8F9E5" w14:textId="1A99CBE1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="00BF5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414</w:t>
            </w:r>
          </w:p>
        </w:tc>
        <w:tc>
          <w:tcPr>
            <w:tcW w:w="130" w:type="pct"/>
            <w:shd w:val="clear" w:color="auto" w:fill="auto"/>
          </w:tcPr>
          <w:p w14:paraId="43978CE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806258F" w14:textId="373D4077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30" w:type="pct"/>
            <w:shd w:val="clear" w:color="auto" w:fill="auto"/>
          </w:tcPr>
          <w:p w14:paraId="0EDBA10A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1ABDB80E" w14:textId="572DBDC0" w:rsidR="005D3F4C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C34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968</w:t>
            </w:r>
          </w:p>
        </w:tc>
        <w:tc>
          <w:tcPr>
            <w:tcW w:w="131" w:type="pct"/>
            <w:shd w:val="clear" w:color="auto" w:fill="auto"/>
          </w:tcPr>
          <w:p w14:paraId="7B4AA62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9D45744" w14:textId="74138091" w:rsidR="005D3F4C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13F5D52D" w14:textId="77777777" w:rsidTr="005D3F4C">
        <w:trPr>
          <w:tblHeader/>
        </w:trPr>
        <w:tc>
          <w:tcPr>
            <w:tcW w:w="1979" w:type="pct"/>
          </w:tcPr>
          <w:p w14:paraId="3A9C74D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95" w:type="pct"/>
            <w:shd w:val="clear" w:color="auto" w:fill="auto"/>
          </w:tcPr>
          <w:p w14:paraId="1F3A2FFF" w14:textId="349D0104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F5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533</w:t>
            </w:r>
          </w:p>
        </w:tc>
        <w:tc>
          <w:tcPr>
            <w:tcW w:w="130" w:type="pct"/>
            <w:shd w:val="clear" w:color="auto" w:fill="auto"/>
          </w:tcPr>
          <w:p w14:paraId="16501AB6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5229542" w14:textId="65CAA205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F5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  <w:tc>
          <w:tcPr>
            <w:tcW w:w="130" w:type="pct"/>
            <w:shd w:val="clear" w:color="auto" w:fill="auto"/>
          </w:tcPr>
          <w:p w14:paraId="2AC4ED3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FCCB0C4" w14:textId="614E9A87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="00C34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  <w:tc>
          <w:tcPr>
            <w:tcW w:w="131" w:type="pct"/>
            <w:shd w:val="clear" w:color="auto" w:fill="auto"/>
          </w:tcPr>
          <w:p w14:paraId="4AA636FA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6598049D" w14:textId="2B382261" w:rsidR="005D3F4C" w:rsidRPr="00BD3A32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0B8402D0" w14:textId="77777777" w:rsidTr="005D3F4C">
        <w:trPr>
          <w:tblHeader/>
        </w:trPr>
        <w:tc>
          <w:tcPr>
            <w:tcW w:w="1979" w:type="pct"/>
          </w:tcPr>
          <w:p w14:paraId="58FFE687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95" w:type="pct"/>
            <w:shd w:val="clear" w:color="auto" w:fill="auto"/>
          </w:tcPr>
          <w:p w14:paraId="6C3BB84F" w14:textId="41C10CCC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BF5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130" w:type="pct"/>
            <w:shd w:val="clear" w:color="auto" w:fill="auto"/>
          </w:tcPr>
          <w:p w14:paraId="4A1AA4C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607DD2E3" w14:textId="0BB64A69" w:rsidR="005D3F4C" w:rsidRPr="00BD3A32" w:rsidRDefault="00BF52C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6103737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47231046" w14:textId="73F58D3B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C34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31" w:type="pct"/>
            <w:shd w:val="clear" w:color="auto" w:fill="auto"/>
          </w:tcPr>
          <w:p w14:paraId="2734185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4974D7A" w14:textId="238BA5B4" w:rsidR="005D3F4C" w:rsidRPr="00BD3A32" w:rsidRDefault="00C348B6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3F4C" w:rsidRPr="00BD3A32" w14:paraId="2FA762FD" w14:textId="77777777" w:rsidTr="005D3F4C">
        <w:trPr>
          <w:tblHeader/>
        </w:trPr>
        <w:tc>
          <w:tcPr>
            <w:tcW w:w="1979" w:type="pct"/>
          </w:tcPr>
          <w:p w14:paraId="626C8F98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อุปกรณ์โรงงานและ</w:t>
            </w:r>
          </w:p>
          <w:p w14:paraId="79CDB69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อุปกรณ์ที่ใช้ในฟาร์ม</w:t>
            </w:r>
          </w:p>
        </w:tc>
        <w:tc>
          <w:tcPr>
            <w:tcW w:w="595" w:type="pct"/>
            <w:shd w:val="clear" w:color="auto" w:fill="auto"/>
          </w:tcPr>
          <w:p w14:paraId="158A8F53" w14:textId="38C344E0" w:rsidR="00D42568" w:rsidRPr="00BD3A32" w:rsidRDefault="00BF52C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551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  <w:tc>
          <w:tcPr>
            <w:tcW w:w="130" w:type="pct"/>
            <w:shd w:val="clear" w:color="auto" w:fill="auto"/>
          </w:tcPr>
          <w:p w14:paraId="7FA9253C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5236B04" w14:textId="7B04F596" w:rsidR="00D42568" w:rsidRPr="00BD3A32" w:rsidRDefault="00BF52C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  <w:tc>
          <w:tcPr>
            <w:tcW w:w="130" w:type="pct"/>
            <w:shd w:val="clear" w:color="auto" w:fill="auto"/>
          </w:tcPr>
          <w:p w14:paraId="5ACD437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33FD5D13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494AA269" w14:textId="5424C07D" w:rsidR="00C348B6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300</w:t>
            </w:r>
            <w:r w:rsidR="009C32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  <w:tc>
          <w:tcPr>
            <w:tcW w:w="131" w:type="pct"/>
            <w:shd w:val="clear" w:color="auto" w:fill="auto"/>
          </w:tcPr>
          <w:p w14:paraId="4F4566E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93EB7B0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0C278F7" w14:textId="0755BACC" w:rsidR="00C348B6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</w:tr>
      <w:tr w:rsidR="005D3F4C" w:rsidRPr="00BD3A32" w14:paraId="50EB0C4E" w14:textId="77777777" w:rsidTr="005D3F4C">
        <w:trPr>
          <w:tblHeader/>
        </w:trPr>
        <w:tc>
          <w:tcPr>
            <w:tcW w:w="1979" w:type="pct"/>
            <w:vAlign w:val="bottom"/>
          </w:tcPr>
          <w:p w14:paraId="438D53C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</w:t>
            </w:r>
          </w:p>
          <w:p w14:paraId="1FD411A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95" w:type="pct"/>
            <w:shd w:val="clear" w:color="auto" w:fill="auto"/>
          </w:tcPr>
          <w:p w14:paraId="27C86562" w14:textId="40F43A61" w:rsidR="00D42568" w:rsidRPr="00BD3A32" w:rsidRDefault="00BF52C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071</w:t>
            </w:r>
          </w:p>
        </w:tc>
        <w:tc>
          <w:tcPr>
            <w:tcW w:w="130" w:type="pct"/>
            <w:shd w:val="clear" w:color="auto" w:fill="auto"/>
          </w:tcPr>
          <w:p w14:paraId="4DE6345F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FDDE033" w14:textId="43CCE5EE" w:rsidR="00D42568" w:rsidRPr="00BD3A32" w:rsidRDefault="00BF52C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  <w:tc>
          <w:tcPr>
            <w:tcW w:w="130" w:type="pct"/>
            <w:shd w:val="clear" w:color="auto" w:fill="auto"/>
          </w:tcPr>
          <w:p w14:paraId="4DEEC0C5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2AC242AC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780927DD" w14:textId="38196E68" w:rsidR="00C348B6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C34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934</w:t>
            </w:r>
          </w:p>
        </w:tc>
        <w:tc>
          <w:tcPr>
            <w:tcW w:w="131" w:type="pct"/>
            <w:shd w:val="clear" w:color="auto" w:fill="auto"/>
          </w:tcPr>
          <w:p w14:paraId="124B435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392A7C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3AEA7DDB" w14:textId="3E0486BB" w:rsidR="00C348B6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5D3F4C" w:rsidRPr="00BD3A32" w14:paraId="1824A9D5" w14:textId="77777777" w:rsidTr="005D3F4C">
        <w:trPr>
          <w:tblHeader/>
        </w:trPr>
        <w:tc>
          <w:tcPr>
            <w:tcW w:w="1979" w:type="pct"/>
          </w:tcPr>
          <w:p w14:paraId="6443ECB1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95" w:type="pct"/>
            <w:shd w:val="clear" w:color="auto" w:fill="auto"/>
          </w:tcPr>
          <w:p w14:paraId="1CDC32C5" w14:textId="0944538A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D3E4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382</w:t>
            </w:r>
          </w:p>
        </w:tc>
        <w:tc>
          <w:tcPr>
            <w:tcW w:w="130" w:type="pct"/>
            <w:shd w:val="clear" w:color="auto" w:fill="auto"/>
          </w:tcPr>
          <w:p w14:paraId="46947BB2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0797D587" w14:textId="112BD5EB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5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130" w:type="pct"/>
            <w:shd w:val="clear" w:color="auto" w:fill="auto"/>
          </w:tcPr>
          <w:p w14:paraId="66E76013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shd w:val="clear" w:color="auto" w:fill="auto"/>
          </w:tcPr>
          <w:p w14:paraId="555DB668" w14:textId="380320A4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31" w:type="pct"/>
            <w:shd w:val="clear" w:color="auto" w:fill="auto"/>
          </w:tcPr>
          <w:p w14:paraId="072B9724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2E51EE03" w14:textId="1F3A5720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5D3F4C" w:rsidRPr="00BD3A32" w14:paraId="1210AFBF" w14:textId="77777777" w:rsidTr="005D3F4C">
        <w:trPr>
          <w:tblHeader/>
        </w:trPr>
        <w:tc>
          <w:tcPr>
            <w:tcW w:w="1979" w:type="pct"/>
          </w:tcPr>
          <w:p w14:paraId="51940175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</w:t>
            </w:r>
          </w:p>
          <w:p w14:paraId="3608BE5F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190B6064" w14:textId="380747EF" w:rsidR="00D42568" w:rsidRPr="00BD3A32" w:rsidRDefault="00BF52C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504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650</w:t>
            </w:r>
          </w:p>
        </w:tc>
        <w:tc>
          <w:tcPr>
            <w:tcW w:w="130" w:type="pct"/>
            <w:shd w:val="clear" w:color="auto" w:fill="auto"/>
          </w:tcPr>
          <w:p w14:paraId="647DA5AE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BDDAF66" w14:textId="0F997A38" w:rsidR="00D42568" w:rsidRPr="00BD3A32" w:rsidRDefault="00BF52CA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657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130" w:type="pct"/>
            <w:shd w:val="clear" w:color="auto" w:fill="auto"/>
          </w:tcPr>
          <w:p w14:paraId="429EA09D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5E5B2D4B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978F5BA" w14:textId="272316DA" w:rsidR="00C348B6" w:rsidRPr="008F1818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160</w:t>
            </w:r>
            <w:r w:rsidR="00C34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131" w:type="pct"/>
            <w:shd w:val="clear" w:color="auto" w:fill="auto"/>
          </w:tcPr>
          <w:p w14:paraId="2077B77D" w14:textId="77777777" w:rsidR="005D3F4C" w:rsidRPr="008F1818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4A7AA13F" w14:textId="77777777" w:rsidR="005D3F4C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D124C95" w14:textId="4ADC3320" w:rsidR="00C348B6" w:rsidRPr="008F1818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="00C348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</w:tr>
      <w:tr w:rsidR="005D3F4C" w:rsidRPr="00272D23" w14:paraId="15C93F27" w14:textId="77777777" w:rsidTr="005D3F4C">
        <w:trPr>
          <w:tblHeader/>
        </w:trPr>
        <w:tc>
          <w:tcPr>
            <w:tcW w:w="1979" w:type="pct"/>
          </w:tcPr>
          <w:p w14:paraId="2532EE08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272DD" w14:textId="012ED8D5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F5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359</w:t>
            </w:r>
            <w:r w:rsidR="007D3E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130" w:type="pct"/>
            <w:shd w:val="clear" w:color="auto" w:fill="auto"/>
          </w:tcPr>
          <w:p w14:paraId="635D4679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98B67" w14:textId="47444824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669</w:t>
            </w:r>
            <w:r w:rsidR="00BF5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</w:t>
            </w:r>
          </w:p>
        </w:tc>
        <w:tc>
          <w:tcPr>
            <w:tcW w:w="130" w:type="pct"/>
            <w:shd w:val="clear" w:color="auto" w:fill="auto"/>
          </w:tcPr>
          <w:p w14:paraId="1835DBAB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8DC27" w14:textId="6B8CAE71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586</w:t>
            </w:r>
            <w:r w:rsidR="00BF5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31" w:type="pct"/>
            <w:shd w:val="clear" w:color="auto" w:fill="auto"/>
          </w:tcPr>
          <w:p w14:paraId="5162A460" w14:textId="77777777" w:rsidR="005D3F4C" w:rsidRPr="00BD3A32" w:rsidRDefault="005D3F4C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8D968" w14:textId="3E5E394C" w:rsidR="005D3F4C" w:rsidRPr="00BD3A32" w:rsidRDefault="00F26681" w:rsidP="005D3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403</w:t>
            </w:r>
            <w:r w:rsidR="00C348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729</w:t>
            </w:r>
          </w:p>
        </w:tc>
      </w:tr>
    </w:tbl>
    <w:p w14:paraId="5BC100D9" w14:textId="77777777" w:rsidR="00F729BD" w:rsidRDefault="00F729BD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</w:rPr>
      </w:pPr>
    </w:p>
    <w:p w14:paraId="4BC3E392" w14:textId="2639ED0C" w:rsidR="00F729BD" w:rsidRDefault="00F729BD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</w:rPr>
      </w:pPr>
      <w:r w:rsidRPr="00F729B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26681" w:rsidRPr="00F26681">
        <w:rPr>
          <w:rFonts w:ascii="Angsana New" w:hAnsi="Angsana New"/>
          <w:sz w:val="30"/>
          <w:szCs w:val="30"/>
        </w:rPr>
        <w:t>30</w:t>
      </w:r>
      <w:r w:rsidR="00B374AB">
        <w:rPr>
          <w:rFonts w:ascii="Angsana New" w:hAnsi="Angsana New"/>
          <w:sz w:val="30"/>
          <w:szCs w:val="30"/>
        </w:rPr>
        <w:t xml:space="preserve"> </w:t>
      </w:r>
      <w:r w:rsidR="00B374A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/>
          <w:sz w:val="30"/>
          <w:szCs w:val="30"/>
        </w:rPr>
        <w:t>2563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Pr="00F729BD">
        <w:rPr>
          <w:rFonts w:ascii="Angsana New" w:hAnsi="Angsana New"/>
          <w:sz w:val="30"/>
          <w:szCs w:val="30"/>
          <w:cs/>
        </w:rPr>
        <w:br/>
      </w:r>
      <w:r w:rsidRPr="00F729BD">
        <w:rPr>
          <w:rFonts w:ascii="Angsana New" w:hAnsi="Angsana New" w:hint="cs"/>
          <w:sz w:val="30"/>
          <w:szCs w:val="30"/>
          <w:cs/>
        </w:rPr>
        <w:t>จำนว</w:t>
      </w:r>
      <w:r w:rsidR="00D97F69">
        <w:rPr>
          <w:rFonts w:ascii="Angsana New" w:hAnsi="Angsana New" w:hint="cs"/>
          <w:sz w:val="30"/>
          <w:szCs w:val="30"/>
          <w:cs/>
        </w:rPr>
        <w:t xml:space="preserve">น </w:t>
      </w:r>
      <w:r w:rsidR="00F26681" w:rsidRPr="00F26681">
        <w:rPr>
          <w:rFonts w:ascii="Angsana New" w:hAnsi="Angsana New"/>
          <w:sz w:val="30"/>
          <w:szCs w:val="30"/>
        </w:rPr>
        <w:t>3</w:t>
      </w:r>
      <w:r w:rsidR="000802C0">
        <w:rPr>
          <w:rFonts w:ascii="Angsana New" w:hAnsi="Angsana New"/>
          <w:sz w:val="30"/>
          <w:szCs w:val="30"/>
        </w:rPr>
        <w:t>,</w:t>
      </w:r>
      <w:r w:rsidR="00F26681" w:rsidRPr="00F26681">
        <w:rPr>
          <w:rFonts w:ascii="Angsana New" w:hAnsi="Angsana New"/>
          <w:sz w:val="30"/>
          <w:szCs w:val="30"/>
        </w:rPr>
        <w:t>158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ล้านบาท และ</w:t>
      </w:r>
      <w:r w:rsidR="00496003">
        <w:rPr>
          <w:rFonts w:ascii="Angsana New" w:hAnsi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/>
          <w:sz w:val="30"/>
          <w:szCs w:val="30"/>
        </w:rPr>
        <w:t>273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31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2562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: 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2</w:t>
      </w:r>
      <w:r w:rsidR="004C65EB">
        <w:rPr>
          <w:rFonts w:ascii="Angsana New" w:hAnsi="Angsana New"/>
          <w:i/>
          <w:iCs/>
          <w:sz w:val="30"/>
          <w:szCs w:val="30"/>
        </w:rPr>
        <w:t>,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849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26681" w:rsidRPr="00F26681">
        <w:rPr>
          <w:rFonts w:ascii="Angsana New" w:hAnsi="Angsana New"/>
          <w:i/>
          <w:iCs/>
          <w:sz w:val="30"/>
          <w:szCs w:val="30"/>
        </w:rPr>
        <w:t>292</w:t>
      </w:r>
      <w:r w:rsidRPr="00F729B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29B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ได้ถูกนำไปวางเป็นหลักประกันสำหรับเงินเบิกเกินบัญชี เงินกู้ยืมระยะสั้นจากสถาบันการเงิน</w:t>
      </w:r>
      <w:r w:rsidRPr="00F729BD">
        <w:rPr>
          <w:rFonts w:ascii="Angsana New" w:hAnsi="Angsana New"/>
          <w:sz w:val="30"/>
          <w:szCs w:val="30"/>
        </w:rPr>
        <w:t xml:space="preserve"> </w:t>
      </w:r>
      <w:r w:rsidRPr="00F729BD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เงินกู้ยืมระยะยาวจากสถาบันการเงินและหนังสือค้ำประกันที่สถาบันการเงินออกให้</w:t>
      </w:r>
    </w:p>
    <w:p w14:paraId="3CEBBD23" w14:textId="0C586ED2" w:rsidR="001F2A7C" w:rsidRDefault="001F2A7C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A02BCE" w14:textId="77777777" w:rsidR="005D3F4C" w:rsidRDefault="005D3F4C" w:rsidP="00F72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72"/>
        <w:jc w:val="thaiDistribute"/>
        <w:rPr>
          <w:rFonts w:ascii="Angsana New" w:hAnsi="Angsana New"/>
          <w:sz w:val="30"/>
          <w:szCs w:val="30"/>
          <w:cs/>
        </w:rPr>
        <w:sectPr w:rsidR="005D3F4C" w:rsidSect="00AB41FD">
          <w:head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25A42BF" w14:textId="5A927E56" w:rsidR="004C65EB" w:rsidRDefault="004C65EB" w:rsidP="00AA3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7777B">
        <w:rPr>
          <w:rFonts w:ascii="Angsana New" w:hAnsi="Angsana New" w:cs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="008565CC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1058B19" w14:textId="77777777" w:rsidR="007503B4" w:rsidRPr="007503B4" w:rsidRDefault="007503B4" w:rsidP="004C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tbl>
      <w:tblPr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184"/>
        <w:gridCol w:w="1528"/>
        <w:gridCol w:w="180"/>
        <w:gridCol w:w="1440"/>
        <w:gridCol w:w="183"/>
        <w:gridCol w:w="1345"/>
        <w:gridCol w:w="178"/>
        <w:gridCol w:w="1352"/>
        <w:gridCol w:w="184"/>
        <w:gridCol w:w="1346"/>
        <w:gridCol w:w="178"/>
        <w:gridCol w:w="1442"/>
      </w:tblGrid>
      <w:tr w:rsidR="007503B4" w:rsidRPr="001D4E88" w14:paraId="1B67274F" w14:textId="3A29E4B1" w:rsidTr="00BD09BC">
        <w:trPr>
          <w:trHeight w:val="19"/>
          <w:tblHeader/>
        </w:trPr>
        <w:tc>
          <w:tcPr>
            <w:tcW w:w="3600" w:type="dxa"/>
            <w:shd w:val="clear" w:color="auto" w:fill="auto"/>
            <w:vAlign w:val="bottom"/>
          </w:tcPr>
          <w:p w14:paraId="5609FBAC" w14:textId="77777777" w:rsidR="007503B4" w:rsidRPr="001D4E88" w:rsidRDefault="007503B4" w:rsidP="005A43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170" w:type="dxa"/>
          </w:tcPr>
          <w:p w14:paraId="5808CF9F" w14:textId="77777777" w:rsidR="007503B4" w:rsidRPr="001D4E88" w:rsidRDefault="007503B4" w:rsidP="005A43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4" w:type="dxa"/>
          </w:tcPr>
          <w:p w14:paraId="6511F44E" w14:textId="77777777" w:rsidR="007503B4" w:rsidRPr="001D4E88" w:rsidRDefault="007503B4" w:rsidP="005A43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9356" w:type="dxa"/>
            <w:gridSpan w:val="11"/>
          </w:tcPr>
          <w:p w14:paraId="06258BC1" w14:textId="45657806" w:rsidR="007503B4" w:rsidRPr="001D4E88" w:rsidRDefault="007503B4" w:rsidP="00FD002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27A1A" w:rsidRPr="001D4E88" w14:paraId="0D96B1E3" w14:textId="696F0C9B" w:rsidTr="00BD09BC">
        <w:trPr>
          <w:trHeight w:val="19"/>
          <w:tblHeader/>
        </w:trPr>
        <w:tc>
          <w:tcPr>
            <w:tcW w:w="3600" w:type="dxa"/>
            <w:shd w:val="clear" w:color="auto" w:fill="auto"/>
            <w:vAlign w:val="bottom"/>
          </w:tcPr>
          <w:p w14:paraId="2AAF98F1" w14:textId="77777777" w:rsidR="00C27A1A" w:rsidRPr="001D4E88" w:rsidRDefault="00C27A1A" w:rsidP="00AA3E86">
            <w:pPr>
              <w:pStyle w:val="acctfourfigures"/>
              <w:tabs>
                <w:tab w:val="clear" w:pos="765"/>
              </w:tabs>
              <w:spacing w:line="240" w:lineRule="atLeast"/>
              <w:ind w:hanging="78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D8B2341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4" w:type="dxa"/>
          </w:tcPr>
          <w:p w14:paraId="4DD435F3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</w:tcPr>
          <w:p w14:paraId="18E4FDD6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6A0458D" w14:textId="77777777" w:rsidR="00271B2B" w:rsidRDefault="00271B2B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126941A" w14:textId="6B00BEB0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0" w:type="dxa"/>
          </w:tcPr>
          <w:p w14:paraId="200C87B5" w14:textId="77777777" w:rsidR="00C27A1A" w:rsidRPr="001D4E88" w:rsidRDefault="00C27A1A" w:rsidP="00C27A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E8186A" w14:textId="77777777" w:rsidR="00C27A1A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6FD739A" w14:textId="77777777" w:rsidR="00C27A1A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BBEF190" w14:textId="14488D4D" w:rsidR="00C27A1A" w:rsidRPr="001D4E88" w:rsidRDefault="00C27A1A" w:rsidP="00C27A1A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ระบบสาธารณูปโภค</w:t>
            </w:r>
          </w:p>
        </w:tc>
        <w:tc>
          <w:tcPr>
            <w:tcW w:w="183" w:type="dxa"/>
          </w:tcPr>
          <w:p w14:paraId="0745EDBE" w14:textId="77777777" w:rsidR="00C27A1A" w:rsidRPr="001D4E88" w:rsidRDefault="00C27A1A" w:rsidP="00C27A1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E6178D9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2C67B0AB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  <w:p w14:paraId="20BE4FFE" w14:textId="6D6FBEE9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="00BD3794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78" w:type="dxa"/>
          </w:tcPr>
          <w:p w14:paraId="400F7F11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52" w:type="dxa"/>
          </w:tcPr>
          <w:p w14:paraId="2D8A8711" w14:textId="3702F385" w:rsidR="00C27A1A" w:rsidRPr="001D4E88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เครื่องตกแต่ง</w:t>
            </w:r>
            <w:r w:rsidRPr="001D4E8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4" w:type="dxa"/>
          </w:tcPr>
          <w:p w14:paraId="4219EB10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6" w:type="dxa"/>
          </w:tcPr>
          <w:p w14:paraId="07450246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D74D972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6C6D617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02FCE83" w14:textId="150FE495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64437790" w14:textId="77777777" w:rsidR="00C27A1A" w:rsidRPr="001D4E88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2" w:type="dxa"/>
          </w:tcPr>
          <w:p w14:paraId="657DA52B" w14:textId="77777777" w:rsidR="00C27A1A" w:rsidRDefault="00C27A1A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E9A2B6E" w14:textId="77777777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000ACDD1" w14:textId="77777777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0B4EC6AD" w14:textId="12EEB7FA" w:rsidR="00C27A1A" w:rsidRPr="007503B4" w:rsidRDefault="00C27A1A" w:rsidP="00C27A1A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03B4" w:rsidRPr="001D4E88" w14:paraId="3BEAA202" w14:textId="68289BE2" w:rsidTr="00BD09BC">
        <w:trPr>
          <w:trHeight w:val="19"/>
        </w:trPr>
        <w:tc>
          <w:tcPr>
            <w:tcW w:w="3600" w:type="dxa"/>
          </w:tcPr>
          <w:p w14:paraId="3CF42280" w14:textId="09D303B3" w:rsidR="007503B4" w:rsidRPr="001D4E88" w:rsidRDefault="007503B4" w:rsidP="00FD0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DC52C0" w14:textId="429C8625" w:rsidR="007503B4" w:rsidRPr="001D4E88" w:rsidRDefault="007503B4" w:rsidP="00FD002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" w:type="dxa"/>
          </w:tcPr>
          <w:p w14:paraId="2B5F902E" w14:textId="77777777" w:rsidR="007503B4" w:rsidRPr="001D4E88" w:rsidRDefault="007503B4" w:rsidP="00FD002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6" w:type="dxa"/>
            <w:gridSpan w:val="11"/>
          </w:tcPr>
          <w:p w14:paraId="55757140" w14:textId="360CE067" w:rsidR="007503B4" w:rsidRPr="001D4E88" w:rsidRDefault="007503B4" w:rsidP="00FD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94DB9" w:rsidRPr="001D4E88" w14:paraId="6FD1B8B1" w14:textId="15869013" w:rsidTr="00BD09BC">
        <w:trPr>
          <w:trHeight w:val="19"/>
        </w:trPr>
        <w:tc>
          <w:tcPr>
            <w:tcW w:w="3600" w:type="dxa"/>
          </w:tcPr>
          <w:p w14:paraId="38824487" w14:textId="37BCED1C" w:rsidR="00294DB9" w:rsidRPr="001D4E88" w:rsidRDefault="00294DB9" w:rsidP="00AA3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23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1D4E8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88BBBFE" w14:textId="1F497EA7" w:rsidR="00294DB9" w:rsidRPr="001D4E88" w:rsidRDefault="00F26681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4" w:type="dxa"/>
          </w:tcPr>
          <w:p w14:paraId="23B7EE05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232FB46" w14:textId="14BA6A70" w:rsidR="00294DB9" w:rsidRPr="001D4E88" w:rsidRDefault="00F26681" w:rsidP="004A1423">
            <w:pPr>
              <w:tabs>
                <w:tab w:val="clear" w:pos="680"/>
                <w:tab w:val="left" w:pos="730"/>
                <w:tab w:val="decimal" w:pos="1181"/>
              </w:tabs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541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  <w:tc>
          <w:tcPr>
            <w:tcW w:w="180" w:type="dxa"/>
          </w:tcPr>
          <w:p w14:paraId="58DE94E1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025D84" w14:textId="33208000" w:rsidR="00294DB9" w:rsidRPr="001D4E88" w:rsidRDefault="00F26681" w:rsidP="001613D7">
            <w:pPr>
              <w:tabs>
                <w:tab w:val="left" w:pos="1093"/>
              </w:tabs>
              <w:ind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183" w:type="dxa"/>
          </w:tcPr>
          <w:p w14:paraId="6BCA92BA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556BDA7C" w14:textId="592204B5" w:rsidR="00294DB9" w:rsidRPr="001D4E88" w:rsidRDefault="00247FC6" w:rsidP="001613D7">
            <w:pPr>
              <w:tabs>
                <w:tab w:val="decimal" w:pos="1080"/>
              </w:tabs>
              <w:ind w:right="10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740</w:t>
            </w:r>
            <w:r w:rsidR="006677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46</w:t>
            </w:r>
            <w:r w:rsidR="0050606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25A9BD1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BC6C582" w14:textId="758ED2C3" w:rsidR="00294DB9" w:rsidRPr="001D4E88" w:rsidRDefault="00F26681" w:rsidP="00476C4F">
            <w:pPr>
              <w:tabs>
                <w:tab w:val="decimal" w:pos="998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94DB9" w:rsidRPr="001D4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84" w:type="dxa"/>
          </w:tcPr>
          <w:p w14:paraId="1080C809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1425D" w14:textId="45A4FA7E" w:rsidR="00294DB9" w:rsidRPr="001D4E88" w:rsidRDefault="00667763" w:rsidP="004A1423">
            <w:pPr>
              <w:pStyle w:val="acctfourfigures"/>
              <w:tabs>
                <w:tab w:val="clear" w:pos="765"/>
                <w:tab w:val="decimal" w:pos="723"/>
                <w:tab w:val="left" w:pos="989"/>
                <w:tab w:val="decimal" w:pos="1642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50BE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,819</w:t>
            </w:r>
          </w:p>
        </w:tc>
        <w:tc>
          <w:tcPr>
            <w:tcW w:w="178" w:type="dxa"/>
          </w:tcPr>
          <w:p w14:paraId="6651EAF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FB0CDB0" w14:textId="13A1E6AF" w:rsidR="00294DB9" w:rsidRPr="001D4E88" w:rsidRDefault="00667763" w:rsidP="00F81911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1,372,05</w:t>
            </w:r>
            <w:r w:rsidR="0050606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94DB9" w:rsidRPr="001D4E88" w14:paraId="70B31D34" w14:textId="6CCFDAB6" w:rsidTr="00BD09BC">
        <w:trPr>
          <w:trHeight w:val="19"/>
        </w:trPr>
        <w:tc>
          <w:tcPr>
            <w:tcW w:w="3600" w:type="dxa"/>
          </w:tcPr>
          <w:p w14:paraId="5BA73F7B" w14:textId="64966033" w:rsidR="00294DB9" w:rsidRPr="00E41A32" w:rsidRDefault="00294DB9" w:rsidP="00AA3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14:paraId="3A3B4227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E659E4C" w14:textId="77777777" w:rsidR="00294DB9" w:rsidRPr="001D4E88" w:rsidRDefault="00294DB9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B769210" w14:textId="1698B40E" w:rsidR="00294DB9" w:rsidRPr="001D4E88" w:rsidRDefault="00F26681" w:rsidP="004A1423">
            <w:pPr>
              <w:tabs>
                <w:tab w:val="clear" w:pos="680"/>
                <w:tab w:val="left" w:pos="730"/>
                <w:tab w:val="decimal" w:pos="1181"/>
              </w:tabs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062</w:t>
            </w:r>
          </w:p>
        </w:tc>
        <w:tc>
          <w:tcPr>
            <w:tcW w:w="180" w:type="dxa"/>
          </w:tcPr>
          <w:p w14:paraId="3ECE6274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A3D2B0" w14:textId="7E287B21" w:rsidR="00294DB9" w:rsidRPr="001D4E88" w:rsidRDefault="00F26681" w:rsidP="001613D7">
            <w:pPr>
              <w:tabs>
                <w:tab w:val="left" w:pos="1093"/>
              </w:tabs>
              <w:ind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183" w:type="dxa"/>
          </w:tcPr>
          <w:p w14:paraId="3DD6558C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629CAAC2" w14:textId="57B0D9E7" w:rsidR="00294DB9" w:rsidRPr="001D4E88" w:rsidRDefault="00F26681" w:rsidP="001613D7">
            <w:pPr>
              <w:tabs>
                <w:tab w:val="decimal" w:pos="998"/>
                <w:tab w:val="decimal" w:pos="1080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178" w:type="dxa"/>
          </w:tcPr>
          <w:p w14:paraId="2F4FB895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68F962" w14:textId="40BE25EE" w:rsidR="00294DB9" w:rsidRPr="001D4E88" w:rsidRDefault="00476C4F" w:rsidP="00476C4F">
            <w:pPr>
              <w:tabs>
                <w:tab w:val="decimal" w:pos="998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7B97F13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53A902C" w14:textId="5AF01FD1" w:rsidR="00294DB9" w:rsidRPr="00476C4F" w:rsidRDefault="00F26681" w:rsidP="001A51B4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476C4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178" w:type="dxa"/>
          </w:tcPr>
          <w:p w14:paraId="7D066908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9F84DEA" w14:textId="467CA1B4" w:rsidR="00294DB9" w:rsidRPr="001D4E88" w:rsidRDefault="00476C4F" w:rsidP="00F81911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43,175</w:t>
            </w:r>
          </w:p>
        </w:tc>
      </w:tr>
      <w:tr w:rsidR="007D3E46" w:rsidRPr="001D4E88" w14:paraId="370A9AB3" w14:textId="77777777" w:rsidTr="00BD09BC">
        <w:trPr>
          <w:trHeight w:val="19"/>
        </w:trPr>
        <w:tc>
          <w:tcPr>
            <w:tcW w:w="3600" w:type="dxa"/>
          </w:tcPr>
          <w:p w14:paraId="6E1E430E" w14:textId="19A9796C" w:rsidR="007D3E46" w:rsidRPr="001D4E88" w:rsidRDefault="007D3E46" w:rsidP="007D3E4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</w:tcPr>
          <w:p w14:paraId="19FF5864" w14:textId="77777777" w:rsidR="007D3E46" w:rsidRPr="001D4E88" w:rsidRDefault="007D3E46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3EEA1CF" w14:textId="77777777" w:rsidR="007D3E46" w:rsidRPr="001D4E88" w:rsidRDefault="007D3E46" w:rsidP="00294DB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</w:tcPr>
          <w:p w14:paraId="24C265DB" w14:textId="3572F2D6" w:rsidR="007D3E46" w:rsidRPr="001D4E88" w:rsidRDefault="00476C4F" w:rsidP="004A1423">
            <w:pPr>
              <w:tabs>
                <w:tab w:val="clear" w:pos="680"/>
                <w:tab w:val="left" w:pos="730"/>
                <w:tab w:val="decimal" w:pos="1181"/>
              </w:tabs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CA4C83" w14:textId="77777777" w:rsidR="007D3E46" w:rsidRPr="001D4E88" w:rsidRDefault="007D3E46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E62224" w14:textId="208E2753" w:rsidR="007D3E46" w:rsidRPr="001D4E88" w:rsidRDefault="001613D7" w:rsidP="001613D7">
            <w:pPr>
              <w:tabs>
                <w:tab w:val="left" w:pos="1003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50606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46B8B624" w14:textId="77777777" w:rsidR="007D3E46" w:rsidRPr="001D4E88" w:rsidRDefault="007D3E46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</w:tcPr>
          <w:p w14:paraId="37304EAE" w14:textId="07E716EC" w:rsidR="007D3E46" w:rsidRPr="001D4E88" w:rsidRDefault="00476C4F" w:rsidP="00476C4F">
            <w:pPr>
              <w:tabs>
                <w:tab w:val="decimal" w:pos="998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474D9D" w14:textId="77777777" w:rsidR="007D3E46" w:rsidRPr="001D4E88" w:rsidRDefault="007D3E46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1796928" w14:textId="1928FE54" w:rsidR="007D3E46" w:rsidRPr="001D4E88" w:rsidRDefault="00476C4F" w:rsidP="001613D7">
            <w:pPr>
              <w:tabs>
                <w:tab w:val="decimal" w:pos="998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59C41DAA" w14:textId="77777777" w:rsidR="007D3E46" w:rsidRPr="001D4E88" w:rsidRDefault="007D3E46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3B2DF98" w14:textId="39460F94" w:rsidR="007D3E46" w:rsidRPr="001D4E88" w:rsidRDefault="004A1423" w:rsidP="004A1423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(392)</w:t>
            </w:r>
          </w:p>
        </w:tc>
        <w:tc>
          <w:tcPr>
            <w:tcW w:w="178" w:type="dxa"/>
          </w:tcPr>
          <w:p w14:paraId="1038A616" w14:textId="77777777" w:rsidR="007D3E46" w:rsidRPr="001D4E88" w:rsidRDefault="007D3E46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84841A1" w14:textId="28E86364" w:rsidR="007D3E46" w:rsidRPr="001D4E88" w:rsidRDefault="004A1423" w:rsidP="004A1423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(77</w:t>
            </w:r>
            <w:r w:rsidR="0050606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4DB9" w:rsidRPr="001D4E88" w14:paraId="2686FA8B" w14:textId="45D20D82" w:rsidTr="00BD09BC">
        <w:trPr>
          <w:trHeight w:val="19"/>
        </w:trPr>
        <w:tc>
          <w:tcPr>
            <w:tcW w:w="3600" w:type="dxa"/>
          </w:tcPr>
          <w:p w14:paraId="227453CC" w14:textId="77777777" w:rsidR="00294DB9" w:rsidRPr="001D4E88" w:rsidRDefault="00294DB9" w:rsidP="00AA3E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hanging="7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</w:tcPr>
          <w:p w14:paraId="63BF6EFB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42118407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502C926" w14:textId="179C1F84" w:rsidR="00294DB9" w:rsidRPr="001D4E88" w:rsidRDefault="004A1423" w:rsidP="004A1423">
            <w:pPr>
              <w:tabs>
                <w:tab w:val="clear" w:pos="680"/>
                <w:tab w:val="left" w:pos="730"/>
                <w:tab w:val="decimal" w:pos="1176"/>
              </w:tabs>
              <w:ind w:right="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6EB9105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273AF7" w14:textId="3D8ED338" w:rsidR="00294DB9" w:rsidRPr="001D4E88" w:rsidRDefault="00476C4F" w:rsidP="001613D7">
            <w:pPr>
              <w:tabs>
                <w:tab w:val="left" w:pos="1003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3A0E00E1" w14:textId="77777777" w:rsidR="00294DB9" w:rsidRPr="001D4E88" w:rsidRDefault="00294DB9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64487D6" w14:textId="16CBA7F6" w:rsidR="00294DB9" w:rsidRPr="001D4E88" w:rsidRDefault="004A1423" w:rsidP="004A1423">
            <w:pPr>
              <w:tabs>
                <w:tab w:val="decimal" w:pos="99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498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E1BFD4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2CF584B" w14:textId="1C9BD9F4" w:rsidR="00294DB9" w:rsidRPr="001D4E88" w:rsidRDefault="00476C4F" w:rsidP="001613D7">
            <w:pPr>
              <w:tabs>
                <w:tab w:val="decimal" w:pos="998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471E3DC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E4FEAAA" w14:textId="1926DA5C" w:rsidR="00294DB9" w:rsidRPr="001D4E88" w:rsidRDefault="004A1423" w:rsidP="004A1423">
            <w:pPr>
              <w:tabs>
                <w:tab w:val="clear" w:pos="907"/>
                <w:tab w:val="clear" w:pos="2580"/>
                <w:tab w:val="left" w:pos="910"/>
                <w:tab w:val="decimal" w:pos="998"/>
                <w:tab w:val="left" w:pos="1090"/>
              </w:tabs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024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65D05A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9AF8255" w14:textId="20F1E1FF" w:rsidR="00294DB9" w:rsidRPr="001D4E88" w:rsidRDefault="004A1423" w:rsidP="004A1423">
            <w:pPr>
              <w:tabs>
                <w:tab w:val="decimal" w:pos="998"/>
              </w:tabs>
              <w:ind w:right="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="00476C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189</w:t>
            </w:r>
            <w:r w:rsidR="004154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399</w:t>
            </w:r>
            <w:r w:rsidR="004154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4DB9" w:rsidRPr="001D4E88" w14:paraId="05783544" w14:textId="3D27D178" w:rsidTr="00BD09BC">
        <w:trPr>
          <w:trHeight w:val="19"/>
        </w:trPr>
        <w:tc>
          <w:tcPr>
            <w:tcW w:w="3600" w:type="dxa"/>
            <w:vAlign w:val="bottom"/>
          </w:tcPr>
          <w:p w14:paraId="234680C9" w14:textId="227B2AD6" w:rsidR="00294DB9" w:rsidRPr="001D4E88" w:rsidRDefault="00294DB9" w:rsidP="00AA3E86">
            <w:pPr>
              <w:ind w:left="175" w:hanging="2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176C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76C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62C77423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8BF49BE" w14:textId="77777777" w:rsidR="00294DB9" w:rsidRPr="001D4E88" w:rsidRDefault="00294DB9" w:rsidP="00294DB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CCE7E" w14:textId="2A54443B" w:rsidR="00294DB9" w:rsidRPr="001D4E88" w:rsidRDefault="00F26681" w:rsidP="00C27A1A">
            <w:pPr>
              <w:tabs>
                <w:tab w:val="decimal" w:pos="1181"/>
              </w:tabs>
              <w:ind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473</w:t>
            </w:r>
            <w:r w:rsidR="00476C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80" w:type="dxa"/>
          </w:tcPr>
          <w:p w14:paraId="380ABB20" w14:textId="77777777" w:rsidR="00294DB9" w:rsidRPr="001D4E88" w:rsidRDefault="00294DB9" w:rsidP="00294DB9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97E24" w14:textId="730CA7BF" w:rsidR="00294DB9" w:rsidRPr="001D4E88" w:rsidRDefault="00F26681" w:rsidP="001613D7">
            <w:pPr>
              <w:tabs>
                <w:tab w:val="left" w:pos="1003"/>
              </w:tabs>
              <w:ind w:right="1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476C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506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7D28D170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7B5E4" w14:textId="6B6F9C1A" w:rsidR="00294DB9" w:rsidRPr="001D4E88" w:rsidRDefault="00F26681" w:rsidP="00415407">
            <w:pPr>
              <w:tabs>
                <w:tab w:val="decimal" w:pos="1088"/>
              </w:tabs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673</w:t>
            </w:r>
            <w:r w:rsidR="00476C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5060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3709BD93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A90C3" w14:textId="629B91C8" w:rsidR="00294DB9" w:rsidRPr="001D4E88" w:rsidRDefault="00476C4F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</w:t>
            </w:r>
            <w:r w:rsidR="00CA17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84" w:type="dxa"/>
            <w:tcBorders>
              <w:bottom w:val="nil"/>
            </w:tcBorders>
          </w:tcPr>
          <w:p w14:paraId="1E87FBED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7D323" w14:textId="36C69B4D" w:rsidR="00294DB9" w:rsidRPr="001D4E88" w:rsidRDefault="00476C4F" w:rsidP="001A51B4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62,984</w:t>
            </w:r>
          </w:p>
        </w:tc>
        <w:tc>
          <w:tcPr>
            <w:tcW w:w="178" w:type="dxa"/>
            <w:tcBorders>
              <w:bottom w:val="nil"/>
            </w:tcBorders>
          </w:tcPr>
          <w:p w14:paraId="3B9BB339" w14:textId="77777777" w:rsidR="00294DB9" w:rsidRPr="001D4E88" w:rsidRDefault="00294DB9" w:rsidP="00294DB9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7683F" w14:textId="557DF930" w:rsidR="00294DB9" w:rsidRPr="001D4E88" w:rsidRDefault="00415407" w:rsidP="00F81911">
            <w:pPr>
              <w:pStyle w:val="acctfourfigures"/>
              <w:tabs>
                <w:tab w:val="clear" w:pos="765"/>
                <w:tab w:val="decimal" w:pos="723"/>
                <w:tab w:val="decimal" w:pos="1642"/>
              </w:tabs>
              <w:spacing w:line="240" w:lineRule="atLeast"/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1,225,055</w:t>
            </w:r>
          </w:p>
        </w:tc>
      </w:tr>
    </w:tbl>
    <w:p w14:paraId="7C1184AC" w14:textId="77777777" w:rsidR="00672CC2" w:rsidRDefault="00672CC2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A40CCDE" w14:textId="77777777" w:rsidR="007503B4" w:rsidRDefault="007503B4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8BACB0" w14:textId="471BA2C9" w:rsidR="007503B4" w:rsidRDefault="007503B4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7503B4" w:rsidSect="001120E0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tbl>
      <w:tblPr>
        <w:tblW w:w="1413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9"/>
        <w:gridCol w:w="1261"/>
        <w:gridCol w:w="180"/>
        <w:gridCol w:w="1349"/>
        <w:gridCol w:w="178"/>
        <w:gridCol w:w="1355"/>
        <w:gridCol w:w="183"/>
        <w:gridCol w:w="1436"/>
        <w:gridCol w:w="178"/>
        <w:gridCol w:w="1351"/>
        <w:gridCol w:w="185"/>
        <w:gridCol w:w="1344"/>
        <w:gridCol w:w="179"/>
        <w:gridCol w:w="1353"/>
      </w:tblGrid>
      <w:tr w:rsidR="007503B4" w:rsidRPr="001D4E88" w14:paraId="3B3E5943" w14:textId="01682C9B" w:rsidTr="00BD09BC">
        <w:trPr>
          <w:trHeight w:val="19"/>
          <w:tblHeader/>
        </w:trPr>
        <w:tc>
          <w:tcPr>
            <w:tcW w:w="3599" w:type="dxa"/>
            <w:shd w:val="clear" w:color="auto" w:fill="auto"/>
            <w:vAlign w:val="bottom"/>
          </w:tcPr>
          <w:p w14:paraId="4E4F2A41" w14:textId="77777777" w:rsidR="007503B4" w:rsidRPr="00B836AC" w:rsidRDefault="007503B4" w:rsidP="00C27A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1" w:type="dxa"/>
          </w:tcPr>
          <w:p w14:paraId="4E14DEC6" w14:textId="77777777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80" w:type="dxa"/>
          </w:tcPr>
          <w:p w14:paraId="11B31FA2" w14:textId="77777777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9091" w:type="dxa"/>
            <w:gridSpan w:val="11"/>
          </w:tcPr>
          <w:p w14:paraId="224B059A" w14:textId="11609BB8" w:rsidR="007503B4" w:rsidRPr="001D4E88" w:rsidRDefault="007503B4" w:rsidP="00C27A1A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503B4" w:rsidRPr="001D4E88" w14:paraId="00084295" w14:textId="3322ABA4" w:rsidTr="00BD09BC">
        <w:trPr>
          <w:trHeight w:val="19"/>
          <w:tblHeader/>
        </w:trPr>
        <w:tc>
          <w:tcPr>
            <w:tcW w:w="3599" w:type="dxa"/>
            <w:shd w:val="clear" w:color="auto" w:fill="auto"/>
            <w:vAlign w:val="bottom"/>
          </w:tcPr>
          <w:p w14:paraId="61F33D99" w14:textId="77777777" w:rsidR="007503B4" w:rsidRPr="001D4E88" w:rsidRDefault="007503B4" w:rsidP="007503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D4E8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1" w:type="dxa"/>
          </w:tcPr>
          <w:p w14:paraId="4B8F03C1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488FCF8A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49" w:type="dxa"/>
          </w:tcPr>
          <w:p w14:paraId="5019C576" w14:textId="77777777" w:rsidR="007503B4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7B92207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78" w:type="dxa"/>
          </w:tcPr>
          <w:p w14:paraId="645B1812" w14:textId="77777777" w:rsidR="007503B4" w:rsidRPr="001D4E88" w:rsidRDefault="007503B4" w:rsidP="007503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0A3AA05" w14:textId="77777777" w:rsidR="007503B4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9CD1E62" w14:textId="77777777" w:rsidR="007503B4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B746DB" w14:textId="21BE3A3E" w:rsidR="007503B4" w:rsidRPr="001D4E88" w:rsidRDefault="007503B4" w:rsidP="007503B4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ระบบสาธารณูปโภค</w:t>
            </w:r>
          </w:p>
        </w:tc>
        <w:tc>
          <w:tcPr>
            <w:tcW w:w="183" w:type="dxa"/>
          </w:tcPr>
          <w:p w14:paraId="3325EAA5" w14:textId="77777777" w:rsidR="007503B4" w:rsidRPr="001D4E88" w:rsidRDefault="007503B4" w:rsidP="007503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436" w:type="dxa"/>
          </w:tcPr>
          <w:p w14:paraId="50A7806D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25602CBD" w14:textId="75A109A0" w:rsidR="007503B4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  <w:p w14:paraId="7E5A1EB7" w14:textId="72FBD8A4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="00BD3794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78" w:type="dxa"/>
          </w:tcPr>
          <w:p w14:paraId="62594AD0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51" w:type="dxa"/>
          </w:tcPr>
          <w:p w14:paraId="3F85833B" w14:textId="1AFF10C6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เครื่องตกแต่ง</w:t>
            </w:r>
            <w:r w:rsidRPr="001D4E8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ติดตั้งและเครื่องใช้สำนักงาน</w:t>
            </w:r>
          </w:p>
        </w:tc>
        <w:tc>
          <w:tcPr>
            <w:tcW w:w="185" w:type="dxa"/>
          </w:tcPr>
          <w:p w14:paraId="453CF900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</w:tcPr>
          <w:p w14:paraId="4633462F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GB"/>
              </w:rPr>
            </w:pPr>
          </w:p>
          <w:p w14:paraId="38185324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83A4C4B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3CCB57B" w14:textId="0F8DA64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9" w:type="dxa"/>
          </w:tcPr>
          <w:p w14:paraId="541F87BC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3" w:type="dxa"/>
          </w:tcPr>
          <w:p w14:paraId="152DB7B9" w14:textId="77777777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5EDFACB" w14:textId="77777777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65BAF544" w14:textId="77777777" w:rsidR="007503B4" w:rsidRPr="001D4E88" w:rsidRDefault="007503B4" w:rsidP="007503B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  <w:p w14:paraId="58A70EA0" w14:textId="50602265" w:rsidR="007503B4" w:rsidRPr="001D4E88" w:rsidRDefault="007503B4" w:rsidP="007503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D4E8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503B4" w:rsidRPr="001D4E88" w14:paraId="4761B105" w14:textId="1BE8F1AF" w:rsidTr="00BD09BC">
        <w:trPr>
          <w:trHeight w:val="19"/>
        </w:trPr>
        <w:tc>
          <w:tcPr>
            <w:tcW w:w="3599" w:type="dxa"/>
          </w:tcPr>
          <w:p w14:paraId="57EF00EE" w14:textId="77777777" w:rsidR="007503B4" w:rsidRPr="001D4E88" w:rsidRDefault="007503B4" w:rsidP="00C27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07038A26" w14:textId="77777777" w:rsidR="007503B4" w:rsidRPr="001D4E88" w:rsidRDefault="007503B4" w:rsidP="00C27A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" w:type="dxa"/>
          </w:tcPr>
          <w:p w14:paraId="2DD79332" w14:textId="77777777" w:rsidR="007503B4" w:rsidRPr="001D4E88" w:rsidRDefault="007503B4" w:rsidP="00C27A1A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1" w:type="dxa"/>
            <w:gridSpan w:val="11"/>
          </w:tcPr>
          <w:p w14:paraId="750D358B" w14:textId="16F51FF6" w:rsidR="007503B4" w:rsidRPr="001D4E88" w:rsidRDefault="007503B4" w:rsidP="00C27A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503B4" w:rsidRPr="001D4E88" w14:paraId="56FC2EBB" w14:textId="16CC0A50" w:rsidTr="00BD09BC">
        <w:trPr>
          <w:trHeight w:val="19"/>
        </w:trPr>
        <w:tc>
          <w:tcPr>
            <w:tcW w:w="3599" w:type="dxa"/>
          </w:tcPr>
          <w:p w14:paraId="09D0F040" w14:textId="164AF361" w:rsidR="007503B4" w:rsidRPr="001D4E88" w:rsidRDefault="007503B4" w:rsidP="00750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1D4E88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1D4E88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1" w:type="dxa"/>
          </w:tcPr>
          <w:p w14:paraId="2F9D7C27" w14:textId="0E41342A" w:rsidR="007503B4" w:rsidRPr="001D4E88" w:rsidRDefault="00F26681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2668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7B0A0C9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E1516D5" w14:textId="1C3D4E19" w:rsidR="007503B4" w:rsidRPr="00FB30A1" w:rsidRDefault="00F26681" w:rsidP="00B836AC">
            <w:pPr>
              <w:tabs>
                <w:tab w:val="decimal" w:pos="1086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7503B4" w:rsidRPr="00FB30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554</w:t>
            </w:r>
          </w:p>
        </w:tc>
        <w:tc>
          <w:tcPr>
            <w:tcW w:w="178" w:type="dxa"/>
          </w:tcPr>
          <w:p w14:paraId="6A19E515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E76528F" w14:textId="3818D29B" w:rsidR="007503B4" w:rsidRPr="001D4E88" w:rsidRDefault="00F26681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503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  <w:tc>
          <w:tcPr>
            <w:tcW w:w="183" w:type="dxa"/>
          </w:tcPr>
          <w:p w14:paraId="1C4A226D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317676B" w14:textId="4DF58885" w:rsidR="007503B4" w:rsidRPr="001D4E88" w:rsidRDefault="007503B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545,998</w:t>
            </w:r>
          </w:p>
        </w:tc>
        <w:tc>
          <w:tcPr>
            <w:tcW w:w="178" w:type="dxa"/>
          </w:tcPr>
          <w:p w14:paraId="13E75A14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D775B74" w14:textId="21F96143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0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D4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12808">
              <w:rPr>
                <w:rFonts w:ascii="Angsana New" w:hAnsi="Angsana New" w:cs="Angsana New"/>
                <w:sz w:val="30"/>
                <w:szCs w:val="30"/>
              </w:rPr>
              <w:t>196</w:t>
            </w:r>
          </w:p>
        </w:tc>
        <w:tc>
          <w:tcPr>
            <w:tcW w:w="185" w:type="dxa"/>
          </w:tcPr>
          <w:p w14:paraId="7CD6C2B3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2628127" w14:textId="0E6F913C" w:rsidR="007503B4" w:rsidRPr="001D4E88" w:rsidRDefault="00F26681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7503B4" w:rsidRPr="001D4E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179" w:type="dxa"/>
          </w:tcPr>
          <w:p w14:paraId="2CB4596F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DD7BDE9" w14:textId="2CF8CE6A" w:rsidR="007503B4" w:rsidRPr="001D4E88" w:rsidRDefault="007503B4" w:rsidP="00B836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588,516</w:t>
            </w:r>
          </w:p>
        </w:tc>
      </w:tr>
      <w:tr w:rsidR="007503B4" w:rsidRPr="001D4E88" w14:paraId="459A6DF3" w14:textId="789D4B2A" w:rsidTr="00BD09BC">
        <w:trPr>
          <w:trHeight w:val="19"/>
        </w:trPr>
        <w:tc>
          <w:tcPr>
            <w:tcW w:w="3599" w:type="dxa"/>
          </w:tcPr>
          <w:p w14:paraId="2399A19D" w14:textId="1F46BAF1" w:rsidR="007503B4" w:rsidRPr="00CF3A1A" w:rsidRDefault="007503B4" w:rsidP="00BD0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1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61" w:type="dxa"/>
          </w:tcPr>
          <w:p w14:paraId="57D9CA2B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2DAE0F" w14:textId="77777777" w:rsidR="007503B4" w:rsidRPr="001D4E88" w:rsidRDefault="007503B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87B5881" w14:textId="62552B80" w:rsidR="007503B4" w:rsidRPr="001D4E88" w:rsidRDefault="00F26681" w:rsidP="00B836AC">
            <w:pPr>
              <w:tabs>
                <w:tab w:val="clear" w:pos="680"/>
                <w:tab w:val="left" w:pos="730"/>
                <w:tab w:val="decimal" w:pos="1007"/>
                <w:tab w:val="decimal" w:pos="1086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316</w:t>
            </w:r>
          </w:p>
        </w:tc>
        <w:tc>
          <w:tcPr>
            <w:tcW w:w="178" w:type="dxa"/>
          </w:tcPr>
          <w:p w14:paraId="3EFF2BA6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3A5087" w14:textId="7FB0FB10" w:rsidR="007503B4" w:rsidRPr="001D4E88" w:rsidRDefault="00F26681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183" w:type="dxa"/>
          </w:tcPr>
          <w:p w14:paraId="7E3020FB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176E4A80" w14:textId="0D19D99E" w:rsidR="007503B4" w:rsidRPr="001D4E88" w:rsidRDefault="00E51A2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13,781</w:t>
            </w:r>
          </w:p>
        </w:tc>
        <w:tc>
          <w:tcPr>
            <w:tcW w:w="178" w:type="dxa"/>
          </w:tcPr>
          <w:p w14:paraId="7D2CDA27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CB9F936" w14:textId="6B13CCE3" w:rsidR="007503B4" w:rsidRPr="001D4E88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</w:tcPr>
          <w:p w14:paraId="32613AA0" w14:textId="77777777" w:rsidR="007503B4" w:rsidRPr="00CF3A1A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3E3CD862" w14:textId="638855A1" w:rsidR="007503B4" w:rsidRPr="00CF3A1A" w:rsidRDefault="00E51A24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4,69</w:t>
            </w:r>
            <w:r w:rsidR="00865D4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45597AF3" w14:textId="77777777" w:rsidR="007503B4" w:rsidRPr="00CF3A1A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4CE9D50" w14:textId="4C840ECF" w:rsidR="007503B4" w:rsidRPr="00CF3A1A" w:rsidRDefault="00E51A24" w:rsidP="00B836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19,45</w:t>
            </w:r>
            <w:r w:rsidR="00A1647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51A24" w:rsidRPr="001D4E88" w14:paraId="40CB328A" w14:textId="77777777" w:rsidTr="00BD09BC">
        <w:trPr>
          <w:trHeight w:val="19"/>
        </w:trPr>
        <w:tc>
          <w:tcPr>
            <w:tcW w:w="3599" w:type="dxa"/>
          </w:tcPr>
          <w:p w14:paraId="307B963C" w14:textId="170B8B8D" w:rsidR="00E51A24" w:rsidRPr="001D4E88" w:rsidRDefault="00E51A24" w:rsidP="00BD09B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1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261" w:type="dxa"/>
          </w:tcPr>
          <w:p w14:paraId="103F57D0" w14:textId="77777777" w:rsidR="00E51A24" w:rsidRPr="001D4E88" w:rsidRDefault="00E51A2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87C22" w14:textId="77777777" w:rsidR="00E51A24" w:rsidRPr="001D4E88" w:rsidRDefault="00E51A24" w:rsidP="007503B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B5F1FAE" w14:textId="71419968" w:rsidR="00E51A24" w:rsidRPr="001D4E88" w:rsidRDefault="00E51A24" w:rsidP="00B836AC">
            <w:pPr>
              <w:tabs>
                <w:tab w:val="clear" w:pos="680"/>
                <w:tab w:val="left" w:pos="730"/>
                <w:tab w:val="decimal" w:pos="1007"/>
                <w:tab w:val="decimal" w:pos="1086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B4F55AA" w14:textId="77777777" w:rsidR="00E51A24" w:rsidRPr="001D4E88" w:rsidRDefault="00E51A2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6D96338C" w14:textId="62BC8092" w:rsidR="00E51A24" w:rsidRPr="001D4E88" w:rsidRDefault="00A25F0C" w:rsidP="00B836AC">
            <w:pPr>
              <w:tabs>
                <w:tab w:val="decimal" w:pos="1007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335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36446511" w14:textId="77777777" w:rsidR="00E51A24" w:rsidRPr="001D4E88" w:rsidRDefault="00E51A2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78E60388" w14:textId="33BE2D1C" w:rsidR="00E51A24" w:rsidRPr="001D4E88" w:rsidRDefault="00E51A2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B2267C0" w14:textId="77777777" w:rsidR="00E51A24" w:rsidRPr="001D4E88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1F30797" w14:textId="20930383" w:rsidR="00E51A24" w:rsidRPr="001D4E88" w:rsidRDefault="00A25F0C" w:rsidP="00B836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1A24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5" w:type="dxa"/>
          </w:tcPr>
          <w:p w14:paraId="437719B3" w14:textId="77777777" w:rsidR="00E51A24" w:rsidRPr="00CF3A1A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B21CCCE" w14:textId="713D3E94" w:rsidR="00E51A24" w:rsidRPr="00CF3A1A" w:rsidRDefault="00E51A24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6ABAE070" w14:textId="77777777" w:rsidR="00E51A24" w:rsidRPr="00CF3A1A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E410E38" w14:textId="5081B314" w:rsidR="00E51A24" w:rsidRPr="00CF3A1A" w:rsidRDefault="00A25F0C" w:rsidP="00B836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1A24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A1647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503B4" w:rsidRPr="001D4E88" w14:paraId="6E2C2EE0" w14:textId="5575C227" w:rsidTr="00BD09BC">
        <w:trPr>
          <w:trHeight w:val="19"/>
        </w:trPr>
        <w:tc>
          <w:tcPr>
            <w:tcW w:w="3599" w:type="dxa"/>
          </w:tcPr>
          <w:p w14:paraId="5078DB3E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D4E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D4E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1" w:type="dxa"/>
          </w:tcPr>
          <w:p w14:paraId="477FBCCE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A7AF82A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A8F281E" w14:textId="374EA78A" w:rsidR="007503B4" w:rsidRPr="001D4E88" w:rsidRDefault="00A25F0C" w:rsidP="00B836AC">
            <w:pPr>
              <w:tabs>
                <w:tab w:val="clear" w:pos="454"/>
                <w:tab w:val="clear" w:pos="907"/>
                <w:tab w:val="left" w:pos="640"/>
                <w:tab w:val="decimal" w:pos="820"/>
                <w:tab w:val="decimal" w:pos="906"/>
              </w:tabs>
              <w:ind w:right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51A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682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102DDF7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60A291D" w14:textId="5CFA9D01" w:rsidR="007503B4" w:rsidRPr="001D4E88" w:rsidRDefault="00A25F0C" w:rsidP="00B836AC">
            <w:pPr>
              <w:tabs>
                <w:tab w:val="decimal" w:pos="1007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752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7ED83C4F" w14:textId="77777777" w:rsidR="007503B4" w:rsidRPr="001D4E88" w:rsidRDefault="007503B4" w:rsidP="007503B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88EAFCA" w14:textId="35C17EE4" w:rsidR="007503B4" w:rsidRPr="001D4E88" w:rsidRDefault="00A25F0C" w:rsidP="00E51A24">
            <w:pPr>
              <w:pStyle w:val="acctfourfigures"/>
              <w:tabs>
                <w:tab w:val="clear" w:pos="765"/>
                <w:tab w:val="decimal" w:pos="820"/>
                <w:tab w:val="decimal" w:pos="1180"/>
              </w:tabs>
              <w:spacing w:line="240" w:lineRule="atLeast"/>
              <w:ind w:right="-35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51A24">
              <w:rPr>
                <w:rFonts w:ascii="Angsana New" w:hAnsi="Angsana New" w:cs="Angsana New"/>
                <w:sz w:val="30"/>
                <w:szCs w:val="30"/>
                <w:lang w:bidi="th-TH"/>
              </w:rPr>
              <w:t>63,593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24FAB36C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0C2044F" w14:textId="07E726BC" w:rsidR="007503B4" w:rsidRPr="001D4E88" w:rsidRDefault="00A25F0C" w:rsidP="00B836AC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tLeast"/>
              <w:ind w:right="1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51A24">
              <w:rPr>
                <w:rFonts w:ascii="Angsana New" w:hAnsi="Angsana New" w:cs="Angsana New"/>
                <w:sz w:val="30"/>
                <w:szCs w:val="30"/>
                <w:lang w:bidi="th-TH"/>
              </w:rPr>
              <w:t>427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5" w:type="dxa"/>
          </w:tcPr>
          <w:p w14:paraId="0B212580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A7BABB0" w14:textId="40746D6B" w:rsidR="007503B4" w:rsidRPr="001D4E88" w:rsidRDefault="00A25F0C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51A24">
              <w:rPr>
                <w:rFonts w:ascii="Angsana New" w:hAnsi="Angsana New" w:cs="Angsana New"/>
                <w:sz w:val="30"/>
                <w:szCs w:val="30"/>
              </w:rPr>
              <w:t>3,748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1A645EF" w14:textId="77777777" w:rsidR="007503B4" w:rsidRPr="00294DB9" w:rsidRDefault="007503B4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2D5ADA8" w14:textId="23288EDE" w:rsidR="007503B4" w:rsidRPr="00294DB9" w:rsidRDefault="00A25F0C" w:rsidP="00B836AC">
            <w:pPr>
              <w:pStyle w:val="acctmergecolhdg"/>
              <w:spacing w:line="240" w:lineRule="atLeast"/>
              <w:ind w:right="1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="00E51A24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73,202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</w:tr>
      <w:tr w:rsidR="007503B4" w:rsidRPr="001D4E88" w14:paraId="63AE2615" w14:textId="5A73B29D" w:rsidTr="00BD09BC">
        <w:trPr>
          <w:trHeight w:val="19"/>
        </w:trPr>
        <w:tc>
          <w:tcPr>
            <w:tcW w:w="3599" w:type="dxa"/>
            <w:vAlign w:val="bottom"/>
          </w:tcPr>
          <w:p w14:paraId="300F41F5" w14:textId="0686F90B" w:rsidR="007503B4" w:rsidRPr="001D4E88" w:rsidRDefault="007503B4" w:rsidP="007503B4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176C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76C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D4E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1" w:type="dxa"/>
          </w:tcPr>
          <w:p w14:paraId="54623423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76FE47" w14:textId="77777777" w:rsidR="007503B4" w:rsidRPr="001D4E88" w:rsidRDefault="007503B4" w:rsidP="007503B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C249" w14:textId="5B4D8194" w:rsidR="007503B4" w:rsidRPr="001D4E88" w:rsidRDefault="00F26681" w:rsidP="005C2C4E">
            <w:pPr>
              <w:tabs>
                <w:tab w:val="decimal" w:pos="1097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</w:t>
            </w:r>
            <w:r w:rsidR="00E51A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78" w:type="dxa"/>
          </w:tcPr>
          <w:p w14:paraId="2DFB31DA" w14:textId="77777777" w:rsidR="007503B4" w:rsidRPr="001D4E88" w:rsidRDefault="007503B4" w:rsidP="007503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44F0A" w14:textId="5A092D39" w:rsidR="007503B4" w:rsidRPr="001D4E88" w:rsidRDefault="00F26681" w:rsidP="005C2C4E">
            <w:pPr>
              <w:tabs>
                <w:tab w:val="decimal" w:pos="1007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E51A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83" w:type="dxa"/>
          </w:tcPr>
          <w:p w14:paraId="5848FA1D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00F51" w14:textId="027F5CB2" w:rsidR="007503B4" w:rsidRPr="001D4E88" w:rsidRDefault="00E51A24" w:rsidP="005C2C4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496,186</w:t>
            </w:r>
          </w:p>
        </w:tc>
        <w:tc>
          <w:tcPr>
            <w:tcW w:w="178" w:type="dxa"/>
          </w:tcPr>
          <w:p w14:paraId="374855AB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4049" w14:textId="02608019" w:rsidR="007503B4" w:rsidRPr="001D4E88" w:rsidRDefault="00E51A2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</w:t>
            </w:r>
            <w:r w:rsidR="00A25F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5" w:type="dxa"/>
            <w:tcBorders>
              <w:bottom w:val="nil"/>
            </w:tcBorders>
          </w:tcPr>
          <w:p w14:paraId="02DFE2D9" w14:textId="77777777" w:rsidR="007503B4" w:rsidRPr="001D4E88" w:rsidRDefault="007503B4" w:rsidP="007503B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CB4FB" w14:textId="27D6994A" w:rsidR="007503B4" w:rsidRPr="001D4E88" w:rsidRDefault="00E51A24" w:rsidP="00B836AC">
            <w:pPr>
              <w:pStyle w:val="acctfourfigures"/>
              <w:tabs>
                <w:tab w:val="clear" w:pos="765"/>
                <w:tab w:val="decimal" w:pos="731"/>
                <w:tab w:val="left" w:pos="816"/>
                <w:tab w:val="decimal" w:pos="1642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14,995</w:t>
            </w:r>
          </w:p>
        </w:tc>
        <w:tc>
          <w:tcPr>
            <w:tcW w:w="179" w:type="dxa"/>
            <w:tcBorders>
              <w:bottom w:val="nil"/>
            </w:tcBorders>
          </w:tcPr>
          <w:p w14:paraId="23980DCD" w14:textId="77777777" w:rsidR="007503B4" w:rsidRPr="001D4E88" w:rsidRDefault="007503B4" w:rsidP="00294DB9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1B563702" w14:textId="50B008E2" w:rsidR="007503B4" w:rsidRPr="006D3653" w:rsidRDefault="00E51A24" w:rsidP="00B836AC">
            <w:pPr>
              <w:pStyle w:val="acctmergecolhdg"/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534,382</w:t>
            </w:r>
          </w:p>
        </w:tc>
      </w:tr>
    </w:tbl>
    <w:p w14:paraId="6BEC59F4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4655B8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58B063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451954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19B6CB9" w14:textId="1ECE6C46" w:rsidR="00294DB9" w:rsidRDefault="00294DB9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1C8481" w14:textId="77777777" w:rsidR="001F2A7C" w:rsidRDefault="001F2A7C" w:rsidP="00692AC6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1F2A7C" w:rsidSect="001120E0"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15708E39" w14:textId="66BC84E0" w:rsidR="006A6811" w:rsidRDefault="006A6811" w:rsidP="005D0D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07244">
        <w:rPr>
          <w:rFonts w:ascii="Angsana New" w:hAnsi="Angsana New" w:cs="Angsana New"/>
          <w:sz w:val="30"/>
          <w:szCs w:val="30"/>
          <w:u w:val="none"/>
          <w:cs/>
        </w:rPr>
        <w:lastRenderedPageBreak/>
        <w:t>หนี้สินที่มีภาระดอกเบี้ย</w:t>
      </w:r>
    </w:p>
    <w:p w14:paraId="1A0CCEB7" w14:textId="1BE07E3E" w:rsidR="00466504" w:rsidRDefault="00466504" w:rsidP="004665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ook w:val="04A0" w:firstRow="1" w:lastRow="0" w:firstColumn="1" w:lastColumn="0" w:noHBand="0" w:noVBand="1"/>
      </w:tblPr>
      <w:tblGrid>
        <w:gridCol w:w="2188"/>
        <w:gridCol w:w="354"/>
        <w:gridCol w:w="904"/>
        <w:gridCol w:w="230"/>
        <w:gridCol w:w="945"/>
        <w:gridCol w:w="231"/>
        <w:gridCol w:w="929"/>
        <w:gridCol w:w="235"/>
        <w:gridCol w:w="894"/>
        <w:gridCol w:w="240"/>
        <w:gridCol w:w="889"/>
        <w:gridCol w:w="230"/>
        <w:gridCol w:w="926"/>
      </w:tblGrid>
      <w:tr w:rsidR="006E3E2C" w:rsidRPr="005D1863" w14:paraId="6914FAF6" w14:textId="77777777" w:rsidTr="00492B2B">
        <w:trPr>
          <w:tblHeader/>
        </w:trPr>
        <w:tc>
          <w:tcPr>
            <w:tcW w:w="2250" w:type="dxa"/>
          </w:tcPr>
          <w:p w14:paraId="2AC2D6A2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B0E1B1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0FCEF8CE" w14:textId="0A728300" w:rsidR="006E3E2C" w:rsidRPr="00891863" w:rsidRDefault="00992715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863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B9E7A" w14:textId="77777777" w:rsidR="006E3E2C" w:rsidRPr="00891863" w:rsidRDefault="006E3E2C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7" w:type="dxa"/>
            <w:gridSpan w:val="5"/>
          </w:tcPr>
          <w:p w14:paraId="2E6B652B" w14:textId="74896067" w:rsidR="006E3E2C" w:rsidRPr="00891863" w:rsidRDefault="00992715" w:rsidP="00B17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F81554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76CE0" w:rsidRPr="005D1863" w14:paraId="174C2962" w14:textId="77777777" w:rsidTr="00492B2B">
        <w:trPr>
          <w:tblHeader/>
        </w:trPr>
        <w:tc>
          <w:tcPr>
            <w:tcW w:w="2250" w:type="dxa"/>
          </w:tcPr>
          <w:p w14:paraId="58EBAC67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6441D43E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4C782CC8" w14:textId="70AF2631" w:rsidR="00176CE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6C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76C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395AE1D4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7" w:type="dxa"/>
            <w:gridSpan w:val="5"/>
          </w:tcPr>
          <w:p w14:paraId="6E964E71" w14:textId="145C7C6E" w:rsidR="00176CE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6CE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76CE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มิถุนายน 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176CE0" w:rsidRPr="005D1863" w14:paraId="75078AC7" w14:textId="77777777" w:rsidTr="00492B2B">
        <w:trPr>
          <w:tblHeader/>
        </w:trPr>
        <w:tc>
          <w:tcPr>
            <w:tcW w:w="2250" w:type="dxa"/>
          </w:tcPr>
          <w:p w14:paraId="64EC8F20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60" w:type="dxa"/>
            <w:vAlign w:val="bottom"/>
          </w:tcPr>
          <w:p w14:paraId="623B9DB5" w14:textId="297D3AEC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41E15DA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5671C1D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57CAB3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108068C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BF01AAE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153C3551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1D62F6E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176CE0" w:rsidRPr="00F81554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8155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76CE0" w:rsidRPr="005D1863" w14:paraId="43E0F01A" w14:textId="77777777" w:rsidTr="00635C2A">
        <w:trPr>
          <w:tblHeader/>
        </w:trPr>
        <w:tc>
          <w:tcPr>
            <w:tcW w:w="2250" w:type="dxa"/>
          </w:tcPr>
          <w:p w14:paraId="3D63ED27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360" w:type="dxa"/>
          </w:tcPr>
          <w:p w14:paraId="3D8DCA8F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585" w:type="dxa"/>
            <w:gridSpan w:val="11"/>
            <w:vAlign w:val="bottom"/>
          </w:tcPr>
          <w:p w14:paraId="03A09E2E" w14:textId="64803472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891863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76CE0" w:rsidRPr="005D1863" w14:paraId="5E8D817C" w14:textId="77777777" w:rsidTr="00492B2B">
        <w:tc>
          <w:tcPr>
            <w:tcW w:w="2250" w:type="dxa"/>
          </w:tcPr>
          <w:p w14:paraId="1C644F2C" w14:textId="720C8DDF" w:rsidR="00176CE0" w:rsidRPr="00F81554" w:rsidRDefault="00176CE0" w:rsidP="00176CE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F81554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60" w:type="dxa"/>
          </w:tcPr>
          <w:p w14:paraId="4F3E050E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1954BB29" w14:textId="2AED0B71" w:rsidR="00176CE0" w:rsidRPr="00881989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958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3958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230" w:type="dxa"/>
            <w:vAlign w:val="bottom"/>
          </w:tcPr>
          <w:p w14:paraId="629CDBE6" w14:textId="77777777" w:rsidR="00176CE0" w:rsidRPr="00881989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6ACF5C0" w14:textId="597D76D0" w:rsidR="00176CE0" w:rsidRPr="00881989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836</w:t>
            </w:r>
            <w:r w:rsidR="003958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082</w:t>
            </w:r>
          </w:p>
        </w:tc>
        <w:tc>
          <w:tcPr>
            <w:tcW w:w="231" w:type="dxa"/>
            <w:vAlign w:val="bottom"/>
          </w:tcPr>
          <w:p w14:paraId="245C8F82" w14:textId="77777777" w:rsidR="00176CE0" w:rsidRPr="00881989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FA3004" w14:textId="2D31873C" w:rsidR="00176CE0" w:rsidRPr="00881989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3958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924</w:t>
            </w:r>
            <w:r w:rsidR="003958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236" w:type="dxa"/>
            <w:vAlign w:val="bottom"/>
          </w:tcPr>
          <w:p w14:paraId="5210CF5C" w14:textId="77777777" w:rsidR="00176CE0" w:rsidRPr="00881989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9EFE851" w14:textId="07AF73BA" w:rsidR="00176CE0" w:rsidRPr="008B7C57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="00A61D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722</w:t>
            </w:r>
          </w:p>
        </w:tc>
        <w:tc>
          <w:tcPr>
            <w:tcW w:w="241" w:type="dxa"/>
            <w:vAlign w:val="bottom"/>
          </w:tcPr>
          <w:p w14:paraId="33B05AD8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F99EE22" w14:textId="58C31B95" w:rsidR="00176CE0" w:rsidRPr="008B7C57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836</w:t>
            </w:r>
            <w:r w:rsidR="003154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082</w:t>
            </w:r>
          </w:p>
        </w:tc>
        <w:tc>
          <w:tcPr>
            <w:tcW w:w="230" w:type="dxa"/>
            <w:vAlign w:val="bottom"/>
          </w:tcPr>
          <w:p w14:paraId="1F5143C7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11B23D2A" w:rsidR="00176CE0" w:rsidRPr="008B7C57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154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067</w:t>
            </w:r>
            <w:r w:rsidR="003154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804</w:t>
            </w:r>
          </w:p>
        </w:tc>
      </w:tr>
      <w:tr w:rsidR="00176CE0" w:rsidRPr="005D1863" w14:paraId="132B074C" w14:textId="77777777" w:rsidTr="00492B2B">
        <w:tc>
          <w:tcPr>
            <w:tcW w:w="2250" w:type="dxa"/>
          </w:tcPr>
          <w:p w14:paraId="23280131" w14:textId="113F0B62" w:rsidR="00176CE0" w:rsidRPr="00F81554" w:rsidRDefault="00176CE0" w:rsidP="00176CE0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635C2A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ย่อย</w:t>
            </w:r>
          </w:p>
        </w:tc>
        <w:tc>
          <w:tcPr>
            <w:tcW w:w="360" w:type="dxa"/>
          </w:tcPr>
          <w:p w14:paraId="50C27577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4F2126B4" w14:textId="7BD6F9AD" w:rsidR="00176CE0" w:rsidRPr="00881989" w:rsidRDefault="003958BB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45D6A460" w14:textId="77777777" w:rsidR="00176CE0" w:rsidRPr="00881989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66CE0AC" w14:textId="2B70B693" w:rsidR="00176CE0" w:rsidRPr="00881989" w:rsidRDefault="0035078F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29F4129C" w14:textId="77777777" w:rsidR="00176CE0" w:rsidRPr="00881989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7AA246" w14:textId="1E18E8FD" w:rsidR="00176CE0" w:rsidRPr="00992715" w:rsidRDefault="0035078F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2B0025D" w14:textId="77777777" w:rsidR="00176CE0" w:rsidRPr="00881989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55786B3" w14:textId="475B1863" w:rsidR="00176CE0" w:rsidRDefault="00A61D2B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9D73D7E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15EFB04" w14:textId="2F098397" w:rsidR="00176CE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416</w:t>
            </w:r>
            <w:r w:rsidR="003154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30" w:type="dxa"/>
            <w:vAlign w:val="bottom"/>
          </w:tcPr>
          <w:p w14:paraId="23D0A60A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67EA274" w14:textId="6A981F61" w:rsidR="00176CE0" w:rsidRPr="00977E22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416</w:t>
            </w:r>
            <w:r w:rsidR="003154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500</w:t>
            </w:r>
          </w:p>
        </w:tc>
      </w:tr>
      <w:tr w:rsidR="00176CE0" w:rsidRPr="005D1863" w14:paraId="504885C2" w14:textId="77777777" w:rsidTr="00492B2B">
        <w:tc>
          <w:tcPr>
            <w:tcW w:w="2250" w:type="dxa"/>
          </w:tcPr>
          <w:p w14:paraId="6A5FC5FA" w14:textId="77777777" w:rsidR="00176CE0" w:rsidRPr="00F81554" w:rsidRDefault="00176CE0" w:rsidP="00176CE0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60" w:type="dxa"/>
          </w:tcPr>
          <w:p w14:paraId="773B07A5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2EA14BF7" w14:textId="42C69D12" w:rsidR="00176CE0" w:rsidRPr="00BC37BD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958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048</w:t>
            </w:r>
            <w:r w:rsidR="003958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143</w:t>
            </w:r>
          </w:p>
        </w:tc>
        <w:tc>
          <w:tcPr>
            <w:tcW w:w="230" w:type="dxa"/>
            <w:vAlign w:val="bottom"/>
          </w:tcPr>
          <w:p w14:paraId="7CEC027E" w14:textId="77777777" w:rsidR="00176CE0" w:rsidRPr="00BC37BD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5288BB8" w14:textId="6D271DD5" w:rsidR="00176CE0" w:rsidRPr="00BC37BD" w:rsidRDefault="003958BB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7F84D3B4" w14:textId="77777777" w:rsidR="00176CE0" w:rsidRPr="00BC37BD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BA93A2" w14:textId="720474AA" w:rsidR="00176CE0" w:rsidRPr="003E7601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3958BB" w:rsidRPr="003E760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048</w:t>
            </w:r>
            <w:r w:rsidR="003958BB" w:rsidRPr="003E760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236" w:type="dxa"/>
            <w:vAlign w:val="bottom"/>
          </w:tcPr>
          <w:p w14:paraId="01BE6F6B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01C50CE1" w14:textId="72DA77EC" w:rsidR="00176CE0" w:rsidRPr="008B7C57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977</w:t>
            </w:r>
            <w:r w:rsidR="00A61D2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  <w:tc>
          <w:tcPr>
            <w:tcW w:w="241" w:type="dxa"/>
            <w:vAlign w:val="bottom"/>
          </w:tcPr>
          <w:p w14:paraId="7F8BBF45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F35BF5C" w14:textId="2464BB35" w:rsidR="00176CE0" w:rsidRPr="008B7C57" w:rsidRDefault="00315494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689FD031" w:rsidR="00176CE0" w:rsidRPr="008B7C57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977</w:t>
            </w:r>
            <w:r w:rsidR="003154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265</w:t>
            </w:r>
          </w:p>
        </w:tc>
      </w:tr>
      <w:tr w:rsidR="00176CE0" w:rsidRPr="005D1863" w14:paraId="17EB579B" w14:textId="77777777" w:rsidTr="00A41C31">
        <w:tc>
          <w:tcPr>
            <w:tcW w:w="2250" w:type="dxa"/>
          </w:tcPr>
          <w:p w14:paraId="664000DD" w14:textId="47BF6CA7" w:rsidR="00176CE0" w:rsidRPr="00F81554" w:rsidRDefault="00176CE0" w:rsidP="00176CE0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8155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360" w:type="dxa"/>
          </w:tcPr>
          <w:p w14:paraId="406E0AB5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89D9539" w14:textId="480EB6AE" w:rsidR="00176CE0" w:rsidRPr="00A41C31" w:rsidRDefault="00A41C3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1C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07292E2" w14:textId="77777777" w:rsidR="00176CE0" w:rsidRPr="00A41C31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679C683" w14:textId="47A82A40" w:rsidR="00176CE0" w:rsidRPr="00A41C31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41C31" w:rsidRPr="00A41C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A41C31" w:rsidRPr="00A41C3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292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8C16455" w14:textId="77777777" w:rsidR="00176CE0" w:rsidRPr="00A41C31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32FB6E" w14:textId="09C2CB9B" w:rsidR="00176CE0" w:rsidRPr="00A41C31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41C31" w:rsidRPr="00A41C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136</w:t>
            </w:r>
            <w:r w:rsidR="00A41C31" w:rsidRPr="00A41C3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292</w:t>
            </w:r>
          </w:p>
        </w:tc>
        <w:tc>
          <w:tcPr>
            <w:tcW w:w="236" w:type="dxa"/>
            <w:vAlign w:val="bottom"/>
          </w:tcPr>
          <w:p w14:paraId="74E469D3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vAlign w:val="bottom"/>
          </w:tcPr>
          <w:p w14:paraId="79BCACB3" w14:textId="0E01C54B" w:rsidR="00176CE0" w:rsidRPr="008B7C57" w:rsidRDefault="007B132F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63A4257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40FF26D" w14:textId="3A8CD452" w:rsidR="00176CE0" w:rsidRPr="008B7C57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458</w:t>
            </w:r>
            <w:r w:rsidR="007B13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230" w:type="dxa"/>
            <w:vAlign w:val="bottom"/>
          </w:tcPr>
          <w:p w14:paraId="42D40BE0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D866C4" w14:textId="4D6F2790" w:rsidR="00176CE0" w:rsidRPr="008B7C57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458</w:t>
            </w:r>
            <w:r w:rsidR="007B13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139</w:t>
            </w:r>
          </w:p>
        </w:tc>
      </w:tr>
      <w:tr w:rsidR="00176CE0" w:rsidRPr="005D1863" w14:paraId="43C674EA" w14:textId="77777777" w:rsidTr="00492B2B">
        <w:tc>
          <w:tcPr>
            <w:tcW w:w="2250" w:type="dxa"/>
          </w:tcPr>
          <w:p w14:paraId="339EA819" w14:textId="69913D36" w:rsidR="00176CE0" w:rsidRPr="00F81554" w:rsidRDefault="00176CE0" w:rsidP="00176CE0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60" w:type="dxa"/>
          </w:tcPr>
          <w:p w14:paraId="68A39EE5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6813B2E5" w14:textId="3EA2DB8B" w:rsidR="00176CE0" w:rsidRPr="00AC006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958BB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16477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0" w:type="dxa"/>
            <w:vAlign w:val="bottom"/>
          </w:tcPr>
          <w:p w14:paraId="56C2F71F" w14:textId="77777777" w:rsidR="00176CE0" w:rsidRPr="00AC006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08F4ABD" w14:textId="0A1AB095" w:rsidR="00176CE0" w:rsidRPr="00AC006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16477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A16477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1" w:type="dxa"/>
            <w:vAlign w:val="bottom"/>
          </w:tcPr>
          <w:p w14:paraId="6432EC68" w14:textId="77777777" w:rsidR="00176CE0" w:rsidRPr="007776F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0A43105" w14:textId="2A3D30E0" w:rsidR="00176CE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3958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717</w:t>
            </w:r>
            <w:r w:rsidR="003958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36" w:type="dxa"/>
            <w:vAlign w:val="bottom"/>
          </w:tcPr>
          <w:p w14:paraId="05F93B20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455DF7D7" w14:textId="44F05B54" w:rsidR="00176CE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154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3154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41" w:type="dxa"/>
            <w:vAlign w:val="bottom"/>
          </w:tcPr>
          <w:p w14:paraId="40F9DC4E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4C857713" w14:textId="23A28C95" w:rsidR="00176CE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154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31549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0" w:type="dxa"/>
            <w:vAlign w:val="bottom"/>
          </w:tcPr>
          <w:p w14:paraId="3735EC78" w14:textId="77777777" w:rsidR="00176CE0" w:rsidRPr="008B7C57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ABD85E5" w14:textId="07D959E4" w:rsidR="00176CE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3154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717</w:t>
            </w:r>
            <w:r w:rsidR="00315494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</w:t>
            </w:r>
          </w:p>
        </w:tc>
      </w:tr>
      <w:tr w:rsidR="00176CE0" w:rsidRPr="005D1863" w14:paraId="5A9D25D2" w14:textId="77777777" w:rsidTr="00492B2B">
        <w:tc>
          <w:tcPr>
            <w:tcW w:w="2250" w:type="dxa"/>
          </w:tcPr>
          <w:p w14:paraId="3A8C8616" w14:textId="77777777" w:rsidR="00176CE0" w:rsidRPr="00F81554" w:rsidRDefault="00176CE0" w:rsidP="00176CE0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815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60" w:type="dxa"/>
          </w:tcPr>
          <w:p w14:paraId="3C00DD59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08411B9C" w:rsidR="00176CE0" w:rsidRPr="00AC006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958BB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3958BB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349</w:t>
            </w:r>
          </w:p>
        </w:tc>
        <w:tc>
          <w:tcPr>
            <w:tcW w:w="230" w:type="dxa"/>
            <w:vAlign w:val="bottom"/>
          </w:tcPr>
          <w:p w14:paraId="78B8A839" w14:textId="77777777" w:rsidR="00176CE0" w:rsidRPr="00AC006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04F0866F" w:rsidR="00176CE0" w:rsidRPr="00AC006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958BB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689</w:t>
            </w:r>
            <w:r w:rsidR="00A16477" w:rsidRPr="00AC00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231" w:type="dxa"/>
            <w:vAlign w:val="bottom"/>
          </w:tcPr>
          <w:p w14:paraId="1926CA88" w14:textId="77777777" w:rsidR="00176CE0" w:rsidRPr="007776F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44AB3D16" w:rsidR="00176CE0" w:rsidRPr="007776F0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3958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825</w:t>
            </w:r>
            <w:r w:rsidR="003958BB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823</w:t>
            </w:r>
          </w:p>
        </w:tc>
        <w:tc>
          <w:tcPr>
            <w:tcW w:w="236" w:type="dxa"/>
            <w:vAlign w:val="bottom"/>
          </w:tcPr>
          <w:p w14:paraId="7B3F858D" w14:textId="77777777" w:rsidR="00176CE0" w:rsidRPr="0089186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3F29EAC6" w:rsidR="00176CE0" w:rsidRPr="003A6C1F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B13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208</w:t>
            </w:r>
            <w:r w:rsidR="007B13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987</w:t>
            </w:r>
          </w:p>
        </w:tc>
        <w:tc>
          <w:tcPr>
            <w:tcW w:w="241" w:type="dxa"/>
            <w:vAlign w:val="bottom"/>
          </w:tcPr>
          <w:p w14:paraId="6A0F9B75" w14:textId="77777777" w:rsidR="00176CE0" w:rsidRPr="003A6C1F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4C0A3CB1" w:rsidR="00176CE0" w:rsidRPr="003A6C1F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B13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427</w:t>
            </w:r>
            <w:r w:rsidR="007B13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230" w:type="dxa"/>
            <w:vAlign w:val="bottom"/>
          </w:tcPr>
          <w:p w14:paraId="6DE2AF24" w14:textId="77777777" w:rsidR="00176CE0" w:rsidRPr="003A6C1F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7F17BB95" w:rsidR="00176CE0" w:rsidRPr="003A6C1F" w:rsidRDefault="00F26681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7B13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636</w:t>
            </w:r>
            <w:r w:rsidR="007B13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808</w:t>
            </w:r>
          </w:p>
        </w:tc>
      </w:tr>
    </w:tbl>
    <w:p w14:paraId="0E57DDED" w14:textId="04106CD5" w:rsidR="006E3E2C" w:rsidRPr="0016492A" w:rsidRDefault="006E3E2C" w:rsidP="0046650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95"/>
        <w:gridCol w:w="813"/>
        <w:gridCol w:w="1141"/>
        <w:gridCol w:w="9"/>
        <w:gridCol w:w="227"/>
        <w:gridCol w:w="9"/>
        <w:gridCol w:w="1043"/>
        <w:gridCol w:w="270"/>
        <w:gridCol w:w="1073"/>
        <w:gridCol w:w="266"/>
        <w:gridCol w:w="1170"/>
      </w:tblGrid>
      <w:tr w:rsidR="000C2140" w:rsidRPr="008A5A08" w14:paraId="286FD9B8" w14:textId="77777777" w:rsidTr="008878CC">
        <w:trPr>
          <w:trHeight w:hRule="exact" w:val="374"/>
        </w:trPr>
        <w:tc>
          <w:tcPr>
            <w:tcW w:w="1768" w:type="pct"/>
          </w:tcPr>
          <w:p w14:paraId="1436ADB8" w14:textId="77777777" w:rsidR="00A631A6" w:rsidRPr="008A5A08" w:rsidRDefault="00A631A6" w:rsidP="00A6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673230FA" w14:textId="77777777" w:rsidR="005F1412" w:rsidRPr="008A5A08" w:rsidRDefault="005F1412" w:rsidP="00173409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B8DD45E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5"/>
          </w:tcPr>
          <w:p w14:paraId="5B18E30D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4CB5FCF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69276C3A" w14:textId="77777777" w:rsidR="005F1412" w:rsidRPr="008A5A08" w:rsidRDefault="005F1412" w:rsidP="00173409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3A24" w:rsidRPr="008A5A08" w14:paraId="24FB5005" w14:textId="77777777" w:rsidTr="008878CC">
        <w:trPr>
          <w:trHeight w:hRule="exact" w:val="374"/>
        </w:trPr>
        <w:tc>
          <w:tcPr>
            <w:tcW w:w="1768" w:type="pct"/>
          </w:tcPr>
          <w:p w14:paraId="660029DB" w14:textId="77777777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6" w:type="pct"/>
          </w:tcPr>
          <w:p w14:paraId="2F52915F" w14:textId="1307D615" w:rsidR="00AF3A24" w:rsidRPr="008A5A08" w:rsidRDefault="00AF3A24" w:rsidP="00AF3A24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</w:tcPr>
          <w:p w14:paraId="0D9FC90C" w14:textId="766F8DC1" w:rsidR="00AF3A24" w:rsidRPr="008A5A08" w:rsidRDefault="002114F9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7" w:type="pct"/>
            <w:gridSpan w:val="2"/>
          </w:tcPr>
          <w:p w14:paraId="45F09B8A" w14:textId="77777777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A8BD03B" w14:textId="3A6FAFC3" w:rsidR="00AF3A24" w:rsidRPr="008A5A08" w:rsidRDefault="002114F9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0C02BC5" w14:textId="77777777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5BF139" w14:textId="1E0A80E1" w:rsidR="00AF3A24" w:rsidRPr="008A5A08" w:rsidRDefault="002114F9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6D41C436" w14:textId="77777777" w:rsidR="00AF3A24" w:rsidRPr="008A5A08" w:rsidRDefault="00AF3A24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1147C7" w14:textId="3641C6C4" w:rsidR="00AF3A24" w:rsidRPr="008A5A08" w:rsidRDefault="002114F9" w:rsidP="00A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14F9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C2140" w:rsidRPr="008A5A08" w14:paraId="1FD818D8" w14:textId="77777777" w:rsidTr="008878CC">
        <w:trPr>
          <w:trHeight w:hRule="exact" w:val="374"/>
        </w:trPr>
        <w:tc>
          <w:tcPr>
            <w:tcW w:w="1768" w:type="pct"/>
          </w:tcPr>
          <w:p w14:paraId="5839A888" w14:textId="77777777" w:rsidR="001447F7" w:rsidRPr="008A5A08" w:rsidRDefault="001447F7" w:rsidP="001447F7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370345A5" w14:textId="77777777" w:rsidR="001447F7" w:rsidRPr="008A5A08" w:rsidRDefault="001447F7" w:rsidP="001447F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5" w:type="pct"/>
            <w:gridSpan w:val="9"/>
          </w:tcPr>
          <w:p w14:paraId="1393956C" w14:textId="77777777" w:rsidR="001447F7" w:rsidRPr="008A5A08" w:rsidRDefault="001447F7" w:rsidP="001447F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A24" w:rsidRPr="008A5A08" w14:paraId="3CC8E120" w14:textId="77777777" w:rsidTr="008878CC">
        <w:trPr>
          <w:trHeight w:hRule="exact" w:val="374"/>
        </w:trPr>
        <w:tc>
          <w:tcPr>
            <w:tcW w:w="1768" w:type="pct"/>
          </w:tcPr>
          <w:p w14:paraId="403DCA52" w14:textId="4925BBF2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2114F9" w:rsidRPr="002114F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6" w:type="pct"/>
          </w:tcPr>
          <w:p w14:paraId="1D8779F1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15DD755" w14:textId="6598A9AE" w:rsidR="00AF3A24" w:rsidRPr="009052AF" w:rsidRDefault="00F26681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C2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  <w:r w:rsidR="002C2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27" w:type="pct"/>
            <w:gridSpan w:val="2"/>
          </w:tcPr>
          <w:p w14:paraId="381ACE57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776AC02F" w14:textId="0723BC22" w:rsidR="00AF3A24" w:rsidRPr="008A5A08" w:rsidRDefault="00F26681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F3A24" w:rsidRPr="009052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  <w:r w:rsidR="00AF3A24" w:rsidRPr="009052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45" w:type="pct"/>
          </w:tcPr>
          <w:p w14:paraId="555BD072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588B8B" w14:textId="54553C9A" w:rsidR="00AF3A24" w:rsidRPr="00396D30" w:rsidRDefault="00F26681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914</w:t>
            </w:r>
            <w:r w:rsidR="005853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143" w:type="pct"/>
          </w:tcPr>
          <w:p w14:paraId="65EE1D13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ADE49F9" w14:textId="7F261FCE" w:rsidR="00AF3A24" w:rsidRPr="00396D30" w:rsidRDefault="00F26681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</w:t>
            </w:r>
            <w:r w:rsidR="00AF3A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056</w:t>
            </w:r>
          </w:p>
        </w:tc>
      </w:tr>
      <w:tr w:rsidR="00AF3A24" w:rsidRPr="008A5A08" w14:paraId="54D12504" w14:textId="77777777" w:rsidTr="008E6049">
        <w:trPr>
          <w:trHeight w:hRule="exact" w:val="374"/>
        </w:trPr>
        <w:tc>
          <w:tcPr>
            <w:tcW w:w="1768" w:type="pct"/>
          </w:tcPr>
          <w:p w14:paraId="01715249" w14:textId="77777777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6" w:type="pct"/>
          </w:tcPr>
          <w:p w14:paraId="736E5CD5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shd w:val="clear" w:color="auto" w:fill="auto"/>
          </w:tcPr>
          <w:p w14:paraId="6BEC5EEC" w14:textId="5E5263F1" w:rsidR="00AF3A24" w:rsidRPr="008E6049" w:rsidRDefault="00F26681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  <w:r w:rsidR="008E6049" w:rsidRPr="008E60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27" w:type="pct"/>
            <w:gridSpan w:val="2"/>
          </w:tcPr>
          <w:p w14:paraId="66027FBD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8EB672E" w14:textId="383E9BEB" w:rsidR="00AF3A24" w:rsidRPr="008A5A08" w:rsidRDefault="00F26681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</w:t>
            </w:r>
            <w:r w:rsidR="00002F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145" w:type="pct"/>
          </w:tcPr>
          <w:p w14:paraId="49E20A4E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B22DD2" w14:textId="4F67280C" w:rsidR="00AF3A24" w:rsidRPr="008A5A08" w:rsidRDefault="00F26681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  <w:r w:rsidR="001624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3" w:type="pct"/>
          </w:tcPr>
          <w:p w14:paraId="7194C92C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F68ECC" w14:textId="191A36F8" w:rsidR="00AF3A24" w:rsidRPr="008A5A08" w:rsidRDefault="00002F79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F3A24" w:rsidRPr="008A5A08" w14:paraId="088F1F32" w14:textId="77777777" w:rsidTr="00AC0060">
        <w:trPr>
          <w:trHeight w:hRule="exact" w:val="374"/>
        </w:trPr>
        <w:tc>
          <w:tcPr>
            <w:tcW w:w="1768" w:type="pct"/>
          </w:tcPr>
          <w:p w14:paraId="5B33957C" w14:textId="77777777" w:rsidR="00AF3A24" w:rsidRPr="008A5A08" w:rsidRDefault="00AF3A24" w:rsidP="00AF3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8A5A08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36" w:type="pct"/>
          </w:tcPr>
          <w:p w14:paraId="64FAA34A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shd w:val="clear" w:color="auto" w:fill="auto"/>
          </w:tcPr>
          <w:p w14:paraId="7E5747A3" w14:textId="7439E0C8" w:rsidR="00AF3A24" w:rsidRPr="008E6049" w:rsidRDefault="001624B2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60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</w:t>
            </w:r>
            <w:r w:rsidR="008E6049" w:rsidRPr="008E60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777</w:t>
            </w:r>
            <w:r w:rsidR="008E6049" w:rsidRPr="008E60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  <w:gridSpan w:val="2"/>
          </w:tcPr>
          <w:p w14:paraId="75643EC8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21C9878D" w14:textId="37DE1B70" w:rsidR="00AF3A24" w:rsidRPr="008A5A08" w:rsidRDefault="00002F79" w:rsidP="00AF3A24">
            <w:pPr>
              <w:pStyle w:val="block"/>
              <w:tabs>
                <w:tab w:val="decimal" w:pos="83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4B6200AB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9C06ECD" w14:textId="26541605" w:rsidR="00AF3A24" w:rsidRPr="00AC0060" w:rsidRDefault="00315494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00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270</w:t>
            </w:r>
            <w:r w:rsidR="008A7884" w:rsidRPr="00AC00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</w:t>
            </w:r>
            <w:r w:rsidRPr="00AC00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3667574F" w14:textId="77777777" w:rsidR="00AF3A24" w:rsidRPr="008A5A08" w:rsidRDefault="00AF3A24" w:rsidP="00AF3A24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58D4B50" w14:textId="17936F43" w:rsidR="00AF3A24" w:rsidRPr="008A5A08" w:rsidRDefault="00002F79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F3A24" w:rsidRPr="008A5A08" w14:paraId="3F6992D5" w14:textId="77777777" w:rsidTr="00A1614B">
        <w:trPr>
          <w:trHeight w:hRule="exact" w:val="374"/>
        </w:trPr>
        <w:tc>
          <w:tcPr>
            <w:tcW w:w="1768" w:type="pct"/>
          </w:tcPr>
          <w:p w14:paraId="1C859C82" w14:textId="6D10C8FA" w:rsidR="00AF3A24" w:rsidRPr="008A5A08" w:rsidRDefault="00AF3A24" w:rsidP="00AF3A2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176CE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76CE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6" w:type="pct"/>
          </w:tcPr>
          <w:p w14:paraId="4CD1E3D8" w14:textId="77777777" w:rsidR="00AF3A24" w:rsidRPr="008A5A08" w:rsidRDefault="00AF3A24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B1EAD49" w14:textId="0176997A" w:rsidR="00AF3A24" w:rsidRPr="008A5A08" w:rsidRDefault="00F26681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1624B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048</w:t>
            </w:r>
            <w:r w:rsidR="008E604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27" w:type="pct"/>
            <w:gridSpan w:val="2"/>
          </w:tcPr>
          <w:p w14:paraId="52EA9EDD" w14:textId="77777777" w:rsidR="00AF3A24" w:rsidRPr="008A5A08" w:rsidRDefault="00AF3A24" w:rsidP="00AF3A2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DD59DB" w14:textId="211F7CA0" w:rsidR="00AF3A24" w:rsidRPr="008A5A08" w:rsidRDefault="00F26681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0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  <w:r w:rsidR="0000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909</w:t>
            </w:r>
          </w:p>
        </w:tc>
        <w:tc>
          <w:tcPr>
            <w:tcW w:w="145" w:type="pct"/>
          </w:tcPr>
          <w:p w14:paraId="7FCCEAAA" w14:textId="77777777" w:rsidR="00AF3A24" w:rsidRPr="008A5A08" w:rsidRDefault="00AF3A24" w:rsidP="00AF3A24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353803A" w14:textId="312EEF2A" w:rsidR="00AF3A24" w:rsidRPr="008A5A08" w:rsidRDefault="00F26681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977</w:t>
            </w:r>
            <w:r w:rsidR="008A78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43" w:type="pct"/>
          </w:tcPr>
          <w:p w14:paraId="656B36AA" w14:textId="77777777" w:rsidR="00AF3A24" w:rsidRPr="008A5A08" w:rsidRDefault="00AF3A24" w:rsidP="008A788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D1D12DD" w14:textId="4984B124" w:rsidR="00AF3A24" w:rsidRPr="008A5A08" w:rsidRDefault="00F26681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493</w:t>
            </w:r>
            <w:r w:rsidR="00002F7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</w:tr>
      <w:tr w:rsidR="00A1614B" w:rsidRPr="008A5A08" w14:paraId="2D44FBB2" w14:textId="77777777" w:rsidTr="00A1614B">
        <w:trPr>
          <w:trHeight w:hRule="exact" w:val="374"/>
        </w:trPr>
        <w:tc>
          <w:tcPr>
            <w:tcW w:w="1768" w:type="pct"/>
          </w:tcPr>
          <w:p w14:paraId="44FDAF5F" w14:textId="0E89B875" w:rsidR="00A1614B" w:rsidRPr="008A5A08" w:rsidRDefault="00A1614B" w:rsidP="00AF3A24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533DB5A3" w14:textId="77777777" w:rsidR="00A1614B" w:rsidRPr="008A5A08" w:rsidRDefault="00A1614B" w:rsidP="00AF3A24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16E1E29" w14:textId="77777777" w:rsidR="00A1614B" w:rsidRPr="008A5A08" w:rsidRDefault="00A1614B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7887CC9B" w14:textId="77777777" w:rsidR="00A1614B" w:rsidRPr="008A5A08" w:rsidRDefault="00A1614B" w:rsidP="00AF3A2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CC13B9E" w14:textId="6284E333" w:rsidR="00A1614B" w:rsidRDefault="00F26681" w:rsidP="00AF3A24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132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45" w:type="pct"/>
          </w:tcPr>
          <w:p w14:paraId="6C18CB3A" w14:textId="77777777" w:rsidR="00A1614B" w:rsidRPr="008A5A08" w:rsidRDefault="00A1614B" w:rsidP="00AF3A24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E395E12" w14:textId="77777777" w:rsidR="00A1614B" w:rsidRPr="008A5A08" w:rsidRDefault="00A1614B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9DA7E87" w14:textId="77777777" w:rsidR="00A1614B" w:rsidRPr="008A5A08" w:rsidRDefault="00A1614B" w:rsidP="00AF3A24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14:paraId="5E34DE67" w14:textId="5252DB9C" w:rsidR="00A1614B" w:rsidRDefault="00F26681" w:rsidP="00AF3A24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914</w:t>
            </w:r>
            <w:r w:rsidR="00701A2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</w:tr>
    </w:tbl>
    <w:p w14:paraId="3482F495" w14:textId="77777777" w:rsidR="00F17879" w:rsidRDefault="00F17879" w:rsidP="0016492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3FDA4819" w14:textId="77777777" w:rsidR="00F17879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340CCCC3" w14:textId="77777777" w:rsidR="00F17879" w:rsidRPr="003515FC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A181AF8" w14:textId="49B6CFC7" w:rsidR="00F17879" w:rsidRPr="008A5A08" w:rsidRDefault="00F17879" w:rsidP="00F17879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39CF9CE5" w14:textId="77777777" w:rsidR="00F17879" w:rsidRPr="003515FC" w:rsidRDefault="00F17879" w:rsidP="00F1787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C2E03F" w14:textId="7AFE3830" w:rsidR="00F17879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มกรา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F26681" w:rsidRPr="00F26681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,</w:t>
      </w:r>
      <w:r w:rsidR="00F26681" w:rsidRPr="00F26681">
        <w:rPr>
          <w:rFonts w:ascii="Angsana New" w:hAnsi="Angsana New" w:cs="Angsana New"/>
          <w:sz w:val="30"/>
          <w:szCs w:val="30"/>
        </w:rPr>
        <w:t>000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8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AA3E86">
        <w:rPr>
          <w:rFonts w:ascii="Angsana New" w:hAnsi="Angsana New" w:cs="Angsana New" w:hint="cs"/>
          <w:sz w:val="30"/>
          <w:szCs w:val="30"/>
          <w:cs/>
        </w:rPr>
        <w:t>มกรา</w:t>
      </w:r>
      <w:r w:rsidR="00AA3E86" w:rsidRPr="008A5A08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F26681" w:rsidRPr="00F26681">
        <w:rPr>
          <w:rFonts w:ascii="Angsana New" w:hAnsi="Angsana New" w:cs="Angsana New"/>
          <w:sz w:val="30"/>
          <w:szCs w:val="30"/>
        </w:rPr>
        <w:t>2568</w:t>
      </w:r>
      <w:r w:rsidR="00AA3E86"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F26681" w:rsidRPr="00F26681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z w:val="30"/>
          <w:szCs w:val="30"/>
        </w:rPr>
        <w:t>48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B21AFAD" w14:textId="77777777" w:rsidR="00F17879" w:rsidRPr="003515FC" w:rsidRDefault="00F17879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49B7B20A" w14:textId="77777777" w:rsidR="00506060" w:rsidRDefault="00506060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7187D71" w14:textId="77777777" w:rsidR="00506060" w:rsidRPr="008A5A08" w:rsidRDefault="00506060" w:rsidP="00F17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A80CF6" w14:textId="049E96BD" w:rsidR="00CF52B4" w:rsidRPr="008A5A08" w:rsidRDefault="00CF52B4" w:rsidP="00CF52B4">
      <w:pPr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หุ้นกู้ครั้งที่ 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F26681" w:rsidRPr="00F26681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</w:p>
    <w:p w14:paraId="66061753" w14:textId="77777777" w:rsidR="00CF52B4" w:rsidRPr="003515FC" w:rsidRDefault="00CF52B4" w:rsidP="00CF52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B9C2D1" w14:textId="0F822BA6" w:rsidR="00CF52B4" w:rsidRDefault="00CF52B4" w:rsidP="00CF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>
        <w:rPr>
          <w:rFonts w:ascii="Angsana New" w:hAnsi="Angsana New" w:cs="Angsana New" w:hint="cs"/>
          <w:sz w:val="30"/>
          <w:szCs w:val="30"/>
          <w:cs/>
        </w:rPr>
        <w:t>ไม่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มีหลักประกัน และระบุชื่อผู้ถือเป็นจำนวนเงินรวม </w:t>
      </w:r>
      <w:r w:rsidR="00F26681" w:rsidRPr="00F26681">
        <w:rPr>
          <w:rFonts w:ascii="Angsana New" w:hAnsi="Angsana New" w:cs="Angsana New"/>
          <w:sz w:val="30"/>
          <w:szCs w:val="30"/>
        </w:rPr>
        <w:t>569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เพื่อเสนอขายให้ผู้ลงทุนโดยเฉพาะเจาะจง ครบกำหนดไถ่ถอนในวันที่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2566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F26681" w:rsidRPr="00F26681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>.</w:t>
      </w:r>
      <w:r w:rsidR="00F26681" w:rsidRPr="00F26681">
        <w:rPr>
          <w:rFonts w:ascii="Angsana New" w:hAnsi="Angsana New" w:cs="Angsana New"/>
          <w:sz w:val="30"/>
          <w:szCs w:val="30"/>
        </w:rPr>
        <w:t>50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4B7B1A2D" w14:textId="57619D25" w:rsidR="00CF52B4" w:rsidRPr="00506060" w:rsidRDefault="00CF52B4" w:rsidP="0016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7BE9EAF8" w14:textId="77777777" w:rsidR="00506060" w:rsidRPr="008A5A08" w:rsidRDefault="00506060" w:rsidP="00506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8A5A08">
        <w:rPr>
          <w:rFonts w:ascii="Angsana New" w:hAnsi="Angsana New" w:cs="Angsana New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ผู้ออกหุ้นกู้จะต้องดำรงไว้ซึ่งอัตราส่วนหนี้สินต่อส่วน</w:t>
      </w:r>
      <w:r w:rsidRPr="008A5A08">
        <w:rPr>
          <w:rFonts w:ascii="Angsana New" w:hAnsi="Angsana New" w:cs="Angsana New"/>
          <w:spacing w:val="2"/>
          <w:sz w:val="30"/>
          <w:szCs w:val="30"/>
          <w:cs/>
        </w:rPr>
        <w:t>ของผู้ถือหุ้น</w:t>
      </w:r>
    </w:p>
    <w:p w14:paraId="57E8379C" w14:textId="77777777" w:rsidR="00506060" w:rsidRDefault="00506060" w:rsidP="00506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>ตามงบการเงินรวมสำหรับปีตลอดระยะเวลาของหุ้นกู้</w:t>
      </w:r>
      <w:r w:rsidRPr="008A5A0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56D67240" w14:textId="77777777" w:rsidR="00506060" w:rsidRPr="00506060" w:rsidRDefault="00506060" w:rsidP="0016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</w:rPr>
      </w:pPr>
    </w:p>
    <w:p w14:paraId="6E839801" w14:textId="028F389A" w:rsidR="0016492A" w:rsidRPr="0016492A" w:rsidRDefault="0016492A" w:rsidP="00164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8633D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</w:p>
    <w:tbl>
      <w:tblPr>
        <w:tblW w:w="93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9"/>
        <w:gridCol w:w="560"/>
        <w:gridCol w:w="1280"/>
        <w:gridCol w:w="262"/>
        <w:gridCol w:w="6"/>
        <w:gridCol w:w="1092"/>
        <w:gridCol w:w="6"/>
        <w:gridCol w:w="260"/>
        <w:gridCol w:w="6"/>
        <w:gridCol w:w="1159"/>
        <w:gridCol w:w="253"/>
        <w:gridCol w:w="1096"/>
        <w:gridCol w:w="7"/>
        <w:gridCol w:w="6"/>
      </w:tblGrid>
      <w:tr w:rsidR="0016492A" w:rsidRPr="008633D3" w14:paraId="53C8031D" w14:textId="77777777" w:rsidTr="00AA3E86">
        <w:trPr>
          <w:trHeight w:hRule="exact" w:val="360"/>
          <w:tblHeader/>
        </w:trPr>
        <w:tc>
          <w:tcPr>
            <w:tcW w:w="1779" w:type="pct"/>
          </w:tcPr>
          <w:p w14:paraId="496B5FC4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3745B05B" w14:textId="77777777" w:rsidR="0016492A" w:rsidRPr="008633D3" w:rsidRDefault="0016492A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4"/>
          </w:tcPr>
          <w:p w14:paraId="078B57D9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07B5C992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6"/>
          </w:tcPr>
          <w:p w14:paraId="6402A02E" w14:textId="77777777" w:rsidR="0016492A" w:rsidRPr="008633D3" w:rsidRDefault="0016492A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CE0" w:rsidRPr="008633D3" w14:paraId="62DD5792" w14:textId="77777777" w:rsidTr="00AA3E86">
        <w:trPr>
          <w:gridAfter w:val="2"/>
          <w:wAfter w:w="7" w:type="pct"/>
          <w:trHeight w:hRule="exact" w:val="360"/>
          <w:tblHeader/>
        </w:trPr>
        <w:tc>
          <w:tcPr>
            <w:tcW w:w="1779" w:type="pct"/>
          </w:tcPr>
          <w:p w14:paraId="3B2C59C9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2F7D3D3A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72A29F4D" w14:textId="6CB63238" w:rsidR="00176CE0" w:rsidRPr="008633D3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76C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6CE0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63C646E1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89A13F5" w14:textId="4951F2A4" w:rsidR="00176CE0" w:rsidRPr="008633D3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76CE0" w:rsidRPr="008633D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6CE0"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gridSpan w:val="2"/>
          </w:tcPr>
          <w:p w14:paraId="59FC7F42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6AAFE56" w14:textId="27B5F515" w:rsidR="00176CE0" w:rsidRPr="008633D3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76CE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6CE0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28EC10A5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34756E6" w14:textId="1EAC2B96" w:rsidR="00176CE0" w:rsidRPr="008633D3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76CE0" w:rsidRPr="008633D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76CE0"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76CE0" w:rsidRPr="008633D3" w14:paraId="35DDD8D3" w14:textId="77777777" w:rsidTr="00AA3E86">
        <w:trPr>
          <w:gridAfter w:val="2"/>
          <w:wAfter w:w="7" w:type="pct"/>
          <w:trHeight w:hRule="exact" w:val="360"/>
          <w:tblHeader/>
        </w:trPr>
        <w:tc>
          <w:tcPr>
            <w:tcW w:w="1779" w:type="pct"/>
          </w:tcPr>
          <w:p w14:paraId="607567B6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1" w:type="pct"/>
          </w:tcPr>
          <w:p w14:paraId="1318A2A3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332401CF" w14:textId="0132A859" w:rsidR="00176CE0" w:rsidRPr="00B5513F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07663DB1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78595A75" w14:textId="00FB75E9" w:rsidR="00176CE0" w:rsidRPr="00C041B4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16F02C53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16E11C56" w14:textId="40D45EB1" w:rsidR="00176CE0" w:rsidRPr="00B5513F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5508BAD9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AF50C18" w14:textId="22EF02D0" w:rsidR="00176CE0" w:rsidRPr="00C041B4" w:rsidRDefault="00F26681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76CE0" w:rsidRPr="008633D3" w14:paraId="65F8BBFF" w14:textId="77777777" w:rsidTr="00AA3E86">
        <w:trPr>
          <w:trHeight w:hRule="exact" w:val="360"/>
          <w:tblHeader/>
        </w:trPr>
        <w:tc>
          <w:tcPr>
            <w:tcW w:w="1779" w:type="pct"/>
          </w:tcPr>
          <w:p w14:paraId="1AD3E3E8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pct"/>
          </w:tcPr>
          <w:p w14:paraId="4DDAF92C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12"/>
          </w:tcPr>
          <w:p w14:paraId="6495E82C" w14:textId="77777777" w:rsidR="00176CE0" w:rsidRPr="008633D3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76CE0" w:rsidRPr="008633D3" w14:paraId="4B3929D4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12510194" w14:textId="77777777" w:rsidR="00176CE0" w:rsidRPr="008633D3" w:rsidRDefault="00176CE0" w:rsidP="00176CE0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  <w:r w:rsidRPr="008633D3">
              <w:rPr>
                <w:rFonts w:ascii="Angsana New" w:hAnsi="Angsana New" w:cs="Angsana New" w:hint="cs"/>
                <w:cs/>
                <w:lang w:val="en-US"/>
              </w:rPr>
              <w:t>และตั๋วแลกเงิน</w:t>
            </w:r>
          </w:p>
        </w:tc>
        <w:tc>
          <w:tcPr>
            <w:tcW w:w="301" w:type="pct"/>
          </w:tcPr>
          <w:p w14:paraId="48B6395F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1C3CA9B" w14:textId="5A2F1CF1" w:rsidR="00176CE0" w:rsidRPr="008A5A08" w:rsidRDefault="00F26681" w:rsidP="00176CE0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F404EAA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011685A3" w14:textId="595F8545" w:rsidR="00176CE0" w:rsidRPr="008A5A08" w:rsidRDefault="00F26681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43" w:type="pct"/>
            <w:gridSpan w:val="2"/>
            <w:vAlign w:val="bottom"/>
          </w:tcPr>
          <w:p w14:paraId="58116254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2DF61F7D" w14:textId="53DD658F" w:rsidR="00176CE0" w:rsidRPr="008A5A08" w:rsidRDefault="00F26681" w:rsidP="00176CE0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6" w:type="pct"/>
            <w:vAlign w:val="bottom"/>
          </w:tcPr>
          <w:p w14:paraId="5622BDB9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DD54EB5" w14:textId="530B34D1" w:rsidR="00176CE0" w:rsidRPr="008A5A08" w:rsidRDefault="00F26681" w:rsidP="00176CE0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</w:tr>
      <w:tr w:rsidR="00176CE0" w:rsidRPr="008633D3" w14:paraId="20FF6A2A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6B068D12" w14:textId="77777777" w:rsidR="00176CE0" w:rsidRPr="008633D3" w:rsidRDefault="00176CE0" w:rsidP="00176CE0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</w:rPr>
              <w:t>หนี้สิน</w:t>
            </w:r>
            <w:r w:rsidRPr="008633D3">
              <w:rPr>
                <w:rFonts w:ascii="Angsana New" w:hAnsi="Angsana New" w:cs="Angsana New" w:hint="cs"/>
                <w:cs/>
              </w:rPr>
              <w:t>จากการทำ</w:t>
            </w:r>
            <w:r w:rsidRPr="008633D3">
              <w:rPr>
                <w:rFonts w:ascii="Angsana New" w:eastAsia="Angsana New" w:hAnsi="Angsana New" w:cs="Angsana New"/>
                <w:cs/>
                <w:lang w:val="en-US"/>
              </w:rPr>
              <w:t>ทรัสต์รีซีท</w:t>
            </w:r>
          </w:p>
        </w:tc>
        <w:tc>
          <w:tcPr>
            <w:tcW w:w="301" w:type="pct"/>
          </w:tcPr>
          <w:p w14:paraId="755ECA52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084A373" w14:textId="76BDAD1C" w:rsidR="00176CE0" w:rsidRPr="008A5A08" w:rsidRDefault="00F26681" w:rsidP="00176CE0">
            <w:pPr>
              <w:pStyle w:val="block"/>
              <w:tabs>
                <w:tab w:val="left" w:pos="810"/>
              </w:tabs>
              <w:spacing w:after="0" w:line="240" w:lineRule="auto"/>
              <w:ind w:left="-90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7F4FC4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2E23D5A4" w14:textId="0DE5379C" w:rsidR="00176CE0" w:rsidRPr="008A5A08" w:rsidRDefault="00F26681" w:rsidP="00176CE0">
            <w:pPr>
              <w:pStyle w:val="block"/>
              <w:tabs>
                <w:tab w:val="left" w:pos="88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3" w:type="pct"/>
            <w:gridSpan w:val="2"/>
            <w:vAlign w:val="bottom"/>
          </w:tcPr>
          <w:p w14:paraId="2FC7BA56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C445334" w14:textId="672B991C" w:rsidR="00176CE0" w:rsidRPr="00E6693B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36" w:type="pct"/>
            <w:vAlign w:val="bottom"/>
          </w:tcPr>
          <w:p w14:paraId="0438C331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10A4E55A" w14:textId="55BFE201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</w:tr>
      <w:tr w:rsidR="00176CE0" w:rsidRPr="008633D3" w14:paraId="64377A40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01989724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1" w:type="pct"/>
          </w:tcPr>
          <w:p w14:paraId="55EAF74D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321E19CB" w14:textId="5CFD7FEE" w:rsidR="00176CE0" w:rsidRPr="008F1818" w:rsidRDefault="00F26681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41" w:type="pct"/>
            <w:vAlign w:val="bottom"/>
          </w:tcPr>
          <w:p w14:paraId="47D0575D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1EB463BA" w14:textId="55944660" w:rsidR="00176CE0" w:rsidRPr="008A5A08" w:rsidRDefault="00F26681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43" w:type="pct"/>
            <w:gridSpan w:val="2"/>
            <w:vAlign w:val="bottom"/>
          </w:tcPr>
          <w:p w14:paraId="0962A15A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27D4B7D0" w14:textId="19A06C35" w:rsidR="00176CE0" w:rsidRPr="00D337EE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36" w:type="pct"/>
            <w:vAlign w:val="bottom"/>
          </w:tcPr>
          <w:p w14:paraId="269C704B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5A8CBCE5" w14:textId="63B48D24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176CE0" w:rsidRPr="008633D3" w14:paraId="1620B8BE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3F59DA04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01" w:type="pct"/>
          </w:tcPr>
          <w:p w14:paraId="750DB373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  <w:vAlign w:val="bottom"/>
          </w:tcPr>
          <w:p w14:paraId="29AA477A" w14:textId="787B2C9F" w:rsidR="00176CE0" w:rsidRPr="008A5A08" w:rsidRDefault="00F26681" w:rsidP="00176CE0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1" w:type="pct"/>
            <w:vAlign w:val="bottom"/>
          </w:tcPr>
          <w:p w14:paraId="0484E12D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78BF2441" w14:textId="478111A8" w:rsidR="00176CE0" w:rsidRPr="008A5A08" w:rsidRDefault="00F26681" w:rsidP="00176CE0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3" w:type="pct"/>
            <w:gridSpan w:val="2"/>
            <w:vAlign w:val="bottom"/>
          </w:tcPr>
          <w:p w14:paraId="57DED88F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1B26C509" w14:textId="3B3E52BE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36" w:type="pct"/>
            <w:vAlign w:val="bottom"/>
          </w:tcPr>
          <w:p w14:paraId="3961B101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3D038D2" w14:textId="4F598184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176CE0" w:rsidRPr="00CF72B9" w14:paraId="7F82E82C" w14:textId="77777777" w:rsidTr="00AA3E86">
        <w:trPr>
          <w:gridAfter w:val="1"/>
          <w:wAfter w:w="3" w:type="pct"/>
          <w:trHeight w:val="288"/>
        </w:trPr>
        <w:tc>
          <w:tcPr>
            <w:tcW w:w="1779" w:type="pct"/>
          </w:tcPr>
          <w:p w14:paraId="005C0C98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301" w:type="pct"/>
          </w:tcPr>
          <w:p w14:paraId="665BE634" w14:textId="77777777" w:rsidR="00176CE0" w:rsidRPr="008633D3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E9B4190" w14:textId="2736BCA1" w:rsidR="00176CE0" w:rsidRPr="008A5A08" w:rsidRDefault="00F26681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242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2F3662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shd w:val="clear" w:color="auto" w:fill="auto"/>
            <w:vAlign w:val="bottom"/>
          </w:tcPr>
          <w:p w14:paraId="0F463E39" w14:textId="6625B2D7" w:rsidR="00176CE0" w:rsidRPr="008A5A08" w:rsidRDefault="00F26681" w:rsidP="00176C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43" w:type="pct"/>
            <w:gridSpan w:val="2"/>
            <w:vAlign w:val="bottom"/>
          </w:tcPr>
          <w:p w14:paraId="14CDC469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gridSpan w:val="2"/>
            <w:vAlign w:val="bottom"/>
          </w:tcPr>
          <w:p w14:paraId="34F4B05C" w14:textId="033B2C05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3154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36" w:type="pct"/>
            <w:vAlign w:val="bottom"/>
          </w:tcPr>
          <w:p w14:paraId="2A1E8673" w14:textId="77777777" w:rsidR="00176CE0" w:rsidRPr="008A5A08" w:rsidRDefault="00176CE0" w:rsidP="00176C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7018B920" w14:textId="78917DDA" w:rsidR="00176CE0" w:rsidRPr="008A5A08" w:rsidRDefault="00F26681" w:rsidP="00176C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176C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</w:tbl>
    <w:p w14:paraId="69B2F3D0" w14:textId="42234DB8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603161" w14:textId="77777777" w:rsidR="00BF4A55" w:rsidRPr="00E4276D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7535518" w14:textId="77777777" w:rsidR="00BF4A55" w:rsidRPr="00F17879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  <w:cs/>
        </w:rPr>
      </w:pPr>
    </w:p>
    <w:p w14:paraId="22F4410D" w14:textId="368BBE29" w:rsidR="00BF4A55" w:rsidRDefault="00BF4A55" w:rsidP="00BF4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="00176CE0">
        <w:rPr>
          <w:rFonts w:ascii="Angsana New" w:hAnsi="Angsana New" w:cs="Angsana New"/>
          <w:sz w:val="30"/>
          <w:szCs w:val="30"/>
        </w:rPr>
        <w:t xml:space="preserve"> </w:t>
      </w:r>
      <w:r w:rsidR="00176CE0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4</w:t>
      </w:r>
      <w:r w:rsidR="004229C4">
        <w:rPr>
          <w:rFonts w:ascii="Angsana New" w:hAnsi="Angsana New" w:cs="Angsana New"/>
          <w:sz w:val="30"/>
          <w:szCs w:val="30"/>
        </w:rPr>
        <w:t>,</w:t>
      </w:r>
      <w:r w:rsidR="00F26681" w:rsidRPr="00F26681">
        <w:rPr>
          <w:rFonts w:ascii="Angsana New" w:hAnsi="Angsana New" w:cs="Angsana New"/>
          <w:sz w:val="30"/>
          <w:szCs w:val="30"/>
        </w:rPr>
        <w:t>330</w:t>
      </w:r>
      <w:r w:rsidR="00176CE0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 w:rsidR="004229C4">
        <w:rPr>
          <w:rFonts w:ascii="Angsana New" w:hAnsi="Angsana New" w:cs="Angsana New"/>
          <w:sz w:val="30"/>
          <w:szCs w:val="30"/>
        </w:rPr>
        <w:t>,</w:t>
      </w:r>
      <w:r w:rsidR="00F26681" w:rsidRPr="00F26681">
        <w:rPr>
          <w:rFonts w:ascii="Angsana New" w:hAnsi="Angsana New" w:cs="Angsana New"/>
          <w:sz w:val="30"/>
          <w:szCs w:val="30"/>
        </w:rPr>
        <w:t>645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31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2562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D40D7">
        <w:rPr>
          <w:rFonts w:ascii="Angsana New" w:hAnsi="Angsana New" w:cs="Angsana New"/>
          <w:i/>
          <w:iCs/>
          <w:sz w:val="30"/>
          <w:szCs w:val="30"/>
        </w:rPr>
        <w:t>1,448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ED40D7">
        <w:rPr>
          <w:rFonts w:ascii="Angsana New" w:hAnsi="Angsana New" w:cs="Angsana New"/>
          <w:i/>
          <w:iCs/>
          <w:sz w:val="30"/>
          <w:szCs w:val="30"/>
        </w:rPr>
        <w:t>526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5F696BFA" w14:textId="77777777" w:rsidR="00BF4A55" w:rsidRDefault="00BF4A55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0689BE8" w14:textId="77777777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7A90ECE" w14:textId="1140722B" w:rsidR="00AA3E86" w:rsidRDefault="00AA3E86" w:rsidP="00A1614B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  <w:sectPr w:rsidR="00AA3E86" w:rsidSect="00B1293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7B5F8E3" w14:textId="1702B7E6" w:rsidR="00443FCC" w:rsidRPr="003C1F37" w:rsidRDefault="00443FCC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3C1F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FFBC6E1" w14:textId="77777777" w:rsidR="00443FCC" w:rsidRPr="00AA3E86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5F135558" w14:textId="03F6D952" w:rsidR="00443FCC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14:paraId="03BDFA3F" w14:textId="77777777" w:rsidR="00443FCC" w:rsidRPr="00AA3E86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cs/>
        </w:rPr>
      </w:pPr>
    </w:p>
    <w:p w14:paraId="2A35FE3B" w14:textId="77777777" w:rsidR="00443FCC" w:rsidRPr="00EE7420" w:rsidRDefault="00443FCC" w:rsidP="00443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>
        <w:rPr>
          <w:rFonts w:ascii="Angsana New" w:hAnsi="Angsana New" w:cs="Angsana New"/>
          <w:spacing w:val="-8"/>
          <w:sz w:val="30"/>
          <w:szCs w:val="30"/>
        </w:rPr>
        <w:br/>
      </w: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E17886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EE7420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>
        <w:rPr>
          <w:rFonts w:ascii="Angsana New" w:hAnsi="Angsana New" w:cs="Angsana New"/>
          <w:sz w:val="30"/>
          <w:szCs w:val="30"/>
        </w:rPr>
        <w:br/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EE7420">
        <w:rPr>
          <w:rFonts w:ascii="Angsana New" w:hAnsi="Angsana New"/>
          <w:sz w:val="30"/>
          <w:szCs w:val="30"/>
          <w:cs/>
        </w:rPr>
        <w:t xml:space="preserve"> </w:t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466F1E0" w14:textId="77777777" w:rsidR="00443FCC" w:rsidRPr="00AA3E86" w:rsidRDefault="00443FCC" w:rsidP="00443FCC">
      <w:pPr>
        <w:jc w:val="thaiDistribute"/>
        <w:rPr>
          <w:rFonts w:ascii="Angsana New" w:hAnsi="Angsana New" w:cs="Angsana New"/>
        </w:rPr>
      </w:pPr>
    </w:p>
    <w:p w14:paraId="2C5A136A" w14:textId="6E23BD2A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14:paraId="16A798DC" w14:textId="55E97B37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14:paraId="369FF11C" w14:textId="09C8B10E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: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14:paraId="30F19A10" w14:textId="2FC051BA" w:rsidR="00443FCC" w:rsidRDefault="00443FCC" w:rsidP="00443FCC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 w:rsidR="00F26681" w:rsidRPr="00F26681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14:paraId="3FB017F4" w14:textId="77777777" w:rsidR="00443FCC" w:rsidRPr="00AA3E86" w:rsidRDefault="00443FCC" w:rsidP="00443FCC">
      <w:pPr>
        <w:ind w:left="547"/>
        <w:jc w:val="thaiDistribute"/>
        <w:rPr>
          <w:rFonts w:ascii="Angsana New" w:hAnsi="Angsana New" w:cs="Angsana New"/>
          <w:cs/>
        </w:rPr>
      </w:pPr>
    </w:p>
    <w:p w14:paraId="6193B1B2" w14:textId="77777777" w:rsidR="00443FCC" w:rsidRDefault="00443FCC" w:rsidP="00443FCC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14:paraId="5D71CB92" w14:textId="77777777" w:rsidR="00443FCC" w:rsidRDefault="00443FCC" w:rsidP="0041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69448DD" w14:textId="31944568" w:rsidR="00415069" w:rsidRPr="00053912" w:rsidRDefault="00B11196" w:rsidP="0041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</w:t>
      </w:r>
      <w:r w:rsidR="00415069"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14:paraId="32F0C4F2" w14:textId="44EA482E" w:rsidR="00C109DE" w:rsidRDefault="00415069" w:rsidP="00415069">
      <w:pPr>
        <w:tabs>
          <w:tab w:val="clear" w:pos="454"/>
          <w:tab w:val="left" w:pos="540"/>
        </w:tabs>
        <w:ind w:left="540" w:hanging="4"/>
        <w:rPr>
          <w:rFonts w:ascii="Angsana New" w:hAnsi="Angsana New" w:cs="Angsana New"/>
          <w:sz w:val="30"/>
          <w:szCs w:val="30"/>
          <w:cs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E67FCF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E67FCF">
        <w:rPr>
          <w:rFonts w:ascii="Angsana New" w:hAnsi="Angsana New" w:cs="Angsana New"/>
          <w:sz w:val="30"/>
          <w:szCs w:val="30"/>
          <w:cs/>
        </w:rPr>
        <w:t>ของกลุ่มบริษัทได้มาจาก</w:t>
      </w:r>
      <w:r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B11196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  <w:r w:rsidR="00C109DE">
        <w:rPr>
          <w:rFonts w:ascii="Angsana New" w:hAnsi="Angsana New" w:cs="Angsana New"/>
          <w:sz w:val="30"/>
          <w:szCs w:val="30"/>
          <w:cs/>
        </w:rPr>
        <w:br w:type="page"/>
      </w:r>
    </w:p>
    <w:p w14:paraId="5622C0AB" w14:textId="11CBEC5E" w:rsidR="00A14FB1" w:rsidRPr="008A5A08" w:rsidRDefault="00A14FB1" w:rsidP="005D6BDA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8A5A08" w:rsidSect="00B12936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595432C" w14:textId="798A5D1D" w:rsidR="00176CE0" w:rsidRPr="006C41D3" w:rsidRDefault="00176CE0" w:rsidP="00176CE0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color w:val="0000CC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รายได้และผลการดำเนินงานจำแนกตาม</w:t>
      </w:r>
      <w:r w:rsidRPr="00E17886">
        <w:rPr>
          <w:rFonts w:ascii="Angsana New" w:hAnsi="Angsana New" w:cs="Angsana New"/>
          <w:sz w:val="30"/>
          <w:szCs w:val="30"/>
          <w:cs/>
          <w:lang w:val="en-GB"/>
        </w:rPr>
        <w:t>ส่วนงานทางธุรกิจ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ในงบการเงินรวมสำหรับแต่ละงวดหกเดือนสิ้นสุดวันที่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="002114F9" w:rsidRPr="002114F9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26681" w:rsidRPr="00F26681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17886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3A3EBCFC" w14:textId="77777777" w:rsidR="00176CE0" w:rsidRPr="00C146C0" w:rsidRDefault="00176CE0" w:rsidP="00176CE0">
      <w:pPr>
        <w:rPr>
          <w:rFonts w:ascii="Angsana New" w:hAnsi="Angsana New" w:cs="Angsana New"/>
          <w:sz w:val="24"/>
          <w:szCs w:val="24"/>
        </w:rPr>
      </w:pPr>
    </w:p>
    <w:tbl>
      <w:tblPr>
        <w:tblW w:w="15584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630"/>
      </w:tblGrid>
      <w:tr w:rsidR="00176CE0" w:rsidRPr="00C146C0" w14:paraId="6F424488" w14:textId="77777777" w:rsidTr="00176CE0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E4ECC3" w14:textId="77777777" w:rsidR="00176CE0" w:rsidRPr="00C146C0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BA6D1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7FAF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3BA9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8920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7C72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09DD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4511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7896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0369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0ADEA2CC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1A1822CF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2AFC299B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26D4E0F3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4FC68240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0D7F9F07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740497D9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02E7F" w:rsidRPr="00C146C0" w14:paraId="6842B077" w14:textId="77777777" w:rsidTr="00176C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4C1A67" w14:textId="127443CF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DCB24" w14:textId="03B5829B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093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FEA9" w14:textId="344222EF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9E9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EBBC" w14:textId="6F730E1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916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951B" w14:textId="41A03691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0017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88E7" w14:textId="6E154F0C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C8C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6ED9" w14:textId="3B5FF9ED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79C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FC4A" w14:textId="429CE792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6838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2B1C" w14:textId="19EE0861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B32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B5AB" w14:textId="30ED442B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1F5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10C3" w14:textId="1F59A832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6" w:type="dxa"/>
            <w:vAlign w:val="bottom"/>
          </w:tcPr>
          <w:p w14:paraId="2438D45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337F796" w14:textId="44B9453A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0521FC6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3DBC246" w14:textId="5BF8760D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6" w:type="dxa"/>
          </w:tcPr>
          <w:p w14:paraId="20B8B14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6875ACF5" w14:textId="2FBCADD9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05792DB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4DC735F" w14:textId="0FAC3C15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402E7F" w:rsidRPr="00C146C0" w14:paraId="0E0834E7" w14:textId="77777777" w:rsidTr="00176C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78C4D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16" w:type="dxa"/>
            <w:gridSpan w:val="27"/>
            <w:tcBorders>
              <w:top w:val="nil"/>
              <w:left w:val="nil"/>
            </w:tcBorders>
            <w:vAlign w:val="bottom"/>
          </w:tcPr>
          <w:p w14:paraId="7124060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402E7F" w:rsidRPr="00C146C0" w14:paraId="597F9A05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4D3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3B94C3C" w14:textId="63DC446F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AE936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259CF0E" w14:textId="7C9CACB9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69107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BAAABC2" w14:textId="7790B08C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8C173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263FF89" w14:textId="1AC3457D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081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4F0116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EE98C6B" w14:textId="5837C784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BCE692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9E65910" w14:textId="3B8A77EC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046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F3957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FBA3AEB" w14:textId="7655A984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731BCC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8FE0D17" w14:textId="5037D766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491D19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0EE1796" w14:textId="444E4580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1523F4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0B7E41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8F75642" w14:textId="6A4726B2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66" w:type="dxa"/>
            <w:vAlign w:val="bottom"/>
          </w:tcPr>
          <w:p w14:paraId="23B514B2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4E7A7A9" w14:textId="2B7EABED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17E4A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0DAC7214" w14:textId="173B8A72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2BA129C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0CCA031" w14:textId="1A216980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  <w:r w:rsidR="00A645D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17</w:t>
            </w:r>
            <w:r w:rsidR="001523F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52A5D0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53FBE97" w14:textId="05E63275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  <w:r w:rsidR="00402E7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223</w:t>
            </w:r>
          </w:p>
        </w:tc>
      </w:tr>
      <w:tr w:rsidR="00402E7F" w:rsidRPr="00C146C0" w14:paraId="2E422639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92A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9D1AD" w14:textId="3F17B699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090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ADB39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D058BD" w14:textId="7AFB1A59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E9284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9CDB5" w14:textId="1497F547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43</w:t>
            </w:r>
            <w:r w:rsidR="001523F4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563E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A69C3D" w14:textId="765B66FC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C4ABCD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F9091" w14:textId="1B15583F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59F440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FC1278" w14:textId="3442FC58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5D498E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B9CC2" w14:textId="2D860177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  <w:r w:rsidR="001523F4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19A5F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05590" w14:textId="46A98377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DF399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B08217" w14:textId="3E6DA926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1523F4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B73FC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D7D43" w14:textId="6AAABCC6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66" w:type="dxa"/>
            <w:vAlign w:val="bottom"/>
          </w:tcPr>
          <w:p w14:paraId="375B50B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533C94E" w14:textId="17EC2B4A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EBE8CD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1F2E6708" w14:textId="7566F2F9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417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52335DA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79D5911" w14:textId="6AF37E80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6EA2E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16BC3C4" w14:textId="634B2321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402E7F" w:rsidRPr="00C146C0" w14:paraId="00ED5972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216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E2AB42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4DDFD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190D9E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043F7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704B70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EED48D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75CD780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C41EC5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1DD3A2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0D4BD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C23C7EF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B9D83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BA89F42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F26251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B2B83C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52A48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7F7F6506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539309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023CA3D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B66A507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D5FEA5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96EF8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86F39D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E0A2732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68E974E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4F8BFD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1BA3E1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</w:tr>
      <w:tr w:rsidR="00402E7F" w:rsidRPr="00C146C0" w14:paraId="735A4642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106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BB1CC8" w14:textId="5AF4DB92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4BF01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45C8BD" w14:textId="37E33A09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32F19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6A5211" w14:textId="12949F3F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48</w:t>
            </w:r>
            <w:r w:rsidR="001523F4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DB42D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9F5AD1" w14:textId="0650FF64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6BC650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A3C25A" w14:textId="310A744C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63E7FD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C7A0F6" w14:textId="710F36FC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76E53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4465BD" w14:textId="6E5109A6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  <w:r w:rsidR="001523F4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00000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0E6D8D" w14:textId="4FB6B740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8DA5F7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24FC94" w14:textId="45D1298A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5FA7960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0F603F" w14:textId="4F25D6A4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266" w:type="dxa"/>
            <w:vAlign w:val="bottom"/>
          </w:tcPr>
          <w:p w14:paraId="59EC1AD7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1CE8EA9" w14:textId="72042477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544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43BA17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4D46F63F" w14:textId="471D10EF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417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3661AC5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5C1CB308" w14:textId="368E9AC3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  <w:r w:rsidR="00A645D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17</w:t>
            </w:r>
            <w:r w:rsidR="001523F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40D33A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983E0F8" w14:textId="122245EE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  <w:r w:rsidR="00402E7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223</w:t>
            </w:r>
          </w:p>
        </w:tc>
      </w:tr>
      <w:tr w:rsidR="00402E7F" w:rsidRPr="00C146C0" w14:paraId="067941EB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64CB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48F9A9F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</w:p>
          <w:p w14:paraId="2CFA96B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</w:p>
          <w:p w14:paraId="2474BB7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91EB9" w14:textId="4AF7C80D" w:rsidR="00402E7F" w:rsidRPr="00C146C0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C6C2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E2946" w14:textId="134AB1C1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24E1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B15F6" w14:textId="32189471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64207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FE136" w14:textId="0B4CB26A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F7FD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8A09E" w14:textId="5BFAAE95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69FBF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B2DC5" w14:textId="2B36CA64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87B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DD384" w14:textId="2577448E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4D11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13E0B" w14:textId="7D7D0D5B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6270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41B46" w14:textId="08C12F50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71D3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82664" w14:textId="5815A5C7" w:rsidR="00402E7F" w:rsidRPr="00903124" w:rsidRDefault="00506060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4257D47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3FA6A" w14:textId="0FA86D0D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A8461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56F35" w14:textId="120E4240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AE8025F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FC03E" w14:textId="287A5094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659</w:t>
            </w:r>
          </w:p>
        </w:tc>
        <w:tc>
          <w:tcPr>
            <w:tcW w:w="270" w:type="dxa"/>
            <w:vAlign w:val="bottom"/>
          </w:tcPr>
          <w:p w14:paraId="6E6EDA2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DB4A70C" w14:textId="0DAACCE0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66</w:t>
            </w:r>
            <w:r w:rsidR="00506060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402E7F" w:rsidRPr="00C146C0" w14:paraId="367130BD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27D94" w14:textId="3BC3591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="000536B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(ขาดทุน)</w:t>
            </w:r>
          </w:p>
          <w:p w14:paraId="2FF89339" w14:textId="40AFD76E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0536B3"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  <w:r w:rsidR="00AE600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 w:rsidR="00AE600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        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4C04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25EE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0AE3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796F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87E8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A6B8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C61F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698C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084B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FC90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FF10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D8D9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D34E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3E02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B2EA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8B6F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12CA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BD31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E2F4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478EF1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7A257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FB4E3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9F3AE7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4786D5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B0743E0" w14:textId="2F328471" w:rsidR="00402E7F" w:rsidRPr="00C146C0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0C3B4B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EF920ED" w14:textId="0C7D8EEA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402E7F" w:rsidRPr="00C146C0" w14:paraId="5CC8633C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679A4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5700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884A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5E40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9562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A005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ACC1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5403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D42F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FC8E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B8D2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2EA5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49EB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9924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C447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B714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6A2A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A373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5C17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C46A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ACF4CA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BBC62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ACD3A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C417F1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7B4AC9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94E92B2" w14:textId="6AB098A4" w:rsidR="00402E7F" w:rsidRPr="00C146C0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95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65E8F1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4A3D8FE" w14:textId="4D4BCA3F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104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402E7F" w:rsidRPr="00C146C0" w14:paraId="35309784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93E245" w14:textId="4F15E431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C330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D813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2B1E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0017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46F7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52E8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5D18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3C02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01E3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31F3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1132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9F79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C766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84F9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2815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7C70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A759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ED25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91AD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706A66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29CB0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5DB13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86377C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AF5B72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001B2" w14:textId="03DCA5A8" w:rsidR="00402E7F" w:rsidRPr="00C146C0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132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CCE022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63548A4" w14:textId="6173F53C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4</w:t>
            </w:r>
            <w:r w:rsidR="00506060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402E7F" w:rsidRPr="00C146C0" w14:paraId="66ECE2B3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177E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71D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5845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3E66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A2E7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4940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F5E1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A06E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992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7312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648F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904D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C7ED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78F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C7AA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AAAF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EA6F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74F2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38E2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2A22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6747C8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DA1B4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54B97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45C328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00AF0C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51388" w14:textId="043BCC74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431</w:t>
            </w:r>
          </w:p>
        </w:tc>
        <w:tc>
          <w:tcPr>
            <w:tcW w:w="270" w:type="dxa"/>
          </w:tcPr>
          <w:p w14:paraId="698B3C8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9E8F51" w14:textId="4FA85821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518</w:t>
            </w:r>
          </w:p>
        </w:tc>
      </w:tr>
    </w:tbl>
    <w:p w14:paraId="28C1E9C9" w14:textId="77777777" w:rsidR="00176CE0" w:rsidRPr="00C146C0" w:rsidRDefault="00176CE0" w:rsidP="00176CE0">
      <w:pPr>
        <w:rPr>
          <w:rFonts w:ascii="Angsana New" w:hAnsi="Angsana New" w:cs="Angsana New"/>
          <w:sz w:val="24"/>
          <w:szCs w:val="24"/>
        </w:rPr>
      </w:pPr>
    </w:p>
    <w:p w14:paraId="3232880E" w14:textId="77777777" w:rsidR="00176CE0" w:rsidRPr="00C146C0" w:rsidRDefault="00176CE0" w:rsidP="00176CE0">
      <w:pPr>
        <w:rPr>
          <w:rFonts w:ascii="Angsana New" w:hAnsi="Angsana New" w:cs="Angsana New"/>
          <w:sz w:val="24"/>
          <w:szCs w:val="24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176CE0" w:rsidRPr="00C146C0" w14:paraId="7DD59D6D" w14:textId="77777777" w:rsidTr="00176CE0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9A583A" w14:textId="77777777" w:rsidR="00176CE0" w:rsidRPr="00692ECD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  <w:p w14:paraId="57378C6D" w14:textId="77777777" w:rsidR="00176CE0" w:rsidRPr="00C146C0" w:rsidRDefault="00176CE0" w:rsidP="0017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05E5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E2EE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9BE7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C5C9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73D4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749F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9AC1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FB148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08D3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0F7C4F43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14:paraId="2EF97131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14:paraId="327832F4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48477F6D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14:paraId="79F048B1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14:paraId="1221B52D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32303107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02E7F" w:rsidRPr="00C146C0" w14:paraId="69FBE4BF" w14:textId="77777777" w:rsidTr="00176C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54E2B" w14:textId="5ED8A728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8CED" w14:textId="71DF0F09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60F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1A7A" w14:textId="553D2CAC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BB6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F6E1" w14:textId="1FBAFE70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C4A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BC8B" w14:textId="4FB6695A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E8B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054E" w14:textId="7387BBB5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641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AFC8" w14:textId="5CF6FF10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54E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4764" w14:textId="4E03FDC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96D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1223" w14:textId="447DF11A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C1B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0BD75" w14:textId="7D8CFBBB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16E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ACB9" w14:textId="7D8FB4E0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6" w:type="dxa"/>
            <w:vAlign w:val="bottom"/>
          </w:tcPr>
          <w:p w14:paraId="370A202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A7F738C" w14:textId="5DA827F5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2680885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BFC5511" w14:textId="211A9FB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66" w:type="dxa"/>
          </w:tcPr>
          <w:p w14:paraId="0A583BA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14:paraId="75F449C8" w14:textId="38BEC818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37BF63A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45E1FEF" w14:textId="7C9AFE3C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176CE0" w:rsidRPr="00C146C0" w14:paraId="0C6A67F2" w14:textId="77777777" w:rsidTr="00176C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353D1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14:paraId="6C33705C" w14:textId="77777777" w:rsidR="00176CE0" w:rsidRPr="00C146C0" w:rsidRDefault="00176CE0" w:rsidP="0017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402E7F" w:rsidRPr="00C146C0" w14:paraId="37BE7154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25F6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B26D2C" w14:textId="1952D0C5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1315C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536BF72" w14:textId="14273B82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5B379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6700753" w14:textId="264BCC34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D5DDD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1AC16B0" w14:textId="18086B1B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EF1D6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D47CC7D" w14:textId="3BD7E659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7CA99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783831D" w14:textId="586139D6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49C74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86EBD2C" w14:textId="5820218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5BF47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1BE248A" w14:textId="0EDFE7D6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8C9B8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3B3731E8" w14:textId="4443949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F71436"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825D0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737EE3F" w14:textId="18BFA31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66" w:type="dxa"/>
            <w:vAlign w:val="bottom"/>
          </w:tcPr>
          <w:p w14:paraId="17BBC7C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9EBA517" w14:textId="29FC540A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2912A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2BCC24B" w14:textId="2A10C8F4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5E76913C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5AE98CC" w14:textId="1C37DE42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14</w:t>
            </w:r>
            <w:r w:rsidR="00A645D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99</w:t>
            </w:r>
            <w:r w:rsidR="00F71436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628701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8614C72" w14:textId="1CA83787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</w:t>
            </w:r>
            <w:r w:rsidR="00402E7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993</w:t>
            </w:r>
          </w:p>
        </w:tc>
      </w:tr>
      <w:tr w:rsidR="00402E7F" w:rsidRPr="00C146C0" w14:paraId="0F0C10BF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7B0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2C1BD" w14:textId="700E1D33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1F55B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281017" w14:textId="34149F1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FE2E8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CBC27" w14:textId="3C2CD44D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92</w:t>
            </w:r>
            <w:r w:rsidR="00F7143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AF15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699A42" w14:textId="1B65911F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4F8EE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ACF5F" w14:textId="32E1835B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624F0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F4989" w14:textId="461EDC2D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35066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428996" w14:textId="2CAB6CBA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69</w:t>
            </w:r>
            <w:r w:rsidR="00F71436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A50AD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9EDC83" w14:textId="6158ABD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E5CB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B7AB21" w14:textId="27A49FDE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11</w:t>
            </w:r>
            <w:r w:rsidR="00F7143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2CD1E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C63C1" w14:textId="27FCBD1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266" w:type="dxa"/>
            <w:vAlign w:val="bottom"/>
          </w:tcPr>
          <w:p w14:paraId="6A0BB3B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DFB1E38" w14:textId="5E15B03F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816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5C32BE7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B78036D" w14:textId="0046A32C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692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3628438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1B2ED67" w14:textId="74D1ED54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4A691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9ADE3E2" w14:textId="0D36A83B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402E7F" w:rsidRPr="00C146C0" w14:paraId="5AF364BF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395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703A32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1972C9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F968EB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EF12D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7B1EF8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F2E2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2DAE17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0874C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974313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90AC5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E2FBF7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D15E3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3178AD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3547E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C14F3F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E00C4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04470B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A3E8C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2726EAA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B04A48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C2931D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6A4B5D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4FDA207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E1BCABE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B3DDB9B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1E711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2DE590DE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</w:tr>
      <w:tr w:rsidR="00402E7F" w:rsidRPr="00C146C0" w14:paraId="0676C2F5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CD3E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09D03B" w14:textId="48E1BC9C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8651A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F86FC8" w14:textId="5668A017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E510E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C5CE5F" w14:textId="1273CAA3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  <w:r w:rsidR="00F7143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8B00A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A50752" w14:textId="67055CBF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16A9E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81104F" w14:textId="164B9455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5B772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F7AFF9" w14:textId="22C3F41E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26A6F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E044D1" w14:textId="3A020B32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  <w:r w:rsidR="00F7143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D062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A0F1BD" w14:textId="367111A9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6699A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218C22" w14:textId="11E5F7B7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09E6D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E9B4ED" w14:textId="47038411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266" w:type="dxa"/>
            <w:vAlign w:val="bottom"/>
          </w:tcPr>
          <w:p w14:paraId="60CEB45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4EA9D44" w14:textId="0E569781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816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7A02419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0595D097" w14:textId="018E2980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692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6" w:type="dxa"/>
            <w:vAlign w:val="bottom"/>
          </w:tcPr>
          <w:p w14:paraId="5F6FEDD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64047220" w14:textId="59D02B26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14</w:t>
            </w:r>
            <w:r w:rsidR="00A645D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99</w:t>
            </w:r>
            <w:r w:rsidR="00F71436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99B1CB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6EA9E302" w14:textId="31019641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</w:t>
            </w:r>
            <w:r w:rsidR="00402E7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993</w:t>
            </w:r>
          </w:p>
        </w:tc>
      </w:tr>
      <w:tr w:rsidR="00402E7F" w:rsidRPr="00C146C0" w14:paraId="5176FABE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1F4F8" w14:textId="77777777" w:rsidR="00402E7F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</w:p>
          <w:p w14:paraId="52BF77E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7C066" w14:textId="5B5284FA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CB69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6694C" w14:textId="1AA3E2C9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24E4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26A3D" w14:textId="4EE2B703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7B9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BB94E" w14:textId="11EF1D86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0A56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61F81" w14:textId="76C62701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395D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76558" w14:textId="41B4AF4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A27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032E6" w14:textId="14705618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D9DF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C7BE" w14:textId="016F4C8A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BAFC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2FA0C" w14:textId="08141D7E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844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1D961" w14:textId="3BBCACC2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7DD2C5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9DD3E" w14:textId="5D996423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967BE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DC429" w14:textId="6D095AF9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5B0E18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88735" w14:textId="7B42DF03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  <w:r w:rsidR="00A645D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53</w:t>
            </w:r>
            <w:r w:rsidR="00C11069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14A7E9F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8C6E61F" w14:textId="6C559091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959</w:t>
            </w:r>
          </w:p>
        </w:tc>
      </w:tr>
      <w:tr w:rsidR="00402E7F" w:rsidRPr="00C146C0" w14:paraId="1F9D83A4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7E2FCD" w14:textId="3C47523B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 w:rsidR="00A04B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76BEE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B76BE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ขาดทุน)</w:t>
            </w:r>
          </w:p>
          <w:p w14:paraId="60ED59C7" w14:textId="77777777" w:rsidR="00402E7F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="00B76BEE"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</w:p>
          <w:p w14:paraId="6FFCB113" w14:textId="47BC60AB" w:rsidR="00AE6003" w:rsidRPr="00C146C0" w:rsidRDefault="00AE6003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20B6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D599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305D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4F3D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B18A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BC8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726B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43A5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F77A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EC75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1535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7973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1B61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3230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30CB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AE40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9BDF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8E6F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1B42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D99F46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419C90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FF9EF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4BC4137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C2B038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327F2C" w14:textId="585D1BE5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C11069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14598E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66066D57" w14:textId="014DD019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402E7F" w:rsidRPr="00C146C0" w14:paraId="2770E2B0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FF22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8EE1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316B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B37F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E84C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97B4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BEFB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943C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94D5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97AC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7A1D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7CF6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D762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A325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A500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E0D1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9FE2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9131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E0DC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4775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10441B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58F666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F16B63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6EB1A7F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0861B0E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C8BE08" w14:textId="2E8C0724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C11069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175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72EF97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14:paraId="102646A5" w14:textId="3E4BAC60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208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402E7F" w:rsidRPr="00C146C0" w14:paraId="7E0F7A0F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B53D00" w14:textId="7C43C628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1F24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8805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118D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304F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334A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B7E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2DCD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F4DD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934C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B693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FA35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B1EE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D17A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0263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63A8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0629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376B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DB02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C5BF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08FAB8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B338DF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99BF05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7541EDE4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D50442D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47866" w14:textId="6DC0514C" w:rsidR="00402E7F" w:rsidRPr="00903124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</w:t>
            </w:r>
            <w:r w:rsidR="00C11069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29B92E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655EB9EC" w14:textId="3E07D25D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33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</w:tr>
      <w:tr w:rsidR="00402E7F" w:rsidRPr="00C146C0" w14:paraId="2EE0EBFE" w14:textId="77777777" w:rsidTr="00176C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CA7DC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8C7C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456B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F59E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918A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3DD2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78E8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308A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029C3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F0D0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3DB0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65D5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74BC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349F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A654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EE2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903F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1B9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1F35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0DE8B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2A64C1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C20725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98C26D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5679AFA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2B143D2" w14:textId="77777777" w:rsidR="00402E7F" w:rsidRPr="00903124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3AD19" w14:textId="0F985D3D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  <w:r w:rsidR="00A645D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072</w:t>
            </w:r>
          </w:p>
        </w:tc>
        <w:tc>
          <w:tcPr>
            <w:tcW w:w="270" w:type="dxa"/>
          </w:tcPr>
          <w:p w14:paraId="679481CE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4744A0FD" w14:textId="509E43FC" w:rsidR="00402E7F" w:rsidRPr="00903124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723</w:t>
            </w:r>
          </w:p>
        </w:tc>
      </w:tr>
    </w:tbl>
    <w:p w14:paraId="5A002BF4" w14:textId="77777777" w:rsidR="00FB6B13" w:rsidRDefault="00FB6B13" w:rsidP="00FB6B13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3A32893" w14:textId="76C33BCF" w:rsidR="00FB6B13" w:rsidRDefault="00FB6B13" w:rsidP="007207D7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>
        <w:lastRenderedPageBreak/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สินทรัพย์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และหนี้สิน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8877D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C11069" w:rsidRPr="00F26681">
        <w:rPr>
          <w:rFonts w:ascii="Angsana New" w:hAnsi="Angsana New" w:cs="Angsana New"/>
          <w:color w:val="000000"/>
          <w:sz w:val="30"/>
          <w:szCs w:val="30"/>
        </w:rPr>
        <w:t>30</w:t>
      </w:r>
      <w:r w:rsidR="00C11069" w:rsidRPr="00C146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11069"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F26681" w:rsidRPr="00F26681">
        <w:rPr>
          <w:rFonts w:ascii="Angsana New" w:hAnsi="Angsana New" w:cs="Angsana New"/>
          <w:color w:val="000000"/>
          <w:sz w:val="30"/>
          <w:szCs w:val="30"/>
        </w:rPr>
        <w:t>2563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10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F26681" w:rsidRPr="00C11069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7207D7" w:rsidRPr="00C110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207D7" w:rsidRPr="00C110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26681" w:rsidRPr="00C11069">
        <w:rPr>
          <w:rFonts w:asciiTheme="majorBidi" w:hAnsiTheme="majorBidi" w:cstheme="majorBidi"/>
          <w:color w:val="000000"/>
          <w:sz w:val="30"/>
          <w:szCs w:val="30"/>
        </w:rPr>
        <w:t>2562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877D9">
        <w:rPr>
          <w:rFonts w:ascii="Angsana New" w:hAnsi="Angsana New" w:cs="Angsana New" w:hint="cs"/>
          <w:color w:val="000000"/>
          <w:sz w:val="30"/>
          <w:szCs w:val="30"/>
          <w:cs/>
        </w:rPr>
        <w:t>มีดังนี้</w:t>
      </w:r>
    </w:p>
    <w:p w14:paraId="268F67B1" w14:textId="77777777" w:rsidR="00402E7F" w:rsidRPr="00C146C0" w:rsidRDefault="00402E7F" w:rsidP="00402E7F">
      <w:pPr>
        <w:rPr>
          <w:rFonts w:ascii="Angsana New" w:hAnsi="Angsana New" w:cs="Angsana New"/>
          <w:sz w:val="30"/>
          <w:szCs w:val="30"/>
        </w:rPr>
      </w:pPr>
    </w:p>
    <w:tbl>
      <w:tblPr>
        <w:tblW w:w="1542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898"/>
        <w:gridCol w:w="608"/>
        <w:gridCol w:w="236"/>
        <w:gridCol w:w="661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6"/>
        <w:gridCol w:w="240"/>
        <w:gridCol w:w="575"/>
        <w:gridCol w:w="236"/>
        <w:gridCol w:w="664"/>
        <w:gridCol w:w="236"/>
        <w:gridCol w:w="764"/>
        <w:gridCol w:w="260"/>
        <w:gridCol w:w="720"/>
        <w:gridCol w:w="236"/>
        <w:gridCol w:w="745"/>
        <w:gridCol w:w="270"/>
        <w:gridCol w:w="675"/>
      </w:tblGrid>
      <w:tr w:rsidR="00402E7F" w:rsidRPr="00C146C0" w14:paraId="2C89821B" w14:textId="77777777" w:rsidTr="00C348B6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14:paraId="6689B256" w14:textId="77777777" w:rsidR="00402E7F" w:rsidRPr="00C146C0" w:rsidRDefault="00402E7F" w:rsidP="00C34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B808E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B655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A030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2BF4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F34E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ABA3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5DD1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C6FC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E83E5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60F6B391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14:paraId="7353B789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6DB4F841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14:paraId="52A4CE9F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17979117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90" w:type="dxa"/>
            <w:gridSpan w:val="3"/>
          </w:tcPr>
          <w:p w14:paraId="2CA5E557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14:paraId="735C071B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02E7F" w:rsidRPr="00C146C0" w14:paraId="4394BE8F" w14:textId="77777777" w:rsidTr="00C348B6">
        <w:trPr>
          <w:trHeight w:val="218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5123D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EDBB" w14:textId="0CC62865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1E1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1546" w14:textId="3F931A7E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EBC2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3655" w14:textId="17B3FF7A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5850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AB3C" w14:textId="4E5BF442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032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A74A" w14:textId="460D3508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9D98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5B6A5" w14:textId="5051ECA5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CBD6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A348" w14:textId="2BFAB44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E7F5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D83F0" w14:textId="56E8F8B3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514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CD88" w14:textId="2152FC9D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A69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7E1A" w14:textId="4D8EB96E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vAlign w:val="bottom"/>
          </w:tcPr>
          <w:p w14:paraId="596F4D3D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4" w:type="dxa"/>
            <w:vAlign w:val="bottom"/>
          </w:tcPr>
          <w:p w14:paraId="1DF2F3EE" w14:textId="1985F29D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60" w:type="dxa"/>
            <w:vAlign w:val="bottom"/>
          </w:tcPr>
          <w:p w14:paraId="0C84B1F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9AC865B" w14:textId="55CB6F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</w:tcPr>
          <w:p w14:paraId="4AAB364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5" w:type="dxa"/>
            <w:vAlign w:val="bottom"/>
          </w:tcPr>
          <w:p w14:paraId="254E7792" w14:textId="6323EF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4E4DE8D7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DEA60EA" w14:textId="371D0D11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402E7F" w:rsidRPr="00C146C0" w14:paraId="26865896" w14:textId="77777777" w:rsidTr="00C348B6">
        <w:trPr>
          <w:trHeight w:val="173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5F4DB7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</w:tcBorders>
            <w:vAlign w:val="bottom"/>
          </w:tcPr>
          <w:p w14:paraId="2F35302F" w14:textId="77777777" w:rsidR="00402E7F" w:rsidRPr="00C146C0" w:rsidRDefault="00402E7F" w:rsidP="00C34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402E7F" w:rsidRPr="00C146C0" w14:paraId="17E34CAA" w14:textId="77777777" w:rsidTr="00C348B6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4059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4A0E3F3E" w14:textId="307915DF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2114F9" w:rsidRPr="002114F9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/ 31 </w:t>
            </w:r>
            <w:r w:rsidR="00C1106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14:paraId="1F9D0E1C" w14:textId="048A215B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24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3300D1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2AB3380E" w14:textId="5FB320F7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21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988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7A3AAB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442973D5" w14:textId="11AA98D2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68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4D97B0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CC0DE3B" w14:textId="3E6FE601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1A461D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100A7B8" w14:textId="46A1859C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12F07E1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44DE18A" w14:textId="010E7DCE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D21159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7F05ABC" w14:textId="24B54825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AD598E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vAlign w:val="bottom"/>
          </w:tcPr>
          <w:p w14:paraId="7F573E50" w14:textId="4CF9F2CA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5,021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0FE7AF2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14:paraId="4DBF87BB" w14:textId="1AA153C5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7C6E767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4A8256C" w14:textId="7643329B" w:rsidR="00402E7F" w:rsidRPr="001B4C43" w:rsidRDefault="00C11069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236" w:type="dxa"/>
            <w:vAlign w:val="bottom"/>
          </w:tcPr>
          <w:p w14:paraId="31B07342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59426857" w14:textId="122BD671" w:rsidR="00402E7F" w:rsidRPr="001B4C43" w:rsidRDefault="00A645D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6,705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0" w:type="dxa"/>
            <w:vAlign w:val="bottom"/>
          </w:tcPr>
          <w:p w14:paraId="63A9C8BD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386F386" w14:textId="2729FFE5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2,951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B390EA1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06F3241D" w14:textId="5A89811C" w:rsidR="00402E7F" w:rsidRPr="00C146C0" w:rsidRDefault="00C11069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24,693</w:t>
            </w:r>
          </w:p>
        </w:tc>
        <w:tc>
          <w:tcPr>
            <w:tcW w:w="270" w:type="dxa"/>
            <w:vAlign w:val="bottom"/>
          </w:tcPr>
          <w:p w14:paraId="38BD161F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490675D5" w14:textId="484EF090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</w:t>
            </w:r>
            <w:r w:rsidR="00C11069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2,787</w:t>
            </w:r>
          </w:p>
        </w:tc>
      </w:tr>
      <w:tr w:rsidR="00402E7F" w:rsidRPr="00C146C0" w14:paraId="0A3B75B0" w14:textId="77777777" w:rsidTr="00C348B6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D8E6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14:paraId="698D9970" w14:textId="09814342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</w:r>
            <w:r w:rsidR="00F26681"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2114F9" w:rsidRPr="002114F9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C1106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/ 31 </w:t>
            </w:r>
            <w:r w:rsidR="00C1106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dxa"/>
            <w:tcBorders>
              <w:left w:val="nil"/>
              <w:right w:val="nil"/>
            </w:tcBorders>
            <w:vAlign w:val="bottom"/>
          </w:tcPr>
          <w:p w14:paraId="78444C21" w14:textId="0A0BD3F4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4,448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98426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26BF90E1" w14:textId="0E34878A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25D0F2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BCD9926" w14:textId="203855CB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791A5A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5F4B67B" w14:textId="64703F11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402E7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09409D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0075CB" w14:textId="31CD946B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A645D1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515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B3AD69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A10659E" w14:textId="57E71329" w:rsidR="00402E7F" w:rsidRPr="001B4C43" w:rsidRDefault="00C11069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4,972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173B63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04E0867" w14:textId="73F7DFEA" w:rsidR="00402E7F" w:rsidRPr="001B4C43" w:rsidRDefault="00C11069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24,587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A51D2C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55D2550" w14:textId="3492CC58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9,068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16D1926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14:paraId="416A8B4A" w14:textId="12B06232" w:rsidR="00402E7F" w:rsidRPr="001B4C43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color w:val="000000"/>
                <w:sz w:val="28"/>
                <w:szCs w:val="28"/>
              </w:rPr>
              <w:t>162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6E7079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ADD9C96" w14:textId="4054DF26" w:rsidR="00402E7F" w:rsidRPr="001B4C43" w:rsidRDefault="00C11069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36" w:type="dxa"/>
            <w:vAlign w:val="bottom"/>
          </w:tcPr>
          <w:p w14:paraId="62CCFD08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14:paraId="6D14143D" w14:textId="33A83F15" w:rsidR="00402E7F" w:rsidRPr="001B4C43" w:rsidRDefault="00DF5A7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9,845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0" w:type="dxa"/>
            <w:vAlign w:val="bottom"/>
          </w:tcPr>
          <w:p w14:paraId="36595D6D" w14:textId="77777777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D61DC6A" w14:textId="7501A97D" w:rsidR="00402E7F" w:rsidRPr="001B4C43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C11069">
              <w:rPr>
                <w:rFonts w:ascii="Angsana New" w:hAnsi="Angsana New" w:cs="Angsana New"/>
                <w:color w:val="000000"/>
                <w:sz w:val="28"/>
                <w:szCs w:val="28"/>
              </w:rPr>
              <w:t>6,277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E51A2BA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14:paraId="2CDC99B4" w14:textId="7ED1F3E9" w:rsidR="00402E7F" w:rsidRPr="00C146C0" w:rsidRDefault="00C11069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14,904</w:t>
            </w:r>
          </w:p>
        </w:tc>
        <w:tc>
          <w:tcPr>
            <w:tcW w:w="270" w:type="dxa"/>
            <w:vAlign w:val="bottom"/>
          </w:tcPr>
          <w:p w14:paraId="260169F4" w14:textId="77777777" w:rsidR="00402E7F" w:rsidRPr="00C146C0" w:rsidRDefault="00402E7F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F4A8E22" w14:textId="2FB8F9A1" w:rsidR="00402E7F" w:rsidRPr="00C146C0" w:rsidRDefault="00F26681" w:rsidP="0040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  <w:r w:rsidR="00C11069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2,901</w:t>
            </w:r>
          </w:p>
        </w:tc>
      </w:tr>
    </w:tbl>
    <w:p w14:paraId="4BE83477" w14:textId="26318BF4" w:rsidR="00402E7F" w:rsidRDefault="00402E7F" w:rsidP="007207D7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D2D77F" w14:textId="77777777" w:rsidR="00402E7F" w:rsidRPr="008877D9" w:rsidRDefault="00402E7F" w:rsidP="007207D7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1B044B9" w14:textId="77777777" w:rsidR="00FB6B13" w:rsidRPr="008877D9" w:rsidRDefault="00FB6B13" w:rsidP="00FB6B13">
      <w:pPr>
        <w:rPr>
          <w:rFonts w:cs="Cordia New"/>
        </w:rPr>
      </w:pPr>
    </w:p>
    <w:p w14:paraId="52493D28" w14:textId="77777777" w:rsidR="00FB6B13" w:rsidRPr="008877D9" w:rsidRDefault="00FB6B13" w:rsidP="00FB6B13">
      <w:pPr>
        <w:rPr>
          <w:rFonts w:cs="Cordia New"/>
        </w:rPr>
      </w:pPr>
    </w:p>
    <w:p w14:paraId="3ABC67BE" w14:textId="77777777" w:rsidR="00FB6B13" w:rsidRDefault="00FB6B13" w:rsidP="00FB6B13">
      <w:pPr>
        <w:rPr>
          <w:rFonts w:cs="Cordia New"/>
        </w:rPr>
        <w:sectPr w:rsidR="00FB6B13" w:rsidSect="00FB6B13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63BBA53" w14:textId="0C4B6417" w:rsidR="000A70BD" w:rsidRPr="00E7777B" w:rsidRDefault="000A70BD" w:rsidP="00645DB8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E7777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434B8D17" w14:textId="447070D0" w:rsidR="000A70BD" w:rsidRPr="00645DB8" w:rsidRDefault="000A70BD" w:rsidP="000A70BD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180"/>
        <w:gridCol w:w="1890"/>
      </w:tblGrid>
      <w:tr w:rsidR="00537614" w:rsidRPr="00E7777B" w14:paraId="37CB01DA" w14:textId="77777777" w:rsidTr="00537614">
        <w:trPr>
          <w:cantSplit/>
          <w:trHeight w:val="139"/>
          <w:tblHeader/>
        </w:trPr>
        <w:tc>
          <w:tcPr>
            <w:tcW w:w="5220" w:type="dxa"/>
            <w:vAlign w:val="bottom"/>
          </w:tcPr>
          <w:p w14:paraId="092E9F8D" w14:textId="6234309B" w:rsidR="00537614" w:rsidRPr="00E7777B" w:rsidRDefault="00537614" w:rsidP="0053761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D50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D50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3F714DFB" w14:textId="0E27528E" w:rsidR="00537614" w:rsidRPr="00E7777B" w:rsidRDefault="00537614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376E8F9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1B03B6D6" w14:textId="1596DAF2" w:rsidR="00537614" w:rsidRPr="00E7777B" w:rsidRDefault="00537614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691F" w:rsidRPr="00E7777B" w14:paraId="01E065C2" w14:textId="77777777" w:rsidTr="004E14C3">
        <w:trPr>
          <w:cantSplit/>
          <w:trHeight w:val="139"/>
        </w:trPr>
        <w:tc>
          <w:tcPr>
            <w:tcW w:w="5220" w:type="dxa"/>
          </w:tcPr>
          <w:p w14:paraId="3DAA6387" w14:textId="537FEE96" w:rsidR="0036691F" w:rsidRPr="00E7777B" w:rsidRDefault="0036691F" w:rsidP="0053761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DE28999" w14:textId="0E1A43FA" w:rsidR="0036691F" w:rsidRPr="00E7777B" w:rsidRDefault="0036691F" w:rsidP="0036691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B35C9" w:rsidRPr="00E7777B" w14:paraId="26238E40" w14:textId="77777777" w:rsidTr="004E14C3">
        <w:trPr>
          <w:cantSplit/>
          <w:trHeight w:val="139"/>
        </w:trPr>
        <w:tc>
          <w:tcPr>
            <w:tcW w:w="5220" w:type="dxa"/>
          </w:tcPr>
          <w:p w14:paraId="49C04A63" w14:textId="6DF0C875" w:rsidR="004B35C9" w:rsidRPr="00E7777B" w:rsidRDefault="004B35C9" w:rsidP="0053761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90" w:type="dxa"/>
            <w:gridSpan w:val="3"/>
          </w:tcPr>
          <w:p w14:paraId="70F29AA5" w14:textId="77777777" w:rsidR="004B35C9" w:rsidRPr="008877D9" w:rsidRDefault="004B35C9" w:rsidP="0036691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537614" w:rsidRPr="00E7777B" w14:paraId="3DC0E02D" w14:textId="77777777" w:rsidTr="00537614">
        <w:trPr>
          <w:cantSplit/>
          <w:trHeight w:val="184"/>
        </w:trPr>
        <w:tc>
          <w:tcPr>
            <w:tcW w:w="5220" w:type="dxa"/>
          </w:tcPr>
          <w:p w14:paraId="18AC87BD" w14:textId="77777777" w:rsidR="00537614" w:rsidRPr="00E7777B" w:rsidRDefault="00537614" w:rsidP="00537614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7777B" w:rsidDel="009A4744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2DE02359" w14:textId="1482D5B7" w:rsidR="00537614" w:rsidRPr="00E7777B" w:rsidRDefault="00445638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31,876</w:t>
            </w:r>
          </w:p>
        </w:tc>
        <w:tc>
          <w:tcPr>
            <w:tcW w:w="180" w:type="dxa"/>
          </w:tcPr>
          <w:p w14:paraId="404F4C8F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37FE56" w14:textId="306CD211" w:rsidR="00537614" w:rsidRPr="00190C28" w:rsidRDefault="00F26681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227A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537614" w:rsidRPr="00E7777B" w14:paraId="07B24AC3" w14:textId="77777777" w:rsidTr="00537614">
        <w:trPr>
          <w:cantSplit/>
          <w:trHeight w:val="139"/>
        </w:trPr>
        <w:tc>
          <w:tcPr>
            <w:tcW w:w="5220" w:type="dxa"/>
          </w:tcPr>
          <w:p w14:paraId="2B64FC89" w14:textId="77777777" w:rsidR="00537614" w:rsidRPr="00E7777B" w:rsidRDefault="00537614" w:rsidP="0053761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E7777B" w:rsidDel="00D924C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5C38D39B" w14:textId="1D647584" w:rsidR="00537614" w:rsidRPr="00E7777B" w:rsidRDefault="00445638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C006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C0060" w:rsidRPr="00AC0060">
              <w:rPr>
                <w:rFonts w:ascii="Angsana New" w:hAnsi="Angsana New" w:cs="Angsana New"/>
                <w:sz w:val="30"/>
                <w:szCs w:val="30"/>
              </w:rPr>
              <w:t>1,006</w:t>
            </w:r>
          </w:p>
        </w:tc>
        <w:tc>
          <w:tcPr>
            <w:tcW w:w="180" w:type="dxa"/>
          </w:tcPr>
          <w:p w14:paraId="4B6AA3D6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E42203" w14:textId="3F19EB1B" w:rsidR="00537614" w:rsidRPr="00BD2383" w:rsidRDefault="00F26681" w:rsidP="005376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7A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944</w:t>
            </w:r>
          </w:p>
        </w:tc>
      </w:tr>
      <w:tr w:rsidR="00537614" w:rsidRPr="00E7777B" w14:paraId="7846239A" w14:textId="77777777" w:rsidTr="00537614">
        <w:trPr>
          <w:cantSplit/>
          <w:trHeight w:val="139"/>
        </w:trPr>
        <w:tc>
          <w:tcPr>
            <w:tcW w:w="5220" w:type="dxa"/>
          </w:tcPr>
          <w:p w14:paraId="5DEAC194" w14:textId="77777777" w:rsidR="00537614" w:rsidRPr="00E7777B" w:rsidRDefault="00537614" w:rsidP="00537614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12112116" w14:textId="760F475B" w:rsidR="00537614" w:rsidRPr="00E7777B" w:rsidRDefault="00445638" w:rsidP="005376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180" w:type="dxa"/>
          </w:tcPr>
          <w:p w14:paraId="364A3E91" w14:textId="77777777" w:rsidR="00537614" w:rsidRPr="00E7777B" w:rsidRDefault="00537614" w:rsidP="0053761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76603E5" w14:textId="6B9EF6AB" w:rsidR="00537614" w:rsidRPr="00E7777B" w:rsidRDefault="00227AC3" w:rsidP="004E388F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 w:rsidRPr="00AC006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A7884" w:rsidRPr="00AC0060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</w:tbl>
    <w:p w14:paraId="5AE69521" w14:textId="77777777" w:rsidR="000A70BD" w:rsidRPr="00645DB8" w:rsidRDefault="000A70BD" w:rsidP="000A70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5AF3EDA6" w14:textId="737B334A" w:rsidR="000A70BD" w:rsidRPr="00537614" w:rsidRDefault="000A70BD" w:rsidP="000A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777B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0D500B">
        <w:rPr>
          <w:rFonts w:ascii="Angsana New" w:hAnsi="Angsana New" w:cs="Angsana New" w:hint="cs"/>
          <w:sz w:val="30"/>
          <w:szCs w:val="30"/>
          <w:cs/>
        </w:rPr>
        <w:t>หก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="000D500B">
        <w:rPr>
          <w:rFonts w:ascii="Angsana New" w:hAnsi="Angsana New" w:cs="Angsana New"/>
          <w:sz w:val="30"/>
          <w:szCs w:val="30"/>
        </w:rPr>
        <w:t xml:space="preserve"> </w:t>
      </w:r>
      <w:r w:rsidR="000D500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F26681" w:rsidRPr="00F26681">
        <w:rPr>
          <w:rFonts w:ascii="Angsana New" w:hAnsi="Angsana New" w:cs="Angsana New"/>
          <w:sz w:val="30"/>
          <w:szCs w:val="30"/>
        </w:rPr>
        <w:t>2</w:t>
      </w:r>
      <w:r w:rsidR="00C11069">
        <w:rPr>
          <w:rFonts w:ascii="Angsana New" w:hAnsi="Angsana New" w:cs="Angsana New"/>
          <w:sz w:val="30"/>
          <w:szCs w:val="30"/>
        </w:rPr>
        <w:t>57.9</w:t>
      </w:r>
      <w:r w:rsidRPr="00E7777B">
        <w:rPr>
          <w:rFonts w:ascii="Angsana New" w:hAnsi="Angsana New" w:cs="Angsana New"/>
          <w:sz w:val="30"/>
          <w:szCs w:val="30"/>
        </w:rPr>
        <w:t xml:space="preserve"> </w:t>
      </w:r>
      <w:r w:rsidRPr="00E7777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097C7F" w:rsidRPr="00AC006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26681" w:rsidRPr="00F26681">
        <w:rPr>
          <w:rFonts w:ascii="Angsana New" w:hAnsi="Angsana New" w:cs="Angsana New"/>
          <w:sz w:val="30"/>
          <w:szCs w:val="30"/>
        </w:rPr>
        <w:t>114</w:t>
      </w:r>
      <w:r w:rsidR="00C11069">
        <w:rPr>
          <w:rFonts w:ascii="Angsana New" w:hAnsi="Angsana New" w:cs="Angsana New"/>
          <w:sz w:val="30"/>
          <w:szCs w:val="30"/>
        </w:rPr>
        <w:t>.1</w:t>
      </w:r>
      <w:r w:rsidR="00097C7F" w:rsidRPr="00E7777B">
        <w:rPr>
          <w:rFonts w:ascii="Angsana New" w:hAnsi="Angsana New" w:cs="Angsana New"/>
          <w:sz w:val="30"/>
          <w:szCs w:val="30"/>
        </w:rPr>
        <w:t xml:space="preserve"> </w:t>
      </w:r>
      <w:r w:rsidR="00097C7F" w:rsidRPr="00E7777B">
        <w:rPr>
          <w:rFonts w:ascii="Angsana New" w:hAnsi="Angsana New" w:cs="Angsana New"/>
          <w:sz w:val="30"/>
          <w:szCs w:val="30"/>
          <w:cs/>
        </w:rPr>
        <w:t>ล้านบาท</w:t>
      </w:r>
      <w:r w:rsidR="00097C7F" w:rsidRPr="00E7777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8A4C404" w14:textId="540088DF" w:rsidR="000A70BD" w:rsidRPr="00645DB8" w:rsidRDefault="000A70BD" w:rsidP="000A70BD">
      <w:pPr>
        <w:rPr>
          <w:rFonts w:ascii="Angsana New" w:hAnsi="Angsana New" w:cs="Angsana New"/>
          <w:sz w:val="24"/>
          <w:szCs w:val="24"/>
        </w:rPr>
      </w:pPr>
    </w:p>
    <w:p w14:paraId="1079D936" w14:textId="1426F199" w:rsidR="00715964" w:rsidRPr="005743AE" w:rsidRDefault="006C3DDB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FA20D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2D8EAB72" w14:textId="77777777" w:rsidR="00715964" w:rsidRPr="005746AA" w:rsidRDefault="00715964" w:rsidP="0071596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55E07B13" w14:textId="2C066288" w:rsidR="006C3DDB" w:rsidRPr="00A712DB" w:rsidRDefault="006C3DDB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A712DB">
        <w:rPr>
          <w:rFonts w:ascii="Angsana New" w:hAnsi="Angsana New" w:cs="Angsana New"/>
          <w:sz w:val="30"/>
          <w:szCs w:val="30"/>
          <w:cs/>
        </w:rPr>
        <w:t>รายละเอียด</w:t>
      </w:r>
      <w:r>
        <w:rPr>
          <w:rFonts w:ascii="Angsana New" w:hAnsi="Angsana New" w:cs="Angsana New"/>
          <w:sz w:val="30"/>
          <w:szCs w:val="30"/>
          <w:cs/>
        </w:rPr>
        <w:t>ที่ดิน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</w:t>
      </w:r>
      <w:r w:rsidRPr="00A712DB">
        <w:rPr>
          <w:rFonts w:ascii="Angsana New" w:hAnsi="Angsana New" w:cs="Angsana New" w:hint="cs"/>
          <w:sz w:val="30"/>
          <w:szCs w:val="30"/>
          <w:cs/>
        </w:rPr>
        <w:t>งวด</w:t>
      </w:r>
      <w:r w:rsidR="000D500B">
        <w:rPr>
          <w:rFonts w:ascii="Angsana New" w:hAnsi="Angsana New" w:cs="Angsana New" w:hint="cs"/>
          <w:sz w:val="30"/>
          <w:szCs w:val="30"/>
          <w:cs/>
        </w:rPr>
        <w:t>หก</w:t>
      </w:r>
      <w:r w:rsidRPr="00A712D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712D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30</w:t>
      </w:r>
      <w:r w:rsidR="000D500B">
        <w:rPr>
          <w:rFonts w:ascii="Angsana New" w:hAnsi="Angsana New" w:cs="Angsana New"/>
          <w:sz w:val="30"/>
          <w:szCs w:val="30"/>
        </w:rPr>
        <w:t xml:space="preserve"> </w:t>
      </w:r>
      <w:r w:rsidR="000D500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Pr="00A712DB"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26681" w:rsidRPr="00F26681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712D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FDE5B00" w14:textId="77777777" w:rsidR="006C3DDB" w:rsidRPr="00A002DB" w:rsidRDefault="006C3DDB" w:rsidP="006C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spacing w:val="-4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6"/>
        <w:gridCol w:w="269"/>
        <w:gridCol w:w="984"/>
        <w:gridCol w:w="270"/>
        <w:gridCol w:w="1081"/>
        <w:gridCol w:w="270"/>
        <w:gridCol w:w="984"/>
        <w:gridCol w:w="270"/>
        <w:gridCol w:w="1158"/>
      </w:tblGrid>
      <w:tr w:rsidR="006C3DDB" w:rsidRPr="00EE7420" w14:paraId="625F7166" w14:textId="77777777" w:rsidTr="0094740B">
        <w:tc>
          <w:tcPr>
            <w:tcW w:w="2143" w:type="pct"/>
          </w:tcPr>
          <w:p w14:paraId="3055D356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79956E4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</w:tcPr>
          <w:p w14:paraId="00A76211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069D59B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67347453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56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91F" w:rsidRPr="00EE7420" w14:paraId="203CAF44" w14:textId="77777777" w:rsidTr="0094740B">
        <w:tc>
          <w:tcPr>
            <w:tcW w:w="2143" w:type="pct"/>
          </w:tcPr>
          <w:p w14:paraId="028E451A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FDB144" w14:textId="2045F299" w:rsidR="006C3DDB" w:rsidRPr="00807A74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D8647BB" w14:textId="4714686B" w:rsidR="006C3DDB" w:rsidRPr="00434657" w:rsidRDefault="00F26681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37AD375" w14:textId="77777777" w:rsidR="006C3DDB" w:rsidRPr="00130565" w:rsidRDefault="006C3DDB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0F1987" w14:textId="33B8540B" w:rsidR="006C3DDB" w:rsidRPr="00130565" w:rsidRDefault="00F26681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20532AB5" w14:textId="77777777" w:rsidR="006C3DDB" w:rsidRPr="00130565" w:rsidRDefault="006C3DDB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19A335A" w14:textId="72DE07DC" w:rsidR="006C3DDB" w:rsidRPr="00434657" w:rsidRDefault="00F26681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3B0D61F" w14:textId="77777777" w:rsidR="006C3DDB" w:rsidRPr="00130565" w:rsidRDefault="006C3DDB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2130F3F" w14:textId="22FEE9C5" w:rsidR="006C3DDB" w:rsidRPr="00130565" w:rsidRDefault="00F26681" w:rsidP="006C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C3DDB" w:rsidRPr="00EE7420" w14:paraId="673EAB55" w14:textId="77777777" w:rsidTr="0094740B">
        <w:tc>
          <w:tcPr>
            <w:tcW w:w="2143" w:type="pct"/>
          </w:tcPr>
          <w:p w14:paraId="531C9334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480105" w14:textId="77777777" w:rsidR="006C3DDB" w:rsidRPr="00CB560E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7"/>
          </w:tcPr>
          <w:p w14:paraId="075BC91A" w14:textId="77777777" w:rsidR="006C3DDB" w:rsidRPr="008877D9" w:rsidRDefault="006C3DDB" w:rsidP="006C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8877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076D" w:rsidRPr="00EE7420" w14:paraId="064050BD" w14:textId="77777777" w:rsidTr="0094740B">
        <w:tc>
          <w:tcPr>
            <w:tcW w:w="2143" w:type="pct"/>
          </w:tcPr>
          <w:p w14:paraId="6A3FC141" w14:textId="77777777" w:rsidR="00D6076D" w:rsidRPr="00EE7420" w:rsidRDefault="00D6076D" w:rsidP="00D6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5" w:type="pct"/>
          </w:tcPr>
          <w:p w14:paraId="2AE5D19A" w14:textId="3678A954" w:rsidR="00D6076D" w:rsidRPr="00EE7420" w:rsidRDefault="00D6076D" w:rsidP="00D607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4DA6C581" w14:textId="0741DEE0" w:rsidR="00D6076D" w:rsidRPr="0036691F" w:rsidRDefault="00F71013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697,229</w:t>
            </w:r>
          </w:p>
        </w:tc>
        <w:tc>
          <w:tcPr>
            <w:tcW w:w="146" w:type="pct"/>
          </w:tcPr>
          <w:p w14:paraId="11F3C76C" w14:textId="77777777" w:rsidR="00D6076D" w:rsidRPr="00EE7420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03640BE" w14:textId="74369073" w:rsidR="00D6076D" w:rsidRPr="00A94117" w:rsidRDefault="00F26681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671</w:t>
            </w:r>
            <w:r w:rsidR="00D6076D">
              <w:rPr>
                <w:rFonts w:ascii="Angsana New" w:hAnsi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6" w:type="pct"/>
          </w:tcPr>
          <w:p w14:paraId="4C5E8FF1" w14:textId="77777777" w:rsidR="00D6076D" w:rsidRPr="00EE7420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62C4DF00" w14:textId="0818B575" w:rsidR="00D6076D" w:rsidRPr="00710936" w:rsidRDefault="00F26681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80" w:firstLine="17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183</w:t>
            </w:r>
            <w:r w:rsidR="00D607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273</w:t>
            </w:r>
          </w:p>
        </w:tc>
        <w:tc>
          <w:tcPr>
            <w:tcW w:w="146" w:type="pct"/>
          </w:tcPr>
          <w:p w14:paraId="35ABE3A9" w14:textId="77777777" w:rsidR="00D6076D" w:rsidRPr="00710936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7" w:type="pct"/>
          </w:tcPr>
          <w:p w14:paraId="1E498A03" w14:textId="06A31F55" w:rsidR="00D6076D" w:rsidRPr="00710936" w:rsidRDefault="00F26681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17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206</w:t>
            </w:r>
            <w:r w:rsidR="00D607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005</w:t>
            </w:r>
          </w:p>
        </w:tc>
      </w:tr>
      <w:tr w:rsidR="00D6076D" w:rsidRPr="00EE7420" w14:paraId="75F6F0D2" w14:textId="77777777" w:rsidTr="0094740B">
        <w:tc>
          <w:tcPr>
            <w:tcW w:w="2143" w:type="pct"/>
          </w:tcPr>
          <w:p w14:paraId="6C660640" w14:textId="4E614BAA" w:rsidR="00D6076D" w:rsidRPr="00EE7420" w:rsidRDefault="00D6076D" w:rsidP="00D6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 (</w:t>
            </w:r>
            <w:r w:rsidRPr="001B6CB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1B6CB6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B6C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การเปลี่ยนแปลงใน</w:t>
            </w: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EE742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145" w:type="pct"/>
          </w:tcPr>
          <w:p w14:paraId="210AA9CE" w14:textId="77777777" w:rsidR="00D6076D" w:rsidRPr="00EE7420" w:rsidRDefault="00D6076D" w:rsidP="00D607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12114AF" w14:textId="674DE26B" w:rsidR="00D6076D" w:rsidRPr="00A94117" w:rsidRDefault="00F26681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49</w:t>
            </w:r>
            <w:r w:rsidR="00D6076D">
              <w:rPr>
                <w:rFonts w:ascii="Angsana New" w:hAnsi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146" w:type="pct"/>
          </w:tcPr>
          <w:p w14:paraId="5D23570A" w14:textId="77777777" w:rsidR="00D6076D" w:rsidRPr="00EE7420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CEEFD4" w14:textId="618BB12F" w:rsidR="00D6076D" w:rsidRPr="00A94117" w:rsidRDefault="00F26681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F26681">
              <w:rPr>
                <w:rFonts w:ascii="Angsana New" w:hAnsi="Angsana New"/>
                <w:sz w:val="30"/>
                <w:szCs w:val="30"/>
              </w:rPr>
              <w:t>37</w:t>
            </w:r>
            <w:r w:rsidR="00D6076D">
              <w:rPr>
                <w:rFonts w:ascii="Angsana New" w:hAnsi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6" w:type="pct"/>
          </w:tcPr>
          <w:p w14:paraId="30D35FA6" w14:textId="77777777" w:rsidR="00D6076D" w:rsidRPr="00EE7420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38092FA8" w14:textId="2C889096" w:rsidR="00D6076D" w:rsidRPr="00710936" w:rsidRDefault="00F26681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7" w:firstLine="74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</w:t>
            </w:r>
            <w:r w:rsidR="00D607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768</w:t>
            </w:r>
          </w:p>
        </w:tc>
        <w:tc>
          <w:tcPr>
            <w:tcW w:w="146" w:type="pct"/>
          </w:tcPr>
          <w:p w14:paraId="53761D64" w14:textId="77777777" w:rsidR="00D6076D" w:rsidRPr="00710936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7" w:type="pct"/>
          </w:tcPr>
          <w:p w14:paraId="75526B9A" w14:textId="6D71D3C0" w:rsidR="00D6076D" w:rsidRPr="00710936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87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="00F26681"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="00F26681" w:rsidRPr="00F2668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080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D6076D" w:rsidRPr="00EE7420" w14:paraId="11E7BBCC" w14:textId="77777777" w:rsidTr="0094740B">
        <w:tc>
          <w:tcPr>
            <w:tcW w:w="2143" w:type="pct"/>
          </w:tcPr>
          <w:p w14:paraId="0A789D7D" w14:textId="2B6A1E8E" w:rsidR="00D6076D" w:rsidRPr="00EE7420" w:rsidRDefault="00D6076D" w:rsidP="00D6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</w:rPr>
            </w:pP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EE74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EE742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EE7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E7420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สินทรัพย์ภายใต้สัญญาเช่า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5" w:type="pct"/>
          </w:tcPr>
          <w:p w14:paraId="503E69F3" w14:textId="77777777" w:rsidR="00D6076D" w:rsidRPr="00EE7420" w:rsidRDefault="00D6076D" w:rsidP="00D607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5736932" w14:textId="246CA6B2" w:rsidR="00D6076D" w:rsidRPr="00A94117" w:rsidRDefault="0094740B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975571" w14:textId="77777777" w:rsidR="00D6076D" w:rsidRPr="00A94117" w:rsidRDefault="00D6076D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B5A552" w14:textId="69FD2401" w:rsidR="00D6076D" w:rsidRPr="00A94117" w:rsidRDefault="00D6076D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/>
                <w:sz w:val="30"/>
                <w:szCs w:val="30"/>
              </w:rPr>
              <w:t>773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A940964" w14:textId="77777777" w:rsidR="00D6076D" w:rsidRPr="00EE7420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14:paraId="0C390990" w14:textId="18D86908" w:rsidR="00D6076D" w:rsidRPr="00710936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25" w:firstLine="177"/>
              <w:jc w:val="center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033090B0" w14:textId="77777777" w:rsidR="00D6076D" w:rsidRPr="00710936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7" w:type="pct"/>
          </w:tcPr>
          <w:p w14:paraId="792B6C54" w14:textId="3A02300A" w:rsidR="00D6076D" w:rsidRPr="00710936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0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D6076D" w:rsidRPr="00EE7420" w14:paraId="33575089" w14:textId="77777777" w:rsidTr="0094740B">
        <w:tc>
          <w:tcPr>
            <w:tcW w:w="2143" w:type="pct"/>
          </w:tcPr>
          <w:p w14:paraId="021C2D19" w14:textId="77777777" w:rsidR="00D6076D" w:rsidRPr="00EE7420" w:rsidRDefault="00D6076D" w:rsidP="00D6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4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145" w:type="pct"/>
          </w:tcPr>
          <w:p w14:paraId="0DFABD1A" w14:textId="77777777" w:rsidR="00D6076D" w:rsidRPr="00EE7420" w:rsidRDefault="00D6076D" w:rsidP="00D6076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53795" w14:textId="3D3ED2CB" w:rsidR="00D6076D" w:rsidRPr="00A94117" w:rsidRDefault="00F26681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71013">
              <w:rPr>
                <w:rFonts w:ascii="Angsana New" w:hAnsi="Angsana New"/>
                <w:b/>
                <w:bCs/>
                <w:sz w:val="30"/>
                <w:szCs w:val="30"/>
              </w:rPr>
              <w:t>47,112</w:t>
            </w:r>
          </w:p>
        </w:tc>
        <w:tc>
          <w:tcPr>
            <w:tcW w:w="146" w:type="pct"/>
          </w:tcPr>
          <w:p w14:paraId="7FA23541" w14:textId="77777777" w:rsidR="00D6076D" w:rsidRPr="00EE7420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CE1EE8F" w14:textId="789A1F21" w:rsidR="00D6076D" w:rsidRPr="00A94117" w:rsidRDefault="00F26681" w:rsidP="00D60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  <w:r w:rsidR="00D60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146" w:type="pct"/>
          </w:tcPr>
          <w:p w14:paraId="5289A5CF" w14:textId="77777777" w:rsidR="00D6076D" w:rsidRPr="00EE7420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AE971" w14:textId="0C972E4C" w:rsidR="00D6076D" w:rsidRPr="00710936" w:rsidRDefault="00F26681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40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208</w:t>
            </w:r>
            <w:r w:rsidR="00D607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041</w:t>
            </w:r>
          </w:p>
        </w:tc>
        <w:tc>
          <w:tcPr>
            <w:tcW w:w="146" w:type="pct"/>
          </w:tcPr>
          <w:p w14:paraId="08CA5578" w14:textId="77777777" w:rsidR="00D6076D" w:rsidRPr="009A12C1" w:rsidRDefault="00D6076D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53D7FA9" w14:textId="361CA288" w:rsidR="00D6076D" w:rsidRPr="00710936" w:rsidRDefault="00F26681" w:rsidP="00D607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1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203</w:t>
            </w:r>
            <w:r w:rsidR="00D607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925</w:t>
            </w:r>
          </w:p>
        </w:tc>
      </w:tr>
    </w:tbl>
    <w:p w14:paraId="105A29FA" w14:textId="187A09AF" w:rsidR="00744D1E" w:rsidRDefault="00744D1E" w:rsidP="00744D1E"/>
    <w:p w14:paraId="5E30B824" w14:textId="77777777" w:rsidR="00CD4F32" w:rsidRDefault="00CD4F32" w:rsidP="00744D1E"/>
    <w:p w14:paraId="5F332C75" w14:textId="77777777" w:rsidR="00CD4F32" w:rsidRDefault="00CD4F32" w:rsidP="00744D1E"/>
    <w:p w14:paraId="34474F1F" w14:textId="0E1538DD" w:rsidR="00CD4F32" w:rsidRDefault="00CD4F32" w:rsidP="00744D1E">
      <w:pPr>
        <w:sectPr w:rsidR="00CD4F32" w:rsidSect="001120E0"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p w14:paraId="455317EA" w14:textId="6D26E96A" w:rsidR="003C7FAD" w:rsidRPr="00645DB8" w:rsidRDefault="00645DB8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45DB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7AECC58E" w14:textId="6863E082" w:rsidR="003C7FAD" w:rsidRDefault="003C7FAD" w:rsidP="003C7FAD">
      <w:pPr>
        <w:rPr>
          <w:rFonts w:cs="Arial"/>
          <w:cs/>
          <w:lang w:val="th-TH"/>
        </w:rPr>
      </w:pPr>
    </w:p>
    <w:p w14:paraId="15C6D862" w14:textId="77777777" w:rsidR="003C7FAD" w:rsidRPr="00045D71" w:rsidRDefault="003C7FAD" w:rsidP="003C7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45D71">
        <w:rPr>
          <w:rFonts w:ascii="Angsana New" w:hAnsi="Angsana New" w:hint="cs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0867F2C2" w14:textId="77777777" w:rsidR="003C7FAD" w:rsidRPr="00645DB8" w:rsidRDefault="003C7FAD" w:rsidP="003C7F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710"/>
        <w:gridCol w:w="1530"/>
        <w:gridCol w:w="270"/>
        <w:gridCol w:w="1440"/>
      </w:tblGrid>
      <w:tr w:rsidR="003C7FAD" w:rsidRPr="00045D71" w14:paraId="00D4141F" w14:textId="77777777" w:rsidTr="009329D2">
        <w:tc>
          <w:tcPr>
            <w:tcW w:w="2610" w:type="dxa"/>
            <w:vAlign w:val="bottom"/>
          </w:tcPr>
          <w:p w14:paraId="16D8B713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F40908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370B2311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414D0EA1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44370CF5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F8DE03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C69C5BE" w14:textId="77777777" w:rsidR="003C7FAD" w:rsidRPr="00045D71" w:rsidDel="00D43E7A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7FAD" w:rsidRPr="00045D71" w14:paraId="66C78B9F" w14:textId="77777777" w:rsidTr="009329D2">
        <w:tc>
          <w:tcPr>
            <w:tcW w:w="2610" w:type="dxa"/>
          </w:tcPr>
          <w:p w14:paraId="631493BF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74DFDB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BC8EDA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C1272C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5D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A08A4FE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8AE6E3A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5D7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7FAD" w:rsidRPr="00045D71" w14:paraId="0C5A1F66" w14:textId="77777777" w:rsidTr="009329D2">
        <w:tc>
          <w:tcPr>
            <w:tcW w:w="2610" w:type="dxa"/>
          </w:tcPr>
          <w:p w14:paraId="104449D3" w14:textId="0AFCB3E8" w:rsidR="003C7FAD" w:rsidRPr="00645DB8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45DB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F26681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6D0EF2F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749526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8A99AF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6C855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B0452A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7FAD" w:rsidRPr="00045D71" w14:paraId="7A88A7B2" w14:textId="77777777" w:rsidTr="009329D2">
        <w:tc>
          <w:tcPr>
            <w:tcW w:w="2610" w:type="dxa"/>
          </w:tcPr>
          <w:p w14:paraId="787335F0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center"/>
          </w:tcPr>
          <w:p w14:paraId="76E926A1" w14:textId="46BE11D6" w:rsidR="003C7FAD" w:rsidRPr="00046E0B" w:rsidRDefault="00F26681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645DB8"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6E0B"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3C7FAD"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center"/>
          </w:tcPr>
          <w:p w14:paraId="697BE4CC" w14:textId="30EE2B83" w:rsidR="003C7FAD" w:rsidRPr="00045D71" w:rsidRDefault="00F26681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3C7FAD"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3C7FAD"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1055F1E" w14:textId="729DCFB8" w:rsidR="003C7FAD" w:rsidRPr="00045D71" w:rsidRDefault="00F26681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C7FA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561EE926" w14:textId="77777777" w:rsidR="003C7FAD" w:rsidRPr="00045D71" w:rsidRDefault="003C7FAD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E33C2E" w14:textId="56FAC123" w:rsidR="003C7FAD" w:rsidRPr="00045D71" w:rsidRDefault="00F26681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308</w:t>
            </w:r>
            <w:r w:rsidR="003C7FA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20F83" w:rsidRPr="00045D71" w14:paraId="5D0F166A" w14:textId="77777777" w:rsidTr="008A2058">
        <w:tc>
          <w:tcPr>
            <w:tcW w:w="2610" w:type="dxa"/>
          </w:tcPr>
          <w:p w14:paraId="0CF50307" w14:textId="5AE6DF38" w:rsidR="00620F83" w:rsidRPr="00174722" w:rsidRDefault="00620F8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7472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พิเศษ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center"/>
          </w:tcPr>
          <w:p w14:paraId="2E81D7FF" w14:textId="1A52E905" w:rsidR="00620F83" w:rsidRPr="00046E0B" w:rsidRDefault="00F26681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046E0B" w:rsidRPr="00046E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46E0B" w:rsidRPr="00046E0B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46E0B" w:rsidRPr="00046E0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center"/>
          </w:tcPr>
          <w:p w14:paraId="46480ACF" w14:textId="28416EDD" w:rsidR="00620F83" w:rsidRDefault="00F26681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620F83" w:rsidRPr="00F76C6B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20F83" w:rsidRPr="00F76C6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4D37161" w14:textId="1B75F07D" w:rsidR="00620F83" w:rsidRDefault="00F26681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20F8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4EB16955" w14:textId="77777777" w:rsidR="00620F83" w:rsidRPr="00045D71" w:rsidRDefault="00620F8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22CC95" w14:textId="0E9A0C9C" w:rsidR="00620F83" w:rsidRDefault="00F26681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813</w:t>
            </w:r>
            <w:r w:rsidR="00620F8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A2058" w:rsidRPr="00045D71" w14:paraId="4A7669A8" w14:textId="77777777" w:rsidTr="00597643">
        <w:tc>
          <w:tcPr>
            <w:tcW w:w="2610" w:type="dxa"/>
          </w:tcPr>
          <w:p w14:paraId="639F0277" w14:textId="3DF8151D" w:rsidR="008A2058" w:rsidRPr="008A2058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20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662E7116" w14:textId="77777777" w:rsidR="008A2058" w:rsidRPr="00046E0B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EB53B60" w14:textId="77777777" w:rsidR="008A2058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B3984F" w14:textId="77777777" w:rsidR="008A2058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6DEA5" w14:textId="77777777" w:rsidR="008A2058" w:rsidRPr="00045D71" w:rsidRDefault="008A2058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8F858E0" w14:textId="54A57A62" w:rsidR="008A2058" w:rsidRPr="008A2058" w:rsidRDefault="00F26681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8A2058" w:rsidRPr="008A20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</w:t>
            </w:r>
            <w:r w:rsidR="008A2058" w:rsidRPr="008A20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597643" w:rsidRPr="00045D71" w14:paraId="55883D1B" w14:textId="77777777" w:rsidTr="00597643">
        <w:tc>
          <w:tcPr>
            <w:tcW w:w="2610" w:type="dxa"/>
          </w:tcPr>
          <w:p w14:paraId="7ABF9D62" w14:textId="77777777" w:rsidR="00597643" w:rsidRPr="00597643" w:rsidRDefault="0059764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center"/>
          </w:tcPr>
          <w:p w14:paraId="2405A8C5" w14:textId="77777777" w:rsidR="00597643" w:rsidRPr="00597643" w:rsidRDefault="0059764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8286443" w14:textId="77777777" w:rsidR="00597643" w:rsidRPr="00597643" w:rsidRDefault="0059764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09B17E3" w14:textId="77777777" w:rsidR="00597643" w:rsidRPr="00597643" w:rsidRDefault="0059764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02620" w14:textId="77777777" w:rsidR="00597643" w:rsidRPr="00597643" w:rsidRDefault="0059764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F3581E" w14:textId="77777777" w:rsidR="00597643" w:rsidRPr="00597643" w:rsidRDefault="00597643" w:rsidP="006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97643" w:rsidRPr="00045D71" w14:paraId="5FD965AD" w14:textId="77777777" w:rsidTr="00597643">
        <w:tc>
          <w:tcPr>
            <w:tcW w:w="2610" w:type="dxa"/>
          </w:tcPr>
          <w:p w14:paraId="75C450B8" w14:textId="493592C8" w:rsidR="00597643" w:rsidRPr="008A2058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F26681" w:rsidRPr="00F2668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center"/>
          </w:tcPr>
          <w:p w14:paraId="0759A54C" w14:textId="77777777" w:rsidR="00597643" w:rsidRPr="00046E0B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527113B" w14:textId="77777777" w:rsidR="00597643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CCB5E4" w14:textId="77777777" w:rsidR="00597643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A9ACF" w14:textId="77777777" w:rsidR="00597643" w:rsidRPr="00045D71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C1CCC5" w14:textId="77777777" w:rsidR="00597643" w:rsidRPr="00B12808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97643" w:rsidRPr="00045D71" w14:paraId="2B594A2F" w14:textId="77777777" w:rsidTr="00597643">
        <w:tc>
          <w:tcPr>
            <w:tcW w:w="2610" w:type="dxa"/>
          </w:tcPr>
          <w:p w14:paraId="3FF20544" w14:textId="6A967B4B" w:rsidR="00597643" w:rsidRPr="008A2058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vAlign w:val="center"/>
          </w:tcPr>
          <w:p w14:paraId="42C0D240" w14:textId="602E6405" w:rsidR="00597643" w:rsidRPr="00046E0B" w:rsidRDefault="00F26681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597643" w:rsidRPr="00070B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97643"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  <w:vAlign w:val="center"/>
          </w:tcPr>
          <w:p w14:paraId="7A4EC533" w14:textId="74D794A8" w:rsidR="00597643" w:rsidRDefault="00F26681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97643" w:rsidRPr="00070BC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97643"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3AF04192" w14:textId="34BEDF7C" w:rsidR="00597643" w:rsidRDefault="00F26681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97643" w:rsidRPr="00070BC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013</w:t>
            </w:r>
          </w:p>
        </w:tc>
        <w:tc>
          <w:tcPr>
            <w:tcW w:w="270" w:type="dxa"/>
          </w:tcPr>
          <w:p w14:paraId="2E104440" w14:textId="77777777" w:rsidR="00597643" w:rsidRPr="00045D71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117064B" w14:textId="070FFF21" w:rsidR="00597643" w:rsidRPr="007C0299" w:rsidRDefault="00F26681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</w:t>
            </w:r>
            <w:r w:rsidR="00597643" w:rsidRPr="007C02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597643" w:rsidRPr="00045D71" w14:paraId="303C5667" w14:textId="77777777" w:rsidTr="00597643">
        <w:tc>
          <w:tcPr>
            <w:tcW w:w="2610" w:type="dxa"/>
          </w:tcPr>
          <w:p w14:paraId="29F96BB3" w14:textId="77777777" w:rsidR="00597643" w:rsidRPr="008A2058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60A58A5E" w14:textId="77777777" w:rsidR="00597643" w:rsidRPr="00046E0B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9BA17E8" w14:textId="77777777" w:rsidR="00597643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33FE5F" w14:textId="77777777" w:rsidR="00597643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222E1" w14:textId="77777777" w:rsidR="00597643" w:rsidRPr="00045D71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8F0FD90" w14:textId="77777777" w:rsidR="00597643" w:rsidRPr="00B12808" w:rsidRDefault="00597643" w:rsidP="0059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D774E02" w14:textId="77777777" w:rsidR="00620F83" w:rsidRPr="00620F83" w:rsidRDefault="00620F83" w:rsidP="00620F83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A93DD40" w14:textId="734EB4B4" w:rsidR="00434657" w:rsidRPr="008A5A08" w:rsidRDefault="00434657" w:rsidP="00992715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8A5A08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59BD5D1" w14:textId="6645BFF1" w:rsidR="00434657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295F6F01" w14:textId="77777777" w:rsidR="0057549F" w:rsidRPr="00E7777B" w:rsidRDefault="0057549F" w:rsidP="00A16E34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7777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7777B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D3232AF" w14:textId="77777777" w:rsidR="0057549F" w:rsidRPr="00E7777B" w:rsidRDefault="0057549F" w:rsidP="005754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CF706A0" w14:textId="77777777" w:rsidR="00744D1E" w:rsidRDefault="0057549F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7777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4750F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69488FD1" w14:textId="7777777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912E909" w14:textId="77539DA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br w:type="page"/>
      </w:r>
    </w:p>
    <w:p w14:paraId="5DD41171" w14:textId="77777777" w:rsidR="00744D1E" w:rsidRDefault="00744D1E" w:rsidP="0057549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744D1E" w:rsidSect="001120E0">
          <w:pgSz w:w="11909" w:h="16834" w:code="9"/>
          <w:pgMar w:top="691" w:right="1109" w:bottom="576" w:left="1260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06"/>
        <w:gridCol w:w="1444"/>
        <w:gridCol w:w="236"/>
        <w:gridCol w:w="1564"/>
        <w:gridCol w:w="236"/>
        <w:gridCol w:w="1114"/>
        <w:gridCol w:w="237"/>
        <w:gridCol w:w="1203"/>
        <w:gridCol w:w="236"/>
        <w:gridCol w:w="1204"/>
        <w:gridCol w:w="236"/>
        <w:gridCol w:w="1294"/>
        <w:gridCol w:w="236"/>
        <w:gridCol w:w="1384"/>
      </w:tblGrid>
      <w:tr w:rsidR="00645DB8" w:rsidRPr="00446449" w14:paraId="04B32EBE" w14:textId="750F8072" w:rsidTr="009329D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A2DA54B" w14:textId="77777777" w:rsidR="00645DB8" w:rsidRPr="00E7777B" w:rsidRDefault="00645DB8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430" w:type="dxa"/>
            <w:gridSpan w:val="14"/>
            <w:vAlign w:val="bottom"/>
          </w:tcPr>
          <w:p w14:paraId="6EBF807C" w14:textId="790AE6B4" w:rsidR="00645DB8" w:rsidRPr="00E7777B" w:rsidRDefault="00645DB8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5DB8" w:rsidRPr="00446449" w14:paraId="6F07A581" w14:textId="77777777" w:rsidTr="009329D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914E27F" w14:textId="77777777" w:rsidR="00645DB8" w:rsidRPr="00E7777B" w:rsidRDefault="00645DB8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1421A2C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94" w:type="dxa"/>
            <w:gridSpan w:val="5"/>
            <w:vAlign w:val="bottom"/>
          </w:tcPr>
          <w:p w14:paraId="0431D9DB" w14:textId="4A83D159" w:rsidR="00645DB8" w:rsidRPr="00E7777B" w:rsidRDefault="00645DB8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6409A819" w14:textId="4531024B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93" w:type="dxa"/>
            <w:gridSpan w:val="7"/>
            <w:vAlign w:val="bottom"/>
          </w:tcPr>
          <w:p w14:paraId="6182B932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5DB8" w:rsidRPr="00446449" w14:paraId="15E3640A" w14:textId="77777777" w:rsidTr="00645DB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136526C0" w14:textId="3C33CE26" w:rsidR="00645DB8" w:rsidRPr="00E7777B" w:rsidRDefault="00645DB8" w:rsidP="00CD23A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14F9" w:rsidRPr="002114F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="000A004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E7777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  <w:vAlign w:val="bottom"/>
          </w:tcPr>
          <w:p w14:paraId="2A8C41FB" w14:textId="280D94F4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4880018A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1C7E75E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8C202B2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E7777B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E2C93" w14:textId="77777777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D30C8EF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14:paraId="0399683F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F40F043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94DF6BB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FF4D35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341CBF6" w14:textId="77777777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E3A70D0" w14:textId="518BB5FF" w:rsidR="00645DB8" w:rsidRPr="00E7777B" w:rsidRDefault="00645DB8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E7777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306AA3D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1BDB55B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777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E4896" w:rsidRPr="00446449" w14:paraId="5A4D984A" w14:textId="1B180B8F" w:rsidTr="00620F83">
        <w:trPr>
          <w:trHeight w:val="261"/>
        </w:trPr>
        <w:tc>
          <w:tcPr>
            <w:tcW w:w="3420" w:type="dxa"/>
            <w:shd w:val="clear" w:color="auto" w:fill="auto"/>
          </w:tcPr>
          <w:p w14:paraId="4F819066" w14:textId="77777777" w:rsidR="007E4896" w:rsidRPr="00E7777B" w:rsidRDefault="007E4896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388D7ECF" w14:textId="77777777" w:rsidR="007E4896" w:rsidRPr="00E7777B" w:rsidRDefault="007E4896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4" w:type="dxa"/>
            <w:gridSpan w:val="13"/>
          </w:tcPr>
          <w:p w14:paraId="048038B5" w14:textId="59CF8008" w:rsidR="007E4896" w:rsidRPr="00E7777B" w:rsidRDefault="007E4896" w:rsidP="007E4896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7777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E7777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645DB8" w:rsidRPr="00446449" w14:paraId="7764D4C6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6DD8324F" w14:textId="77777777" w:rsidR="00645DB8" w:rsidRPr="00E7777B" w:rsidRDefault="00645DB8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1A0F0254" w14:textId="77777777" w:rsidR="00645DB8" w:rsidRPr="00E7777B" w:rsidRDefault="00645DB8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3EC87FBF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D998B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945DF3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90A5B5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031E619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5522A7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E1F24C7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2C468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C582A6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21556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6967F9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68C3A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8FE85EF" w14:textId="77777777" w:rsidR="00645DB8" w:rsidRPr="00E7777B" w:rsidRDefault="00645DB8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4600" w:rsidRPr="00446449" w14:paraId="365E4686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75C42CF8" w14:textId="75BF8DA9" w:rsidR="00974600" w:rsidRPr="00E7777B" w:rsidRDefault="00974600" w:rsidP="008A2058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01FE13DE" w14:textId="77777777" w:rsidR="00974600" w:rsidRPr="00E7777B" w:rsidRDefault="00974600" w:rsidP="0057549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0B4CE32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3D951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51A4CA16" w14:textId="77777777" w:rsidR="00974600" w:rsidRPr="00E7777B" w:rsidRDefault="00974600" w:rsidP="008A2058">
            <w:pPr>
              <w:pStyle w:val="acctfourfigures"/>
              <w:tabs>
                <w:tab w:val="clear" w:pos="765"/>
                <w:tab w:val="decimal" w:pos="595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E99E7F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27250E4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696241B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F3DB27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B3B9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9AC4B5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794951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FE821D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27CA2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204347C" w14:textId="77777777" w:rsidR="00974600" w:rsidRPr="00E7777B" w:rsidRDefault="00974600" w:rsidP="0057549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5DB8" w:rsidRPr="00446449" w14:paraId="432C79D7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72439D8C" w14:textId="1A23D0CB" w:rsidR="00645DB8" w:rsidRPr="00E7777B" w:rsidRDefault="00974600" w:rsidP="00912635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645DB8"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26FFFA2C" w14:textId="638937DC" w:rsidR="00645DB8" w:rsidRPr="00E7777B" w:rsidRDefault="00645DB8" w:rsidP="00912635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97460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06" w:type="dxa"/>
          </w:tcPr>
          <w:p w14:paraId="452D3CA1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1B575355" w14:textId="53C53AEF" w:rsidR="00AB7182" w:rsidRPr="00CF0885" w:rsidRDefault="0011172B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</w:r>
            <w:r w:rsidR="00F26681"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236" w:type="dxa"/>
          </w:tcPr>
          <w:p w14:paraId="0024AF7C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721380A" w14:textId="16BEC136" w:rsidR="00AB7182" w:rsidRPr="00E7777B" w:rsidRDefault="00153C5F" w:rsidP="008A2058">
            <w:pPr>
              <w:pStyle w:val="acctfourfigures"/>
              <w:tabs>
                <w:tab w:val="clear" w:pos="765"/>
                <w:tab w:val="decimal" w:pos="699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706F9106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31B98A2" w14:textId="1348182C" w:rsidR="00AB7182" w:rsidRPr="00E7777B" w:rsidRDefault="00153C5F" w:rsidP="00DD724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98</w:t>
            </w:r>
          </w:p>
        </w:tc>
        <w:tc>
          <w:tcPr>
            <w:tcW w:w="237" w:type="dxa"/>
          </w:tcPr>
          <w:p w14:paraId="54BB1F4B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AC730A" w14:textId="1447CF86" w:rsidR="00AB7182" w:rsidRPr="00E7777B" w:rsidRDefault="00153C5F" w:rsidP="00DD72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57C61B9A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1DBC08" w14:textId="6E83C4E9" w:rsidR="00AB7182" w:rsidRPr="00E7777B" w:rsidRDefault="00153C5F" w:rsidP="00DD72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98</w:t>
            </w:r>
          </w:p>
        </w:tc>
        <w:tc>
          <w:tcPr>
            <w:tcW w:w="236" w:type="dxa"/>
          </w:tcPr>
          <w:p w14:paraId="1DC37DFD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C508C8" w14:textId="5DABC858" w:rsidR="00AB7182" w:rsidRPr="00E7777B" w:rsidRDefault="00153C5F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74EED17F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8E7E442" w14:textId="3E7F9AC5" w:rsidR="00AB7182" w:rsidRPr="00E7777B" w:rsidRDefault="00153C5F" w:rsidP="00DD724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98</w:t>
            </w:r>
          </w:p>
        </w:tc>
      </w:tr>
      <w:tr w:rsidR="00645DB8" w:rsidRPr="00446449" w14:paraId="0851C42B" w14:textId="77777777" w:rsidTr="00645DB8">
        <w:trPr>
          <w:trHeight w:val="92"/>
        </w:trPr>
        <w:tc>
          <w:tcPr>
            <w:tcW w:w="3420" w:type="dxa"/>
            <w:shd w:val="clear" w:color="auto" w:fill="auto"/>
          </w:tcPr>
          <w:p w14:paraId="1C4AF9FC" w14:textId="77777777" w:rsidR="00645DB8" w:rsidRPr="00E7777B" w:rsidRDefault="00645DB8" w:rsidP="0091263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0364F9F7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75EECD6E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BE43A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36B7717D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898ACC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9E8B66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56B95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011576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523274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0665C8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8F027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21CFB9" w14:textId="77777777" w:rsidR="00645DB8" w:rsidRPr="00E7777B" w:rsidRDefault="00645DB8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2AD7F4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8AB8D20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5DB8" w:rsidRPr="00446449" w14:paraId="7E15C76F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43DF5A4C" w14:textId="77777777" w:rsidR="00645DB8" w:rsidRPr="00E7777B" w:rsidRDefault="00645DB8" w:rsidP="0091263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E7777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A97E3AF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5832910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1FBBB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A7A921E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444CDB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645641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F1DD459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66815D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A2208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9879B3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1BE57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76FE240" w14:textId="77777777" w:rsidR="00645DB8" w:rsidRPr="00E7777B" w:rsidRDefault="00645DB8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987F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7B24BE1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5DB8" w:rsidRPr="00446449" w14:paraId="617C9204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10955699" w14:textId="35EB93EF" w:rsidR="00645DB8" w:rsidRPr="00E7777B" w:rsidRDefault="00645DB8" w:rsidP="0091263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6" w:type="dxa"/>
          </w:tcPr>
          <w:p w14:paraId="4C27F829" w14:textId="77777777" w:rsidR="00645DB8" w:rsidRPr="00E7777B" w:rsidRDefault="00645DB8" w:rsidP="009126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577242D2" w14:textId="0A3227F0" w:rsidR="00645DB8" w:rsidRPr="00E7777B" w:rsidRDefault="007D3E46" w:rsidP="0091263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7A478E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F0E63E1" w14:textId="24212759" w:rsidR="00645DB8" w:rsidRPr="00930BCF" w:rsidRDefault="00F26681" w:rsidP="00DD7246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7D3E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36" w:type="dxa"/>
            <w:shd w:val="clear" w:color="auto" w:fill="auto"/>
          </w:tcPr>
          <w:p w14:paraId="361A6B22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E8CBA44" w14:textId="1707F616" w:rsidR="00645DB8" w:rsidRPr="00E7777B" w:rsidRDefault="007D3E46" w:rsidP="00DD724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1,136</w:t>
            </w:r>
          </w:p>
        </w:tc>
        <w:tc>
          <w:tcPr>
            <w:tcW w:w="237" w:type="dxa"/>
          </w:tcPr>
          <w:p w14:paraId="67D27E0B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13A66CF" w14:textId="277873A6" w:rsidR="00645DB8" w:rsidRPr="00E7777B" w:rsidRDefault="007D3E46" w:rsidP="00DD72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86BB84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3D45FCA" w14:textId="44F17688" w:rsidR="00645DB8" w:rsidRPr="00930BCF" w:rsidRDefault="00F26681" w:rsidP="00DD72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7D3E46" w:rsidRPr="007D3E4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236" w:type="dxa"/>
          </w:tcPr>
          <w:p w14:paraId="756BA1FE" w14:textId="77777777" w:rsidR="00645DB8" w:rsidRPr="00E7777B" w:rsidRDefault="00645DB8" w:rsidP="0091263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3296C4" w14:textId="51DBD6AF" w:rsidR="00645DB8" w:rsidRPr="00E7777B" w:rsidRDefault="007D3E46" w:rsidP="00912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EC308" w14:textId="77777777" w:rsidR="00645DB8" w:rsidRPr="00E7777B" w:rsidRDefault="00645DB8" w:rsidP="0091263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1CDDFB" w14:textId="1BA9DCA4" w:rsidR="00645DB8" w:rsidRPr="00E7777B" w:rsidRDefault="007D3E46" w:rsidP="00DD7246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1,163</w:t>
            </w:r>
          </w:p>
        </w:tc>
      </w:tr>
      <w:tr w:rsidR="00C56163" w:rsidRPr="00446449" w14:paraId="3ED60DEE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06391E3F" w14:textId="44DDFEC8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84A086A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2B31A6D2" w14:textId="7B5824AA" w:rsidR="00C56163" w:rsidRPr="00E7777B" w:rsidRDefault="0011172B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D997BD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89EF224" w14:textId="120404C4" w:rsidR="00C56163" w:rsidRDefault="00F26681" w:rsidP="00C561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117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04BC5009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7570D9C" w14:textId="60BBB8C7" w:rsidR="00C56163" w:rsidRDefault="00F26681" w:rsidP="00C5616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117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37" w:type="dxa"/>
          </w:tcPr>
          <w:p w14:paraId="71B1F72E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36493ED" w14:textId="68905725" w:rsidR="00C56163" w:rsidRDefault="0011172B" w:rsidP="00C561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8BBA72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F7C8EF8" w14:textId="75A4E84B" w:rsidR="00C56163" w:rsidRPr="006E2B62" w:rsidRDefault="00F26681" w:rsidP="00C561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117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236" w:type="dxa"/>
          </w:tcPr>
          <w:p w14:paraId="3885749F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2D7B7E6" w14:textId="26BF283E" w:rsidR="00C56163" w:rsidRDefault="0011172B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B6DEF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A94F05D" w14:textId="3EE7FF1D" w:rsidR="00C56163" w:rsidRDefault="00F26681" w:rsidP="00C5616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11172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544</w:t>
            </w:r>
          </w:p>
        </w:tc>
      </w:tr>
      <w:tr w:rsidR="00C56163" w:rsidRPr="00446449" w14:paraId="7B81A2E4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1443C53A" w14:textId="5C1B2FD0" w:rsidR="00C56163" w:rsidRPr="00E7777B" w:rsidRDefault="00C56163" w:rsidP="00C56163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806" w:type="dxa"/>
          </w:tcPr>
          <w:p w14:paraId="06F1EEE2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0A65F90B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FE388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D98854A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3E3A27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49D4F1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87AF53F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01F479B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AD75B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9F493EE" w14:textId="77777777" w:rsidR="00C56163" w:rsidRPr="00930BCF" w:rsidRDefault="00C56163" w:rsidP="00C561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26DBCB15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0AB241" w14:textId="77777777" w:rsidR="00C56163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654859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A9544E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6163" w:rsidRPr="00446449" w14:paraId="271A3E38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2490DF38" w14:textId="3904D91E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  <w:p w14:paraId="64D01E6A" w14:textId="502F0401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06" w:type="dxa"/>
          </w:tcPr>
          <w:p w14:paraId="1F2BB5C1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5A6D13DB" w14:textId="0C0AF035" w:rsidR="00AB7182" w:rsidRPr="00E7777B" w:rsidRDefault="00153C5F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80</w:t>
            </w:r>
          </w:p>
        </w:tc>
        <w:tc>
          <w:tcPr>
            <w:tcW w:w="236" w:type="dxa"/>
          </w:tcPr>
          <w:p w14:paraId="259F8D01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41463911" w14:textId="2822B286" w:rsidR="00AB7182" w:rsidRPr="00E7777B" w:rsidRDefault="00153C5F" w:rsidP="00C56163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3E082B46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A70FE0F" w14:textId="5CE3BEFC" w:rsidR="00AB7182" w:rsidRPr="00E7777B" w:rsidRDefault="00153C5F" w:rsidP="00C5616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80</w:t>
            </w:r>
          </w:p>
        </w:tc>
        <w:tc>
          <w:tcPr>
            <w:tcW w:w="237" w:type="dxa"/>
          </w:tcPr>
          <w:p w14:paraId="3BCF794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16CDEAE" w14:textId="45137A85" w:rsidR="00AB7182" w:rsidRPr="00E7777B" w:rsidRDefault="00153C5F" w:rsidP="00C561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68A78809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1A9E67" w14:textId="4664B6C2" w:rsidR="00AB7182" w:rsidRPr="00E7777B" w:rsidRDefault="00153C5F" w:rsidP="00C561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80</w:t>
            </w:r>
          </w:p>
        </w:tc>
        <w:tc>
          <w:tcPr>
            <w:tcW w:w="236" w:type="dxa"/>
          </w:tcPr>
          <w:p w14:paraId="5E3BCD27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3A3533" w14:textId="3DFB3C0D" w:rsidR="00AB7182" w:rsidRPr="00E7777B" w:rsidRDefault="00153C5F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br/>
              <w:t>-</w:t>
            </w:r>
          </w:p>
        </w:tc>
        <w:tc>
          <w:tcPr>
            <w:tcW w:w="236" w:type="dxa"/>
          </w:tcPr>
          <w:p w14:paraId="4F17ABCF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A270C93" w14:textId="1960DDDE" w:rsidR="00AB7182" w:rsidRPr="00E7777B" w:rsidRDefault="00153C5F" w:rsidP="00C5616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  <w:t>80</w:t>
            </w:r>
          </w:p>
        </w:tc>
      </w:tr>
      <w:tr w:rsidR="00C56163" w:rsidRPr="00446449" w14:paraId="2AE1B24D" w14:textId="77777777" w:rsidTr="00645DB8">
        <w:trPr>
          <w:trHeight w:val="261"/>
        </w:trPr>
        <w:tc>
          <w:tcPr>
            <w:tcW w:w="3420" w:type="dxa"/>
            <w:shd w:val="clear" w:color="auto" w:fill="auto"/>
          </w:tcPr>
          <w:p w14:paraId="46A44D33" w14:textId="77777777" w:rsidR="00C56163" w:rsidRPr="00E7777B" w:rsidRDefault="00C56163" w:rsidP="00C56163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832678F" w14:textId="77777777" w:rsidR="00C56163" w:rsidRPr="00E7777B" w:rsidRDefault="00C56163" w:rsidP="00C561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4" w:type="dxa"/>
          </w:tcPr>
          <w:p w14:paraId="1EFEE5A8" w14:textId="77777777" w:rsidR="00C56163" w:rsidRDefault="00C56163" w:rsidP="00C561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D1195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7FE737F" w14:textId="77777777" w:rsidR="00C56163" w:rsidRDefault="00C56163" w:rsidP="00C5616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7A17EF2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8FB90C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9BABE81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C2B16BB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3E2CA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F05DF0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09216" w14:textId="77777777" w:rsidR="00C56163" w:rsidRPr="00E7777B" w:rsidRDefault="00C56163" w:rsidP="00C56163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011DED" w14:textId="77777777" w:rsidR="00C56163" w:rsidRDefault="00C56163" w:rsidP="00C56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E5CEF6" w14:textId="77777777" w:rsidR="00C56163" w:rsidRPr="00E7777B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B41803E" w14:textId="77777777" w:rsidR="00C56163" w:rsidRDefault="00C56163" w:rsidP="00C561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34D1A384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697AC921" w14:textId="77777777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tbl>
      <w:tblPr>
        <w:tblW w:w="14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47"/>
        <w:gridCol w:w="806"/>
        <w:gridCol w:w="1443"/>
        <w:gridCol w:w="236"/>
        <w:gridCol w:w="1203"/>
        <w:gridCol w:w="236"/>
        <w:gridCol w:w="1114"/>
        <w:gridCol w:w="259"/>
        <w:gridCol w:w="900"/>
        <w:gridCol w:w="236"/>
        <w:gridCol w:w="1203"/>
        <w:gridCol w:w="236"/>
        <w:gridCol w:w="900"/>
        <w:gridCol w:w="236"/>
        <w:gridCol w:w="1075"/>
      </w:tblGrid>
      <w:tr w:rsidR="00027B61" w:rsidRPr="00FE2C82" w14:paraId="4869254F" w14:textId="36A04E0F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2682F073" w14:textId="77777777" w:rsidR="00027B61" w:rsidRPr="00446449" w:rsidRDefault="00027B61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084F301E" w14:textId="77777777" w:rsidR="00027B61" w:rsidRPr="00446449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77" w:type="dxa"/>
            <w:gridSpan w:val="13"/>
            <w:vAlign w:val="bottom"/>
          </w:tcPr>
          <w:p w14:paraId="3EDF7881" w14:textId="1E777088" w:rsidR="00027B61" w:rsidRPr="00FE2C82" w:rsidRDefault="00027B61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FE2C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27B61" w:rsidRPr="00FE2C82" w14:paraId="106B3CE5" w14:textId="77777777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04C91D7F" w14:textId="77777777" w:rsidR="00027B61" w:rsidRPr="00FE2C82" w:rsidRDefault="00027B61" w:rsidP="00CD23AD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27D43CA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232" w:type="dxa"/>
            <w:gridSpan w:val="5"/>
            <w:vAlign w:val="bottom"/>
          </w:tcPr>
          <w:p w14:paraId="0C86F1F2" w14:textId="49CD9C0B" w:rsidR="00027B61" w:rsidRPr="00FE2C82" w:rsidRDefault="00027B61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</w:tcPr>
          <w:p w14:paraId="7AF3C858" w14:textId="7F94DA48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86" w:type="dxa"/>
            <w:gridSpan w:val="7"/>
            <w:vAlign w:val="bottom"/>
          </w:tcPr>
          <w:p w14:paraId="7559C86F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27B61" w:rsidRPr="00FE2C82" w14:paraId="1F0CACAB" w14:textId="77777777" w:rsidTr="007E4896">
        <w:trPr>
          <w:trHeight w:val="261"/>
        </w:trPr>
        <w:tc>
          <w:tcPr>
            <w:tcW w:w="4047" w:type="dxa"/>
            <w:shd w:val="clear" w:color="auto" w:fill="auto"/>
            <w:vAlign w:val="bottom"/>
          </w:tcPr>
          <w:p w14:paraId="7D0BC653" w14:textId="537C049F" w:rsidR="00027B61" w:rsidRPr="00FE2C82" w:rsidRDefault="00027B61" w:rsidP="00CD23A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0A004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A004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E2C8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  <w:vAlign w:val="bottom"/>
          </w:tcPr>
          <w:p w14:paraId="47C453A4" w14:textId="72BCBE2A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  <w:vAlign w:val="bottom"/>
          </w:tcPr>
          <w:p w14:paraId="581A5E61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A3A63A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8E867DE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FE2C8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58690" w14:textId="77777777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683720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59" w:type="dxa"/>
          </w:tcPr>
          <w:p w14:paraId="5F17A75B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7C3B02" w14:textId="77777777" w:rsidR="00027B61" w:rsidRPr="00FE2C82" w:rsidRDefault="00027B61" w:rsidP="00027B61">
            <w:pPr>
              <w:pStyle w:val="acctfourfigures"/>
              <w:tabs>
                <w:tab w:val="clear" w:pos="765"/>
              </w:tabs>
              <w:spacing w:line="240" w:lineRule="atLeast"/>
              <w:ind w:left="-278" w:right="-86" w:firstLine="2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F07340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2C822895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85B96CD" w14:textId="77777777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CB4F292" w14:textId="6B9ADB0E" w:rsidR="00027B61" w:rsidRPr="00FE2C82" w:rsidRDefault="00027B61" w:rsidP="00CD23A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FE2C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4CA7214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5873518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E2C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E4896" w:rsidRPr="00FE2C82" w14:paraId="5584097F" w14:textId="458ECDB1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4448D285" w14:textId="77777777" w:rsidR="007E4896" w:rsidRPr="00FE2C82" w:rsidRDefault="007E4896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38C10D36" w14:textId="77777777" w:rsidR="007E4896" w:rsidRPr="00FE2C82" w:rsidRDefault="007E4896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277" w:type="dxa"/>
            <w:gridSpan w:val="13"/>
          </w:tcPr>
          <w:p w14:paraId="1275D672" w14:textId="51CB6FA2" w:rsidR="007E4896" w:rsidRPr="00FE2C82" w:rsidRDefault="007E4896" w:rsidP="00CD23AD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FE2C8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FE2C8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27B61" w:rsidRPr="00FE2C82" w14:paraId="7D57760B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456D2900" w14:textId="77777777" w:rsidR="00027B61" w:rsidRPr="00FE2C82" w:rsidRDefault="00027B61" w:rsidP="00CD23A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07CAB301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38566DC3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BDB0EC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549743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FB5D9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F41F88A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0E8B70D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C33D60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6429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404CBCF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B85EA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1D20F3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85D3E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1204081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7B61" w:rsidRPr="00FE2C82" w14:paraId="0A524BDF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3F01FA5A" w14:textId="44309DFD" w:rsidR="00027B61" w:rsidRPr="00974600" w:rsidRDefault="00027B61" w:rsidP="00CD23AD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460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49EE23BD" w14:textId="77777777" w:rsidR="00027B61" w:rsidRPr="00FE2C82" w:rsidRDefault="00027B61" w:rsidP="00CD23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956014C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7CADEE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A908CA4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704764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6FC309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69A05E9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E1AD17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B9FF22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B7D8288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058AAD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A5DEA5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B4AF1" w14:textId="77777777" w:rsidR="00027B61" w:rsidRPr="00FE2C82" w:rsidRDefault="00027B61" w:rsidP="00CD23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B56C1B7" w14:textId="77777777" w:rsidR="00027B61" w:rsidRPr="00FE2C82" w:rsidRDefault="00027B61" w:rsidP="00027B61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7182" w:rsidRPr="00FE2C82" w14:paraId="608F7894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61E6AE29" w14:textId="41412409" w:rsidR="00AB7182" w:rsidRDefault="00AB7182" w:rsidP="00AB718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ศ</w:t>
            </w:r>
          </w:p>
          <w:p w14:paraId="46219143" w14:textId="6E6A9332" w:rsidR="00AB7182" w:rsidRPr="00FE2C82" w:rsidRDefault="00AB7182" w:rsidP="00AB718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ล่วงหน้า</w:t>
            </w:r>
          </w:p>
        </w:tc>
        <w:tc>
          <w:tcPr>
            <w:tcW w:w="806" w:type="dxa"/>
          </w:tcPr>
          <w:p w14:paraId="10CE8891" w14:textId="77777777" w:rsidR="00AB7182" w:rsidRPr="00FE2C82" w:rsidRDefault="00AB7182" w:rsidP="00AB71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0879D4BE" w14:textId="77777777" w:rsidR="00AB7182" w:rsidRDefault="00AB7182" w:rsidP="00AB71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143FA2E" w14:textId="609F2AAE" w:rsidR="00AB7182" w:rsidRPr="00816EFD" w:rsidRDefault="00F26681" w:rsidP="00AB718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36" w:type="dxa"/>
          </w:tcPr>
          <w:p w14:paraId="07E197D2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8F6C51F" w14:textId="77777777" w:rsidR="00AB7182" w:rsidRDefault="00AB7182" w:rsidP="00AB7182">
            <w:pPr>
              <w:pStyle w:val="acctfourfigures"/>
              <w:tabs>
                <w:tab w:val="clear" w:pos="765"/>
                <w:tab w:val="decimal" w:pos="699"/>
                <w:tab w:val="decimal" w:pos="1094"/>
              </w:tabs>
              <w:spacing w:line="240" w:lineRule="atLeast"/>
              <w:ind w:left="-43" w:right="3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36A49A2C" w14:textId="0DF51F17" w:rsidR="00AB7182" w:rsidRPr="00FE2C82" w:rsidRDefault="00AB7182" w:rsidP="00AB718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B676B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FB66D41" w14:textId="77777777" w:rsidR="00AB7182" w:rsidRDefault="00AB7182" w:rsidP="00AB7182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277B611E" w14:textId="3CB69693" w:rsidR="00AB7182" w:rsidRPr="00FE2C82" w:rsidRDefault="00153C5F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59" w:type="dxa"/>
          </w:tcPr>
          <w:p w14:paraId="43498F4B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9784AA" w14:textId="77777777" w:rsidR="00AB7182" w:rsidRDefault="00AB7182" w:rsidP="00AB718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780B1073" w14:textId="4CC92BB9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8314AC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C9F3A5D" w14:textId="77777777" w:rsidR="00AB7182" w:rsidRDefault="00AB7182" w:rsidP="00AB718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4EBCDEEE" w14:textId="05E2C378" w:rsidR="00AB7182" w:rsidRPr="00FE2C82" w:rsidRDefault="00153C5F" w:rsidP="00AB718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3EC11F23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419E28" w14:textId="77777777" w:rsidR="00AB7182" w:rsidRDefault="00AB7182" w:rsidP="00A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11D450EB" w14:textId="425D5C57" w:rsidR="00AB7182" w:rsidRPr="00FE2C82" w:rsidRDefault="00AB7182" w:rsidP="00A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30FAA0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12AC6088" w14:textId="77777777" w:rsidR="00AB7182" w:rsidRDefault="00AB7182" w:rsidP="00AB718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  <w:p w14:paraId="070B88E5" w14:textId="06823120" w:rsidR="00AB7182" w:rsidRPr="00FE2C82" w:rsidRDefault="00153C5F" w:rsidP="00AB7182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</w:tr>
      <w:tr w:rsidR="00AB7182" w:rsidRPr="00FE2C82" w14:paraId="519ACF05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7B11B93A" w14:textId="77777777" w:rsidR="00AB7182" w:rsidRPr="00FE2C82" w:rsidRDefault="00AB7182" w:rsidP="00AB718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06" w:type="dxa"/>
          </w:tcPr>
          <w:p w14:paraId="71FBE2C0" w14:textId="77777777" w:rsidR="00AB7182" w:rsidRPr="00FE2C82" w:rsidRDefault="00AB7182" w:rsidP="00AB71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54B1914F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B205765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92F2EAB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1E361B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0E776F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208BE0E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00C09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8A6CCA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E7C7214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123EE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3C6A48" w14:textId="77777777" w:rsidR="00AB7182" w:rsidRPr="00FE2C82" w:rsidRDefault="00AB7182" w:rsidP="00A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C619B5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5DD50E84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7182" w:rsidRPr="00FE2C82" w14:paraId="63864B66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3B04D054" w14:textId="77777777" w:rsidR="00AB7182" w:rsidRPr="00FE2C82" w:rsidRDefault="00AB7182" w:rsidP="00AB718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E2C8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42B8F45E" w14:textId="77777777" w:rsidR="00AB7182" w:rsidRPr="00FE2C82" w:rsidRDefault="00AB7182" w:rsidP="00AB71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2B6034F0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B9AF4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ED362D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442600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C72BD0B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18CB302E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041EBD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C242F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A4EBA6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13192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078807" w14:textId="77777777" w:rsidR="00AB7182" w:rsidRPr="00FE2C82" w:rsidRDefault="00AB7182" w:rsidP="00A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A5428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6F7B2D50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7182" w:rsidRPr="00FE2C82" w14:paraId="17C3EF13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5EF89468" w14:textId="2997175C" w:rsidR="00AB7182" w:rsidRPr="00FE2C82" w:rsidRDefault="00AB7182" w:rsidP="00AB7182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6" w:type="dxa"/>
          </w:tcPr>
          <w:p w14:paraId="01624CCD" w14:textId="77777777" w:rsidR="00AB7182" w:rsidRPr="00FE2C82" w:rsidRDefault="00AB7182" w:rsidP="00AB71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69A2C556" w14:textId="6C8A6673" w:rsidR="00AB7182" w:rsidRPr="00FE2C82" w:rsidRDefault="00AB7182" w:rsidP="00AB718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79549A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7CA6BA7" w14:textId="4E4463B7" w:rsidR="00AB7182" w:rsidRPr="00FE2C82" w:rsidRDefault="00F26681" w:rsidP="00AB718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3B90B1F2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07674F" w14:textId="717AB8D8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259" w:type="dxa"/>
          </w:tcPr>
          <w:p w14:paraId="6C1305BB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CFD471" w14:textId="0C1219FA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15B01E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B124A29" w14:textId="43D582B5" w:rsidR="00AB7182" w:rsidRPr="00FE2C82" w:rsidRDefault="00F26681" w:rsidP="00AB718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36" w:type="dxa"/>
          </w:tcPr>
          <w:p w14:paraId="17B3E9E1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200E30" w14:textId="6D7A09CB" w:rsidR="00AB7182" w:rsidRPr="00FE2C82" w:rsidRDefault="00AB7182" w:rsidP="00A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CD4325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7195B815" w14:textId="7DD6AF4C" w:rsidR="00AB7182" w:rsidRPr="00FE2C82" w:rsidRDefault="00AB7182" w:rsidP="00AB7182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448</w:t>
            </w:r>
          </w:p>
        </w:tc>
      </w:tr>
      <w:tr w:rsidR="00AB7182" w:rsidRPr="00FE2C82" w14:paraId="4BB30C4A" w14:textId="77777777" w:rsidTr="007E4896">
        <w:trPr>
          <w:trHeight w:val="261"/>
        </w:trPr>
        <w:tc>
          <w:tcPr>
            <w:tcW w:w="4047" w:type="dxa"/>
            <w:shd w:val="clear" w:color="auto" w:fill="auto"/>
          </w:tcPr>
          <w:p w14:paraId="61E8DE12" w14:textId="32D6E948" w:rsidR="00AB7182" w:rsidRPr="00FE2C82" w:rsidRDefault="00AB7182" w:rsidP="00AB7182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2C82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3D9C54C5" w14:textId="77777777" w:rsidR="00AB7182" w:rsidRPr="00FE2C82" w:rsidRDefault="00AB7182" w:rsidP="00AB718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3" w:type="dxa"/>
          </w:tcPr>
          <w:p w14:paraId="316CE98D" w14:textId="300FEEDF" w:rsidR="00AB7182" w:rsidRPr="00FE2C82" w:rsidRDefault="00AB7182" w:rsidP="00AB7182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4893D9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D5CCC91" w14:textId="0C717626" w:rsidR="00AB7182" w:rsidRPr="00FE2C82" w:rsidRDefault="00F26681" w:rsidP="00AB718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AB71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36" w:type="dxa"/>
            <w:shd w:val="clear" w:color="auto" w:fill="auto"/>
          </w:tcPr>
          <w:p w14:paraId="3C209D42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3DCADD" w14:textId="77F0692A" w:rsidR="00AB7182" w:rsidRPr="00FE2C82" w:rsidRDefault="00F26681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AB71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59" w:type="dxa"/>
          </w:tcPr>
          <w:p w14:paraId="3F9C4A9D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E74A11" w14:textId="7D6CC20E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150A1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84F2440" w14:textId="5409379A" w:rsidR="00AB7182" w:rsidRPr="00FE2C82" w:rsidRDefault="00F26681" w:rsidP="00AB7182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AB71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266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236" w:type="dxa"/>
          </w:tcPr>
          <w:p w14:paraId="6F2E9D70" w14:textId="77777777" w:rsidR="00AB7182" w:rsidRPr="00FE2C82" w:rsidRDefault="00AB7182" w:rsidP="00AB71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5ACAFF" w14:textId="330D5701" w:rsidR="00AB7182" w:rsidRPr="00FE2C82" w:rsidRDefault="00AB7182" w:rsidP="00A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2A7579" w14:textId="77777777" w:rsidR="00AB7182" w:rsidRPr="00FE2C82" w:rsidRDefault="00AB7182" w:rsidP="00AB71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FE97ED2" w14:textId="21CF94D6" w:rsidR="00AB7182" w:rsidRPr="00FE2C82" w:rsidRDefault="00AB7182" w:rsidP="00AB7182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3,544</w:t>
            </w:r>
          </w:p>
        </w:tc>
      </w:tr>
    </w:tbl>
    <w:p w14:paraId="73C3AD25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34D66C96" w14:textId="77777777" w:rsidR="0057549F" w:rsidRDefault="0057549F" w:rsidP="0057549F">
      <w:pPr>
        <w:spacing w:line="240" w:lineRule="auto"/>
        <w:rPr>
          <w:rFonts w:ascii="Angsana New" w:hAnsi="Angsana New" w:cs="Angsana New"/>
          <w:sz w:val="20"/>
          <w:szCs w:val="20"/>
        </w:rPr>
        <w:sectPr w:rsidR="0057549F" w:rsidSect="002C1C65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350"/>
        <w:gridCol w:w="182"/>
        <w:gridCol w:w="808"/>
        <w:gridCol w:w="180"/>
        <w:gridCol w:w="810"/>
        <w:gridCol w:w="180"/>
        <w:gridCol w:w="810"/>
        <w:gridCol w:w="180"/>
        <w:gridCol w:w="725"/>
      </w:tblGrid>
      <w:tr w:rsidR="0057549F" w:rsidRPr="00446449" w14:paraId="07DED937" w14:textId="77777777" w:rsidTr="000E475D">
        <w:trPr>
          <w:cantSplit/>
          <w:trHeight w:val="20"/>
          <w:tblHeader/>
        </w:trPr>
        <w:tc>
          <w:tcPr>
            <w:tcW w:w="3690" w:type="dxa"/>
            <w:vAlign w:val="bottom"/>
            <w:hideMark/>
          </w:tcPr>
          <w:p w14:paraId="13BD1BB5" w14:textId="77777777" w:rsidR="0057549F" w:rsidRPr="00446449" w:rsidRDefault="0057549F" w:rsidP="00C50115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DCBA35" w14:textId="77777777" w:rsidR="0057549F" w:rsidRPr="00446449" w:rsidRDefault="0057549F" w:rsidP="00C5011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5" w:type="dxa"/>
            <w:gridSpan w:val="9"/>
            <w:vAlign w:val="bottom"/>
            <w:hideMark/>
          </w:tcPr>
          <w:p w14:paraId="26E059B9" w14:textId="77777777" w:rsidR="0057549F" w:rsidRPr="00446449" w:rsidRDefault="0057549F" w:rsidP="00C5011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7549F" w:rsidRPr="00446449" w14:paraId="2CB52B9E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0B3FBFA4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7A7B3F2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43C6016F" w14:textId="26D5818F" w:rsidR="0057549F" w:rsidRPr="00446449" w:rsidRDefault="0057549F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E31D8A4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0D2D5" w14:textId="77777777" w:rsidR="0057549F" w:rsidRPr="00446449" w:rsidRDefault="0057549F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7549F" w:rsidRPr="00446449" w14:paraId="1ADA30E4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3D571827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465C25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49D854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FCBCAD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DEE822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C0510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DB372B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25F2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1C66AA" w14:textId="77777777" w:rsidR="0057549F" w:rsidRPr="00446449" w:rsidRDefault="0057549F" w:rsidP="00C50115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B78F9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7CD3E7" w14:textId="77777777" w:rsidR="0057549F" w:rsidRPr="00446449" w:rsidRDefault="0057549F" w:rsidP="00C50115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7549F" w:rsidRPr="00446449" w14:paraId="7C131086" w14:textId="77777777" w:rsidTr="000E475D">
        <w:trPr>
          <w:cantSplit/>
          <w:trHeight w:val="20"/>
          <w:tblHeader/>
        </w:trPr>
        <w:tc>
          <w:tcPr>
            <w:tcW w:w="3690" w:type="dxa"/>
          </w:tcPr>
          <w:p w14:paraId="3F926ADA" w14:textId="77777777" w:rsidR="0057549F" w:rsidRPr="00446449" w:rsidRDefault="0057549F" w:rsidP="00C5011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A06BB" w14:textId="77777777" w:rsidR="0057549F" w:rsidRPr="00446449" w:rsidRDefault="0057549F" w:rsidP="00C50115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5" w:type="dxa"/>
            <w:gridSpan w:val="9"/>
            <w:hideMark/>
          </w:tcPr>
          <w:p w14:paraId="54813675" w14:textId="3A116E59" w:rsidR="0057549F" w:rsidRPr="00446449" w:rsidRDefault="0057549F" w:rsidP="00C50115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63D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549F" w:rsidRPr="00446449" w14:paraId="1108CF0B" w14:textId="77777777" w:rsidTr="000E475D">
        <w:trPr>
          <w:cantSplit/>
          <w:trHeight w:val="20"/>
        </w:trPr>
        <w:tc>
          <w:tcPr>
            <w:tcW w:w="3690" w:type="dxa"/>
            <w:hideMark/>
          </w:tcPr>
          <w:p w14:paraId="026DE5B6" w14:textId="4D393023" w:rsidR="0057549F" w:rsidRPr="00446449" w:rsidRDefault="00F26681" w:rsidP="00C5011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57549F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114F9" w:rsidRPr="00211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D122280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268DC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3DA107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35772F7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E25D73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327D7F4" w14:textId="77777777" w:rsidR="0057549F" w:rsidRPr="00446449" w:rsidRDefault="0057549F" w:rsidP="00C5011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945095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6E42CAA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9239A4" w14:textId="77777777" w:rsidR="0057549F" w:rsidRPr="00446449" w:rsidRDefault="0057549F" w:rsidP="00C5011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3" w:type="dxa"/>
          </w:tcPr>
          <w:p w14:paraId="66BA3825" w14:textId="77777777" w:rsidR="0057549F" w:rsidRPr="00446449" w:rsidRDefault="0057549F" w:rsidP="00C501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4246" w:rsidRPr="00446449" w14:paraId="0FCC2379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19FB862E" w14:textId="434A95A4" w:rsidR="00E14246" w:rsidRPr="00782501" w:rsidRDefault="00782501" w:rsidP="00E1424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bidi="th-TH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180" w:type="dxa"/>
          </w:tcPr>
          <w:p w14:paraId="61575A7E" w14:textId="77777777" w:rsidR="00E14246" w:rsidRPr="00782501" w:rsidRDefault="00E14246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376E0F" w14:textId="79122113" w:rsidR="00E14246" w:rsidRPr="00782501" w:rsidRDefault="00F26681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82501" w:rsidRPr="00782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82" w:type="dxa"/>
            <w:vAlign w:val="bottom"/>
          </w:tcPr>
          <w:p w14:paraId="3C8630EE" w14:textId="77777777" w:rsidR="00E14246" w:rsidRPr="00782501" w:rsidRDefault="00E14246" w:rsidP="00E142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310017E" w14:textId="724FE00C" w:rsidR="00E14246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15E8E3" w14:textId="77777777" w:rsidR="00E14246" w:rsidRPr="00782501" w:rsidRDefault="00E14246" w:rsidP="00E1424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940318" w14:textId="6F42D799" w:rsidR="00E14246" w:rsidRPr="00782501" w:rsidRDefault="00782501" w:rsidP="00E142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80" w:type="dxa"/>
            <w:vAlign w:val="bottom"/>
          </w:tcPr>
          <w:p w14:paraId="184763CC" w14:textId="77777777" w:rsidR="00E14246" w:rsidRPr="00782501" w:rsidRDefault="00E14246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CC45CE" w14:textId="7255FFB7" w:rsidR="00E14246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9EA843" w14:textId="77777777" w:rsidR="00E14246" w:rsidRPr="00782501" w:rsidRDefault="00E14246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49A9BD33" w14:textId="52DC830E" w:rsidR="00E14246" w:rsidRPr="00782501" w:rsidRDefault="00F26681" w:rsidP="00E142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82501" w:rsidRPr="007825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</w:tr>
      <w:tr w:rsidR="00782501" w:rsidRPr="00446449" w14:paraId="2F1B2D87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573C7CF4" w14:textId="3D09B5A4" w:rsidR="00782501" w:rsidRPr="00782501" w:rsidRDefault="00782501" w:rsidP="00E1424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</w:tcPr>
          <w:p w14:paraId="46927BB9" w14:textId="77777777" w:rsidR="00782501" w:rsidRPr="00782501" w:rsidRDefault="00782501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A1554D" w14:textId="48F44320" w:rsidR="00782501" w:rsidRPr="00782501" w:rsidRDefault="00F26681" w:rsidP="00E14246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182" w:type="dxa"/>
            <w:vAlign w:val="bottom"/>
          </w:tcPr>
          <w:p w14:paraId="545256CB" w14:textId="77777777" w:rsidR="00782501" w:rsidRPr="00782501" w:rsidRDefault="00782501" w:rsidP="00E1424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5D89245" w14:textId="7383D7A8" w:rsidR="00782501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7049D2" w14:textId="77777777" w:rsidR="00782501" w:rsidRPr="00782501" w:rsidRDefault="00782501" w:rsidP="00E14246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CCAE5E" w14:textId="527627C1" w:rsidR="00782501" w:rsidRPr="00782501" w:rsidRDefault="00782501" w:rsidP="00E1424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80" w:type="dxa"/>
            <w:vAlign w:val="bottom"/>
          </w:tcPr>
          <w:p w14:paraId="4D4A2503" w14:textId="77777777" w:rsidR="00782501" w:rsidRPr="00782501" w:rsidRDefault="00782501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7ACE44" w14:textId="19DFE9C3" w:rsidR="00782501" w:rsidRPr="00782501" w:rsidRDefault="00782501" w:rsidP="00E14246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47C8F0" w14:textId="77777777" w:rsidR="00782501" w:rsidRPr="00782501" w:rsidRDefault="00782501" w:rsidP="00E142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46F48EE8" w14:textId="18497CE7" w:rsidR="00782501" w:rsidRPr="00782501" w:rsidRDefault="00782501" w:rsidP="00E1424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782501" w:rsidRPr="00446449" w14:paraId="07E71B80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BD91A40" w14:textId="1333A582" w:rsidR="00782501" w:rsidRPr="00782501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  <w:r w:rsidRPr="00782501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สัญญาซื้อเงินตราต่างประเทศล่วงหน้า</w:t>
            </w:r>
          </w:p>
        </w:tc>
        <w:tc>
          <w:tcPr>
            <w:tcW w:w="180" w:type="dxa"/>
          </w:tcPr>
          <w:p w14:paraId="52D10136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28471D" w14:textId="3F61343C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F3CFCDA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1BCFE75" w14:textId="0F1DAAA1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7A7804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5AFD0F" w14:textId="552D0149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80" w:type="dxa"/>
            <w:vAlign w:val="bottom"/>
          </w:tcPr>
          <w:p w14:paraId="58AAFD7E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CBAAD5" w14:textId="0CE151AD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6581F9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dxa"/>
            <w:vAlign w:val="bottom"/>
          </w:tcPr>
          <w:p w14:paraId="33380A12" w14:textId="61DEDAC1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</w:tr>
    </w:tbl>
    <w:p w14:paraId="3069DDF3" w14:textId="591C1345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350"/>
        <w:gridCol w:w="182"/>
        <w:gridCol w:w="808"/>
        <w:gridCol w:w="180"/>
        <w:gridCol w:w="810"/>
        <w:gridCol w:w="180"/>
        <w:gridCol w:w="810"/>
        <w:gridCol w:w="180"/>
        <w:gridCol w:w="723"/>
      </w:tblGrid>
      <w:tr w:rsidR="00E14246" w:rsidRPr="00446449" w14:paraId="59339E01" w14:textId="77777777" w:rsidTr="000E475D">
        <w:trPr>
          <w:cantSplit/>
          <w:trHeight w:val="20"/>
          <w:tblHeader/>
        </w:trPr>
        <w:tc>
          <w:tcPr>
            <w:tcW w:w="3690" w:type="dxa"/>
            <w:vAlign w:val="bottom"/>
            <w:hideMark/>
          </w:tcPr>
          <w:p w14:paraId="4506EBD6" w14:textId="77777777" w:rsidR="00E14246" w:rsidRPr="00446449" w:rsidRDefault="00E14246" w:rsidP="00C940F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9250A7" w14:textId="77777777" w:rsidR="00E14246" w:rsidRPr="00446449" w:rsidRDefault="00E14246" w:rsidP="00C940F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3" w:type="dxa"/>
            <w:gridSpan w:val="9"/>
            <w:vAlign w:val="bottom"/>
            <w:hideMark/>
          </w:tcPr>
          <w:p w14:paraId="492CDD53" w14:textId="35543CD9" w:rsidR="00E14246" w:rsidRPr="00446449" w:rsidRDefault="00E14246" w:rsidP="00C940F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4246" w:rsidRPr="00446449" w14:paraId="5C87E9F0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2C4178F0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C94A3B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hideMark/>
          </w:tcPr>
          <w:p w14:paraId="30AF2D4F" w14:textId="74839601" w:rsidR="00E14246" w:rsidRPr="00446449" w:rsidRDefault="00E14246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B69FD66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B19C2" w14:textId="77777777" w:rsidR="00E14246" w:rsidRPr="00446449" w:rsidRDefault="00E14246" w:rsidP="00C940F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14246" w:rsidRPr="00446449" w14:paraId="2FEA28BC" w14:textId="77777777" w:rsidTr="000E475D">
        <w:trPr>
          <w:cantSplit/>
          <w:trHeight w:val="20"/>
          <w:tblHeader/>
        </w:trPr>
        <w:tc>
          <w:tcPr>
            <w:tcW w:w="3690" w:type="dxa"/>
            <w:hideMark/>
          </w:tcPr>
          <w:p w14:paraId="65267A72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45496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9DCAEB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A7E7DB3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91E30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7C8F6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E5880C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DF71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A8DCE5" w14:textId="77777777" w:rsidR="00E14246" w:rsidRPr="00446449" w:rsidRDefault="00E14246" w:rsidP="00C940F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4644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F3E4B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759BE2" w14:textId="77777777" w:rsidR="00E14246" w:rsidRPr="00446449" w:rsidRDefault="00E14246" w:rsidP="00C940F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4246" w:rsidRPr="00446449" w14:paraId="09C2FC47" w14:textId="77777777" w:rsidTr="000E475D">
        <w:trPr>
          <w:cantSplit/>
          <w:trHeight w:val="20"/>
          <w:tblHeader/>
        </w:trPr>
        <w:tc>
          <w:tcPr>
            <w:tcW w:w="3690" w:type="dxa"/>
          </w:tcPr>
          <w:p w14:paraId="4529830C" w14:textId="77777777" w:rsidR="00E14246" w:rsidRPr="00446449" w:rsidRDefault="00E14246" w:rsidP="00C940F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953986" w14:textId="77777777" w:rsidR="00E14246" w:rsidRPr="00446449" w:rsidRDefault="00E14246" w:rsidP="00C940F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3" w:type="dxa"/>
            <w:gridSpan w:val="9"/>
            <w:hideMark/>
          </w:tcPr>
          <w:p w14:paraId="4BCCC589" w14:textId="20073D95" w:rsidR="00E14246" w:rsidRPr="00446449" w:rsidRDefault="00E14246" w:rsidP="00C940FA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63D0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464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4246" w:rsidRPr="00446449" w14:paraId="27530EDC" w14:textId="77777777" w:rsidTr="000E475D">
        <w:trPr>
          <w:cantSplit/>
          <w:trHeight w:val="20"/>
        </w:trPr>
        <w:tc>
          <w:tcPr>
            <w:tcW w:w="3690" w:type="dxa"/>
            <w:hideMark/>
          </w:tcPr>
          <w:p w14:paraId="1854EBAA" w14:textId="4CE30701" w:rsidR="00E14246" w:rsidRPr="00446449" w:rsidRDefault="00F26681" w:rsidP="00C940F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E14246" w:rsidRPr="00446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114F9" w:rsidRPr="00211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CE19142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E42CE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0A5AAA9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E90D65C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7C4D67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CB25B48" w14:textId="77777777" w:rsidR="00E14246" w:rsidRPr="00446449" w:rsidRDefault="00E14246" w:rsidP="00C940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64C475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1D1742D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B62BA9D" w14:textId="77777777" w:rsidR="00E14246" w:rsidRPr="00446449" w:rsidRDefault="00E14246" w:rsidP="00C940F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59DF1D3" w14:textId="77777777" w:rsidR="00E14246" w:rsidRPr="00446449" w:rsidRDefault="00E14246" w:rsidP="00C940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501" w:rsidRPr="00446449" w14:paraId="11857477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386DD448" w14:textId="66FEF6D1" w:rsidR="00782501" w:rsidRPr="00782501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180" w:type="dxa"/>
          </w:tcPr>
          <w:p w14:paraId="68759722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233F069" w14:textId="43E11F20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  <w:tc>
          <w:tcPr>
            <w:tcW w:w="182" w:type="dxa"/>
            <w:vAlign w:val="bottom"/>
          </w:tcPr>
          <w:p w14:paraId="1D9AA5B1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0D33DF6" w14:textId="45827ED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FCDBDC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8B6A6D" w14:textId="5CD3AA7B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180" w:type="dxa"/>
            <w:vAlign w:val="bottom"/>
          </w:tcPr>
          <w:p w14:paraId="047EB9D5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CABD8E1" w14:textId="54B8591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ABE191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F9497F" w14:textId="50F7F264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</w:tr>
      <w:tr w:rsidR="00782501" w:rsidRPr="00446449" w14:paraId="6BD660C8" w14:textId="77777777" w:rsidTr="000E475D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47D1BF37" w14:textId="2D002EE5" w:rsidR="00782501" w:rsidRPr="00DA2B02" w:rsidRDefault="00782501" w:rsidP="007825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  <w:lang w:val="en-US"/>
              </w:rPr>
            </w:pPr>
            <w:r w:rsidRPr="00782501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</w:tcPr>
          <w:p w14:paraId="54A16D7B" w14:textId="77777777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FF1F2FB" w14:textId="175C9082" w:rsidR="00782501" w:rsidRPr="00782501" w:rsidRDefault="00782501" w:rsidP="00782501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502</w:t>
            </w:r>
          </w:p>
        </w:tc>
        <w:tc>
          <w:tcPr>
            <w:tcW w:w="182" w:type="dxa"/>
            <w:vAlign w:val="bottom"/>
          </w:tcPr>
          <w:p w14:paraId="10036539" w14:textId="77777777" w:rsidR="00782501" w:rsidRPr="00782501" w:rsidRDefault="00782501" w:rsidP="007825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D4EED9B" w14:textId="3A485B44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FE5277" w14:textId="77777777" w:rsidR="00782501" w:rsidRPr="00782501" w:rsidRDefault="00782501" w:rsidP="0078250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AE5C26" w14:textId="74F8932B" w:rsidR="00782501" w:rsidRPr="00782501" w:rsidRDefault="00782501" w:rsidP="007825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80" w:type="dxa"/>
            <w:vAlign w:val="bottom"/>
          </w:tcPr>
          <w:p w14:paraId="3611EB22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763C35" w14:textId="5C62C8A5" w:rsidR="00782501" w:rsidRPr="00782501" w:rsidRDefault="00782501" w:rsidP="0078250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F0BAB0" w14:textId="77777777" w:rsidR="00782501" w:rsidRPr="00782501" w:rsidRDefault="00782501" w:rsidP="0078250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036A7F7" w14:textId="46F73B84" w:rsidR="00782501" w:rsidRPr="00782501" w:rsidRDefault="00782501" w:rsidP="007825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501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</w:tr>
    </w:tbl>
    <w:p w14:paraId="67E79743" w14:textId="77777777" w:rsidR="00BD09BC" w:rsidRDefault="00BD09BC">
      <w:pPr>
        <w:rPr>
          <w:rFonts w:cs="Angsana New"/>
        </w:rPr>
      </w:pPr>
    </w:p>
    <w:p w14:paraId="121F8748" w14:textId="77777777" w:rsidR="00BD09BC" w:rsidRDefault="00BD09BC">
      <w:pPr>
        <w:rPr>
          <w:rFonts w:cs="Angsana New"/>
        </w:rPr>
      </w:pPr>
    </w:p>
    <w:p w14:paraId="1DF5A295" w14:textId="3AA2C9AB" w:rsidR="00BD09BC" w:rsidRDefault="00BD09BC">
      <w:pPr>
        <w:rPr>
          <w:rFonts w:cs="Angsana New"/>
          <w:cs/>
        </w:rPr>
        <w:sectPr w:rsidR="00BD09BC" w:rsidSect="006C3DDB">
          <w:head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0863E19" w14:textId="77777777" w:rsidR="0057549F" w:rsidRPr="008A5A08" w:rsidRDefault="0057549F" w:rsidP="0057549F">
      <w:pPr>
        <w:ind w:right="-360" w:firstLine="540"/>
        <w:jc w:val="both"/>
        <w:rPr>
          <w:rFonts w:ascii="Angsana New" w:hAnsi="Angsana New" w:cs="Angsana New"/>
          <w:sz w:val="30"/>
          <w:szCs w:val="30"/>
        </w:rPr>
      </w:pPr>
      <w:r w:rsidRPr="008A5A0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90937DF" w14:textId="77777777" w:rsidR="0057549F" w:rsidRPr="008A5A08" w:rsidRDefault="0057549F" w:rsidP="0057549F">
      <w:pPr>
        <w:ind w:left="540" w:right="-360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57549F" w:rsidRPr="008A5A08" w14:paraId="7EEFBE3C" w14:textId="77777777" w:rsidTr="00C5011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  <w:hideMark/>
          </w:tcPr>
          <w:p w14:paraId="01B14A58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7DCDC4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  <w:hideMark/>
          </w:tcPr>
          <w:p w14:paraId="3A4B89BC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7549F" w:rsidRPr="008A5A08" w14:paraId="111FA298" w14:textId="77777777" w:rsidTr="00C50115">
        <w:trPr>
          <w:trHeight w:val="331"/>
          <w:tblHeader/>
        </w:trPr>
        <w:tc>
          <w:tcPr>
            <w:tcW w:w="3168" w:type="dxa"/>
            <w:shd w:val="clear" w:color="auto" w:fill="auto"/>
            <w:vAlign w:val="bottom"/>
          </w:tcPr>
          <w:p w14:paraId="4E62099E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17DC20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0864766B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BD09BC" w:rsidRPr="008A5A08" w14:paraId="0813E8DC" w14:textId="77777777" w:rsidTr="004E14C3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784ABBBE" w14:textId="38C719BE" w:rsidR="00BD09BC" w:rsidRPr="008A5A08" w:rsidRDefault="00BD09BC" w:rsidP="00BD09B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D09B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611509F" w14:textId="77777777" w:rsidR="00BD09BC" w:rsidRPr="008A5A08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414ED37B" w14:textId="49335E45" w:rsidR="00BD09BC" w:rsidRPr="008A5A08" w:rsidRDefault="00BD09BC" w:rsidP="007C4E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7C4ECD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 </w:t>
            </w:r>
            <w:r w:rsidRPr="007C4E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BD09BC" w:rsidRPr="008A5A08" w14:paraId="0DCB24F8" w14:textId="77777777" w:rsidTr="007C4ECD">
        <w:trPr>
          <w:trHeight w:hRule="exact" w:val="144"/>
          <w:tblHeader/>
        </w:trPr>
        <w:tc>
          <w:tcPr>
            <w:tcW w:w="3168" w:type="dxa"/>
            <w:shd w:val="clear" w:color="auto" w:fill="auto"/>
          </w:tcPr>
          <w:p w14:paraId="79F9F3C6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sz w:val="16"/>
                <w:szCs w:val="16"/>
                <w:rtl/>
                <w:cs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0509FF33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6B8FFC33" w14:textId="77777777" w:rsidR="00BD09BC" w:rsidRPr="007C4ECD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rtl/>
                <w:cs/>
              </w:rPr>
            </w:pPr>
          </w:p>
        </w:tc>
      </w:tr>
      <w:tr w:rsidR="00BD09BC" w:rsidRPr="008A5A08" w14:paraId="106D5700" w14:textId="77777777" w:rsidTr="004E14C3">
        <w:trPr>
          <w:trHeight w:val="331"/>
          <w:tblHeader/>
        </w:trPr>
        <w:tc>
          <w:tcPr>
            <w:tcW w:w="3168" w:type="dxa"/>
            <w:shd w:val="clear" w:color="auto" w:fill="auto"/>
          </w:tcPr>
          <w:p w14:paraId="3A410BB7" w14:textId="2A34FCFD" w:rsidR="00BD09BC" w:rsidRPr="008A5A08" w:rsidRDefault="00BD09BC" w:rsidP="00BD09BC">
            <w:pP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</w:t>
            </w:r>
            <w:r w:rsidRPr="00BD09BC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236" w:type="dxa"/>
            <w:shd w:val="clear" w:color="auto" w:fill="auto"/>
          </w:tcPr>
          <w:p w14:paraId="6C6B3728" w14:textId="77777777" w:rsidR="00BD09BC" w:rsidRPr="008A5A08" w:rsidRDefault="00BD09BC" w:rsidP="00BD09B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682FE4E7" w14:textId="25FFBC70" w:rsidR="00BD09BC" w:rsidRPr="008A5A08" w:rsidRDefault="00BD09BC" w:rsidP="007C4EC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การคิดลดกระแสเงินสด</w:t>
            </w:r>
            <w:r w:rsidRPr="007C4ECD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 </w:t>
            </w:r>
            <w:r w:rsidRPr="007C4EC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นี้จะประเมินมูลค่าโดย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การจ่ายชำระที่คาดการณ์ไว้ถูกกำหนดด้วยการพิจารณาถึงสถานการณ์ที่เป็นไปได้ จำนวนเงินที่ต้องจ่ายในแต่ละสถานการณ์ และความเป็นไปได้ของแต่ละสถานการณ์</w:t>
            </w:r>
          </w:p>
        </w:tc>
      </w:tr>
      <w:tr w:rsidR="00BD09BC" w:rsidRPr="008A5A08" w14:paraId="088DD3AF" w14:textId="77777777" w:rsidTr="007C4ECD">
        <w:trPr>
          <w:trHeight w:hRule="exact" w:val="144"/>
          <w:tblHeader/>
        </w:trPr>
        <w:tc>
          <w:tcPr>
            <w:tcW w:w="3168" w:type="dxa"/>
            <w:shd w:val="clear" w:color="auto" w:fill="auto"/>
            <w:vAlign w:val="bottom"/>
          </w:tcPr>
          <w:p w14:paraId="2561FAD0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FD4B4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  <w:vAlign w:val="bottom"/>
          </w:tcPr>
          <w:p w14:paraId="37EFE0BF" w14:textId="77777777" w:rsidR="00BD09BC" w:rsidRPr="007C4ECD" w:rsidRDefault="00BD09BC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</w:tr>
      <w:tr w:rsidR="0057549F" w:rsidRPr="008A5A08" w14:paraId="0A65F51C" w14:textId="77777777" w:rsidTr="00C50115">
        <w:trPr>
          <w:trHeight w:val="331"/>
        </w:trPr>
        <w:tc>
          <w:tcPr>
            <w:tcW w:w="3168" w:type="dxa"/>
            <w:shd w:val="clear" w:color="auto" w:fill="auto"/>
          </w:tcPr>
          <w:p w14:paraId="05AD4BC8" w14:textId="77777777" w:rsidR="0057549F" w:rsidRDefault="0057549F" w:rsidP="00C5011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5691B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6440F1B9" w14:textId="77777777" w:rsidR="0057549F" w:rsidRPr="0085691B" w:rsidRDefault="0057549F" w:rsidP="00C5011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5691B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14:paraId="2A863DA5" w14:textId="77777777" w:rsidR="0057549F" w:rsidRPr="008A5A08" w:rsidRDefault="0057549F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eastAsia="en-GB" w:bidi="th-TH"/>
              </w:rPr>
            </w:pPr>
          </w:p>
        </w:tc>
        <w:tc>
          <w:tcPr>
            <w:tcW w:w="5794" w:type="dxa"/>
            <w:shd w:val="clear" w:color="auto" w:fill="auto"/>
          </w:tcPr>
          <w:p w14:paraId="7AF7AAF2" w14:textId="4767A2E9" w:rsidR="0057549F" w:rsidRPr="0085691B" w:rsidRDefault="007E4896" w:rsidP="00C5011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การ</w:t>
            </w:r>
            <w:r w:rsidR="0057549F" w:rsidRPr="0085691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กำหนดราคาสัญญาซื้อขายล่วงหน้า </w:t>
            </w:r>
            <w:r w:rsidR="0057549F" w:rsidRPr="0085691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478FBEE" w14:textId="77777777" w:rsidR="0057549F" w:rsidRDefault="0057549F" w:rsidP="0057549F">
      <w:pPr>
        <w:pStyle w:val="a1"/>
        <w:tabs>
          <w:tab w:val="clear" w:pos="360"/>
          <w:tab w:val="clear" w:pos="720"/>
          <w:tab w:val="clear" w:pos="1080"/>
        </w:tabs>
        <w:ind w:right="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0659B40" w14:textId="77777777" w:rsidR="0057549F" w:rsidRPr="00E7777B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sz w:val="20"/>
          <w:szCs w:val="20"/>
        </w:rPr>
        <w:br w:type="page"/>
      </w:r>
      <w:r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4501AC28" w14:textId="77777777" w:rsidR="0057549F" w:rsidRPr="00E7777B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C36666D" w14:textId="0F031538" w:rsidR="0057549F" w:rsidRDefault="0057549F" w:rsidP="0057549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4B35C9">
        <w:rPr>
          <w:rFonts w:asciiTheme="majorBidi" w:hAnsiTheme="majorBidi" w:cstheme="majorBidi" w:hint="cs"/>
          <w:spacing w:val="-8"/>
          <w:sz w:val="30"/>
          <w:szCs w:val="30"/>
          <w:cs/>
        </w:rPr>
        <w:t>ผลขาดทุนจากการด้อย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ค่าของ</w:t>
      </w:r>
      <w:r w:rsidRPr="004B35C9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ลูกหนี้การค้า</w:t>
      </w:r>
      <w:r w:rsidR="0071690A" w:rsidRPr="004B35C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690A" w:rsidRPr="004B35C9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</w:t>
      </w:r>
      <w:r w:rsidR="0071690A" w:rsidRPr="004B35C9">
        <w:rPr>
          <w:rFonts w:asciiTheme="majorBidi" w:hAnsiTheme="majorBidi" w:cstheme="majorBidi" w:hint="cs"/>
          <w:spacing w:val="-8"/>
          <w:sz w:val="30"/>
          <w:szCs w:val="30"/>
          <w:cs/>
        </w:rPr>
        <w:t>อื่น เงินทดรองจ่าย</w:t>
      </w:r>
      <w:r w:rsidR="0071690A">
        <w:rPr>
          <w:rFonts w:asciiTheme="majorBidi" w:hAnsiTheme="majorBidi" w:cstheme="majorBidi" w:hint="cs"/>
          <w:sz w:val="30"/>
          <w:szCs w:val="30"/>
          <w:cs/>
        </w:rPr>
        <w:t>ให้แก่</w:t>
      </w:r>
      <w:r w:rsidR="0071690A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เกษตรกร </w:t>
      </w:r>
      <w:r w:rsidR="00101C2C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C4ECD" w:rsidRPr="004B35C9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เงินให้กู้ยืมแก่</w:t>
      </w:r>
      <w:r w:rsidR="007C4ECD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101C2C">
        <w:rPr>
          <w:rFonts w:asciiTheme="majorBidi" w:hAnsiTheme="majorBidi" w:cstheme="majorBidi"/>
          <w:sz w:val="30"/>
          <w:szCs w:val="30"/>
        </w:rPr>
        <w:t xml:space="preserve"> 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 xml:space="preserve"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 </w:t>
      </w:r>
    </w:p>
    <w:p w14:paraId="7E045303" w14:textId="77777777" w:rsidR="0057549F" w:rsidRPr="002C1C65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color w:val="FF0000"/>
          <w:sz w:val="24"/>
          <w:szCs w:val="24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86"/>
        <w:gridCol w:w="228"/>
        <w:gridCol w:w="1286"/>
        <w:gridCol w:w="260"/>
        <w:gridCol w:w="1246"/>
        <w:gridCol w:w="260"/>
        <w:gridCol w:w="1181"/>
        <w:gridCol w:w="228"/>
        <w:gridCol w:w="1415"/>
      </w:tblGrid>
      <w:tr w:rsidR="00ED134B" w:rsidRPr="00E7777B" w14:paraId="23B572F3" w14:textId="77777777" w:rsidTr="003F2B3A">
        <w:trPr>
          <w:trHeight w:val="17"/>
        </w:trPr>
        <w:tc>
          <w:tcPr>
            <w:tcW w:w="2250" w:type="dxa"/>
            <w:vAlign w:val="bottom"/>
          </w:tcPr>
          <w:p w14:paraId="06F19E31" w14:textId="77777777" w:rsidR="00ED134B" w:rsidRPr="00E7777B" w:rsidRDefault="00ED134B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9"/>
            <w:vAlign w:val="bottom"/>
            <w:hideMark/>
          </w:tcPr>
          <w:p w14:paraId="7E4E7A44" w14:textId="20B79D2F" w:rsidR="00ED134B" w:rsidRPr="00E7777B" w:rsidRDefault="00ED134B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E7777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5B94" w:rsidRPr="00E7777B" w14:paraId="33CDC7D3" w14:textId="77777777" w:rsidTr="003F2B3A">
        <w:trPr>
          <w:trHeight w:val="17"/>
        </w:trPr>
        <w:tc>
          <w:tcPr>
            <w:tcW w:w="2250" w:type="dxa"/>
            <w:vAlign w:val="bottom"/>
            <w:hideMark/>
          </w:tcPr>
          <w:p w14:paraId="03078BA7" w14:textId="6081C895" w:rsidR="00535B94" w:rsidRPr="004031D4" w:rsidRDefault="00535B94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031D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31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="000A0043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="000A0043" w:rsidRPr="000A0043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031D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86" w:type="dxa"/>
            <w:vAlign w:val="bottom"/>
            <w:hideMark/>
          </w:tcPr>
          <w:p w14:paraId="5385420F" w14:textId="77777777" w:rsidR="00535B94" w:rsidRPr="00E7777B" w:rsidRDefault="00535B94" w:rsidP="000E475D">
            <w:pPr>
              <w:pStyle w:val="acctfourfigures"/>
              <w:tabs>
                <w:tab w:val="left" w:pos="9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28" w:type="dxa"/>
            <w:vAlign w:val="bottom"/>
          </w:tcPr>
          <w:p w14:paraId="3A4422BA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86" w:type="dxa"/>
          </w:tcPr>
          <w:p w14:paraId="0DE2AC2F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09FC45" w14:textId="77777777" w:rsidR="003F2B3A" w:rsidRDefault="003F2B3A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8520F2" w14:textId="7EC963E3" w:rsidR="004B35C9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</w:t>
            </w:r>
          </w:p>
          <w:p w14:paraId="499CAD5F" w14:textId="700DF9DF" w:rsidR="00535B94" w:rsidRDefault="004B35C9" w:rsidP="003F2B3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หมุนเวีย</w:t>
            </w:r>
            <w:r w:rsidR="003F2B3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</w:t>
            </w:r>
            <w:r w:rsidR="00535B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</w:t>
            </w:r>
            <w:r w:rsidR="003F2B3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่</w:t>
            </w:r>
            <w:r w:rsidR="00535B9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</w:t>
            </w:r>
          </w:p>
        </w:tc>
        <w:tc>
          <w:tcPr>
            <w:tcW w:w="260" w:type="dxa"/>
          </w:tcPr>
          <w:p w14:paraId="4267DB48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6" w:type="dxa"/>
            <w:vAlign w:val="bottom"/>
            <w:hideMark/>
          </w:tcPr>
          <w:p w14:paraId="6DD701BF" w14:textId="5007482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เงินทดรองจ่ายให้แก่เกษตรกร</w:t>
            </w:r>
          </w:p>
        </w:tc>
        <w:tc>
          <w:tcPr>
            <w:tcW w:w="260" w:type="dxa"/>
            <w:vAlign w:val="bottom"/>
          </w:tcPr>
          <w:p w14:paraId="6C6AF23F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3785E11F" w14:textId="77777777" w:rsidR="00535B94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มูลค่ารวม</w:t>
            </w:r>
          </w:p>
          <w:p w14:paraId="68072577" w14:textId="7AEED59D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28" w:type="dxa"/>
            <w:vAlign w:val="bottom"/>
          </w:tcPr>
          <w:p w14:paraId="75353053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5" w:type="dxa"/>
            <w:vAlign w:val="bottom"/>
            <w:hideMark/>
          </w:tcPr>
          <w:p w14:paraId="148BE826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</w:p>
          <w:p w14:paraId="5655C75B" w14:textId="77777777" w:rsidR="00535B94" w:rsidRPr="00E7777B" w:rsidRDefault="00535B94" w:rsidP="000E475D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535B94" w:rsidRPr="00E7777B" w14:paraId="1871E05A" w14:textId="77777777" w:rsidTr="003F2B3A">
        <w:trPr>
          <w:trHeight w:val="17"/>
        </w:trPr>
        <w:tc>
          <w:tcPr>
            <w:tcW w:w="2250" w:type="dxa"/>
            <w:vAlign w:val="bottom"/>
          </w:tcPr>
          <w:p w14:paraId="7877B45A" w14:textId="77777777" w:rsidR="00535B94" w:rsidRPr="00E7777B" w:rsidRDefault="00535B94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90" w:type="dxa"/>
            <w:gridSpan w:val="9"/>
          </w:tcPr>
          <w:p w14:paraId="14BFAD8E" w14:textId="25542E34" w:rsidR="00535B94" w:rsidRPr="00E7777B" w:rsidRDefault="00535B94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706D" w:rsidRPr="00E7777B" w14:paraId="651B5E74" w14:textId="77777777" w:rsidTr="003F2B3A">
        <w:trPr>
          <w:trHeight w:val="17"/>
        </w:trPr>
        <w:tc>
          <w:tcPr>
            <w:tcW w:w="2250" w:type="dxa"/>
            <w:hideMark/>
          </w:tcPr>
          <w:p w14:paraId="63B8A646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6" w:type="dxa"/>
          </w:tcPr>
          <w:p w14:paraId="3DCFB381" w14:textId="7B7FC9DC" w:rsidR="005A706D" w:rsidRPr="00E7777B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151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228" w:type="dxa"/>
          </w:tcPr>
          <w:p w14:paraId="6426412A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293ADC02" w14:textId="59E3E417" w:rsidR="005A706D" w:rsidRPr="000B44E7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60" w:type="dxa"/>
          </w:tcPr>
          <w:p w14:paraId="01C2659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2A9ED847" w14:textId="7EFA97B9" w:rsidR="005A706D" w:rsidRPr="000B44E7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011</w:t>
            </w:r>
          </w:p>
        </w:tc>
        <w:tc>
          <w:tcPr>
            <w:tcW w:w="260" w:type="dxa"/>
          </w:tcPr>
          <w:p w14:paraId="2ADBE47A" w14:textId="2C88644B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50D8D723" w14:textId="2768085F" w:rsidR="005A706D" w:rsidRPr="00C1572E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939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164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830</w:t>
            </w:r>
          </w:p>
        </w:tc>
        <w:tc>
          <w:tcPr>
            <w:tcW w:w="228" w:type="dxa"/>
          </w:tcPr>
          <w:p w14:paraId="29C24A1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1DA1D955" w14:textId="08AA978C" w:rsidR="005A706D" w:rsidRPr="00E944DB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</w:tr>
      <w:tr w:rsidR="005A706D" w:rsidRPr="00E7777B" w14:paraId="6C66CD5F" w14:textId="77777777" w:rsidTr="003F2B3A">
        <w:trPr>
          <w:trHeight w:val="17"/>
        </w:trPr>
        <w:tc>
          <w:tcPr>
            <w:tcW w:w="2250" w:type="dxa"/>
            <w:hideMark/>
          </w:tcPr>
          <w:p w14:paraId="66037A67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6" w:type="dxa"/>
          </w:tcPr>
          <w:p w14:paraId="2E7BC1B2" w14:textId="77777777" w:rsidR="005A706D" w:rsidRPr="00E7777B" w:rsidRDefault="005A706D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8" w:type="dxa"/>
          </w:tcPr>
          <w:p w14:paraId="5CC2A24E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5A1357A4" w14:textId="77777777" w:rsidR="005A706D" w:rsidRPr="000B44E7" w:rsidRDefault="005A706D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083B512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31D95F9B" w14:textId="19C0B245" w:rsidR="005A706D" w:rsidRPr="000B44E7" w:rsidRDefault="005A706D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358BE8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504531E0" w14:textId="77777777" w:rsidR="005A706D" w:rsidRPr="00C1572E" w:rsidRDefault="005A706D" w:rsidP="005A706D">
            <w:pPr>
              <w:tabs>
                <w:tab w:val="clear" w:pos="22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14:paraId="09973C1D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09E9E0EE" w14:textId="53E62574" w:rsidR="005A706D" w:rsidRPr="00E944DB" w:rsidRDefault="005A706D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706D" w:rsidRPr="00E7777B" w14:paraId="547B9F0B" w14:textId="77777777" w:rsidTr="003F2B3A">
        <w:trPr>
          <w:trHeight w:val="17"/>
        </w:trPr>
        <w:tc>
          <w:tcPr>
            <w:tcW w:w="2250" w:type="dxa"/>
            <w:hideMark/>
          </w:tcPr>
          <w:p w14:paraId="3EE19738" w14:textId="284B52F9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6" w:type="dxa"/>
          </w:tcPr>
          <w:p w14:paraId="6F7313C9" w14:textId="0312B0B5" w:rsidR="005A706D" w:rsidRPr="00E7777B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208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  <w:tc>
          <w:tcPr>
            <w:tcW w:w="228" w:type="dxa"/>
          </w:tcPr>
          <w:p w14:paraId="2CCAFB0F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6FA9BE67" w14:textId="187B978C" w:rsidR="005A706D" w:rsidRPr="000B44E7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260" w:type="dxa"/>
          </w:tcPr>
          <w:p w14:paraId="7B9C4A8A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20E3DCD" w14:textId="67EE7AEF" w:rsidR="005A706D" w:rsidRPr="000B44E7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260" w:type="dxa"/>
          </w:tcPr>
          <w:p w14:paraId="7765A2A8" w14:textId="077C6E76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111E084A" w14:textId="6B7DA81F" w:rsidR="005A706D" w:rsidRPr="00C1572E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228" w:type="dxa"/>
          </w:tcPr>
          <w:p w14:paraId="4830AFA9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0ECFC9C1" w14:textId="4BED667C" w:rsidR="005A706D" w:rsidRPr="00E944DB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097</w:t>
            </w:r>
          </w:p>
        </w:tc>
      </w:tr>
      <w:tr w:rsidR="005A706D" w:rsidRPr="00E7777B" w14:paraId="1D6B3F3A" w14:textId="77777777" w:rsidTr="003F2B3A">
        <w:trPr>
          <w:trHeight w:val="17"/>
        </w:trPr>
        <w:tc>
          <w:tcPr>
            <w:tcW w:w="2250" w:type="dxa"/>
            <w:hideMark/>
          </w:tcPr>
          <w:p w14:paraId="25915019" w14:textId="63FF6E60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114F9" w:rsidRPr="002114F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6" w:type="dxa"/>
          </w:tcPr>
          <w:p w14:paraId="52BAA686" w14:textId="034F0103" w:rsidR="005A706D" w:rsidRPr="00E7777B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127</w:t>
            </w:r>
          </w:p>
        </w:tc>
        <w:tc>
          <w:tcPr>
            <w:tcW w:w="228" w:type="dxa"/>
          </w:tcPr>
          <w:p w14:paraId="5D933B8B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69EA0440" w14:textId="19733B3B" w:rsidR="005A706D" w:rsidRPr="000B44E7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60" w:type="dxa"/>
          </w:tcPr>
          <w:p w14:paraId="1B48B32A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4602DAB" w14:textId="599422AD" w:rsidR="005A706D" w:rsidRPr="000B44E7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="007142A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0" w:type="dxa"/>
          </w:tcPr>
          <w:p w14:paraId="28C4E1B9" w14:textId="4BA656D8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24143F90" w14:textId="4DFDA416" w:rsidR="005A706D" w:rsidRPr="00C1572E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7142A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28" w:type="dxa"/>
          </w:tcPr>
          <w:p w14:paraId="37D74A7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59514259" w14:textId="670F0407" w:rsidR="005A706D" w:rsidRPr="00E944DB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518</w:t>
            </w:r>
          </w:p>
        </w:tc>
      </w:tr>
      <w:tr w:rsidR="005A706D" w:rsidRPr="00E7777B" w14:paraId="0E09C0A9" w14:textId="77777777" w:rsidTr="003F2B3A">
        <w:trPr>
          <w:trHeight w:val="17"/>
        </w:trPr>
        <w:tc>
          <w:tcPr>
            <w:tcW w:w="2250" w:type="dxa"/>
            <w:hideMark/>
          </w:tcPr>
          <w:p w14:paraId="36656751" w14:textId="1D6EE80C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114F9" w:rsidRPr="002114F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6" w:type="dxa"/>
          </w:tcPr>
          <w:p w14:paraId="6B3960B2" w14:textId="368A3CB3" w:rsidR="005A706D" w:rsidRPr="00E7777B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977</w:t>
            </w:r>
          </w:p>
        </w:tc>
        <w:tc>
          <w:tcPr>
            <w:tcW w:w="228" w:type="dxa"/>
          </w:tcPr>
          <w:p w14:paraId="133F777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35B91AF6" w14:textId="7DC4530C" w:rsidR="005A706D" w:rsidRPr="000B44E7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60" w:type="dxa"/>
          </w:tcPr>
          <w:p w14:paraId="6857EAF5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04D5D763" w14:textId="2C8AF130" w:rsidR="005A706D" w:rsidRPr="000B44E7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036</w:t>
            </w:r>
          </w:p>
        </w:tc>
        <w:tc>
          <w:tcPr>
            <w:tcW w:w="260" w:type="dxa"/>
          </w:tcPr>
          <w:p w14:paraId="1AB4A052" w14:textId="475E7C3A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1E773BD7" w14:textId="279FEA5B" w:rsidR="005A706D" w:rsidRPr="00C1572E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082</w:t>
            </w:r>
          </w:p>
        </w:tc>
        <w:tc>
          <w:tcPr>
            <w:tcW w:w="228" w:type="dxa"/>
          </w:tcPr>
          <w:p w14:paraId="5F3F569C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1BEA7EA8" w14:textId="3C56CE2B" w:rsidR="005A706D" w:rsidRPr="00E944DB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</w:tr>
      <w:tr w:rsidR="005A706D" w:rsidRPr="00E7777B" w14:paraId="216D9413" w14:textId="77777777" w:rsidTr="003F2B3A">
        <w:trPr>
          <w:trHeight w:val="17"/>
        </w:trPr>
        <w:tc>
          <w:tcPr>
            <w:tcW w:w="2250" w:type="dxa"/>
            <w:hideMark/>
          </w:tcPr>
          <w:p w14:paraId="2730CDC4" w14:textId="7FE11303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16529ECA" w14:textId="313F3783" w:rsidR="005A706D" w:rsidRPr="00E7777B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101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663</w:t>
            </w:r>
          </w:p>
        </w:tc>
        <w:tc>
          <w:tcPr>
            <w:tcW w:w="228" w:type="dxa"/>
          </w:tcPr>
          <w:p w14:paraId="7AA262E7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186E5818" w14:textId="34AD1A2F" w:rsidR="005A706D" w:rsidRPr="000B44E7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820</w:t>
            </w:r>
          </w:p>
        </w:tc>
        <w:tc>
          <w:tcPr>
            <w:tcW w:w="260" w:type="dxa"/>
          </w:tcPr>
          <w:p w14:paraId="461FEE8F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42B9289C" w14:textId="74B0516B" w:rsidR="005A706D" w:rsidRPr="000B44E7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173</w:t>
            </w:r>
          </w:p>
        </w:tc>
        <w:tc>
          <w:tcPr>
            <w:tcW w:w="260" w:type="dxa"/>
          </w:tcPr>
          <w:p w14:paraId="5457C9B4" w14:textId="0ED09C28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</w:tcPr>
          <w:p w14:paraId="46E1E0D9" w14:textId="793AB62B" w:rsidR="005A706D" w:rsidRPr="00C1572E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656</w:t>
            </w:r>
          </w:p>
        </w:tc>
        <w:tc>
          <w:tcPr>
            <w:tcW w:w="228" w:type="dxa"/>
          </w:tcPr>
          <w:p w14:paraId="627BB23B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</w:tcPr>
          <w:p w14:paraId="3E7173A0" w14:textId="5A6AE4AD" w:rsidR="005A706D" w:rsidRPr="00E944DB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</w:tr>
      <w:tr w:rsidR="005A706D" w:rsidRPr="00E7777B" w14:paraId="718A0D59" w14:textId="77777777" w:rsidTr="003F2B3A">
        <w:trPr>
          <w:trHeight w:val="17"/>
        </w:trPr>
        <w:tc>
          <w:tcPr>
            <w:tcW w:w="2250" w:type="dxa"/>
          </w:tcPr>
          <w:p w14:paraId="6E7FCC2D" w14:textId="20C38B03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7777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37C8C4BF" w14:textId="65947C87" w:rsidR="005A706D" w:rsidRPr="00E7777B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228" w:type="dxa"/>
          </w:tcPr>
          <w:p w14:paraId="2C30AA88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B47484B" w14:textId="1C2C7170" w:rsidR="005A706D" w:rsidRPr="000B44E7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60" w:type="dxa"/>
          </w:tcPr>
          <w:p w14:paraId="3FB76E27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620AE065" w14:textId="274182B8" w:rsidR="005A706D" w:rsidRPr="000B44E7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  <w:tc>
          <w:tcPr>
            <w:tcW w:w="260" w:type="dxa"/>
          </w:tcPr>
          <w:p w14:paraId="564F7D59" w14:textId="74037143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288A66F" w14:textId="21597206" w:rsidR="005A706D" w:rsidRPr="00C1572E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407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  <w:tc>
          <w:tcPr>
            <w:tcW w:w="228" w:type="dxa"/>
          </w:tcPr>
          <w:p w14:paraId="0F65C7C5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</w:tcPr>
          <w:p w14:paraId="4EAD8311" w14:textId="30C4A66A" w:rsidR="005A706D" w:rsidRPr="006A5F72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407</w:t>
            </w:r>
            <w:r w:rsidR="005A70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7142A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A706D" w:rsidRPr="00E7777B" w14:paraId="12852B9F" w14:textId="77777777" w:rsidTr="003F2B3A">
        <w:trPr>
          <w:trHeight w:val="17"/>
        </w:trPr>
        <w:tc>
          <w:tcPr>
            <w:tcW w:w="2250" w:type="dxa"/>
            <w:hideMark/>
          </w:tcPr>
          <w:p w14:paraId="03D6534E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685DE" w14:textId="706F70EA" w:rsidR="005A706D" w:rsidRPr="009D7F65" w:rsidRDefault="00F26681" w:rsidP="005A706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77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769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846</w:t>
            </w:r>
          </w:p>
        </w:tc>
        <w:tc>
          <w:tcPr>
            <w:tcW w:w="228" w:type="dxa"/>
          </w:tcPr>
          <w:p w14:paraId="3C8A67C5" w14:textId="77777777" w:rsidR="005A706D" w:rsidRPr="009D7F65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4385BC4" w14:textId="2F71E69D" w:rsidR="005A706D" w:rsidRPr="009D7F65" w:rsidRDefault="00F26681" w:rsidP="005A706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23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602</w:t>
            </w:r>
          </w:p>
        </w:tc>
        <w:tc>
          <w:tcPr>
            <w:tcW w:w="260" w:type="dxa"/>
          </w:tcPr>
          <w:p w14:paraId="3AC19A72" w14:textId="77777777" w:rsidR="005A706D" w:rsidRPr="009D7F65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BCD68" w14:textId="3C7F7D40" w:rsidR="005A706D" w:rsidRPr="005A706D" w:rsidRDefault="00F26681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523</w:t>
            </w:r>
            <w:r w:rsidR="005A706D" w:rsidRP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3</w:t>
            </w:r>
            <w:r w:rsidR="007142A1">
              <w:rPr>
                <w:rFonts w:ascii="Angsana New" w:hAnsi="Angsana New" w:cs="Angsana New"/>
                <w:b/>
                <w:sz w:val="30"/>
                <w:szCs w:val="30"/>
              </w:rPr>
              <w:t>79</w:t>
            </w:r>
          </w:p>
        </w:tc>
        <w:tc>
          <w:tcPr>
            <w:tcW w:w="260" w:type="dxa"/>
          </w:tcPr>
          <w:p w14:paraId="53C3C447" w14:textId="431D0329" w:rsidR="005A706D" w:rsidRPr="005A706D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84DCC29" w14:textId="2B39C0B1" w:rsidR="005A706D" w:rsidRPr="009D7F65" w:rsidRDefault="00F26681" w:rsidP="005A706D">
            <w:pPr>
              <w:tabs>
                <w:tab w:val="clear" w:pos="227"/>
                <w:tab w:val="clear" w:pos="907"/>
                <w:tab w:val="decimal" w:pos="425"/>
                <w:tab w:val="left" w:pos="957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2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316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82</w:t>
            </w:r>
            <w:r w:rsidR="007142A1">
              <w:rPr>
                <w:rFonts w:ascii="Angsana New" w:hAnsi="Angsana New" w:cs="Angsana New"/>
                <w:b/>
                <w:sz w:val="30"/>
                <w:szCs w:val="30"/>
              </w:rPr>
              <w:t>7</w:t>
            </w:r>
          </w:p>
        </w:tc>
        <w:tc>
          <w:tcPr>
            <w:tcW w:w="228" w:type="dxa"/>
          </w:tcPr>
          <w:p w14:paraId="7B9DF7BD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60C5C" w14:textId="077E7703" w:rsidR="005A706D" w:rsidRPr="00535B94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464</w:t>
            </w:r>
            <w:r w:rsidR="005A70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  <w:r w:rsidR="007142A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5A706D" w:rsidRPr="00E7777B" w14:paraId="0A685F81" w14:textId="77777777" w:rsidTr="003F2B3A">
        <w:trPr>
          <w:trHeight w:val="17"/>
        </w:trPr>
        <w:tc>
          <w:tcPr>
            <w:tcW w:w="2250" w:type="dxa"/>
            <w:hideMark/>
          </w:tcPr>
          <w:p w14:paraId="6E0B48EA" w14:textId="77777777" w:rsidR="005A706D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</w:p>
          <w:p w14:paraId="19E73287" w14:textId="05E0017B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A2E9F" w14:textId="482DA837" w:rsidR="005A706D" w:rsidRPr="00E7777B" w:rsidRDefault="005A706D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1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280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621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312B71D7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EBF7A5D" w14:textId="782EDC4A" w:rsidR="005A706D" w:rsidRPr="000B44E7" w:rsidRDefault="005A706D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7142A1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5B136414" w14:textId="77777777" w:rsidR="005A706D" w:rsidRPr="000B44E7" w:rsidRDefault="005A706D" w:rsidP="005A706D">
            <w:pPr>
              <w:tabs>
                <w:tab w:val="clear" w:pos="227"/>
                <w:tab w:val="clear" w:pos="454"/>
                <w:tab w:val="decimal" w:pos="610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B040B" w14:textId="5A863EC8" w:rsidR="005A706D" w:rsidRPr="00C1572E" w:rsidRDefault="005A706D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812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23970A04" w14:textId="4B0F246B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4680421" w14:textId="1F7C3E83" w:rsidR="005A706D" w:rsidRPr="00DB04CD" w:rsidRDefault="005A706D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464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7142A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</w:tcPr>
          <w:p w14:paraId="55736D88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3DEAE0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5A706D" w:rsidRPr="00E7777B" w14:paraId="7B722587" w14:textId="77777777" w:rsidTr="003F2B3A">
        <w:trPr>
          <w:trHeight w:val="17"/>
        </w:trPr>
        <w:tc>
          <w:tcPr>
            <w:tcW w:w="2250" w:type="dxa"/>
            <w:hideMark/>
          </w:tcPr>
          <w:p w14:paraId="6124A05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777B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73611" w14:textId="3A90923F" w:rsidR="005A706D" w:rsidRPr="00C00D7B" w:rsidRDefault="00F26681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489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225</w:t>
            </w:r>
          </w:p>
        </w:tc>
        <w:tc>
          <w:tcPr>
            <w:tcW w:w="228" w:type="dxa"/>
          </w:tcPr>
          <w:p w14:paraId="5C52009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87A1421" w14:textId="20D5A4B4" w:rsidR="005A706D" w:rsidRPr="00C1572E" w:rsidRDefault="00F26681" w:rsidP="005A706D">
            <w:pPr>
              <w:tabs>
                <w:tab w:val="clear" w:pos="227"/>
                <w:tab w:val="clear" w:pos="454"/>
                <w:tab w:val="clear" w:pos="907"/>
                <w:tab w:val="decimal" w:pos="610"/>
                <w:tab w:val="left" w:pos="845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3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41</w:t>
            </w:r>
            <w:r w:rsidR="007142A1">
              <w:rPr>
                <w:rFonts w:ascii="Angsana New" w:hAnsi="Angsana New" w:cs="Angsana New"/>
                <w:b/>
                <w:sz w:val="30"/>
                <w:szCs w:val="30"/>
              </w:rPr>
              <w:t>5</w:t>
            </w:r>
          </w:p>
        </w:tc>
        <w:tc>
          <w:tcPr>
            <w:tcW w:w="260" w:type="dxa"/>
          </w:tcPr>
          <w:p w14:paraId="3D6BC490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CA513" w14:textId="3ED3BE10" w:rsidR="005A706D" w:rsidRPr="00C1572E" w:rsidRDefault="00F26681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4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359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56</w:t>
            </w:r>
            <w:r w:rsidR="007142A1">
              <w:rPr>
                <w:rFonts w:ascii="Angsana New" w:hAnsi="Angsana New" w:cs="Angsana New"/>
                <w:b/>
                <w:sz w:val="30"/>
                <w:szCs w:val="30"/>
              </w:rPr>
              <w:t>7</w:t>
            </w:r>
          </w:p>
        </w:tc>
        <w:tc>
          <w:tcPr>
            <w:tcW w:w="260" w:type="dxa"/>
          </w:tcPr>
          <w:p w14:paraId="2185A10C" w14:textId="1EF505A0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E80065A" w14:textId="258E2838" w:rsidR="005A706D" w:rsidRPr="00C1572E" w:rsidRDefault="00F26681" w:rsidP="005A706D">
            <w:pPr>
              <w:tabs>
                <w:tab w:val="clear" w:pos="227"/>
                <w:tab w:val="decimal" w:pos="425"/>
              </w:tabs>
              <w:spacing w:line="240" w:lineRule="auto"/>
              <w:ind w:left="-129" w:right="7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1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852</w:t>
            </w:r>
            <w:r w:rsidR="005A706D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207</w:t>
            </w:r>
          </w:p>
        </w:tc>
        <w:tc>
          <w:tcPr>
            <w:tcW w:w="228" w:type="dxa"/>
          </w:tcPr>
          <w:p w14:paraId="30807EFE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4C949703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</w:tr>
      <w:tr w:rsidR="005A706D" w:rsidRPr="00E7777B" w14:paraId="7EF0EE97" w14:textId="77777777" w:rsidTr="003F2B3A">
        <w:trPr>
          <w:trHeight w:val="17"/>
        </w:trPr>
        <w:tc>
          <w:tcPr>
            <w:tcW w:w="2250" w:type="dxa"/>
          </w:tcPr>
          <w:p w14:paraId="6516AB45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</w:tcPr>
          <w:p w14:paraId="31B56064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28" w:type="dxa"/>
          </w:tcPr>
          <w:p w14:paraId="163FAC81" w14:textId="77777777" w:rsidR="005A706D" w:rsidRPr="00E7777B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78A55238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157C2366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</w:tcPr>
          <w:p w14:paraId="23C991FA" w14:textId="6A608FDE" w:rsidR="005A706D" w:rsidRPr="003C16BC" w:rsidRDefault="005A706D" w:rsidP="005A706D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06F1F7BE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BB9F849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8" w:type="dxa"/>
          </w:tcPr>
          <w:p w14:paraId="7876CE33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5" w:type="dxa"/>
          </w:tcPr>
          <w:p w14:paraId="00D177E3" w14:textId="77777777" w:rsidR="005A706D" w:rsidRPr="003C16BC" w:rsidRDefault="005A706D" w:rsidP="005A706D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</w:tr>
    </w:tbl>
    <w:p w14:paraId="7BFE20B9" w14:textId="77777777" w:rsidR="0057549F" w:rsidRDefault="0057549F" w:rsidP="0057549F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400"/>
        <w:gridCol w:w="1710"/>
        <w:gridCol w:w="272"/>
        <w:gridCol w:w="1708"/>
      </w:tblGrid>
      <w:tr w:rsidR="000E475D" w:rsidRPr="00FE2C82" w14:paraId="79576414" w14:textId="73388EE0" w:rsidTr="000E475D">
        <w:trPr>
          <w:trHeight w:val="18"/>
        </w:trPr>
        <w:tc>
          <w:tcPr>
            <w:tcW w:w="5400" w:type="dxa"/>
            <w:vAlign w:val="bottom"/>
          </w:tcPr>
          <w:p w14:paraId="5F3A46FA" w14:textId="77777777" w:rsidR="000E475D" w:rsidRPr="0058256C" w:rsidRDefault="000E475D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vAlign w:val="bottom"/>
            <w:hideMark/>
          </w:tcPr>
          <w:p w14:paraId="5BCE294D" w14:textId="64D73631" w:rsidR="000E475D" w:rsidRPr="00FE2C82" w:rsidRDefault="000E475D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75D" w:rsidRPr="00FE2C82" w14:paraId="295E2329" w14:textId="77777777" w:rsidTr="000E475D">
        <w:trPr>
          <w:trHeight w:val="18"/>
        </w:trPr>
        <w:tc>
          <w:tcPr>
            <w:tcW w:w="5400" w:type="dxa"/>
            <w:vAlign w:val="bottom"/>
            <w:hideMark/>
          </w:tcPr>
          <w:p w14:paraId="28A75AAA" w14:textId="4E02C6B5" w:rsidR="000E475D" w:rsidRPr="00FE2C82" w:rsidRDefault="000E475D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A004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0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031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  <w:vAlign w:val="bottom"/>
            <w:hideMark/>
          </w:tcPr>
          <w:p w14:paraId="374DE7ED" w14:textId="4E561014" w:rsidR="000E475D" w:rsidRPr="00FE2C82" w:rsidRDefault="000E475D" w:rsidP="00AA4454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47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72" w:type="dxa"/>
            <w:vAlign w:val="bottom"/>
          </w:tcPr>
          <w:p w14:paraId="28515C69" w14:textId="77777777" w:rsidR="000E475D" w:rsidRPr="00FE2C82" w:rsidRDefault="000E475D" w:rsidP="00C5011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08" w:type="dxa"/>
            <w:vAlign w:val="bottom"/>
            <w:hideMark/>
          </w:tcPr>
          <w:p w14:paraId="5452E9B5" w14:textId="77777777" w:rsidR="000E475D" w:rsidRPr="00FE2C82" w:rsidRDefault="000E475D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ค่าเผื่อผลขาดทุน</w:t>
            </w:r>
          </w:p>
          <w:p w14:paraId="0BDC9C20" w14:textId="77777777" w:rsidR="000E475D" w:rsidRPr="00FE2C82" w:rsidRDefault="000E475D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จากการด้อยค่า</w:t>
            </w:r>
          </w:p>
        </w:tc>
      </w:tr>
      <w:tr w:rsidR="007E4896" w:rsidRPr="00FE2C82" w14:paraId="707922B0" w14:textId="77777777" w:rsidTr="00620F83">
        <w:trPr>
          <w:trHeight w:val="18"/>
        </w:trPr>
        <w:tc>
          <w:tcPr>
            <w:tcW w:w="5400" w:type="dxa"/>
            <w:vAlign w:val="bottom"/>
          </w:tcPr>
          <w:p w14:paraId="1B77A3D4" w14:textId="77777777" w:rsidR="007E4896" w:rsidRPr="00FE2C82" w:rsidRDefault="007E4896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EF4CD69" w14:textId="77777777" w:rsidR="007E4896" w:rsidRPr="00FE2C82" w:rsidRDefault="007E4896" w:rsidP="00C50115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E475D" w:rsidRPr="00FE2C82" w14:paraId="14E7C3D6" w14:textId="77777777" w:rsidTr="000E475D">
        <w:trPr>
          <w:trHeight w:val="18"/>
        </w:trPr>
        <w:tc>
          <w:tcPr>
            <w:tcW w:w="5400" w:type="dxa"/>
            <w:hideMark/>
          </w:tcPr>
          <w:p w14:paraId="7234A934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694C260D" w14:textId="7B3BD6CE" w:rsidR="000E475D" w:rsidRPr="00FE2C82" w:rsidRDefault="00F26681" w:rsidP="00A42D58">
            <w:pPr>
              <w:tabs>
                <w:tab w:val="clear" w:pos="227"/>
                <w:tab w:val="decimal" w:pos="425"/>
              </w:tabs>
              <w:spacing w:line="240" w:lineRule="auto"/>
              <w:ind w:left="-129"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453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72" w:type="dxa"/>
          </w:tcPr>
          <w:p w14:paraId="359FED21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358E8CC" w14:textId="1E00508E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037</w:t>
            </w:r>
          </w:p>
        </w:tc>
      </w:tr>
      <w:tr w:rsidR="000E475D" w:rsidRPr="00FE2C82" w14:paraId="74CFCF1D" w14:textId="77777777" w:rsidTr="000E475D">
        <w:trPr>
          <w:trHeight w:val="18"/>
        </w:trPr>
        <w:tc>
          <w:tcPr>
            <w:tcW w:w="5400" w:type="dxa"/>
            <w:hideMark/>
          </w:tcPr>
          <w:p w14:paraId="1A50A789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14:paraId="2337EE7D" w14:textId="77777777" w:rsidR="000E475D" w:rsidRPr="00FE2C82" w:rsidRDefault="000E475D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EF5210A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3D014564" w14:textId="77777777" w:rsidR="000E475D" w:rsidRPr="00FE2C82" w:rsidRDefault="000E475D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75D" w:rsidRPr="00FE2C82" w14:paraId="429EB024" w14:textId="77777777" w:rsidTr="000E475D">
        <w:trPr>
          <w:trHeight w:val="18"/>
        </w:trPr>
        <w:tc>
          <w:tcPr>
            <w:tcW w:w="5400" w:type="dxa"/>
            <w:hideMark/>
          </w:tcPr>
          <w:p w14:paraId="634977CE" w14:textId="55681656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148605D0" w14:textId="61080C0A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72" w:type="dxa"/>
          </w:tcPr>
          <w:p w14:paraId="27D94191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4B51976" w14:textId="10051FCB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0E475D" w:rsidRPr="00FE2C82" w14:paraId="33F80AC0" w14:textId="77777777" w:rsidTr="000E475D">
        <w:trPr>
          <w:trHeight w:val="18"/>
        </w:trPr>
        <w:tc>
          <w:tcPr>
            <w:tcW w:w="5400" w:type="dxa"/>
            <w:hideMark/>
          </w:tcPr>
          <w:p w14:paraId="5CD81A9C" w14:textId="2AC3909E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114F9" w:rsidRPr="002114F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14:paraId="6981C217" w14:textId="5F026234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235</w:t>
            </w:r>
          </w:p>
        </w:tc>
        <w:tc>
          <w:tcPr>
            <w:tcW w:w="272" w:type="dxa"/>
          </w:tcPr>
          <w:p w14:paraId="3C2E2356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510E7DAC" w14:textId="160026B3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791</w:t>
            </w:r>
          </w:p>
        </w:tc>
      </w:tr>
      <w:tr w:rsidR="000E475D" w:rsidRPr="00FE2C82" w14:paraId="6D73562D" w14:textId="77777777" w:rsidTr="000E475D">
        <w:trPr>
          <w:trHeight w:val="18"/>
        </w:trPr>
        <w:tc>
          <w:tcPr>
            <w:tcW w:w="5400" w:type="dxa"/>
            <w:hideMark/>
          </w:tcPr>
          <w:p w14:paraId="4DC1245E" w14:textId="2BD80C38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114F9" w:rsidRPr="002114F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</w:tcPr>
          <w:p w14:paraId="059D01F8" w14:textId="2514B07E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272" w:type="dxa"/>
          </w:tcPr>
          <w:p w14:paraId="0B631769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</w:tcPr>
          <w:p w14:paraId="7385C213" w14:textId="5C065573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</w:tr>
      <w:tr w:rsidR="000E475D" w:rsidRPr="00FE2C82" w14:paraId="068728EF" w14:textId="77777777" w:rsidTr="000E475D">
        <w:trPr>
          <w:trHeight w:val="18"/>
        </w:trPr>
        <w:tc>
          <w:tcPr>
            <w:tcW w:w="5400" w:type="dxa"/>
            <w:hideMark/>
          </w:tcPr>
          <w:p w14:paraId="7CBDDF2D" w14:textId="6591A16A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FE2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B27B1AB" w14:textId="48E92F08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837</w:t>
            </w:r>
          </w:p>
        </w:tc>
        <w:tc>
          <w:tcPr>
            <w:tcW w:w="272" w:type="dxa"/>
          </w:tcPr>
          <w:p w14:paraId="20151FBF" w14:textId="77777777" w:rsidR="000E475D" w:rsidRPr="00FE2C82" w:rsidRDefault="000E475D" w:rsidP="00FF0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</w:tcPr>
          <w:p w14:paraId="656FA12D" w14:textId="53F48541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</w:tr>
      <w:tr w:rsidR="000E475D" w:rsidRPr="00FE2C82" w14:paraId="6F08D59E" w14:textId="77777777" w:rsidTr="000E475D">
        <w:trPr>
          <w:trHeight w:val="18"/>
        </w:trPr>
        <w:tc>
          <w:tcPr>
            <w:tcW w:w="5400" w:type="dxa"/>
          </w:tcPr>
          <w:p w14:paraId="0FBC71F3" w14:textId="19BA60E1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C8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B6C219D" w14:textId="2DEF0B17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272" w:type="dxa"/>
          </w:tcPr>
          <w:p w14:paraId="2F576319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</w:tcPr>
          <w:p w14:paraId="46817240" w14:textId="62916999" w:rsidR="000E475D" w:rsidRPr="00FE2C82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F407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0E475D" w:rsidRPr="00F726F4" w14:paraId="55703419" w14:textId="77777777" w:rsidTr="000E475D">
        <w:trPr>
          <w:trHeight w:val="18"/>
        </w:trPr>
        <w:tc>
          <w:tcPr>
            <w:tcW w:w="5400" w:type="dxa"/>
            <w:hideMark/>
          </w:tcPr>
          <w:p w14:paraId="0A3A1213" w14:textId="77777777" w:rsidR="000E475D" w:rsidRPr="00FE2C82" w:rsidRDefault="000E475D" w:rsidP="00A16E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40DAF" w14:textId="5EF5F873" w:rsidR="000E475D" w:rsidRPr="004031D4" w:rsidRDefault="00F26681" w:rsidP="000E475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568</w:t>
            </w:r>
            <w:r w:rsidR="00EF4070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448</w:t>
            </w:r>
          </w:p>
        </w:tc>
        <w:tc>
          <w:tcPr>
            <w:tcW w:w="272" w:type="dxa"/>
          </w:tcPr>
          <w:p w14:paraId="21543811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F7A48B" w14:textId="1EA692B3" w:rsidR="000E475D" w:rsidRPr="009D7F65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EF40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416</w:t>
            </w:r>
          </w:p>
        </w:tc>
      </w:tr>
      <w:tr w:rsidR="000E475D" w:rsidRPr="00FE2C82" w14:paraId="3702DDB6" w14:textId="77777777" w:rsidTr="000E475D">
        <w:trPr>
          <w:trHeight w:val="18"/>
        </w:trPr>
        <w:tc>
          <w:tcPr>
            <w:tcW w:w="5400" w:type="dxa"/>
            <w:hideMark/>
          </w:tcPr>
          <w:p w14:paraId="4C8B877C" w14:textId="06B42732" w:rsidR="000E475D" w:rsidRPr="00FE2C82" w:rsidRDefault="000E475D" w:rsidP="00A16E34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E2C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9892C" w14:textId="4E9F1A49" w:rsidR="00EF4070" w:rsidRPr="009D7F65" w:rsidRDefault="00EF4070" w:rsidP="00DB04C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A423AF7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DCCF20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</w:tr>
      <w:tr w:rsidR="000E475D" w:rsidRPr="00FE2C82" w14:paraId="2E7F9810" w14:textId="77777777" w:rsidTr="000E475D">
        <w:trPr>
          <w:trHeight w:val="18"/>
        </w:trPr>
        <w:tc>
          <w:tcPr>
            <w:tcW w:w="5400" w:type="dxa"/>
            <w:hideMark/>
          </w:tcPr>
          <w:p w14:paraId="040055DA" w14:textId="77777777" w:rsidR="000E475D" w:rsidRPr="004031D4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031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A51A8" w14:textId="59B2DE1B" w:rsidR="000E475D" w:rsidRPr="00F726F4" w:rsidRDefault="00F26681" w:rsidP="000E475D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550</w:t>
            </w:r>
            <w:r w:rsidR="00EF4070">
              <w:rPr>
                <w:rFonts w:ascii="Angsana New" w:hAnsi="Angsana New" w:cs="Angsana New"/>
                <w:b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sz w:val="30"/>
                <w:szCs w:val="30"/>
              </w:rPr>
              <w:t>032</w:t>
            </w:r>
          </w:p>
        </w:tc>
        <w:tc>
          <w:tcPr>
            <w:tcW w:w="272" w:type="dxa"/>
          </w:tcPr>
          <w:p w14:paraId="0EC1F0CA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708" w:type="dxa"/>
          </w:tcPr>
          <w:p w14:paraId="413F251D" w14:textId="77777777" w:rsidR="000E475D" w:rsidRPr="00FE2C82" w:rsidRDefault="000E475D" w:rsidP="00C50115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</w:tbl>
    <w:p w14:paraId="67A1DD5C" w14:textId="77777777" w:rsidR="000E475D" w:rsidRPr="000E475D" w:rsidRDefault="000E475D" w:rsidP="000E475D">
      <w:pPr>
        <w:rPr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1687"/>
        <w:gridCol w:w="247"/>
        <w:gridCol w:w="1756"/>
      </w:tblGrid>
      <w:tr w:rsidR="0057549F" w:rsidRPr="0058256C" w14:paraId="426993F2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7473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384C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9E64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3910D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906B1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7549F" w:rsidRPr="0058256C" w14:paraId="40EE1F0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75D7A0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81FA44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549F" w:rsidRPr="0058256C" w14:paraId="0C5213BD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9CE61" w14:textId="1948D648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29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26681" w:rsidRPr="00F2668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0DF0981" w14:textId="77777777" w:rsidR="0057549F" w:rsidRPr="00DB04CD" w:rsidRDefault="0057549F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7C3810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37F7902" w14:textId="77777777" w:rsidR="0057549F" w:rsidRPr="0058256C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7549F" w:rsidRPr="0058256C" w14:paraId="14BE2936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BF8E6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3187516" w14:textId="2DA3FEBE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353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665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508530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18126520" w14:textId="115258A3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555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57549F" w:rsidRPr="0058256C" w14:paraId="03AD89B0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FB303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4CC37559" w14:textId="77777777" w:rsidR="0057549F" w:rsidRPr="00DB04CD" w:rsidRDefault="0057549F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79A97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366A3FA" w14:textId="77777777" w:rsidR="0057549F" w:rsidRPr="000E475D" w:rsidRDefault="0057549F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549F" w:rsidRPr="0058256C" w14:paraId="6EBF29E1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7D814" w14:textId="4321B534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D793CC2" w14:textId="05458406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1CDD98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016DDCE0" w14:textId="63C16FA0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910</w:t>
            </w:r>
          </w:p>
        </w:tc>
      </w:tr>
      <w:tr w:rsidR="0057549F" w:rsidRPr="0058256C" w14:paraId="0C7687F5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698E6" w14:textId="45053614" w:rsidR="0057549F" w:rsidRPr="0058256C" w:rsidRDefault="002114F9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4F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6146DD3" w14:textId="66AB4A5E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C5E8F5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B86C669" w14:textId="3F1E1FD8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947</w:t>
            </w:r>
          </w:p>
        </w:tc>
      </w:tr>
      <w:tr w:rsidR="0057549F" w:rsidRPr="0058256C" w14:paraId="1E750F58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A855D" w14:textId="75ABA639" w:rsidR="0057549F" w:rsidRPr="0058256C" w:rsidRDefault="002114F9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4F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57549F"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7EB25F0" w14:textId="1E3CAD6A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593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1B4A44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78FD09FC" w14:textId="532E92C2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tr w:rsidR="0057549F" w:rsidRPr="0058256C" w14:paraId="1E69E5E5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A741F" w14:textId="73842A0A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571DF" w14:textId="51F01515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268</w:t>
            </w:r>
            <w:r w:rsidR="00EB1BDA"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0E6316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C0C1F" w14:textId="144494A3" w:rsidR="0057549F" w:rsidRPr="000E475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B1BDA" w:rsidRPr="000E475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</w:tr>
      <w:tr w:rsidR="0057549F" w:rsidRPr="0058256C" w14:paraId="0174869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FA5337E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568B" w14:textId="53993D5F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857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C5F04E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0CA10" w14:textId="4138F53F" w:rsidR="0057549F" w:rsidRPr="00DB04CD" w:rsidRDefault="00F26681" w:rsidP="00A42D58">
            <w:pPr>
              <w:tabs>
                <w:tab w:val="clear" w:pos="227"/>
                <w:tab w:val="decimal" w:pos="425"/>
                <w:tab w:val="left" w:pos="1344"/>
              </w:tabs>
              <w:spacing w:line="240" w:lineRule="auto"/>
              <w:ind w:left="-129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649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</w:t>
            </w:r>
          </w:p>
        </w:tc>
      </w:tr>
      <w:tr w:rsidR="0057549F" w:rsidRPr="0058256C" w14:paraId="61B87A6B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CA406" w14:textId="127CDB9E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825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</w:t>
            </w:r>
            <w:r w:rsidR="003F2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7177" w14:textId="64F934C6" w:rsidR="0057549F" w:rsidRPr="00DB04CD" w:rsidRDefault="00EB1BDA" w:rsidP="001060AB">
            <w:pPr>
              <w:tabs>
                <w:tab w:val="clear" w:pos="227"/>
                <w:tab w:val="clear" w:pos="907"/>
                <w:tab w:val="decimal" w:pos="425"/>
                <w:tab w:val="left" w:pos="789"/>
                <w:tab w:val="left" w:pos="1329"/>
              </w:tabs>
              <w:spacing w:line="240" w:lineRule="auto"/>
              <w:ind w:left="-129"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04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Pr="00DB04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416</w:t>
            </w:r>
            <w:r w:rsidRPr="00DB04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C6CE33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70FE" w14:textId="500D6246" w:rsidR="0057549F" w:rsidRPr="00210CA3" w:rsidRDefault="00EB1BDA" w:rsidP="00A42D58">
            <w:pPr>
              <w:tabs>
                <w:tab w:val="clear" w:pos="227"/>
                <w:tab w:val="decimal" w:pos="425"/>
              </w:tabs>
              <w:spacing w:line="240" w:lineRule="auto"/>
              <w:ind w:left="-129" w:right="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970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549F" w:rsidRPr="0058256C" w14:paraId="3EBA3436" w14:textId="77777777" w:rsidTr="000E475D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D32E9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25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6FEE5" w14:textId="333070C3" w:rsidR="0057549F" w:rsidRPr="00DB04CD" w:rsidRDefault="00F26681" w:rsidP="00DB04CD">
            <w:pPr>
              <w:tabs>
                <w:tab w:val="clear" w:pos="227"/>
                <w:tab w:val="decimal" w:pos="425"/>
              </w:tabs>
              <w:spacing w:line="240" w:lineRule="auto"/>
              <w:ind w:left="-129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581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FD608B" w14:textId="77777777" w:rsidR="0057549F" w:rsidRPr="0058256C" w:rsidRDefault="0057549F" w:rsidP="00C5011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DAE08" w14:textId="177AE0DE" w:rsidR="0057549F" w:rsidRPr="00DB04CD" w:rsidRDefault="00F26681" w:rsidP="000E475D">
            <w:pPr>
              <w:tabs>
                <w:tab w:val="clear" w:pos="227"/>
                <w:tab w:val="decimal" w:pos="425"/>
              </w:tabs>
              <w:spacing w:line="240" w:lineRule="auto"/>
              <w:ind w:left="-129"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630</w:t>
            </w:r>
            <w:r w:rsidR="00EB1BDA" w:rsidRPr="00DB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</w:t>
            </w:r>
          </w:p>
        </w:tc>
      </w:tr>
    </w:tbl>
    <w:p w14:paraId="0871C427" w14:textId="77777777" w:rsidR="0057549F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0F7EB90E" w14:textId="39E5A208" w:rsidR="0057549F" w:rsidRDefault="0057549F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มีระยะเวลาตั้งแต่ </w:t>
      </w:r>
      <w:r w:rsidR="00F26681" w:rsidRPr="00F26681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วัน ถึง </w:t>
      </w:r>
      <w:r w:rsidR="00F26681" w:rsidRPr="00F26681">
        <w:rPr>
          <w:rFonts w:ascii="Angsana New" w:hAnsi="Angsana New" w:cs="Angsana New" w:hint="cs"/>
          <w:sz w:val="30"/>
          <w:szCs w:val="30"/>
        </w:rPr>
        <w:t>110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05E2FA30" w14:textId="77777777" w:rsidR="00A9585B" w:rsidRDefault="00A9585B" w:rsidP="0057549F">
      <w:pPr>
        <w:tabs>
          <w:tab w:val="clear" w:pos="227"/>
          <w:tab w:val="clear" w:pos="454"/>
          <w:tab w:val="clear" w:pos="680"/>
          <w:tab w:val="left" w:pos="720"/>
        </w:tabs>
        <w:ind w:firstLine="540"/>
        <w:rPr>
          <w:rFonts w:ascii="Angsana New" w:hAnsi="Angsana New" w:cs="Angsana New"/>
          <w:sz w:val="30"/>
          <w:szCs w:val="30"/>
        </w:rPr>
        <w:sectPr w:rsidR="00A9585B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130"/>
        <w:gridCol w:w="990"/>
        <w:gridCol w:w="1440"/>
        <w:gridCol w:w="270"/>
        <w:gridCol w:w="1350"/>
      </w:tblGrid>
      <w:tr w:rsidR="0057549F" w:rsidRPr="00FE2C82" w14:paraId="59E284FC" w14:textId="77777777" w:rsidTr="00400D76">
        <w:trPr>
          <w:tblHeader/>
        </w:trPr>
        <w:tc>
          <w:tcPr>
            <w:tcW w:w="5130" w:type="dxa"/>
            <w:vAlign w:val="bottom"/>
            <w:hideMark/>
          </w:tcPr>
          <w:p w14:paraId="60BC700B" w14:textId="77777777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ค่าเผื่อผลขาดทุนจากการด้อยค่า - วิธีการอย่างง่าย </w:t>
            </w:r>
          </w:p>
        </w:tc>
        <w:tc>
          <w:tcPr>
            <w:tcW w:w="990" w:type="dxa"/>
          </w:tcPr>
          <w:p w14:paraId="38234FFB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DC01EE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E6F8CF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880C1C4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965FB6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7549F" w:rsidRPr="00FE2C82" w14:paraId="27BB681F" w14:textId="77777777" w:rsidTr="00400D76">
        <w:trPr>
          <w:tblHeader/>
        </w:trPr>
        <w:tc>
          <w:tcPr>
            <w:tcW w:w="5130" w:type="dxa"/>
          </w:tcPr>
          <w:p w14:paraId="62149668" w14:textId="77777777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4ADAEBF9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  <w:hideMark/>
          </w:tcPr>
          <w:p w14:paraId="4B9B8147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F76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B35C9" w:rsidRPr="00FE2C82" w14:paraId="388FF6DC" w14:textId="77777777" w:rsidTr="00400D76">
        <w:trPr>
          <w:tblHeader/>
        </w:trPr>
        <w:tc>
          <w:tcPr>
            <w:tcW w:w="5130" w:type="dxa"/>
          </w:tcPr>
          <w:p w14:paraId="0B29F74E" w14:textId="77777777" w:rsidR="00400D76" w:rsidRDefault="004B35C9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B35C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ลูกหนี้การค้า ลูกหนี้หมุนเวียนอื่น </w:t>
            </w:r>
          </w:p>
          <w:p w14:paraId="62B65297" w14:textId="4914A7BD" w:rsidR="004B35C9" w:rsidRPr="004B35C9" w:rsidRDefault="00400D76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="004B35C9" w:rsidRPr="004B35C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และเงินทดรองจ่ายให้แก่เกษตรกร</w:t>
            </w:r>
          </w:p>
        </w:tc>
        <w:tc>
          <w:tcPr>
            <w:tcW w:w="990" w:type="dxa"/>
          </w:tcPr>
          <w:p w14:paraId="078B57BB" w14:textId="77777777" w:rsidR="004B35C9" w:rsidRPr="004B35C9" w:rsidRDefault="004B35C9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07B1517E" w14:textId="77777777" w:rsidR="004B35C9" w:rsidRPr="00DF76D1" w:rsidRDefault="004B35C9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7549F" w:rsidRPr="00FE2C82" w14:paraId="7F839E04" w14:textId="77777777" w:rsidTr="00400D76">
        <w:trPr>
          <w:tblHeader/>
        </w:trPr>
        <w:tc>
          <w:tcPr>
            <w:tcW w:w="5130" w:type="dxa"/>
            <w:hideMark/>
          </w:tcPr>
          <w:p w14:paraId="5B96333E" w14:textId="140719F5" w:rsidR="0057549F" w:rsidRPr="00DF76D1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  <w:hideMark/>
          </w:tcPr>
          <w:p w14:paraId="2C38C464" w14:textId="5951DC66" w:rsidR="0057549F" w:rsidRPr="00DF76D1" w:rsidRDefault="00F26681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18D2F544" w14:textId="4590DC22" w:rsidR="0057549F" w:rsidRPr="00DF76D1" w:rsidRDefault="00F26681" w:rsidP="002D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453</w:t>
            </w:r>
            <w:r w:rsidR="008965B7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270" w:type="dxa"/>
            <w:vAlign w:val="center"/>
          </w:tcPr>
          <w:p w14:paraId="7017E95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60E024" w14:textId="39E21542" w:rsidR="0057549F" w:rsidRPr="00DF76D1" w:rsidRDefault="00F26681" w:rsidP="009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8965B7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</w:tr>
      <w:tr w:rsidR="008965B7" w:rsidRPr="00FE2C82" w14:paraId="307887F0" w14:textId="77777777" w:rsidTr="00400D76">
        <w:trPr>
          <w:tblHeader/>
        </w:trPr>
        <w:tc>
          <w:tcPr>
            <w:tcW w:w="5130" w:type="dxa"/>
            <w:hideMark/>
          </w:tcPr>
          <w:p w14:paraId="7751F098" w14:textId="05D4A1DB" w:rsidR="008965B7" w:rsidRPr="00DF76D1" w:rsidRDefault="008965B7" w:rsidP="008965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EF407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1D87DBDA" w14:textId="77777777" w:rsidR="008965B7" w:rsidRPr="00DF76D1" w:rsidRDefault="008965B7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09EB94" w14:textId="66EAC146" w:rsidR="008965B7" w:rsidRPr="00DF76D1" w:rsidRDefault="00F26681" w:rsidP="002D4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C57D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  <w:tc>
          <w:tcPr>
            <w:tcW w:w="270" w:type="dxa"/>
            <w:vAlign w:val="center"/>
          </w:tcPr>
          <w:p w14:paraId="179F34C8" w14:textId="77777777" w:rsidR="008965B7" w:rsidRPr="00DF76D1" w:rsidRDefault="008965B7" w:rsidP="00896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B88FFC" w14:textId="03B2C29B" w:rsidR="008965B7" w:rsidRPr="00DF76D1" w:rsidRDefault="009D2D93" w:rsidP="009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(2</w:t>
            </w:r>
            <w:r w:rsidR="001C2896">
              <w:rPr>
                <w:rFonts w:ascii="Angsana New" w:hAnsi="Angsana New" w:cs="Angsana New"/>
                <w:sz w:val="30"/>
                <w:szCs w:val="30"/>
              </w:rPr>
              <w:t>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549F" w:rsidRPr="008F54AB" w14:paraId="4AC346CE" w14:textId="77777777" w:rsidTr="00400D76">
        <w:trPr>
          <w:tblHeader/>
        </w:trPr>
        <w:tc>
          <w:tcPr>
            <w:tcW w:w="5130" w:type="dxa"/>
            <w:hideMark/>
          </w:tcPr>
          <w:p w14:paraId="598C069E" w14:textId="25A060B1" w:rsidR="0057549F" w:rsidRPr="00195784" w:rsidRDefault="0057549F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A0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A00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BE6B4EF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B8375A" w14:textId="083140B6" w:rsidR="0057549F" w:rsidRPr="00DF76D1" w:rsidRDefault="00F26681" w:rsidP="0027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left="4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  <w:r w:rsidR="00C57D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70" w:type="dxa"/>
            <w:vAlign w:val="center"/>
          </w:tcPr>
          <w:p w14:paraId="12303B5C" w14:textId="77777777" w:rsidR="0057549F" w:rsidRPr="00DF76D1" w:rsidRDefault="0057549F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61ECB8" w14:textId="379043E8" w:rsidR="0057549F" w:rsidRPr="00DF76D1" w:rsidRDefault="009D2D93" w:rsidP="009D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69"/>
                <w:tab w:val="left" w:pos="1696"/>
              </w:tabs>
              <w:spacing w:line="240" w:lineRule="auto"/>
              <w:ind w:left="-95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18,416</w:t>
            </w:r>
          </w:p>
        </w:tc>
      </w:tr>
    </w:tbl>
    <w:p w14:paraId="40801F42" w14:textId="77777777" w:rsidR="0057549F" w:rsidRPr="001630D2" w:rsidRDefault="0057549F" w:rsidP="005754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310"/>
        <w:gridCol w:w="1620"/>
        <w:gridCol w:w="2250"/>
      </w:tblGrid>
      <w:tr w:rsidR="00DD48F8" w14:paraId="6D7F363F" w14:textId="77777777" w:rsidTr="00DD48F8">
        <w:trPr>
          <w:trHeight w:val="20"/>
          <w:tblHeader/>
        </w:trPr>
        <w:tc>
          <w:tcPr>
            <w:tcW w:w="5310" w:type="dxa"/>
            <w:vAlign w:val="bottom"/>
          </w:tcPr>
          <w:p w14:paraId="1323B38B" w14:textId="77777777" w:rsidR="00DD48F8" w:rsidRPr="00DF76D1" w:rsidRDefault="00DD48F8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DF76D1">
              <w:rPr>
                <w:sz w:val="30"/>
                <w:szCs w:val="30"/>
              </w:rPr>
              <w:br w:type="page"/>
            </w:r>
          </w:p>
        </w:tc>
        <w:tc>
          <w:tcPr>
            <w:tcW w:w="1620" w:type="dxa"/>
            <w:vAlign w:val="bottom"/>
          </w:tcPr>
          <w:p w14:paraId="7048918C" w14:textId="5E5C39D6" w:rsidR="00DD48F8" w:rsidRPr="00DF76D1" w:rsidRDefault="00DD48F8" w:rsidP="00C501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250" w:type="dxa"/>
            <w:vAlign w:val="bottom"/>
            <w:hideMark/>
          </w:tcPr>
          <w:p w14:paraId="2B04AD75" w14:textId="05E43653" w:rsidR="00DD48F8" w:rsidRPr="00DF76D1" w:rsidRDefault="00DD48F8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F76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D48F8" w14:paraId="6CA6D191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49B1ADF3" w14:textId="0314F5D5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DF76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620" w:type="dxa"/>
          </w:tcPr>
          <w:p w14:paraId="4CDB4A12" w14:textId="77777777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17DFC8D" w14:textId="647814FA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</w:p>
        </w:tc>
        <w:tc>
          <w:tcPr>
            <w:tcW w:w="2250" w:type="dxa"/>
            <w:vAlign w:val="bottom"/>
            <w:hideMark/>
          </w:tcPr>
          <w:p w14:paraId="5A67B552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  <w:p w14:paraId="448FA849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  <w:p w14:paraId="094E9647" w14:textId="5579AC4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 </w:t>
            </w:r>
            <w:r w:rsidR="00F26681" w:rsidRPr="00F2668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DF76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เดือนข้างหน้า</w:t>
            </w:r>
          </w:p>
        </w:tc>
      </w:tr>
      <w:tr w:rsidR="00DD48F8" w14:paraId="11F215E8" w14:textId="77777777" w:rsidTr="00DD48F8">
        <w:trPr>
          <w:trHeight w:val="20"/>
          <w:tblHeader/>
        </w:trPr>
        <w:tc>
          <w:tcPr>
            <w:tcW w:w="5310" w:type="dxa"/>
            <w:vAlign w:val="bottom"/>
          </w:tcPr>
          <w:p w14:paraId="79EB3A9C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B0B70F5" w14:textId="6DC9ACA2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250" w:type="dxa"/>
          </w:tcPr>
          <w:p w14:paraId="20F92AF7" w14:textId="3A132902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48F8" w14:paraId="3124B043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63AD1CAD" w14:textId="2E45867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="00166769"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7D76DF0F" w14:textId="69CC74E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4583FE1" w14:textId="77777777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D48F8" w14:paraId="2D5059D8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4F16D4BD" w14:textId="6188520A" w:rsidR="00DD48F8" w:rsidRPr="00DF76D1" w:rsidRDefault="00DD48F8" w:rsidP="00DD48F8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26681" w:rsidRPr="00F26681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F76D1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ปรับปรุงใหม่ </w:t>
            </w:r>
          </w:p>
        </w:tc>
        <w:tc>
          <w:tcPr>
            <w:tcW w:w="1620" w:type="dxa"/>
            <w:vAlign w:val="bottom"/>
          </w:tcPr>
          <w:p w14:paraId="502C4639" w14:textId="569F214D" w:rsidR="00DD48F8" w:rsidRPr="00DF76D1" w:rsidRDefault="00F26681" w:rsidP="00DD48F8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250" w:type="dxa"/>
            <w:vAlign w:val="bottom"/>
          </w:tcPr>
          <w:p w14:paraId="4D8EE20E" w14:textId="1A7034E9" w:rsidR="00DD48F8" w:rsidRPr="00DF76D1" w:rsidRDefault="00F26681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DD48F8" w:rsidRPr="00DF76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</w:tr>
      <w:tr w:rsidR="00DD48F8" w14:paraId="67773BAA" w14:textId="77777777" w:rsidTr="00DD48F8">
        <w:trPr>
          <w:trHeight w:val="20"/>
          <w:tblHeader/>
        </w:trPr>
        <w:tc>
          <w:tcPr>
            <w:tcW w:w="5310" w:type="dxa"/>
            <w:vAlign w:val="bottom"/>
            <w:hideMark/>
          </w:tcPr>
          <w:p w14:paraId="3180E395" w14:textId="77777777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620" w:type="dxa"/>
            <w:vAlign w:val="bottom"/>
          </w:tcPr>
          <w:p w14:paraId="7E938882" w14:textId="1999849B" w:rsidR="00DD48F8" w:rsidRPr="00DF76D1" w:rsidRDefault="00DD48F8" w:rsidP="00DD48F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E8E9A5" w14:textId="7AD51FD2" w:rsidR="00DD48F8" w:rsidRPr="00DF76D1" w:rsidRDefault="00F26681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424A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</w:tr>
      <w:tr w:rsidR="00DD48F8" w:rsidRPr="001630D2" w14:paraId="2C0C7CF0" w14:textId="77777777" w:rsidTr="00DD48F8">
        <w:trPr>
          <w:trHeight w:val="20"/>
        </w:trPr>
        <w:tc>
          <w:tcPr>
            <w:tcW w:w="5310" w:type="dxa"/>
            <w:vAlign w:val="bottom"/>
            <w:hideMark/>
          </w:tcPr>
          <w:p w14:paraId="3C3B68BB" w14:textId="7B0B2813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A00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A00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0A0043"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33ACBE04" w14:textId="20B0DDD8" w:rsidR="00DD48F8" w:rsidRPr="00DF76D1" w:rsidRDefault="00DD48F8" w:rsidP="00DD48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26477" w14:textId="1949CC9D" w:rsidR="00DD48F8" w:rsidRPr="00DF76D1" w:rsidRDefault="00F26681" w:rsidP="00DD4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EF40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258</w:t>
            </w:r>
          </w:p>
        </w:tc>
      </w:tr>
    </w:tbl>
    <w:p w14:paraId="61B40A27" w14:textId="77777777" w:rsidR="0057549F" w:rsidRDefault="0057549F" w:rsidP="0057549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530"/>
        <w:gridCol w:w="180"/>
        <w:gridCol w:w="1530"/>
      </w:tblGrid>
      <w:tr w:rsidR="00F10FB2" w:rsidRPr="008F54AB" w14:paraId="03C29289" w14:textId="77777777" w:rsidTr="006D61BD">
        <w:trPr>
          <w:cantSplit/>
          <w:trHeight w:val="20"/>
          <w:tblHeader/>
        </w:trPr>
        <w:tc>
          <w:tcPr>
            <w:tcW w:w="5940" w:type="dxa"/>
            <w:vAlign w:val="bottom"/>
            <w:hideMark/>
          </w:tcPr>
          <w:p w14:paraId="1ABC48CE" w14:textId="77777777" w:rsidR="00F10FB2" w:rsidRPr="00DF76D1" w:rsidRDefault="00F10FB2" w:rsidP="00F10FB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  <w:r w:rsidRPr="00DF76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8B8CC86" w14:textId="3FF848F3" w:rsidR="00F10FB2" w:rsidRPr="00DF76D1" w:rsidRDefault="00F10FB2" w:rsidP="00F10FB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A00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0A004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0A0043" w:rsidRPr="000A00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0043" w:rsidRPr="000A004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A0043" w:rsidRPr="001957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26681" w:rsidRPr="00F2668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  <w:hideMark/>
          </w:tcPr>
          <w:p w14:paraId="73FD0F0C" w14:textId="6F2700A9" w:rsidR="00F10FB2" w:rsidRPr="00DF76D1" w:rsidRDefault="00F10FB2" w:rsidP="00F10FB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E373958" w14:textId="77777777" w:rsidR="00F10FB2" w:rsidRPr="00DF76D1" w:rsidRDefault="00F10FB2" w:rsidP="00F10FB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3535520B" w14:textId="77777777" w:rsidR="00F10FB2" w:rsidRPr="00DF76D1" w:rsidRDefault="00F10FB2" w:rsidP="00F1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8DBF896" w14:textId="599935D4" w:rsidR="00F10FB2" w:rsidRPr="00DF76D1" w:rsidRDefault="00F10FB2" w:rsidP="00F10FB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DF76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2648" w:rsidRPr="008F54AB" w14:paraId="53467619" w14:textId="77777777" w:rsidTr="006D61BD">
        <w:trPr>
          <w:cantSplit/>
          <w:trHeight w:val="20"/>
          <w:tblHeader/>
        </w:trPr>
        <w:tc>
          <w:tcPr>
            <w:tcW w:w="5940" w:type="dxa"/>
            <w:vAlign w:val="bottom"/>
          </w:tcPr>
          <w:p w14:paraId="4653FD84" w14:textId="77777777" w:rsidR="00642648" w:rsidRPr="00DF76D1" w:rsidRDefault="00642648" w:rsidP="00F10FB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113FAFC3" w14:textId="0BEF8CD2" w:rsidR="00642648" w:rsidRPr="00DF76D1" w:rsidRDefault="00642648" w:rsidP="00F10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6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FB2" w:rsidRPr="008F54AB" w14:paraId="1B3753B5" w14:textId="77777777" w:rsidTr="00F10FB2">
        <w:trPr>
          <w:cantSplit/>
          <w:trHeight w:val="144"/>
        </w:trPr>
        <w:tc>
          <w:tcPr>
            <w:tcW w:w="5940" w:type="dxa"/>
            <w:hideMark/>
          </w:tcPr>
          <w:p w14:paraId="4DA1C819" w14:textId="77777777" w:rsidR="00F10FB2" w:rsidRPr="00DF76D1" w:rsidRDefault="00F10FB2" w:rsidP="00C5011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52863F59" w14:textId="77777777" w:rsidR="00F10FB2" w:rsidRPr="00DF76D1" w:rsidRDefault="00F10FB2" w:rsidP="00C501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03391220" w14:textId="77777777" w:rsidR="00F10FB2" w:rsidRPr="00DF76D1" w:rsidRDefault="00F10FB2" w:rsidP="00C50115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C64BF5" w14:textId="77777777" w:rsidR="00F10FB2" w:rsidRPr="00DF76D1" w:rsidRDefault="00F10FB2" w:rsidP="00C5011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0FB2" w:rsidRPr="008F54AB" w14:paraId="2276DFE3" w14:textId="77777777" w:rsidTr="00F10FB2">
        <w:trPr>
          <w:cantSplit/>
          <w:trHeight w:val="191"/>
        </w:trPr>
        <w:tc>
          <w:tcPr>
            <w:tcW w:w="5940" w:type="dxa"/>
            <w:hideMark/>
          </w:tcPr>
          <w:p w14:paraId="3493053F" w14:textId="5531F1BC" w:rsidR="00F10FB2" w:rsidRPr="00DF76D1" w:rsidRDefault="005919D4" w:rsidP="00C50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F10FB2"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530" w:type="dxa"/>
            <w:vAlign w:val="bottom"/>
          </w:tcPr>
          <w:p w14:paraId="073D0819" w14:textId="47383199" w:rsidR="00F10FB2" w:rsidRPr="00DF76D1" w:rsidRDefault="00F26681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818</w:t>
            </w:r>
          </w:p>
        </w:tc>
        <w:tc>
          <w:tcPr>
            <w:tcW w:w="180" w:type="dxa"/>
            <w:vAlign w:val="bottom"/>
          </w:tcPr>
          <w:p w14:paraId="4B6C6220" w14:textId="77777777" w:rsidR="00F10FB2" w:rsidRPr="00DF76D1" w:rsidRDefault="00F10FB2" w:rsidP="00C5011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3C011B" w14:textId="3BE670EF" w:rsidR="00F10FB2" w:rsidRPr="00DF76D1" w:rsidRDefault="005919D4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248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965B7" w:rsidRPr="008F54AB" w14:paraId="145C1564" w14:textId="77777777" w:rsidTr="00F10FB2">
        <w:trPr>
          <w:cantSplit/>
          <w:trHeight w:val="191"/>
        </w:trPr>
        <w:tc>
          <w:tcPr>
            <w:tcW w:w="5940" w:type="dxa"/>
          </w:tcPr>
          <w:p w14:paraId="27F1947D" w14:textId="60D1C4FD" w:rsidR="008965B7" w:rsidRPr="00DF76D1" w:rsidRDefault="000B44E7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530" w:type="dxa"/>
            <w:vAlign w:val="bottom"/>
          </w:tcPr>
          <w:p w14:paraId="79DA5799" w14:textId="6D8E5EDA" w:rsidR="008965B7" w:rsidRPr="00DF76D1" w:rsidRDefault="00F26681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24A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740</w:t>
            </w:r>
          </w:p>
        </w:tc>
        <w:tc>
          <w:tcPr>
            <w:tcW w:w="180" w:type="dxa"/>
            <w:vAlign w:val="bottom"/>
          </w:tcPr>
          <w:p w14:paraId="485F80C4" w14:textId="77777777" w:rsidR="008965B7" w:rsidRPr="00DF76D1" w:rsidRDefault="008965B7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DBC688" w14:textId="619C8C0E" w:rsidR="008965B7" w:rsidRPr="00DF76D1" w:rsidRDefault="005919D4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498C" w:rsidRPr="008F54AB" w14:paraId="74249A64" w14:textId="77777777" w:rsidTr="00F10FB2">
        <w:trPr>
          <w:cantSplit/>
          <w:trHeight w:val="191"/>
        </w:trPr>
        <w:tc>
          <w:tcPr>
            <w:tcW w:w="5940" w:type="dxa"/>
          </w:tcPr>
          <w:p w14:paraId="712A8B33" w14:textId="32548123" w:rsidR="00E1498C" w:rsidRPr="00DF76D1" w:rsidRDefault="00E1498C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ขาดทุนจากการด้อยค่าของเงินทดรองจ่ายให้แก่เกษตรกร</w:t>
            </w:r>
          </w:p>
        </w:tc>
        <w:tc>
          <w:tcPr>
            <w:tcW w:w="1530" w:type="dxa"/>
            <w:vAlign w:val="bottom"/>
          </w:tcPr>
          <w:p w14:paraId="082B1BA4" w14:textId="0DB66A36" w:rsidR="00E1498C" w:rsidRPr="00DF76D1" w:rsidRDefault="00976940" w:rsidP="00976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24A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80" w:type="dxa"/>
            <w:vAlign w:val="bottom"/>
          </w:tcPr>
          <w:p w14:paraId="78D01CA5" w14:textId="77777777" w:rsidR="00E1498C" w:rsidRPr="00DF76D1" w:rsidRDefault="00E1498C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E7DD60" w14:textId="00AE00A9" w:rsidR="00E1498C" w:rsidRPr="00DF76D1" w:rsidRDefault="005919D4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1498C" w:rsidRPr="008F54AB" w14:paraId="383AC108" w14:textId="77777777" w:rsidTr="001630D2">
        <w:trPr>
          <w:cantSplit/>
          <w:trHeight w:val="191"/>
        </w:trPr>
        <w:tc>
          <w:tcPr>
            <w:tcW w:w="5940" w:type="dxa"/>
            <w:hideMark/>
          </w:tcPr>
          <w:p w14:paraId="4577D53E" w14:textId="284E12DB" w:rsidR="00E1498C" w:rsidRPr="00DF76D1" w:rsidRDefault="00E1498C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76D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ขาดทุนจากการด้อยค่าเงินให้กู้ยืมแก่บริษัทย่อย</w:t>
            </w:r>
          </w:p>
        </w:tc>
        <w:tc>
          <w:tcPr>
            <w:tcW w:w="1530" w:type="dxa"/>
            <w:vAlign w:val="bottom"/>
          </w:tcPr>
          <w:p w14:paraId="213C73D5" w14:textId="45C0A6DB" w:rsidR="00E1498C" w:rsidRPr="00DF76D1" w:rsidRDefault="00A64121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9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3470B9" w14:textId="77777777" w:rsidR="00E1498C" w:rsidRPr="00DF76D1" w:rsidRDefault="00E1498C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722EF9" w14:textId="0C77DD71" w:rsidR="00E1498C" w:rsidRPr="00DF76D1" w:rsidRDefault="00F26681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424A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</w:tr>
      <w:tr w:rsidR="00E1498C" w:rsidRPr="008F54AB" w14:paraId="4553FD36" w14:textId="77777777" w:rsidTr="00F10FB2">
        <w:trPr>
          <w:cantSplit/>
          <w:trHeight w:val="191"/>
        </w:trPr>
        <w:tc>
          <w:tcPr>
            <w:tcW w:w="5940" w:type="dxa"/>
            <w:hideMark/>
          </w:tcPr>
          <w:p w14:paraId="410C0F5F" w14:textId="77777777" w:rsidR="00E1498C" w:rsidRPr="00DF76D1" w:rsidRDefault="00E1498C" w:rsidP="00E149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76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68396" w14:textId="74F3B058" w:rsidR="00E1498C" w:rsidRPr="00400D76" w:rsidRDefault="00F26681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424A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80" w:type="dxa"/>
            <w:vAlign w:val="bottom"/>
          </w:tcPr>
          <w:p w14:paraId="22E2BD54" w14:textId="77777777" w:rsidR="00E1498C" w:rsidRPr="00DF76D1" w:rsidRDefault="00E1498C" w:rsidP="00E1498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61AC0" w14:textId="632727DD" w:rsidR="00E1498C" w:rsidRPr="00400D76" w:rsidRDefault="00F26681" w:rsidP="00400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79"/>
                <w:tab w:val="left" w:pos="1696"/>
              </w:tabs>
              <w:spacing w:line="240" w:lineRule="auto"/>
              <w:ind w:left="-95" w:right="1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5919D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787</w:t>
            </w:r>
          </w:p>
        </w:tc>
      </w:tr>
    </w:tbl>
    <w:p w14:paraId="4225CB65" w14:textId="77777777" w:rsidR="0057549F" w:rsidRDefault="0057549F" w:rsidP="0057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14:paraId="525DB70E" w14:textId="76DD2D22" w:rsidR="00D7638C" w:rsidRPr="00E7777B" w:rsidRDefault="0057549F" w:rsidP="00D07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sz w:val="20"/>
          <w:szCs w:val="20"/>
        </w:rPr>
        <w:br w:type="page"/>
      </w:r>
      <w:r w:rsidR="00D7638C"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ฐานะเปิดต่อความเสี่ยงด้านสภาพคล่อง </w:t>
      </w:r>
    </w:p>
    <w:p w14:paraId="7044866D" w14:textId="77777777" w:rsidR="00D7638C" w:rsidRPr="00E7777B" w:rsidRDefault="00D7638C" w:rsidP="00D7638C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FE5E47C" w14:textId="77777777" w:rsidR="00D7638C" w:rsidRPr="00E7777B" w:rsidRDefault="00D7638C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017B1748" w14:textId="77777777" w:rsidR="00D7638C" w:rsidRPr="00E7777B" w:rsidRDefault="00D7638C" w:rsidP="00D7638C">
      <w:pPr>
        <w:ind w:right="-105" w:firstLine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9"/>
        <w:gridCol w:w="979"/>
        <w:gridCol w:w="293"/>
        <w:gridCol w:w="881"/>
        <w:gridCol w:w="293"/>
        <w:gridCol w:w="975"/>
        <w:gridCol w:w="293"/>
        <w:gridCol w:w="967"/>
        <w:gridCol w:w="293"/>
        <w:gridCol w:w="985"/>
        <w:gridCol w:w="31"/>
        <w:gridCol w:w="8"/>
      </w:tblGrid>
      <w:tr w:rsidR="00D7638C" w:rsidRPr="00E7777B" w14:paraId="6F71977C" w14:textId="77777777" w:rsidTr="003F2B3A">
        <w:trPr>
          <w:gridAfter w:val="2"/>
          <w:wAfter w:w="39" w:type="dxa"/>
          <w:trHeight w:val="388"/>
          <w:tblHeader/>
        </w:trPr>
        <w:tc>
          <w:tcPr>
            <w:tcW w:w="3329" w:type="dxa"/>
          </w:tcPr>
          <w:p w14:paraId="6A38DB67" w14:textId="77777777" w:rsidR="00D7638C" w:rsidRPr="00E7777B" w:rsidRDefault="00D7638C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59" w:type="dxa"/>
            <w:gridSpan w:val="9"/>
            <w:hideMark/>
          </w:tcPr>
          <w:p w14:paraId="2245EBBE" w14:textId="77777777" w:rsidR="00D7638C" w:rsidRPr="00E7777B" w:rsidRDefault="00D763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638C" w:rsidRPr="00E7777B" w14:paraId="71B4F5D4" w14:textId="77777777" w:rsidTr="003F2B3A">
        <w:trPr>
          <w:gridAfter w:val="2"/>
          <w:wAfter w:w="39" w:type="dxa"/>
          <w:trHeight w:val="377"/>
          <w:tblHeader/>
        </w:trPr>
        <w:tc>
          <w:tcPr>
            <w:tcW w:w="3329" w:type="dxa"/>
          </w:tcPr>
          <w:p w14:paraId="73CD6A7A" w14:textId="77777777" w:rsidR="00D7638C" w:rsidRPr="00E7777B" w:rsidRDefault="00D7638C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2A7AC308" w14:textId="77777777" w:rsidR="00D7638C" w:rsidRPr="00E7777B" w:rsidRDefault="00D763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4298D55C" w14:textId="77777777" w:rsidR="00D7638C" w:rsidRPr="00E7777B" w:rsidRDefault="00D7638C">
            <w:pPr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7" w:type="dxa"/>
            <w:gridSpan w:val="7"/>
            <w:vAlign w:val="bottom"/>
            <w:hideMark/>
          </w:tcPr>
          <w:p w14:paraId="7C3E00E3" w14:textId="77777777" w:rsidR="00D7638C" w:rsidRPr="00E7777B" w:rsidRDefault="00D763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6A5F" w:rsidRPr="00E7777B" w14:paraId="73D15C1B" w14:textId="77777777" w:rsidTr="003F2B3A">
        <w:trPr>
          <w:gridAfter w:val="1"/>
          <w:wAfter w:w="8" w:type="dxa"/>
          <w:trHeight w:val="754"/>
          <w:tblHeader/>
        </w:trPr>
        <w:tc>
          <w:tcPr>
            <w:tcW w:w="3329" w:type="dxa"/>
            <w:vAlign w:val="bottom"/>
            <w:hideMark/>
          </w:tcPr>
          <w:p w14:paraId="4647BF79" w14:textId="08A06FEA" w:rsidR="00516A5F" w:rsidRPr="00E7777B" w:rsidRDefault="00516A5F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="000A004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="000A0043" w:rsidRPr="000A004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6681" w:rsidRPr="00F2668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79" w:type="dxa"/>
            <w:hideMark/>
          </w:tcPr>
          <w:p w14:paraId="49896FBB" w14:textId="77777777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93" w:type="dxa"/>
          </w:tcPr>
          <w:p w14:paraId="38902C8E" w14:textId="77777777" w:rsidR="00516A5F" w:rsidRPr="00E7777B" w:rsidRDefault="00516A5F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1" w:type="dxa"/>
            <w:vAlign w:val="bottom"/>
            <w:hideMark/>
          </w:tcPr>
          <w:p w14:paraId="281CE8A4" w14:textId="538CD616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781598B7" w14:textId="77777777" w:rsidR="00516A5F" w:rsidRPr="00E7777B" w:rsidRDefault="00516A5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5" w:type="dxa"/>
            <w:vAlign w:val="bottom"/>
            <w:hideMark/>
          </w:tcPr>
          <w:p w14:paraId="6F90AD12" w14:textId="277E2EC9" w:rsidR="00516A5F" w:rsidRPr="00E7777B" w:rsidRDefault="00F266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16A5F"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1C4C90D7" w14:textId="77777777" w:rsidR="00516A5F" w:rsidRPr="00E7777B" w:rsidRDefault="00516A5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  <w:hideMark/>
          </w:tcPr>
          <w:p w14:paraId="405D40FA" w14:textId="5634C482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93" w:type="dxa"/>
            <w:vAlign w:val="bottom"/>
          </w:tcPr>
          <w:p w14:paraId="54928B7D" w14:textId="77777777" w:rsidR="00516A5F" w:rsidRPr="00E7777B" w:rsidRDefault="00516A5F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2"/>
            <w:vAlign w:val="bottom"/>
            <w:hideMark/>
          </w:tcPr>
          <w:p w14:paraId="14FE1DFE" w14:textId="77777777" w:rsidR="00516A5F" w:rsidRPr="00E7777B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16A5F" w:rsidRPr="00E7777B" w14:paraId="36730516" w14:textId="77777777" w:rsidTr="003F2B3A">
        <w:trPr>
          <w:trHeight w:val="399"/>
          <w:tblHeader/>
        </w:trPr>
        <w:tc>
          <w:tcPr>
            <w:tcW w:w="3329" w:type="dxa"/>
            <w:vAlign w:val="bottom"/>
          </w:tcPr>
          <w:p w14:paraId="62E1924B" w14:textId="77777777" w:rsidR="00516A5F" w:rsidRPr="00E7777B" w:rsidRDefault="00516A5F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98" w:type="dxa"/>
            <w:gridSpan w:val="11"/>
          </w:tcPr>
          <w:p w14:paraId="3001219B" w14:textId="1F0EAF4E" w:rsidR="00516A5F" w:rsidRPr="00516A5F" w:rsidRDefault="00516A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16A5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6A5F" w:rsidRPr="00E7777B" w14:paraId="2A24B55D" w14:textId="77777777" w:rsidTr="003F2B3A">
        <w:trPr>
          <w:gridAfter w:val="1"/>
          <w:wAfter w:w="8" w:type="dxa"/>
          <w:trHeight w:val="399"/>
        </w:trPr>
        <w:tc>
          <w:tcPr>
            <w:tcW w:w="3329" w:type="dxa"/>
            <w:hideMark/>
          </w:tcPr>
          <w:p w14:paraId="192817FC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79" w:type="dxa"/>
          </w:tcPr>
          <w:p w14:paraId="322CE6C7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F9E3E06" w14:textId="77777777" w:rsidR="00516A5F" w:rsidRPr="00E7777B" w:rsidRDefault="00516A5F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81" w:type="dxa"/>
          </w:tcPr>
          <w:p w14:paraId="1F3AF8A0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460E54C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4495FEB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0DF15C8B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7" w:type="dxa"/>
          </w:tcPr>
          <w:p w14:paraId="7F77ED60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6DA7483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5B48A25" w14:textId="77777777" w:rsidR="00516A5F" w:rsidRPr="00E7777B" w:rsidRDefault="00516A5F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A5F" w:rsidRPr="00E7777B" w14:paraId="2C692DC3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  <w:hideMark/>
          </w:tcPr>
          <w:p w14:paraId="527D4560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79" w:type="dxa"/>
          </w:tcPr>
          <w:p w14:paraId="2ADB5103" w14:textId="4E0FE218" w:rsidR="00516A5F" w:rsidRPr="00E7777B" w:rsidRDefault="00F266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242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293" w:type="dxa"/>
          </w:tcPr>
          <w:p w14:paraId="3ABFB176" w14:textId="77777777" w:rsidR="00516A5F" w:rsidRPr="00E7777B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7A86656" w14:textId="05FABD5D" w:rsidR="00516A5F" w:rsidRPr="00E7777B" w:rsidRDefault="001242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526ACB4E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60655E9" w14:textId="645F59ED" w:rsidR="00516A5F" w:rsidRPr="00E7777B" w:rsidRDefault="001242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C1ABF09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91F8B9E" w14:textId="3909C73E" w:rsidR="00516A5F" w:rsidRPr="00E7777B" w:rsidRDefault="001242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5A3C13F3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4DD62C2A" w14:textId="398301D7" w:rsidR="00516A5F" w:rsidRPr="00E7777B" w:rsidRDefault="0012427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:rsidRPr="00E7777B" w14:paraId="04F5C78A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  <w:hideMark/>
          </w:tcPr>
          <w:p w14:paraId="3B93338C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79" w:type="dxa"/>
          </w:tcPr>
          <w:p w14:paraId="192D5DF3" w14:textId="4A95013D" w:rsidR="00516A5F" w:rsidRPr="00E7777B" w:rsidRDefault="00F266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242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93" w:type="dxa"/>
          </w:tcPr>
          <w:p w14:paraId="7C79EFD1" w14:textId="77777777" w:rsidR="00516A5F" w:rsidRPr="00E7777B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4CFD4DD9" w14:textId="1AE088B4" w:rsidR="00516A5F" w:rsidRPr="00E7777B" w:rsidRDefault="001242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2CA06EAD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1C2AB75" w14:textId="4E70AC55" w:rsidR="00516A5F" w:rsidRPr="00E7777B" w:rsidRDefault="001242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44385B5B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41158036" w14:textId="578F1B43" w:rsidR="00516A5F" w:rsidRPr="00E7777B" w:rsidRDefault="0012427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70E45C66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03B9AB85" w14:textId="07C3464B" w:rsidR="00516A5F" w:rsidRPr="00E7777B" w:rsidRDefault="0012427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972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:rsidRPr="00E7777B" w14:paraId="193949FF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  <w:hideMark/>
          </w:tcPr>
          <w:p w14:paraId="63F4B1C7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79" w:type="dxa"/>
          </w:tcPr>
          <w:p w14:paraId="3D55056C" w14:textId="375BA613" w:rsidR="00516A5F" w:rsidRPr="00D2481F" w:rsidRDefault="00F266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1C31" w:rsidRPr="00D248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93" w:type="dxa"/>
          </w:tcPr>
          <w:p w14:paraId="01BDC9D1" w14:textId="77777777" w:rsidR="00516A5F" w:rsidRPr="00E7777B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073A70FA" w14:textId="21922579" w:rsidR="00516A5F" w:rsidRPr="00E7777B" w:rsidRDefault="00D248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680CE695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1F6D212" w14:textId="696B6F0A" w:rsidR="00516A5F" w:rsidRPr="00E7777B" w:rsidRDefault="00D248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724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4E5E49E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02804058" w14:textId="7BA9C3A8" w:rsidR="00516A5F" w:rsidRPr="00E7777B" w:rsidRDefault="00D248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D311343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2EBCBA06" w14:textId="09CFA6FC" w:rsidR="00516A5F" w:rsidRPr="00E7777B" w:rsidRDefault="00D2481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:rsidRPr="009329D2" w14:paraId="509B8BF2" w14:textId="77777777" w:rsidTr="003F2B3A">
        <w:trPr>
          <w:gridAfter w:val="1"/>
          <w:wAfter w:w="8" w:type="dxa"/>
          <w:trHeight w:val="388"/>
        </w:trPr>
        <w:tc>
          <w:tcPr>
            <w:tcW w:w="3329" w:type="dxa"/>
            <w:hideMark/>
          </w:tcPr>
          <w:p w14:paraId="45D86D5A" w14:textId="77777777" w:rsidR="00516A5F" w:rsidRPr="00E7777B" w:rsidRDefault="00516A5F" w:rsidP="009329D2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79" w:type="dxa"/>
          </w:tcPr>
          <w:p w14:paraId="1AE7F040" w14:textId="5DE80B6D" w:rsidR="00516A5F" w:rsidRPr="00E7777B" w:rsidRDefault="00F26681" w:rsidP="00323A71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4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93" w:type="dxa"/>
          </w:tcPr>
          <w:p w14:paraId="4EF87B40" w14:textId="77777777" w:rsidR="00516A5F" w:rsidRPr="00E7777B" w:rsidRDefault="00516A5F" w:rsidP="009329D2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774D22A6" w14:textId="7DE7EBF6" w:rsidR="00516A5F" w:rsidRPr="009329D2" w:rsidRDefault="00345676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4A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65373A22" w14:textId="77777777" w:rsidR="00516A5F" w:rsidRPr="009329D2" w:rsidRDefault="00516A5F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2BE0DEF" w14:textId="2C5EC349" w:rsidR="00516A5F" w:rsidRPr="009329D2" w:rsidRDefault="00345676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4A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20294CAA" w14:textId="77777777" w:rsidR="00516A5F" w:rsidRPr="009329D2" w:rsidRDefault="00516A5F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6B6ECA21" w14:textId="6CF46151" w:rsidR="00516A5F" w:rsidRPr="009329D2" w:rsidRDefault="00034ABA" w:rsidP="009329D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44D52EB" w14:textId="77777777" w:rsidR="00516A5F" w:rsidRPr="009329D2" w:rsidRDefault="00516A5F" w:rsidP="009329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7572CFD1" w14:textId="796E5469" w:rsidR="00516A5F" w:rsidRPr="009329D2" w:rsidRDefault="00345676" w:rsidP="009329D2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4A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A5F" w14:paraId="524E6394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</w:tcPr>
          <w:p w14:paraId="7A54A90A" w14:textId="77777777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E5D494" w14:textId="4B1A84FE" w:rsidR="00516A5F" w:rsidRPr="00832C63" w:rsidRDefault="00F266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12</w:t>
            </w:r>
            <w:r w:rsidR="00D2481F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922</w:t>
            </w:r>
          </w:p>
        </w:tc>
        <w:tc>
          <w:tcPr>
            <w:tcW w:w="293" w:type="dxa"/>
          </w:tcPr>
          <w:p w14:paraId="3818F3A1" w14:textId="77777777" w:rsidR="00516A5F" w:rsidRPr="00832C63" w:rsidRDefault="00516A5F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84CBE" w14:textId="03165761" w:rsidR="00516A5F" w:rsidRPr="00832C63" w:rsidRDefault="00D2481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368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044EF2B" w14:textId="77777777" w:rsidR="00516A5F" w:rsidRPr="00832C63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7E570" w14:textId="6D807A7E" w:rsidR="00516A5F" w:rsidRPr="00832C63" w:rsidRDefault="007D3E46" w:rsidP="00E1498C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612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3149E8F5" w14:textId="77777777" w:rsidR="00516A5F" w:rsidRPr="00832C63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ADD2F" w14:textId="30B1A119" w:rsidR="00516A5F" w:rsidRPr="00832C63" w:rsidRDefault="007D3E4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338460A4" w14:textId="77777777" w:rsidR="00516A5F" w:rsidRPr="00832C63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C441F" w14:textId="397E1B18" w:rsidR="00516A5F" w:rsidRPr="00832C63" w:rsidRDefault="007D3E46" w:rsidP="00E1498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053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</w:tr>
      <w:tr w:rsidR="00516A5F" w14:paraId="76DB130D" w14:textId="77777777" w:rsidTr="003F2B3A">
        <w:trPr>
          <w:gridAfter w:val="1"/>
          <w:wAfter w:w="8" w:type="dxa"/>
          <w:trHeight w:val="50"/>
        </w:trPr>
        <w:tc>
          <w:tcPr>
            <w:tcW w:w="3329" w:type="dxa"/>
          </w:tcPr>
          <w:p w14:paraId="244F0A98" w14:textId="77777777" w:rsidR="00516A5F" w:rsidRDefault="00516A5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3D4B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127A1215" w14:textId="77777777" w:rsidR="00516A5F" w:rsidRDefault="00516A5F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B4F9C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1DE9CDF8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F62B6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70CA9BC2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651CC" w14:textId="77777777" w:rsidR="00516A5F" w:rsidRDefault="00516A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93" w:type="dxa"/>
          </w:tcPr>
          <w:p w14:paraId="7E3CBD5F" w14:textId="77777777" w:rsidR="00516A5F" w:rsidRDefault="00516A5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9E38A" w14:textId="77777777" w:rsidR="00516A5F" w:rsidRDefault="00516A5F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</w:rPr>
            </w:pPr>
          </w:p>
        </w:tc>
      </w:tr>
      <w:tr w:rsidR="00516A5F" w:rsidRPr="00E7777B" w14:paraId="024A04A3" w14:textId="77777777" w:rsidTr="003F2B3A">
        <w:trPr>
          <w:gridAfter w:val="1"/>
          <w:wAfter w:w="8" w:type="dxa"/>
          <w:trHeight w:val="399"/>
        </w:trPr>
        <w:tc>
          <w:tcPr>
            <w:tcW w:w="3329" w:type="dxa"/>
            <w:hideMark/>
          </w:tcPr>
          <w:p w14:paraId="4D76C58B" w14:textId="04AFAB69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79" w:type="dxa"/>
          </w:tcPr>
          <w:p w14:paraId="60854E05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50EFE90" w14:textId="77777777" w:rsidR="00516A5F" w:rsidRPr="00E7777B" w:rsidRDefault="00516A5F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81" w:type="dxa"/>
          </w:tcPr>
          <w:p w14:paraId="4280621A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5240632D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B298620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530B25C2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7" w:type="dxa"/>
          </w:tcPr>
          <w:p w14:paraId="6DB45CCA" w14:textId="77777777" w:rsidR="00516A5F" w:rsidRPr="00E7777B" w:rsidRDefault="00516A5F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3" w:type="dxa"/>
          </w:tcPr>
          <w:p w14:paraId="3B589F01" w14:textId="77777777" w:rsidR="00516A5F" w:rsidRPr="00E7777B" w:rsidRDefault="00516A5F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51D8B950" w14:textId="77777777" w:rsidR="00516A5F" w:rsidRPr="00E7777B" w:rsidRDefault="00516A5F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516A5F" w:rsidRPr="00E7777B" w14:paraId="0E8EEBA7" w14:textId="77777777" w:rsidTr="003F2B3A">
        <w:trPr>
          <w:gridAfter w:val="1"/>
          <w:wAfter w:w="8" w:type="dxa"/>
          <w:trHeight w:val="754"/>
        </w:trPr>
        <w:tc>
          <w:tcPr>
            <w:tcW w:w="3329" w:type="dxa"/>
            <w:hideMark/>
          </w:tcPr>
          <w:p w14:paraId="1A19A5C3" w14:textId="751EA8FA" w:rsidR="00516A5F" w:rsidRPr="00E7777B" w:rsidRDefault="00516A5F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79" w:type="dxa"/>
          </w:tcPr>
          <w:p w14:paraId="64F8F07F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3D2F1CFE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3C03F34A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7E993D0A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7C79CB2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1FD34071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065BF87C" w14:textId="77777777" w:rsidR="00516A5F" w:rsidRPr="00E7777B" w:rsidRDefault="00516A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115860D3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068745D7" w14:textId="77777777" w:rsidR="00516A5F" w:rsidRPr="00E7777B" w:rsidRDefault="00516A5F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399" w:rsidRPr="00E7777B" w14:paraId="42E8B7B0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  <w:hideMark/>
          </w:tcPr>
          <w:p w14:paraId="1BF30F08" w14:textId="4654BC29" w:rsidR="00B44399" w:rsidRPr="00D07659" w:rsidRDefault="00B44399" w:rsidP="00B44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-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979" w:type="dxa"/>
          </w:tcPr>
          <w:p w14:paraId="56946392" w14:textId="506A33CC" w:rsidR="00B44399" w:rsidRPr="00E7777B" w:rsidRDefault="00F26681" w:rsidP="00B44399">
            <w:pPr>
              <w:tabs>
                <w:tab w:val="clear" w:pos="680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93" w:type="dxa"/>
          </w:tcPr>
          <w:p w14:paraId="15BCC4B0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</w:tcPr>
          <w:p w14:paraId="121A1FE4" w14:textId="0240FCB2" w:rsidR="00B44399" w:rsidRPr="00E7777B" w:rsidRDefault="00345676" w:rsidP="00345676">
            <w:pPr>
              <w:tabs>
                <w:tab w:val="clear" w:pos="680"/>
                <w:tab w:val="left" w:pos="663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F463816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3E257B2" w14:textId="25FB940F" w:rsidR="00B44399" w:rsidRPr="00E7777B" w:rsidRDefault="00345676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6D4B07E0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</w:tcPr>
          <w:p w14:paraId="727A0FC3" w14:textId="3F6BBF9E" w:rsidR="00B44399" w:rsidRPr="00E7777B" w:rsidRDefault="00345676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4FBBA18D" w14:textId="77777777" w:rsidR="00B44399" w:rsidRPr="00E7777B" w:rsidRDefault="00B44399" w:rsidP="00B443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6C3185D9" w14:textId="27CB13D7" w:rsidR="00B44399" w:rsidRPr="00345676" w:rsidRDefault="00BB0CC8" w:rsidP="00BB0CC8">
            <w:pPr>
              <w:tabs>
                <w:tab w:val="clear" w:pos="680"/>
                <w:tab w:val="clear" w:pos="907"/>
                <w:tab w:val="left" w:pos="404"/>
                <w:tab w:val="left" w:pos="80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345676" w:rsidRPr="0034567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345676" w:rsidRPr="0034567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4399" w:rsidRPr="00345676" w14:paraId="786EA83E" w14:textId="77777777" w:rsidTr="003F2B3A">
        <w:trPr>
          <w:gridAfter w:val="1"/>
          <w:wAfter w:w="8" w:type="dxa"/>
          <w:trHeight w:val="388"/>
        </w:trPr>
        <w:tc>
          <w:tcPr>
            <w:tcW w:w="3329" w:type="dxa"/>
            <w:hideMark/>
          </w:tcPr>
          <w:p w14:paraId="74DBBD77" w14:textId="723FB76A" w:rsidR="00B44399" w:rsidRPr="00D07659" w:rsidRDefault="00B44399" w:rsidP="00B443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078F7" w14:textId="1471DA9D" w:rsidR="00B44399" w:rsidRPr="00E7777B" w:rsidRDefault="00345676" w:rsidP="00B44399">
            <w:pPr>
              <w:tabs>
                <w:tab w:val="clear" w:pos="680"/>
                <w:tab w:val="left" w:pos="610"/>
              </w:tabs>
              <w:ind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062D6397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566CA" w14:textId="19838C08" w:rsidR="00B44399" w:rsidRPr="00E7777B" w:rsidRDefault="00345676" w:rsidP="00044371">
            <w:pPr>
              <w:tabs>
                <w:tab w:val="clear" w:pos="680"/>
                <w:tab w:val="left" w:pos="660"/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93" w:type="dxa"/>
          </w:tcPr>
          <w:p w14:paraId="6A352055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4BA0" w14:textId="7ADBBAA0" w:rsidR="00B44399" w:rsidRPr="00E7777B" w:rsidRDefault="00345676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3F2FFE6F" w14:textId="77777777" w:rsidR="00B44399" w:rsidRPr="00E7777B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C2D7" w14:textId="6C5B9A11" w:rsidR="00B44399" w:rsidRPr="00E7777B" w:rsidRDefault="00345676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627F75C4" w14:textId="685051B6" w:rsidR="00B44399" w:rsidRPr="00E7777B" w:rsidRDefault="00B44399" w:rsidP="00B443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5BADE" w14:textId="18E2715E" w:rsidR="00B44399" w:rsidRPr="00E7777B" w:rsidRDefault="00BB0CC8" w:rsidP="00BB0CC8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B44399" w:rsidRPr="00E7777B" w14:paraId="42454C92" w14:textId="77777777" w:rsidTr="003F2B3A">
        <w:trPr>
          <w:gridAfter w:val="1"/>
          <w:wAfter w:w="8" w:type="dxa"/>
          <w:trHeight w:val="377"/>
        </w:trPr>
        <w:tc>
          <w:tcPr>
            <w:tcW w:w="3329" w:type="dxa"/>
          </w:tcPr>
          <w:p w14:paraId="48394B4F" w14:textId="77777777" w:rsidR="00B44399" w:rsidRPr="00E7777B" w:rsidRDefault="00B44399" w:rsidP="00B4439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E80B" w14:textId="2FBE4678" w:rsidR="00B44399" w:rsidRPr="00832C63" w:rsidRDefault="00345676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93" w:type="dxa"/>
          </w:tcPr>
          <w:p w14:paraId="1274DFBE" w14:textId="77777777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E4376" w14:textId="34394217" w:rsidR="00B44399" w:rsidRPr="00044371" w:rsidRDefault="00345676" w:rsidP="00345676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</w:t>
            </w:r>
            <w:r w:rsidR="00F26681"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93" w:type="dxa"/>
          </w:tcPr>
          <w:p w14:paraId="663EED1E" w14:textId="77777777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B7D47" w14:textId="3DA55B67" w:rsidR="00B44399" w:rsidRPr="00832C63" w:rsidRDefault="00345676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14A1DD6B" w14:textId="77777777" w:rsidR="00B44399" w:rsidRPr="00832C63" w:rsidRDefault="00B44399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B8166F" w14:textId="0BB06479" w:rsidR="00B44399" w:rsidRPr="00832C63" w:rsidRDefault="00345676" w:rsidP="00B4439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93" w:type="dxa"/>
          </w:tcPr>
          <w:p w14:paraId="51415B84" w14:textId="77777777" w:rsidR="00B44399" w:rsidRPr="00832C63" w:rsidRDefault="00B44399" w:rsidP="00B4439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0C3D3" w14:textId="13270A51" w:rsidR="00B44399" w:rsidRPr="00044371" w:rsidRDefault="00BB0CC8" w:rsidP="00BB0CC8">
            <w:pPr>
              <w:tabs>
                <w:tab w:val="decimal" w:pos="764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</w:t>
            </w:r>
            <w:r w:rsidR="00F26681"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</w:tbl>
    <w:p w14:paraId="23BCE35B" w14:textId="77777777" w:rsidR="00D07659" w:rsidRDefault="00D07659" w:rsidP="00D7638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  <w:sectPr w:rsidR="00D07659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8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36"/>
        <w:gridCol w:w="1024"/>
        <w:gridCol w:w="236"/>
        <w:gridCol w:w="1080"/>
        <w:gridCol w:w="236"/>
        <w:gridCol w:w="968"/>
        <w:gridCol w:w="236"/>
        <w:gridCol w:w="934"/>
        <w:gridCol w:w="236"/>
        <w:gridCol w:w="879"/>
      </w:tblGrid>
      <w:tr w:rsidR="00D7638C" w:rsidRPr="00E7777B" w14:paraId="12A84743" w14:textId="77777777" w:rsidTr="003F2B3A">
        <w:trPr>
          <w:tblHeader/>
        </w:trPr>
        <w:tc>
          <w:tcPr>
            <w:tcW w:w="2700" w:type="dxa"/>
          </w:tcPr>
          <w:p w14:paraId="4B117A69" w14:textId="77777777" w:rsidR="00D7638C" w:rsidRPr="00E7777B" w:rsidRDefault="00D7638C" w:rsidP="00C50115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7145" w:type="dxa"/>
            <w:gridSpan w:val="11"/>
            <w:hideMark/>
          </w:tcPr>
          <w:p w14:paraId="7891F671" w14:textId="218DAF3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38C" w:rsidRPr="00E7777B" w14:paraId="25C12509" w14:textId="77777777" w:rsidTr="003F2B3A">
        <w:trPr>
          <w:tblHeader/>
        </w:trPr>
        <w:tc>
          <w:tcPr>
            <w:tcW w:w="2700" w:type="dxa"/>
          </w:tcPr>
          <w:p w14:paraId="5CC292B4" w14:textId="77777777" w:rsidR="00D7638C" w:rsidRPr="00E7777B" w:rsidRDefault="00D7638C" w:rsidP="00C50115">
            <w:pPr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82FA87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D1DF8A" w14:textId="77777777" w:rsidR="00D7638C" w:rsidRPr="00E7777B" w:rsidRDefault="00D7638C" w:rsidP="00C50115">
            <w:pPr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9" w:type="dxa"/>
            <w:gridSpan w:val="9"/>
            <w:vAlign w:val="bottom"/>
            <w:hideMark/>
          </w:tcPr>
          <w:p w14:paraId="64798A72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7638C" w:rsidRPr="00E7777B" w14:paraId="3B664203" w14:textId="77777777" w:rsidTr="003F2B3A">
        <w:trPr>
          <w:tblHeader/>
        </w:trPr>
        <w:tc>
          <w:tcPr>
            <w:tcW w:w="2700" w:type="dxa"/>
            <w:vAlign w:val="bottom"/>
            <w:hideMark/>
          </w:tcPr>
          <w:p w14:paraId="7DB69A24" w14:textId="0924E655" w:rsidR="00D7638C" w:rsidRPr="0039766A" w:rsidRDefault="00D7638C" w:rsidP="00C50115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3976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="000A0043" w:rsidRPr="000A004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39766A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26681" w:rsidRPr="00F26681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hideMark/>
          </w:tcPr>
          <w:p w14:paraId="6144490B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13B30F7A" w14:textId="77777777" w:rsidR="00D7638C" w:rsidRPr="00E7777B" w:rsidRDefault="00D7638C" w:rsidP="00C50115">
            <w:pPr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5765850C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</w:tcPr>
          <w:p w14:paraId="6CAE135E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D2A0092" w14:textId="186FDB7A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F64D1F4" w14:textId="7777777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  <w:hideMark/>
          </w:tcPr>
          <w:p w14:paraId="59D773A7" w14:textId="5812DBB9" w:rsidR="00D7638C" w:rsidRPr="00E7777B" w:rsidRDefault="00F26681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  <w:r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D7638C"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7CAACE" w14:textId="77777777" w:rsidR="00D7638C" w:rsidRPr="00E7777B" w:rsidRDefault="00D7638C" w:rsidP="00C5011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7EB17234" w14:textId="78BB99C4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F26681" w:rsidRPr="00F26681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8773F21" w14:textId="77777777" w:rsidR="00D7638C" w:rsidRPr="00E7777B" w:rsidRDefault="00D7638C" w:rsidP="00C5011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9" w:type="dxa"/>
            <w:vAlign w:val="bottom"/>
            <w:hideMark/>
          </w:tcPr>
          <w:p w14:paraId="11BDDA24" w14:textId="77777777" w:rsidR="00D7638C" w:rsidRPr="00E7777B" w:rsidRDefault="00D7638C" w:rsidP="00C501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D7638C" w:rsidRPr="00E7777B" w14:paraId="0C79E943" w14:textId="77777777" w:rsidTr="003F2B3A">
        <w:trPr>
          <w:tblHeader/>
        </w:trPr>
        <w:tc>
          <w:tcPr>
            <w:tcW w:w="2700" w:type="dxa"/>
          </w:tcPr>
          <w:p w14:paraId="5CFF4A00" w14:textId="77777777" w:rsidR="00D7638C" w:rsidRPr="00E7777B" w:rsidRDefault="00D7638C" w:rsidP="00C50115">
            <w:pPr>
              <w:ind w:left="73" w:right="-24" w:hanging="73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45" w:type="dxa"/>
            <w:gridSpan w:val="11"/>
            <w:hideMark/>
          </w:tcPr>
          <w:p w14:paraId="48C6C4D5" w14:textId="21B0D0D8" w:rsidR="00D7638C" w:rsidRPr="00E7777B" w:rsidRDefault="00D7638C" w:rsidP="00C5011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777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D076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E7777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7638C" w:rsidRPr="00E7777B" w14:paraId="3A0AFE35" w14:textId="77777777" w:rsidTr="003F2B3A">
        <w:tc>
          <w:tcPr>
            <w:tcW w:w="2700" w:type="dxa"/>
            <w:hideMark/>
          </w:tcPr>
          <w:p w14:paraId="3BF66690" w14:textId="77777777" w:rsidR="00D7638C" w:rsidRPr="00E7777B" w:rsidRDefault="00D7638C" w:rsidP="00C50115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76C97721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EC1E82" w14:textId="77777777" w:rsidR="00D7638C" w:rsidRPr="00E7777B" w:rsidRDefault="00D7638C" w:rsidP="00C50115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5B1BE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A02A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5467B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1B5695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8" w:type="dxa"/>
          </w:tcPr>
          <w:p w14:paraId="5ED56513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366AA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20D65CA7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AAD44CA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434D638" w14:textId="77777777" w:rsidR="00D7638C" w:rsidRPr="00E7777B" w:rsidRDefault="00D7638C" w:rsidP="00C50115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14B4" w:rsidRPr="00E7777B" w14:paraId="6911CF48" w14:textId="77777777" w:rsidTr="003F2B3A">
        <w:tc>
          <w:tcPr>
            <w:tcW w:w="2700" w:type="dxa"/>
            <w:hideMark/>
          </w:tcPr>
          <w:p w14:paraId="16CC312B" w14:textId="77777777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32870F9F" w14:textId="786F7725" w:rsidR="009A14B4" w:rsidRPr="009329D2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36" w:type="dxa"/>
          </w:tcPr>
          <w:p w14:paraId="026F07CE" w14:textId="77777777" w:rsidR="009A14B4" w:rsidRPr="009329D2" w:rsidRDefault="009A14B4" w:rsidP="009A14B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88B106C" w14:textId="7CA13EE1" w:rsidR="009A14B4" w:rsidRPr="009329D2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01EDFC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39293" w14:textId="50EFA736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4EAC375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D591FDF" w14:textId="4A20DC26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28629D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B5BE825" w14:textId="69AA74A5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59561" w14:textId="77777777" w:rsidR="009A14B4" w:rsidRPr="009329D2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35A07E16" w14:textId="20DB2758" w:rsidR="009A14B4" w:rsidRPr="009329D2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14B4" w:rsidRPr="00E7777B" w14:paraId="1251B2FE" w14:textId="77777777" w:rsidTr="003F2B3A">
        <w:tc>
          <w:tcPr>
            <w:tcW w:w="2700" w:type="dxa"/>
            <w:hideMark/>
          </w:tcPr>
          <w:p w14:paraId="72EFF492" w14:textId="77777777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A868A09" w14:textId="3500955C" w:rsidR="009A14B4" w:rsidRPr="0022400C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14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36" w:type="dxa"/>
          </w:tcPr>
          <w:p w14:paraId="166A64FF" w14:textId="77777777" w:rsidR="009A14B4" w:rsidRPr="0022400C" w:rsidRDefault="009A14B4" w:rsidP="009A14B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B14981" w14:textId="50F6304E" w:rsidR="009A14B4" w:rsidRPr="0022400C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5D9C8D" w14:textId="77777777" w:rsidR="009A14B4" w:rsidRPr="0022400C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B9A05" w14:textId="7A165F4F" w:rsidR="009A14B4" w:rsidRPr="0022400C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760B8FE" w14:textId="77777777" w:rsidR="009A14B4" w:rsidRPr="0022400C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24A58F77" w14:textId="3FEA24CC" w:rsidR="009A14B4" w:rsidRPr="0022400C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E7D7BA1" w14:textId="77777777" w:rsidR="009A14B4" w:rsidRPr="0022400C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FCC08E" w14:textId="690CF1B6" w:rsidR="009A14B4" w:rsidRPr="0022400C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73E52C" w14:textId="77777777" w:rsidR="009A14B4" w:rsidRPr="0022400C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62B9DCE" w14:textId="1E4073A3" w:rsidR="009A14B4" w:rsidRPr="0022400C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14B4" w:rsidRPr="00E7777B" w14:paraId="0CB1238E" w14:textId="77777777" w:rsidTr="003F2B3A">
        <w:tc>
          <w:tcPr>
            <w:tcW w:w="2700" w:type="dxa"/>
            <w:hideMark/>
          </w:tcPr>
          <w:p w14:paraId="634C74DE" w14:textId="2AAFFDE4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3640A5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080" w:type="dxa"/>
          </w:tcPr>
          <w:p w14:paraId="072C4424" w14:textId="37449F9B" w:rsidR="009A14B4" w:rsidRPr="009329D2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36" w:type="dxa"/>
          </w:tcPr>
          <w:p w14:paraId="483EC43D" w14:textId="77777777" w:rsidR="009A14B4" w:rsidRPr="009329D2" w:rsidRDefault="009A14B4" w:rsidP="009A14B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AFB239D" w14:textId="7D842B59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F921480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963DE" w14:textId="25BE2376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E90EBF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0FE779B9" w14:textId="0A633E36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357ADC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4B71CCB" w14:textId="1C565704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D86D8B" w14:textId="77777777" w:rsidR="009A14B4" w:rsidRPr="009329D2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CEF2026" w14:textId="137F6923" w:rsidR="009A14B4" w:rsidRPr="009329D2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14B4" w:rsidRPr="00E7777B" w14:paraId="265956AC" w14:textId="77777777" w:rsidTr="003F2B3A">
        <w:tc>
          <w:tcPr>
            <w:tcW w:w="2700" w:type="dxa"/>
          </w:tcPr>
          <w:p w14:paraId="5D816D9D" w14:textId="1D40A860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40A5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95709AF" w14:textId="046090A0" w:rsidR="009A14B4" w:rsidRPr="009329D2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36" w:type="dxa"/>
          </w:tcPr>
          <w:p w14:paraId="2B1B5CC3" w14:textId="77777777" w:rsidR="009A14B4" w:rsidRPr="009329D2" w:rsidRDefault="009A14B4" w:rsidP="009A14B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C264AE" w14:textId="38A8B3DE" w:rsidR="009A14B4" w:rsidRPr="009329D2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9D37C2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70F16F" w14:textId="3F3A8E23" w:rsidR="009A14B4" w:rsidRPr="009329D2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4EAEEA4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43D1CFB6" w14:textId="50362E6E" w:rsidR="009A14B4" w:rsidRPr="009329D2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A538E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40451A5" w14:textId="2BEFF185" w:rsidR="009A14B4" w:rsidRPr="009329D2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CDF5D" w14:textId="77777777" w:rsidR="009A14B4" w:rsidRPr="009329D2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4CD1C402" w14:textId="15793546" w:rsidR="009A14B4" w:rsidRPr="009329D2" w:rsidRDefault="00BA47C6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14B4" w:rsidRPr="00E7777B" w14:paraId="7B7D9984" w14:textId="77777777" w:rsidTr="003F2B3A">
        <w:tc>
          <w:tcPr>
            <w:tcW w:w="2700" w:type="dxa"/>
            <w:hideMark/>
          </w:tcPr>
          <w:p w14:paraId="02ADB896" w14:textId="77777777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5D8EF63B" w14:textId="5C224992" w:rsidR="009A14B4" w:rsidRPr="009329D2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A14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36" w:type="dxa"/>
          </w:tcPr>
          <w:p w14:paraId="508927ED" w14:textId="77777777" w:rsidR="009A14B4" w:rsidRPr="009329D2" w:rsidRDefault="009A14B4" w:rsidP="009A14B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CD8E8F" w14:textId="0FA7EFD7" w:rsidR="009A14B4" w:rsidRPr="009329D2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E2C729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F471C" w14:textId="644ADDA0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A57E77F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58C350" w14:textId="46A5E75A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D49952D" w14:textId="77777777" w:rsidR="009A14B4" w:rsidRPr="009329D2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AECB345" w14:textId="2EA5C5FE" w:rsidR="009A14B4" w:rsidRPr="009329D2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A62253" w14:textId="77777777" w:rsidR="009A14B4" w:rsidRPr="009329D2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617FB632" w14:textId="025A3F00" w:rsidR="009A14B4" w:rsidRPr="009329D2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14B4" w:rsidRPr="00832C63" w14:paraId="735D2692" w14:textId="77777777" w:rsidTr="003F2B3A">
        <w:tc>
          <w:tcPr>
            <w:tcW w:w="2700" w:type="dxa"/>
          </w:tcPr>
          <w:p w14:paraId="1C7758BD" w14:textId="77777777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9400D6" w14:textId="4A060B01" w:rsidR="009A14B4" w:rsidRPr="00832C63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 w:rsidR="00BA47C6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334</w:t>
            </w:r>
          </w:p>
        </w:tc>
        <w:tc>
          <w:tcPr>
            <w:tcW w:w="236" w:type="dxa"/>
          </w:tcPr>
          <w:p w14:paraId="2DF0D1BB" w14:textId="77777777" w:rsidR="009A14B4" w:rsidRPr="00832C63" w:rsidRDefault="009A14B4" w:rsidP="009A14B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AD16C" w14:textId="28D8E67A" w:rsidR="009A14B4" w:rsidRPr="00832C63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417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630D195" w14:textId="77777777" w:rsidR="009A14B4" w:rsidRPr="00832C63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5278F" w14:textId="11A637C1" w:rsidR="009A14B4" w:rsidRPr="00832C63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555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2B580A" w14:textId="77777777" w:rsidR="009A14B4" w:rsidRPr="00832C63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D4F3A" w14:textId="27330E3D" w:rsidR="009A14B4" w:rsidRPr="00832C63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384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9352483" w14:textId="77777777" w:rsidR="009A14B4" w:rsidRPr="00832C63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67128" w14:textId="28A95F8A" w:rsidR="009A14B4" w:rsidRPr="00832C63" w:rsidRDefault="00BA47C6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EFF4E2" w14:textId="77777777" w:rsidR="009A14B4" w:rsidRPr="00832C63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24490" w14:textId="5DA39EF3" w:rsidR="009A14B4" w:rsidRPr="00832C63" w:rsidRDefault="00BA47C6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356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</w:tr>
      <w:tr w:rsidR="009A14B4" w:rsidRPr="00E7777B" w14:paraId="3F8BC128" w14:textId="77777777" w:rsidTr="003F2B3A">
        <w:trPr>
          <w:trHeight w:val="50"/>
        </w:trPr>
        <w:tc>
          <w:tcPr>
            <w:tcW w:w="2700" w:type="dxa"/>
          </w:tcPr>
          <w:p w14:paraId="579D9C35" w14:textId="77777777" w:rsidR="009A14B4" w:rsidRPr="00E7777B" w:rsidRDefault="009A14B4" w:rsidP="009A14B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E901E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BBA33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2EE33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8F2CB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72E89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120F9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ADD2E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83F6C5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E9ADD" w14:textId="77777777" w:rsidR="009A14B4" w:rsidRPr="00E7777B" w:rsidRDefault="009A14B4" w:rsidP="009A14B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7EC14" w14:textId="77777777" w:rsidR="009A14B4" w:rsidRPr="00E7777B" w:rsidRDefault="009A14B4" w:rsidP="009A14B4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85BF0" w14:textId="77777777" w:rsidR="009A14B4" w:rsidRPr="00E7777B" w:rsidRDefault="009A14B4" w:rsidP="009A14B4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A14B4" w:rsidRPr="00E7777B" w14:paraId="5B95CF5F" w14:textId="77777777" w:rsidTr="003F2B3A">
        <w:tc>
          <w:tcPr>
            <w:tcW w:w="2700" w:type="dxa"/>
            <w:hideMark/>
          </w:tcPr>
          <w:p w14:paraId="6F7DF37F" w14:textId="77777777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E7777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DF3326B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E20047" w14:textId="77777777" w:rsidR="009A14B4" w:rsidRPr="00E7777B" w:rsidRDefault="009A14B4" w:rsidP="009A14B4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14942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43BEC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BA97E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24209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8" w:type="dxa"/>
          </w:tcPr>
          <w:p w14:paraId="385BFF1A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66C40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4" w:type="dxa"/>
          </w:tcPr>
          <w:p w14:paraId="5A83AAFD" w14:textId="77777777" w:rsidR="009A14B4" w:rsidRPr="00E7777B" w:rsidRDefault="009A14B4" w:rsidP="009A14B4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3A0A7" w14:textId="77777777" w:rsidR="009A14B4" w:rsidRPr="00E7777B" w:rsidRDefault="009A14B4" w:rsidP="009A14B4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79" w:type="dxa"/>
          </w:tcPr>
          <w:p w14:paraId="2576D9FF" w14:textId="77777777" w:rsidR="009A14B4" w:rsidRPr="00E7777B" w:rsidRDefault="009A14B4" w:rsidP="009A14B4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9A14B4" w:rsidRPr="00E7777B" w14:paraId="50A8F09B" w14:textId="77777777" w:rsidTr="003F2B3A">
        <w:tc>
          <w:tcPr>
            <w:tcW w:w="2700" w:type="dxa"/>
            <w:hideMark/>
          </w:tcPr>
          <w:p w14:paraId="766B52A3" w14:textId="77777777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E7777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0E4E1BFF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4C4F3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7548AC7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5CA85F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40133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F06AC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7DCFEC24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A3245B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9B67388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7ACBEC" w14:textId="77777777" w:rsidR="009A14B4" w:rsidRPr="00E7777B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</w:tcPr>
          <w:p w14:paraId="7CEDFA51" w14:textId="77777777" w:rsidR="009A14B4" w:rsidRPr="00E7777B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14B4" w:rsidRPr="00E7777B" w14:paraId="16253346" w14:textId="77777777" w:rsidTr="003F2B3A">
        <w:tc>
          <w:tcPr>
            <w:tcW w:w="2700" w:type="dxa"/>
            <w:hideMark/>
          </w:tcPr>
          <w:p w14:paraId="15B677E8" w14:textId="757FE1B7" w:rsidR="009A14B4" w:rsidRPr="00D07659" w:rsidRDefault="009A14B4" w:rsidP="009A14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D0765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07659">
              <w:rPr>
                <w:rFonts w:asciiTheme="majorBidi" w:hAnsiTheme="majorBidi" w:cstheme="majorBidi" w:hint="cs"/>
                <w:sz w:val="28"/>
                <w:szCs w:val="28"/>
                <w:cs/>
              </w:rPr>
              <w:t>- 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2CB69" w14:textId="17FF70FD" w:rsidR="009A14B4" w:rsidRPr="00E7777B" w:rsidRDefault="00BF733C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E2439A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83739" w14:textId="6FE44854" w:rsidR="009A14B4" w:rsidRPr="00E7777B" w:rsidRDefault="00187670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7B5C1A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9157A" w14:textId="29EBB704" w:rsidR="009A14B4" w:rsidRPr="00E7777B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4A09E6D3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91B9E" w14:textId="6663ECB6" w:rsidR="009A14B4" w:rsidRPr="00E7777B" w:rsidRDefault="00187670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D57CFA" w14:textId="77777777" w:rsidR="009A14B4" w:rsidRPr="00E7777B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0F9" w14:textId="227CE660" w:rsidR="009A14B4" w:rsidRPr="00E7777B" w:rsidRDefault="00187670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B7253E" w14:textId="77777777" w:rsidR="009A14B4" w:rsidRPr="00E7777B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8B9F" w14:textId="6B0E44BD" w:rsidR="009A14B4" w:rsidRPr="00E7777B" w:rsidRDefault="00F26681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9A14B4" w:rsidRPr="00021D4A" w14:paraId="557F7CB2" w14:textId="77777777" w:rsidTr="003F2B3A">
        <w:tc>
          <w:tcPr>
            <w:tcW w:w="2700" w:type="dxa"/>
          </w:tcPr>
          <w:p w14:paraId="2C2CB61C" w14:textId="77777777" w:rsidR="009A14B4" w:rsidRPr="00E7777B" w:rsidRDefault="009A14B4" w:rsidP="009A14B4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53140E" w14:textId="7D116060" w:rsidR="009A14B4" w:rsidRPr="00832C63" w:rsidRDefault="00BF733C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0354CA7" w14:textId="77777777" w:rsidR="009A14B4" w:rsidRPr="00832C63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A8E44" w14:textId="5FAFA1EF" w:rsidR="009A14B4" w:rsidRPr="00832C63" w:rsidRDefault="00187670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C09A40" w14:textId="77777777" w:rsidR="009A14B4" w:rsidRPr="00832C63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A5108" w14:textId="651B3D5C" w:rsidR="009A14B4" w:rsidRPr="00832C63" w:rsidRDefault="00F26681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33337A32" w14:textId="77777777" w:rsidR="009A14B4" w:rsidRPr="00832C63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3A548" w14:textId="393FF9EE" w:rsidR="009A14B4" w:rsidRPr="00832C63" w:rsidRDefault="00187670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48A22F" w14:textId="77777777" w:rsidR="009A14B4" w:rsidRPr="00832C63" w:rsidRDefault="009A14B4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2B58B" w14:textId="2C9EA5B3" w:rsidR="009A14B4" w:rsidRPr="00832C63" w:rsidRDefault="00187670" w:rsidP="009A14B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7B98D8" w14:textId="77777777" w:rsidR="009A14B4" w:rsidRPr="00832C63" w:rsidRDefault="009A14B4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38059" w14:textId="6DAA3F45" w:rsidR="009A14B4" w:rsidRPr="00021D4A" w:rsidRDefault="00F26681" w:rsidP="009A14B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</w:tr>
    </w:tbl>
    <w:p w14:paraId="60BE6D08" w14:textId="77777777" w:rsidR="00D838CE" w:rsidRDefault="00D838CE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72833C8" w14:textId="24E7627B" w:rsidR="00D7638C" w:rsidRPr="00E7777B" w:rsidRDefault="00D7638C" w:rsidP="00D763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77B">
        <w:rPr>
          <w:rFonts w:asciiTheme="majorBidi" w:hAnsiTheme="majorBidi" w:cstheme="majorBidi" w:hint="cs"/>
          <w:sz w:val="30"/>
          <w:szCs w:val="30"/>
          <w:cs/>
        </w:rPr>
        <w:t>กระแสเงินสดเข้า</w:t>
      </w:r>
      <w:r w:rsidRPr="00E7777B">
        <w:rPr>
          <w:rFonts w:asciiTheme="majorBidi" w:hAnsiTheme="majorBidi" w:cstheme="majorBidi" w:hint="cs"/>
          <w:sz w:val="30"/>
          <w:szCs w:val="30"/>
        </w:rPr>
        <w:t>/</w:t>
      </w:r>
      <w:r w:rsidRPr="00E7777B">
        <w:rPr>
          <w:rFonts w:asciiTheme="majorBidi" w:hAnsiTheme="majorBidi" w:cstheme="majorBidi" w:hint="cs"/>
          <w:sz w:val="30"/>
          <w:szCs w:val="30"/>
          <w:cs/>
        </w:rPr>
        <w:t>กระแสเงินสดออก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 การเปิดเผยแสดงให้เห็นจำนวนเงินของกระแสเงินสดสุทธิสำหรับอนุพันธ์ซึ่ง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7C572C3C" w14:textId="77777777" w:rsidR="00D7638C" w:rsidRDefault="00D7638C" w:rsidP="00D7638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32FAA81" w14:textId="77777777" w:rsidR="005041F2" w:rsidRDefault="00CD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  <w:sectPr w:rsidR="005041F2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bookmarkStart w:id="3" w:name="_Hlk35524973"/>
      <w:r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  <w:br w:type="page"/>
      </w:r>
    </w:p>
    <w:tbl>
      <w:tblPr>
        <w:tblpPr w:leftFromText="180" w:rightFromText="180" w:vertAnchor="page" w:horzAnchor="margin" w:tblpX="630" w:tblpY="3323"/>
        <w:tblW w:w="149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2"/>
        <w:gridCol w:w="1168"/>
        <w:gridCol w:w="193"/>
        <w:gridCol w:w="1166"/>
        <w:gridCol w:w="196"/>
        <w:gridCol w:w="1072"/>
        <w:gridCol w:w="194"/>
        <w:gridCol w:w="1072"/>
        <w:gridCol w:w="194"/>
        <w:gridCol w:w="1116"/>
        <w:gridCol w:w="254"/>
        <w:gridCol w:w="25"/>
        <w:gridCol w:w="1144"/>
        <w:gridCol w:w="195"/>
        <w:gridCol w:w="1072"/>
        <w:gridCol w:w="194"/>
        <w:gridCol w:w="1072"/>
        <w:gridCol w:w="194"/>
        <w:gridCol w:w="1156"/>
        <w:gridCol w:w="10"/>
      </w:tblGrid>
      <w:tr w:rsidR="00CE40E4" w:rsidRPr="00A46937" w14:paraId="26970818" w14:textId="77777777" w:rsidTr="0020276D">
        <w:trPr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5DDE1184" w14:textId="77777777" w:rsidR="00CE40E4" w:rsidRPr="00CE40E4" w:rsidRDefault="00CE40E4" w:rsidP="00202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371" w:type="dxa"/>
            <w:gridSpan w:val="9"/>
            <w:shd w:val="clear" w:color="auto" w:fill="auto"/>
          </w:tcPr>
          <w:p w14:paraId="41C87381" w14:textId="77777777" w:rsidR="00CE40E4" w:rsidRPr="00616AA0" w:rsidRDefault="00CE40E4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616AA0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4203F3C1" w14:textId="77777777" w:rsidR="00CE40E4" w:rsidRPr="00616AA0" w:rsidRDefault="00CE40E4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</w:tc>
        <w:tc>
          <w:tcPr>
            <w:tcW w:w="5037" w:type="dxa"/>
            <w:gridSpan w:val="8"/>
            <w:shd w:val="clear" w:color="auto" w:fill="auto"/>
          </w:tcPr>
          <w:p w14:paraId="2B52E7E5" w14:textId="3CBC2E83" w:rsidR="00CE40E4" w:rsidRPr="00616AA0" w:rsidRDefault="004455C6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  <w:r w:rsidRPr="004455C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4455C6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90227" w:rsidRPr="00A46937" w14:paraId="09E001E8" w14:textId="77777777" w:rsidTr="0020276D">
        <w:trPr>
          <w:gridAfter w:val="1"/>
          <w:wAfter w:w="10" w:type="dxa"/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178F124D" w14:textId="77777777" w:rsidR="00590227" w:rsidRDefault="00590227" w:rsidP="002027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66BDD070" w14:textId="3C75C66B" w:rsidR="00590227" w:rsidRPr="00616AA0" w:rsidRDefault="00070784" w:rsidP="0020276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="00EE7C6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E7C6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F26681" w:rsidRPr="00F2668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68" w:type="dxa"/>
            <w:shd w:val="clear" w:color="auto" w:fill="auto"/>
          </w:tcPr>
          <w:p w14:paraId="1AF248EF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93" w:type="dxa"/>
            <w:shd w:val="clear" w:color="auto" w:fill="auto"/>
          </w:tcPr>
          <w:p w14:paraId="5BE4B00C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6" w:type="dxa"/>
          </w:tcPr>
          <w:p w14:paraId="6F42912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85CD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96" w:type="dxa"/>
          </w:tcPr>
          <w:p w14:paraId="0C9F6B52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14:paraId="5AE4E4E1" w14:textId="77777777" w:rsidR="00590227" w:rsidRPr="00A46937" w:rsidDel="0080154F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เงินดองเวียดนาม</w:t>
            </w:r>
          </w:p>
        </w:tc>
        <w:tc>
          <w:tcPr>
            <w:tcW w:w="194" w:type="dxa"/>
          </w:tcPr>
          <w:p w14:paraId="1A2D7F81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14:paraId="5E8143B0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200EB040" w14:textId="77777777" w:rsidR="00590227" w:rsidRPr="00A46937" w:rsidDel="0080154F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94" w:type="dxa"/>
          </w:tcPr>
          <w:p w14:paraId="6E8C3DA5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16" w:type="dxa"/>
          </w:tcPr>
          <w:p w14:paraId="1525DE34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68CA1CB9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4" w:type="dxa"/>
          </w:tcPr>
          <w:p w14:paraId="2CBCC90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14:paraId="61784FD4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95" w:type="dxa"/>
          </w:tcPr>
          <w:p w14:paraId="5F9B6CC1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8A801CD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1059FF9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94" w:type="dxa"/>
            <w:shd w:val="clear" w:color="auto" w:fill="auto"/>
          </w:tcPr>
          <w:p w14:paraId="3585642A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9606E15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636BF8C3" w14:textId="77777777" w:rsidR="00590227" w:rsidRPr="00A46937" w:rsidDel="0080154F" w:rsidRDefault="00590227" w:rsidP="0020276D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เงินเยนญี่ปุ่น</w:t>
            </w:r>
          </w:p>
        </w:tc>
        <w:tc>
          <w:tcPr>
            <w:tcW w:w="194" w:type="dxa"/>
          </w:tcPr>
          <w:p w14:paraId="40334893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56" w:type="dxa"/>
          </w:tcPr>
          <w:p w14:paraId="0A741349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fr-FR"/>
              </w:rPr>
            </w:pPr>
          </w:p>
          <w:p w14:paraId="22148FDE" w14:textId="77777777" w:rsidR="00590227" w:rsidRPr="00A46937" w:rsidRDefault="00590227" w:rsidP="0020276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90227" w:rsidRPr="00A46937" w14:paraId="2D3D10F1" w14:textId="77777777" w:rsidTr="0020276D">
        <w:trPr>
          <w:cantSplit/>
          <w:trHeight w:val="18"/>
          <w:tblHeader/>
        </w:trPr>
        <w:tc>
          <w:tcPr>
            <w:tcW w:w="3312" w:type="dxa"/>
            <w:shd w:val="clear" w:color="auto" w:fill="auto"/>
          </w:tcPr>
          <w:p w14:paraId="71B5D4FB" w14:textId="77777777" w:rsidR="00590227" w:rsidRPr="00A46937" w:rsidRDefault="00590227" w:rsidP="002027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87" w:type="dxa"/>
            <w:gridSpan w:val="19"/>
            <w:shd w:val="clear" w:color="auto" w:fill="auto"/>
          </w:tcPr>
          <w:p w14:paraId="67B887C2" w14:textId="3816189D" w:rsidR="00590227" w:rsidRPr="007E4896" w:rsidRDefault="00590227" w:rsidP="0020276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fr-FR"/>
              </w:rPr>
            </w:pPr>
            <w:r w:rsidRPr="007E489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90227" w:rsidRPr="00A46937" w14:paraId="2E769D96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1ABFC3DF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9C9FF14" w14:textId="69326322" w:rsidR="00590227" w:rsidRPr="00892042" w:rsidRDefault="00892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54B7D8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C1B8707" w14:textId="73D62FB6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6717C8FE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1686B3FC" w14:textId="4FA37995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94" w:type="dxa"/>
            <w:vAlign w:val="bottom"/>
          </w:tcPr>
          <w:p w14:paraId="48B379C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852A53A" w14:textId="58C527EB" w:rsidR="00590227" w:rsidRPr="0015370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059959D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178628" w14:textId="4E79E085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254" w:type="dxa"/>
          </w:tcPr>
          <w:p w14:paraId="0C82A791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0B6322E5" w14:textId="7976225C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753E6E06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70FDD47" w14:textId="00D5EB29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36A8EBCC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44F7B3A" w14:textId="29AB2517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58373E2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5A5949F2" w14:textId="5E115321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0227" w:rsidRPr="00A46937" w14:paraId="5280CA75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178840B6" w14:textId="71B250A5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12748F4" w14:textId="6E72ED4D" w:rsidR="00590227" w:rsidRPr="00A46937" w:rsidRDefault="00892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B269361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1F0C8CE" w14:textId="7AF161B5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1D545523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4752F270" w14:textId="2C9BA9AF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94" w:type="dxa"/>
            <w:vAlign w:val="bottom"/>
          </w:tcPr>
          <w:p w14:paraId="542B7A8B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230907C1" w14:textId="76D2FEDB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94" w:type="dxa"/>
            <w:vAlign w:val="bottom"/>
          </w:tcPr>
          <w:p w14:paraId="2C7B481D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08A4193" w14:textId="5C54D924" w:rsidR="00590227" w:rsidRPr="00A46937" w:rsidRDefault="00CD7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254" w:type="dxa"/>
          </w:tcPr>
          <w:p w14:paraId="2302715B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2FC37871" w14:textId="12E7E78B" w:rsidR="00590227" w:rsidRPr="00A46937" w:rsidRDefault="00C746B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195" w:type="dxa"/>
            <w:vAlign w:val="bottom"/>
          </w:tcPr>
          <w:p w14:paraId="78F04C5B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5AE3FF0" w14:textId="6D73717E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78D79DD8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C973B77" w14:textId="4182C914" w:rsidR="00590227" w:rsidRPr="00A46937" w:rsidRDefault="00C746B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94" w:type="dxa"/>
            <w:vAlign w:val="bottom"/>
          </w:tcPr>
          <w:p w14:paraId="70D0FEF9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1CD27FE2" w14:textId="044AD029" w:rsidR="00590227" w:rsidRPr="00A46937" w:rsidRDefault="00C746B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</w:tr>
      <w:tr w:rsidR="00590227" w:rsidRPr="00A46937" w14:paraId="20309A01" w14:textId="77777777" w:rsidTr="0020276D">
        <w:trPr>
          <w:gridAfter w:val="1"/>
          <w:wAfter w:w="10" w:type="dxa"/>
          <w:cantSplit/>
          <w:trHeight w:val="18"/>
        </w:trPr>
        <w:tc>
          <w:tcPr>
            <w:tcW w:w="3312" w:type="dxa"/>
            <w:shd w:val="clear" w:color="auto" w:fill="auto"/>
          </w:tcPr>
          <w:p w14:paraId="31E3BDAD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F06127" w14:textId="515D3B66" w:rsidR="00590227" w:rsidRPr="00A46937" w:rsidRDefault="00631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92042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8CBDDB4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004EF47" w14:textId="5EBF9E25" w:rsidR="00590227" w:rsidRPr="00A46937" w:rsidRDefault="00631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E3CE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6" w:type="dxa"/>
            <w:vAlign w:val="bottom"/>
          </w:tcPr>
          <w:p w14:paraId="285C22B4" w14:textId="11BE54D6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71AC17CC" w14:textId="6AC9666E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219E71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66C35277" w14:textId="1788155E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E3F9BD5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94A3D35" w14:textId="6B6CF450" w:rsidR="00590227" w:rsidRPr="00A46937" w:rsidRDefault="00631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D7042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4" w:type="dxa"/>
          </w:tcPr>
          <w:p w14:paraId="501AD36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02DC6C7" w14:textId="5E741B2F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672F9363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73627AA" w14:textId="65782235" w:rsidR="00590227" w:rsidRPr="001E0BB0" w:rsidRDefault="00CE517E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39C7168" w14:textId="77777777" w:rsidR="00590227" w:rsidRPr="001E0BB0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AC718E7" w14:textId="04E847A6" w:rsidR="00590227" w:rsidRPr="001E0BB0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531327AA" w14:textId="77777777" w:rsidR="00590227" w:rsidRPr="001E0BB0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20E5851E" w14:textId="47C45AFC" w:rsidR="00590227" w:rsidRPr="001E0BB0" w:rsidRDefault="00CE517E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</w:tr>
      <w:tr w:rsidR="00590227" w:rsidRPr="00A46937" w14:paraId="67677D44" w14:textId="77777777" w:rsidTr="0020276D">
        <w:trPr>
          <w:gridAfter w:val="1"/>
          <w:wAfter w:w="10" w:type="dxa"/>
          <w:cantSplit/>
          <w:trHeight w:val="302"/>
        </w:trPr>
        <w:tc>
          <w:tcPr>
            <w:tcW w:w="3312" w:type="dxa"/>
            <w:shd w:val="clear" w:color="auto" w:fill="auto"/>
          </w:tcPr>
          <w:p w14:paraId="0390E47F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9A7E3A" w14:textId="77A4EFB8" w:rsidR="00590227" w:rsidRPr="00A46937" w:rsidRDefault="00892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(726)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9E969B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A894182" w14:textId="757F2C10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96" w:type="dxa"/>
            <w:vAlign w:val="bottom"/>
          </w:tcPr>
          <w:p w14:paraId="5EA302A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EA88B45" w14:textId="1719EDD1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(106)</w:t>
            </w:r>
          </w:p>
        </w:tc>
        <w:tc>
          <w:tcPr>
            <w:tcW w:w="194" w:type="dxa"/>
            <w:vAlign w:val="bottom"/>
          </w:tcPr>
          <w:p w14:paraId="12F3931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55D7ABF" w14:textId="5AA869B9" w:rsidR="00590227" w:rsidRPr="00A46937" w:rsidRDefault="008E3CE6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0E3AB221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D04D10" w14:textId="5DBA2727" w:rsidR="00590227" w:rsidRPr="00A46937" w:rsidRDefault="00CD7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(834)</w:t>
            </w:r>
          </w:p>
        </w:tc>
        <w:tc>
          <w:tcPr>
            <w:tcW w:w="254" w:type="dxa"/>
          </w:tcPr>
          <w:p w14:paraId="5E295E0A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74098FF4" w14:textId="17DABD95" w:rsidR="00590227" w:rsidRPr="00A46937" w:rsidRDefault="00C746B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2DE47A2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12FF7FA" w14:textId="4FB39295" w:rsidR="00590227" w:rsidRPr="001E0BB0" w:rsidRDefault="005B21C3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269A7" w:rsidRPr="001E0BB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B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1848ED51" w14:textId="77777777" w:rsidR="00590227" w:rsidRPr="001E0BB0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1469BC8" w14:textId="57DDFE55" w:rsidR="00590227" w:rsidRPr="001E0BB0" w:rsidRDefault="00C746BD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7CD31A39" w14:textId="77777777" w:rsidR="00590227" w:rsidRPr="001E0BB0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49A2035A" w14:textId="448BB579" w:rsidR="00590227" w:rsidRPr="001E0BB0" w:rsidRDefault="005B21C3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269A7" w:rsidRPr="001E0BB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0B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0227" w:rsidRPr="00A46937" w14:paraId="3C60E5C1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083D9749" w14:textId="77777777" w:rsidR="00590227" w:rsidRPr="00A46937" w:rsidRDefault="00590227" w:rsidP="0020276D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18F7B" w14:textId="1F1361AA" w:rsidR="00590227" w:rsidRPr="0039766A" w:rsidRDefault="00631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(1,154)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14A31DC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678608" w14:textId="150C6512" w:rsidR="00590227" w:rsidRPr="0039766A" w:rsidRDefault="00A645D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96" w:type="dxa"/>
            <w:vAlign w:val="bottom"/>
          </w:tcPr>
          <w:p w14:paraId="2C8DDB31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591EAB0F" w14:textId="643A73E3" w:rsidR="00590227" w:rsidRPr="0039766A" w:rsidRDefault="00CD7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94" w:type="dxa"/>
            <w:vAlign w:val="bottom"/>
          </w:tcPr>
          <w:p w14:paraId="08954A80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6257C120" w14:textId="017DAA28" w:rsidR="00590227" w:rsidRPr="0039766A" w:rsidRDefault="00A645D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94" w:type="dxa"/>
            <w:vAlign w:val="bottom"/>
          </w:tcPr>
          <w:p w14:paraId="5B98E468" w14:textId="77777777" w:rsidR="00590227" w:rsidRPr="0039766A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37F4652" w14:textId="46488250" w:rsidR="00590227" w:rsidRPr="0039766A" w:rsidRDefault="00A645D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D7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CD70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4" w:type="dxa"/>
          </w:tcPr>
          <w:p w14:paraId="14B977C8" w14:textId="77777777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  <w:vAlign w:val="bottom"/>
          </w:tcPr>
          <w:p w14:paraId="2A34EBC7" w14:textId="65B05629" w:rsidR="00590227" w:rsidRPr="0039766A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C746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5" w:type="dxa"/>
            <w:vAlign w:val="bottom"/>
          </w:tcPr>
          <w:p w14:paraId="4B460D01" w14:textId="77777777" w:rsidR="00590227" w:rsidRPr="0039766A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DC5CA" w14:textId="28D6E1B2" w:rsidR="00590227" w:rsidRPr="001E0BB0" w:rsidRDefault="005B21C3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E0BB0" w:rsidRPr="001E0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1E0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349BBD5" w14:textId="77777777" w:rsidR="00590227" w:rsidRPr="001E0BB0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9C424" w14:textId="09801F68" w:rsidR="00590227" w:rsidRPr="001E0BB0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94" w:type="dxa"/>
            <w:vAlign w:val="bottom"/>
          </w:tcPr>
          <w:p w14:paraId="5466826D" w14:textId="77777777" w:rsidR="00590227" w:rsidRPr="001E0BB0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BA67845" w14:textId="5C5B13B4" w:rsidR="00590227" w:rsidRPr="001E0BB0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0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E517E" w:rsidRPr="001E0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</w:tr>
      <w:tr w:rsidR="00590227" w:rsidRPr="00A46937" w14:paraId="463C3559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6C5AEC29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22D2EF" w14:textId="19C438DB" w:rsidR="00590227" w:rsidRPr="00CF0885" w:rsidRDefault="003958BB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E03065A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51750FC" w14:textId="3A87D8D9" w:rsidR="00590227" w:rsidRPr="00CF0885" w:rsidRDefault="006733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0A8AA66C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041F2CAB" w14:textId="444AAC16" w:rsidR="00590227" w:rsidRPr="00CF0885" w:rsidRDefault="006733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3B014EC6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vAlign w:val="bottom"/>
          </w:tcPr>
          <w:p w14:paraId="3C37D3AD" w14:textId="2B474011" w:rsidR="00590227" w:rsidRPr="00CF0885" w:rsidRDefault="006733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44C07435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36DF5C" w14:textId="2040CE58" w:rsidR="00590227" w:rsidRPr="00CF0885" w:rsidRDefault="003958BB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54" w:type="dxa"/>
          </w:tcPr>
          <w:p w14:paraId="2223988D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4AA021AE" w14:textId="655E52E2" w:rsidR="00590227" w:rsidRPr="00A46937" w:rsidRDefault="00187670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5" w:type="dxa"/>
            <w:vAlign w:val="bottom"/>
          </w:tcPr>
          <w:p w14:paraId="7C38DC7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C6F7DCE" w14:textId="57D08D91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4C3A0BF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EC3312D" w14:textId="4AD1169B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01426EE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vAlign w:val="bottom"/>
          </w:tcPr>
          <w:p w14:paraId="6CA6634B" w14:textId="680CB9FC" w:rsidR="00590227" w:rsidRPr="00A46937" w:rsidRDefault="00187670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0227" w:rsidRPr="00A46937" w14:paraId="4A176F03" w14:textId="77777777" w:rsidTr="0020276D">
        <w:trPr>
          <w:gridAfter w:val="1"/>
          <w:wAfter w:w="10" w:type="dxa"/>
          <w:cantSplit/>
          <w:trHeight w:val="241"/>
        </w:trPr>
        <w:tc>
          <w:tcPr>
            <w:tcW w:w="3312" w:type="dxa"/>
            <w:shd w:val="clear" w:color="auto" w:fill="auto"/>
          </w:tcPr>
          <w:p w14:paraId="0ED77B84" w14:textId="77777777" w:rsidR="00590227" w:rsidRPr="00A46937" w:rsidRDefault="00590227" w:rsidP="0020276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46937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A4693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24CE" w14:textId="2CE0A607" w:rsidR="00590227" w:rsidRPr="00CF0885" w:rsidRDefault="003958BB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73342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952F955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F340D85" w14:textId="0896C61E" w:rsidR="00590227" w:rsidRPr="00CF0885" w:rsidRDefault="006733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6" w:type="dxa"/>
            <w:vAlign w:val="bottom"/>
          </w:tcPr>
          <w:p w14:paraId="5AF76069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5F3A85B8" w14:textId="7FB89025" w:rsidR="00590227" w:rsidRPr="00CF0885" w:rsidRDefault="006733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6328BB0F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2C9D18C6" w14:textId="0E3B25AF" w:rsidR="00590227" w:rsidRPr="00CF0885" w:rsidRDefault="006733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21CC341B" w14:textId="77777777" w:rsidR="00590227" w:rsidRPr="00CF0885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1F7B0EC" w14:textId="70BADF95" w:rsidR="00590227" w:rsidRPr="00CF0885" w:rsidRDefault="003958BB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254" w:type="dxa"/>
          </w:tcPr>
          <w:p w14:paraId="064B21A8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bottom"/>
          </w:tcPr>
          <w:p w14:paraId="0B56EE4B" w14:textId="0B849A84" w:rsidR="00590227" w:rsidRPr="00A46937" w:rsidRDefault="003958BB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8767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5" w:type="dxa"/>
            <w:vAlign w:val="bottom"/>
          </w:tcPr>
          <w:p w14:paraId="210078E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1974" w14:textId="76D3CE30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78D94C8E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D4C69" w14:textId="3699F176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4" w:type="dxa"/>
            <w:vAlign w:val="bottom"/>
          </w:tcPr>
          <w:p w14:paraId="45692FB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6F592619" w14:textId="1DB05582" w:rsidR="00590227" w:rsidRPr="00A46937" w:rsidRDefault="003958BB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87670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0227" w:rsidRPr="00A46937" w14:paraId="2D945FC5" w14:textId="77777777" w:rsidTr="0020276D">
        <w:trPr>
          <w:gridAfter w:val="1"/>
          <w:wAfter w:w="10" w:type="dxa"/>
          <w:cantSplit/>
          <w:trHeight w:val="254"/>
        </w:trPr>
        <w:tc>
          <w:tcPr>
            <w:tcW w:w="3312" w:type="dxa"/>
            <w:shd w:val="clear" w:color="auto" w:fill="auto"/>
          </w:tcPr>
          <w:p w14:paraId="000AAF85" w14:textId="77777777" w:rsidR="00590227" w:rsidRPr="00A46937" w:rsidRDefault="00590227" w:rsidP="0020276D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A469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C243C" w14:textId="74F0BF2C" w:rsidR="00590227" w:rsidRPr="00A46937" w:rsidRDefault="00A645D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(1,172)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4806DE00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F8310" w14:textId="01602F1B" w:rsidR="00590227" w:rsidRPr="00A46937" w:rsidRDefault="00A645D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96" w:type="dxa"/>
            <w:vAlign w:val="bottom"/>
          </w:tcPr>
          <w:p w14:paraId="18D3C738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E70FC" w14:textId="3DC2648F" w:rsidR="00590227" w:rsidRPr="00A46937" w:rsidRDefault="00CD7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94" w:type="dxa"/>
            <w:vAlign w:val="bottom"/>
          </w:tcPr>
          <w:p w14:paraId="66912B84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F5B17" w14:textId="01F14590" w:rsidR="00590227" w:rsidRPr="00A46937" w:rsidRDefault="00CD7042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A645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4" w:type="dxa"/>
            <w:vAlign w:val="bottom"/>
          </w:tcPr>
          <w:p w14:paraId="1B967007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47AE1" w14:textId="72F5BEA5" w:rsidR="00590227" w:rsidRPr="00A46937" w:rsidRDefault="00A645D1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(1,122)</w:t>
            </w:r>
          </w:p>
        </w:tc>
        <w:tc>
          <w:tcPr>
            <w:tcW w:w="254" w:type="dxa"/>
          </w:tcPr>
          <w:p w14:paraId="44FB0EBC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12C05" w14:textId="081FBEBE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746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5" w:type="dxa"/>
            <w:vAlign w:val="bottom"/>
          </w:tcPr>
          <w:p w14:paraId="06B2A0F9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2C54" w14:textId="114EDF1F" w:rsidR="00590227" w:rsidRPr="00A46937" w:rsidRDefault="005B21C3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A70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6C6F4B02" w14:textId="77777777" w:rsidR="00590227" w:rsidRPr="00A46937" w:rsidRDefault="00590227" w:rsidP="0020276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DE704" w14:textId="507FBD66" w:rsidR="00590227" w:rsidRPr="00A46937" w:rsidRDefault="00A269A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94" w:type="dxa"/>
            <w:tcBorders>
              <w:bottom w:val="nil"/>
            </w:tcBorders>
            <w:vAlign w:val="bottom"/>
          </w:tcPr>
          <w:p w14:paraId="25746CAE" w14:textId="77777777" w:rsidR="00590227" w:rsidRPr="00A46937" w:rsidRDefault="00590227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A1C15" w14:textId="374F853D" w:rsidR="00590227" w:rsidRPr="00A46937" w:rsidRDefault="003958BB" w:rsidP="002027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5A70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32763B03" w14:textId="16064E28" w:rsidR="005041F2" w:rsidRDefault="007B7C63" w:rsidP="0020276D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20276D">
        <w:rPr>
          <w:rFonts w:ascii="Angsana New" w:hAnsi="Angsana New" w:cs="Angsana New"/>
          <w:sz w:val="30"/>
          <w:szCs w:val="30"/>
          <w:cs/>
        </w:rPr>
        <w:tab/>
      </w:r>
      <w:r w:rsidRPr="00E777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ฐานะเปิดต่อความเสี่ยงจากเงินตราต่างประเทศ</w:t>
      </w:r>
    </w:p>
    <w:p w14:paraId="75C9DDA5" w14:textId="77777777" w:rsidR="007B7C63" w:rsidRDefault="007B7C63">
      <w:r>
        <w:br w:type="page"/>
      </w:r>
    </w:p>
    <w:p w14:paraId="12C99731" w14:textId="77777777" w:rsidR="005041F2" w:rsidRDefault="005041F2" w:rsidP="00CD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rPr>
          <w:rFonts w:ascii="Angsana New" w:hAnsi="Angsana New" w:cs="Angsana New"/>
          <w:sz w:val="24"/>
          <w:szCs w:val="24"/>
        </w:rPr>
        <w:sectPr w:rsidR="005041F2" w:rsidSect="005041F2">
          <w:headerReference w:type="default" r:id="rId2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3"/>
    <w:p w14:paraId="1C3FFA8E" w14:textId="01C717E0" w:rsidR="001630D2" w:rsidRPr="00D07659" w:rsidRDefault="00D07659" w:rsidP="00D07659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24"/>
          <w:szCs w:val="24"/>
          <w:u w:val="none"/>
          <w:cs/>
          <w:lang w:val="th-TH"/>
        </w:rPr>
      </w:pPr>
      <w:r w:rsidRPr="00D07659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lastRenderedPageBreak/>
        <w:t>ฐานะเปิดต่อความเสี่ยงด้านอัตราดอกเบี้ย</w:t>
      </w:r>
    </w:p>
    <w:p w14:paraId="34ACFA12" w14:textId="6B024E0B" w:rsidR="00D07659" w:rsidRDefault="00D07659" w:rsidP="00D07659">
      <w:pPr>
        <w:rPr>
          <w:rFonts w:cs="Arial"/>
          <w:cs/>
          <w:lang w:val="th-TH"/>
        </w:rPr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50"/>
        <w:gridCol w:w="900"/>
        <w:gridCol w:w="1440"/>
        <w:gridCol w:w="270"/>
        <w:gridCol w:w="1350"/>
      </w:tblGrid>
      <w:tr w:rsidR="00D07659" w:rsidRPr="00E7777B" w14:paraId="57AC0BCA" w14:textId="77777777" w:rsidTr="009329D2">
        <w:trPr>
          <w:tblHeader/>
        </w:trPr>
        <w:tc>
          <w:tcPr>
            <w:tcW w:w="4950" w:type="dxa"/>
            <w:vAlign w:val="bottom"/>
          </w:tcPr>
          <w:p w14:paraId="20649838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3066BF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1E29563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C89D54C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EC8B8C0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564660E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7659" w:rsidRPr="00E7777B" w14:paraId="75602781" w14:textId="77777777" w:rsidTr="009329D2">
        <w:trPr>
          <w:tblHeader/>
        </w:trPr>
        <w:tc>
          <w:tcPr>
            <w:tcW w:w="4950" w:type="dxa"/>
          </w:tcPr>
          <w:p w14:paraId="7E4D2304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453A19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14:paraId="2AD2D5C8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7777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7659" w:rsidRPr="00E7777B" w14:paraId="3DE0A99B" w14:textId="77777777" w:rsidTr="009329D2">
        <w:trPr>
          <w:tblHeader/>
        </w:trPr>
        <w:tc>
          <w:tcPr>
            <w:tcW w:w="4950" w:type="dxa"/>
            <w:hideMark/>
          </w:tcPr>
          <w:p w14:paraId="04D87581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00" w:type="dxa"/>
          </w:tcPr>
          <w:p w14:paraId="7F20903B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4A1462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FCAB45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374B2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659" w:rsidRPr="00E7777B" w14:paraId="60A4CD31" w14:textId="77777777" w:rsidTr="009329D2">
        <w:trPr>
          <w:tblHeader/>
        </w:trPr>
        <w:tc>
          <w:tcPr>
            <w:tcW w:w="4950" w:type="dxa"/>
            <w:hideMark/>
          </w:tcPr>
          <w:p w14:paraId="6ED76A16" w14:textId="77777777" w:rsidR="00D07659" w:rsidRPr="00E7777B" w:rsidRDefault="00D07659" w:rsidP="00932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90DB278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8495C2" w14:textId="2A4AA46C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2723075" w14:textId="7777777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B9D171" w14:textId="11920807" w:rsidR="00D07659" w:rsidRPr="00E7777B" w:rsidRDefault="00D07659" w:rsidP="00932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790152E4" w14:textId="77777777" w:rsidTr="00FA0DA3">
        <w:trPr>
          <w:tblHeader/>
        </w:trPr>
        <w:tc>
          <w:tcPr>
            <w:tcW w:w="4950" w:type="dxa"/>
          </w:tcPr>
          <w:p w14:paraId="4E75F7D4" w14:textId="67FB1208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เงินทดรองจ่าย</w:t>
            </w:r>
            <w:r w:rsidR="00A23714">
              <w:rPr>
                <w:rFonts w:asciiTheme="majorBidi" w:hAnsiTheme="majorBidi" w:cs="Angsana New" w:hint="cs"/>
                <w:sz w:val="30"/>
                <w:szCs w:val="30"/>
                <w:cs/>
              </w:rPr>
              <w:t>ให้แก่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เกษตรกร</w:t>
            </w:r>
          </w:p>
        </w:tc>
        <w:tc>
          <w:tcPr>
            <w:tcW w:w="900" w:type="dxa"/>
          </w:tcPr>
          <w:p w14:paraId="1EB1704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82C7191" w14:textId="16EF5097" w:rsidR="00FA0DA3" w:rsidRPr="00B12808" w:rsidRDefault="00F2668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0" w:type="dxa"/>
            <w:vAlign w:val="center"/>
          </w:tcPr>
          <w:p w14:paraId="7C0D7621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79C182" w14:textId="4D3E6E28" w:rsidR="00FA0DA3" w:rsidRPr="00E7777B" w:rsidRDefault="00B30299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0DA3" w:rsidRPr="00E7777B" w14:paraId="13A1E571" w14:textId="77777777" w:rsidTr="00FA0DA3">
        <w:trPr>
          <w:tblHeader/>
        </w:trPr>
        <w:tc>
          <w:tcPr>
            <w:tcW w:w="4950" w:type="dxa"/>
            <w:hideMark/>
          </w:tcPr>
          <w:p w14:paraId="2D60B548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21754E2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20581E" w14:textId="608893D0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E12DA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4A1F0DB" w14:textId="261DCE85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67F85FA9" w14:textId="77777777" w:rsidTr="00FA0DA3">
        <w:trPr>
          <w:tblHeader/>
        </w:trPr>
        <w:tc>
          <w:tcPr>
            <w:tcW w:w="4950" w:type="dxa"/>
          </w:tcPr>
          <w:p w14:paraId="716F92F5" w14:textId="74532B84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6065A854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F78AF0" w14:textId="5F0733C0" w:rsidR="00FA0DA3" w:rsidRPr="00FA0DA3" w:rsidRDefault="0035078F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F26681" w:rsidRPr="00F2668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A41C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color w:val="000000"/>
                <w:sz w:val="30"/>
                <w:szCs w:val="30"/>
              </w:rPr>
              <w:t>717</w:t>
            </w:r>
            <w:r w:rsidR="00A41C3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199ECA8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18D036" w14:textId="410D716B" w:rsidR="00FA0DA3" w:rsidRPr="00FA0DA3" w:rsidRDefault="00B30299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717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DA3" w:rsidRPr="00E7777B" w14:paraId="110989DD" w14:textId="77777777" w:rsidTr="00FA0DA3">
        <w:trPr>
          <w:tblHeader/>
        </w:trPr>
        <w:tc>
          <w:tcPr>
            <w:tcW w:w="4950" w:type="dxa"/>
          </w:tcPr>
          <w:p w14:paraId="30F3EBA3" w14:textId="1592D656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D238C3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 w:rsidR="00D238C3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D238C3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</w:t>
            </w:r>
            <w:r w:rsidR="00D238C3">
              <w:rPr>
                <w:rFonts w:asciiTheme="majorBidi" w:hAnsiTheme="majorBidi" w:cs="Angsana New" w:hint="cs"/>
                <w:sz w:val="30"/>
                <w:szCs w:val="30"/>
                <w:cs/>
              </w:rPr>
              <w:t>สั้นจากสถาบันการเงิน</w:t>
            </w:r>
          </w:p>
        </w:tc>
        <w:tc>
          <w:tcPr>
            <w:tcW w:w="900" w:type="dxa"/>
          </w:tcPr>
          <w:p w14:paraId="18A39E7D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03E5D2" w14:textId="4C0B9160" w:rsidR="00FA0DA3" w:rsidRPr="00FA0DA3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8947CE9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388C564" w14:textId="1EBFE5F8" w:rsidR="00FA0DA3" w:rsidRPr="00FA0DA3" w:rsidRDefault="00B30299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DA3" w:rsidRPr="00E7777B" w14:paraId="25AA15EB" w14:textId="77777777" w:rsidTr="00FA0DA3">
        <w:trPr>
          <w:tblHeader/>
        </w:trPr>
        <w:tc>
          <w:tcPr>
            <w:tcW w:w="4950" w:type="dxa"/>
          </w:tcPr>
          <w:p w14:paraId="03FE57A5" w14:textId="0EEAC29D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668CE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 w:rsid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4668CE"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 w:rsid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4F74FDA0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32D52A" w14:textId="32B724D3" w:rsidR="00FA0DA3" w:rsidRPr="001E0BB0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0B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7D15">
              <w:rPr>
                <w:rFonts w:asciiTheme="majorBidi" w:hAnsiTheme="majorBidi" w:cstheme="majorBidi"/>
                <w:sz w:val="30"/>
                <w:szCs w:val="30"/>
              </w:rPr>
              <w:t>1,171</w:t>
            </w:r>
            <w:r w:rsidRPr="001E0B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72897A1" w14:textId="77777777" w:rsidR="00FA0DA3" w:rsidRPr="001E0BB0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B4DE07D" w14:textId="4034CBCC" w:rsidR="00FA0DA3" w:rsidRPr="001E0BB0" w:rsidRDefault="00B30299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0B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7D15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Pr="001E0B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DA3" w:rsidRPr="00E7777B" w14:paraId="2F751D31" w14:textId="77777777" w:rsidTr="00FA0DA3">
        <w:trPr>
          <w:tblHeader/>
        </w:trPr>
        <w:tc>
          <w:tcPr>
            <w:tcW w:w="4950" w:type="dxa"/>
          </w:tcPr>
          <w:p w14:paraId="25845CB9" w14:textId="358F638A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1E5E532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968DA6" w14:textId="5E02D761" w:rsidR="00FA0DA3" w:rsidRPr="00FA0DA3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9C4F504" w14:textId="77777777" w:rsidR="00FA0DA3" w:rsidRPr="00FA0DA3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880E1" w14:textId="2E478ACB" w:rsidR="00FA0DA3" w:rsidRPr="00FA0DA3" w:rsidRDefault="00BA47C6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DA3" w:rsidRPr="00E7777B" w14:paraId="49BF00FB" w14:textId="77777777" w:rsidTr="00FA0DA3">
        <w:trPr>
          <w:tblHeader/>
        </w:trPr>
        <w:tc>
          <w:tcPr>
            <w:tcW w:w="4950" w:type="dxa"/>
          </w:tcPr>
          <w:p w14:paraId="44EBD866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D98B4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2FC4" w14:textId="41DFAC1E" w:rsidR="00FA0DA3" w:rsidRPr="001E0BB0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41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9,588</w:t>
            </w:r>
            <w:r w:rsidRPr="001E0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6EAF326A" w14:textId="77777777" w:rsidR="00FA0DA3" w:rsidRPr="001E0BB0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DFFE6" w14:textId="39FBD642" w:rsidR="00FA0DA3" w:rsidRPr="001E0BB0" w:rsidRDefault="00BA47C6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E0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1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  <w:r w:rsidRPr="001E0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A0DA3" w:rsidRPr="00E7777B" w14:paraId="4022100F" w14:textId="77777777" w:rsidTr="009329D2">
        <w:trPr>
          <w:trHeight w:val="188"/>
          <w:tblHeader/>
        </w:trPr>
        <w:tc>
          <w:tcPr>
            <w:tcW w:w="4950" w:type="dxa"/>
          </w:tcPr>
          <w:p w14:paraId="3F9582A3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</w:tcPr>
          <w:p w14:paraId="65C17ECE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2A8BA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vAlign w:val="center"/>
          </w:tcPr>
          <w:p w14:paraId="3A3BCE26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604AC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FA0DA3" w:rsidRPr="00E7777B" w14:paraId="54196599" w14:textId="77777777" w:rsidTr="009329D2">
        <w:trPr>
          <w:tblHeader/>
        </w:trPr>
        <w:tc>
          <w:tcPr>
            <w:tcW w:w="4950" w:type="dxa"/>
            <w:hideMark/>
          </w:tcPr>
          <w:p w14:paraId="75CEDFC5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</w:tcPr>
          <w:p w14:paraId="1C6B7DFB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2CCD1E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9EB02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D91C2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3D1BBEA2" w14:textId="77777777" w:rsidTr="009329D2">
        <w:trPr>
          <w:tblHeader/>
        </w:trPr>
        <w:tc>
          <w:tcPr>
            <w:tcW w:w="4950" w:type="dxa"/>
            <w:hideMark/>
          </w:tcPr>
          <w:p w14:paraId="6D5B7439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886A025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BAABF2" w14:textId="104EE949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632A1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52C9FE" w14:textId="4D45F82E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76ECE62B" w14:textId="77777777" w:rsidTr="00986AD1">
        <w:trPr>
          <w:tblHeader/>
        </w:trPr>
        <w:tc>
          <w:tcPr>
            <w:tcW w:w="4950" w:type="dxa"/>
          </w:tcPr>
          <w:p w14:paraId="64813702" w14:textId="432CEFEE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 w:rsidR="00986AD1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D76F5C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ระยะสั้น</w:t>
            </w:r>
            <w:r w:rsidR="00986AD1">
              <w:rPr>
                <w:rFonts w:asciiTheme="majorBidi" w:hAnsiTheme="majorBidi" w:cs="Angsana New" w:hint="cs"/>
                <w:sz w:val="30"/>
                <w:szCs w:val="30"/>
                <w:cs/>
              </w:rPr>
              <w:t>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C2842A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931030" w14:textId="59377AD7" w:rsidR="00FA0DA3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7E0C866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74A50E" w14:textId="4C8158BC" w:rsidR="00FA0DA3" w:rsidRPr="00B12808" w:rsidRDefault="00F2668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02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3A7027" w:rsidRPr="00E7777B" w14:paraId="5A02F650" w14:textId="77777777" w:rsidTr="00986AD1">
        <w:trPr>
          <w:tblHeader/>
        </w:trPr>
        <w:tc>
          <w:tcPr>
            <w:tcW w:w="4950" w:type="dxa"/>
          </w:tcPr>
          <w:p w14:paraId="30760C0D" w14:textId="56D72A98" w:rsidR="003A7027" w:rsidRDefault="003A7027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ยืมระยะสั้นแก่</w:t>
            </w:r>
            <w:r w:rsidR="00C82D0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00" w:type="dxa"/>
          </w:tcPr>
          <w:p w14:paraId="3BB921AB" w14:textId="77777777" w:rsidR="003A7027" w:rsidRPr="00E7777B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84D79E2" w14:textId="3D30D73A" w:rsidR="003A7027" w:rsidRPr="006319A7" w:rsidRDefault="00F2668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  <w:vAlign w:val="center"/>
          </w:tcPr>
          <w:p w14:paraId="5F49A7FE" w14:textId="77777777" w:rsidR="003A7027" w:rsidRPr="00E7777B" w:rsidRDefault="003A7027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BEB3C3" w14:textId="02D5DEB0" w:rsidR="003A7027" w:rsidRDefault="00B402E9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6F5C" w:rsidRPr="00E7777B" w14:paraId="6F4F7D54" w14:textId="77777777" w:rsidTr="00986AD1">
        <w:trPr>
          <w:tblHeader/>
        </w:trPr>
        <w:tc>
          <w:tcPr>
            <w:tcW w:w="4950" w:type="dxa"/>
          </w:tcPr>
          <w:p w14:paraId="7C7570EF" w14:textId="1F7F718B" w:rsidR="00D76F5C" w:rsidRDefault="00D76F5C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แก่</w:t>
            </w:r>
            <w:r w:rsidRPr="00FA0DA3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07A7E54" w14:textId="77777777" w:rsidR="00D76F5C" w:rsidRPr="00E7777B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4D3FF2" w14:textId="333E2682" w:rsidR="00D76F5C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C9B022D" w14:textId="77777777" w:rsidR="00D76F5C" w:rsidRPr="00E7777B" w:rsidRDefault="00D76F5C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AF5B53" w14:textId="5C27FC13" w:rsidR="00D76F5C" w:rsidRPr="00B12808" w:rsidRDefault="00F2668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02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FA0DA3" w:rsidRPr="00E7777B" w14:paraId="10A2E4A2" w14:textId="77777777" w:rsidTr="00986AD1">
        <w:trPr>
          <w:tblHeader/>
        </w:trPr>
        <w:tc>
          <w:tcPr>
            <w:tcW w:w="4950" w:type="dxa"/>
            <w:hideMark/>
          </w:tcPr>
          <w:p w14:paraId="6C6D30E1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7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3F92B6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025458" w14:textId="38C12BEE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6ABCEF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EDF1E87" w14:textId="7CB14C18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DA3" w:rsidRPr="00E7777B" w14:paraId="5DB0ADAC" w14:textId="77777777" w:rsidTr="00986AD1">
        <w:trPr>
          <w:tblHeader/>
        </w:trPr>
        <w:tc>
          <w:tcPr>
            <w:tcW w:w="4950" w:type="dxa"/>
          </w:tcPr>
          <w:p w14:paraId="40415700" w14:textId="531453E8" w:rsidR="00FA0DA3" w:rsidRPr="00E7777B" w:rsidRDefault="004668CE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="00F944BC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ระยะสั้น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900" w:type="dxa"/>
          </w:tcPr>
          <w:p w14:paraId="25B370B8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F814E3" w14:textId="725820BD" w:rsidR="00FA0DA3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B4644B3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1C640CB" w14:textId="1288A626" w:rsidR="00FA0DA3" w:rsidRPr="00E7777B" w:rsidRDefault="00B30299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DA3" w:rsidRPr="00E7777B" w14:paraId="1A1B4D4B" w14:textId="77777777" w:rsidTr="004668CE">
        <w:trPr>
          <w:tblHeader/>
        </w:trPr>
        <w:tc>
          <w:tcPr>
            <w:tcW w:w="4950" w:type="dxa"/>
          </w:tcPr>
          <w:p w14:paraId="7801AF4C" w14:textId="78848909" w:rsidR="00FA0DA3" w:rsidRPr="004668CE" w:rsidRDefault="004668CE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</w:t>
            </w:r>
            <w:r w:rsidRPr="004668CE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3AEFDD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D8F28" w14:textId="0354B519" w:rsidR="00FA0DA3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877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0979A7DC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294A7D" w14:textId="62D1CFEB" w:rsidR="00FA0DA3" w:rsidRPr="00E7777B" w:rsidRDefault="00B30299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0DA3" w:rsidRPr="00E7777B" w14:paraId="5BEC3A71" w14:textId="77777777" w:rsidTr="004668CE">
        <w:trPr>
          <w:tblHeader/>
        </w:trPr>
        <w:tc>
          <w:tcPr>
            <w:tcW w:w="4950" w:type="dxa"/>
          </w:tcPr>
          <w:p w14:paraId="5429C82F" w14:textId="77777777" w:rsidR="00FA0DA3" w:rsidRPr="00E7777B" w:rsidRDefault="00FA0DA3" w:rsidP="00FA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188CA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A5CC" w14:textId="0E20A074" w:rsidR="00FA0DA3" w:rsidRPr="00E7777B" w:rsidRDefault="00A41C3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26681"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4FA329E" w14:textId="77777777" w:rsidR="00FA0DA3" w:rsidRPr="00E7777B" w:rsidRDefault="00FA0DA3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749104" w14:textId="14B774C8" w:rsidR="00FA0DA3" w:rsidRPr="00E7777B" w:rsidRDefault="00F26681" w:rsidP="00F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A47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</w:tr>
    </w:tbl>
    <w:p w14:paraId="4FAFA548" w14:textId="4F96F5E6" w:rsidR="00D07659" w:rsidRDefault="00D07659" w:rsidP="00D07659">
      <w:pPr>
        <w:rPr>
          <w:rFonts w:asciiTheme="majorBidi" w:hAnsiTheme="majorBidi" w:cstheme="majorBidi"/>
          <w:sz w:val="30"/>
          <w:szCs w:val="30"/>
        </w:rPr>
      </w:pPr>
    </w:p>
    <w:p w14:paraId="6D64662C" w14:textId="3FB09C39" w:rsidR="006425A2" w:rsidRDefault="006425A2" w:rsidP="00D07659">
      <w:pPr>
        <w:rPr>
          <w:rFonts w:asciiTheme="majorBidi" w:hAnsiTheme="majorBidi" w:cstheme="majorBidi"/>
          <w:sz w:val="30"/>
          <w:szCs w:val="30"/>
        </w:rPr>
      </w:pPr>
    </w:p>
    <w:p w14:paraId="46E240E3" w14:textId="77777777" w:rsidR="001F2A7C" w:rsidRDefault="001F2A7C" w:rsidP="00D07659">
      <w:pPr>
        <w:rPr>
          <w:rFonts w:asciiTheme="majorBidi" w:hAnsiTheme="majorBidi" w:cstheme="majorBidi"/>
          <w:sz w:val="30"/>
          <w:szCs w:val="30"/>
          <w:cs/>
        </w:rPr>
        <w:sectPr w:rsidR="001F2A7C" w:rsidSect="006C3DDB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FE0AFB0" w14:textId="4104D5F4" w:rsidR="0036476B" w:rsidRDefault="00804175" w:rsidP="0036476B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35B49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190CF13" w14:textId="77777777" w:rsidR="006425A2" w:rsidRPr="006425A2" w:rsidRDefault="006425A2" w:rsidP="006425A2">
      <w:pPr>
        <w:rPr>
          <w:rFonts w:cstheme="minorBidi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7"/>
        <w:gridCol w:w="19"/>
        <w:gridCol w:w="1116"/>
        <w:gridCol w:w="56"/>
        <w:gridCol w:w="194"/>
        <w:gridCol w:w="74"/>
        <w:gridCol w:w="1047"/>
        <w:gridCol w:w="122"/>
        <w:gridCol w:w="152"/>
        <w:gridCol w:w="117"/>
        <w:gridCol w:w="1023"/>
        <w:gridCol w:w="61"/>
        <w:gridCol w:w="215"/>
        <w:gridCol w:w="52"/>
        <w:gridCol w:w="1010"/>
        <w:gridCol w:w="52"/>
      </w:tblGrid>
      <w:tr w:rsidR="005E65D0" w:rsidRPr="008A5A08" w14:paraId="5574B219" w14:textId="77777777" w:rsidTr="0020276D">
        <w:trPr>
          <w:tblHeader/>
        </w:trPr>
        <w:tc>
          <w:tcPr>
            <w:tcW w:w="2130" w:type="pct"/>
            <w:gridSpan w:val="2"/>
          </w:tcPr>
          <w:p w14:paraId="796AA5C7" w14:textId="77777777" w:rsidR="00DB3FD7" w:rsidRPr="008A5A08" w:rsidRDefault="00DB3FD7" w:rsidP="00C64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6"/>
          </w:tcPr>
          <w:p w14:paraId="0B66BB08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7F21DF92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7"/>
          </w:tcPr>
          <w:p w14:paraId="518AD0AF" w14:textId="77777777" w:rsidR="00DB3FD7" w:rsidRPr="008A5A08" w:rsidRDefault="00DB3FD7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7C6E" w:rsidRPr="008A5A08" w14:paraId="2FF32A73" w14:textId="77777777" w:rsidTr="0020276D">
        <w:trPr>
          <w:trHeight w:val="344"/>
          <w:tblHeader/>
        </w:trPr>
        <w:tc>
          <w:tcPr>
            <w:tcW w:w="2130" w:type="pct"/>
            <w:gridSpan w:val="2"/>
          </w:tcPr>
          <w:p w14:paraId="2E4DA6FD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40C0815" w14:textId="21FAAE40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  <w:gridSpan w:val="2"/>
          </w:tcPr>
          <w:p w14:paraId="0C9EF51C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92DE0CE" w14:textId="586E58BA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00160A11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688CEFBC" w14:textId="123AF7D8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  <w:gridSpan w:val="2"/>
          </w:tcPr>
          <w:p w14:paraId="01D5FD08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0958D515" w14:textId="4FB6EF50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E7C6E" w:rsidRPr="008A5A08" w14:paraId="7E310990" w14:textId="77777777" w:rsidTr="0020276D">
        <w:trPr>
          <w:trHeight w:val="344"/>
          <w:tblHeader/>
        </w:trPr>
        <w:tc>
          <w:tcPr>
            <w:tcW w:w="2130" w:type="pct"/>
            <w:gridSpan w:val="2"/>
          </w:tcPr>
          <w:p w14:paraId="78E151D4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</w:tcPr>
          <w:p w14:paraId="770D2FAB" w14:textId="262B5D7C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  <w:gridSpan w:val="2"/>
          </w:tcPr>
          <w:p w14:paraId="4FEAA47D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7B52281" w14:textId="7B4757CD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14:paraId="7AF9998F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484F5F7" w14:textId="5734FE8E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0BDCD7A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324AE49C" w14:textId="2419F4C9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E7C6E" w:rsidRPr="008A5A08" w14:paraId="07A0564C" w14:textId="77777777" w:rsidTr="0020276D">
        <w:trPr>
          <w:tblHeader/>
        </w:trPr>
        <w:tc>
          <w:tcPr>
            <w:tcW w:w="1700" w:type="pct"/>
          </w:tcPr>
          <w:p w14:paraId="3A48D1CC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pct"/>
            <w:gridSpan w:val="15"/>
          </w:tcPr>
          <w:p w14:paraId="60C52EC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C6E" w:rsidRPr="008A5A08" w14:paraId="50F04CB4" w14:textId="77777777" w:rsidTr="0020276D">
        <w:trPr>
          <w:tblHeader/>
        </w:trPr>
        <w:tc>
          <w:tcPr>
            <w:tcW w:w="1700" w:type="pct"/>
          </w:tcPr>
          <w:p w14:paraId="3CD56D03" w14:textId="1D68B891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0" w:type="pct"/>
            <w:gridSpan w:val="15"/>
          </w:tcPr>
          <w:p w14:paraId="0F086AA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E7C6E" w:rsidRPr="008A5A08" w14:paraId="63003C29" w14:textId="77777777" w:rsidTr="0020276D">
        <w:tc>
          <w:tcPr>
            <w:tcW w:w="2130" w:type="pct"/>
            <w:gridSpan w:val="2"/>
          </w:tcPr>
          <w:p w14:paraId="2D1B587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3" w:type="pct"/>
            <w:gridSpan w:val="2"/>
          </w:tcPr>
          <w:p w14:paraId="0D1D58D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9E6363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FBB2E2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AE67B4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713A52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7B3FE59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3"/>
          </w:tcPr>
          <w:p w14:paraId="3F3157C0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7C6E" w:rsidRPr="008A5A08" w14:paraId="762FA14B" w14:textId="77777777" w:rsidTr="0020276D">
        <w:tc>
          <w:tcPr>
            <w:tcW w:w="2130" w:type="pct"/>
            <w:gridSpan w:val="2"/>
          </w:tcPr>
          <w:p w14:paraId="1B10E1D0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gridSpan w:val="2"/>
            <w:vAlign w:val="bottom"/>
          </w:tcPr>
          <w:p w14:paraId="71B3B822" w14:textId="0E6CA9AD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841</w:t>
            </w:r>
            <w:r w:rsidR="00B73DC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660</w:t>
            </w:r>
          </w:p>
        </w:tc>
        <w:tc>
          <w:tcPr>
            <w:tcW w:w="135" w:type="pct"/>
            <w:gridSpan w:val="2"/>
            <w:vAlign w:val="bottom"/>
          </w:tcPr>
          <w:p w14:paraId="16ABECCF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5CA88FCC" w14:textId="56E2F3BA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148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631</w:t>
            </w:r>
          </w:p>
        </w:tc>
        <w:tc>
          <w:tcPr>
            <w:tcW w:w="148" w:type="pct"/>
            <w:gridSpan w:val="2"/>
            <w:vAlign w:val="bottom"/>
          </w:tcPr>
          <w:p w14:paraId="49A173B4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51E09E20" w14:textId="1B39DCAD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78</w:t>
            </w:r>
            <w:r w:rsidR="00517A8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236</w:t>
            </w:r>
          </w:p>
        </w:tc>
        <w:tc>
          <w:tcPr>
            <w:tcW w:w="149" w:type="pct"/>
            <w:gridSpan w:val="2"/>
            <w:vAlign w:val="bottom"/>
          </w:tcPr>
          <w:p w14:paraId="311F1462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vAlign w:val="bottom"/>
          </w:tcPr>
          <w:p w14:paraId="105DB684" w14:textId="142637C5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132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103</w:t>
            </w:r>
          </w:p>
        </w:tc>
      </w:tr>
      <w:tr w:rsidR="00EE7C6E" w:rsidRPr="008A5A08" w14:paraId="4EE61A3A" w14:textId="77777777" w:rsidTr="0020276D">
        <w:tc>
          <w:tcPr>
            <w:tcW w:w="2130" w:type="pct"/>
            <w:gridSpan w:val="2"/>
          </w:tcPr>
          <w:p w14:paraId="1C4BB50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gridSpan w:val="2"/>
            <w:vAlign w:val="bottom"/>
          </w:tcPr>
          <w:p w14:paraId="1F6DA8D6" w14:textId="78F50B48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B73DC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35" w:type="pct"/>
            <w:gridSpan w:val="2"/>
            <w:vAlign w:val="bottom"/>
          </w:tcPr>
          <w:p w14:paraId="4CF2EFE9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vAlign w:val="bottom"/>
          </w:tcPr>
          <w:p w14:paraId="1EEA9324" w14:textId="28271528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  <w:tc>
          <w:tcPr>
            <w:tcW w:w="148" w:type="pct"/>
            <w:gridSpan w:val="2"/>
            <w:vAlign w:val="bottom"/>
          </w:tcPr>
          <w:p w14:paraId="281B8939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436C0B93" w14:textId="62CF11FC" w:rsidR="00EE7C6E" w:rsidRPr="008A5A08" w:rsidRDefault="00517A8D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9" w:type="pct"/>
            <w:gridSpan w:val="2"/>
            <w:vAlign w:val="bottom"/>
          </w:tcPr>
          <w:p w14:paraId="2304E543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vAlign w:val="bottom"/>
          </w:tcPr>
          <w:p w14:paraId="0DDC1389" w14:textId="456B4EC4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</w:tr>
      <w:tr w:rsidR="00EE7C6E" w:rsidRPr="008A5A08" w14:paraId="0E570D7D" w14:textId="77777777" w:rsidTr="0020276D">
        <w:tc>
          <w:tcPr>
            <w:tcW w:w="2130" w:type="pct"/>
            <w:gridSpan w:val="2"/>
          </w:tcPr>
          <w:p w14:paraId="6C890A6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30FBC2BC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843</w:t>
            </w:r>
            <w:r w:rsidR="00B73DC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187</w:t>
            </w:r>
          </w:p>
        </w:tc>
        <w:tc>
          <w:tcPr>
            <w:tcW w:w="135" w:type="pct"/>
            <w:gridSpan w:val="2"/>
            <w:vAlign w:val="bottom"/>
          </w:tcPr>
          <w:p w14:paraId="7874994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2C7CC55F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149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141</w:t>
            </w:r>
          </w:p>
        </w:tc>
        <w:tc>
          <w:tcPr>
            <w:tcW w:w="148" w:type="pct"/>
            <w:gridSpan w:val="2"/>
            <w:vAlign w:val="bottom"/>
          </w:tcPr>
          <w:p w14:paraId="4930CA4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214CB5B1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78</w:t>
            </w:r>
            <w:r w:rsidR="00517A8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236</w:t>
            </w:r>
          </w:p>
        </w:tc>
        <w:tc>
          <w:tcPr>
            <w:tcW w:w="149" w:type="pct"/>
            <w:gridSpan w:val="2"/>
            <w:vAlign w:val="bottom"/>
          </w:tcPr>
          <w:p w14:paraId="1823A953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46385F72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132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613</w:t>
            </w:r>
          </w:p>
        </w:tc>
      </w:tr>
      <w:tr w:rsidR="00EE7C6E" w:rsidRPr="008A5A08" w14:paraId="7B7E7EEF" w14:textId="77777777" w:rsidTr="0020276D">
        <w:tc>
          <w:tcPr>
            <w:tcW w:w="2130" w:type="pct"/>
            <w:gridSpan w:val="2"/>
          </w:tcPr>
          <w:p w14:paraId="41A90DA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vAlign w:val="bottom"/>
          </w:tcPr>
          <w:p w14:paraId="0D7D4704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5" w:type="pct"/>
            <w:gridSpan w:val="2"/>
            <w:vAlign w:val="bottom"/>
          </w:tcPr>
          <w:p w14:paraId="1A1A104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</w:tcBorders>
            <w:vAlign w:val="bottom"/>
          </w:tcPr>
          <w:p w14:paraId="74EFA452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87FDBE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vAlign w:val="bottom"/>
          </w:tcPr>
          <w:p w14:paraId="4C23AEA4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  <w:gridSpan w:val="2"/>
            <w:vAlign w:val="bottom"/>
          </w:tcPr>
          <w:p w14:paraId="0FEFAA3D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gridSpan w:val="3"/>
            <w:tcBorders>
              <w:top w:val="double" w:sz="4" w:space="0" w:color="auto"/>
            </w:tcBorders>
            <w:vAlign w:val="bottom"/>
          </w:tcPr>
          <w:p w14:paraId="7862A5C5" w14:textId="77777777" w:rsidR="00EE7C6E" w:rsidRPr="00B128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EE7C6E" w:rsidRPr="008A5A08" w14:paraId="5982811A" w14:textId="77777777" w:rsidTr="0020276D">
        <w:trPr>
          <w:gridAfter w:val="1"/>
          <w:wAfter w:w="28" w:type="pct"/>
          <w:tblHeader/>
        </w:trPr>
        <w:tc>
          <w:tcPr>
            <w:tcW w:w="2141" w:type="pct"/>
            <w:gridSpan w:val="3"/>
          </w:tcPr>
          <w:p w14:paraId="06861985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6"/>
          </w:tcPr>
          <w:p w14:paraId="618DB524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46B1E44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5"/>
          </w:tcPr>
          <w:p w14:paraId="6C74D7A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7C6E" w:rsidRPr="008A5A08" w14:paraId="58C1C2B6" w14:textId="77777777" w:rsidTr="0020276D">
        <w:trPr>
          <w:gridAfter w:val="1"/>
          <w:wAfter w:w="28" w:type="pct"/>
          <w:trHeight w:val="344"/>
          <w:tblHeader/>
        </w:trPr>
        <w:tc>
          <w:tcPr>
            <w:tcW w:w="2141" w:type="pct"/>
            <w:gridSpan w:val="3"/>
          </w:tcPr>
          <w:p w14:paraId="7E9FB575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500142BD" w14:textId="49DD5308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gridSpan w:val="2"/>
          </w:tcPr>
          <w:p w14:paraId="5B6A229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1BE54E6" w14:textId="55F3C540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gridSpan w:val="2"/>
          </w:tcPr>
          <w:p w14:paraId="4DCBC50F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1D53B18F" w14:textId="368381A6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2ECF7E0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922025E" w14:textId="33DA785F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E7C6E" w:rsidRPr="008A5A08" w14:paraId="2ACEA458" w14:textId="77777777" w:rsidTr="0020276D">
        <w:trPr>
          <w:gridAfter w:val="1"/>
          <w:wAfter w:w="28" w:type="pct"/>
          <w:trHeight w:val="344"/>
          <w:tblHeader/>
        </w:trPr>
        <w:tc>
          <w:tcPr>
            <w:tcW w:w="2141" w:type="pct"/>
            <w:gridSpan w:val="3"/>
          </w:tcPr>
          <w:p w14:paraId="1C57B5E8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6BEA4D6F" w14:textId="09FB0096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2"/>
          </w:tcPr>
          <w:p w14:paraId="16A99875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34A812C" w14:textId="5771F578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gridSpan w:val="2"/>
          </w:tcPr>
          <w:p w14:paraId="5C4A1F18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297B8B6" w14:textId="1E3DB284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3195D232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BAD84DB" w14:textId="636DE2F5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E7C6E" w:rsidRPr="008A5A08" w14:paraId="1A5E0154" w14:textId="77777777" w:rsidTr="0020276D">
        <w:trPr>
          <w:gridAfter w:val="1"/>
          <w:wAfter w:w="28" w:type="pct"/>
          <w:tblHeader/>
        </w:trPr>
        <w:tc>
          <w:tcPr>
            <w:tcW w:w="1700" w:type="pct"/>
          </w:tcPr>
          <w:p w14:paraId="54839531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" w:type="pct"/>
            <w:gridSpan w:val="2"/>
          </w:tcPr>
          <w:p w14:paraId="56FF4EB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1" w:type="pct"/>
            <w:gridSpan w:val="13"/>
          </w:tcPr>
          <w:p w14:paraId="1B7CB5F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C6E" w:rsidRPr="008A5A08" w14:paraId="367D8715" w14:textId="77777777" w:rsidTr="0020276D">
        <w:trPr>
          <w:gridAfter w:val="1"/>
          <w:wAfter w:w="28" w:type="pct"/>
          <w:tblHeader/>
        </w:trPr>
        <w:tc>
          <w:tcPr>
            <w:tcW w:w="2141" w:type="pct"/>
            <w:gridSpan w:val="3"/>
          </w:tcPr>
          <w:p w14:paraId="3CE4523B" w14:textId="5B591138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831" w:type="pct"/>
            <w:gridSpan w:val="13"/>
          </w:tcPr>
          <w:p w14:paraId="1E3370DD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E7C6E" w:rsidRPr="008A5A08" w14:paraId="6BCA4F50" w14:textId="77777777" w:rsidTr="0020276D">
        <w:trPr>
          <w:gridAfter w:val="1"/>
          <w:wAfter w:w="28" w:type="pct"/>
        </w:trPr>
        <w:tc>
          <w:tcPr>
            <w:tcW w:w="1700" w:type="pct"/>
          </w:tcPr>
          <w:p w14:paraId="08B3FE55" w14:textId="29753E1F" w:rsidR="00EE7C6E" w:rsidRPr="005C539D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6681"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441" w:type="pct"/>
            <w:gridSpan w:val="2"/>
          </w:tcPr>
          <w:p w14:paraId="7C30C43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5E45ACD" w14:textId="46806628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7</w:t>
            </w:r>
            <w:r w:rsidR="00D53326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445</w:t>
            </w:r>
          </w:p>
        </w:tc>
        <w:tc>
          <w:tcPr>
            <w:tcW w:w="145" w:type="pct"/>
            <w:gridSpan w:val="2"/>
          </w:tcPr>
          <w:p w14:paraId="547C6F2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2"/>
          </w:tcPr>
          <w:p w14:paraId="44C1B8D6" w14:textId="26AEF224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206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033</w:t>
            </w:r>
          </w:p>
        </w:tc>
        <w:tc>
          <w:tcPr>
            <w:tcW w:w="145" w:type="pct"/>
            <w:gridSpan w:val="2"/>
          </w:tcPr>
          <w:p w14:paraId="56DCB904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</w:tcPr>
          <w:p w14:paraId="6CB2AF09" w14:textId="53C520B6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939</w:t>
            </w:r>
          </w:p>
        </w:tc>
        <w:tc>
          <w:tcPr>
            <w:tcW w:w="144" w:type="pct"/>
            <w:gridSpan w:val="2"/>
          </w:tcPr>
          <w:p w14:paraId="1DF1CB4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601048EB" w14:textId="1EFD3BF9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28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213</w:t>
            </w:r>
          </w:p>
        </w:tc>
      </w:tr>
      <w:tr w:rsidR="00EE7C6E" w:rsidRPr="008A5A08" w14:paraId="62FEA136" w14:textId="77777777" w:rsidTr="0020276D">
        <w:trPr>
          <w:gridAfter w:val="1"/>
          <w:wAfter w:w="28" w:type="pct"/>
        </w:trPr>
        <w:tc>
          <w:tcPr>
            <w:tcW w:w="2141" w:type="pct"/>
            <w:gridSpan w:val="3"/>
          </w:tcPr>
          <w:p w14:paraId="4B519823" w14:textId="60504C54" w:rsidR="00EE7C6E" w:rsidRPr="005C539D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266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7C6E"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668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7C6E" w:rsidRPr="005C53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C6E" w:rsidRPr="005C539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3" w:type="pct"/>
            <w:gridSpan w:val="2"/>
          </w:tcPr>
          <w:p w14:paraId="14465C19" w14:textId="5F475534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D53326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012</w:t>
            </w:r>
          </w:p>
        </w:tc>
        <w:tc>
          <w:tcPr>
            <w:tcW w:w="145" w:type="pct"/>
            <w:gridSpan w:val="2"/>
          </w:tcPr>
          <w:p w14:paraId="6A47D557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2" w:type="pct"/>
            <w:gridSpan w:val="2"/>
          </w:tcPr>
          <w:p w14:paraId="60D05587" w14:textId="1B381204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194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485</w:t>
            </w:r>
          </w:p>
        </w:tc>
        <w:tc>
          <w:tcPr>
            <w:tcW w:w="145" w:type="pct"/>
            <w:gridSpan w:val="2"/>
          </w:tcPr>
          <w:p w14:paraId="336DFD9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</w:tcPr>
          <w:p w14:paraId="1DA6C375" w14:textId="49AC3AD0" w:rsidR="00EE7C6E" w:rsidRPr="008A5A08" w:rsidRDefault="00517A8D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gridSpan w:val="2"/>
          </w:tcPr>
          <w:p w14:paraId="21A5100F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5465DDE6" w14:textId="1037AB4E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27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238</w:t>
            </w:r>
          </w:p>
        </w:tc>
      </w:tr>
      <w:tr w:rsidR="00EE7C6E" w:rsidRPr="008A5A08" w14:paraId="5A545F41" w14:textId="77777777" w:rsidTr="0020276D">
        <w:trPr>
          <w:gridAfter w:val="1"/>
          <w:wAfter w:w="28" w:type="pct"/>
        </w:trPr>
        <w:tc>
          <w:tcPr>
            <w:tcW w:w="2141" w:type="pct"/>
            <w:gridSpan w:val="3"/>
          </w:tcPr>
          <w:p w14:paraId="5D7B7A98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AFB39" w14:textId="0DCC126C" w:rsidR="00EE7C6E" w:rsidRPr="00D53326" w:rsidRDefault="00E222F4" w:rsidP="00E22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D53326" w:rsidRPr="001E0B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26681"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45" w:type="pct"/>
            <w:gridSpan w:val="2"/>
          </w:tcPr>
          <w:p w14:paraId="5724AA0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9B8CBC" w14:textId="3A9FBE62" w:rsidR="00EE7C6E" w:rsidRPr="008A5A08" w:rsidRDefault="00F26681" w:rsidP="00E22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145" w:type="pct"/>
            <w:gridSpan w:val="2"/>
          </w:tcPr>
          <w:p w14:paraId="4E72D8F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  <w:tab w:val="decimal" w:pos="873"/>
              </w:tabs>
              <w:spacing w:after="0"/>
              <w:ind w:left="-126" w:right="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B7A2B" w14:textId="032CC869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44" w:type="pct"/>
            <w:gridSpan w:val="2"/>
          </w:tcPr>
          <w:p w14:paraId="188A7AB2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720"/>
                <w:tab w:val="decimal" w:pos="753"/>
                <w:tab w:val="decimal" w:pos="873"/>
              </w:tabs>
              <w:spacing w:after="0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1391C58D" w14:textId="748C179F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451</w:t>
            </w:r>
          </w:p>
        </w:tc>
      </w:tr>
    </w:tbl>
    <w:p w14:paraId="71D720D2" w14:textId="77777777" w:rsidR="006425A2" w:rsidRPr="00D127EC" w:rsidRDefault="006425A2" w:rsidP="006425A2">
      <w:pPr>
        <w:rPr>
          <w:rFonts w:ascii="Angsana New" w:hAnsi="Angsana New" w:cs="Angsana New"/>
          <w:sz w:val="30"/>
          <w:szCs w:val="30"/>
        </w:rPr>
      </w:pPr>
    </w:p>
    <w:p w14:paraId="6A548F46" w14:textId="357ED920" w:rsidR="00A9585B" w:rsidRDefault="006425A2" w:rsidP="0053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A9585B" w:rsidSect="006C3DD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4E7B92">
        <w:rPr>
          <w:rFonts w:ascii="Angsana New" w:hAnsi="Angsana New" w:cs="Angsana New"/>
          <w:spacing w:val="-4"/>
          <w:sz w:val="30"/>
          <w:szCs w:val="30"/>
          <w:cs/>
        </w:rPr>
        <w:t xml:space="preserve">กลุ่มบริษัทมีสัญญาเช่าหลายฉบับ ซึ่งครอบคลุมการเช่าอาคาร ยานพาหนะ และสินทรัพย์อื่นๆ เป็นระยะเวลา </w:t>
      </w:r>
      <w:r w:rsidR="00F26681" w:rsidRPr="00F26681">
        <w:rPr>
          <w:rFonts w:ascii="Angsana New" w:hAnsi="Angsana New" w:cs="Angsana New"/>
          <w:spacing w:val="-4"/>
          <w:sz w:val="30"/>
          <w:szCs w:val="30"/>
        </w:rPr>
        <w:t>1</w:t>
      </w:r>
      <w:r w:rsidRPr="004E7B9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E7B92">
        <w:rPr>
          <w:rFonts w:ascii="Angsana New" w:hAnsi="Angsana New" w:cs="Angsana New"/>
          <w:spacing w:val="-4"/>
          <w:sz w:val="30"/>
          <w:szCs w:val="30"/>
          <w:cs/>
        </w:rPr>
        <w:t xml:space="preserve">ถึง </w:t>
      </w:r>
      <w:r w:rsidR="00F26681" w:rsidRPr="00F26681">
        <w:rPr>
          <w:rFonts w:ascii="Angsana New" w:hAnsi="Angsana New" w:cs="Angsana New"/>
          <w:spacing w:val="-4"/>
          <w:sz w:val="30"/>
          <w:szCs w:val="30"/>
        </w:rPr>
        <w:t>4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ปี ซึ่งจะสิ้นสุดในระหว่า</w:t>
      </w:r>
      <w:r w:rsidRPr="00A34A61">
        <w:rPr>
          <w:rFonts w:ascii="Angsana New" w:hAnsi="Angsana New" w:cs="Angsana New"/>
          <w:sz w:val="30"/>
          <w:szCs w:val="30"/>
          <w:cs/>
        </w:rPr>
        <w:t xml:space="preserve">งปี </w:t>
      </w:r>
      <w:r w:rsidR="00F26681" w:rsidRPr="00F26681">
        <w:rPr>
          <w:rFonts w:ascii="Angsana New" w:hAnsi="Angsana New" w:cs="Angsana New"/>
          <w:sz w:val="30"/>
          <w:szCs w:val="30"/>
        </w:rPr>
        <w:t>2563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ถึงปี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sz w:val="30"/>
          <w:szCs w:val="30"/>
        </w:rPr>
        <w:t>2566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95"/>
        <w:gridCol w:w="13"/>
        <w:gridCol w:w="1098"/>
        <w:gridCol w:w="266"/>
        <w:gridCol w:w="1090"/>
        <w:gridCol w:w="260"/>
        <w:gridCol w:w="1083"/>
        <w:gridCol w:w="9"/>
        <w:gridCol w:w="262"/>
        <w:gridCol w:w="18"/>
        <w:gridCol w:w="1081"/>
      </w:tblGrid>
      <w:tr w:rsidR="00EE7C6E" w:rsidRPr="008A5A08" w14:paraId="53CE9997" w14:textId="77777777" w:rsidTr="00EE7C6E">
        <w:trPr>
          <w:trHeight w:hRule="exact" w:val="403"/>
          <w:tblHeader/>
        </w:trPr>
        <w:tc>
          <w:tcPr>
            <w:tcW w:w="2192" w:type="pct"/>
            <w:gridSpan w:val="2"/>
          </w:tcPr>
          <w:p w14:paraId="38064A9F" w14:textId="77777777" w:rsidR="00EE7C6E" w:rsidRPr="008A5A08" w:rsidRDefault="00EE7C6E" w:rsidP="0066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4"/>
          </w:tcPr>
          <w:p w14:paraId="646989A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FD3C2D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14:paraId="39E6516D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E7C6E" w:rsidRPr="008A5A08" w14:paraId="71189D1C" w14:textId="77777777" w:rsidTr="00EE7C6E">
        <w:trPr>
          <w:trHeight w:hRule="exact" w:val="403"/>
          <w:tblHeader/>
        </w:trPr>
        <w:tc>
          <w:tcPr>
            <w:tcW w:w="2192" w:type="pct"/>
            <w:gridSpan w:val="2"/>
          </w:tcPr>
          <w:p w14:paraId="37E70B46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35A858F8" w14:textId="2711D232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669E216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131E1C" w14:textId="7624B917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3771A40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36C94F" w14:textId="442A9076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gridSpan w:val="2"/>
          </w:tcPr>
          <w:p w14:paraId="7FD5E78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4C1F8AB2" w14:textId="5C8407F2" w:rsidR="00EE7C6E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EE7C6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7C6E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E7C6E" w:rsidRPr="008A5A08" w14:paraId="1C648F24" w14:textId="77777777" w:rsidTr="00EE7C6E">
        <w:trPr>
          <w:trHeight w:hRule="exact" w:val="403"/>
          <w:tblHeader/>
        </w:trPr>
        <w:tc>
          <w:tcPr>
            <w:tcW w:w="2192" w:type="pct"/>
            <w:gridSpan w:val="2"/>
          </w:tcPr>
          <w:p w14:paraId="58504231" w14:textId="77777777" w:rsidR="00EE7C6E" w:rsidRPr="008A5A08" w:rsidRDefault="00EE7C6E" w:rsidP="00EE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1A0837EE" w14:textId="1C320026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8566F0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EEBAB6" w14:textId="390C0C92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7F7D970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18E41B" w14:textId="406C166A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gridSpan w:val="2"/>
          </w:tcPr>
          <w:p w14:paraId="25F3A891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F968477" w14:textId="00631E7A" w:rsidR="00EE7C6E" w:rsidRPr="008A5A08" w:rsidRDefault="00F26681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EE7C6E" w:rsidRPr="008A5A08" w14:paraId="0439E63F" w14:textId="77777777" w:rsidTr="006425A2">
        <w:trPr>
          <w:trHeight w:hRule="exact" w:val="403"/>
          <w:tblHeader/>
        </w:trPr>
        <w:tc>
          <w:tcPr>
            <w:tcW w:w="1707" w:type="pct"/>
          </w:tcPr>
          <w:p w14:paraId="58D41D9C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C80D91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0"/>
          </w:tcPr>
          <w:p w14:paraId="56152504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7C6E" w:rsidRPr="008A5A08" w14:paraId="41A7BC86" w14:textId="77777777" w:rsidTr="006425A2">
        <w:trPr>
          <w:trHeight w:hRule="exact" w:val="403"/>
          <w:tblHeader/>
        </w:trPr>
        <w:tc>
          <w:tcPr>
            <w:tcW w:w="1707" w:type="pct"/>
          </w:tcPr>
          <w:p w14:paraId="3C429F8E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85" w:type="pct"/>
          </w:tcPr>
          <w:p w14:paraId="62EFEBE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8" w:type="pct"/>
            <w:gridSpan w:val="10"/>
          </w:tcPr>
          <w:p w14:paraId="293A6E5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E7C6E" w:rsidRPr="008A5A08" w14:paraId="233DD189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5AF82E01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95" w:type="pct"/>
          </w:tcPr>
          <w:p w14:paraId="7E09C79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583A9C8F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5B94F67C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7CC0D96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</w:tcPr>
          <w:p w14:paraId="0D60FC8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5CC515E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shd w:val="clear" w:color="auto" w:fill="auto"/>
          </w:tcPr>
          <w:p w14:paraId="0FE6C5C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E7C6E" w:rsidRPr="008A5A08" w14:paraId="3ED56397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159C4CBD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595" w:type="pct"/>
          </w:tcPr>
          <w:p w14:paraId="2838AB94" w14:textId="716D3A09" w:rsidR="00EE7C6E" w:rsidRPr="008A5A08" w:rsidRDefault="000D08BF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</w:t>
            </w:r>
            <w:r w:rsidR="003C2E9F">
              <w:rPr>
                <w:rFonts w:ascii="Angsana New" w:hAnsi="Angsana New" w:cs="Angsana New"/>
                <w:sz w:val="30"/>
                <w:szCs w:val="30"/>
                <w:lang w:eastAsia="ko-KR"/>
              </w:rPr>
              <w:t>469,339</w:t>
            </w:r>
          </w:p>
        </w:tc>
        <w:tc>
          <w:tcPr>
            <w:tcW w:w="144" w:type="pct"/>
          </w:tcPr>
          <w:p w14:paraId="211B1A1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27C4CF94" w14:textId="6A499765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222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212</w:t>
            </w:r>
          </w:p>
        </w:tc>
        <w:tc>
          <w:tcPr>
            <w:tcW w:w="141" w:type="pct"/>
          </w:tcPr>
          <w:p w14:paraId="445C37D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20D6C2C5" w14:textId="3BED187E" w:rsidR="00EE7C6E" w:rsidRPr="008A5A08" w:rsidRDefault="0053235F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gridSpan w:val="2"/>
          </w:tcPr>
          <w:p w14:paraId="69FAB19E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shd w:val="clear" w:color="auto" w:fill="auto"/>
          </w:tcPr>
          <w:p w14:paraId="517CE120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EE7C6E" w:rsidRPr="008A5A08" w14:paraId="046A4ED3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1B5A5EF7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595" w:type="pct"/>
          </w:tcPr>
          <w:p w14:paraId="74F9EBA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32D2D2F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shd w:val="clear" w:color="auto" w:fill="auto"/>
          </w:tcPr>
          <w:p w14:paraId="5CF43175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1F1A4CA4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EFB0213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0E8B6C3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shd w:val="clear" w:color="auto" w:fill="auto"/>
          </w:tcPr>
          <w:p w14:paraId="15C3679A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E7C6E" w:rsidRPr="008A5A08" w14:paraId="01F4CB98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7D5E99E3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142A43C" w14:textId="4790DC62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53235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197</w:t>
            </w:r>
            <w:r w:rsidR="0053235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704</w:t>
            </w:r>
          </w:p>
        </w:tc>
        <w:tc>
          <w:tcPr>
            <w:tcW w:w="144" w:type="pct"/>
          </w:tcPr>
          <w:p w14:paraId="64A3548E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8EFC5B8" w14:textId="71EC1AB1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571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541</w:t>
            </w:r>
          </w:p>
        </w:tc>
        <w:tc>
          <w:tcPr>
            <w:tcW w:w="141" w:type="pct"/>
          </w:tcPr>
          <w:p w14:paraId="51810088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E2F55" w14:textId="4FA6385B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131</w:t>
            </w:r>
            <w:r w:rsidR="0053235F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589</w:t>
            </w:r>
          </w:p>
        </w:tc>
        <w:tc>
          <w:tcPr>
            <w:tcW w:w="152" w:type="pct"/>
            <w:gridSpan w:val="2"/>
          </w:tcPr>
          <w:p w14:paraId="1E6AA620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7C73CFB8" w14:textId="69D6FB52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75</w:t>
            </w:r>
            <w:r w:rsidR="00EE7C6E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sz w:val="30"/>
                <w:szCs w:val="30"/>
                <w:lang w:eastAsia="ko-KR"/>
              </w:rPr>
              <w:t>974</w:t>
            </w:r>
          </w:p>
        </w:tc>
      </w:tr>
      <w:tr w:rsidR="00EE7C6E" w:rsidRPr="008A5A08" w14:paraId="50531EBE" w14:textId="77777777" w:rsidTr="00EE7C6E">
        <w:trPr>
          <w:trHeight w:hRule="exact" w:val="403"/>
        </w:trPr>
        <w:tc>
          <w:tcPr>
            <w:tcW w:w="2199" w:type="pct"/>
            <w:gridSpan w:val="3"/>
          </w:tcPr>
          <w:p w14:paraId="2733428A" w14:textId="77777777" w:rsidR="00EE7C6E" w:rsidRPr="008A5A08" w:rsidRDefault="00EE7C6E" w:rsidP="00EE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48C6413" w14:textId="66F3A7E2" w:rsidR="00EE7C6E" w:rsidRPr="008A5A08" w:rsidRDefault="003C2E9F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4,667,043</w:t>
            </w:r>
          </w:p>
        </w:tc>
        <w:tc>
          <w:tcPr>
            <w:tcW w:w="144" w:type="pct"/>
          </w:tcPr>
          <w:p w14:paraId="48E829BC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DC74" w14:textId="4894EDFE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793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753</w:t>
            </w:r>
          </w:p>
        </w:tc>
        <w:tc>
          <w:tcPr>
            <w:tcW w:w="141" w:type="pct"/>
          </w:tcPr>
          <w:p w14:paraId="493708BC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6EFC8" w14:textId="4C225901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131</w:t>
            </w:r>
            <w:r w:rsidR="0053235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589</w:t>
            </w:r>
          </w:p>
        </w:tc>
        <w:tc>
          <w:tcPr>
            <w:tcW w:w="152" w:type="pct"/>
            <w:gridSpan w:val="2"/>
          </w:tcPr>
          <w:p w14:paraId="2539C38B" w14:textId="77777777" w:rsidR="00EE7C6E" w:rsidRPr="008A5A08" w:rsidRDefault="00EE7C6E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F76F3" w14:textId="65104DDB" w:rsidR="00EE7C6E" w:rsidRPr="008A5A08" w:rsidRDefault="00F26681" w:rsidP="00EE7C6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75</w:t>
            </w:r>
            <w:r w:rsidR="00EE7C6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 w:rsidRPr="00F2668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974</w:t>
            </w:r>
          </w:p>
        </w:tc>
      </w:tr>
    </w:tbl>
    <w:p w14:paraId="3210FCC2" w14:textId="77777777" w:rsidR="00A9585B" w:rsidRDefault="00A95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14AA757" w14:textId="1ADF382D" w:rsidR="00ED2806" w:rsidRPr="00364C6B" w:rsidRDefault="00487153" w:rsidP="00531E1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64C6B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3F5071B7" w14:textId="77777777" w:rsidR="00487153" w:rsidRPr="00247FC6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C27539F" w14:textId="77777777" w:rsidR="004146A3" w:rsidRPr="008A5A08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</w:t>
      </w:r>
      <w:r w:rsidR="004146A3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ค้ำประกัน</w:t>
      </w:r>
      <w:r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ภายใต้สั</w:t>
      </w:r>
      <w:r w:rsidR="00526C08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ญญากู้ยืม</w:t>
      </w:r>
      <w:r w:rsidR="00CD682A" w:rsidRPr="008A5A0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ของเกษตรกร</w:t>
      </w:r>
    </w:p>
    <w:p w14:paraId="5BBFC1F1" w14:textId="77777777" w:rsidR="00526C08" w:rsidRPr="00247FC6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668029D1" w14:textId="0360B9C6" w:rsidR="00737843" w:rsidRDefault="004146A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5A0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E7C6E"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EE7C6E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lang w:val="en-GB"/>
        </w:rPr>
        <w:t>25</w:t>
      </w:r>
      <w:r w:rsidR="00E73046">
        <w:rPr>
          <w:rFonts w:ascii="Angsana New" w:hAnsi="Angsana New" w:cs="Angsana New"/>
          <w:sz w:val="30"/>
          <w:szCs w:val="30"/>
          <w:lang w:val="en-GB"/>
        </w:rPr>
        <w:t>6</w:t>
      </w:r>
      <w:r w:rsidR="00F26681" w:rsidRPr="00F26681">
        <w:rPr>
          <w:rFonts w:ascii="Angsana New" w:hAnsi="Angsana New" w:cs="Angsana New"/>
          <w:sz w:val="30"/>
          <w:szCs w:val="30"/>
        </w:rPr>
        <w:t>3</w:t>
      </w:r>
      <w:r w:rsidR="00C60035" w:rsidRPr="008A5A08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กลุ่มบริษัทมีภาระผูกพันภายใต้บันทึกข้อตกลงความร่วมมือกับ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 w:rsidRPr="008A5A08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Pr="008A5A08">
        <w:rPr>
          <w:rFonts w:ascii="Angsana New" w:hAnsi="Angsana New" w:cs="Angsana New"/>
          <w:sz w:val="30"/>
          <w:szCs w:val="30"/>
          <w:cs/>
        </w:rPr>
        <w:t>สำหรับสร้างฟาร์มเลี้ยงไก่และสุกรเพื่อรับจ้างเลี้ยงไก่และสุกรให้แก่กลุ่มบริษัท เงินต้นของเงินกู้ยืมคงค้างที่</w:t>
      </w:r>
      <w:r w:rsidR="000B2FDB" w:rsidRPr="008A5A08">
        <w:rPr>
          <w:rFonts w:ascii="Angsana New" w:hAnsi="Angsana New" w:cs="Angsana New"/>
          <w:sz w:val="30"/>
          <w:szCs w:val="30"/>
          <w:cs/>
        </w:rPr>
        <w:t>เป็นภาระค้ำประกันมีจำนวนเงินรว</w:t>
      </w:r>
      <w:r w:rsidR="00283CB8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F26681" w:rsidRPr="00F26681">
        <w:rPr>
          <w:rFonts w:ascii="Angsana New" w:hAnsi="Angsana New" w:cs="Angsana New"/>
          <w:sz w:val="30"/>
          <w:szCs w:val="30"/>
        </w:rPr>
        <w:t>127</w:t>
      </w:r>
      <w:r w:rsidRPr="008A5A08">
        <w:rPr>
          <w:rFonts w:ascii="Angsana New" w:hAnsi="Angsana New" w:cs="Angsana New"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lang w:val="en-GB"/>
        </w:rPr>
        <w:t>31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="00CA16A4" w:rsidRPr="00CA16A4">
        <w:rPr>
          <w:rFonts w:ascii="Angsana New" w:hAnsi="Angsana New" w:cs="Angsana New"/>
          <w:i/>
          <w:iCs/>
          <w:sz w:val="30"/>
          <w:szCs w:val="30"/>
          <w:lang w:val="en-GB"/>
        </w:rPr>
        <w:t>2562</w:t>
      </w:r>
      <w:r w:rsidRPr="008A5A08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8A5A0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26681" w:rsidRPr="00F26681">
        <w:rPr>
          <w:rFonts w:ascii="Angsana New" w:hAnsi="Angsana New" w:cs="Angsana New"/>
          <w:i/>
          <w:iCs/>
          <w:sz w:val="30"/>
          <w:szCs w:val="30"/>
        </w:rPr>
        <w:t>187</w:t>
      </w:r>
      <w:r w:rsidR="00E7304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A5A08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1A9B00A1" w14:textId="677CE5FD" w:rsidR="00C34049" w:rsidRDefault="00C34049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8FF9D8" w14:textId="5770B2A0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9819831" w14:textId="1BB85124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90D948B" w14:textId="69085064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F00F97F" w14:textId="63706FED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B82BB6D" w14:textId="115D26C2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A49228" w14:textId="6D87CC6A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DB9EE14" w14:textId="30EF3A93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4A6F3EA" w14:textId="73E84207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03A0792" w14:textId="3D413DC9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AEC2862" w14:textId="20D5DB58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74C8B19" w14:textId="5E810689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16E4A86A" w14:textId="77777777" w:rsidR="0026717F" w:rsidRDefault="0026717F" w:rsidP="0036691F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E192014" w14:textId="77777777" w:rsidR="00C34049" w:rsidRDefault="00C34049" w:rsidP="00C34049">
      <w:pPr>
        <w:pStyle w:val="index"/>
        <w:numPr>
          <w:ilvl w:val="0"/>
          <w:numId w:val="3"/>
        </w:numPr>
        <w:tabs>
          <w:tab w:val="left" w:pos="1530"/>
          <w:tab w:val="left" w:pos="2070"/>
          <w:tab w:val="left" w:pos="2160"/>
        </w:tabs>
        <w:spacing w:after="0" w:line="240" w:lineRule="auto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221A0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lastRenderedPageBreak/>
        <w:t>เหตุการณ์ภายหลังรอบระยะเวลารายงาน</w:t>
      </w:r>
    </w:p>
    <w:p w14:paraId="64F0876A" w14:textId="77777777" w:rsidR="00C34049" w:rsidRPr="00221A08" w:rsidRDefault="00C34049" w:rsidP="00C34049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518" w:firstLine="0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7A87D9C7" w14:textId="67EB7FA3" w:rsidR="00C34049" w:rsidRPr="001B4D0C" w:rsidRDefault="0043412E" w:rsidP="009B595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170"/>
          <w:tab w:val="left" w:pos="6030"/>
        </w:tabs>
        <w:spacing w:line="240" w:lineRule="auto"/>
        <w:ind w:left="1260" w:right="-45" w:hanging="742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43412E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</w:t>
      </w:r>
      <w:r w:rsidR="0026717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7</w:t>
      </w:r>
      <w:r w:rsidR="009B5957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.1</w:t>
      </w:r>
      <w:r w:rsidR="0026717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ab/>
      </w:r>
      <w:r w:rsidR="0026717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ab/>
      </w:r>
      <w:r w:rsidR="00C34049" w:rsidRPr="009B5957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ในการประชุมสามัญประจำปีผู้ถือหุ้นของบริษัทเมื่อวันที่</w:t>
      </w:r>
      <w:r w:rsidR="00C34049" w:rsidRPr="009B5957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9B5957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</w:rPr>
        <w:t>7</w:t>
      </w:r>
      <w:r w:rsidR="00C34049" w:rsidRPr="009B5957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9B5957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สิงหาคม</w:t>
      </w:r>
      <w:r w:rsidR="00C34049" w:rsidRPr="009B5957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9B5957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</w:rPr>
        <w:t>2563</w:t>
      </w:r>
      <w:r w:rsidR="00C34049" w:rsidRPr="009B5957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9B5957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ผู้ถือหุ้นของบริษัทได้อนุมัติการ</w:t>
      </w:r>
      <w:r w:rsidR="00C34049" w:rsidRPr="001B4D0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ออกและ</w:t>
      </w:r>
      <w:r w:rsidR="00C34049" w:rsidRPr="00711CF3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เสนอขายหุ้นกู้เพิ่มขึ้นจำนวน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</w:rPr>
        <w:t>4,000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711CF3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ล้านบาท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711CF3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จากวงเงินเดิมมูลค่าไม่เกิน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</w:rPr>
        <w:t>6,000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711CF3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ล้านบาท</w:t>
      </w:r>
      <w:r w:rsidR="00C34049" w:rsidRPr="00711CF3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711CF3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รวมเป็นวงเงินใหม่มูลค่าไม่</w:t>
      </w:r>
      <w:r w:rsidR="00C34049" w:rsidRPr="001B4D0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เกิน</w:t>
      </w:r>
      <w:r w:rsidR="00C34049" w:rsidRPr="001B4D0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C3404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10,000</w:t>
      </w:r>
      <w:r w:rsidR="00C34049" w:rsidRPr="001B4D0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C34049" w:rsidRPr="001B4D0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ล้านบาท</w:t>
      </w:r>
      <w:r w:rsidR="00C34049" w:rsidRPr="001B4D0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C34049" w:rsidRPr="001B4D0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หรือในสกุลเงินอื่นในจำนวนที่เทียบเท่า</w:t>
      </w:r>
      <w:r w:rsidR="009B5957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34049" w:rsidRPr="001B4D0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โดยอายุหุ้นกู้</w:t>
      </w:r>
      <w:r w:rsidR="00C34049" w:rsidRPr="001B4D0C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C34049" w:rsidRPr="00121354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อัตราดอกเบี้ยและเงื่อนไขในการออกหุ้นกู้ให้เป็นไปตามความเหมาะสมของตลาดในขณะที่ออกและเสนอ</w:t>
      </w:r>
      <w:r w:rsidR="00C34049" w:rsidRPr="009B5957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ขายหุ้นกู้ในแต่ละครั้ง</w:t>
      </w:r>
      <w:r w:rsidR="00C34049" w:rsidRPr="009B5957">
        <w:rPr>
          <w:rFonts w:ascii="Angsana New" w:hAnsi="Angsana New" w:cs="Angsana New"/>
          <w:b w:val="0"/>
          <w:bCs w:val="0"/>
          <w:spacing w:val="2"/>
          <w:sz w:val="30"/>
          <w:szCs w:val="30"/>
          <w:u w:val="none"/>
          <w:cs/>
        </w:rPr>
        <w:t xml:space="preserve"> </w:t>
      </w:r>
      <w:r w:rsidR="00C34049" w:rsidRPr="009B5957">
        <w:rPr>
          <w:rFonts w:ascii="Angsana New" w:hAnsi="Angsana New" w:cs="Angsana New" w:hint="cs"/>
          <w:b w:val="0"/>
          <w:bCs w:val="0"/>
          <w:spacing w:val="2"/>
          <w:sz w:val="30"/>
          <w:szCs w:val="30"/>
          <w:u w:val="none"/>
          <w:cs/>
        </w:rPr>
        <w:t>เพื่อใช้เป็นเงินลงทุนระยะยาวในการขยายธุรกิจและใช้เป็นเงินทุนหมุนเวียนในการ</w:t>
      </w:r>
      <w:r w:rsidR="00C34049" w:rsidRPr="001B4D0C">
        <w:rPr>
          <w:rFonts w:ascii="Angsana New" w:hAnsi="Angsana New" w:cs="Angsana New" w:hint="cs"/>
          <w:b w:val="0"/>
          <w:bCs w:val="0"/>
          <w:sz w:val="30"/>
          <w:szCs w:val="30"/>
          <w:u w:val="none"/>
          <w:cs/>
        </w:rPr>
        <w:t>ดำเนินงานของบริษัทในอนาคต</w:t>
      </w:r>
    </w:p>
    <w:p w14:paraId="07949227" w14:textId="77777777" w:rsidR="0026717F" w:rsidRDefault="0026717F" w:rsidP="0043412E">
      <w:pPr>
        <w:tabs>
          <w:tab w:val="clear" w:pos="454"/>
        </w:tabs>
        <w:ind w:left="1260" w:hanging="713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</w:p>
    <w:p w14:paraId="2845CA03" w14:textId="654FCA4D" w:rsidR="00EF47DF" w:rsidRPr="00EF47DF" w:rsidRDefault="0043412E" w:rsidP="00EF4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42"/>
        <w:jc w:val="both"/>
        <w:rPr>
          <w:rFonts w:cs="Arial"/>
        </w:rPr>
      </w:pPr>
      <w:r>
        <w:rPr>
          <w:rFonts w:ascii="Angsana New" w:hAnsi="Angsana New" w:cs="Angsana New"/>
          <w:spacing w:val="2"/>
          <w:sz w:val="30"/>
          <w:szCs w:val="30"/>
        </w:rPr>
        <w:t>1</w:t>
      </w:r>
      <w:r w:rsidR="0026717F">
        <w:rPr>
          <w:rFonts w:ascii="Angsana New" w:hAnsi="Angsana New" w:cs="Angsana New"/>
          <w:spacing w:val="2"/>
          <w:sz w:val="30"/>
          <w:szCs w:val="30"/>
        </w:rPr>
        <w:t>7</w:t>
      </w:r>
      <w:r>
        <w:rPr>
          <w:rFonts w:ascii="Angsana New" w:hAnsi="Angsana New" w:cs="Angsana New"/>
          <w:spacing w:val="2"/>
          <w:sz w:val="30"/>
          <w:szCs w:val="30"/>
        </w:rPr>
        <w:t>.2</w:t>
      </w:r>
      <w:r w:rsidR="0026717F">
        <w:rPr>
          <w:rFonts w:ascii="Angsana New" w:hAnsi="Angsana New" w:cs="Angsana New"/>
          <w:spacing w:val="2"/>
          <w:sz w:val="30"/>
          <w:szCs w:val="30"/>
        </w:rPr>
        <w:tab/>
      </w:r>
      <w:r w:rsidR="00EF47DF" w:rsidRPr="00EF47DF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EF47DF" w:rsidRPr="00EF47DF">
        <w:rPr>
          <w:rFonts w:ascii="Angsana New" w:hAnsi="Angsana New" w:cs="Angsana New" w:hint="cs"/>
          <w:sz w:val="30"/>
          <w:szCs w:val="30"/>
        </w:rPr>
        <w:t xml:space="preserve">11 </w:t>
      </w:r>
      <w:r w:rsidR="00EF47DF" w:rsidRPr="00EF47DF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EF47DF" w:rsidRPr="00EF47DF">
        <w:rPr>
          <w:rFonts w:ascii="Angsana New" w:hAnsi="Angsana New" w:cs="Angsana New" w:hint="cs"/>
          <w:sz w:val="30"/>
          <w:szCs w:val="30"/>
        </w:rPr>
        <w:t xml:space="preserve">2563 </w:t>
      </w:r>
      <w:r w:rsidR="00EF47DF" w:rsidRPr="00EF47DF">
        <w:rPr>
          <w:rFonts w:ascii="Angsana New" w:hAnsi="Angsana New" w:cs="Angsana New" w:hint="cs"/>
          <w:sz w:val="30"/>
          <w:szCs w:val="30"/>
          <w:cs/>
        </w:rPr>
        <w:t xml:space="preserve">คณะกรรมการของบริษัทได้อนุมัติให้บริษัทจ่ายเงินปันผลระหว่างกาลจากกำไรสะสมที่ยังไม่ได้จัดสรร ณ วันที่ </w:t>
      </w:r>
      <w:r w:rsidR="00EF47DF" w:rsidRPr="00EF47DF">
        <w:rPr>
          <w:rFonts w:ascii="Angsana New" w:hAnsi="Angsana New" w:cs="Angsana New" w:hint="cs"/>
          <w:sz w:val="30"/>
          <w:szCs w:val="30"/>
        </w:rPr>
        <w:t xml:space="preserve">30 </w:t>
      </w:r>
      <w:r w:rsidR="00EF47DF" w:rsidRPr="00EF47D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F47DF" w:rsidRPr="00EF47DF">
        <w:rPr>
          <w:rFonts w:ascii="Angsana New" w:hAnsi="Angsana New" w:cs="Angsana New" w:hint="cs"/>
          <w:sz w:val="30"/>
          <w:szCs w:val="30"/>
        </w:rPr>
        <w:t xml:space="preserve">2563 </w:t>
      </w:r>
      <w:r w:rsidR="00EF47DF" w:rsidRPr="00EF47DF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ในอัตราหุ้นละ </w:t>
      </w:r>
      <w:r w:rsidR="00EF47DF" w:rsidRPr="004236DF">
        <w:rPr>
          <w:rFonts w:ascii="Angsana New" w:hAnsi="Angsana New" w:cs="Angsana New" w:hint="cs"/>
          <w:spacing w:val="-4"/>
          <w:sz w:val="30"/>
          <w:szCs w:val="30"/>
        </w:rPr>
        <w:t xml:space="preserve">0.03 </w:t>
      </w:r>
      <w:r w:rsidR="00EF47DF" w:rsidRPr="004236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บาท สำหรับหุ้นสามัญจำนวน </w:t>
      </w:r>
      <w:r w:rsidR="00EF47DF" w:rsidRPr="004236DF">
        <w:rPr>
          <w:rFonts w:ascii="Angsana New" w:hAnsi="Angsana New" w:cs="Angsana New" w:hint="cs"/>
          <w:spacing w:val="-4"/>
          <w:sz w:val="30"/>
          <w:szCs w:val="30"/>
        </w:rPr>
        <w:t xml:space="preserve">5,607.6 </w:t>
      </w:r>
      <w:r w:rsidR="00EF47DF" w:rsidRPr="004236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ล้านหุ้น เป็นจำนวนเงินรวม </w:t>
      </w:r>
      <w:r w:rsidR="00EF47DF" w:rsidRPr="004236DF">
        <w:rPr>
          <w:rFonts w:ascii="Angsana New" w:hAnsi="Angsana New" w:cs="Angsana New" w:hint="cs"/>
          <w:spacing w:val="-4"/>
          <w:sz w:val="30"/>
          <w:szCs w:val="30"/>
        </w:rPr>
        <w:t xml:space="preserve">168.2 </w:t>
      </w:r>
      <w:r w:rsidR="00EF47DF" w:rsidRPr="004236DF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เงินปันผลระหว่าง</w:t>
      </w:r>
      <w:r w:rsidR="00EF47DF" w:rsidRPr="00EF47DF">
        <w:rPr>
          <w:rFonts w:ascii="Angsana New" w:hAnsi="Angsana New" w:cs="Angsana New" w:hint="cs"/>
          <w:sz w:val="30"/>
          <w:szCs w:val="30"/>
          <w:cs/>
        </w:rPr>
        <w:t xml:space="preserve">กาลที่ประกาศจ่ายโดยคณะกรรมการดังกล่าวจะจ่ายให้กับผู้ถือหุ้นของบริษัทในเดือนกันยายน </w:t>
      </w:r>
      <w:r w:rsidR="00EF47DF" w:rsidRPr="00EF47DF">
        <w:rPr>
          <w:rFonts w:ascii="Angsana New" w:hAnsi="Angsana New" w:cs="Angsana New" w:hint="cs"/>
          <w:sz w:val="30"/>
          <w:szCs w:val="30"/>
        </w:rPr>
        <w:t>2563</w:t>
      </w:r>
    </w:p>
    <w:p w14:paraId="41E20ACD" w14:textId="17C544E0" w:rsidR="0026717F" w:rsidRDefault="0026717F" w:rsidP="0043412E">
      <w:pPr>
        <w:tabs>
          <w:tab w:val="clear" w:pos="454"/>
        </w:tabs>
        <w:ind w:left="1260" w:hanging="713"/>
        <w:jc w:val="thaiDistribute"/>
        <w:rPr>
          <w:rFonts w:ascii="Angsana New" w:hAnsi="Angsana New" w:cs="Angsana New"/>
          <w:sz w:val="30"/>
          <w:szCs w:val="30"/>
        </w:rPr>
      </w:pPr>
    </w:p>
    <w:p w14:paraId="61C31985" w14:textId="77777777" w:rsidR="0026717F" w:rsidRPr="00C34049" w:rsidRDefault="0026717F" w:rsidP="0026717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221A08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ผลกระทบจากการแพร่ระบาดของโรคติดเชื้อไวรัสโคโรนา 2019 (COVID-19)</w:t>
      </w:r>
    </w:p>
    <w:p w14:paraId="14B6FDFA" w14:textId="77777777" w:rsidR="0026717F" w:rsidRPr="00247FC6" w:rsidRDefault="0026717F" w:rsidP="0026717F">
      <w:pPr>
        <w:pStyle w:val="a"/>
        <w:ind w:left="540"/>
        <w:jc w:val="thaiDistribute"/>
        <w:rPr>
          <w:rFonts w:ascii="Angsana New" w:hAnsi="Angsana New" w:cs="Angsana New"/>
          <w:b/>
          <w:bCs/>
          <w:cs/>
        </w:rPr>
      </w:pPr>
    </w:p>
    <w:p w14:paraId="4B3A208F" w14:textId="77777777" w:rsidR="0026717F" w:rsidRDefault="0026717F" w:rsidP="002671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ช่วงต้นปี </w:t>
      </w:r>
      <w:r w:rsidRPr="001B4D0C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เกิดการแพร่ระบาดของ</w:t>
      </w:r>
      <w:bookmarkStart w:id="4" w:name="_Hlk37010652"/>
      <w:r>
        <w:rPr>
          <w:rFonts w:ascii="Angsana New" w:hAnsi="Angsana New" w:cs="Angsana New" w:hint="cs"/>
          <w:sz w:val="30"/>
          <w:szCs w:val="30"/>
          <w:cs/>
        </w:rPr>
        <w:t xml:space="preserve">โรคติดเชื้อไวรัสโคโรนา </w:t>
      </w:r>
      <w:r w:rsidRPr="00F26681">
        <w:rPr>
          <w:rFonts w:ascii="Angsana New" w:hAnsi="Angsana New" w:cs="Angsana New" w:hint="cs"/>
          <w:sz w:val="30"/>
          <w:szCs w:val="30"/>
        </w:rPr>
        <w:t>2019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>(COVID-</w:t>
      </w:r>
      <w:r w:rsidRPr="00F26681">
        <w:rPr>
          <w:rFonts w:ascii="Angsana New" w:hAnsi="Angsana New" w:cs="Angsana New" w:hint="cs"/>
          <w:sz w:val="30"/>
          <w:szCs w:val="30"/>
        </w:rPr>
        <w:t>19</w:t>
      </w:r>
      <w:r>
        <w:rPr>
          <w:rFonts w:ascii="Angsana New" w:hAnsi="Angsana New" w:cs="Angsana New" w:hint="cs"/>
          <w:sz w:val="30"/>
          <w:szCs w:val="30"/>
        </w:rPr>
        <w:t>)</w:t>
      </w:r>
      <w:bookmarkEnd w:id="4"/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</w:t>
      </w:r>
      <w:r>
        <w:rPr>
          <w:rFonts w:ascii="Angsana New" w:hAnsi="Angsana New" w:cs="Angsana New" w:hint="cs"/>
          <w:sz w:val="30"/>
          <w:szCs w:val="30"/>
          <w:cs/>
        </w:rPr>
        <w:br/>
        <w:t>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และพยายามอย่างยิ่งในการควบคุมให้มีผลกระทบต่อธุรกิจให้น้อยที่สุดเท่าที่จะเป็นไปได้</w:t>
      </w:r>
    </w:p>
    <w:p w14:paraId="6CCA6FF9" w14:textId="77777777" w:rsidR="0026717F" w:rsidRPr="006620F0" w:rsidRDefault="0026717F" w:rsidP="0026717F">
      <w:pPr>
        <w:pStyle w:val="a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2D368C0F" w14:textId="77777777" w:rsidR="0026717F" w:rsidRPr="002C0A00" w:rsidRDefault="0026717F" w:rsidP="0026717F">
      <w:pPr>
        <w:ind w:left="547"/>
        <w:jc w:val="thaiDistribute"/>
        <w:rPr>
          <w:rFonts w:ascii="Angsana New" w:hAnsi="Angsana New" w:cs="Angsana New"/>
          <w:color w:val="000000"/>
          <w:spacing w:val="4"/>
          <w:sz w:val="30"/>
          <w:szCs w:val="30"/>
        </w:rPr>
      </w:pPr>
      <w:r w:rsidRPr="002C0A00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ทั้งนี้ ณ วันที่ </w:t>
      </w:r>
      <w:r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Pr="008A5A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26681">
        <w:rPr>
          <w:rFonts w:ascii="Angsana New" w:hAnsi="Angsana New" w:cs="Angsana New" w:hint="cs"/>
          <w:spacing w:val="4"/>
          <w:sz w:val="30"/>
          <w:szCs w:val="30"/>
        </w:rPr>
        <w:t>2563</w:t>
      </w:r>
      <w:r w:rsidRPr="002C0A00">
        <w:rPr>
          <w:rFonts w:ascii="Angsana New" w:hAnsi="Angsana New" w:cs="Angsana New" w:hint="cs"/>
          <w:spacing w:val="4"/>
          <w:sz w:val="30"/>
          <w:szCs w:val="30"/>
        </w:rPr>
        <w:t xml:space="preserve"> </w:t>
      </w:r>
      <w:r w:rsidRPr="002C0A00">
        <w:rPr>
          <w:rFonts w:ascii="Angsana New" w:hAnsi="Angsana New" w:cs="Angsana New" w:hint="cs"/>
          <w:spacing w:val="4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ทำให้เกิดความไม่แน่นอนในการประมาณการผลกระทบที่คาดว่าจะเกิดขึ้นกลุ่มบริษัท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 การแพร่ระบาดของโรคติดเชื้อไวรัสโคโรนา </w:t>
      </w:r>
      <w:r w:rsidRPr="00F26681">
        <w:rPr>
          <w:rFonts w:ascii="Angsana New" w:hAnsi="Angsana New" w:cs="Angsana New" w:hint="cs"/>
          <w:color w:val="000000"/>
          <w:spacing w:val="4"/>
          <w:sz w:val="30"/>
          <w:szCs w:val="30"/>
        </w:rPr>
        <w:t>2019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</w:rPr>
        <w:t xml:space="preserve"> (COVID-</w:t>
      </w:r>
      <w:r w:rsidRPr="00F26681">
        <w:rPr>
          <w:rFonts w:ascii="Angsana New" w:hAnsi="Angsana New" w:cs="Angsana New" w:hint="cs"/>
          <w:color w:val="000000"/>
          <w:spacing w:val="4"/>
          <w:sz w:val="30"/>
          <w:szCs w:val="30"/>
        </w:rPr>
        <w:t>19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</w:rPr>
        <w:t>)</w:t>
      </w:r>
      <w:r w:rsidRPr="002C0A0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ในเรื่องการด้อยค่าของสินทรัพย์</w:t>
      </w:r>
    </w:p>
    <w:p w14:paraId="20A7E4CE" w14:textId="77777777" w:rsidR="0026717F" w:rsidRPr="00247FC6" w:rsidRDefault="0026717F" w:rsidP="0026717F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5EFF628" w14:textId="23CC8F76" w:rsidR="0026717F" w:rsidRPr="0026717F" w:rsidRDefault="0026717F" w:rsidP="0026717F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C0A00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2C0A00">
        <w:rPr>
          <w:rFonts w:ascii="Angsana New" w:hAnsi="Angsana New" w:cs="Angsana New" w:hint="cs"/>
          <w:spacing w:val="2"/>
          <w:sz w:val="30"/>
          <w:szCs w:val="30"/>
        </w:rPr>
        <w:t>COVID-</w:t>
      </w:r>
      <w:r w:rsidRPr="00F26681">
        <w:rPr>
          <w:rFonts w:ascii="Angsana New" w:hAnsi="Angsana New" w:cs="Angsana New" w:hint="cs"/>
          <w:spacing w:val="2"/>
          <w:sz w:val="30"/>
          <w:szCs w:val="30"/>
        </w:rPr>
        <w:t>19</w:t>
      </w:r>
      <w:r w:rsidRPr="002C0A00">
        <w:rPr>
          <w:rFonts w:ascii="Angsana New" w:hAnsi="Angsana New" w:cs="Angsana New" w:hint="cs"/>
          <w:spacing w:val="2"/>
          <w:sz w:val="30"/>
          <w:szCs w:val="30"/>
        </w:rPr>
        <w:t xml:space="preserve"> </w:t>
      </w:r>
      <w:r w:rsidRPr="002C0A00">
        <w:rPr>
          <w:rFonts w:ascii="Angsana New" w:hAnsi="Angsana New" w:cs="Angsana New" w:hint="cs"/>
          <w:spacing w:val="2"/>
          <w:sz w:val="30"/>
          <w:szCs w:val="30"/>
          <w:cs/>
        </w:rPr>
        <w:t>ที่อาจจะกระทบต่อการพยากรณ์ทางการเงินในอนาคตมาใช้</w:t>
      </w:r>
      <w:r>
        <w:rPr>
          <w:rFonts w:ascii="Angsana New" w:hAnsi="Angsana New" w:cs="Angsana New" w:hint="cs"/>
          <w:sz w:val="30"/>
          <w:szCs w:val="30"/>
          <w:cs/>
        </w:rPr>
        <w:t>ประกอบการทดสอบการด้อยค่าของเงินลงทุนในบริษัทย่อย และสินทรัพย์ภาษีเงินได้รอการตัดบัญชี</w:t>
      </w:r>
    </w:p>
    <w:sectPr w:rsidR="0026717F" w:rsidRPr="0026717F" w:rsidSect="006C3DD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ADC4A8" w14:textId="77777777" w:rsidR="00DC6FF5" w:rsidRDefault="00DC6FF5">
      <w:r>
        <w:separator/>
      </w:r>
    </w:p>
  </w:endnote>
  <w:endnote w:type="continuationSeparator" w:id="0">
    <w:p w14:paraId="6ED7FECA" w14:textId="77777777" w:rsidR="00DC6FF5" w:rsidRDefault="00DC6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377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B3A8E5C" w14:textId="63DCE613" w:rsidR="00E50BE3" w:rsidRPr="00A91870" w:rsidRDefault="00E50BE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918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918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918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05579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A918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E068A" w14:textId="4CFE16D2" w:rsidR="00E50BE3" w:rsidRPr="00C827F6" w:rsidRDefault="00E50BE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05579"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E50BE3" w:rsidRPr="00C827F6" w:rsidRDefault="00E50BE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5A9DF" w14:textId="57BE82C2" w:rsidR="00E50BE3" w:rsidRPr="00BD4ADB" w:rsidRDefault="00E50BE3" w:rsidP="00EC688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56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BD4ADB">
      <w:rPr>
        <w:rFonts w:ascii="Angsana New" w:hAnsi="Angsana New" w:cs="Angsana New"/>
        <w:sz w:val="30"/>
        <w:szCs w:val="30"/>
      </w:rPr>
      <w:fldChar w:fldCharType="begin"/>
    </w:r>
    <w:r w:rsidRPr="00BD4AD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BD4ADB">
      <w:rPr>
        <w:rFonts w:ascii="Angsana New" w:hAnsi="Angsana New" w:cs="Angsana New"/>
        <w:sz w:val="30"/>
        <w:szCs w:val="30"/>
      </w:rPr>
      <w:fldChar w:fldCharType="separate"/>
    </w:r>
    <w:r w:rsidR="00B05579">
      <w:rPr>
        <w:rFonts w:ascii="Angsana New" w:hAnsi="Angsana New" w:cs="Angsana New"/>
        <w:noProof/>
        <w:sz w:val="30"/>
        <w:szCs w:val="30"/>
      </w:rPr>
      <w:t>36</w:t>
    </w:r>
    <w:r w:rsidRPr="00BD4ADB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7C5EF" w14:textId="5EBDD137" w:rsidR="00E50BE3" w:rsidRPr="009344F7" w:rsidRDefault="00E50BE3" w:rsidP="007C228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</w:pP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 w:rsidR="00B05579">
      <w:rPr>
        <w:rFonts w:ascii="Angsana New" w:hAnsi="Angsana New" w:cs="Angsana New"/>
        <w:noProof/>
        <w:sz w:val="30"/>
        <w:szCs w:val="30"/>
      </w:rPr>
      <w:t>37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E88A9" w14:textId="63715DBA" w:rsidR="00E50BE3" w:rsidRPr="009344F7" w:rsidRDefault="00E50BE3" w:rsidP="00F71E3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 w:rsidR="00B05579">
      <w:rPr>
        <w:rFonts w:ascii="Angsana New" w:hAnsi="Angsana New" w:cs="Angsana New"/>
        <w:noProof/>
        <w:sz w:val="30"/>
        <w:szCs w:val="30"/>
      </w:rPr>
      <w:t>39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7877" w14:textId="7D3188E8" w:rsidR="00E50BE3" w:rsidRPr="009344F7" w:rsidRDefault="00E50BE3" w:rsidP="003009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</w:pP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 w:rsidR="00B05579">
      <w:rPr>
        <w:rFonts w:ascii="Angsana New" w:hAnsi="Angsana New" w:cs="Angsana New"/>
        <w:noProof/>
        <w:sz w:val="30"/>
        <w:szCs w:val="30"/>
      </w:rPr>
      <w:t>48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66E75" w14:textId="2F75ABE2" w:rsidR="00E50BE3" w:rsidRPr="00960645" w:rsidRDefault="00E50BE3" w:rsidP="00B1280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3E0BCC">
      <w:rPr>
        <w:rFonts w:asciiTheme="majorBidi" w:hAnsiTheme="majorBidi" w:cstheme="majorBidi"/>
        <w:sz w:val="30"/>
        <w:szCs w:val="30"/>
      </w:rPr>
      <w:fldChar w:fldCharType="begin"/>
    </w:r>
    <w:r w:rsidRPr="003E0BCC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3E0BCC">
      <w:rPr>
        <w:rFonts w:asciiTheme="majorBidi" w:hAnsiTheme="majorBidi" w:cstheme="majorBidi"/>
        <w:sz w:val="30"/>
        <w:szCs w:val="30"/>
      </w:rPr>
      <w:fldChar w:fldCharType="separate"/>
    </w:r>
    <w:r w:rsidR="00B05579">
      <w:rPr>
        <w:rFonts w:asciiTheme="majorBidi" w:hAnsiTheme="majorBidi" w:cstheme="majorBidi"/>
        <w:noProof/>
        <w:sz w:val="30"/>
        <w:szCs w:val="30"/>
      </w:rPr>
      <w:t>62</w:t>
    </w:r>
    <w:r w:rsidRPr="003E0BCC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262BD" w14:textId="77777777" w:rsidR="00DC6FF5" w:rsidRDefault="00DC6FF5">
      <w:r>
        <w:separator/>
      </w:r>
    </w:p>
  </w:footnote>
  <w:footnote w:type="continuationSeparator" w:id="0">
    <w:p w14:paraId="3E04D44F" w14:textId="77777777" w:rsidR="00DC6FF5" w:rsidRDefault="00DC6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274AF" w14:textId="77777777" w:rsidR="00E50BE3" w:rsidRPr="00FA7747" w:rsidRDefault="00E50B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E50BE3" w:rsidRPr="00FA7747" w:rsidRDefault="00E50B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2F030C3C" w:rsidR="00E50BE3" w:rsidRPr="00074891" w:rsidRDefault="00E50BE3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2114F9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2114F9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22F8" w14:textId="77777777" w:rsidR="00E50BE3" w:rsidRPr="00FA7747" w:rsidRDefault="00E50BE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B7A0638" w14:textId="77777777" w:rsidR="00E50BE3" w:rsidRPr="00FA7747" w:rsidRDefault="00E50BE3" w:rsidP="00AE36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34D8342" w14:textId="4EB40861" w:rsidR="00E50BE3" w:rsidRDefault="00E50BE3" w:rsidP="00AE36E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A8917D9" w14:textId="77777777" w:rsidR="00E50BE3" w:rsidRPr="00AE36E8" w:rsidRDefault="00E50BE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31ADD" w14:textId="77777777" w:rsidR="00E50BE3" w:rsidRDefault="00E50BE3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9DB27" w14:textId="77777777" w:rsidR="00E50BE3" w:rsidRPr="00FA7747" w:rsidRDefault="00E50BE3" w:rsidP="00B374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F9133A" w14:textId="77777777" w:rsidR="00E50BE3" w:rsidRPr="00FA7747" w:rsidRDefault="00E50BE3" w:rsidP="00B374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636A6A" w14:textId="7076E752" w:rsidR="00E50BE3" w:rsidRDefault="00E50BE3" w:rsidP="00B374A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A00AD0E" w14:textId="4EA5B89F" w:rsidR="00E50BE3" w:rsidRPr="00B374AB" w:rsidRDefault="00E50B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97C98" w14:textId="77777777" w:rsidR="00E50BE3" w:rsidRPr="00300E85" w:rsidRDefault="00E50B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E2C644" w14:textId="77777777" w:rsidR="00E50BE3" w:rsidRPr="00FA7747" w:rsidRDefault="00E50BE3" w:rsidP="002A2B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518A1ED" w14:textId="7A8B4D36" w:rsidR="00E50BE3" w:rsidRDefault="00E50BE3" w:rsidP="00402E7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D7B31C7" w14:textId="77777777" w:rsidR="00E50BE3" w:rsidRDefault="00E50B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A9680" w14:textId="77777777" w:rsidR="00E50BE3" w:rsidRPr="00300E85" w:rsidRDefault="00E50BE3" w:rsidP="00CC51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D9BEBB" w14:textId="77777777" w:rsidR="00E50BE3" w:rsidRPr="00FA7747" w:rsidRDefault="00E50BE3" w:rsidP="000A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76CC4D" w14:textId="58356501" w:rsidR="00E50BE3" w:rsidRDefault="00E50BE3" w:rsidP="000A004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E36E8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F109720" w14:textId="77777777" w:rsidR="00E50BE3" w:rsidRPr="000A0043" w:rsidRDefault="00E50BE3" w:rsidP="002C1C6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8103" w14:textId="77777777" w:rsidR="00E50BE3" w:rsidRPr="00300E85" w:rsidRDefault="00E50BE3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A885A93" w14:textId="77777777" w:rsidR="00E50BE3" w:rsidRPr="00FA7747" w:rsidRDefault="00E50BE3" w:rsidP="000A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C078083" w14:textId="623EB974" w:rsidR="00E50BE3" w:rsidRDefault="00E50BE3" w:rsidP="000A004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สิ้นสุดวันที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่ </w:t>
    </w:r>
    <w:r w:rsidRPr="00AE36E8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683D9FB" w14:textId="77777777" w:rsidR="00E50BE3" w:rsidRPr="00410770" w:rsidRDefault="00E50B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5508F4" w14:textId="16BD6ACB" w:rsidR="00E50BE3" w:rsidRPr="00300E85" w:rsidRDefault="00E50BE3" w:rsidP="00D838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CB084B8" w14:textId="77777777" w:rsidR="00E50BE3" w:rsidRPr="00FA7747" w:rsidRDefault="00E50BE3" w:rsidP="00EE7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41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AE044F5" w14:textId="3CF298E3" w:rsidR="00E50BE3" w:rsidRDefault="00E50BE3" w:rsidP="00EE7C6E">
    <w:pPr>
      <w:pStyle w:val="acctmainheading"/>
      <w:spacing w:after="0" w:line="240" w:lineRule="atLeast"/>
      <w:ind w:left="441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E36E8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F2111BB" w14:textId="48F91592" w:rsidR="00E50BE3" w:rsidRPr="00410770" w:rsidRDefault="00E50B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A7C22" w14:textId="77777777" w:rsidR="00E50BE3" w:rsidRPr="00300E85" w:rsidRDefault="00E50BE3" w:rsidP="005336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4F0F52C" w14:textId="77777777" w:rsidR="00E50BE3" w:rsidRPr="00FA7747" w:rsidRDefault="00E50BE3" w:rsidP="00EE7C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AFA8E8C" w14:textId="20248031" w:rsidR="00E50BE3" w:rsidRDefault="00E50BE3" w:rsidP="00EE7C6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AE36E8"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AE36E8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62DD7" w14:textId="77777777" w:rsidR="00E50BE3" w:rsidRPr="00410770" w:rsidRDefault="00E50B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5DC0631"/>
    <w:multiLevelType w:val="hybridMultilevel"/>
    <w:tmpl w:val="727695FC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135D7"/>
    <w:multiLevelType w:val="hybridMultilevel"/>
    <w:tmpl w:val="4FD06F38"/>
    <w:lvl w:ilvl="0" w:tplc="B186F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>
    <w:nsid w:val="152A1ABC"/>
    <w:multiLevelType w:val="hybridMultilevel"/>
    <w:tmpl w:val="38626266"/>
    <w:lvl w:ilvl="0" w:tplc="ED580B06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D127A3C"/>
    <w:multiLevelType w:val="multilevel"/>
    <w:tmpl w:val="3362906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4EF1B7E"/>
    <w:multiLevelType w:val="hybridMultilevel"/>
    <w:tmpl w:val="7B062610"/>
    <w:lvl w:ilvl="0" w:tplc="E6641664">
      <w:start w:val="1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F1AA8"/>
    <w:multiLevelType w:val="hybridMultilevel"/>
    <w:tmpl w:val="CB786B94"/>
    <w:lvl w:ilvl="0" w:tplc="025AAAE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F386D"/>
    <w:multiLevelType w:val="hybridMultilevel"/>
    <w:tmpl w:val="D1D2FF2A"/>
    <w:lvl w:ilvl="0" w:tplc="DF0445A2">
      <w:start w:val="1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6C6E47"/>
    <w:multiLevelType w:val="hybridMultilevel"/>
    <w:tmpl w:val="A69086B8"/>
    <w:lvl w:ilvl="0" w:tplc="826C11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7263C93"/>
    <w:multiLevelType w:val="multilevel"/>
    <w:tmpl w:val="F1C0FC9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34CEE"/>
    <w:multiLevelType w:val="hybridMultilevel"/>
    <w:tmpl w:val="01A2EAA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75E4A"/>
    <w:multiLevelType w:val="hybridMultilevel"/>
    <w:tmpl w:val="B2166608"/>
    <w:lvl w:ilvl="0" w:tplc="AC327F7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DF83556"/>
    <w:multiLevelType w:val="hybridMultilevel"/>
    <w:tmpl w:val="E6C0D1C4"/>
    <w:lvl w:ilvl="0" w:tplc="84AEA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6"/>
  </w:num>
  <w:num w:numId="6">
    <w:abstractNumId w:val="12"/>
  </w:num>
  <w:num w:numId="7">
    <w:abstractNumId w:val="21"/>
  </w:num>
  <w:num w:numId="8">
    <w:abstractNumId w:val="8"/>
  </w:num>
  <w:num w:numId="9">
    <w:abstractNumId w:val="7"/>
  </w:num>
  <w:num w:numId="10">
    <w:abstractNumId w:val="19"/>
  </w:num>
  <w:num w:numId="11">
    <w:abstractNumId w:val="20"/>
  </w:num>
  <w:num w:numId="12">
    <w:abstractNumId w:val="17"/>
  </w:num>
  <w:num w:numId="13">
    <w:abstractNumId w:val="14"/>
  </w:num>
  <w:num w:numId="14">
    <w:abstractNumId w:val="0"/>
  </w:num>
  <w:num w:numId="15">
    <w:abstractNumId w:val="2"/>
  </w:num>
  <w:num w:numId="16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10"/>
  </w:num>
  <w:num w:numId="20">
    <w:abstractNumId w:val="11"/>
  </w:num>
  <w:num w:numId="21">
    <w:abstractNumId w:val="0"/>
  </w:num>
  <w:num w:numId="22">
    <w:abstractNumId w:val="0"/>
  </w:num>
  <w:num w:numId="23">
    <w:abstractNumId w:val="15"/>
  </w:num>
  <w:num w:numId="24">
    <w:abstractNumId w:val="0"/>
  </w:num>
  <w:num w:numId="25">
    <w:abstractNumId w:val="0"/>
  </w:num>
  <w:num w:numId="26">
    <w:abstractNumId w:val="0"/>
  </w:num>
  <w:num w:numId="27">
    <w:abstractNumId w:val="18"/>
  </w:num>
  <w:num w:numId="2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FC"/>
    <w:rsid w:val="000000B4"/>
    <w:rsid w:val="00000696"/>
    <w:rsid w:val="00000710"/>
    <w:rsid w:val="00000CFC"/>
    <w:rsid w:val="00001BEF"/>
    <w:rsid w:val="00002D6B"/>
    <w:rsid w:val="00002F79"/>
    <w:rsid w:val="000039AE"/>
    <w:rsid w:val="0000435C"/>
    <w:rsid w:val="0000464A"/>
    <w:rsid w:val="00004819"/>
    <w:rsid w:val="000048AA"/>
    <w:rsid w:val="000048D4"/>
    <w:rsid w:val="00004924"/>
    <w:rsid w:val="00005185"/>
    <w:rsid w:val="000053AE"/>
    <w:rsid w:val="0000588E"/>
    <w:rsid w:val="00005ACB"/>
    <w:rsid w:val="00005BAB"/>
    <w:rsid w:val="00005D4F"/>
    <w:rsid w:val="0000601C"/>
    <w:rsid w:val="00006518"/>
    <w:rsid w:val="00006EAC"/>
    <w:rsid w:val="00006F9D"/>
    <w:rsid w:val="000071A6"/>
    <w:rsid w:val="00007244"/>
    <w:rsid w:val="0000786B"/>
    <w:rsid w:val="00007B57"/>
    <w:rsid w:val="00010374"/>
    <w:rsid w:val="00010872"/>
    <w:rsid w:val="00010B5B"/>
    <w:rsid w:val="00011099"/>
    <w:rsid w:val="000112EE"/>
    <w:rsid w:val="000115FB"/>
    <w:rsid w:val="0001192B"/>
    <w:rsid w:val="00011ED6"/>
    <w:rsid w:val="00012E83"/>
    <w:rsid w:val="00013062"/>
    <w:rsid w:val="00013298"/>
    <w:rsid w:val="000135F7"/>
    <w:rsid w:val="0001362D"/>
    <w:rsid w:val="0001364C"/>
    <w:rsid w:val="0001396E"/>
    <w:rsid w:val="00013BC5"/>
    <w:rsid w:val="00013C82"/>
    <w:rsid w:val="00013F84"/>
    <w:rsid w:val="000149F5"/>
    <w:rsid w:val="00014A28"/>
    <w:rsid w:val="00014E88"/>
    <w:rsid w:val="00014FAB"/>
    <w:rsid w:val="00015650"/>
    <w:rsid w:val="00015C52"/>
    <w:rsid w:val="00015C94"/>
    <w:rsid w:val="000160AC"/>
    <w:rsid w:val="00016375"/>
    <w:rsid w:val="000166C1"/>
    <w:rsid w:val="000167B2"/>
    <w:rsid w:val="00016879"/>
    <w:rsid w:val="0001741A"/>
    <w:rsid w:val="00017571"/>
    <w:rsid w:val="000177F4"/>
    <w:rsid w:val="000179F5"/>
    <w:rsid w:val="00017C40"/>
    <w:rsid w:val="00020021"/>
    <w:rsid w:val="00020144"/>
    <w:rsid w:val="00020380"/>
    <w:rsid w:val="0002055E"/>
    <w:rsid w:val="00020575"/>
    <w:rsid w:val="00020882"/>
    <w:rsid w:val="00020E35"/>
    <w:rsid w:val="00020F08"/>
    <w:rsid w:val="00020F97"/>
    <w:rsid w:val="00021255"/>
    <w:rsid w:val="0002165D"/>
    <w:rsid w:val="00021D4A"/>
    <w:rsid w:val="00022087"/>
    <w:rsid w:val="000222F7"/>
    <w:rsid w:val="00022CE8"/>
    <w:rsid w:val="000230F3"/>
    <w:rsid w:val="000237CC"/>
    <w:rsid w:val="00023CE6"/>
    <w:rsid w:val="00024174"/>
    <w:rsid w:val="00024953"/>
    <w:rsid w:val="00024DB8"/>
    <w:rsid w:val="00024F30"/>
    <w:rsid w:val="00025147"/>
    <w:rsid w:val="0002534C"/>
    <w:rsid w:val="00025392"/>
    <w:rsid w:val="000255BE"/>
    <w:rsid w:val="00025A43"/>
    <w:rsid w:val="00025A8E"/>
    <w:rsid w:val="00025D60"/>
    <w:rsid w:val="00025F58"/>
    <w:rsid w:val="00026132"/>
    <w:rsid w:val="0002666D"/>
    <w:rsid w:val="00026FC8"/>
    <w:rsid w:val="00027352"/>
    <w:rsid w:val="00027889"/>
    <w:rsid w:val="00027A4F"/>
    <w:rsid w:val="00027AA4"/>
    <w:rsid w:val="00027B61"/>
    <w:rsid w:val="00027BD5"/>
    <w:rsid w:val="0003059C"/>
    <w:rsid w:val="00031492"/>
    <w:rsid w:val="0003169D"/>
    <w:rsid w:val="00031980"/>
    <w:rsid w:val="00031A44"/>
    <w:rsid w:val="00031ADE"/>
    <w:rsid w:val="00031B7F"/>
    <w:rsid w:val="000320F5"/>
    <w:rsid w:val="00032497"/>
    <w:rsid w:val="000327D3"/>
    <w:rsid w:val="00032891"/>
    <w:rsid w:val="00032ABF"/>
    <w:rsid w:val="00032D73"/>
    <w:rsid w:val="0003340E"/>
    <w:rsid w:val="00033483"/>
    <w:rsid w:val="000335AA"/>
    <w:rsid w:val="00033627"/>
    <w:rsid w:val="00033EFB"/>
    <w:rsid w:val="0003448F"/>
    <w:rsid w:val="000347E9"/>
    <w:rsid w:val="000349F5"/>
    <w:rsid w:val="00034ABA"/>
    <w:rsid w:val="00034F17"/>
    <w:rsid w:val="000351D6"/>
    <w:rsid w:val="00035579"/>
    <w:rsid w:val="00035878"/>
    <w:rsid w:val="0003598D"/>
    <w:rsid w:val="00035A15"/>
    <w:rsid w:val="00035AF0"/>
    <w:rsid w:val="00035BCC"/>
    <w:rsid w:val="00036165"/>
    <w:rsid w:val="000366B9"/>
    <w:rsid w:val="00036C24"/>
    <w:rsid w:val="00036E95"/>
    <w:rsid w:val="00036FB5"/>
    <w:rsid w:val="0003790F"/>
    <w:rsid w:val="00037979"/>
    <w:rsid w:val="00037C93"/>
    <w:rsid w:val="00037D91"/>
    <w:rsid w:val="00037E6A"/>
    <w:rsid w:val="0004047E"/>
    <w:rsid w:val="000404E2"/>
    <w:rsid w:val="00040791"/>
    <w:rsid w:val="00040952"/>
    <w:rsid w:val="00040D36"/>
    <w:rsid w:val="00040E69"/>
    <w:rsid w:val="00041597"/>
    <w:rsid w:val="000418B6"/>
    <w:rsid w:val="000418E4"/>
    <w:rsid w:val="00041C82"/>
    <w:rsid w:val="00041E72"/>
    <w:rsid w:val="000423BE"/>
    <w:rsid w:val="00042503"/>
    <w:rsid w:val="00042F74"/>
    <w:rsid w:val="00043002"/>
    <w:rsid w:val="0004334B"/>
    <w:rsid w:val="00043355"/>
    <w:rsid w:val="000433E0"/>
    <w:rsid w:val="000434F1"/>
    <w:rsid w:val="00043DDD"/>
    <w:rsid w:val="00043EF5"/>
    <w:rsid w:val="000441C7"/>
    <w:rsid w:val="00044371"/>
    <w:rsid w:val="0004445C"/>
    <w:rsid w:val="000444A8"/>
    <w:rsid w:val="00044543"/>
    <w:rsid w:val="00044BAF"/>
    <w:rsid w:val="000452CD"/>
    <w:rsid w:val="00045740"/>
    <w:rsid w:val="00045A25"/>
    <w:rsid w:val="00045C10"/>
    <w:rsid w:val="00045D71"/>
    <w:rsid w:val="00045E6A"/>
    <w:rsid w:val="000463AC"/>
    <w:rsid w:val="000465C7"/>
    <w:rsid w:val="000468A5"/>
    <w:rsid w:val="00046BCB"/>
    <w:rsid w:val="00046E0B"/>
    <w:rsid w:val="00047137"/>
    <w:rsid w:val="000478DC"/>
    <w:rsid w:val="00050223"/>
    <w:rsid w:val="00050935"/>
    <w:rsid w:val="00050C03"/>
    <w:rsid w:val="00050DDE"/>
    <w:rsid w:val="00051179"/>
    <w:rsid w:val="00051417"/>
    <w:rsid w:val="00051489"/>
    <w:rsid w:val="00051519"/>
    <w:rsid w:val="000517C5"/>
    <w:rsid w:val="000519D3"/>
    <w:rsid w:val="00051E25"/>
    <w:rsid w:val="00052251"/>
    <w:rsid w:val="00052781"/>
    <w:rsid w:val="000529F4"/>
    <w:rsid w:val="000536B3"/>
    <w:rsid w:val="0005373E"/>
    <w:rsid w:val="000537B4"/>
    <w:rsid w:val="00054433"/>
    <w:rsid w:val="00054A85"/>
    <w:rsid w:val="00054E30"/>
    <w:rsid w:val="0005542F"/>
    <w:rsid w:val="00055589"/>
    <w:rsid w:val="0005578C"/>
    <w:rsid w:val="00055825"/>
    <w:rsid w:val="000558C4"/>
    <w:rsid w:val="00055A41"/>
    <w:rsid w:val="000560DA"/>
    <w:rsid w:val="000567D5"/>
    <w:rsid w:val="00056AD8"/>
    <w:rsid w:val="00056D3D"/>
    <w:rsid w:val="000570A0"/>
    <w:rsid w:val="00057745"/>
    <w:rsid w:val="00057C8E"/>
    <w:rsid w:val="00057CCF"/>
    <w:rsid w:val="00057CD9"/>
    <w:rsid w:val="000607CE"/>
    <w:rsid w:val="000607E3"/>
    <w:rsid w:val="000609B2"/>
    <w:rsid w:val="00061492"/>
    <w:rsid w:val="00061661"/>
    <w:rsid w:val="0006199C"/>
    <w:rsid w:val="00061B0E"/>
    <w:rsid w:val="00061CDD"/>
    <w:rsid w:val="000623B2"/>
    <w:rsid w:val="00062766"/>
    <w:rsid w:val="0006276B"/>
    <w:rsid w:val="00062A3C"/>
    <w:rsid w:val="00062B25"/>
    <w:rsid w:val="00062B9C"/>
    <w:rsid w:val="00063267"/>
    <w:rsid w:val="000639A9"/>
    <w:rsid w:val="00063DE4"/>
    <w:rsid w:val="000643EC"/>
    <w:rsid w:val="00064933"/>
    <w:rsid w:val="00064B87"/>
    <w:rsid w:val="00064DF1"/>
    <w:rsid w:val="00064F5A"/>
    <w:rsid w:val="00065008"/>
    <w:rsid w:val="0006504B"/>
    <w:rsid w:val="0006537A"/>
    <w:rsid w:val="00065604"/>
    <w:rsid w:val="000658B6"/>
    <w:rsid w:val="00065C76"/>
    <w:rsid w:val="00065E36"/>
    <w:rsid w:val="00065E8B"/>
    <w:rsid w:val="00065F63"/>
    <w:rsid w:val="00065FEA"/>
    <w:rsid w:val="000660C5"/>
    <w:rsid w:val="00066642"/>
    <w:rsid w:val="00066702"/>
    <w:rsid w:val="00066F5E"/>
    <w:rsid w:val="00067039"/>
    <w:rsid w:val="000672F9"/>
    <w:rsid w:val="00067374"/>
    <w:rsid w:val="000675C1"/>
    <w:rsid w:val="00067F78"/>
    <w:rsid w:val="00070559"/>
    <w:rsid w:val="0007075C"/>
    <w:rsid w:val="00070784"/>
    <w:rsid w:val="00070791"/>
    <w:rsid w:val="000717C9"/>
    <w:rsid w:val="00071C18"/>
    <w:rsid w:val="00071C3D"/>
    <w:rsid w:val="00071DAC"/>
    <w:rsid w:val="00071E82"/>
    <w:rsid w:val="00072003"/>
    <w:rsid w:val="000724FE"/>
    <w:rsid w:val="00072552"/>
    <w:rsid w:val="00072E91"/>
    <w:rsid w:val="00073367"/>
    <w:rsid w:val="00074891"/>
    <w:rsid w:val="00074F14"/>
    <w:rsid w:val="00075255"/>
    <w:rsid w:val="00075907"/>
    <w:rsid w:val="00075927"/>
    <w:rsid w:val="00075B4D"/>
    <w:rsid w:val="00075EC4"/>
    <w:rsid w:val="00075FFE"/>
    <w:rsid w:val="00076269"/>
    <w:rsid w:val="00076F6A"/>
    <w:rsid w:val="00077166"/>
    <w:rsid w:val="00077245"/>
    <w:rsid w:val="00077E11"/>
    <w:rsid w:val="000802C0"/>
    <w:rsid w:val="000804DC"/>
    <w:rsid w:val="000805D4"/>
    <w:rsid w:val="0008074C"/>
    <w:rsid w:val="00081278"/>
    <w:rsid w:val="0008157C"/>
    <w:rsid w:val="00081DE7"/>
    <w:rsid w:val="0008283A"/>
    <w:rsid w:val="00082881"/>
    <w:rsid w:val="00082944"/>
    <w:rsid w:val="00083190"/>
    <w:rsid w:val="0008327F"/>
    <w:rsid w:val="00083728"/>
    <w:rsid w:val="000837D5"/>
    <w:rsid w:val="00084299"/>
    <w:rsid w:val="00084448"/>
    <w:rsid w:val="000847C3"/>
    <w:rsid w:val="00084E43"/>
    <w:rsid w:val="00084E93"/>
    <w:rsid w:val="00084F56"/>
    <w:rsid w:val="00085069"/>
    <w:rsid w:val="00085378"/>
    <w:rsid w:val="00085844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C89"/>
    <w:rsid w:val="00086F0F"/>
    <w:rsid w:val="0008709D"/>
    <w:rsid w:val="00087679"/>
    <w:rsid w:val="00087870"/>
    <w:rsid w:val="00087EDA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8"/>
    <w:rsid w:val="000913A0"/>
    <w:rsid w:val="00091A33"/>
    <w:rsid w:val="00092224"/>
    <w:rsid w:val="00092A70"/>
    <w:rsid w:val="00092B09"/>
    <w:rsid w:val="00092C61"/>
    <w:rsid w:val="00092EFD"/>
    <w:rsid w:val="0009353D"/>
    <w:rsid w:val="00093B30"/>
    <w:rsid w:val="0009430A"/>
    <w:rsid w:val="0009470A"/>
    <w:rsid w:val="00094BAF"/>
    <w:rsid w:val="00094D1B"/>
    <w:rsid w:val="00094FB4"/>
    <w:rsid w:val="00094FF6"/>
    <w:rsid w:val="00095385"/>
    <w:rsid w:val="000959C4"/>
    <w:rsid w:val="00095A5F"/>
    <w:rsid w:val="00095A79"/>
    <w:rsid w:val="00095B76"/>
    <w:rsid w:val="00095E09"/>
    <w:rsid w:val="00095F0E"/>
    <w:rsid w:val="00096423"/>
    <w:rsid w:val="0009664B"/>
    <w:rsid w:val="000967D6"/>
    <w:rsid w:val="00097228"/>
    <w:rsid w:val="000973CF"/>
    <w:rsid w:val="000975F5"/>
    <w:rsid w:val="00097659"/>
    <w:rsid w:val="00097C7F"/>
    <w:rsid w:val="000A0043"/>
    <w:rsid w:val="000A0559"/>
    <w:rsid w:val="000A0727"/>
    <w:rsid w:val="000A0AB8"/>
    <w:rsid w:val="000A0BB9"/>
    <w:rsid w:val="000A0FBB"/>
    <w:rsid w:val="000A12A1"/>
    <w:rsid w:val="000A1381"/>
    <w:rsid w:val="000A1388"/>
    <w:rsid w:val="000A171A"/>
    <w:rsid w:val="000A1E4E"/>
    <w:rsid w:val="000A2B8B"/>
    <w:rsid w:val="000A37E2"/>
    <w:rsid w:val="000A3F8F"/>
    <w:rsid w:val="000A42BF"/>
    <w:rsid w:val="000A4553"/>
    <w:rsid w:val="000A4D19"/>
    <w:rsid w:val="000A4E71"/>
    <w:rsid w:val="000A593C"/>
    <w:rsid w:val="000A5D0F"/>
    <w:rsid w:val="000A6842"/>
    <w:rsid w:val="000A6880"/>
    <w:rsid w:val="000A6B33"/>
    <w:rsid w:val="000A6D5A"/>
    <w:rsid w:val="000A6F53"/>
    <w:rsid w:val="000A70BD"/>
    <w:rsid w:val="000A72E6"/>
    <w:rsid w:val="000A74A7"/>
    <w:rsid w:val="000A78E1"/>
    <w:rsid w:val="000A7908"/>
    <w:rsid w:val="000A7970"/>
    <w:rsid w:val="000B00A5"/>
    <w:rsid w:val="000B0C30"/>
    <w:rsid w:val="000B0D32"/>
    <w:rsid w:val="000B12D4"/>
    <w:rsid w:val="000B142E"/>
    <w:rsid w:val="000B14A1"/>
    <w:rsid w:val="000B181A"/>
    <w:rsid w:val="000B1C16"/>
    <w:rsid w:val="000B1CB1"/>
    <w:rsid w:val="000B212E"/>
    <w:rsid w:val="000B2133"/>
    <w:rsid w:val="000B287F"/>
    <w:rsid w:val="000B2C43"/>
    <w:rsid w:val="000B2F6F"/>
    <w:rsid w:val="000B2FDB"/>
    <w:rsid w:val="000B3154"/>
    <w:rsid w:val="000B33FE"/>
    <w:rsid w:val="000B39FD"/>
    <w:rsid w:val="000B3D52"/>
    <w:rsid w:val="000B3E60"/>
    <w:rsid w:val="000B44E7"/>
    <w:rsid w:val="000B5589"/>
    <w:rsid w:val="000B56D8"/>
    <w:rsid w:val="000B57F9"/>
    <w:rsid w:val="000B593F"/>
    <w:rsid w:val="000B5A36"/>
    <w:rsid w:val="000B6CDD"/>
    <w:rsid w:val="000B7081"/>
    <w:rsid w:val="000B7292"/>
    <w:rsid w:val="000B7375"/>
    <w:rsid w:val="000B779E"/>
    <w:rsid w:val="000B7961"/>
    <w:rsid w:val="000B79D3"/>
    <w:rsid w:val="000B7D1D"/>
    <w:rsid w:val="000C00BB"/>
    <w:rsid w:val="000C030D"/>
    <w:rsid w:val="000C03AE"/>
    <w:rsid w:val="000C076B"/>
    <w:rsid w:val="000C0A90"/>
    <w:rsid w:val="000C0C2B"/>
    <w:rsid w:val="000C0F61"/>
    <w:rsid w:val="000C1276"/>
    <w:rsid w:val="000C135C"/>
    <w:rsid w:val="000C1616"/>
    <w:rsid w:val="000C1F47"/>
    <w:rsid w:val="000C2074"/>
    <w:rsid w:val="000C2140"/>
    <w:rsid w:val="000C2252"/>
    <w:rsid w:val="000C2A68"/>
    <w:rsid w:val="000C2D03"/>
    <w:rsid w:val="000C3317"/>
    <w:rsid w:val="000C3693"/>
    <w:rsid w:val="000C3971"/>
    <w:rsid w:val="000C3FBA"/>
    <w:rsid w:val="000C4357"/>
    <w:rsid w:val="000C451D"/>
    <w:rsid w:val="000C49CD"/>
    <w:rsid w:val="000C4ACA"/>
    <w:rsid w:val="000C4CF9"/>
    <w:rsid w:val="000C4DF0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B3"/>
    <w:rsid w:val="000C6B3B"/>
    <w:rsid w:val="000C6FBF"/>
    <w:rsid w:val="000C72DF"/>
    <w:rsid w:val="000C7621"/>
    <w:rsid w:val="000C7735"/>
    <w:rsid w:val="000D041B"/>
    <w:rsid w:val="000D08BF"/>
    <w:rsid w:val="000D0AE2"/>
    <w:rsid w:val="000D0CDC"/>
    <w:rsid w:val="000D0FED"/>
    <w:rsid w:val="000D165D"/>
    <w:rsid w:val="000D16F5"/>
    <w:rsid w:val="000D1947"/>
    <w:rsid w:val="000D1CA5"/>
    <w:rsid w:val="000D1E6D"/>
    <w:rsid w:val="000D1F12"/>
    <w:rsid w:val="000D22A9"/>
    <w:rsid w:val="000D2500"/>
    <w:rsid w:val="000D2B51"/>
    <w:rsid w:val="000D2E99"/>
    <w:rsid w:val="000D30D7"/>
    <w:rsid w:val="000D318B"/>
    <w:rsid w:val="000D3629"/>
    <w:rsid w:val="000D3996"/>
    <w:rsid w:val="000D3B7D"/>
    <w:rsid w:val="000D3DE6"/>
    <w:rsid w:val="000D3E01"/>
    <w:rsid w:val="000D3EDE"/>
    <w:rsid w:val="000D3F3E"/>
    <w:rsid w:val="000D447E"/>
    <w:rsid w:val="000D450D"/>
    <w:rsid w:val="000D4AED"/>
    <w:rsid w:val="000D4CEA"/>
    <w:rsid w:val="000D4E2B"/>
    <w:rsid w:val="000D500B"/>
    <w:rsid w:val="000D53ED"/>
    <w:rsid w:val="000D590D"/>
    <w:rsid w:val="000D5A9D"/>
    <w:rsid w:val="000D64CF"/>
    <w:rsid w:val="000D6696"/>
    <w:rsid w:val="000D6971"/>
    <w:rsid w:val="000D6DF9"/>
    <w:rsid w:val="000D6E31"/>
    <w:rsid w:val="000D6FB3"/>
    <w:rsid w:val="000D7072"/>
    <w:rsid w:val="000D7184"/>
    <w:rsid w:val="000D7B24"/>
    <w:rsid w:val="000E0256"/>
    <w:rsid w:val="000E069E"/>
    <w:rsid w:val="000E06BD"/>
    <w:rsid w:val="000E0B92"/>
    <w:rsid w:val="000E10DB"/>
    <w:rsid w:val="000E14C0"/>
    <w:rsid w:val="000E16D7"/>
    <w:rsid w:val="000E1D0B"/>
    <w:rsid w:val="000E28E6"/>
    <w:rsid w:val="000E2F85"/>
    <w:rsid w:val="000E30F2"/>
    <w:rsid w:val="000E3136"/>
    <w:rsid w:val="000E31D7"/>
    <w:rsid w:val="000E3890"/>
    <w:rsid w:val="000E39C9"/>
    <w:rsid w:val="000E3B4D"/>
    <w:rsid w:val="000E3BE7"/>
    <w:rsid w:val="000E3ECE"/>
    <w:rsid w:val="000E42B7"/>
    <w:rsid w:val="000E4576"/>
    <w:rsid w:val="000E46C4"/>
    <w:rsid w:val="000E475D"/>
    <w:rsid w:val="000E4B34"/>
    <w:rsid w:val="000E4BD7"/>
    <w:rsid w:val="000E519C"/>
    <w:rsid w:val="000E56AF"/>
    <w:rsid w:val="000E5B65"/>
    <w:rsid w:val="000E5F52"/>
    <w:rsid w:val="000E6788"/>
    <w:rsid w:val="000E68A5"/>
    <w:rsid w:val="000E6B10"/>
    <w:rsid w:val="000E6D8B"/>
    <w:rsid w:val="000E6E8B"/>
    <w:rsid w:val="000E796B"/>
    <w:rsid w:val="000E7A44"/>
    <w:rsid w:val="000F062E"/>
    <w:rsid w:val="000F08E2"/>
    <w:rsid w:val="000F0967"/>
    <w:rsid w:val="000F0BC6"/>
    <w:rsid w:val="000F11EA"/>
    <w:rsid w:val="000F13B5"/>
    <w:rsid w:val="000F1A6F"/>
    <w:rsid w:val="000F1DBB"/>
    <w:rsid w:val="000F1DC5"/>
    <w:rsid w:val="000F2983"/>
    <w:rsid w:val="000F2C64"/>
    <w:rsid w:val="000F2F01"/>
    <w:rsid w:val="000F38A1"/>
    <w:rsid w:val="000F3AA7"/>
    <w:rsid w:val="000F4772"/>
    <w:rsid w:val="000F47CB"/>
    <w:rsid w:val="000F4A75"/>
    <w:rsid w:val="000F59C8"/>
    <w:rsid w:val="000F6176"/>
    <w:rsid w:val="000F6279"/>
    <w:rsid w:val="000F6F02"/>
    <w:rsid w:val="000F71DD"/>
    <w:rsid w:val="000F776F"/>
    <w:rsid w:val="000F7B6C"/>
    <w:rsid w:val="00100142"/>
    <w:rsid w:val="00100A6A"/>
    <w:rsid w:val="001016E0"/>
    <w:rsid w:val="00101765"/>
    <w:rsid w:val="0010177F"/>
    <w:rsid w:val="00101934"/>
    <w:rsid w:val="00101C2C"/>
    <w:rsid w:val="00101E1D"/>
    <w:rsid w:val="0010203F"/>
    <w:rsid w:val="00102418"/>
    <w:rsid w:val="00102818"/>
    <w:rsid w:val="001028C1"/>
    <w:rsid w:val="00103304"/>
    <w:rsid w:val="00103E4A"/>
    <w:rsid w:val="00104302"/>
    <w:rsid w:val="00104960"/>
    <w:rsid w:val="00104DC2"/>
    <w:rsid w:val="00104DDE"/>
    <w:rsid w:val="00105060"/>
    <w:rsid w:val="00105094"/>
    <w:rsid w:val="001055BC"/>
    <w:rsid w:val="00105E29"/>
    <w:rsid w:val="00105FC1"/>
    <w:rsid w:val="001060AB"/>
    <w:rsid w:val="0010622B"/>
    <w:rsid w:val="001068D4"/>
    <w:rsid w:val="00106B77"/>
    <w:rsid w:val="00106D5B"/>
    <w:rsid w:val="00107161"/>
    <w:rsid w:val="0010764B"/>
    <w:rsid w:val="0011021A"/>
    <w:rsid w:val="001103C5"/>
    <w:rsid w:val="001107F8"/>
    <w:rsid w:val="00110A19"/>
    <w:rsid w:val="00110A96"/>
    <w:rsid w:val="00110C30"/>
    <w:rsid w:val="00110E84"/>
    <w:rsid w:val="001110EB"/>
    <w:rsid w:val="001111E1"/>
    <w:rsid w:val="00111336"/>
    <w:rsid w:val="00111498"/>
    <w:rsid w:val="0011172B"/>
    <w:rsid w:val="001120E0"/>
    <w:rsid w:val="001120EC"/>
    <w:rsid w:val="00112677"/>
    <w:rsid w:val="001127F8"/>
    <w:rsid w:val="00112DA9"/>
    <w:rsid w:val="00112FCF"/>
    <w:rsid w:val="00113BCC"/>
    <w:rsid w:val="00113FF0"/>
    <w:rsid w:val="00114121"/>
    <w:rsid w:val="001144C8"/>
    <w:rsid w:val="001144F2"/>
    <w:rsid w:val="00114DEB"/>
    <w:rsid w:val="0011501A"/>
    <w:rsid w:val="00115D9F"/>
    <w:rsid w:val="00115FCB"/>
    <w:rsid w:val="00116572"/>
    <w:rsid w:val="0011673B"/>
    <w:rsid w:val="001169F5"/>
    <w:rsid w:val="00116EC2"/>
    <w:rsid w:val="00116F60"/>
    <w:rsid w:val="001175B0"/>
    <w:rsid w:val="001178FE"/>
    <w:rsid w:val="00117DC9"/>
    <w:rsid w:val="001201B0"/>
    <w:rsid w:val="001201E1"/>
    <w:rsid w:val="001202FD"/>
    <w:rsid w:val="001204A9"/>
    <w:rsid w:val="001207C9"/>
    <w:rsid w:val="00120883"/>
    <w:rsid w:val="00120A19"/>
    <w:rsid w:val="00120C4E"/>
    <w:rsid w:val="00120E82"/>
    <w:rsid w:val="0012124A"/>
    <w:rsid w:val="00121354"/>
    <w:rsid w:val="001215C0"/>
    <w:rsid w:val="00121944"/>
    <w:rsid w:val="0012198D"/>
    <w:rsid w:val="00121E20"/>
    <w:rsid w:val="00121FF6"/>
    <w:rsid w:val="00122502"/>
    <w:rsid w:val="00122BAF"/>
    <w:rsid w:val="00122F9A"/>
    <w:rsid w:val="00123587"/>
    <w:rsid w:val="001238A0"/>
    <w:rsid w:val="001239BC"/>
    <w:rsid w:val="00123B2D"/>
    <w:rsid w:val="00123DB5"/>
    <w:rsid w:val="00123DBE"/>
    <w:rsid w:val="00124278"/>
    <w:rsid w:val="00125754"/>
    <w:rsid w:val="001269B8"/>
    <w:rsid w:val="001272F0"/>
    <w:rsid w:val="00130237"/>
    <w:rsid w:val="001311D3"/>
    <w:rsid w:val="00131892"/>
    <w:rsid w:val="00131B88"/>
    <w:rsid w:val="00131E15"/>
    <w:rsid w:val="00131EB2"/>
    <w:rsid w:val="00132011"/>
    <w:rsid w:val="00132036"/>
    <w:rsid w:val="00132222"/>
    <w:rsid w:val="001322F9"/>
    <w:rsid w:val="00132980"/>
    <w:rsid w:val="00132B37"/>
    <w:rsid w:val="00132F57"/>
    <w:rsid w:val="001331BF"/>
    <w:rsid w:val="001333FA"/>
    <w:rsid w:val="00133B51"/>
    <w:rsid w:val="00133F06"/>
    <w:rsid w:val="0013416B"/>
    <w:rsid w:val="00134349"/>
    <w:rsid w:val="001346C0"/>
    <w:rsid w:val="001346D4"/>
    <w:rsid w:val="0013491E"/>
    <w:rsid w:val="0013492C"/>
    <w:rsid w:val="00134D5F"/>
    <w:rsid w:val="00135138"/>
    <w:rsid w:val="001351A0"/>
    <w:rsid w:val="0013549D"/>
    <w:rsid w:val="001354DE"/>
    <w:rsid w:val="00135511"/>
    <w:rsid w:val="00135566"/>
    <w:rsid w:val="001357F2"/>
    <w:rsid w:val="00135810"/>
    <w:rsid w:val="00135AB7"/>
    <w:rsid w:val="00136552"/>
    <w:rsid w:val="0013657B"/>
    <w:rsid w:val="0013690E"/>
    <w:rsid w:val="00136A4A"/>
    <w:rsid w:val="00136B82"/>
    <w:rsid w:val="00137083"/>
    <w:rsid w:val="0013717D"/>
    <w:rsid w:val="0013796D"/>
    <w:rsid w:val="001400CC"/>
    <w:rsid w:val="001401E0"/>
    <w:rsid w:val="00140292"/>
    <w:rsid w:val="00140554"/>
    <w:rsid w:val="00141A09"/>
    <w:rsid w:val="00141A20"/>
    <w:rsid w:val="00141D2E"/>
    <w:rsid w:val="001422FE"/>
    <w:rsid w:val="001426A0"/>
    <w:rsid w:val="001427A9"/>
    <w:rsid w:val="00142B35"/>
    <w:rsid w:val="00142C71"/>
    <w:rsid w:val="001431A6"/>
    <w:rsid w:val="001435C0"/>
    <w:rsid w:val="001437D5"/>
    <w:rsid w:val="00143F40"/>
    <w:rsid w:val="001443B0"/>
    <w:rsid w:val="001443F2"/>
    <w:rsid w:val="001447F7"/>
    <w:rsid w:val="00144D6B"/>
    <w:rsid w:val="00144E78"/>
    <w:rsid w:val="0014517B"/>
    <w:rsid w:val="001452C0"/>
    <w:rsid w:val="00145548"/>
    <w:rsid w:val="001467F9"/>
    <w:rsid w:val="0014703F"/>
    <w:rsid w:val="0014738E"/>
    <w:rsid w:val="001476E8"/>
    <w:rsid w:val="0014774F"/>
    <w:rsid w:val="00150273"/>
    <w:rsid w:val="001503C5"/>
    <w:rsid w:val="00150E82"/>
    <w:rsid w:val="001512EB"/>
    <w:rsid w:val="00151687"/>
    <w:rsid w:val="00151CA8"/>
    <w:rsid w:val="00151DC4"/>
    <w:rsid w:val="001520E0"/>
    <w:rsid w:val="001523F4"/>
    <w:rsid w:val="00152476"/>
    <w:rsid w:val="001525FB"/>
    <w:rsid w:val="00152964"/>
    <w:rsid w:val="00152E00"/>
    <w:rsid w:val="001532F4"/>
    <w:rsid w:val="00153341"/>
    <w:rsid w:val="00153707"/>
    <w:rsid w:val="00153A18"/>
    <w:rsid w:val="00153C5F"/>
    <w:rsid w:val="00153E26"/>
    <w:rsid w:val="00154240"/>
    <w:rsid w:val="001544E3"/>
    <w:rsid w:val="0015451C"/>
    <w:rsid w:val="00154776"/>
    <w:rsid w:val="001550B0"/>
    <w:rsid w:val="001553A9"/>
    <w:rsid w:val="00155479"/>
    <w:rsid w:val="00155582"/>
    <w:rsid w:val="001557BD"/>
    <w:rsid w:val="00155A63"/>
    <w:rsid w:val="00156307"/>
    <w:rsid w:val="001573FD"/>
    <w:rsid w:val="00157531"/>
    <w:rsid w:val="001576A2"/>
    <w:rsid w:val="00157C97"/>
    <w:rsid w:val="0016031D"/>
    <w:rsid w:val="00160769"/>
    <w:rsid w:val="00160C44"/>
    <w:rsid w:val="00160DB6"/>
    <w:rsid w:val="001612EF"/>
    <w:rsid w:val="001613D7"/>
    <w:rsid w:val="001614E2"/>
    <w:rsid w:val="00161500"/>
    <w:rsid w:val="00161747"/>
    <w:rsid w:val="0016178C"/>
    <w:rsid w:val="00161AC9"/>
    <w:rsid w:val="00161C6E"/>
    <w:rsid w:val="00161E0A"/>
    <w:rsid w:val="00162451"/>
    <w:rsid w:val="001624B2"/>
    <w:rsid w:val="0016266F"/>
    <w:rsid w:val="00162E95"/>
    <w:rsid w:val="001630D2"/>
    <w:rsid w:val="001634BD"/>
    <w:rsid w:val="001639BA"/>
    <w:rsid w:val="001639F9"/>
    <w:rsid w:val="00163FB1"/>
    <w:rsid w:val="0016492A"/>
    <w:rsid w:val="00164BF3"/>
    <w:rsid w:val="00164E72"/>
    <w:rsid w:val="00164FA7"/>
    <w:rsid w:val="00165090"/>
    <w:rsid w:val="001650FA"/>
    <w:rsid w:val="0016535E"/>
    <w:rsid w:val="00165639"/>
    <w:rsid w:val="001657B2"/>
    <w:rsid w:val="00165878"/>
    <w:rsid w:val="00165A2C"/>
    <w:rsid w:val="00165A63"/>
    <w:rsid w:val="00166020"/>
    <w:rsid w:val="00166027"/>
    <w:rsid w:val="0016651A"/>
    <w:rsid w:val="00166654"/>
    <w:rsid w:val="00166769"/>
    <w:rsid w:val="00166A73"/>
    <w:rsid w:val="0016718C"/>
    <w:rsid w:val="00167728"/>
    <w:rsid w:val="00167EB5"/>
    <w:rsid w:val="00170084"/>
    <w:rsid w:val="0017045E"/>
    <w:rsid w:val="00170693"/>
    <w:rsid w:val="00170EB5"/>
    <w:rsid w:val="00170F21"/>
    <w:rsid w:val="00171042"/>
    <w:rsid w:val="00171361"/>
    <w:rsid w:val="001717D4"/>
    <w:rsid w:val="001719AF"/>
    <w:rsid w:val="001725DA"/>
    <w:rsid w:val="0017281E"/>
    <w:rsid w:val="00173059"/>
    <w:rsid w:val="001732C5"/>
    <w:rsid w:val="00173409"/>
    <w:rsid w:val="00173796"/>
    <w:rsid w:val="00173C90"/>
    <w:rsid w:val="00174060"/>
    <w:rsid w:val="00174161"/>
    <w:rsid w:val="00174BF5"/>
    <w:rsid w:val="001751A8"/>
    <w:rsid w:val="001757CF"/>
    <w:rsid w:val="00175E89"/>
    <w:rsid w:val="00175F1A"/>
    <w:rsid w:val="00176CE0"/>
    <w:rsid w:val="00176FD5"/>
    <w:rsid w:val="00177334"/>
    <w:rsid w:val="00177576"/>
    <w:rsid w:val="0017765D"/>
    <w:rsid w:val="00177CAF"/>
    <w:rsid w:val="00180311"/>
    <w:rsid w:val="0018075B"/>
    <w:rsid w:val="0018139F"/>
    <w:rsid w:val="0018156C"/>
    <w:rsid w:val="00181740"/>
    <w:rsid w:val="00181E8B"/>
    <w:rsid w:val="001826F7"/>
    <w:rsid w:val="00182B54"/>
    <w:rsid w:val="00182D71"/>
    <w:rsid w:val="0018329F"/>
    <w:rsid w:val="001836C5"/>
    <w:rsid w:val="00184273"/>
    <w:rsid w:val="00184715"/>
    <w:rsid w:val="0018498D"/>
    <w:rsid w:val="00184D43"/>
    <w:rsid w:val="00184E51"/>
    <w:rsid w:val="001854C0"/>
    <w:rsid w:val="0018561C"/>
    <w:rsid w:val="00185785"/>
    <w:rsid w:val="00185FDB"/>
    <w:rsid w:val="0018606D"/>
    <w:rsid w:val="00186387"/>
    <w:rsid w:val="0018681D"/>
    <w:rsid w:val="00186A8F"/>
    <w:rsid w:val="00186E89"/>
    <w:rsid w:val="00187423"/>
    <w:rsid w:val="00187670"/>
    <w:rsid w:val="001876E1"/>
    <w:rsid w:val="001876F8"/>
    <w:rsid w:val="00187F9A"/>
    <w:rsid w:val="00190488"/>
    <w:rsid w:val="00190538"/>
    <w:rsid w:val="00190631"/>
    <w:rsid w:val="001906FB"/>
    <w:rsid w:val="00190B6F"/>
    <w:rsid w:val="00190C28"/>
    <w:rsid w:val="00190DC8"/>
    <w:rsid w:val="00190E74"/>
    <w:rsid w:val="00190E8B"/>
    <w:rsid w:val="00191564"/>
    <w:rsid w:val="00191940"/>
    <w:rsid w:val="001919E9"/>
    <w:rsid w:val="00191B7A"/>
    <w:rsid w:val="00191FBB"/>
    <w:rsid w:val="001921AD"/>
    <w:rsid w:val="001921AF"/>
    <w:rsid w:val="00192F3E"/>
    <w:rsid w:val="001932C1"/>
    <w:rsid w:val="001934B6"/>
    <w:rsid w:val="00193556"/>
    <w:rsid w:val="001936A9"/>
    <w:rsid w:val="00193725"/>
    <w:rsid w:val="00193BFA"/>
    <w:rsid w:val="00193CD8"/>
    <w:rsid w:val="0019439A"/>
    <w:rsid w:val="001943F0"/>
    <w:rsid w:val="001949BC"/>
    <w:rsid w:val="001949EE"/>
    <w:rsid w:val="00194D35"/>
    <w:rsid w:val="00194D7B"/>
    <w:rsid w:val="00194DD2"/>
    <w:rsid w:val="00195304"/>
    <w:rsid w:val="001954EA"/>
    <w:rsid w:val="001955DA"/>
    <w:rsid w:val="0019564E"/>
    <w:rsid w:val="00195784"/>
    <w:rsid w:val="00195B1F"/>
    <w:rsid w:val="00195D7F"/>
    <w:rsid w:val="00195DC1"/>
    <w:rsid w:val="00196228"/>
    <w:rsid w:val="0019646C"/>
    <w:rsid w:val="001964D6"/>
    <w:rsid w:val="00196993"/>
    <w:rsid w:val="00196C3A"/>
    <w:rsid w:val="00196CBF"/>
    <w:rsid w:val="00196FD1"/>
    <w:rsid w:val="0019739F"/>
    <w:rsid w:val="00197591"/>
    <w:rsid w:val="00197B4E"/>
    <w:rsid w:val="00197EE5"/>
    <w:rsid w:val="001A00BE"/>
    <w:rsid w:val="001A0516"/>
    <w:rsid w:val="001A0539"/>
    <w:rsid w:val="001A0771"/>
    <w:rsid w:val="001A0B75"/>
    <w:rsid w:val="001A0DC4"/>
    <w:rsid w:val="001A1645"/>
    <w:rsid w:val="001A177A"/>
    <w:rsid w:val="001A19A5"/>
    <w:rsid w:val="001A215C"/>
    <w:rsid w:val="001A21FD"/>
    <w:rsid w:val="001A269D"/>
    <w:rsid w:val="001A2ACE"/>
    <w:rsid w:val="001A2FA8"/>
    <w:rsid w:val="001A3E71"/>
    <w:rsid w:val="001A442F"/>
    <w:rsid w:val="001A4825"/>
    <w:rsid w:val="001A485D"/>
    <w:rsid w:val="001A4D48"/>
    <w:rsid w:val="001A51B4"/>
    <w:rsid w:val="001A54E0"/>
    <w:rsid w:val="001A5A3E"/>
    <w:rsid w:val="001A5E35"/>
    <w:rsid w:val="001A629A"/>
    <w:rsid w:val="001A6678"/>
    <w:rsid w:val="001A66E5"/>
    <w:rsid w:val="001A6A8C"/>
    <w:rsid w:val="001A6AAF"/>
    <w:rsid w:val="001A6BB5"/>
    <w:rsid w:val="001A6CBA"/>
    <w:rsid w:val="001A6F53"/>
    <w:rsid w:val="001A74AB"/>
    <w:rsid w:val="001A74B6"/>
    <w:rsid w:val="001A757C"/>
    <w:rsid w:val="001A75D7"/>
    <w:rsid w:val="001A7AEF"/>
    <w:rsid w:val="001A7C47"/>
    <w:rsid w:val="001A7E94"/>
    <w:rsid w:val="001B011F"/>
    <w:rsid w:val="001B04F7"/>
    <w:rsid w:val="001B087C"/>
    <w:rsid w:val="001B0CF7"/>
    <w:rsid w:val="001B1480"/>
    <w:rsid w:val="001B15BE"/>
    <w:rsid w:val="001B18A9"/>
    <w:rsid w:val="001B1921"/>
    <w:rsid w:val="001B1BE6"/>
    <w:rsid w:val="001B1E14"/>
    <w:rsid w:val="001B1EFC"/>
    <w:rsid w:val="001B24DE"/>
    <w:rsid w:val="001B2937"/>
    <w:rsid w:val="001B2C1D"/>
    <w:rsid w:val="001B340D"/>
    <w:rsid w:val="001B37F6"/>
    <w:rsid w:val="001B4166"/>
    <w:rsid w:val="001B43EA"/>
    <w:rsid w:val="001B4474"/>
    <w:rsid w:val="001B49E6"/>
    <w:rsid w:val="001B4B2D"/>
    <w:rsid w:val="001B4D0C"/>
    <w:rsid w:val="001B4D3E"/>
    <w:rsid w:val="001B4ECD"/>
    <w:rsid w:val="001B4F5D"/>
    <w:rsid w:val="001B5485"/>
    <w:rsid w:val="001B5503"/>
    <w:rsid w:val="001B5F0C"/>
    <w:rsid w:val="001B5FAE"/>
    <w:rsid w:val="001B6238"/>
    <w:rsid w:val="001B639B"/>
    <w:rsid w:val="001B662B"/>
    <w:rsid w:val="001B6DC0"/>
    <w:rsid w:val="001B6DFB"/>
    <w:rsid w:val="001B764F"/>
    <w:rsid w:val="001B7900"/>
    <w:rsid w:val="001B7B73"/>
    <w:rsid w:val="001B7B9B"/>
    <w:rsid w:val="001B7E1F"/>
    <w:rsid w:val="001C069E"/>
    <w:rsid w:val="001C077A"/>
    <w:rsid w:val="001C0CE9"/>
    <w:rsid w:val="001C0DA1"/>
    <w:rsid w:val="001C0ED7"/>
    <w:rsid w:val="001C1415"/>
    <w:rsid w:val="001C1BAC"/>
    <w:rsid w:val="001C22F9"/>
    <w:rsid w:val="001C2307"/>
    <w:rsid w:val="001C246C"/>
    <w:rsid w:val="001C2896"/>
    <w:rsid w:val="001C28A3"/>
    <w:rsid w:val="001C2A2F"/>
    <w:rsid w:val="001C33C4"/>
    <w:rsid w:val="001C351A"/>
    <w:rsid w:val="001C35B7"/>
    <w:rsid w:val="001C367A"/>
    <w:rsid w:val="001C3B09"/>
    <w:rsid w:val="001C3CD5"/>
    <w:rsid w:val="001C4325"/>
    <w:rsid w:val="001C4912"/>
    <w:rsid w:val="001C4E56"/>
    <w:rsid w:val="001C50F2"/>
    <w:rsid w:val="001C5369"/>
    <w:rsid w:val="001C5532"/>
    <w:rsid w:val="001C632A"/>
    <w:rsid w:val="001C655A"/>
    <w:rsid w:val="001C6928"/>
    <w:rsid w:val="001C6B2D"/>
    <w:rsid w:val="001C6D57"/>
    <w:rsid w:val="001C6DCF"/>
    <w:rsid w:val="001C70BC"/>
    <w:rsid w:val="001C74C6"/>
    <w:rsid w:val="001C7AD4"/>
    <w:rsid w:val="001C7D15"/>
    <w:rsid w:val="001C7E7A"/>
    <w:rsid w:val="001D0217"/>
    <w:rsid w:val="001D046D"/>
    <w:rsid w:val="001D0EFA"/>
    <w:rsid w:val="001D0F19"/>
    <w:rsid w:val="001D13A9"/>
    <w:rsid w:val="001D176A"/>
    <w:rsid w:val="001D1889"/>
    <w:rsid w:val="001D2FEC"/>
    <w:rsid w:val="001D31A4"/>
    <w:rsid w:val="001D326A"/>
    <w:rsid w:val="001D38AB"/>
    <w:rsid w:val="001D3D7E"/>
    <w:rsid w:val="001D3DA4"/>
    <w:rsid w:val="001D4464"/>
    <w:rsid w:val="001D4D8E"/>
    <w:rsid w:val="001D4E88"/>
    <w:rsid w:val="001D522E"/>
    <w:rsid w:val="001D54BF"/>
    <w:rsid w:val="001D59E6"/>
    <w:rsid w:val="001D5B01"/>
    <w:rsid w:val="001D5D99"/>
    <w:rsid w:val="001D6282"/>
    <w:rsid w:val="001D65E4"/>
    <w:rsid w:val="001D68C7"/>
    <w:rsid w:val="001D68D1"/>
    <w:rsid w:val="001D6F45"/>
    <w:rsid w:val="001D73BB"/>
    <w:rsid w:val="001D73E2"/>
    <w:rsid w:val="001E02B7"/>
    <w:rsid w:val="001E0827"/>
    <w:rsid w:val="001E082C"/>
    <w:rsid w:val="001E0976"/>
    <w:rsid w:val="001E0A5B"/>
    <w:rsid w:val="001E0BB0"/>
    <w:rsid w:val="001E0CE4"/>
    <w:rsid w:val="001E13F8"/>
    <w:rsid w:val="001E152F"/>
    <w:rsid w:val="001E15BB"/>
    <w:rsid w:val="001E1C32"/>
    <w:rsid w:val="001E1EC2"/>
    <w:rsid w:val="001E2295"/>
    <w:rsid w:val="001E2CCA"/>
    <w:rsid w:val="001E30C4"/>
    <w:rsid w:val="001E324E"/>
    <w:rsid w:val="001E3EFD"/>
    <w:rsid w:val="001E3F31"/>
    <w:rsid w:val="001E4475"/>
    <w:rsid w:val="001E45BD"/>
    <w:rsid w:val="001E4733"/>
    <w:rsid w:val="001E4AE4"/>
    <w:rsid w:val="001E4FB5"/>
    <w:rsid w:val="001E5395"/>
    <w:rsid w:val="001E562D"/>
    <w:rsid w:val="001E56F2"/>
    <w:rsid w:val="001E6102"/>
    <w:rsid w:val="001E6222"/>
    <w:rsid w:val="001E6320"/>
    <w:rsid w:val="001E63AE"/>
    <w:rsid w:val="001E6B47"/>
    <w:rsid w:val="001E7058"/>
    <w:rsid w:val="001E7747"/>
    <w:rsid w:val="001E7A88"/>
    <w:rsid w:val="001E7B58"/>
    <w:rsid w:val="001E7EF8"/>
    <w:rsid w:val="001F0B07"/>
    <w:rsid w:val="001F122A"/>
    <w:rsid w:val="001F134A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A7C"/>
    <w:rsid w:val="001F2DE7"/>
    <w:rsid w:val="001F2E68"/>
    <w:rsid w:val="001F2ECD"/>
    <w:rsid w:val="001F2F81"/>
    <w:rsid w:val="001F34F7"/>
    <w:rsid w:val="001F3D41"/>
    <w:rsid w:val="001F3D49"/>
    <w:rsid w:val="001F3EA5"/>
    <w:rsid w:val="001F4050"/>
    <w:rsid w:val="001F41D4"/>
    <w:rsid w:val="001F442A"/>
    <w:rsid w:val="001F4849"/>
    <w:rsid w:val="001F4B0C"/>
    <w:rsid w:val="001F568E"/>
    <w:rsid w:val="001F5860"/>
    <w:rsid w:val="001F5C19"/>
    <w:rsid w:val="001F5C3D"/>
    <w:rsid w:val="001F624B"/>
    <w:rsid w:val="001F6556"/>
    <w:rsid w:val="001F680F"/>
    <w:rsid w:val="001F6DAD"/>
    <w:rsid w:val="001F79B7"/>
    <w:rsid w:val="001F7C7B"/>
    <w:rsid w:val="001F7CA1"/>
    <w:rsid w:val="002005C7"/>
    <w:rsid w:val="00200861"/>
    <w:rsid w:val="00200A63"/>
    <w:rsid w:val="00200C88"/>
    <w:rsid w:val="00200CEA"/>
    <w:rsid w:val="002010D1"/>
    <w:rsid w:val="002011EF"/>
    <w:rsid w:val="00201484"/>
    <w:rsid w:val="002014D4"/>
    <w:rsid w:val="0020157D"/>
    <w:rsid w:val="00201AC8"/>
    <w:rsid w:val="00201CF8"/>
    <w:rsid w:val="00202245"/>
    <w:rsid w:val="0020276D"/>
    <w:rsid w:val="00202B12"/>
    <w:rsid w:val="00202E8C"/>
    <w:rsid w:val="00202E9D"/>
    <w:rsid w:val="00203267"/>
    <w:rsid w:val="00203421"/>
    <w:rsid w:val="00203B9F"/>
    <w:rsid w:val="00203C56"/>
    <w:rsid w:val="00204011"/>
    <w:rsid w:val="002040C8"/>
    <w:rsid w:val="002041D3"/>
    <w:rsid w:val="00204253"/>
    <w:rsid w:val="00204E6B"/>
    <w:rsid w:val="00204E7A"/>
    <w:rsid w:val="00204EA3"/>
    <w:rsid w:val="00204F0B"/>
    <w:rsid w:val="002057E5"/>
    <w:rsid w:val="00205FE9"/>
    <w:rsid w:val="002066A4"/>
    <w:rsid w:val="0020690E"/>
    <w:rsid w:val="00206CF7"/>
    <w:rsid w:val="00206DEC"/>
    <w:rsid w:val="00206EA1"/>
    <w:rsid w:val="00207168"/>
    <w:rsid w:val="002073A0"/>
    <w:rsid w:val="00207B58"/>
    <w:rsid w:val="00207E1F"/>
    <w:rsid w:val="002100B6"/>
    <w:rsid w:val="00210CA3"/>
    <w:rsid w:val="00210DA9"/>
    <w:rsid w:val="00211165"/>
    <w:rsid w:val="002114F9"/>
    <w:rsid w:val="00211B39"/>
    <w:rsid w:val="00212214"/>
    <w:rsid w:val="0021287D"/>
    <w:rsid w:val="00213072"/>
    <w:rsid w:val="0021327E"/>
    <w:rsid w:val="002134EA"/>
    <w:rsid w:val="002135A8"/>
    <w:rsid w:val="00213B00"/>
    <w:rsid w:val="00213BAE"/>
    <w:rsid w:val="00213C1F"/>
    <w:rsid w:val="00213DD3"/>
    <w:rsid w:val="002140E9"/>
    <w:rsid w:val="0021414B"/>
    <w:rsid w:val="00214177"/>
    <w:rsid w:val="002141F0"/>
    <w:rsid w:val="0021469E"/>
    <w:rsid w:val="00214C30"/>
    <w:rsid w:val="00214E42"/>
    <w:rsid w:val="00215113"/>
    <w:rsid w:val="00215A71"/>
    <w:rsid w:val="00215CB6"/>
    <w:rsid w:val="002160DB"/>
    <w:rsid w:val="00216313"/>
    <w:rsid w:val="002164A3"/>
    <w:rsid w:val="002164EE"/>
    <w:rsid w:val="00216D7A"/>
    <w:rsid w:val="002175E4"/>
    <w:rsid w:val="00217890"/>
    <w:rsid w:val="0021790A"/>
    <w:rsid w:val="00217935"/>
    <w:rsid w:val="00217ABA"/>
    <w:rsid w:val="00217F39"/>
    <w:rsid w:val="00220259"/>
    <w:rsid w:val="00220572"/>
    <w:rsid w:val="00220A53"/>
    <w:rsid w:val="00220CFA"/>
    <w:rsid w:val="00220D3B"/>
    <w:rsid w:val="00220F09"/>
    <w:rsid w:val="00220F81"/>
    <w:rsid w:val="00220FDE"/>
    <w:rsid w:val="0022129D"/>
    <w:rsid w:val="0022159F"/>
    <w:rsid w:val="00221A08"/>
    <w:rsid w:val="00221CB4"/>
    <w:rsid w:val="00221EB8"/>
    <w:rsid w:val="00221F0A"/>
    <w:rsid w:val="00222360"/>
    <w:rsid w:val="00222558"/>
    <w:rsid w:val="00222634"/>
    <w:rsid w:val="002227F4"/>
    <w:rsid w:val="00222BDF"/>
    <w:rsid w:val="00223650"/>
    <w:rsid w:val="002236C4"/>
    <w:rsid w:val="00223738"/>
    <w:rsid w:val="00223916"/>
    <w:rsid w:val="00223AEC"/>
    <w:rsid w:val="00223CD5"/>
    <w:rsid w:val="0022400C"/>
    <w:rsid w:val="00224726"/>
    <w:rsid w:val="002249B4"/>
    <w:rsid w:val="00224BB2"/>
    <w:rsid w:val="00224D67"/>
    <w:rsid w:val="00224F3C"/>
    <w:rsid w:val="002254D7"/>
    <w:rsid w:val="0022555C"/>
    <w:rsid w:val="002257E4"/>
    <w:rsid w:val="002259A2"/>
    <w:rsid w:val="00225D4D"/>
    <w:rsid w:val="00225E73"/>
    <w:rsid w:val="00226402"/>
    <w:rsid w:val="00226555"/>
    <w:rsid w:val="002265D8"/>
    <w:rsid w:val="002268BE"/>
    <w:rsid w:val="00226A70"/>
    <w:rsid w:val="00226B73"/>
    <w:rsid w:val="00226C7A"/>
    <w:rsid w:val="00227207"/>
    <w:rsid w:val="00227216"/>
    <w:rsid w:val="0022736F"/>
    <w:rsid w:val="002278CF"/>
    <w:rsid w:val="00227969"/>
    <w:rsid w:val="00227AC3"/>
    <w:rsid w:val="00227B28"/>
    <w:rsid w:val="00227C6C"/>
    <w:rsid w:val="00227D60"/>
    <w:rsid w:val="00227E99"/>
    <w:rsid w:val="00230246"/>
    <w:rsid w:val="00230DF7"/>
    <w:rsid w:val="00230FE6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824"/>
    <w:rsid w:val="00232A65"/>
    <w:rsid w:val="002335BC"/>
    <w:rsid w:val="00233893"/>
    <w:rsid w:val="002338AE"/>
    <w:rsid w:val="00233A85"/>
    <w:rsid w:val="00233F08"/>
    <w:rsid w:val="0023412E"/>
    <w:rsid w:val="002342BC"/>
    <w:rsid w:val="0023438E"/>
    <w:rsid w:val="002344DD"/>
    <w:rsid w:val="00234812"/>
    <w:rsid w:val="00234B12"/>
    <w:rsid w:val="00234D2A"/>
    <w:rsid w:val="00234D4B"/>
    <w:rsid w:val="00234ED9"/>
    <w:rsid w:val="00235549"/>
    <w:rsid w:val="00235586"/>
    <w:rsid w:val="0023559E"/>
    <w:rsid w:val="00235A00"/>
    <w:rsid w:val="00236096"/>
    <w:rsid w:val="00236BB1"/>
    <w:rsid w:val="00236EA1"/>
    <w:rsid w:val="00236EFF"/>
    <w:rsid w:val="00236F74"/>
    <w:rsid w:val="00237317"/>
    <w:rsid w:val="00237DA6"/>
    <w:rsid w:val="00237EF0"/>
    <w:rsid w:val="002400CE"/>
    <w:rsid w:val="002403EE"/>
    <w:rsid w:val="00240B99"/>
    <w:rsid w:val="00240E08"/>
    <w:rsid w:val="00240E83"/>
    <w:rsid w:val="00241031"/>
    <w:rsid w:val="00242375"/>
    <w:rsid w:val="002423E1"/>
    <w:rsid w:val="002424EE"/>
    <w:rsid w:val="00242629"/>
    <w:rsid w:val="00242904"/>
    <w:rsid w:val="00242AF0"/>
    <w:rsid w:val="0024351C"/>
    <w:rsid w:val="00243648"/>
    <w:rsid w:val="00243F53"/>
    <w:rsid w:val="0024432D"/>
    <w:rsid w:val="00245706"/>
    <w:rsid w:val="00245DE7"/>
    <w:rsid w:val="00246163"/>
    <w:rsid w:val="00246188"/>
    <w:rsid w:val="00246278"/>
    <w:rsid w:val="00246566"/>
    <w:rsid w:val="00246902"/>
    <w:rsid w:val="002479FF"/>
    <w:rsid w:val="00247FC6"/>
    <w:rsid w:val="00250290"/>
    <w:rsid w:val="00250384"/>
    <w:rsid w:val="00250423"/>
    <w:rsid w:val="00250B66"/>
    <w:rsid w:val="0025105F"/>
    <w:rsid w:val="0025164D"/>
    <w:rsid w:val="00251BB8"/>
    <w:rsid w:val="00251BEC"/>
    <w:rsid w:val="00251ED8"/>
    <w:rsid w:val="00252647"/>
    <w:rsid w:val="002527E8"/>
    <w:rsid w:val="0025287A"/>
    <w:rsid w:val="00252A5D"/>
    <w:rsid w:val="00252D9F"/>
    <w:rsid w:val="00252E04"/>
    <w:rsid w:val="00253209"/>
    <w:rsid w:val="0025326E"/>
    <w:rsid w:val="002533C6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332"/>
    <w:rsid w:val="00255C1A"/>
    <w:rsid w:val="00255C3F"/>
    <w:rsid w:val="002567ED"/>
    <w:rsid w:val="002568AE"/>
    <w:rsid w:val="00256C84"/>
    <w:rsid w:val="002571B5"/>
    <w:rsid w:val="002571FF"/>
    <w:rsid w:val="002573B5"/>
    <w:rsid w:val="00257704"/>
    <w:rsid w:val="00257CDC"/>
    <w:rsid w:val="00257EF5"/>
    <w:rsid w:val="002603B1"/>
    <w:rsid w:val="0026092F"/>
    <w:rsid w:val="00260A64"/>
    <w:rsid w:val="00260AA1"/>
    <w:rsid w:val="00260DA2"/>
    <w:rsid w:val="00260F18"/>
    <w:rsid w:val="00260F81"/>
    <w:rsid w:val="00261830"/>
    <w:rsid w:val="00261B58"/>
    <w:rsid w:val="00262145"/>
    <w:rsid w:val="00263417"/>
    <w:rsid w:val="0026359D"/>
    <w:rsid w:val="00263723"/>
    <w:rsid w:val="00263A33"/>
    <w:rsid w:val="00264106"/>
    <w:rsid w:val="00264142"/>
    <w:rsid w:val="0026418E"/>
    <w:rsid w:val="00264214"/>
    <w:rsid w:val="00264686"/>
    <w:rsid w:val="002646D4"/>
    <w:rsid w:val="00264C43"/>
    <w:rsid w:val="0026541B"/>
    <w:rsid w:val="00265F36"/>
    <w:rsid w:val="00265F65"/>
    <w:rsid w:val="00266171"/>
    <w:rsid w:val="00266259"/>
    <w:rsid w:val="002662D6"/>
    <w:rsid w:val="00266610"/>
    <w:rsid w:val="0026662F"/>
    <w:rsid w:val="00266EB9"/>
    <w:rsid w:val="00266FE6"/>
    <w:rsid w:val="0026715B"/>
    <w:rsid w:val="0026717F"/>
    <w:rsid w:val="002675AC"/>
    <w:rsid w:val="00267673"/>
    <w:rsid w:val="0026774E"/>
    <w:rsid w:val="00267877"/>
    <w:rsid w:val="00267D78"/>
    <w:rsid w:val="00267E97"/>
    <w:rsid w:val="002700CC"/>
    <w:rsid w:val="00270376"/>
    <w:rsid w:val="002704DF"/>
    <w:rsid w:val="00270F60"/>
    <w:rsid w:val="00271216"/>
    <w:rsid w:val="0027146B"/>
    <w:rsid w:val="00271A46"/>
    <w:rsid w:val="00271A4A"/>
    <w:rsid w:val="00271B2B"/>
    <w:rsid w:val="00271FD4"/>
    <w:rsid w:val="002723E7"/>
    <w:rsid w:val="00272D23"/>
    <w:rsid w:val="00272FC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DD0"/>
    <w:rsid w:val="00273F81"/>
    <w:rsid w:val="00274B49"/>
    <w:rsid w:val="00275033"/>
    <w:rsid w:val="002759A8"/>
    <w:rsid w:val="00275AF1"/>
    <w:rsid w:val="00275D10"/>
    <w:rsid w:val="00276157"/>
    <w:rsid w:val="00276171"/>
    <w:rsid w:val="00276175"/>
    <w:rsid w:val="00276352"/>
    <w:rsid w:val="00276423"/>
    <w:rsid w:val="0027682A"/>
    <w:rsid w:val="00276F0F"/>
    <w:rsid w:val="0027703D"/>
    <w:rsid w:val="0027745D"/>
    <w:rsid w:val="0027751C"/>
    <w:rsid w:val="002775DC"/>
    <w:rsid w:val="0027789C"/>
    <w:rsid w:val="002778D8"/>
    <w:rsid w:val="00277C4D"/>
    <w:rsid w:val="00280171"/>
    <w:rsid w:val="0028029D"/>
    <w:rsid w:val="002803F6"/>
    <w:rsid w:val="0028096A"/>
    <w:rsid w:val="00280B2C"/>
    <w:rsid w:val="00280F50"/>
    <w:rsid w:val="00280FFC"/>
    <w:rsid w:val="0028103D"/>
    <w:rsid w:val="002812A9"/>
    <w:rsid w:val="00282600"/>
    <w:rsid w:val="00282A6D"/>
    <w:rsid w:val="0028327B"/>
    <w:rsid w:val="002832A6"/>
    <w:rsid w:val="00283921"/>
    <w:rsid w:val="00283CB8"/>
    <w:rsid w:val="0028456D"/>
    <w:rsid w:val="002847C8"/>
    <w:rsid w:val="00284E05"/>
    <w:rsid w:val="00284FE0"/>
    <w:rsid w:val="00285443"/>
    <w:rsid w:val="00285925"/>
    <w:rsid w:val="00286420"/>
    <w:rsid w:val="00286617"/>
    <w:rsid w:val="00286671"/>
    <w:rsid w:val="00286A75"/>
    <w:rsid w:val="00286FF3"/>
    <w:rsid w:val="002872A8"/>
    <w:rsid w:val="00287985"/>
    <w:rsid w:val="0028799B"/>
    <w:rsid w:val="00287AF8"/>
    <w:rsid w:val="00287BD1"/>
    <w:rsid w:val="00287BD2"/>
    <w:rsid w:val="00290064"/>
    <w:rsid w:val="002900A6"/>
    <w:rsid w:val="002904B9"/>
    <w:rsid w:val="002909F0"/>
    <w:rsid w:val="00290EF0"/>
    <w:rsid w:val="00291316"/>
    <w:rsid w:val="002914CF"/>
    <w:rsid w:val="002917D4"/>
    <w:rsid w:val="002917DD"/>
    <w:rsid w:val="0029193F"/>
    <w:rsid w:val="00291FC2"/>
    <w:rsid w:val="0029223D"/>
    <w:rsid w:val="00292531"/>
    <w:rsid w:val="002925F7"/>
    <w:rsid w:val="00293041"/>
    <w:rsid w:val="002932B6"/>
    <w:rsid w:val="0029350B"/>
    <w:rsid w:val="00293648"/>
    <w:rsid w:val="00293BE2"/>
    <w:rsid w:val="00293D47"/>
    <w:rsid w:val="00293E24"/>
    <w:rsid w:val="0029489D"/>
    <w:rsid w:val="00294959"/>
    <w:rsid w:val="00294C8E"/>
    <w:rsid w:val="00294DB9"/>
    <w:rsid w:val="00295391"/>
    <w:rsid w:val="00295DB3"/>
    <w:rsid w:val="00296094"/>
    <w:rsid w:val="00296270"/>
    <w:rsid w:val="0029672F"/>
    <w:rsid w:val="00296759"/>
    <w:rsid w:val="002968DE"/>
    <w:rsid w:val="00296A92"/>
    <w:rsid w:val="002975B1"/>
    <w:rsid w:val="00297748"/>
    <w:rsid w:val="002A02C6"/>
    <w:rsid w:val="002A03F0"/>
    <w:rsid w:val="002A088D"/>
    <w:rsid w:val="002A09C2"/>
    <w:rsid w:val="002A1176"/>
    <w:rsid w:val="002A11D5"/>
    <w:rsid w:val="002A1809"/>
    <w:rsid w:val="002A1922"/>
    <w:rsid w:val="002A1D3B"/>
    <w:rsid w:val="002A1E42"/>
    <w:rsid w:val="002A2271"/>
    <w:rsid w:val="002A256F"/>
    <w:rsid w:val="002A28E1"/>
    <w:rsid w:val="002A2AD9"/>
    <w:rsid w:val="002A2BD5"/>
    <w:rsid w:val="002A2D02"/>
    <w:rsid w:val="002A2D24"/>
    <w:rsid w:val="002A2DBB"/>
    <w:rsid w:val="002A36F5"/>
    <w:rsid w:val="002A388D"/>
    <w:rsid w:val="002A3901"/>
    <w:rsid w:val="002A4118"/>
    <w:rsid w:val="002A443C"/>
    <w:rsid w:val="002A447F"/>
    <w:rsid w:val="002A495F"/>
    <w:rsid w:val="002A4B3E"/>
    <w:rsid w:val="002A4C02"/>
    <w:rsid w:val="002A4C8E"/>
    <w:rsid w:val="002A4F20"/>
    <w:rsid w:val="002A6275"/>
    <w:rsid w:val="002A62DC"/>
    <w:rsid w:val="002A63A5"/>
    <w:rsid w:val="002A689B"/>
    <w:rsid w:val="002A6930"/>
    <w:rsid w:val="002A6E67"/>
    <w:rsid w:val="002A730C"/>
    <w:rsid w:val="002A7BA5"/>
    <w:rsid w:val="002A7D0F"/>
    <w:rsid w:val="002A7E5D"/>
    <w:rsid w:val="002B0D3D"/>
    <w:rsid w:val="002B0FE1"/>
    <w:rsid w:val="002B1045"/>
    <w:rsid w:val="002B1749"/>
    <w:rsid w:val="002B1B18"/>
    <w:rsid w:val="002B2176"/>
    <w:rsid w:val="002B245C"/>
    <w:rsid w:val="002B2D9E"/>
    <w:rsid w:val="002B2E0A"/>
    <w:rsid w:val="002B346A"/>
    <w:rsid w:val="002B35E0"/>
    <w:rsid w:val="002B3C65"/>
    <w:rsid w:val="002B3CF6"/>
    <w:rsid w:val="002B3EC7"/>
    <w:rsid w:val="002B3FCF"/>
    <w:rsid w:val="002B41AE"/>
    <w:rsid w:val="002B4469"/>
    <w:rsid w:val="002B4516"/>
    <w:rsid w:val="002B5715"/>
    <w:rsid w:val="002B57A1"/>
    <w:rsid w:val="002B59DD"/>
    <w:rsid w:val="002B5A1E"/>
    <w:rsid w:val="002B5B13"/>
    <w:rsid w:val="002B5B7D"/>
    <w:rsid w:val="002B60AF"/>
    <w:rsid w:val="002B64A4"/>
    <w:rsid w:val="002B6FF3"/>
    <w:rsid w:val="002B7001"/>
    <w:rsid w:val="002B727A"/>
    <w:rsid w:val="002B7299"/>
    <w:rsid w:val="002B73AD"/>
    <w:rsid w:val="002B750B"/>
    <w:rsid w:val="002B7574"/>
    <w:rsid w:val="002B75DA"/>
    <w:rsid w:val="002B774C"/>
    <w:rsid w:val="002B7D72"/>
    <w:rsid w:val="002C03D9"/>
    <w:rsid w:val="002C0587"/>
    <w:rsid w:val="002C0860"/>
    <w:rsid w:val="002C08A2"/>
    <w:rsid w:val="002C0A00"/>
    <w:rsid w:val="002C0EED"/>
    <w:rsid w:val="002C1052"/>
    <w:rsid w:val="002C106D"/>
    <w:rsid w:val="002C1212"/>
    <w:rsid w:val="002C155B"/>
    <w:rsid w:val="002C1976"/>
    <w:rsid w:val="002C1C65"/>
    <w:rsid w:val="002C2083"/>
    <w:rsid w:val="002C26CC"/>
    <w:rsid w:val="002C2F3F"/>
    <w:rsid w:val="002C331F"/>
    <w:rsid w:val="002C344F"/>
    <w:rsid w:val="002C36E2"/>
    <w:rsid w:val="002C3E54"/>
    <w:rsid w:val="002C3F17"/>
    <w:rsid w:val="002C42F7"/>
    <w:rsid w:val="002C4AF6"/>
    <w:rsid w:val="002C4DAE"/>
    <w:rsid w:val="002C5085"/>
    <w:rsid w:val="002C519B"/>
    <w:rsid w:val="002C5833"/>
    <w:rsid w:val="002C5873"/>
    <w:rsid w:val="002C5BEA"/>
    <w:rsid w:val="002C7739"/>
    <w:rsid w:val="002C7777"/>
    <w:rsid w:val="002C7791"/>
    <w:rsid w:val="002C7C13"/>
    <w:rsid w:val="002D026D"/>
    <w:rsid w:val="002D02F4"/>
    <w:rsid w:val="002D03EF"/>
    <w:rsid w:val="002D07E9"/>
    <w:rsid w:val="002D0958"/>
    <w:rsid w:val="002D0965"/>
    <w:rsid w:val="002D0B8C"/>
    <w:rsid w:val="002D0E11"/>
    <w:rsid w:val="002D0E8D"/>
    <w:rsid w:val="002D11E0"/>
    <w:rsid w:val="002D12F3"/>
    <w:rsid w:val="002D12F7"/>
    <w:rsid w:val="002D15EA"/>
    <w:rsid w:val="002D16AB"/>
    <w:rsid w:val="002D1A3E"/>
    <w:rsid w:val="002D1B31"/>
    <w:rsid w:val="002D24D5"/>
    <w:rsid w:val="002D2615"/>
    <w:rsid w:val="002D27B4"/>
    <w:rsid w:val="002D2C8D"/>
    <w:rsid w:val="002D2CF3"/>
    <w:rsid w:val="002D304C"/>
    <w:rsid w:val="002D3165"/>
    <w:rsid w:val="002D369B"/>
    <w:rsid w:val="002D37AE"/>
    <w:rsid w:val="002D3963"/>
    <w:rsid w:val="002D3C55"/>
    <w:rsid w:val="002D3FF3"/>
    <w:rsid w:val="002D44B4"/>
    <w:rsid w:val="002D45A1"/>
    <w:rsid w:val="002D472A"/>
    <w:rsid w:val="002D4A98"/>
    <w:rsid w:val="002D4F66"/>
    <w:rsid w:val="002D50F1"/>
    <w:rsid w:val="002D52E4"/>
    <w:rsid w:val="002D53F4"/>
    <w:rsid w:val="002D55E7"/>
    <w:rsid w:val="002D5678"/>
    <w:rsid w:val="002D56BF"/>
    <w:rsid w:val="002D5BE0"/>
    <w:rsid w:val="002D5F8C"/>
    <w:rsid w:val="002D60EF"/>
    <w:rsid w:val="002D661B"/>
    <w:rsid w:val="002D68ED"/>
    <w:rsid w:val="002D6D42"/>
    <w:rsid w:val="002D6DE9"/>
    <w:rsid w:val="002D6F2B"/>
    <w:rsid w:val="002D7384"/>
    <w:rsid w:val="002D7766"/>
    <w:rsid w:val="002D79B0"/>
    <w:rsid w:val="002D7FA1"/>
    <w:rsid w:val="002E00A6"/>
    <w:rsid w:val="002E072C"/>
    <w:rsid w:val="002E07B3"/>
    <w:rsid w:val="002E10A1"/>
    <w:rsid w:val="002E1491"/>
    <w:rsid w:val="002E15C5"/>
    <w:rsid w:val="002E1AB0"/>
    <w:rsid w:val="002E1D83"/>
    <w:rsid w:val="002E2389"/>
    <w:rsid w:val="002E25A2"/>
    <w:rsid w:val="002E260C"/>
    <w:rsid w:val="002E2783"/>
    <w:rsid w:val="002E2AD3"/>
    <w:rsid w:val="002E32DA"/>
    <w:rsid w:val="002E3B80"/>
    <w:rsid w:val="002E3BC1"/>
    <w:rsid w:val="002E3FC1"/>
    <w:rsid w:val="002E41C6"/>
    <w:rsid w:val="002E43B6"/>
    <w:rsid w:val="002E468F"/>
    <w:rsid w:val="002E4C88"/>
    <w:rsid w:val="002E4D02"/>
    <w:rsid w:val="002E50A6"/>
    <w:rsid w:val="002E548D"/>
    <w:rsid w:val="002E5D6C"/>
    <w:rsid w:val="002E61E3"/>
    <w:rsid w:val="002E6263"/>
    <w:rsid w:val="002E654A"/>
    <w:rsid w:val="002E6591"/>
    <w:rsid w:val="002E6F62"/>
    <w:rsid w:val="002E71CA"/>
    <w:rsid w:val="002E729E"/>
    <w:rsid w:val="002E733B"/>
    <w:rsid w:val="002E7367"/>
    <w:rsid w:val="002F02FB"/>
    <w:rsid w:val="002F03D8"/>
    <w:rsid w:val="002F0F2C"/>
    <w:rsid w:val="002F113C"/>
    <w:rsid w:val="002F116D"/>
    <w:rsid w:val="002F182A"/>
    <w:rsid w:val="002F1907"/>
    <w:rsid w:val="002F1919"/>
    <w:rsid w:val="002F1A0B"/>
    <w:rsid w:val="002F1CCE"/>
    <w:rsid w:val="002F1D14"/>
    <w:rsid w:val="002F22BB"/>
    <w:rsid w:val="002F23AC"/>
    <w:rsid w:val="002F252E"/>
    <w:rsid w:val="002F2A7A"/>
    <w:rsid w:val="002F2F98"/>
    <w:rsid w:val="002F33BD"/>
    <w:rsid w:val="002F37F1"/>
    <w:rsid w:val="002F3B1D"/>
    <w:rsid w:val="002F3E1E"/>
    <w:rsid w:val="002F3F31"/>
    <w:rsid w:val="002F3FD8"/>
    <w:rsid w:val="002F40C9"/>
    <w:rsid w:val="002F4B48"/>
    <w:rsid w:val="002F4DDE"/>
    <w:rsid w:val="002F4FAF"/>
    <w:rsid w:val="002F582D"/>
    <w:rsid w:val="002F6148"/>
    <w:rsid w:val="002F665C"/>
    <w:rsid w:val="002F6670"/>
    <w:rsid w:val="002F675E"/>
    <w:rsid w:val="002F6A3A"/>
    <w:rsid w:val="002F6E54"/>
    <w:rsid w:val="002F6F5B"/>
    <w:rsid w:val="002F7DAE"/>
    <w:rsid w:val="0030002D"/>
    <w:rsid w:val="0030038E"/>
    <w:rsid w:val="00300750"/>
    <w:rsid w:val="003008E2"/>
    <w:rsid w:val="00300946"/>
    <w:rsid w:val="00300B74"/>
    <w:rsid w:val="00300C86"/>
    <w:rsid w:val="00300E85"/>
    <w:rsid w:val="00301204"/>
    <w:rsid w:val="003015B6"/>
    <w:rsid w:val="003016FD"/>
    <w:rsid w:val="00301B08"/>
    <w:rsid w:val="00301B09"/>
    <w:rsid w:val="00301C87"/>
    <w:rsid w:val="003021AC"/>
    <w:rsid w:val="00302877"/>
    <w:rsid w:val="00302B5B"/>
    <w:rsid w:val="00302E85"/>
    <w:rsid w:val="00302EE6"/>
    <w:rsid w:val="003034E8"/>
    <w:rsid w:val="00303C4B"/>
    <w:rsid w:val="00304028"/>
    <w:rsid w:val="003048E5"/>
    <w:rsid w:val="0030490B"/>
    <w:rsid w:val="00304D2A"/>
    <w:rsid w:val="00304DF3"/>
    <w:rsid w:val="00304EC5"/>
    <w:rsid w:val="00305057"/>
    <w:rsid w:val="0030522E"/>
    <w:rsid w:val="0030563F"/>
    <w:rsid w:val="00305B63"/>
    <w:rsid w:val="00305F4E"/>
    <w:rsid w:val="00306445"/>
    <w:rsid w:val="00306742"/>
    <w:rsid w:val="003068AC"/>
    <w:rsid w:val="00306964"/>
    <w:rsid w:val="003069DF"/>
    <w:rsid w:val="00306DA0"/>
    <w:rsid w:val="00307131"/>
    <w:rsid w:val="0030713F"/>
    <w:rsid w:val="00307C65"/>
    <w:rsid w:val="003103F8"/>
    <w:rsid w:val="00310B93"/>
    <w:rsid w:val="00310BAA"/>
    <w:rsid w:val="00310C34"/>
    <w:rsid w:val="00310DDA"/>
    <w:rsid w:val="00310FA0"/>
    <w:rsid w:val="0031126B"/>
    <w:rsid w:val="00311F18"/>
    <w:rsid w:val="00311FBF"/>
    <w:rsid w:val="00312D54"/>
    <w:rsid w:val="00313335"/>
    <w:rsid w:val="0031348C"/>
    <w:rsid w:val="00313761"/>
    <w:rsid w:val="00313890"/>
    <w:rsid w:val="0031399E"/>
    <w:rsid w:val="00313CF6"/>
    <w:rsid w:val="00314088"/>
    <w:rsid w:val="00314A61"/>
    <w:rsid w:val="00314B8A"/>
    <w:rsid w:val="00314DEF"/>
    <w:rsid w:val="00314FCB"/>
    <w:rsid w:val="00315494"/>
    <w:rsid w:val="00315F66"/>
    <w:rsid w:val="003161B1"/>
    <w:rsid w:val="003161D2"/>
    <w:rsid w:val="003162BF"/>
    <w:rsid w:val="0031687D"/>
    <w:rsid w:val="00316DC3"/>
    <w:rsid w:val="003177CF"/>
    <w:rsid w:val="00317C3A"/>
    <w:rsid w:val="00317D07"/>
    <w:rsid w:val="00317E7E"/>
    <w:rsid w:val="00317F87"/>
    <w:rsid w:val="003201D0"/>
    <w:rsid w:val="0032044C"/>
    <w:rsid w:val="003206C5"/>
    <w:rsid w:val="00320D7B"/>
    <w:rsid w:val="00321141"/>
    <w:rsid w:val="00321835"/>
    <w:rsid w:val="00321924"/>
    <w:rsid w:val="0032280B"/>
    <w:rsid w:val="003230CE"/>
    <w:rsid w:val="0032351D"/>
    <w:rsid w:val="00323A71"/>
    <w:rsid w:val="00323C37"/>
    <w:rsid w:val="00324055"/>
    <w:rsid w:val="00324101"/>
    <w:rsid w:val="0032437E"/>
    <w:rsid w:val="003246AB"/>
    <w:rsid w:val="003246D8"/>
    <w:rsid w:val="00325218"/>
    <w:rsid w:val="0032529C"/>
    <w:rsid w:val="00325C89"/>
    <w:rsid w:val="00325FA9"/>
    <w:rsid w:val="00326130"/>
    <w:rsid w:val="003267BF"/>
    <w:rsid w:val="00326801"/>
    <w:rsid w:val="00326F3B"/>
    <w:rsid w:val="00327557"/>
    <w:rsid w:val="00327892"/>
    <w:rsid w:val="00327B58"/>
    <w:rsid w:val="00327EB5"/>
    <w:rsid w:val="003306DA"/>
    <w:rsid w:val="00330827"/>
    <w:rsid w:val="00330EBE"/>
    <w:rsid w:val="00331012"/>
    <w:rsid w:val="00331205"/>
    <w:rsid w:val="003315E6"/>
    <w:rsid w:val="0033196A"/>
    <w:rsid w:val="003324CB"/>
    <w:rsid w:val="00332962"/>
    <w:rsid w:val="00332D2E"/>
    <w:rsid w:val="00333149"/>
    <w:rsid w:val="0033376E"/>
    <w:rsid w:val="00333ACE"/>
    <w:rsid w:val="00333C70"/>
    <w:rsid w:val="00333CEF"/>
    <w:rsid w:val="00333D8B"/>
    <w:rsid w:val="00333E34"/>
    <w:rsid w:val="00333FB6"/>
    <w:rsid w:val="00334526"/>
    <w:rsid w:val="003346DF"/>
    <w:rsid w:val="0033496B"/>
    <w:rsid w:val="00334AAB"/>
    <w:rsid w:val="00334E10"/>
    <w:rsid w:val="00335560"/>
    <w:rsid w:val="00336B99"/>
    <w:rsid w:val="00336D3B"/>
    <w:rsid w:val="00337226"/>
    <w:rsid w:val="0033781D"/>
    <w:rsid w:val="00337FDC"/>
    <w:rsid w:val="0034006F"/>
    <w:rsid w:val="00340159"/>
    <w:rsid w:val="00340488"/>
    <w:rsid w:val="00340AD1"/>
    <w:rsid w:val="00340C4D"/>
    <w:rsid w:val="003414C0"/>
    <w:rsid w:val="0034156A"/>
    <w:rsid w:val="003416F6"/>
    <w:rsid w:val="0034171F"/>
    <w:rsid w:val="0034214F"/>
    <w:rsid w:val="00342201"/>
    <w:rsid w:val="0034224C"/>
    <w:rsid w:val="00342477"/>
    <w:rsid w:val="0034250B"/>
    <w:rsid w:val="00342D41"/>
    <w:rsid w:val="00343324"/>
    <w:rsid w:val="003433D9"/>
    <w:rsid w:val="00344178"/>
    <w:rsid w:val="003442B4"/>
    <w:rsid w:val="00344537"/>
    <w:rsid w:val="0034490F"/>
    <w:rsid w:val="00344BBE"/>
    <w:rsid w:val="00344D07"/>
    <w:rsid w:val="0034504C"/>
    <w:rsid w:val="00345374"/>
    <w:rsid w:val="00345398"/>
    <w:rsid w:val="00345676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8CF"/>
    <w:rsid w:val="00346AE0"/>
    <w:rsid w:val="003470F8"/>
    <w:rsid w:val="003475AD"/>
    <w:rsid w:val="003478C6"/>
    <w:rsid w:val="00347A5E"/>
    <w:rsid w:val="00347BFB"/>
    <w:rsid w:val="00347C8B"/>
    <w:rsid w:val="00347C92"/>
    <w:rsid w:val="003501A3"/>
    <w:rsid w:val="0035040A"/>
    <w:rsid w:val="0035078F"/>
    <w:rsid w:val="00350981"/>
    <w:rsid w:val="00351077"/>
    <w:rsid w:val="00351089"/>
    <w:rsid w:val="0035123D"/>
    <w:rsid w:val="003515FC"/>
    <w:rsid w:val="00351732"/>
    <w:rsid w:val="0035173D"/>
    <w:rsid w:val="00351862"/>
    <w:rsid w:val="0035281F"/>
    <w:rsid w:val="00352E79"/>
    <w:rsid w:val="00353D7D"/>
    <w:rsid w:val="00353EE4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85D"/>
    <w:rsid w:val="00355CA1"/>
    <w:rsid w:val="00356785"/>
    <w:rsid w:val="003573DD"/>
    <w:rsid w:val="00357623"/>
    <w:rsid w:val="003577D3"/>
    <w:rsid w:val="003577E6"/>
    <w:rsid w:val="00357821"/>
    <w:rsid w:val="0036000F"/>
    <w:rsid w:val="00361119"/>
    <w:rsid w:val="00361AAD"/>
    <w:rsid w:val="00361B11"/>
    <w:rsid w:val="00361BA2"/>
    <w:rsid w:val="00361ED3"/>
    <w:rsid w:val="0036264C"/>
    <w:rsid w:val="003627C3"/>
    <w:rsid w:val="00362A1B"/>
    <w:rsid w:val="00362A74"/>
    <w:rsid w:val="00362E50"/>
    <w:rsid w:val="00362F66"/>
    <w:rsid w:val="003635D0"/>
    <w:rsid w:val="00363C35"/>
    <w:rsid w:val="003640A5"/>
    <w:rsid w:val="003642E0"/>
    <w:rsid w:val="0036476B"/>
    <w:rsid w:val="00364C6B"/>
    <w:rsid w:val="003651FC"/>
    <w:rsid w:val="00365305"/>
    <w:rsid w:val="003657EC"/>
    <w:rsid w:val="00365B6C"/>
    <w:rsid w:val="00365C86"/>
    <w:rsid w:val="00365F41"/>
    <w:rsid w:val="00366066"/>
    <w:rsid w:val="0036691F"/>
    <w:rsid w:val="00366FCD"/>
    <w:rsid w:val="003679C8"/>
    <w:rsid w:val="00367C0D"/>
    <w:rsid w:val="00367E33"/>
    <w:rsid w:val="00367E9C"/>
    <w:rsid w:val="00370070"/>
    <w:rsid w:val="003702BE"/>
    <w:rsid w:val="00370CD5"/>
    <w:rsid w:val="00370E5E"/>
    <w:rsid w:val="00371524"/>
    <w:rsid w:val="0037183A"/>
    <w:rsid w:val="00371BBF"/>
    <w:rsid w:val="00371C96"/>
    <w:rsid w:val="00371F19"/>
    <w:rsid w:val="003723A6"/>
    <w:rsid w:val="00372447"/>
    <w:rsid w:val="0037248A"/>
    <w:rsid w:val="0037249C"/>
    <w:rsid w:val="003726F7"/>
    <w:rsid w:val="0037289F"/>
    <w:rsid w:val="00372A4F"/>
    <w:rsid w:val="00372AAC"/>
    <w:rsid w:val="00372FD6"/>
    <w:rsid w:val="003730D6"/>
    <w:rsid w:val="0037352F"/>
    <w:rsid w:val="003735A2"/>
    <w:rsid w:val="003738B7"/>
    <w:rsid w:val="00373C33"/>
    <w:rsid w:val="00373EF5"/>
    <w:rsid w:val="003743F7"/>
    <w:rsid w:val="003744FD"/>
    <w:rsid w:val="00374C40"/>
    <w:rsid w:val="00374DF3"/>
    <w:rsid w:val="003752AD"/>
    <w:rsid w:val="0037559B"/>
    <w:rsid w:val="00375776"/>
    <w:rsid w:val="003760D4"/>
    <w:rsid w:val="00376204"/>
    <w:rsid w:val="0037620C"/>
    <w:rsid w:val="003765F3"/>
    <w:rsid w:val="00376738"/>
    <w:rsid w:val="00377CE9"/>
    <w:rsid w:val="00377D12"/>
    <w:rsid w:val="00377DDD"/>
    <w:rsid w:val="0038051B"/>
    <w:rsid w:val="003805F5"/>
    <w:rsid w:val="0038062D"/>
    <w:rsid w:val="003806B7"/>
    <w:rsid w:val="003808C2"/>
    <w:rsid w:val="0038181B"/>
    <w:rsid w:val="00381A69"/>
    <w:rsid w:val="0038230A"/>
    <w:rsid w:val="00382906"/>
    <w:rsid w:val="00382A6A"/>
    <w:rsid w:val="00383090"/>
    <w:rsid w:val="003830F0"/>
    <w:rsid w:val="003834CC"/>
    <w:rsid w:val="00383858"/>
    <w:rsid w:val="00383A98"/>
    <w:rsid w:val="00383E09"/>
    <w:rsid w:val="003840E1"/>
    <w:rsid w:val="00384667"/>
    <w:rsid w:val="003847EE"/>
    <w:rsid w:val="00384D22"/>
    <w:rsid w:val="0038589F"/>
    <w:rsid w:val="003858C5"/>
    <w:rsid w:val="00385CFC"/>
    <w:rsid w:val="00385E31"/>
    <w:rsid w:val="003864E9"/>
    <w:rsid w:val="003865CD"/>
    <w:rsid w:val="00386D5D"/>
    <w:rsid w:val="0038701A"/>
    <w:rsid w:val="00390943"/>
    <w:rsid w:val="00390ED5"/>
    <w:rsid w:val="003913A6"/>
    <w:rsid w:val="003913AE"/>
    <w:rsid w:val="00391457"/>
    <w:rsid w:val="00391515"/>
    <w:rsid w:val="00391AC0"/>
    <w:rsid w:val="00391B41"/>
    <w:rsid w:val="00392BAB"/>
    <w:rsid w:val="00393218"/>
    <w:rsid w:val="00393224"/>
    <w:rsid w:val="003934B0"/>
    <w:rsid w:val="00393DAF"/>
    <w:rsid w:val="003942BE"/>
    <w:rsid w:val="0039465D"/>
    <w:rsid w:val="0039539E"/>
    <w:rsid w:val="003955B1"/>
    <w:rsid w:val="003958BB"/>
    <w:rsid w:val="00395D09"/>
    <w:rsid w:val="00395F42"/>
    <w:rsid w:val="00396930"/>
    <w:rsid w:val="003969E7"/>
    <w:rsid w:val="00396D30"/>
    <w:rsid w:val="00396DDB"/>
    <w:rsid w:val="00396FE7"/>
    <w:rsid w:val="0039766A"/>
    <w:rsid w:val="00397E5D"/>
    <w:rsid w:val="00397E84"/>
    <w:rsid w:val="003A000F"/>
    <w:rsid w:val="003A00DB"/>
    <w:rsid w:val="003A02A1"/>
    <w:rsid w:val="003A035D"/>
    <w:rsid w:val="003A08FB"/>
    <w:rsid w:val="003A0E2D"/>
    <w:rsid w:val="003A0EF4"/>
    <w:rsid w:val="003A1095"/>
    <w:rsid w:val="003A10CE"/>
    <w:rsid w:val="003A13FE"/>
    <w:rsid w:val="003A1425"/>
    <w:rsid w:val="003A1919"/>
    <w:rsid w:val="003A1A27"/>
    <w:rsid w:val="003A1FE0"/>
    <w:rsid w:val="003A20B0"/>
    <w:rsid w:val="003A2380"/>
    <w:rsid w:val="003A248C"/>
    <w:rsid w:val="003A24E7"/>
    <w:rsid w:val="003A2785"/>
    <w:rsid w:val="003A2800"/>
    <w:rsid w:val="003A2A1E"/>
    <w:rsid w:val="003A2F3C"/>
    <w:rsid w:val="003A3339"/>
    <w:rsid w:val="003A3354"/>
    <w:rsid w:val="003A3575"/>
    <w:rsid w:val="003A373E"/>
    <w:rsid w:val="003A3924"/>
    <w:rsid w:val="003A3B2C"/>
    <w:rsid w:val="003A40E3"/>
    <w:rsid w:val="003A412D"/>
    <w:rsid w:val="003A4238"/>
    <w:rsid w:val="003A4876"/>
    <w:rsid w:val="003A51F7"/>
    <w:rsid w:val="003A52E8"/>
    <w:rsid w:val="003A599B"/>
    <w:rsid w:val="003A630C"/>
    <w:rsid w:val="003A6754"/>
    <w:rsid w:val="003A699A"/>
    <w:rsid w:val="003A6C1F"/>
    <w:rsid w:val="003A6F0C"/>
    <w:rsid w:val="003A7027"/>
    <w:rsid w:val="003A77E2"/>
    <w:rsid w:val="003A799B"/>
    <w:rsid w:val="003A7D32"/>
    <w:rsid w:val="003A7F89"/>
    <w:rsid w:val="003B00F1"/>
    <w:rsid w:val="003B0A78"/>
    <w:rsid w:val="003B0BE2"/>
    <w:rsid w:val="003B0CA7"/>
    <w:rsid w:val="003B0E72"/>
    <w:rsid w:val="003B1710"/>
    <w:rsid w:val="003B1826"/>
    <w:rsid w:val="003B1E77"/>
    <w:rsid w:val="003B1E7C"/>
    <w:rsid w:val="003B1EF6"/>
    <w:rsid w:val="003B1F86"/>
    <w:rsid w:val="003B3021"/>
    <w:rsid w:val="003B392D"/>
    <w:rsid w:val="003B3B5F"/>
    <w:rsid w:val="003B3FE1"/>
    <w:rsid w:val="003B457C"/>
    <w:rsid w:val="003B507A"/>
    <w:rsid w:val="003B50D2"/>
    <w:rsid w:val="003B5919"/>
    <w:rsid w:val="003B6776"/>
    <w:rsid w:val="003B68CF"/>
    <w:rsid w:val="003B6E0A"/>
    <w:rsid w:val="003B6E9B"/>
    <w:rsid w:val="003B6F98"/>
    <w:rsid w:val="003B6FE6"/>
    <w:rsid w:val="003B730A"/>
    <w:rsid w:val="003B78FE"/>
    <w:rsid w:val="003B7BC5"/>
    <w:rsid w:val="003B7C45"/>
    <w:rsid w:val="003C094B"/>
    <w:rsid w:val="003C0C88"/>
    <w:rsid w:val="003C0F79"/>
    <w:rsid w:val="003C1186"/>
    <w:rsid w:val="003C16BC"/>
    <w:rsid w:val="003C1949"/>
    <w:rsid w:val="003C1EF7"/>
    <w:rsid w:val="003C2133"/>
    <w:rsid w:val="003C21B6"/>
    <w:rsid w:val="003C2381"/>
    <w:rsid w:val="003C2E9F"/>
    <w:rsid w:val="003C30A8"/>
    <w:rsid w:val="003C30BF"/>
    <w:rsid w:val="003C30FC"/>
    <w:rsid w:val="003C3151"/>
    <w:rsid w:val="003C3236"/>
    <w:rsid w:val="003C3248"/>
    <w:rsid w:val="003C32BB"/>
    <w:rsid w:val="003C351B"/>
    <w:rsid w:val="003C37B1"/>
    <w:rsid w:val="003C384B"/>
    <w:rsid w:val="003C39D9"/>
    <w:rsid w:val="003C3DF1"/>
    <w:rsid w:val="003C4AFB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AD"/>
    <w:rsid w:val="003C7FBB"/>
    <w:rsid w:val="003D08E1"/>
    <w:rsid w:val="003D09B4"/>
    <w:rsid w:val="003D0DA2"/>
    <w:rsid w:val="003D0E76"/>
    <w:rsid w:val="003D140A"/>
    <w:rsid w:val="003D19C5"/>
    <w:rsid w:val="003D1AF0"/>
    <w:rsid w:val="003D1C00"/>
    <w:rsid w:val="003D2222"/>
    <w:rsid w:val="003D2A7E"/>
    <w:rsid w:val="003D30B8"/>
    <w:rsid w:val="003D318C"/>
    <w:rsid w:val="003D3339"/>
    <w:rsid w:val="003D36A5"/>
    <w:rsid w:val="003D36E9"/>
    <w:rsid w:val="003D3B95"/>
    <w:rsid w:val="003D3BFF"/>
    <w:rsid w:val="003D3D3C"/>
    <w:rsid w:val="003D404F"/>
    <w:rsid w:val="003D40AD"/>
    <w:rsid w:val="003D44EF"/>
    <w:rsid w:val="003D49D1"/>
    <w:rsid w:val="003D5362"/>
    <w:rsid w:val="003D5988"/>
    <w:rsid w:val="003D5F92"/>
    <w:rsid w:val="003D659C"/>
    <w:rsid w:val="003D669C"/>
    <w:rsid w:val="003D6732"/>
    <w:rsid w:val="003D6BA4"/>
    <w:rsid w:val="003D6CB4"/>
    <w:rsid w:val="003D78FA"/>
    <w:rsid w:val="003D7FCC"/>
    <w:rsid w:val="003E07C8"/>
    <w:rsid w:val="003E0BCC"/>
    <w:rsid w:val="003E0FB3"/>
    <w:rsid w:val="003E10D2"/>
    <w:rsid w:val="003E265E"/>
    <w:rsid w:val="003E2695"/>
    <w:rsid w:val="003E2897"/>
    <w:rsid w:val="003E2C6E"/>
    <w:rsid w:val="003E343F"/>
    <w:rsid w:val="003E34C6"/>
    <w:rsid w:val="003E368C"/>
    <w:rsid w:val="003E3873"/>
    <w:rsid w:val="003E3D93"/>
    <w:rsid w:val="003E427E"/>
    <w:rsid w:val="003E45EC"/>
    <w:rsid w:val="003E4768"/>
    <w:rsid w:val="003E50B6"/>
    <w:rsid w:val="003E53B3"/>
    <w:rsid w:val="003E5B00"/>
    <w:rsid w:val="003E63A3"/>
    <w:rsid w:val="003E6A17"/>
    <w:rsid w:val="003E6A5C"/>
    <w:rsid w:val="003E6D58"/>
    <w:rsid w:val="003E6EA8"/>
    <w:rsid w:val="003E6EEC"/>
    <w:rsid w:val="003E70BC"/>
    <w:rsid w:val="003E7601"/>
    <w:rsid w:val="003E7613"/>
    <w:rsid w:val="003E76F4"/>
    <w:rsid w:val="003E7845"/>
    <w:rsid w:val="003E79EB"/>
    <w:rsid w:val="003E7CF1"/>
    <w:rsid w:val="003F06E0"/>
    <w:rsid w:val="003F0723"/>
    <w:rsid w:val="003F0D8D"/>
    <w:rsid w:val="003F137B"/>
    <w:rsid w:val="003F148A"/>
    <w:rsid w:val="003F19EB"/>
    <w:rsid w:val="003F226E"/>
    <w:rsid w:val="003F230B"/>
    <w:rsid w:val="003F2371"/>
    <w:rsid w:val="003F2B3A"/>
    <w:rsid w:val="003F2DC4"/>
    <w:rsid w:val="003F31F5"/>
    <w:rsid w:val="003F3202"/>
    <w:rsid w:val="003F3325"/>
    <w:rsid w:val="003F3D32"/>
    <w:rsid w:val="003F3F3E"/>
    <w:rsid w:val="003F3FAC"/>
    <w:rsid w:val="003F40DB"/>
    <w:rsid w:val="003F40E5"/>
    <w:rsid w:val="003F4472"/>
    <w:rsid w:val="003F479B"/>
    <w:rsid w:val="003F4A01"/>
    <w:rsid w:val="003F4CA6"/>
    <w:rsid w:val="003F4D22"/>
    <w:rsid w:val="003F4E95"/>
    <w:rsid w:val="003F503F"/>
    <w:rsid w:val="003F5177"/>
    <w:rsid w:val="003F51A4"/>
    <w:rsid w:val="003F5DBE"/>
    <w:rsid w:val="003F6567"/>
    <w:rsid w:val="003F6AB4"/>
    <w:rsid w:val="003F6AE9"/>
    <w:rsid w:val="003F6F38"/>
    <w:rsid w:val="003F759B"/>
    <w:rsid w:val="003F7692"/>
    <w:rsid w:val="003F7AA2"/>
    <w:rsid w:val="003F7B43"/>
    <w:rsid w:val="003F7E8C"/>
    <w:rsid w:val="003F7F56"/>
    <w:rsid w:val="004003D7"/>
    <w:rsid w:val="00400AEC"/>
    <w:rsid w:val="00400D76"/>
    <w:rsid w:val="00400F6D"/>
    <w:rsid w:val="004010E8"/>
    <w:rsid w:val="004011B4"/>
    <w:rsid w:val="00401310"/>
    <w:rsid w:val="00401335"/>
    <w:rsid w:val="00401CE5"/>
    <w:rsid w:val="00401D85"/>
    <w:rsid w:val="00402021"/>
    <w:rsid w:val="0040225D"/>
    <w:rsid w:val="0040297E"/>
    <w:rsid w:val="00402C55"/>
    <w:rsid w:val="00402E7F"/>
    <w:rsid w:val="0040306B"/>
    <w:rsid w:val="004030FF"/>
    <w:rsid w:val="004031D4"/>
    <w:rsid w:val="004037BF"/>
    <w:rsid w:val="00403965"/>
    <w:rsid w:val="00403A67"/>
    <w:rsid w:val="00403D66"/>
    <w:rsid w:val="00404BB7"/>
    <w:rsid w:val="00404D31"/>
    <w:rsid w:val="00405062"/>
    <w:rsid w:val="004050F5"/>
    <w:rsid w:val="004051D7"/>
    <w:rsid w:val="00405418"/>
    <w:rsid w:val="00405674"/>
    <w:rsid w:val="0040570A"/>
    <w:rsid w:val="004065B7"/>
    <w:rsid w:val="004065C3"/>
    <w:rsid w:val="00406933"/>
    <w:rsid w:val="00406E82"/>
    <w:rsid w:val="004070CD"/>
    <w:rsid w:val="004072B1"/>
    <w:rsid w:val="004073FC"/>
    <w:rsid w:val="00407B69"/>
    <w:rsid w:val="00410642"/>
    <w:rsid w:val="00410770"/>
    <w:rsid w:val="00410BE8"/>
    <w:rsid w:val="00410E02"/>
    <w:rsid w:val="00410E48"/>
    <w:rsid w:val="00410FA5"/>
    <w:rsid w:val="0041106F"/>
    <w:rsid w:val="004111E7"/>
    <w:rsid w:val="0041164C"/>
    <w:rsid w:val="004119BC"/>
    <w:rsid w:val="004120A6"/>
    <w:rsid w:val="004123F4"/>
    <w:rsid w:val="0041286A"/>
    <w:rsid w:val="00412993"/>
    <w:rsid w:val="00412DB0"/>
    <w:rsid w:val="00412DC6"/>
    <w:rsid w:val="00413011"/>
    <w:rsid w:val="00413666"/>
    <w:rsid w:val="00413C87"/>
    <w:rsid w:val="00413F17"/>
    <w:rsid w:val="004143F0"/>
    <w:rsid w:val="004146A3"/>
    <w:rsid w:val="004146E0"/>
    <w:rsid w:val="0041479A"/>
    <w:rsid w:val="004147F4"/>
    <w:rsid w:val="00414843"/>
    <w:rsid w:val="00415069"/>
    <w:rsid w:val="00415149"/>
    <w:rsid w:val="00415407"/>
    <w:rsid w:val="0041541C"/>
    <w:rsid w:val="0041581B"/>
    <w:rsid w:val="00415BA7"/>
    <w:rsid w:val="00415E3E"/>
    <w:rsid w:val="00415EA0"/>
    <w:rsid w:val="00416065"/>
    <w:rsid w:val="004160EC"/>
    <w:rsid w:val="00416BD0"/>
    <w:rsid w:val="00416DC2"/>
    <w:rsid w:val="004172D5"/>
    <w:rsid w:val="00420121"/>
    <w:rsid w:val="00420173"/>
    <w:rsid w:val="00420763"/>
    <w:rsid w:val="00420884"/>
    <w:rsid w:val="00420EDC"/>
    <w:rsid w:val="004210F2"/>
    <w:rsid w:val="00421B60"/>
    <w:rsid w:val="0042290E"/>
    <w:rsid w:val="004229C4"/>
    <w:rsid w:val="00422AAB"/>
    <w:rsid w:val="00423390"/>
    <w:rsid w:val="00423647"/>
    <w:rsid w:val="004236D3"/>
    <w:rsid w:val="004236DF"/>
    <w:rsid w:val="00423957"/>
    <w:rsid w:val="00423B48"/>
    <w:rsid w:val="00424279"/>
    <w:rsid w:val="004244D5"/>
    <w:rsid w:val="0042468B"/>
    <w:rsid w:val="004247BA"/>
    <w:rsid w:val="00424917"/>
    <w:rsid w:val="0042491D"/>
    <w:rsid w:val="00424ABC"/>
    <w:rsid w:val="00424F8F"/>
    <w:rsid w:val="00425315"/>
    <w:rsid w:val="0042534C"/>
    <w:rsid w:val="004253D7"/>
    <w:rsid w:val="004254F2"/>
    <w:rsid w:val="004255B7"/>
    <w:rsid w:val="00425640"/>
    <w:rsid w:val="004268AA"/>
    <w:rsid w:val="00426921"/>
    <w:rsid w:val="0042693F"/>
    <w:rsid w:val="0042713A"/>
    <w:rsid w:val="00427397"/>
    <w:rsid w:val="0042741B"/>
    <w:rsid w:val="00427443"/>
    <w:rsid w:val="004274B7"/>
    <w:rsid w:val="0042765C"/>
    <w:rsid w:val="00427724"/>
    <w:rsid w:val="00427D4A"/>
    <w:rsid w:val="00427EB9"/>
    <w:rsid w:val="00427FF7"/>
    <w:rsid w:val="0043037C"/>
    <w:rsid w:val="00430C40"/>
    <w:rsid w:val="00431055"/>
    <w:rsid w:val="004310A3"/>
    <w:rsid w:val="00431592"/>
    <w:rsid w:val="00431917"/>
    <w:rsid w:val="004319EC"/>
    <w:rsid w:val="00431DF2"/>
    <w:rsid w:val="00431EC7"/>
    <w:rsid w:val="0043231F"/>
    <w:rsid w:val="00432A4C"/>
    <w:rsid w:val="00432B27"/>
    <w:rsid w:val="0043315F"/>
    <w:rsid w:val="004332C9"/>
    <w:rsid w:val="004332CE"/>
    <w:rsid w:val="004332E8"/>
    <w:rsid w:val="00433354"/>
    <w:rsid w:val="00433B5D"/>
    <w:rsid w:val="00433BD3"/>
    <w:rsid w:val="0043412E"/>
    <w:rsid w:val="004342D5"/>
    <w:rsid w:val="004344D1"/>
    <w:rsid w:val="00434657"/>
    <w:rsid w:val="00435DC0"/>
    <w:rsid w:val="004365C4"/>
    <w:rsid w:val="00436AB3"/>
    <w:rsid w:val="004370FB"/>
    <w:rsid w:val="0043728C"/>
    <w:rsid w:val="0043740F"/>
    <w:rsid w:val="00437490"/>
    <w:rsid w:val="004376AE"/>
    <w:rsid w:val="004379AF"/>
    <w:rsid w:val="00440002"/>
    <w:rsid w:val="00440222"/>
    <w:rsid w:val="00440E85"/>
    <w:rsid w:val="00440FFF"/>
    <w:rsid w:val="0044108F"/>
    <w:rsid w:val="00441103"/>
    <w:rsid w:val="004414A1"/>
    <w:rsid w:val="0044152E"/>
    <w:rsid w:val="00441875"/>
    <w:rsid w:val="00441C4C"/>
    <w:rsid w:val="00441D7D"/>
    <w:rsid w:val="00441D89"/>
    <w:rsid w:val="00441E8F"/>
    <w:rsid w:val="00442200"/>
    <w:rsid w:val="004424B9"/>
    <w:rsid w:val="004424FB"/>
    <w:rsid w:val="0044275B"/>
    <w:rsid w:val="00442DB0"/>
    <w:rsid w:val="0044312A"/>
    <w:rsid w:val="004434FD"/>
    <w:rsid w:val="00443FCC"/>
    <w:rsid w:val="004441C7"/>
    <w:rsid w:val="00444AA2"/>
    <w:rsid w:val="00444D09"/>
    <w:rsid w:val="00445196"/>
    <w:rsid w:val="0044554D"/>
    <w:rsid w:val="004455C6"/>
    <w:rsid w:val="00445638"/>
    <w:rsid w:val="00445A9C"/>
    <w:rsid w:val="00445B67"/>
    <w:rsid w:val="00445C45"/>
    <w:rsid w:val="00445CA8"/>
    <w:rsid w:val="00445FFB"/>
    <w:rsid w:val="004460E2"/>
    <w:rsid w:val="004464BE"/>
    <w:rsid w:val="00446E69"/>
    <w:rsid w:val="004474F9"/>
    <w:rsid w:val="00447577"/>
    <w:rsid w:val="00447BB8"/>
    <w:rsid w:val="004511FA"/>
    <w:rsid w:val="0045141E"/>
    <w:rsid w:val="00451457"/>
    <w:rsid w:val="00451E8D"/>
    <w:rsid w:val="00452039"/>
    <w:rsid w:val="0045216B"/>
    <w:rsid w:val="004523BF"/>
    <w:rsid w:val="0045279F"/>
    <w:rsid w:val="00452B42"/>
    <w:rsid w:val="004534D9"/>
    <w:rsid w:val="00453B0E"/>
    <w:rsid w:val="00453F18"/>
    <w:rsid w:val="00454289"/>
    <w:rsid w:val="00454484"/>
    <w:rsid w:val="004544FF"/>
    <w:rsid w:val="00454C5B"/>
    <w:rsid w:val="004550BD"/>
    <w:rsid w:val="0045531A"/>
    <w:rsid w:val="00455518"/>
    <w:rsid w:val="00455DF9"/>
    <w:rsid w:val="004561B5"/>
    <w:rsid w:val="0045641B"/>
    <w:rsid w:val="00456D39"/>
    <w:rsid w:val="00457903"/>
    <w:rsid w:val="00457C5D"/>
    <w:rsid w:val="00460722"/>
    <w:rsid w:val="00460847"/>
    <w:rsid w:val="00460C5C"/>
    <w:rsid w:val="00462085"/>
    <w:rsid w:val="004625B6"/>
    <w:rsid w:val="00462970"/>
    <w:rsid w:val="00462FA8"/>
    <w:rsid w:val="00463869"/>
    <w:rsid w:val="00463EF1"/>
    <w:rsid w:val="00464937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CA"/>
    <w:rsid w:val="004662E6"/>
    <w:rsid w:val="00466490"/>
    <w:rsid w:val="004664B3"/>
    <w:rsid w:val="00466504"/>
    <w:rsid w:val="00466578"/>
    <w:rsid w:val="004668CE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45"/>
    <w:rsid w:val="0047102A"/>
    <w:rsid w:val="004712A2"/>
    <w:rsid w:val="004713CC"/>
    <w:rsid w:val="00471900"/>
    <w:rsid w:val="00471B40"/>
    <w:rsid w:val="00471DC9"/>
    <w:rsid w:val="0047202B"/>
    <w:rsid w:val="00472BB2"/>
    <w:rsid w:val="00472F88"/>
    <w:rsid w:val="0047386D"/>
    <w:rsid w:val="00473945"/>
    <w:rsid w:val="004739F2"/>
    <w:rsid w:val="00473AC4"/>
    <w:rsid w:val="00473BB6"/>
    <w:rsid w:val="00473D97"/>
    <w:rsid w:val="0047402E"/>
    <w:rsid w:val="004745E7"/>
    <w:rsid w:val="00474F27"/>
    <w:rsid w:val="004750FB"/>
    <w:rsid w:val="0047565E"/>
    <w:rsid w:val="00476542"/>
    <w:rsid w:val="00476735"/>
    <w:rsid w:val="00476C4F"/>
    <w:rsid w:val="00477714"/>
    <w:rsid w:val="00477945"/>
    <w:rsid w:val="00480563"/>
    <w:rsid w:val="0048057C"/>
    <w:rsid w:val="00480919"/>
    <w:rsid w:val="00481588"/>
    <w:rsid w:val="00481826"/>
    <w:rsid w:val="00481909"/>
    <w:rsid w:val="00481DBF"/>
    <w:rsid w:val="00481DC4"/>
    <w:rsid w:val="004823AB"/>
    <w:rsid w:val="00482435"/>
    <w:rsid w:val="00482DAC"/>
    <w:rsid w:val="0048306E"/>
    <w:rsid w:val="004830E6"/>
    <w:rsid w:val="00483120"/>
    <w:rsid w:val="004831C7"/>
    <w:rsid w:val="004832A8"/>
    <w:rsid w:val="00483C06"/>
    <w:rsid w:val="00484C34"/>
    <w:rsid w:val="004850EE"/>
    <w:rsid w:val="00485AA2"/>
    <w:rsid w:val="00485B9C"/>
    <w:rsid w:val="00485F7F"/>
    <w:rsid w:val="004861BB"/>
    <w:rsid w:val="00486725"/>
    <w:rsid w:val="00486847"/>
    <w:rsid w:val="00487153"/>
    <w:rsid w:val="0048752A"/>
    <w:rsid w:val="00487A07"/>
    <w:rsid w:val="00487D4D"/>
    <w:rsid w:val="00487DA1"/>
    <w:rsid w:val="00487F3F"/>
    <w:rsid w:val="0049033D"/>
    <w:rsid w:val="00490624"/>
    <w:rsid w:val="00490C8A"/>
    <w:rsid w:val="004910CA"/>
    <w:rsid w:val="00491395"/>
    <w:rsid w:val="00492202"/>
    <w:rsid w:val="00492385"/>
    <w:rsid w:val="00492B2B"/>
    <w:rsid w:val="00492D53"/>
    <w:rsid w:val="00493061"/>
    <w:rsid w:val="004931CF"/>
    <w:rsid w:val="00493C89"/>
    <w:rsid w:val="00493CE5"/>
    <w:rsid w:val="00493EEC"/>
    <w:rsid w:val="00493FE9"/>
    <w:rsid w:val="004942DB"/>
    <w:rsid w:val="00494348"/>
    <w:rsid w:val="00495A38"/>
    <w:rsid w:val="00496003"/>
    <w:rsid w:val="0049688E"/>
    <w:rsid w:val="00497162"/>
    <w:rsid w:val="004973AE"/>
    <w:rsid w:val="004977AD"/>
    <w:rsid w:val="00497E7B"/>
    <w:rsid w:val="004A03B5"/>
    <w:rsid w:val="004A0601"/>
    <w:rsid w:val="004A067A"/>
    <w:rsid w:val="004A0854"/>
    <w:rsid w:val="004A0A35"/>
    <w:rsid w:val="004A0A3E"/>
    <w:rsid w:val="004A0FA8"/>
    <w:rsid w:val="004A11CA"/>
    <w:rsid w:val="004A140B"/>
    <w:rsid w:val="004A1423"/>
    <w:rsid w:val="004A1556"/>
    <w:rsid w:val="004A1851"/>
    <w:rsid w:val="004A18D8"/>
    <w:rsid w:val="004A195A"/>
    <w:rsid w:val="004A1A8D"/>
    <w:rsid w:val="004A221E"/>
    <w:rsid w:val="004A2376"/>
    <w:rsid w:val="004A25E3"/>
    <w:rsid w:val="004A2683"/>
    <w:rsid w:val="004A276A"/>
    <w:rsid w:val="004A317E"/>
    <w:rsid w:val="004A339F"/>
    <w:rsid w:val="004A3970"/>
    <w:rsid w:val="004A3999"/>
    <w:rsid w:val="004A4832"/>
    <w:rsid w:val="004A48D8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5EA"/>
    <w:rsid w:val="004A669E"/>
    <w:rsid w:val="004A6A7D"/>
    <w:rsid w:val="004A6B7F"/>
    <w:rsid w:val="004A7444"/>
    <w:rsid w:val="004A7569"/>
    <w:rsid w:val="004A79A3"/>
    <w:rsid w:val="004A7B84"/>
    <w:rsid w:val="004A7C8E"/>
    <w:rsid w:val="004A7D06"/>
    <w:rsid w:val="004A7E3C"/>
    <w:rsid w:val="004B0955"/>
    <w:rsid w:val="004B0F21"/>
    <w:rsid w:val="004B13A3"/>
    <w:rsid w:val="004B14B8"/>
    <w:rsid w:val="004B1E25"/>
    <w:rsid w:val="004B226C"/>
    <w:rsid w:val="004B234C"/>
    <w:rsid w:val="004B2957"/>
    <w:rsid w:val="004B3065"/>
    <w:rsid w:val="004B32B5"/>
    <w:rsid w:val="004B34AC"/>
    <w:rsid w:val="004B359E"/>
    <w:rsid w:val="004B35C9"/>
    <w:rsid w:val="004B39BF"/>
    <w:rsid w:val="004B4180"/>
    <w:rsid w:val="004B419A"/>
    <w:rsid w:val="004B421E"/>
    <w:rsid w:val="004B46A0"/>
    <w:rsid w:val="004B47F5"/>
    <w:rsid w:val="004B4A44"/>
    <w:rsid w:val="004B4D09"/>
    <w:rsid w:val="004B53E0"/>
    <w:rsid w:val="004B5840"/>
    <w:rsid w:val="004B5A25"/>
    <w:rsid w:val="004B5B8D"/>
    <w:rsid w:val="004B5CD7"/>
    <w:rsid w:val="004B6BB8"/>
    <w:rsid w:val="004B6CBE"/>
    <w:rsid w:val="004B6CF4"/>
    <w:rsid w:val="004B6D86"/>
    <w:rsid w:val="004B6DD6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218D"/>
    <w:rsid w:val="004C2890"/>
    <w:rsid w:val="004C2B3E"/>
    <w:rsid w:val="004C2BB0"/>
    <w:rsid w:val="004C331E"/>
    <w:rsid w:val="004C393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888"/>
    <w:rsid w:val="004C5BFC"/>
    <w:rsid w:val="004C6184"/>
    <w:rsid w:val="004C65EB"/>
    <w:rsid w:val="004C6642"/>
    <w:rsid w:val="004C72E3"/>
    <w:rsid w:val="004C749B"/>
    <w:rsid w:val="004C7CA4"/>
    <w:rsid w:val="004D01C2"/>
    <w:rsid w:val="004D051D"/>
    <w:rsid w:val="004D080C"/>
    <w:rsid w:val="004D0D96"/>
    <w:rsid w:val="004D116E"/>
    <w:rsid w:val="004D1181"/>
    <w:rsid w:val="004D142F"/>
    <w:rsid w:val="004D14A5"/>
    <w:rsid w:val="004D1816"/>
    <w:rsid w:val="004D1B22"/>
    <w:rsid w:val="004D1C8A"/>
    <w:rsid w:val="004D1E33"/>
    <w:rsid w:val="004D2733"/>
    <w:rsid w:val="004D28AB"/>
    <w:rsid w:val="004D2F54"/>
    <w:rsid w:val="004D377F"/>
    <w:rsid w:val="004D3B06"/>
    <w:rsid w:val="004D3B90"/>
    <w:rsid w:val="004D3C69"/>
    <w:rsid w:val="004D3FA0"/>
    <w:rsid w:val="004D40D8"/>
    <w:rsid w:val="004D4150"/>
    <w:rsid w:val="004D478A"/>
    <w:rsid w:val="004D4E27"/>
    <w:rsid w:val="004D4E91"/>
    <w:rsid w:val="004D5277"/>
    <w:rsid w:val="004D5768"/>
    <w:rsid w:val="004D691B"/>
    <w:rsid w:val="004D69E8"/>
    <w:rsid w:val="004D70E0"/>
    <w:rsid w:val="004D74AE"/>
    <w:rsid w:val="004D74E8"/>
    <w:rsid w:val="004D7A58"/>
    <w:rsid w:val="004D7AFE"/>
    <w:rsid w:val="004D7F6C"/>
    <w:rsid w:val="004E0002"/>
    <w:rsid w:val="004E0362"/>
    <w:rsid w:val="004E053D"/>
    <w:rsid w:val="004E0CBC"/>
    <w:rsid w:val="004E0FD3"/>
    <w:rsid w:val="004E14C3"/>
    <w:rsid w:val="004E210D"/>
    <w:rsid w:val="004E278D"/>
    <w:rsid w:val="004E27A4"/>
    <w:rsid w:val="004E2B41"/>
    <w:rsid w:val="004E2CF9"/>
    <w:rsid w:val="004E2FA7"/>
    <w:rsid w:val="004E3380"/>
    <w:rsid w:val="004E353C"/>
    <w:rsid w:val="004E36BB"/>
    <w:rsid w:val="004E388F"/>
    <w:rsid w:val="004E390B"/>
    <w:rsid w:val="004E3A1B"/>
    <w:rsid w:val="004E4163"/>
    <w:rsid w:val="004E4489"/>
    <w:rsid w:val="004E448D"/>
    <w:rsid w:val="004E478A"/>
    <w:rsid w:val="004E4889"/>
    <w:rsid w:val="004E4905"/>
    <w:rsid w:val="004E4A39"/>
    <w:rsid w:val="004E4EC5"/>
    <w:rsid w:val="004E517D"/>
    <w:rsid w:val="004E5A04"/>
    <w:rsid w:val="004E5BEA"/>
    <w:rsid w:val="004E5CBB"/>
    <w:rsid w:val="004E5F10"/>
    <w:rsid w:val="004E6930"/>
    <w:rsid w:val="004E69B8"/>
    <w:rsid w:val="004E6D2C"/>
    <w:rsid w:val="004E70DA"/>
    <w:rsid w:val="004E70DB"/>
    <w:rsid w:val="004E70DD"/>
    <w:rsid w:val="004E7849"/>
    <w:rsid w:val="004E7B92"/>
    <w:rsid w:val="004E7C71"/>
    <w:rsid w:val="004E7F48"/>
    <w:rsid w:val="004F04EA"/>
    <w:rsid w:val="004F06BB"/>
    <w:rsid w:val="004F06C9"/>
    <w:rsid w:val="004F11F7"/>
    <w:rsid w:val="004F18A9"/>
    <w:rsid w:val="004F1D7C"/>
    <w:rsid w:val="004F1E7F"/>
    <w:rsid w:val="004F1FD5"/>
    <w:rsid w:val="004F2319"/>
    <w:rsid w:val="004F2778"/>
    <w:rsid w:val="004F27EE"/>
    <w:rsid w:val="004F2FA3"/>
    <w:rsid w:val="004F3823"/>
    <w:rsid w:val="004F38E1"/>
    <w:rsid w:val="004F3FA9"/>
    <w:rsid w:val="004F4044"/>
    <w:rsid w:val="004F43AF"/>
    <w:rsid w:val="004F4561"/>
    <w:rsid w:val="004F4BDF"/>
    <w:rsid w:val="004F5258"/>
    <w:rsid w:val="004F53F4"/>
    <w:rsid w:val="004F5648"/>
    <w:rsid w:val="004F57E2"/>
    <w:rsid w:val="004F63BB"/>
    <w:rsid w:val="004F7037"/>
    <w:rsid w:val="004F7310"/>
    <w:rsid w:val="004F7BB4"/>
    <w:rsid w:val="004F7DDF"/>
    <w:rsid w:val="00500768"/>
    <w:rsid w:val="00500834"/>
    <w:rsid w:val="005008F3"/>
    <w:rsid w:val="00500C77"/>
    <w:rsid w:val="00500C93"/>
    <w:rsid w:val="00500F9D"/>
    <w:rsid w:val="00501565"/>
    <w:rsid w:val="005015EB"/>
    <w:rsid w:val="00501A64"/>
    <w:rsid w:val="00501AC4"/>
    <w:rsid w:val="00501B48"/>
    <w:rsid w:val="00501C87"/>
    <w:rsid w:val="0050202B"/>
    <w:rsid w:val="0050247E"/>
    <w:rsid w:val="00502720"/>
    <w:rsid w:val="00502BA9"/>
    <w:rsid w:val="00502CEB"/>
    <w:rsid w:val="00503093"/>
    <w:rsid w:val="00503209"/>
    <w:rsid w:val="00503A39"/>
    <w:rsid w:val="00503F43"/>
    <w:rsid w:val="005041F2"/>
    <w:rsid w:val="005046AB"/>
    <w:rsid w:val="00504DC5"/>
    <w:rsid w:val="005053F1"/>
    <w:rsid w:val="00505564"/>
    <w:rsid w:val="0050562C"/>
    <w:rsid w:val="00506060"/>
    <w:rsid w:val="00506248"/>
    <w:rsid w:val="00506378"/>
    <w:rsid w:val="00506385"/>
    <w:rsid w:val="00506504"/>
    <w:rsid w:val="0050703F"/>
    <w:rsid w:val="0050744D"/>
    <w:rsid w:val="00507CE0"/>
    <w:rsid w:val="00507FC4"/>
    <w:rsid w:val="0051045F"/>
    <w:rsid w:val="00510589"/>
    <w:rsid w:val="00510C48"/>
    <w:rsid w:val="00510CCA"/>
    <w:rsid w:val="00511987"/>
    <w:rsid w:val="00511D66"/>
    <w:rsid w:val="00511F37"/>
    <w:rsid w:val="005120CB"/>
    <w:rsid w:val="005128C2"/>
    <w:rsid w:val="00512BB5"/>
    <w:rsid w:val="00512FED"/>
    <w:rsid w:val="00513618"/>
    <w:rsid w:val="00513669"/>
    <w:rsid w:val="00513755"/>
    <w:rsid w:val="00513FD2"/>
    <w:rsid w:val="00514221"/>
    <w:rsid w:val="005150B2"/>
    <w:rsid w:val="005151CF"/>
    <w:rsid w:val="00515547"/>
    <w:rsid w:val="00515701"/>
    <w:rsid w:val="0051660A"/>
    <w:rsid w:val="00516A5F"/>
    <w:rsid w:val="00516DAB"/>
    <w:rsid w:val="0051701D"/>
    <w:rsid w:val="005170FF"/>
    <w:rsid w:val="00517106"/>
    <w:rsid w:val="005171A5"/>
    <w:rsid w:val="00517632"/>
    <w:rsid w:val="0051770B"/>
    <w:rsid w:val="00517A12"/>
    <w:rsid w:val="00517A8D"/>
    <w:rsid w:val="005200AE"/>
    <w:rsid w:val="00520B11"/>
    <w:rsid w:val="00521054"/>
    <w:rsid w:val="0052144F"/>
    <w:rsid w:val="005215C3"/>
    <w:rsid w:val="00521933"/>
    <w:rsid w:val="00521A3F"/>
    <w:rsid w:val="00521E1E"/>
    <w:rsid w:val="00522459"/>
    <w:rsid w:val="00522811"/>
    <w:rsid w:val="00522BB3"/>
    <w:rsid w:val="00522CCC"/>
    <w:rsid w:val="00522D29"/>
    <w:rsid w:val="00522F35"/>
    <w:rsid w:val="00522FB2"/>
    <w:rsid w:val="0052343F"/>
    <w:rsid w:val="00523C93"/>
    <w:rsid w:val="00523D3E"/>
    <w:rsid w:val="005240BF"/>
    <w:rsid w:val="0052434D"/>
    <w:rsid w:val="00524CC1"/>
    <w:rsid w:val="005250BE"/>
    <w:rsid w:val="0052565B"/>
    <w:rsid w:val="0052591D"/>
    <w:rsid w:val="00525CEA"/>
    <w:rsid w:val="00526091"/>
    <w:rsid w:val="00526872"/>
    <w:rsid w:val="00526C08"/>
    <w:rsid w:val="00527979"/>
    <w:rsid w:val="00530659"/>
    <w:rsid w:val="005307EB"/>
    <w:rsid w:val="005310B7"/>
    <w:rsid w:val="005313A8"/>
    <w:rsid w:val="005315D7"/>
    <w:rsid w:val="005319C4"/>
    <w:rsid w:val="00531D37"/>
    <w:rsid w:val="00531E16"/>
    <w:rsid w:val="005321B5"/>
    <w:rsid w:val="005321B6"/>
    <w:rsid w:val="00532328"/>
    <w:rsid w:val="0053235F"/>
    <w:rsid w:val="00532C28"/>
    <w:rsid w:val="00532D4A"/>
    <w:rsid w:val="005333C5"/>
    <w:rsid w:val="00533408"/>
    <w:rsid w:val="005334AF"/>
    <w:rsid w:val="00533573"/>
    <w:rsid w:val="00533611"/>
    <w:rsid w:val="00533D9A"/>
    <w:rsid w:val="00533E2E"/>
    <w:rsid w:val="00533E5A"/>
    <w:rsid w:val="005340E6"/>
    <w:rsid w:val="00534491"/>
    <w:rsid w:val="0053472B"/>
    <w:rsid w:val="00534BD8"/>
    <w:rsid w:val="00534C25"/>
    <w:rsid w:val="00534FD0"/>
    <w:rsid w:val="00535748"/>
    <w:rsid w:val="0053584C"/>
    <w:rsid w:val="00535A9B"/>
    <w:rsid w:val="00535B94"/>
    <w:rsid w:val="0053666C"/>
    <w:rsid w:val="00536E1B"/>
    <w:rsid w:val="00537614"/>
    <w:rsid w:val="00537653"/>
    <w:rsid w:val="00537709"/>
    <w:rsid w:val="00537A14"/>
    <w:rsid w:val="005400BF"/>
    <w:rsid w:val="00540230"/>
    <w:rsid w:val="0054080D"/>
    <w:rsid w:val="00540AF3"/>
    <w:rsid w:val="00540C63"/>
    <w:rsid w:val="00540C97"/>
    <w:rsid w:val="00541354"/>
    <w:rsid w:val="0054189E"/>
    <w:rsid w:val="00541A47"/>
    <w:rsid w:val="00541A72"/>
    <w:rsid w:val="00541FF8"/>
    <w:rsid w:val="0054218D"/>
    <w:rsid w:val="005423DE"/>
    <w:rsid w:val="005424C5"/>
    <w:rsid w:val="00542549"/>
    <w:rsid w:val="005432F4"/>
    <w:rsid w:val="005434C7"/>
    <w:rsid w:val="00543500"/>
    <w:rsid w:val="00544316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562"/>
    <w:rsid w:val="0054667F"/>
    <w:rsid w:val="00547042"/>
    <w:rsid w:val="005473D4"/>
    <w:rsid w:val="00547495"/>
    <w:rsid w:val="005474CF"/>
    <w:rsid w:val="00547912"/>
    <w:rsid w:val="00547B22"/>
    <w:rsid w:val="00547CB2"/>
    <w:rsid w:val="005503D0"/>
    <w:rsid w:val="005506E6"/>
    <w:rsid w:val="00550851"/>
    <w:rsid w:val="00550AA6"/>
    <w:rsid w:val="00550B8A"/>
    <w:rsid w:val="00550BEF"/>
    <w:rsid w:val="00550FDB"/>
    <w:rsid w:val="0055135A"/>
    <w:rsid w:val="00551AB0"/>
    <w:rsid w:val="00551CC8"/>
    <w:rsid w:val="005521BC"/>
    <w:rsid w:val="005526C1"/>
    <w:rsid w:val="0055281F"/>
    <w:rsid w:val="005528DF"/>
    <w:rsid w:val="00552B9A"/>
    <w:rsid w:val="00552C6E"/>
    <w:rsid w:val="00552FB4"/>
    <w:rsid w:val="005539E2"/>
    <w:rsid w:val="00553D3B"/>
    <w:rsid w:val="0055565A"/>
    <w:rsid w:val="005557DB"/>
    <w:rsid w:val="00555881"/>
    <w:rsid w:val="00555EDF"/>
    <w:rsid w:val="00555F77"/>
    <w:rsid w:val="00555F91"/>
    <w:rsid w:val="0055614C"/>
    <w:rsid w:val="005563F9"/>
    <w:rsid w:val="005565D0"/>
    <w:rsid w:val="00556683"/>
    <w:rsid w:val="00556FA0"/>
    <w:rsid w:val="00557086"/>
    <w:rsid w:val="00557203"/>
    <w:rsid w:val="00557B07"/>
    <w:rsid w:val="00557B1A"/>
    <w:rsid w:val="00557C9C"/>
    <w:rsid w:val="00560059"/>
    <w:rsid w:val="00560551"/>
    <w:rsid w:val="005606B7"/>
    <w:rsid w:val="00560D69"/>
    <w:rsid w:val="00560E49"/>
    <w:rsid w:val="00561060"/>
    <w:rsid w:val="005610E1"/>
    <w:rsid w:val="00561915"/>
    <w:rsid w:val="00562015"/>
    <w:rsid w:val="00562729"/>
    <w:rsid w:val="00562944"/>
    <w:rsid w:val="005632E0"/>
    <w:rsid w:val="005638F4"/>
    <w:rsid w:val="00564350"/>
    <w:rsid w:val="005648E7"/>
    <w:rsid w:val="00564D30"/>
    <w:rsid w:val="005654C0"/>
    <w:rsid w:val="0056641E"/>
    <w:rsid w:val="0056643C"/>
    <w:rsid w:val="005664A3"/>
    <w:rsid w:val="0056742E"/>
    <w:rsid w:val="005679F6"/>
    <w:rsid w:val="00570159"/>
    <w:rsid w:val="0057027C"/>
    <w:rsid w:val="005702DD"/>
    <w:rsid w:val="00570DF9"/>
    <w:rsid w:val="00570EA7"/>
    <w:rsid w:val="00570F30"/>
    <w:rsid w:val="0057161B"/>
    <w:rsid w:val="0057213F"/>
    <w:rsid w:val="0057256F"/>
    <w:rsid w:val="005728FB"/>
    <w:rsid w:val="00572CF1"/>
    <w:rsid w:val="00572F97"/>
    <w:rsid w:val="005731F3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6AA"/>
    <w:rsid w:val="00574A0F"/>
    <w:rsid w:val="00574ABD"/>
    <w:rsid w:val="00574B4E"/>
    <w:rsid w:val="00574E54"/>
    <w:rsid w:val="00574F7C"/>
    <w:rsid w:val="00575241"/>
    <w:rsid w:val="0057549F"/>
    <w:rsid w:val="005754EB"/>
    <w:rsid w:val="005754FE"/>
    <w:rsid w:val="00575B70"/>
    <w:rsid w:val="00575C8B"/>
    <w:rsid w:val="00575EE3"/>
    <w:rsid w:val="005764F9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8029F"/>
    <w:rsid w:val="005804B6"/>
    <w:rsid w:val="00580779"/>
    <w:rsid w:val="00580C31"/>
    <w:rsid w:val="00581240"/>
    <w:rsid w:val="00581426"/>
    <w:rsid w:val="0058145D"/>
    <w:rsid w:val="00581A14"/>
    <w:rsid w:val="00581AAF"/>
    <w:rsid w:val="00581E8F"/>
    <w:rsid w:val="005820FE"/>
    <w:rsid w:val="0058256C"/>
    <w:rsid w:val="00582DDB"/>
    <w:rsid w:val="0058377E"/>
    <w:rsid w:val="00583CF9"/>
    <w:rsid w:val="005840A5"/>
    <w:rsid w:val="005844B6"/>
    <w:rsid w:val="0058530D"/>
    <w:rsid w:val="0058570A"/>
    <w:rsid w:val="00585DA7"/>
    <w:rsid w:val="005861B9"/>
    <w:rsid w:val="005861D4"/>
    <w:rsid w:val="005862CF"/>
    <w:rsid w:val="0058638D"/>
    <w:rsid w:val="005867B8"/>
    <w:rsid w:val="00586ABA"/>
    <w:rsid w:val="0058753F"/>
    <w:rsid w:val="00587565"/>
    <w:rsid w:val="00587C12"/>
    <w:rsid w:val="00590227"/>
    <w:rsid w:val="00590D9D"/>
    <w:rsid w:val="005913F3"/>
    <w:rsid w:val="005914E1"/>
    <w:rsid w:val="0059192C"/>
    <w:rsid w:val="005919D4"/>
    <w:rsid w:val="00591A8D"/>
    <w:rsid w:val="00592548"/>
    <w:rsid w:val="0059292F"/>
    <w:rsid w:val="00592E3B"/>
    <w:rsid w:val="0059334C"/>
    <w:rsid w:val="0059371A"/>
    <w:rsid w:val="005937C0"/>
    <w:rsid w:val="005937ED"/>
    <w:rsid w:val="00593A57"/>
    <w:rsid w:val="00594653"/>
    <w:rsid w:val="00594704"/>
    <w:rsid w:val="00594914"/>
    <w:rsid w:val="00595294"/>
    <w:rsid w:val="00595670"/>
    <w:rsid w:val="00595D94"/>
    <w:rsid w:val="00596934"/>
    <w:rsid w:val="0059700D"/>
    <w:rsid w:val="00597128"/>
    <w:rsid w:val="0059759D"/>
    <w:rsid w:val="00597643"/>
    <w:rsid w:val="0059794B"/>
    <w:rsid w:val="00597967"/>
    <w:rsid w:val="00597F53"/>
    <w:rsid w:val="005A0990"/>
    <w:rsid w:val="005A0CB7"/>
    <w:rsid w:val="005A0CEE"/>
    <w:rsid w:val="005A0D92"/>
    <w:rsid w:val="005A1437"/>
    <w:rsid w:val="005A1A93"/>
    <w:rsid w:val="005A2674"/>
    <w:rsid w:val="005A28F1"/>
    <w:rsid w:val="005A2C97"/>
    <w:rsid w:val="005A3064"/>
    <w:rsid w:val="005A32E3"/>
    <w:rsid w:val="005A356F"/>
    <w:rsid w:val="005A35B7"/>
    <w:rsid w:val="005A3AE3"/>
    <w:rsid w:val="005A3F43"/>
    <w:rsid w:val="005A4243"/>
    <w:rsid w:val="005A4292"/>
    <w:rsid w:val="005A435B"/>
    <w:rsid w:val="005A468A"/>
    <w:rsid w:val="005A49FC"/>
    <w:rsid w:val="005A4A2D"/>
    <w:rsid w:val="005A4B77"/>
    <w:rsid w:val="005A4BF8"/>
    <w:rsid w:val="005A4C0E"/>
    <w:rsid w:val="005A4E1F"/>
    <w:rsid w:val="005A569E"/>
    <w:rsid w:val="005A58B4"/>
    <w:rsid w:val="005A58BF"/>
    <w:rsid w:val="005A5AEB"/>
    <w:rsid w:val="005A5E83"/>
    <w:rsid w:val="005A5E8B"/>
    <w:rsid w:val="005A5F89"/>
    <w:rsid w:val="005A5FCE"/>
    <w:rsid w:val="005A6E63"/>
    <w:rsid w:val="005A706D"/>
    <w:rsid w:val="005A7402"/>
    <w:rsid w:val="005A79EA"/>
    <w:rsid w:val="005A7B15"/>
    <w:rsid w:val="005B06E5"/>
    <w:rsid w:val="005B0A9C"/>
    <w:rsid w:val="005B0F57"/>
    <w:rsid w:val="005B125A"/>
    <w:rsid w:val="005B1578"/>
    <w:rsid w:val="005B16CA"/>
    <w:rsid w:val="005B16DD"/>
    <w:rsid w:val="005B17A9"/>
    <w:rsid w:val="005B20CB"/>
    <w:rsid w:val="005B2143"/>
    <w:rsid w:val="005B21C3"/>
    <w:rsid w:val="005B2427"/>
    <w:rsid w:val="005B294D"/>
    <w:rsid w:val="005B2D66"/>
    <w:rsid w:val="005B329C"/>
    <w:rsid w:val="005B33F5"/>
    <w:rsid w:val="005B33FF"/>
    <w:rsid w:val="005B353C"/>
    <w:rsid w:val="005B35AB"/>
    <w:rsid w:val="005B3852"/>
    <w:rsid w:val="005B40EA"/>
    <w:rsid w:val="005B4286"/>
    <w:rsid w:val="005B43B9"/>
    <w:rsid w:val="005B459C"/>
    <w:rsid w:val="005B45C5"/>
    <w:rsid w:val="005B4701"/>
    <w:rsid w:val="005B490D"/>
    <w:rsid w:val="005B4A00"/>
    <w:rsid w:val="005B4ABA"/>
    <w:rsid w:val="005B5242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002"/>
    <w:rsid w:val="005B73DD"/>
    <w:rsid w:val="005B762D"/>
    <w:rsid w:val="005B7CBC"/>
    <w:rsid w:val="005C00F2"/>
    <w:rsid w:val="005C01B4"/>
    <w:rsid w:val="005C0AA0"/>
    <w:rsid w:val="005C0DC2"/>
    <w:rsid w:val="005C0E8F"/>
    <w:rsid w:val="005C1997"/>
    <w:rsid w:val="005C1BB9"/>
    <w:rsid w:val="005C1ED2"/>
    <w:rsid w:val="005C2AAD"/>
    <w:rsid w:val="005C2C4E"/>
    <w:rsid w:val="005C2DCE"/>
    <w:rsid w:val="005C3298"/>
    <w:rsid w:val="005C33C1"/>
    <w:rsid w:val="005C3457"/>
    <w:rsid w:val="005C369F"/>
    <w:rsid w:val="005C3F73"/>
    <w:rsid w:val="005C4256"/>
    <w:rsid w:val="005C4474"/>
    <w:rsid w:val="005C45C9"/>
    <w:rsid w:val="005C4707"/>
    <w:rsid w:val="005C4778"/>
    <w:rsid w:val="005C48B8"/>
    <w:rsid w:val="005C48CD"/>
    <w:rsid w:val="005C4DA0"/>
    <w:rsid w:val="005C5030"/>
    <w:rsid w:val="005C539D"/>
    <w:rsid w:val="005C53AA"/>
    <w:rsid w:val="005C54FD"/>
    <w:rsid w:val="005C554A"/>
    <w:rsid w:val="005C55C6"/>
    <w:rsid w:val="005C55F6"/>
    <w:rsid w:val="005C5BF6"/>
    <w:rsid w:val="005C5CD8"/>
    <w:rsid w:val="005C5DCD"/>
    <w:rsid w:val="005C5EF2"/>
    <w:rsid w:val="005C62B2"/>
    <w:rsid w:val="005C62EC"/>
    <w:rsid w:val="005C6341"/>
    <w:rsid w:val="005C66A2"/>
    <w:rsid w:val="005C6B86"/>
    <w:rsid w:val="005C7008"/>
    <w:rsid w:val="005C7689"/>
    <w:rsid w:val="005C76C7"/>
    <w:rsid w:val="005C7789"/>
    <w:rsid w:val="005C77A4"/>
    <w:rsid w:val="005C77EF"/>
    <w:rsid w:val="005D066F"/>
    <w:rsid w:val="005D0D60"/>
    <w:rsid w:val="005D0EF8"/>
    <w:rsid w:val="005D0F71"/>
    <w:rsid w:val="005D0FAD"/>
    <w:rsid w:val="005D1050"/>
    <w:rsid w:val="005D1409"/>
    <w:rsid w:val="005D1A55"/>
    <w:rsid w:val="005D1F99"/>
    <w:rsid w:val="005D2931"/>
    <w:rsid w:val="005D2E2B"/>
    <w:rsid w:val="005D30C7"/>
    <w:rsid w:val="005D3F4C"/>
    <w:rsid w:val="005D4261"/>
    <w:rsid w:val="005D433B"/>
    <w:rsid w:val="005D438D"/>
    <w:rsid w:val="005D4602"/>
    <w:rsid w:val="005D46A6"/>
    <w:rsid w:val="005D4981"/>
    <w:rsid w:val="005D4A8B"/>
    <w:rsid w:val="005D4ED9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BDA"/>
    <w:rsid w:val="005D75CD"/>
    <w:rsid w:val="005D77BC"/>
    <w:rsid w:val="005E0142"/>
    <w:rsid w:val="005E0369"/>
    <w:rsid w:val="005E05A2"/>
    <w:rsid w:val="005E0D6E"/>
    <w:rsid w:val="005E11C3"/>
    <w:rsid w:val="005E122B"/>
    <w:rsid w:val="005E1DE1"/>
    <w:rsid w:val="005E1EF7"/>
    <w:rsid w:val="005E3154"/>
    <w:rsid w:val="005E3934"/>
    <w:rsid w:val="005E440B"/>
    <w:rsid w:val="005E497A"/>
    <w:rsid w:val="005E4A74"/>
    <w:rsid w:val="005E4C1E"/>
    <w:rsid w:val="005E517A"/>
    <w:rsid w:val="005E5361"/>
    <w:rsid w:val="005E5A71"/>
    <w:rsid w:val="005E5B33"/>
    <w:rsid w:val="005E5B97"/>
    <w:rsid w:val="005E5F83"/>
    <w:rsid w:val="005E6421"/>
    <w:rsid w:val="005E64EF"/>
    <w:rsid w:val="005E65D0"/>
    <w:rsid w:val="005E671D"/>
    <w:rsid w:val="005E7266"/>
    <w:rsid w:val="005E7466"/>
    <w:rsid w:val="005E7734"/>
    <w:rsid w:val="005E799F"/>
    <w:rsid w:val="005E79E1"/>
    <w:rsid w:val="005E7A01"/>
    <w:rsid w:val="005E7B4F"/>
    <w:rsid w:val="005E7EE1"/>
    <w:rsid w:val="005F00A9"/>
    <w:rsid w:val="005F0486"/>
    <w:rsid w:val="005F09E4"/>
    <w:rsid w:val="005F0A7E"/>
    <w:rsid w:val="005F139E"/>
    <w:rsid w:val="005F1412"/>
    <w:rsid w:val="005F14E1"/>
    <w:rsid w:val="005F17FF"/>
    <w:rsid w:val="005F1A71"/>
    <w:rsid w:val="005F2355"/>
    <w:rsid w:val="005F2C4C"/>
    <w:rsid w:val="005F30E6"/>
    <w:rsid w:val="005F3E86"/>
    <w:rsid w:val="005F4495"/>
    <w:rsid w:val="005F4A1E"/>
    <w:rsid w:val="005F4D0A"/>
    <w:rsid w:val="005F51D0"/>
    <w:rsid w:val="005F52F6"/>
    <w:rsid w:val="005F53C4"/>
    <w:rsid w:val="005F5B35"/>
    <w:rsid w:val="005F5DDB"/>
    <w:rsid w:val="005F5F0A"/>
    <w:rsid w:val="005F6102"/>
    <w:rsid w:val="005F61CD"/>
    <w:rsid w:val="005F6B83"/>
    <w:rsid w:val="005F6D59"/>
    <w:rsid w:val="005F7038"/>
    <w:rsid w:val="005F79A4"/>
    <w:rsid w:val="005F7E68"/>
    <w:rsid w:val="0060013C"/>
    <w:rsid w:val="00600698"/>
    <w:rsid w:val="00601898"/>
    <w:rsid w:val="00601A61"/>
    <w:rsid w:val="00601B5A"/>
    <w:rsid w:val="00601BBB"/>
    <w:rsid w:val="00602154"/>
    <w:rsid w:val="006021B7"/>
    <w:rsid w:val="00602460"/>
    <w:rsid w:val="0060259F"/>
    <w:rsid w:val="006027C8"/>
    <w:rsid w:val="00602815"/>
    <w:rsid w:val="0060282F"/>
    <w:rsid w:val="00603102"/>
    <w:rsid w:val="006031F9"/>
    <w:rsid w:val="00603474"/>
    <w:rsid w:val="00603A65"/>
    <w:rsid w:val="00603C5D"/>
    <w:rsid w:val="006040AC"/>
    <w:rsid w:val="006043B6"/>
    <w:rsid w:val="006046FB"/>
    <w:rsid w:val="006047A3"/>
    <w:rsid w:val="0060485B"/>
    <w:rsid w:val="00604D5B"/>
    <w:rsid w:val="00604FE8"/>
    <w:rsid w:val="00605595"/>
    <w:rsid w:val="006055A7"/>
    <w:rsid w:val="006057E5"/>
    <w:rsid w:val="0060594A"/>
    <w:rsid w:val="00605A61"/>
    <w:rsid w:val="0060612D"/>
    <w:rsid w:val="00606267"/>
    <w:rsid w:val="0060626B"/>
    <w:rsid w:val="00606970"/>
    <w:rsid w:val="00606A17"/>
    <w:rsid w:val="006070FA"/>
    <w:rsid w:val="006073CA"/>
    <w:rsid w:val="00607829"/>
    <w:rsid w:val="00607FDB"/>
    <w:rsid w:val="00610438"/>
    <w:rsid w:val="0061071E"/>
    <w:rsid w:val="00610728"/>
    <w:rsid w:val="00610873"/>
    <w:rsid w:val="00610948"/>
    <w:rsid w:val="00610DA5"/>
    <w:rsid w:val="00610F24"/>
    <w:rsid w:val="006113B6"/>
    <w:rsid w:val="006115F1"/>
    <w:rsid w:val="0061229C"/>
    <w:rsid w:val="00612512"/>
    <w:rsid w:val="00612561"/>
    <w:rsid w:val="006127BB"/>
    <w:rsid w:val="00612A27"/>
    <w:rsid w:val="00612A61"/>
    <w:rsid w:val="00612E51"/>
    <w:rsid w:val="006133C3"/>
    <w:rsid w:val="00613457"/>
    <w:rsid w:val="006135A4"/>
    <w:rsid w:val="00613B43"/>
    <w:rsid w:val="006141A7"/>
    <w:rsid w:val="006141B5"/>
    <w:rsid w:val="006143D5"/>
    <w:rsid w:val="006148EB"/>
    <w:rsid w:val="00614956"/>
    <w:rsid w:val="00615377"/>
    <w:rsid w:val="006156CC"/>
    <w:rsid w:val="00615799"/>
    <w:rsid w:val="00615D6B"/>
    <w:rsid w:val="00615D7C"/>
    <w:rsid w:val="00615E1C"/>
    <w:rsid w:val="00615F52"/>
    <w:rsid w:val="00616446"/>
    <w:rsid w:val="0061648E"/>
    <w:rsid w:val="00616581"/>
    <w:rsid w:val="00616AA0"/>
    <w:rsid w:val="00617350"/>
    <w:rsid w:val="0061799F"/>
    <w:rsid w:val="006179C5"/>
    <w:rsid w:val="00617C23"/>
    <w:rsid w:val="00620341"/>
    <w:rsid w:val="00620955"/>
    <w:rsid w:val="00620D6A"/>
    <w:rsid w:val="00620F83"/>
    <w:rsid w:val="0062114E"/>
    <w:rsid w:val="0062150D"/>
    <w:rsid w:val="0062151B"/>
    <w:rsid w:val="006224F6"/>
    <w:rsid w:val="0062270E"/>
    <w:rsid w:val="006228A6"/>
    <w:rsid w:val="00623072"/>
    <w:rsid w:val="006239A7"/>
    <w:rsid w:val="00623E54"/>
    <w:rsid w:val="006245D1"/>
    <w:rsid w:val="00624BC8"/>
    <w:rsid w:val="006250B8"/>
    <w:rsid w:val="006251FF"/>
    <w:rsid w:val="0062522C"/>
    <w:rsid w:val="00625469"/>
    <w:rsid w:val="0062572F"/>
    <w:rsid w:val="00625A0F"/>
    <w:rsid w:val="00626003"/>
    <w:rsid w:val="006260B9"/>
    <w:rsid w:val="00626402"/>
    <w:rsid w:val="006265EB"/>
    <w:rsid w:val="0062682C"/>
    <w:rsid w:val="006269A7"/>
    <w:rsid w:val="00626ACB"/>
    <w:rsid w:val="006270E5"/>
    <w:rsid w:val="0062761F"/>
    <w:rsid w:val="00627AD7"/>
    <w:rsid w:val="00627C7B"/>
    <w:rsid w:val="00627E26"/>
    <w:rsid w:val="00627FF4"/>
    <w:rsid w:val="00630CCC"/>
    <w:rsid w:val="00631000"/>
    <w:rsid w:val="0063134C"/>
    <w:rsid w:val="006317CF"/>
    <w:rsid w:val="006319A7"/>
    <w:rsid w:val="006319BD"/>
    <w:rsid w:val="00631B03"/>
    <w:rsid w:val="006323E4"/>
    <w:rsid w:val="00632651"/>
    <w:rsid w:val="006327E9"/>
    <w:rsid w:val="0063292E"/>
    <w:rsid w:val="00632C59"/>
    <w:rsid w:val="0063372C"/>
    <w:rsid w:val="00633DDC"/>
    <w:rsid w:val="00634010"/>
    <w:rsid w:val="00634C65"/>
    <w:rsid w:val="00634CFC"/>
    <w:rsid w:val="00634F15"/>
    <w:rsid w:val="00635092"/>
    <w:rsid w:val="00635568"/>
    <w:rsid w:val="006355D2"/>
    <w:rsid w:val="006355FF"/>
    <w:rsid w:val="006356C3"/>
    <w:rsid w:val="00635902"/>
    <w:rsid w:val="00635BD3"/>
    <w:rsid w:val="00635C2A"/>
    <w:rsid w:val="0063613D"/>
    <w:rsid w:val="006361F4"/>
    <w:rsid w:val="006365A9"/>
    <w:rsid w:val="006366C3"/>
    <w:rsid w:val="00636DD8"/>
    <w:rsid w:val="00637648"/>
    <w:rsid w:val="00637766"/>
    <w:rsid w:val="006378D3"/>
    <w:rsid w:val="00637D2D"/>
    <w:rsid w:val="00640101"/>
    <w:rsid w:val="00640258"/>
    <w:rsid w:val="00640F68"/>
    <w:rsid w:val="0064163C"/>
    <w:rsid w:val="006418E9"/>
    <w:rsid w:val="00641B33"/>
    <w:rsid w:val="00642495"/>
    <w:rsid w:val="006425A2"/>
    <w:rsid w:val="00642648"/>
    <w:rsid w:val="006426F2"/>
    <w:rsid w:val="00643D35"/>
    <w:rsid w:val="00643F0D"/>
    <w:rsid w:val="006440B2"/>
    <w:rsid w:val="006440CC"/>
    <w:rsid w:val="00644889"/>
    <w:rsid w:val="00645069"/>
    <w:rsid w:val="00645549"/>
    <w:rsid w:val="006455B9"/>
    <w:rsid w:val="00645C84"/>
    <w:rsid w:val="00645DB8"/>
    <w:rsid w:val="00646071"/>
    <w:rsid w:val="0064613D"/>
    <w:rsid w:val="00646610"/>
    <w:rsid w:val="00646612"/>
    <w:rsid w:val="006467BD"/>
    <w:rsid w:val="006469D5"/>
    <w:rsid w:val="00646E11"/>
    <w:rsid w:val="00647134"/>
    <w:rsid w:val="0064755B"/>
    <w:rsid w:val="00647D73"/>
    <w:rsid w:val="0065058B"/>
    <w:rsid w:val="00651000"/>
    <w:rsid w:val="00651289"/>
    <w:rsid w:val="00651313"/>
    <w:rsid w:val="0065136F"/>
    <w:rsid w:val="006513C5"/>
    <w:rsid w:val="00651E4F"/>
    <w:rsid w:val="006523F4"/>
    <w:rsid w:val="00652AA9"/>
    <w:rsid w:val="00652F95"/>
    <w:rsid w:val="0065301E"/>
    <w:rsid w:val="00653284"/>
    <w:rsid w:val="00653887"/>
    <w:rsid w:val="00653AA4"/>
    <w:rsid w:val="00653D9B"/>
    <w:rsid w:val="00653E32"/>
    <w:rsid w:val="00654A8B"/>
    <w:rsid w:val="00654EBA"/>
    <w:rsid w:val="00654EBE"/>
    <w:rsid w:val="00655020"/>
    <w:rsid w:val="006551EC"/>
    <w:rsid w:val="00655485"/>
    <w:rsid w:val="006558C9"/>
    <w:rsid w:val="0065629A"/>
    <w:rsid w:val="006564E9"/>
    <w:rsid w:val="0065663B"/>
    <w:rsid w:val="00656DE3"/>
    <w:rsid w:val="0065728B"/>
    <w:rsid w:val="0065739A"/>
    <w:rsid w:val="00657634"/>
    <w:rsid w:val="006579FB"/>
    <w:rsid w:val="00657F55"/>
    <w:rsid w:val="0066007E"/>
    <w:rsid w:val="006600C2"/>
    <w:rsid w:val="00660280"/>
    <w:rsid w:val="0066046F"/>
    <w:rsid w:val="00660557"/>
    <w:rsid w:val="006605CB"/>
    <w:rsid w:val="00660747"/>
    <w:rsid w:val="00660DC7"/>
    <w:rsid w:val="00660F73"/>
    <w:rsid w:val="00660FDC"/>
    <w:rsid w:val="006612AD"/>
    <w:rsid w:val="00661794"/>
    <w:rsid w:val="00661C8B"/>
    <w:rsid w:val="00661CFD"/>
    <w:rsid w:val="00661ED6"/>
    <w:rsid w:val="006620F0"/>
    <w:rsid w:val="006626AF"/>
    <w:rsid w:val="006628A7"/>
    <w:rsid w:val="00662B04"/>
    <w:rsid w:val="00662BB5"/>
    <w:rsid w:val="006630AE"/>
    <w:rsid w:val="0066372A"/>
    <w:rsid w:val="00663878"/>
    <w:rsid w:val="00663CB4"/>
    <w:rsid w:val="00663DC8"/>
    <w:rsid w:val="00663FB5"/>
    <w:rsid w:val="006640AF"/>
    <w:rsid w:val="00664144"/>
    <w:rsid w:val="00664424"/>
    <w:rsid w:val="00664481"/>
    <w:rsid w:val="006648B5"/>
    <w:rsid w:val="00664DAB"/>
    <w:rsid w:val="00664DC9"/>
    <w:rsid w:val="0066608E"/>
    <w:rsid w:val="00666276"/>
    <w:rsid w:val="006667BD"/>
    <w:rsid w:val="00666C58"/>
    <w:rsid w:val="00666EEB"/>
    <w:rsid w:val="0066727C"/>
    <w:rsid w:val="0066747C"/>
    <w:rsid w:val="00667662"/>
    <w:rsid w:val="00667763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2BC"/>
    <w:rsid w:val="0067258A"/>
    <w:rsid w:val="00672CC2"/>
    <w:rsid w:val="00672D48"/>
    <w:rsid w:val="00673342"/>
    <w:rsid w:val="00673582"/>
    <w:rsid w:val="006737A5"/>
    <w:rsid w:val="006737C8"/>
    <w:rsid w:val="00674003"/>
    <w:rsid w:val="00674334"/>
    <w:rsid w:val="00674633"/>
    <w:rsid w:val="0067483F"/>
    <w:rsid w:val="00674E6D"/>
    <w:rsid w:val="0067536C"/>
    <w:rsid w:val="0067542F"/>
    <w:rsid w:val="006758DF"/>
    <w:rsid w:val="00675971"/>
    <w:rsid w:val="00675B6E"/>
    <w:rsid w:val="00675C8F"/>
    <w:rsid w:val="00675FA6"/>
    <w:rsid w:val="0067606B"/>
    <w:rsid w:val="006766F8"/>
    <w:rsid w:val="0067687F"/>
    <w:rsid w:val="00677315"/>
    <w:rsid w:val="006776B0"/>
    <w:rsid w:val="00677C9B"/>
    <w:rsid w:val="00677E8A"/>
    <w:rsid w:val="00677F93"/>
    <w:rsid w:val="006803B9"/>
    <w:rsid w:val="0068049D"/>
    <w:rsid w:val="006807C8"/>
    <w:rsid w:val="00680F6D"/>
    <w:rsid w:val="0068128C"/>
    <w:rsid w:val="00681C07"/>
    <w:rsid w:val="00681E68"/>
    <w:rsid w:val="00682095"/>
    <w:rsid w:val="0068246F"/>
    <w:rsid w:val="00682A48"/>
    <w:rsid w:val="00682AB8"/>
    <w:rsid w:val="00682B0F"/>
    <w:rsid w:val="00682DBC"/>
    <w:rsid w:val="00682E96"/>
    <w:rsid w:val="00683089"/>
    <w:rsid w:val="0068349C"/>
    <w:rsid w:val="006836CC"/>
    <w:rsid w:val="00683869"/>
    <w:rsid w:val="0068388F"/>
    <w:rsid w:val="00683FEA"/>
    <w:rsid w:val="006841EC"/>
    <w:rsid w:val="0068426B"/>
    <w:rsid w:val="00684291"/>
    <w:rsid w:val="00684642"/>
    <w:rsid w:val="0068479E"/>
    <w:rsid w:val="00685444"/>
    <w:rsid w:val="006854A7"/>
    <w:rsid w:val="006859A0"/>
    <w:rsid w:val="00685B00"/>
    <w:rsid w:val="00685B8F"/>
    <w:rsid w:val="0068647A"/>
    <w:rsid w:val="00686708"/>
    <w:rsid w:val="00686FCA"/>
    <w:rsid w:val="006878C7"/>
    <w:rsid w:val="00687AB4"/>
    <w:rsid w:val="00687C2B"/>
    <w:rsid w:val="00687D73"/>
    <w:rsid w:val="00687E1C"/>
    <w:rsid w:val="00687E5F"/>
    <w:rsid w:val="00687EBF"/>
    <w:rsid w:val="00687FFA"/>
    <w:rsid w:val="00690435"/>
    <w:rsid w:val="006905A4"/>
    <w:rsid w:val="00690702"/>
    <w:rsid w:val="00690BAF"/>
    <w:rsid w:val="00690DA4"/>
    <w:rsid w:val="006914C5"/>
    <w:rsid w:val="00691757"/>
    <w:rsid w:val="00691F78"/>
    <w:rsid w:val="006921D8"/>
    <w:rsid w:val="006928DC"/>
    <w:rsid w:val="00692949"/>
    <w:rsid w:val="00692AC6"/>
    <w:rsid w:val="00692C32"/>
    <w:rsid w:val="006932BA"/>
    <w:rsid w:val="00693357"/>
    <w:rsid w:val="00693A19"/>
    <w:rsid w:val="00693B05"/>
    <w:rsid w:val="00693D0C"/>
    <w:rsid w:val="00694083"/>
    <w:rsid w:val="006941D4"/>
    <w:rsid w:val="00694B77"/>
    <w:rsid w:val="00695369"/>
    <w:rsid w:val="0069563B"/>
    <w:rsid w:val="00695900"/>
    <w:rsid w:val="00695955"/>
    <w:rsid w:val="00695B69"/>
    <w:rsid w:val="00695B7C"/>
    <w:rsid w:val="00695BB8"/>
    <w:rsid w:val="00696005"/>
    <w:rsid w:val="0069602E"/>
    <w:rsid w:val="00696443"/>
    <w:rsid w:val="00696667"/>
    <w:rsid w:val="00696776"/>
    <w:rsid w:val="0069692A"/>
    <w:rsid w:val="00696A00"/>
    <w:rsid w:val="00697A3A"/>
    <w:rsid w:val="006A0094"/>
    <w:rsid w:val="006A00FB"/>
    <w:rsid w:val="006A0451"/>
    <w:rsid w:val="006A0563"/>
    <w:rsid w:val="006A14CC"/>
    <w:rsid w:val="006A1B0E"/>
    <w:rsid w:val="006A1B37"/>
    <w:rsid w:val="006A2695"/>
    <w:rsid w:val="006A270E"/>
    <w:rsid w:val="006A27E1"/>
    <w:rsid w:val="006A2804"/>
    <w:rsid w:val="006A280B"/>
    <w:rsid w:val="006A2E67"/>
    <w:rsid w:val="006A2F21"/>
    <w:rsid w:val="006A30DA"/>
    <w:rsid w:val="006A3427"/>
    <w:rsid w:val="006A3698"/>
    <w:rsid w:val="006A3D1A"/>
    <w:rsid w:val="006A3D6F"/>
    <w:rsid w:val="006A3ED8"/>
    <w:rsid w:val="006A43BA"/>
    <w:rsid w:val="006A479D"/>
    <w:rsid w:val="006A47EE"/>
    <w:rsid w:val="006A4C4D"/>
    <w:rsid w:val="006A4F29"/>
    <w:rsid w:val="006A5584"/>
    <w:rsid w:val="006A5C6D"/>
    <w:rsid w:val="006A5F5E"/>
    <w:rsid w:val="006A5F72"/>
    <w:rsid w:val="006A610F"/>
    <w:rsid w:val="006A63F5"/>
    <w:rsid w:val="006A643D"/>
    <w:rsid w:val="006A650C"/>
    <w:rsid w:val="006A6811"/>
    <w:rsid w:val="006A708F"/>
    <w:rsid w:val="006A7DA9"/>
    <w:rsid w:val="006A7DC2"/>
    <w:rsid w:val="006B03C2"/>
    <w:rsid w:val="006B0BD8"/>
    <w:rsid w:val="006B105C"/>
    <w:rsid w:val="006B146D"/>
    <w:rsid w:val="006B1916"/>
    <w:rsid w:val="006B1C94"/>
    <w:rsid w:val="006B1CA4"/>
    <w:rsid w:val="006B2356"/>
    <w:rsid w:val="006B2F26"/>
    <w:rsid w:val="006B2F4C"/>
    <w:rsid w:val="006B3016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61D0"/>
    <w:rsid w:val="006B62C4"/>
    <w:rsid w:val="006B640E"/>
    <w:rsid w:val="006B68F4"/>
    <w:rsid w:val="006B6ACF"/>
    <w:rsid w:val="006B746B"/>
    <w:rsid w:val="006B7798"/>
    <w:rsid w:val="006B7B9C"/>
    <w:rsid w:val="006C00D4"/>
    <w:rsid w:val="006C0113"/>
    <w:rsid w:val="006C01F9"/>
    <w:rsid w:val="006C025A"/>
    <w:rsid w:val="006C0332"/>
    <w:rsid w:val="006C0369"/>
    <w:rsid w:val="006C0578"/>
    <w:rsid w:val="006C0B2E"/>
    <w:rsid w:val="006C0B66"/>
    <w:rsid w:val="006C0EDD"/>
    <w:rsid w:val="006C155F"/>
    <w:rsid w:val="006C15BE"/>
    <w:rsid w:val="006C17DE"/>
    <w:rsid w:val="006C193F"/>
    <w:rsid w:val="006C19BE"/>
    <w:rsid w:val="006C1C84"/>
    <w:rsid w:val="006C2005"/>
    <w:rsid w:val="006C2077"/>
    <w:rsid w:val="006C20D3"/>
    <w:rsid w:val="006C231B"/>
    <w:rsid w:val="006C23B1"/>
    <w:rsid w:val="006C2465"/>
    <w:rsid w:val="006C276C"/>
    <w:rsid w:val="006C27ED"/>
    <w:rsid w:val="006C28C5"/>
    <w:rsid w:val="006C2A15"/>
    <w:rsid w:val="006C2BF6"/>
    <w:rsid w:val="006C2D61"/>
    <w:rsid w:val="006C389D"/>
    <w:rsid w:val="006C3C42"/>
    <w:rsid w:val="006C3DDB"/>
    <w:rsid w:val="006C3F9D"/>
    <w:rsid w:val="006C41D3"/>
    <w:rsid w:val="006C4C46"/>
    <w:rsid w:val="006C4F56"/>
    <w:rsid w:val="006C4F6E"/>
    <w:rsid w:val="006C5797"/>
    <w:rsid w:val="006C7218"/>
    <w:rsid w:val="006C7650"/>
    <w:rsid w:val="006C7CE9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243"/>
    <w:rsid w:val="006D25B9"/>
    <w:rsid w:val="006D2BEB"/>
    <w:rsid w:val="006D3058"/>
    <w:rsid w:val="006D30E9"/>
    <w:rsid w:val="006D32CA"/>
    <w:rsid w:val="006D32E8"/>
    <w:rsid w:val="006D3653"/>
    <w:rsid w:val="006D376F"/>
    <w:rsid w:val="006D3A08"/>
    <w:rsid w:val="006D3AA0"/>
    <w:rsid w:val="006D3DA9"/>
    <w:rsid w:val="006D3EFC"/>
    <w:rsid w:val="006D4582"/>
    <w:rsid w:val="006D488A"/>
    <w:rsid w:val="006D4DF3"/>
    <w:rsid w:val="006D4EFA"/>
    <w:rsid w:val="006D5691"/>
    <w:rsid w:val="006D60F1"/>
    <w:rsid w:val="006D61BD"/>
    <w:rsid w:val="006D6C64"/>
    <w:rsid w:val="006D6C66"/>
    <w:rsid w:val="006D6F1A"/>
    <w:rsid w:val="006D7430"/>
    <w:rsid w:val="006D7948"/>
    <w:rsid w:val="006D7E58"/>
    <w:rsid w:val="006D7E97"/>
    <w:rsid w:val="006E0758"/>
    <w:rsid w:val="006E0ECF"/>
    <w:rsid w:val="006E10DF"/>
    <w:rsid w:val="006E10F5"/>
    <w:rsid w:val="006E1138"/>
    <w:rsid w:val="006E19ED"/>
    <w:rsid w:val="006E2120"/>
    <w:rsid w:val="006E288C"/>
    <w:rsid w:val="006E2B62"/>
    <w:rsid w:val="006E3315"/>
    <w:rsid w:val="006E3615"/>
    <w:rsid w:val="006E3658"/>
    <w:rsid w:val="006E38FC"/>
    <w:rsid w:val="006E3AE1"/>
    <w:rsid w:val="006E3B38"/>
    <w:rsid w:val="006E3C77"/>
    <w:rsid w:val="006E3E2C"/>
    <w:rsid w:val="006E3F48"/>
    <w:rsid w:val="006E42E5"/>
    <w:rsid w:val="006E47ED"/>
    <w:rsid w:val="006E4E4B"/>
    <w:rsid w:val="006E5073"/>
    <w:rsid w:val="006E5174"/>
    <w:rsid w:val="006E59E0"/>
    <w:rsid w:val="006E5C1C"/>
    <w:rsid w:val="006E64BE"/>
    <w:rsid w:val="006E66A2"/>
    <w:rsid w:val="006E6824"/>
    <w:rsid w:val="006E71FE"/>
    <w:rsid w:val="006E73E9"/>
    <w:rsid w:val="006E7928"/>
    <w:rsid w:val="006F03BF"/>
    <w:rsid w:val="006F03F0"/>
    <w:rsid w:val="006F055E"/>
    <w:rsid w:val="006F10E2"/>
    <w:rsid w:val="006F17A5"/>
    <w:rsid w:val="006F19CC"/>
    <w:rsid w:val="006F1B26"/>
    <w:rsid w:val="006F1BB5"/>
    <w:rsid w:val="006F2832"/>
    <w:rsid w:val="006F28FB"/>
    <w:rsid w:val="006F2B49"/>
    <w:rsid w:val="006F2B6C"/>
    <w:rsid w:val="006F2E17"/>
    <w:rsid w:val="006F30BF"/>
    <w:rsid w:val="006F347C"/>
    <w:rsid w:val="006F34E8"/>
    <w:rsid w:val="006F3755"/>
    <w:rsid w:val="006F45DE"/>
    <w:rsid w:val="006F4653"/>
    <w:rsid w:val="006F4841"/>
    <w:rsid w:val="006F4846"/>
    <w:rsid w:val="006F49BE"/>
    <w:rsid w:val="006F4ED6"/>
    <w:rsid w:val="006F5506"/>
    <w:rsid w:val="006F58D8"/>
    <w:rsid w:val="006F59A8"/>
    <w:rsid w:val="006F5C97"/>
    <w:rsid w:val="006F5D80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579"/>
    <w:rsid w:val="00700941"/>
    <w:rsid w:val="00701A27"/>
    <w:rsid w:val="00701C8E"/>
    <w:rsid w:val="007026B7"/>
    <w:rsid w:val="007026F3"/>
    <w:rsid w:val="0070275D"/>
    <w:rsid w:val="00702A9F"/>
    <w:rsid w:val="00702E54"/>
    <w:rsid w:val="007031D7"/>
    <w:rsid w:val="00703290"/>
    <w:rsid w:val="0070335A"/>
    <w:rsid w:val="0070345A"/>
    <w:rsid w:val="007037F1"/>
    <w:rsid w:val="0070380A"/>
    <w:rsid w:val="00703C36"/>
    <w:rsid w:val="00703DEE"/>
    <w:rsid w:val="00704078"/>
    <w:rsid w:val="0070416F"/>
    <w:rsid w:val="007043E8"/>
    <w:rsid w:val="0070492D"/>
    <w:rsid w:val="00704C79"/>
    <w:rsid w:val="00705117"/>
    <w:rsid w:val="0070527A"/>
    <w:rsid w:val="0070567E"/>
    <w:rsid w:val="00705BD2"/>
    <w:rsid w:val="00705CA6"/>
    <w:rsid w:val="00705CF9"/>
    <w:rsid w:val="00705EFC"/>
    <w:rsid w:val="0070613B"/>
    <w:rsid w:val="00706252"/>
    <w:rsid w:val="0070627C"/>
    <w:rsid w:val="00706A17"/>
    <w:rsid w:val="00706FAA"/>
    <w:rsid w:val="00707617"/>
    <w:rsid w:val="007076E9"/>
    <w:rsid w:val="0070773F"/>
    <w:rsid w:val="007077B5"/>
    <w:rsid w:val="00707D54"/>
    <w:rsid w:val="00707D69"/>
    <w:rsid w:val="007100B1"/>
    <w:rsid w:val="00710517"/>
    <w:rsid w:val="007108B1"/>
    <w:rsid w:val="007109B0"/>
    <w:rsid w:val="00710AA6"/>
    <w:rsid w:val="00710EC9"/>
    <w:rsid w:val="0071119A"/>
    <w:rsid w:val="00711215"/>
    <w:rsid w:val="007112C7"/>
    <w:rsid w:val="00711316"/>
    <w:rsid w:val="00711848"/>
    <w:rsid w:val="00711A14"/>
    <w:rsid w:val="00711CF3"/>
    <w:rsid w:val="00712171"/>
    <w:rsid w:val="007129D5"/>
    <w:rsid w:val="00712C6F"/>
    <w:rsid w:val="00712F07"/>
    <w:rsid w:val="007132DF"/>
    <w:rsid w:val="00713582"/>
    <w:rsid w:val="00713609"/>
    <w:rsid w:val="0071394C"/>
    <w:rsid w:val="007139BC"/>
    <w:rsid w:val="00713C23"/>
    <w:rsid w:val="00713C50"/>
    <w:rsid w:val="00713D63"/>
    <w:rsid w:val="0071414E"/>
    <w:rsid w:val="007142A1"/>
    <w:rsid w:val="00714304"/>
    <w:rsid w:val="00714CB7"/>
    <w:rsid w:val="00714D19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0A"/>
    <w:rsid w:val="007169A9"/>
    <w:rsid w:val="00716A80"/>
    <w:rsid w:val="00716C88"/>
    <w:rsid w:val="007171AD"/>
    <w:rsid w:val="00717339"/>
    <w:rsid w:val="0071743B"/>
    <w:rsid w:val="007174B6"/>
    <w:rsid w:val="00717ADF"/>
    <w:rsid w:val="00717B70"/>
    <w:rsid w:val="00717E4A"/>
    <w:rsid w:val="00717E8E"/>
    <w:rsid w:val="00717FDD"/>
    <w:rsid w:val="00720458"/>
    <w:rsid w:val="007207D7"/>
    <w:rsid w:val="007208D6"/>
    <w:rsid w:val="007209C6"/>
    <w:rsid w:val="00720B85"/>
    <w:rsid w:val="00721152"/>
    <w:rsid w:val="00721364"/>
    <w:rsid w:val="00721723"/>
    <w:rsid w:val="00721799"/>
    <w:rsid w:val="00721E6C"/>
    <w:rsid w:val="00722384"/>
    <w:rsid w:val="0072260F"/>
    <w:rsid w:val="007233DE"/>
    <w:rsid w:val="007235F3"/>
    <w:rsid w:val="007238C9"/>
    <w:rsid w:val="00723937"/>
    <w:rsid w:val="0072440E"/>
    <w:rsid w:val="007244E4"/>
    <w:rsid w:val="007246C4"/>
    <w:rsid w:val="00724F27"/>
    <w:rsid w:val="00725188"/>
    <w:rsid w:val="0072533A"/>
    <w:rsid w:val="0072560E"/>
    <w:rsid w:val="00725624"/>
    <w:rsid w:val="00725720"/>
    <w:rsid w:val="00726220"/>
    <w:rsid w:val="007265B0"/>
    <w:rsid w:val="00726A5E"/>
    <w:rsid w:val="007272AD"/>
    <w:rsid w:val="007277E8"/>
    <w:rsid w:val="007279D5"/>
    <w:rsid w:val="00727C3E"/>
    <w:rsid w:val="00730280"/>
    <w:rsid w:val="007302C2"/>
    <w:rsid w:val="007308F3"/>
    <w:rsid w:val="00730B4D"/>
    <w:rsid w:val="00730C99"/>
    <w:rsid w:val="00731227"/>
    <w:rsid w:val="007318F5"/>
    <w:rsid w:val="00731C35"/>
    <w:rsid w:val="00731DBF"/>
    <w:rsid w:val="00732268"/>
    <w:rsid w:val="007326CC"/>
    <w:rsid w:val="0073302B"/>
    <w:rsid w:val="00733051"/>
    <w:rsid w:val="0073350B"/>
    <w:rsid w:val="007338A5"/>
    <w:rsid w:val="00733C2E"/>
    <w:rsid w:val="007341FD"/>
    <w:rsid w:val="0073453D"/>
    <w:rsid w:val="0073469E"/>
    <w:rsid w:val="0073473A"/>
    <w:rsid w:val="00734C67"/>
    <w:rsid w:val="00735005"/>
    <w:rsid w:val="00735513"/>
    <w:rsid w:val="007359BE"/>
    <w:rsid w:val="00735E64"/>
    <w:rsid w:val="00735EFA"/>
    <w:rsid w:val="00735FA2"/>
    <w:rsid w:val="007360CD"/>
    <w:rsid w:val="00736188"/>
    <w:rsid w:val="007362B4"/>
    <w:rsid w:val="00736F65"/>
    <w:rsid w:val="007376DB"/>
    <w:rsid w:val="00737753"/>
    <w:rsid w:val="007377DD"/>
    <w:rsid w:val="00737843"/>
    <w:rsid w:val="00737F84"/>
    <w:rsid w:val="0074001C"/>
    <w:rsid w:val="0074035E"/>
    <w:rsid w:val="00740D12"/>
    <w:rsid w:val="00741234"/>
    <w:rsid w:val="0074136C"/>
    <w:rsid w:val="00741486"/>
    <w:rsid w:val="0074171D"/>
    <w:rsid w:val="00742C89"/>
    <w:rsid w:val="007436C9"/>
    <w:rsid w:val="0074414F"/>
    <w:rsid w:val="00744503"/>
    <w:rsid w:val="0074459A"/>
    <w:rsid w:val="00744842"/>
    <w:rsid w:val="007448D1"/>
    <w:rsid w:val="00744ABD"/>
    <w:rsid w:val="00744D1E"/>
    <w:rsid w:val="00744F2E"/>
    <w:rsid w:val="00745362"/>
    <w:rsid w:val="00745A77"/>
    <w:rsid w:val="00745DC4"/>
    <w:rsid w:val="007463FD"/>
    <w:rsid w:val="007464D0"/>
    <w:rsid w:val="00746AC8"/>
    <w:rsid w:val="00746D72"/>
    <w:rsid w:val="00747354"/>
    <w:rsid w:val="0074786B"/>
    <w:rsid w:val="00747981"/>
    <w:rsid w:val="00747F02"/>
    <w:rsid w:val="00750107"/>
    <w:rsid w:val="007501BE"/>
    <w:rsid w:val="007503B4"/>
    <w:rsid w:val="0075040C"/>
    <w:rsid w:val="007508BE"/>
    <w:rsid w:val="00750924"/>
    <w:rsid w:val="00750EC8"/>
    <w:rsid w:val="007510FA"/>
    <w:rsid w:val="007511C5"/>
    <w:rsid w:val="00751838"/>
    <w:rsid w:val="0075217F"/>
    <w:rsid w:val="00752529"/>
    <w:rsid w:val="00752741"/>
    <w:rsid w:val="00752892"/>
    <w:rsid w:val="00753237"/>
    <w:rsid w:val="007533F7"/>
    <w:rsid w:val="0075423D"/>
    <w:rsid w:val="007546C9"/>
    <w:rsid w:val="00754709"/>
    <w:rsid w:val="00754E32"/>
    <w:rsid w:val="00754FD8"/>
    <w:rsid w:val="0075517A"/>
    <w:rsid w:val="00755249"/>
    <w:rsid w:val="0075525D"/>
    <w:rsid w:val="00755579"/>
    <w:rsid w:val="00755C69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671"/>
    <w:rsid w:val="00757835"/>
    <w:rsid w:val="007601A2"/>
    <w:rsid w:val="00760476"/>
    <w:rsid w:val="00760858"/>
    <w:rsid w:val="0076129A"/>
    <w:rsid w:val="007612A6"/>
    <w:rsid w:val="007614FF"/>
    <w:rsid w:val="0076160F"/>
    <w:rsid w:val="007618BF"/>
    <w:rsid w:val="00761E71"/>
    <w:rsid w:val="00761E8D"/>
    <w:rsid w:val="00762034"/>
    <w:rsid w:val="0076240B"/>
    <w:rsid w:val="00762D0F"/>
    <w:rsid w:val="00763711"/>
    <w:rsid w:val="007639D4"/>
    <w:rsid w:val="00764009"/>
    <w:rsid w:val="00764068"/>
    <w:rsid w:val="007644B1"/>
    <w:rsid w:val="00764C9C"/>
    <w:rsid w:val="00765051"/>
    <w:rsid w:val="00765145"/>
    <w:rsid w:val="00765E8D"/>
    <w:rsid w:val="00766218"/>
    <w:rsid w:val="00766C26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E7F"/>
    <w:rsid w:val="00770FA3"/>
    <w:rsid w:val="00771171"/>
    <w:rsid w:val="007711FC"/>
    <w:rsid w:val="0077128E"/>
    <w:rsid w:val="00771726"/>
    <w:rsid w:val="0077184B"/>
    <w:rsid w:val="0077190E"/>
    <w:rsid w:val="00772168"/>
    <w:rsid w:val="00772253"/>
    <w:rsid w:val="0077227C"/>
    <w:rsid w:val="007725D4"/>
    <w:rsid w:val="00772F4F"/>
    <w:rsid w:val="007733CF"/>
    <w:rsid w:val="00773C5C"/>
    <w:rsid w:val="00773E8B"/>
    <w:rsid w:val="0077432E"/>
    <w:rsid w:val="00774514"/>
    <w:rsid w:val="0077461E"/>
    <w:rsid w:val="00774752"/>
    <w:rsid w:val="007748C5"/>
    <w:rsid w:val="00774F0D"/>
    <w:rsid w:val="007756CA"/>
    <w:rsid w:val="00775B3A"/>
    <w:rsid w:val="007763D5"/>
    <w:rsid w:val="0077647D"/>
    <w:rsid w:val="00776E05"/>
    <w:rsid w:val="00776E8A"/>
    <w:rsid w:val="0077706C"/>
    <w:rsid w:val="007773CD"/>
    <w:rsid w:val="007776F0"/>
    <w:rsid w:val="00777BB9"/>
    <w:rsid w:val="00777BE9"/>
    <w:rsid w:val="00777DB6"/>
    <w:rsid w:val="00777EA8"/>
    <w:rsid w:val="00780304"/>
    <w:rsid w:val="00780924"/>
    <w:rsid w:val="00780FA0"/>
    <w:rsid w:val="007814B0"/>
    <w:rsid w:val="0078164B"/>
    <w:rsid w:val="00782029"/>
    <w:rsid w:val="00782161"/>
    <w:rsid w:val="007823EA"/>
    <w:rsid w:val="00782501"/>
    <w:rsid w:val="00782542"/>
    <w:rsid w:val="00782B14"/>
    <w:rsid w:val="00782EDE"/>
    <w:rsid w:val="00782F39"/>
    <w:rsid w:val="00782FAC"/>
    <w:rsid w:val="007833D4"/>
    <w:rsid w:val="00783787"/>
    <w:rsid w:val="00783963"/>
    <w:rsid w:val="00783FD2"/>
    <w:rsid w:val="007840E5"/>
    <w:rsid w:val="0078435B"/>
    <w:rsid w:val="00784597"/>
    <w:rsid w:val="007855A3"/>
    <w:rsid w:val="007856B2"/>
    <w:rsid w:val="00785987"/>
    <w:rsid w:val="0078614E"/>
    <w:rsid w:val="007863D2"/>
    <w:rsid w:val="007864F9"/>
    <w:rsid w:val="00786729"/>
    <w:rsid w:val="00786787"/>
    <w:rsid w:val="007869EE"/>
    <w:rsid w:val="00786CA3"/>
    <w:rsid w:val="00787819"/>
    <w:rsid w:val="00787C6A"/>
    <w:rsid w:val="00790708"/>
    <w:rsid w:val="007908C6"/>
    <w:rsid w:val="00790A95"/>
    <w:rsid w:val="00790AE5"/>
    <w:rsid w:val="00791139"/>
    <w:rsid w:val="00791573"/>
    <w:rsid w:val="00791683"/>
    <w:rsid w:val="007916B1"/>
    <w:rsid w:val="00791837"/>
    <w:rsid w:val="00791E4F"/>
    <w:rsid w:val="00791EF7"/>
    <w:rsid w:val="00792514"/>
    <w:rsid w:val="00792545"/>
    <w:rsid w:val="00792705"/>
    <w:rsid w:val="0079301C"/>
    <w:rsid w:val="00793293"/>
    <w:rsid w:val="007933BD"/>
    <w:rsid w:val="00793507"/>
    <w:rsid w:val="007938B5"/>
    <w:rsid w:val="00793A30"/>
    <w:rsid w:val="00793A49"/>
    <w:rsid w:val="0079406C"/>
    <w:rsid w:val="00794259"/>
    <w:rsid w:val="0079457E"/>
    <w:rsid w:val="00794714"/>
    <w:rsid w:val="007947AE"/>
    <w:rsid w:val="00794E18"/>
    <w:rsid w:val="00795825"/>
    <w:rsid w:val="00795A84"/>
    <w:rsid w:val="00795CA1"/>
    <w:rsid w:val="00795CB1"/>
    <w:rsid w:val="00795D87"/>
    <w:rsid w:val="007966C9"/>
    <w:rsid w:val="00796991"/>
    <w:rsid w:val="007974C6"/>
    <w:rsid w:val="00797FB6"/>
    <w:rsid w:val="007A03BA"/>
    <w:rsid w:val="007A03FF"/>
    <w:rsid w:val="007A046F"/>
    <w:rsid w:val="007A0E4E"/>
    <w:rsid w:val="007A1359"/>
    <w:rsid w:val="007A1A6B"/>
    <w:rsid w:val="007A1AC9"/>
    <w:rsid w:val="007A1BFB"/>
    <w:rsid w:val="007A1DA3"/>
    <w:rsid w:val="007A1DDE"/>
    <w:rsid w:val="007A2297"/>
    <w:rsid w:val="007A2521"/>
    <w:rsid w:val="007A273C"/>
    <w:rsid w:val="007A2BA6"/>
    <w:rsid w:val="007A2BED"/>
    <w:rsid w:val="007A30F6"/>
    <w:rsid w:val="007A325F"/>
    <w:rsid w:val="007A374A"/>
    <w:rsid w:val="007A3770"/>
    <w:rsid w:val="007A3BA2"/>
    <w:rsid w:val="007A3CD6"/>
    <w:rsid w:val="007A3DD1"/>
    <w:rsid w:val="007A4259"/>
    <w:rsid w:val="007A4883"/>
    <w:rsid w:val="007A4931"/>
    <w:rsid w:val="007A4C22"/>
    <w:rsid w:val="007A5094"/>
    <w:rsid w:val="007A53FE"/>
    <w:rsid w:val="007A5B6D"/>
    <w:rsid w:val="007A5BD8"/>
    <w:rsid w:val="007A5ECF"/>
    <w:rsid w:val="007A6127"/>
    <w:rsid w:val="007A61FF"/>
    <w:rsid w:val="007A6E1A"/>
    <w:rsid w:val="007A7602"/>
    <w:rsid w:val="007B0A49"/>
    <w:rsid w:val="007B0D41"/>
    <w:rsid w:val="007B127D"/>
    <w:rsid w:val="007B132F"/>
    <w:rsid w:val="007B13AE"/>
    <w:rsid w:val="007B14E7"/>
    <w:rsid w:val="007B1801"/>
    <w:rsid w:val="007B189E"/>
    <w:rsid w:val="007B1EE3"/>
    <w:rsid w:val="007B20EE"/>
    <w:rsid w:val="007B20FA"/>
    <w:rsid w:val="007B257B"/>
    <w:rsid w:val="007B2BF0"/>
    <w:rsid w:val="007B2D12"/>
    <w:rsid w:val="007B301B"/>
    <w:rsid w:val="007B305A"/>
    <w:rsid w:val="007B36E2"/>
    <w:rsid w:val="007B3BEE"/>
    <w:rsid w:val="007B48C8"/>
    <w:rsid w:val="007B48E5"/>
    <w:rsid w:val="007B4993"/>
    <w:rsid w:val="007B4AF4"/>
    <w:rsid w:val="007B5544"/>
    <w:rsid w:val="007B585C"/>
    <w:rsid w:val="007B5990"/>
    <w:rsid w:val="007B59F8"/>
    <w:rsid w:val="007B5C83"/>
    <w:rsid w:val="007B5F61"/>
    <w:rsid w:val="007B6323"/>
    <w:rsid w:val="007B6654"/>
    <w:rsid w:val="007B67AE"/>
    <w:rsid w:val="007B6B84"/>
    <w:rsid w:val="007B6DDF"/>
    <w:rsid w:val="007B6FFE"/>
    <w:rsid w:val="007B7078"/>
    <w:rsid w:val="007B76AB"/>
    <w:rsid w:val="007B7C63"/>
    <w:rsid w:val="007B7D9A"/>
    <w:rsid w:val="007B7F06"/>
    <w:rsid w:val="007C0299"/>
    <w:rsid w:val="007C031C"/>
    <w:rsid w:val="007C072C"/>
    <w:rsid w:val="007C0B8F"/>
    <w:rsid w:val="007C121C"/>
    <w:rsid w:val="007C1266"/>
    <w:rsid w:val="007C2014"/>
    <w:rsid w:val="007C220C"/>
    <w:rsid w:val="007C2280"/>
    <w:rsid w:val="007C28D3"/>
    <w:rsid w:val="007C2A2F"/>
    <w:rsid w:val="007C2A45"/>
    <w:rsid w:val="007C2CD6"/>
    <w:rsid w:val="007C3061"/>
    <w:rsid w:val="007C31A1"/>
    <w:rsid w:val="007C3205"/>
    <w:rsid w:val="007C343D"/>
    <w:rsid w:val="007C34D0"/>
    <w:rsid w:val="007C404B"/>
    <w:rsid w:val="007C413A"/>
    <w:rsid w:val="007C414F"/>
    <w:rsid w:val="007C419A"/>
    <w:rsid w:val="007C4312"/>
    <w:rsid w:val="007C446B"/>
    <w:rsid w:val="007C46E8"/>
    <w:rsid w:val="007C4A67"/>
    <w:rsid w:val="007C4ECD"/>
    <w:rsid w:val="007C52AA"/>
    <w:rsid w:val="007C69D3"/>
    <w:rsid w:val="007C6B4C"/>
    <w:rsid w:val="007C6E62"/>
    <w:rsid w:val="007C702F"/>
    <w:rsid w:val="007C79BF"/>
    <w:rsid w:val="007D0109"/>
    <w:rsid w:val="007D01AE"/>
    <w:rsid w:val="007D03BC"/>
    <w:rsid w:val="007D07F0"/>
    <w:rsid w:val="007D0DCF"/>
    <w:rsid w:val="007D13C5"/>
    <w:rsid w:val="007D13F5"/>
    <w:rsid w:val="007D1E72"/>
    <w:rsid w:val="007D1E97"/>
    <w:rsid w:val="007D1F96"/>
    <w:rsid w:val="007D2284"/>
    <w:rsid w:val="007D22AB"/>
    <w:rsid w:val="007D2878"/>
    <w:rsid w:val="007D2B7F"/>
    <w:rsid w:val="007D2CB3"/>
    <w:rsid w:val="007D2EE7"/>
    <w:rsid w:val="007D31DE"/>
    <w:rsid w:val="007D3285"/>
    <w:rsid w:val="007D3417"/>
    <w:rsid w:val="007D3C2B"/>
    <w:rsid w:val="007D3D17"/>
    <w:rsid w:val="007D3D1F"/>
    <w:rsid w:val="007D3E46"/>
    <w:rsid w:val="007D3F03"/>
    <w:rsid w:val="007D40B6"/>
    <w:rsid w:val="007D4155"/>
    <w:rsid w:val="007D4162"/>
    <w:rsid w:val="007D423F"/>
    <w:rsid w:val="007D44C3"/>
    <w:rsid w:val="007D48DD"/>
    <w:rsid w:val="007D4D11"/>
    <w:rsid w:val="007D4DD8"/>
    <w:rsid w:val="007D4F86"/>
    <w:rsid w:val="007D5C14"/>
    <w:rsid w:val="007D6519"/>
    <w:rsid w:val="007D6653"/>
    <w:rsid w:val="007D67E5"/>
    <w:rsid w:val="007D6908"/>
    <w:rsid w:val="007D6B05"/>
    <w:rsid w:val="007D6E3E"/>
    <w:rsid w:val="007D6FF1"/>
    <w:rsid w:val="007D709A"/>
    <w:rsid w:val="007D781E"/>
    <w:rsid w:val="007D7D08"/>
    <w:rsid w:val="007D7D0E"/>
    <w:rsid w:val="007E0080"/>
    <w:rsid w:val="007E00B7"/>
    <w:rsid w:val="007E03D1"/>
    <w:rsid w:val="007E0476"/>
    <w:rsid w:val="007E079F"/>
    <w:rsid w:val="007E0A9B"/>
    <w:rsid w:val="007E0F3E"/>
    <w:rsid w:val="007E1331"/>
    <w:rsid w:val="007E1B50"/>
    <w:rsid w:val="007E1CA3"/>
    <w:rsid w:val="007E1CCD"/>
    <w:rsid w:val="007E1F44"/>
    <w:rsid w:val="007E1FE9"/>
    <w:rsid w:val="007E2097"/>
    <w:rsid w:val="007E243C"/>
    <w:rsid w:val="007E2609"/>
    <w:rsid w:val="007E2CFE"/>
    <w:rsid w:val="007E305B"/>
    <w:rsid w:val="007E31E3"/>
    <w:rsid w:val="007E32E8"/>
    <w:rsid w:val="007E347B"/>
    <w:rsid w:val="007E35F5"/>
    <w:rsid w:val="007E3BA9"/>
    <w:rsid w:val="007E411D"/>
    <w:rsid w:val="007E446A"/>
    <w:rsid w:val="007E4687"/>
    <w:rsid w:val="007E4896"/>
    <w:rsid w:val="007E4A65"/>
    <w:rsid w:val="007E4F20"/>
    <w:rsid w:val="007E5029"/>
    <w:rsid w:val="007E5962"/>
    <w:rsid w:val="007E5AF0"/>
    <w:rsid w:val="007E5BFC"/>
    <w:rsid w:val="007E5CFA"/>
    <w:rsid w:val="007E5F23"/>
    <w:rsid w:val="007E63AD"/>
    <w:rsid w:val="007E6C7A"/>
    <w:rsid w:val="007E6F26"/>
    <w:rsid w:val="007E6FA2"/>
    <w:rsid w:val="007E7559"/>
    <w:rsid w:val="007E768C"/>
    <w:rsid w:val="007E7BD8"/>
    <w:rsid w:val="007E7C45"/>
    <w:rsid w:val="007E7DBC"/>
    <w:rsid w:val="007E7E60"/>
    <w:rsid w:val="007F010C"/>
    <w:rsid w:val="007F0DFF"/>
    <w:rsid w:val="007F1107"/>
    <w:rsid w:val="007F1A72"/>
    <w:rsid w:val="007F1C60"/>
    <w:rsid w:val="007F1FDF"/>
    <w:rsid w:val="007F237B"/>
    <w:rsid w:val="007F23B0"/>
    <w:rsid w:val="007F324B"/>
    <w:rsid w:val="007F473C"/>
    <w:rsid w:val="007F4901"/>
    <w:rsid w:val="007F4ACF"/>
    <w:rsid w:val="007F4E78"/>
    <w:rsid w:val="007F4FBF"/>
    <w:rsid w:val="007F5702"/>
    <w:rsid w:val="007F5768"/>
    <w:rsid w:val="007F5985"/>
    <w:rsid w:val="007F5AB8"/>
    <w:rsid w:val="007F5D86"/>
    <w:rsid w:val="007F5D90"/>
    <w:rsid w:val="007F6395"/>
    <w:rsid w:val="007F6BF7"/>
    <w:rsid w:val="007F6F64"/>
    <w:rsid w:val="007F70A3"/>
    <w:rsid w:val="007F71DC"/>
    <w:rsid w:val="007F741B"/>
    <w:rsid w:val="00800048"/>
    <w:rsid w:val="0080010F"/>
    <w:rsid w:val="0080063C"/>
    <w:rsid w:val="00800813"/>
    <w:rsid w:val="0080175D"/>
    <w:rsid w:val="0080194D"/>
    <w:rsid w:val="00801CE6"/>
    <w:rsid w:val="0080231E"/>
    <w:rsid w:val="0080240A"/>
    <w:rsid w:val="00802769"/>
    <w:rsid w:val="00802DAC"/>
    <w:rsid w:val="008037D7"/>
    <w:rsid w:val="008039FD"/>
    <w:rsid w:val="00803A47"/>
    <w:rsid w:val="00803E23"/>
    <w:rsid w:val="00804129"/>
    <w:rsid w:val="00804175"/>
    <w:rsid w:val="00804262"/>
    <w:rsid w:val="00804D19"/>
    <w:rsid w:val="00804E07"/>
    <w:rsid w:val="00805368"/>
    <w:rsid w:val="008056AA"/>
    <w:rsid w:val="00805D1D"/>
    <w:rsid w:val="00805D3F"/>
    <w:rsid w:val="00805DCF"/>
    <w:rsid w:val="00806072"/>
    <w:rsid w:val="00806129"/>
    <w:rsid w:val="008063B2"/>
    <w:rsid w:val="0080645E"/>
    <w:rsid w:val="00806D0E"/>
    <w:rsid w:val="0080707E"/>
    <w:rsid w:val="00807712"/>
    <w:rsid w:val="00807819"/>
    <w:rsid w:val="00807A74"/>
    <w:rsid w:val="00807B5A"/>
    <w:rsid w:val="00807C66"/>
    <w:rsid w:val="00810481"/>
    <w:rsid w:val="00810596"/>
    <w:rsid w:val="00810D31"/>
    <w:rsid w:val="00810F7C"/>
    <w:rsid w:val="00811307"/>
    <w:rsid w:val="0081134C"/>
    <w:rsid w:val="0081157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A79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7E9"/>
    <w:rsid w:val="00815AA2"/>
    <w:rsid w:val="00815BE1"/>
    <w:rsid w:val="00816692"/>
    <w:rsid w:val="0081693B"/>
    <w:rsid w:val="00816CC4"/>
    <w:rsid w:val="00816EA8"/>
    <w:rsid w:val="00816EFD"/>
    <w:rsid w:val="008173D6"/>
    <w:rsid w:val="0081743E"/>
    <w:rsid w:val="00817599"/>
    <w:rsid w:val="00817BC1"/>
    <w:rsid w:val="00820553"/>
    <w:rsid w:val="00820557"/>
    <w:rsid w:val="0082143C"/>
    <w:rsid w:val="008214A7"/>
    <w:rsid w:val="00821C80"/>
    <w:rsid w:val="00822AD0"/>
    <w:rsid w:val="00822D4D"/>
    <w:rsid w:val="008232A4"/>
    <w:rsid w:val="008232D0"/>
    <w:rsid w:val="008234DD"/>
    <w:rsid w:val="00823CF5"/>
    <w:rsid w:val="00823DD5"/>
    <w:rsid w:val="00823F3D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61E4"/>
    <w:rsid w:val="008263CA"/>
    <w:rsid w:val="008266E3"/>
    <w:rsid w:val="0082691C"/>
    <w:rsid w:val="00826A70"/>
    <w:rsid w:val="00827324"/>
    <w:rsid w:val="008273A6"/>
    <w:rsid w:val="00827793"/>
    <w:rsid w:val="008277C6"/>
    <w:rsid w:val="008278D8"/>
    <w:rsid w:val="00827BC9"/>
    <w:rsid w:val="00827DE0"/>
    <w:rsid w:val="00827F45"/>
    <w:rsid w:val="00830735"/>
    <w:rsid w:val="008308CC"/>
    <w:rsid w:val="0083108C"/>
    <w:rsid w:val="008311CC"/>
    <w:rsid w:val="00831622"/>
    <w:rsid w:val="00831818"/>
    <w:rsid w:val="00831B32"/>
    <w:rsid w:val="00831DB5"/>
    <w:rsid w:val="00832428"/>
    <w:rsid w:val="0083268E"/>
    <w:rsid w:val="00832C63"/>
    <w:rsid w:val="00833396"/>
    <w:rsid w:val="008334F5"/>
    <w:rsid w:val="008336B4"/>
    <w:rsid w:val="0083423E"/>
    <w:rsid w:val="00834312"/>
    <w:rsid w:val="00834359"/>
    <w:rsid w:val="00834556"/>
    <w:rsid w:val="00834592"/>
    <w:rsid w:val="00834610"/>
    <w:rsid w:val="00834911"/>
    <w:rsid w:val="008349E8"/>
    <w:rsid w:val="008361B7"/>
    <w:rsid w:val="00836AF3"/>
    <w:rsid w:val="00836C77"/>
    <w:rsid w:val="00836FF0"/>
    <w:rsid w:val="00837151"/>
    <w:rsid w:val="00837731"/>
    <w:rsid w:val="00837C46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B3B"/>
    <w:rsid w:val="00841D25"/>
    <w:rsid w:val="00842534"/>
    <w:rsid w:val="00842AF1"/>
    <w:rsid w:val="00842E74"/>
    <w:rsid w:val="00843043"/>
    <w:rsid w:val="008433BF"/>
    <w:rsid w:val="00844579"/>
    <w:rsid w:val="008445F2"/>
    <w:rsid w:val="00844A32"/>
    <w:rsid w:val="008450CE"/>
    <w:rsid w:val="008450D0"/>
    <w:rsid w:val="008456CE"/>
    <w:rsid w:val="008456F6"/>
    <w:rsid w:val="00845AAC"/>
    <w:rsid w:val="00845B19"/>
    <w:rsid w:val="008461FA"/>
    <w:rsid w:val="00846243"/>
    <w:rsid w:val="00846506"/>
    <w:rsid w:val="0084668C"/>
    <w:rsid w:val="00847471"/>
    <w:rsid w:val="0084770C"/>
    <w:rsid w:val="00847836"/>
    <w:rsid w:val="008478E2"/>
    <w:rsid w:val="00847EA7"/>
    <w:rsid w:val="008501C9"/>
    <w:rsid w:val="0085024A"/>
    <w:rsid w:val="00850982"/>
    <w:rsid w:val="00850D3B"/>
    <w:rsid w:val="00850F43"/>
    <w:rsid w:val="00851069"/>
    <w:rsid w:val="00851283"/>
    <w:rsid w:val="00851369"/>
    <w:rsid w:val="008513F0"/>
    <w:rsid w:val="0085144F"/>
    <w:rsid w:val="0085193A"/>
    <w:rsid w:val="00851AAD"/>
    <w:rsid w:val="00851AE2"/>
    <w:rsid w:val="00851BB8"/>
    <w:rsid w:val="00851BFB"/>
    <w:rsid w:val="00851D43"/>
    <w:rsid w:val="00851F95"/>
    <w:rsid w:val="008520C6"/>
    <w:rsid w:val="008522D5"/>
    <w:rsid w:val="008522DD"/>
    <w:rsid w:val="0085242B"/>
    <w:rsid w:val="008524F0"/>
    <w:rsid w:val="00852920"/>
    <w:rsid w:val="00852CCA"/>
    <w:rsid w:val="0085348E"/>
    <w:rsid w:val="0085380B"/>
    <w:rsid w:val="00853D16"/>
    <w:rsid w:val="0085409E"/>
    <w:rsid w:val="00854175"/>
    <w:rsid w:val="008543F9"/>
    <w:rsid w:val="008544D2"/>
    <w:rsid w:val="008547C2"/>
    <w:rsid w:val="0085504B"/>
    <w:rsid w:val="00855094"/>
    <w:rsid w:val="008553AD"/>
    <w:rsid w:val="0085558D"/>
    <w:rsid w:val="008559AE"/>
    <w:rsid w:val="00855B6E"/>
    <w:rsid w:val="00855BEB"/>
    <w:rsid w:val="0085609F"/>
    <w:rsid w:val="0085643B"/>
    <w:rsid w:val="008564FF"/>
    <w:rsid w:val="008565CC"/>
    <w:rsid w:val="0085663D"/>
    <w:rsid w:val="0085730E"/>
    <w:rsid w:val="0085758E"/>
    <w:rsid w:val="00857781"/>
    <w:rsid w:val="0085784F"/>
    <w:rsid w:val="00857A09"/>
    <w:rsid w:val="00857F8B"/>
    <w:rsid w:val="0086050C"/>
    <w:rsid w:val="0086083D"/>
    <w:rsid w:val="00860874"/>
    <w:rsid w:val="00860B0A"/>
    <w:rsid w:val="00860DF7"/>
    <w:rsid w:val="00860F95"/>
    <w:rsid w:val="0086105D"/>
    <w:rsid w:val="00861244"/>
    <w:rsid w:val="008612A9"/>
    <w:rsid w:val="0086158F"/>
    <w:rsid w:val="008616D5"/>
    <w:rsid w:val="008618DE"/>
    <w:rsid w:val="0086192A"/>
    <w:rsid w:val="00861A00"/>
    <w:rsid w:val="00861A6E"/>
    <w:rsid w:val="008620A9"/>
    <w:rsid w:val="008621D0"/>
    <w:rsid w:val="00862959"/>
    <w:rsid w:val="00862A8A"/>
    <w:rsid w:val="00862B06"/>
    <w:rsid w:val="00862C5F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6CD"/>
    <w:rsid w:val="008656DC"/>
    <w:rsid w:val="0086583E"/>
    <w:rsid w:val="008659BC"/>
    <w:rsid w:val="00865AAD"/>
    <w:rsid w:val="00865D4C"/>
    <w:rsid w:val="0086655C"/>
    <w:rsid w:val="00866595"/>
    <w:rsid w:val="008666DD"/>
    <w:rsid w:val="00866766"/>
    <w:rsid w:val="008669FB"/>
    <w:rsid w:val="00866DAC"/>
    <w:rsid w:val="00867A25"/>
    <w:rsid w:val="0087010C"/>
    <w:rsid w:val="0087099E"/>
    <w:rsid w:val="00870DA6"/>
    <w:rsid w:val="0087113A"/>
    <w:rsid w:val="00871184"/>
    <w:rsid w:val="008714D3"/>
    <w:rsid w:val="008719F2"/>
    <w:rsid w:val="00871A4F"/>
    <w:rsid w:val="00871E28"/>
    <w:rsid w:val="00871F4D"/>
    <w:rsid w:val="00871FD1"/>
    <w:rsid w:val="00872147"/>
    <w:rsid w:val="00872BE2"/>
    <w:rsid w:val="00872E0C"/>
    <w:rsid w:val="00873370"/>
    <w:rsid w:val="00874363"/>
    <w:rsid w:val="00874729"/>
    <w:rsid w:val="00874CB4"/>
    <w:rsid w:val="008753BF"/>
    <w:rsid w:val="00875FA5"/>
    <w:rsid w:val="0087647B"/>
    <w:rsid w:val="0087672C"/>
    <w:rsid w:val="008772F0"/>
    <w:rsid w:val="00877932"/>
    <w:rsid w:val="00877A58"/>
    <w:rsid w:val="00880272"/>
    <w:rsid w:val="00880877"/>
    <w:rsid w:val="008809BC"/>
    <w:rsid w:val="00880DF7"/>
    <w:rsid w:val="00881989"/>
    <w:rsid w:val="00881AAB"/>
    <w:rsid w:val="00881C08"/>
    <w:rsid w:val="00881DE5"/>
    <w:rsid w:val="0088213D"/>
    <w:rsid w:val="008822F9"/>
    <w:rsid w:val="0088230B"/>
    <w:rsid w:val="00882488"/>
    <w:rsid w:val="00882531"/>
    <w:rsid w:val="00882620"/>
    <w:rsid w:val="008827D5"/>
    <w:rsid w:val="00882D6D"/>
    <w:rsid w:val="00882FDC"/>
    <w:rsid w:val="008832E2"/>
    <w:rsid w:val="0088385E"/>
    <w:rsid w:val="00883EC4"/>
    <w:rsid w:val="0088477A"/>
    <w:rsid w:val="00884BC6"/>
    <w:rsid w:val="008852FA"/>
    <w:rsid w:val="00885452"/>
    <w:rsid w:val="00885673"/>
    <w:rsid w:val="008858E7"/>
    <w:rsid w:val="00885975"/>
    <w:rsid w:val="008859A5"/>
    <w:rsid w:val="00885B10"/>
    <w:rsid w:val="00886076"/>
    <w:rsid w:val="008862AE"/>
    <w:rsid w:val="00886475"/>
    <w:rsid w:val="00886691"/>
    <w:rsid w:val="00886909"/>
    <w:rsid w:val="00886CC5"/>
    <w:rsid w:val="00887585"/>
    <w:rsid w:val="008878CC"/>
    <w:rsid w:val="00887A9B"/>
    <w:rsid w:val="00887B46"/>
    <w:rsid w:val="00890297"/>
    <w:rsid w:val="008902C8"/>
    <w:rsid w:val="00890767"/>
    <w:rsid w:val="008913DC"/>
    <w:rsid w:val="0089161F"/>
    <w:rsid w:val="00892042"/>
    <w:rsid w:val="008921DC"/>
    <w:rsid w:val="00892439"/>
    <w:rsid w:val="0089252B"/>
    <w:rsid w:val="00892596"/>
    <w:rsid w:val="008925E3"/>
    <w:rsid w:val="00892D9A"/>
    <w:rsid w:val="00892E5A"/>
    <w:rsid w:val="008930F4"/>
    <w:rsid w:val="00893145"/>
    <w:rsid w:val="00893259"/>
    <w:rsid w:val="00893D9D"/>
    <w:rsid w:val="00893F44"/>
    <w:rsid w:val="00894152"/>
    <w:rsid w:val="008942F2"/>
    <w:rsid w:val="008942F5"/>
    <w:rsid w:val="008948C4"/>
    <w:rsid w:val="00894EEE"/>
    <w:rsid w:val="00895015"/>
    <w:rsid w:val="008952C7"/>
    <w:rsid w:val="00895419"/>
    <w:rsid w:val="00895713"/>
    <w:rsid w:val="0089621A"/>
    <w:rsid w:val="00896465"/>
    <w:rsid w:val="008965B7"/>
    <w:rsid w:val="00896AF4"/>
    <w:rsid w:val="00896CA1"/>
    <w:rsid w:val="00896E11"/>
    <w:rsid w:val="00897262"/>
    <w:rsid w:val="00897795"/>
    <w:rsid w:val="008978FB"/>
    <w:rsid w:val="008A0113"/>
    <w:rsid w:val="008A017E"/>
    <w:rsid w:val="008A090A"/>
    <w:rsid w:val="008A0A0A"/>
    <w:rsid w:val="008A0B91"/>
    <w:rsid w:val="008A0DAC"/>
    <w:rsid w:val="008A178B"/>
    <w:rsid w:val="008A2058"/>
    <w:rsid w:val="008A291F"/>
    <w:rsid w:val="008A29FD"/>
    <w:rsid w:val="008A2BC7"/>
    <w:rsid w:val="008A2CB2"/>
    <w:rsid w:val="008A2D53"/>
    <w:rsid w:val="008A352D"/>
    <w:rsid w:val="008A368D"/>
    <w:rsid w:val="008A377C"/>
    <w:rsid w:val="008A3A47"/>
    <w:rsid w:val="008A3AFF"/>
    <w:rsid w:val="008A3BFB"/>
    <w:rsid w:val="008A3F84"/>
    <w:rsid w:val="008A4604"/>
    <w:rsid w:val="008A487A"/>
    <w:rsid w:val="008A4EA8"/>
    <w:rsid w:val="008A5A08"/>
    <w:rsid w:val="008A60F7"/>
    <w:rsid w:val="008A663B"/>
    <w:rsid w:val="008A6D6A"/>
    <w:rsid w:val="008A7763"/>
    <w:rsid w:val="008A7884"/>
    <w:rsid w:val="008A7D6E"/>
    <w:rsid w:val="008A7D7A"/>
    <w:rsid w:val="008B0054"/>
    <w:rsid w:val="008B0120"/>
    <w:rsid w:val="008B0430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2E8"/>
    <w:rsid w:val="008B24BC"/>
    <w:rsid w:val="008B2636"/>
    <w:rsid w:val="008B2905"/>
    <w:rsid w:val="008B2942"/>
    <w:rsid w:val="008B2EE3"/>
    <w:rsid w:val="008B33E7"/>
    <w:rsid w:val="008B3709"/>
    <w:rsid w:val="008B3A33"/>
    <w:rsid w:val="008B3C3B"/>
    <w:rsid w:val="008B3CF7"/>
    <w:rsid w:val="008B426C"/>
    <w:rsid w:val="008B44EA"/>
    <w:rsid w:val="008B4549"/>
    <w:rsid w:val="008B46BC"/>
    <w:rsid w:val="008B4E1C"/>
    <w:rsid w:val="008B5468"/>
    <w:rsid w:val="008B613C"/>
    <w:rsid w:val="008B625C"/>
    <w:rsid w:val="008B6856"/>
    <w:rsid w:val="008B6D30"/>
    <w:rsid w:val="008B6D6D"/>
    <w:rsid w:val="008B6DD8"/>
    <w:rsid w:val="008B728B"/>
    <w:rsid w:val="008B7445"/>
    <w:rsid w:val="008B7C57"/>
    <w:rsid w:val="008C01F4"/>
    <w:rsid w:val="008C0862"/>
    <w:rsid w:val="008C0A9A"/>
    <w:rsid w:val="008C19B6"/>
    <w:rsid w:val="008C1A65"/>
    <w:rsid w:val="008C1AE2"/>
    <w:rsid w:val="008C1D9F"/>
    <w:rsid w:val="008C230C"/>
    <w:rsid w:val="008C232F"/>
    <w:rsid w:val="008C2372"/>
    <w:rsid w:val="008C24B9"/>
    <w:rsid w:val="008C266D"/>
    <w:rsid w:val="008C2C97"/>
    <w:rsid w:val="008C2D44"/>
    <w:rsid w:val="008C3567"/>
    <w:rsid w:val="008C3634"/>
    <w:rsid w:val="008C394A"/>
    <w:rsid w:val="008C41C8"/>
    <w:rsid w:val="008C43D7"/>
    <w:rsid w:val="008C4742"/>
    <w:rsid w:val="008C4986"/>
    <w:rsid w:val="008C4A02"/>
    <w:rsid w:val="008C4BD5"/>
    <w:rsid w:val="008C4BEF"/>
    <w:rsid w:val="008C4C74"/>
    <w:rsid w:val="008C4E19"/>
    <w:rsid w:val="008C58BE"/>
    <w:rsid w:val="008C58C9"/>
    <w:rsid w:val="008C5930"/>
    <w:rsid w:val="008C5E39"/>
    <w:rsid w:val="008C5EFB"/>
    <w:rsid w:val="008C63B6"/>
    <w:rsid w:val="008C64F9"/>
    <w:rsid w:val="008C6603"/>
    <w:rsid w:val="008C6874"/>
    <w:rsid w:val="008C6B48"/>
    <w:rsid w:val="008C6CA2"/>
    <w:rsid w:val="008C6DCC"/>
    <w:rsid w:val="008C7829"/>
    <w:rsid w:val="008C7EDB"/>
    <w:rsid w:val="008C7F47"/>
    <w:rsid w:val="008D004C"/>
    <w:rsid w:val="008D00A1"/>
    <w:rsid w:val="008D01CB"/>
    <w:rsid w:val="008D0253"/>
    <w:rsid w:val="008D0565"/>
    <w:rsid w:val="008D06F6"/>
    <w:rsid w:val="008D0CCA"/>
    <w:rsid w:val="008D10DE"/>
    <w:rsid w:val="008D11F5"/>
    <w:rsid w:val="008D2582"/>
    <w:rsid w:val="008D2873"/>
    <w:rsid w:val="008D29B8"/>
    <w:rsid w:val="008D3706"/>
    <w:rsid w:val="008D3728"/>
    <w:rsid w:val="008D3FD6"/>
    <w:rsid w:val="008D3FE1"/>
    <w:rsid w:val="008D4024"/>
    <w:rsid w:val="008D41DA"/>
    <w:rsid w:val="008D4409"/>
    <w:rsid w:val="008D4E0F"/>
    <w:rsid w:val="008D4E7C"/>
    <w:rsid w:val="008D5249"/>
    <w:rsid w:val="008D5487"/>
    <w:rsid w:val="008D54C4"/>
    <w:rsid w:val="008D58C7"/>
    <w:rsid w:val="008D5DC1"/>
    <w:rsid w:val="008D6117"/>
    <w:rsid w:val="008D611E"/>
    <w:rsid w:val="008D6387"/>
    <w:rsid w:val="008D6CCF"/>
    <w:rsid w:val="008D70C3"/>
    <w:rsid w:val="008D7707"/>
    <w:rsid w:val="008D7989"/>
    <w:rsid w:val="008D7995"/>
    <w:rsid w:val="008D7F3A"/>
    <w:rsid w:val="008D7FD8"/>
    <w:rsid w:val="008E027F"/>
    <w:rsid w:val="008E0440"/>
    <w:rsid w:val="008E0C64"/>
    <w:rsid w:val="008E0D4B"/>
    <w:rsid w:val="008E0F73"/>
    <w:rsid w:val="008E10C1"/>
    <w:rsid w:val="008E11FA"/>
    <w:rsid w:val="008E148F"/>
    <w:rsid w:val="008E1683"/>
    <w:rsid w:val="008E1C61"/>
    <w:rsid w:val="008E1D57"/>
    <w:rsid w:val="008E1E2D"/>
    <w:rsid w:val="008E1F76"/>
    <w:rsid w:val="008E2151"/>
    <w:rsid w:val="008E2272"/>
    <w:rsid w:val="008E2C30"/>
    <w:rsid w:val="008E31A0"/>
    <w:rsid w:val="008E3C1A"/>
    <w:rsid w:val="008E3CE6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049"/>
    <w:rsid w:val="008E6196"/>
    <w:rsid w:val="008E629F"/>
    <w:rsid w:val="008E69B4"/>
    <w:rsid w:val="008E6E0F"/>
    <w:rsid w:val="008E70AA"/>
    <w:rsid w:val="008E70ED"/>
    <w:rsid w:val="008E716F"/>
    <w:rsid w:val="008E795E"/>
    <w:rsid w:val="008E798B"/>
    <w:rsid w:val="008E7BE1"/>
    <w:rsid w:val="008E7D5F"/>
    <w:rsid w:val="008F0B59"/>
    <w:rsid w:val="008F0ED8"/>
    <w:rsid w:val="008F1006"/>
    <w:rsid w:val="008F1107"/>
    <w:rsid w:val="008F12E8"/>
    <w:rsid w:val="008F163D"/>
    <w:rsid w:val="008F22A0"/>
    <w:rsid w:val="008F23F2"/>
    <w:rsid w:val="008F24C0"/>
    <w:rsid w:val="008F25D5"/>
    <w:rsid w:val="008F26C0"/>
    <w:rsid w:val="008F399C"/>
    <w:rsid w:val="008F3AB7"/>
    <w:rsid w:val="008F3B02"/>
    <w:rsid w:val="008F3D7F"/>
    <w:rsid w:val="008F3F48"/>
    <w:rsid w:val="008F4241"/>
    <w:rsid w:val="008F48E0"/>
    <w:rsid w:val="008F4E17"/>
    <w:rsid w:val="008F54AB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B49"/>
    <w:rsid w:val="008F6F36"/>
    <w:rsid w:val="008F7144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767"/>
    <w:rsid w:val="009027DB"/>
    <w:rsid w:val="00902A58"/>
    <w:rsid w:val="00902BC0"/>
    <w:rsid w:val="00903001"/>
    <w:rsid w:val="00903518"/>
    <w:rsid w:val="00903DE9"/>
    <w:rsid w:val="00903EC7"/>
    <w:rsid w:val="00903F87"/>
    <w:rsid w:val="009041B6"/>
    <w:rsid w:val="009045F2"/>
    <w:rsid w:val="00904860"/>
    <w:rsid w:val="00904A63"/>
    <w:rsid w:val="00904FB1"/>
    <w:rsid w:val="009052AF"/>
    <w:rsid w:val="0090533A"/>
    <w:rsid w:val="0090553E"/>
    <w:rsid w:val="00905A6B"/>
    <w:rsid w:val="00905CC6"/>
    <w:rsid w:val="00905D55"/>
    <w:rsid w:val="00905F9B"/>
    <w:rsid w:val="00906245"/>
    <w:rsid w:val="00906405"/>
    <w:rsid w:val="009067CE"/>
    <w:rsid w:val="009067DB"/>
    <w:rsid w:val="00906D6A"/>
    <w:rsid w:val="00906F9E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50B"/>
    <w:rsid w:val="00911699"/>
    <w:rsid w:val="009119E1"/>
    <w:rsid w:val="009119E7"/>
    <w:rsid w:val="00911DB1"/>
    <w:rsid w:val="00911EC9"/>
    <w:rsid w:val="0091234B"/>
    <w:rsid w:val="00912635"/>
    <w:rsid w:val="009126F6"/>
    <w:rsid w:val="009127E9"/>
    <w:rsid w:val="00912968"/>
    <w:rsid w:val="00912DFB"/>
    <w:rsid w:val="00913035"/>
    <w:rsid w:val="00913314"/>
    <w:rsid w:val="00913498"/>
    <w:rsid w:val="00914F63"/>
    <w:rsid w:val="00915626"/>
    <w:rsid w:val="0091577E"/>
    <w:rsid w:val="00915D0D"/>
    <w:rsid w:val="00915DB1"/>
    <w:rsid w:val="00916274"/>
    <w:rsid w:val="00916B48"/>
    <w:rsid w:val="00916F3D"/>
    <w:rsid w:val="00917546"/>
    <w:rsid w:val="009176E9"/>
    <w:rsid w:val="00917866"/>
    <w:rsid w:val="00917C5F"/>
    <w:rsid w:val="0092013D"/>
    <w:rsid w:val="009202D4"/>
    <w:rsid w:val="0092040B"/>
    <w:rsid w:val="00920704"/>
    <w:rsid w:val="00920C4E"/>
    <w:rsid w:val="00920D66"/>
    <w:rsid w:val="0092110B"/>
    <w:rsid w:val="00921689"/>
    <w:rsid w:val="009217CE"/>
    <w:rsid w:val="00921C74"/>
    <w:rsid w:val="00921CB4"/>
    <w:rsid w:val="00921FAE"/>
    <w:rsid w:val="0092216F"/>
    <w:rsid w:val="009229CD"/>
    <w:rsid w:val="00922FB0"/>
    <w:rsid w:val="0092420C"/>
    <w:rsid w:val="00924343"/>
    <w:rsid w:val="00924365"/>
    <w:rsid w:val="00924FFD"/>
    <w:rsid w:val="00925262"/>
    <w:rsid w:val="0092526C"/>
    <w:rsid w:val="009256B4"/>
    <w:rsid w:val="00925AFE"/>
    <w:rsid w:val="009261A6"/>
    <w:rsid w:val="00926266"/>
    <w:rsid w:val="00926615"/>
    <w:rsid w:val="0092699F"/>
    <w:rsid w:val="00926AFC"/>
    <w:rsid w:val="0092719E"/>
    <w:rsid w:val="009271CD"/>
    <w:rsid w:val="00927209"/>
    <w:rsid w:val="009273AD"/>
    <w:rsid w:val="00930746"/>
    <w:rsid w:val="00930BAD"/>
    <w:rsid w:val="00930BCF"/>
    <w:rsid w:val="00930C1E"/>
    <w:rsid w:val="00930EB7"/>
    <w:rsid w:val="009311D6"/>
    <w:rsid w:val="00931C94"/>
    <w:rsid w:val="00931EE6"/>
    <w:rsid w:val="00932050"/>
    <w:rsid w:val="00932438"/>
    <w:rsid w:val="009329A8"/>
    <w:rsid w:val="009329D2"/>
    <w:rsid w:val="00932F1F"/>
    <w:rsid w:val="009334D2"/>
    <w:rsid w:val="0093362C"/>
    <w:rsid w:val="009344F7"/>
    <w:rsid w:val="009347B1"/>
    <w:rsid w:val="00934DC3"/>
    <w:rsid w:val="009350C9"/>
    <w:rsid w:val="009353C3"/>
    <w:rsid w:val="009353D1"/>
    <w:rsid w:val="009358CF"/>
    <w:rsid w:val="00935D1B"/>
    <w:rsid w:val="00935F4D"/>
    <w:rsid w:val="00935FF1"/>
    <w:rsid w:val="00936992"/>
    <w:rsid w:val="00936ADF"/>
    <w:rsid w:val="00936B2B"/>
    <w:rsid w:val="00936BBF"/>
    <w:rsid w:val="00936DDB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AA3"/>
    <w:rsid w:val="009415C2"/>
    <w:rsid w:val="0094165C"/>
    <w:rsid w:val="0094214E"/>
    <w:rsid w:val="0094260F"/>
    <w:rsid w:val="00942716"/>
    <w:rsid w:val="009428CC"/>
    <w:rsid w:val="00942904"/>
    <w:rsid w:val="00943257"/>
    <w:rsid w:val="009436EF"/>
    <w:rsid w:val="00943B2F"/>
    <w:rsid w:val="00943CCF"/>
    <w:rsid w:val="00943E4C"/>
    <w:rsid w:val="0094411C"/>
    <w:rsid w:val="00944477"/>
    <w:rsid w:val="009444BA"/>
    <w:rsid w:val="00944702"/>
    <w:rsid w:val="009448C1"/>
    <w:rsid w:val="00944A9F"/>
    <w:rsid w:val="00944CCE"/>
    <w:rsid w:val="00944E1C"/>
    <w:rsid w:val="00944E2C"/>
    <w:rsid w:val="00944EB8"/>
    <w:rsid w:val="00944EDA"/>
    <w:rsid w:val="0094511A"/>
    <w:rsid w:val="00945B44"/>
    <w:rsid w:val="00945DE1"/>
    <w:rsid w:val="009460FB"/>
    <w:rsid w:val="00946C8D"/>
    <w:rsid w:val="0094740B"/>
    <w:rsid w:val="00947437"/>
    <w:rsid w:val="0094762B"/>
    <w:rsid w:val="00947942"/>
    <w:rsid w:val="009479CA"/>
    <w:rsid w:val="009479F1"/>
    <w:rsid w:val="00947D5C"/>
    <w:rsid w:val="00947F97"/>
    <w:rsid w:val="00950015"/>
    <w:rsid w:val="00950119"/>
    <w:rsid w:val="009501F4"/>
    <w:rsid w:val="00950215"/>
    <w:rsid w:val="009502C4"/>
    <w:rsid w:val="00950979"/>
    <w:rsid w:val="00950B26"/>
    <w:rsid w:val="00951236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D0C"/>
    <w:rsid w:val="00953F4F"/>
    <w:rsid w:val="009546D6"/>
    <w:rsid w:val="00954783"/>
    <w:rsid w:val="00954970"/>
    <w:rsid w:val="00954C96"/>
    <w:rsid w:val="00954E62"/>
    <w:rsid w:val="009550F7"/>
    <w:rsid w:val="009553B2"/>
    <w:rsid w:val="00955617"/>
    <w:rsid w:val="0095564D"/>
    <w:rsid w:val="00955959"/>
    <w:rsid w:val="00956384"/>
    <w:rsid w:val="009566CE"/>
    <w:rsid w:val="00956933"/>
    <w:rsid w:val="00956C49"/>
    <w:rsid w:val="00957082"/>
    <w:rsid w:val="00957775"/>
    <w:rsid w:val="00957D44"/>
    <w:rsid w:val="00957F81"/>
    <w:rsid w:val="00960645"/>
    <w:rsid w:val="00960B76"/>
    <w:rsid w:val="00960C68"/>
    <w:rsid w:val="00960EC8"/>
    <w:rsid w:val="00960FE7"/>
    <w:rsid w:val="009613EF"/>
    <w:rsid w:val="0096189C"/>
    <w:rsid w:val="00961F83"/>
    <w:rsid w:val="0096208F"/>
    <w:rsid w:val="009620FD"/>
    <w:rsid w:val="0096260F"/>
    <w:rsid w:val="0096330D"/>
    <w:rsid w:val="00963523"/>
    <w:rsid w:val="00963808"/>
    <w:rsid w:val="00963A76"/>
    <w:rsid w:val="00964526"/>
    <w:rsid w:val="0096466F"/>
    <w:rsid w:val="00964B09"/>
    <w:rsid w:val="00964F0F"/>
    <w:rsid w:val="009651FE"/>
    <w:rsid w:val="009654B8"/>
    <w:rsid w:val="00965738"/>
    <w:rsid w:val="009659D7"/>
    <w:rsid w:val="00965EE7"/>
    <w:rsid w:val="00965FFA"/>
    <w:rsid w:val="009660DB"/>
    <w:rsid w:val="00966192"/>
    <w:rsid w:val="0096673C"/>
    <w:rsid w:val="00967476"/>
    <w:rsid w:val="00967B7B"/>
    <w:rsid w:val="00970286"/>
    <w:rsid w:val="0097031E"/>
    <w:rsid w:val="009703FF"/>
    <w:rsid w:val="009704F5"/>
    <w:rsid w:val="00970BB9"/>
    <w:rsid w:val="009716F7"/>
    <w:rsid w:val="00971A94"/>
    <w:rsid w:val="00971DE4"/>
    <w:rsid w:val="0097260E"/>
    <w:rsid w:val="00972995"/>
    <w:rsid w:val="00972B3E"/>
    <w:rsid w:val="00972B5A"/>
    <w:rsid w:val="00972D0B"/>
    <w:rsid w:val="00972E84"/>
    <w:rsid w:val="00972EB0"/>
    <w:rsid w:val="00972F1B"/>
    <w:rsid w:val="00973A74"/>
    <w:rsid w:val="00973AF2"/>
    <w:rsid w:val="00973EE9"/>
    <w:rsid w:val="009744C7"/>
    <w:rsid w:val="00974514"/>
    <w:rsid w:val="00974600"/>
    <w:rsid w:val="00974B5C"/>
    <w:rsid w:val="00974DFA"/>
    <w:rsid w:val="0097506E"/>
    <w:rsid w:val="009754EC"/>
    <w:rsid w:val="009756C4"/>
    <w:rsid w:val="0097670C"/>
    <w:rsid w:val="00976814"/>
    <w:rsid w:val="00976940"/>
    <w:rsid w:val="009778DF"/>
    <w:rsid w:val="00977E22"/>
    <w:rsid w:val="00977F07"/>
    <w:rsid w:val="009801AA"/>
    <w:rsid w:val="00981477"/>
    <w:rsid w:val="0098175B"/>
    <w:rsid w:val="0098192E"/>
    <w:rsid w:val="00981B9E"/>
    <w:rsid w:val="00981D8C"/>
    <w:rsid w:val="00981FAF"/>
    <w:rsid w:val="00982257"/>
    <w:rsid w:val="00982385"/>
    <w:rsid w:val="009828AA"/>
    <w:rsid w:val="00984302"/>
    <w:rsid w:val="00984BFA"/>
    <w:rsid w:val="00984F07"/>
    <w:rsid w:val="00985513"/>
    <w:rsid w:val="00985B68"/>
    <w:rsid w:val="00985DA2"/>
    <w:rsid w:val="00985FAB"/>
    <w:rsid w:val="00986076"/>
    <w:rsid w:val="00986140"/>
    <w:rsid w:val="00986632"/>
    <w:rsid w:val="0098669B"/>
    <w:rsid w:val="009869D7"/>
    <w:rsid w:val="00986AD1"/>
    <w:rsid w:val="00986F20"/>
    <w:rsid w:val="009870DC"/>
    <w:rsid w:val="00987ACB"/>
    <w:rsid w:val="00987BDF"/>
    <w:rsid w:val="00987DE5"/>
    <w:rsid w:val="00990037"/>
    <w:rsid w:val="0099051F"/>
    <w:rsid w:val="0099096A"/>
    <w:rsid w:val="00990B53"/>
    <w:rsid w:val="00990DC0"/>
    <w:rsid w:val="00990F85"/>
    <w:rsid w:val="009915DD"/>
    <w:rsid w:val="009918B9"/>
    <w:rsid w:val="00991B85"/>
    <w:rsid w:val="00991E7B"/>
    <w:rsid w:val="00991F28"/>
    <w:rsid w:val="00992715"/>
    <w:rsid w:val="0099284C"/>
    <w:rsid w:val="0099297A"/>
    <w:rsid w:val="0099306C"/>
    <w:rsid w:val="009936F4"/>
    <w:rsid w:val="009939FF"/>
    <w:rsid w:val="00993FE6"/>
    <w:rsid w:val="00994BB4"/>
    <w:rsid w:val="00994C0F"/>
    <w:rsid w:val="00994C21"/>
    <w:rsid w:val="00995C97"/>
    <w:rsid w:val="00995CFC"/>
    <w:rsid w:val="00996307"/>
    <w:rsid w:val="0099644B"/>
    <w:rsid w:val="0099665F"/>
    <w:rsid w:val="00996BDF"/>
    <w:rsid w:val="0099768E"/>
    <w:rsid w:val="00997F94"/>
    <w:rsid w:val="009A0951"/>
    <w:rsid w:val="009A0B91"/>
    <w:rsid w:val="009A0E1E"/>
    <w:rsid w:val="009A11CA"/>
    <w:rsid w:val="009A128A"/>
    <w:rsid w:val="009A14B4"/>
    <w:rsid w:val="009A15C0"/>
    <w:rsid w:val="009A1A9D"/>
    <w:rsid w:val="009A1A9E"/>
    <w:rsid w:val="009A1C69"/>
    <w:rsid w:val="009A263E"/>
    <w:rsid w:val="009A267F"/>
    <w:rsid w:val="009A2713"/>
    <w:rsid w:val="009A29F8"/>
    <w:rsid w:val="009A2B90"/>
    <w:rsid w:val="009A2F00"/>
    <w:rsid w:val="009A2F1D"/>
    <w:rsid w:val="009A313D"/>
    <w:rsid w:val="009A3330"/>
    <w:rsid w:val="009A3353"/>
    <w:rsid w:val="009A37C8"/>
    <w:rsid w:val="009A38A5"/>
    <w:rsid w:val="009A3B8B"/>
    <w:rsid w:val="009A3BAD"/>
    <w:rsid w:val="009A42B6"/>
    <w:rsid w:val="009A4328"/>
    <w:rsid w:val="009A4357"/>
    <w:rsid w:val="009A48CA"/>
    <w:rsid w:val="009A4C92"/>
    <w:rsid w:val="009A4CD3"/>
    <w:rsid w:val="009A4E38"/>
    <w:rsid w:val="009A4E6C"/>
    <w:rsid w:val="009A5507"/>
    <w:rsid w:val="009A57B8"/>
    <w:rsid w:val="009A5B16"/>
    <w:rsid w:val="009A5E43"/>
    <w:rsid w:val="009A6189"/>
    <w:rsid w:val="009A6349"/>
    <w:rsid w:val="009A661F"/>
    <w:rsid w:val="009A6F76"/>
    <w:rsid w:val="009A70DB"/>
    <w:rsid w:val="009A78C9"/>
    <w:rsid w:val="009A7A53"/>
    <w:rsid w:val="009A7EF8"/>
    <w:rsid w:val="009B015E"/>
    <w:rsid w:val="009B0203"/>
    <w:rsid w:val="009B0351"/>
    <w:rsid w:val="009B03BE"/>
    <w:rsid w:val="009B0BBA"/>
    <w:rsid w:val="009B0F3E"/>
    <w:rsid w:val="009B10DF"/>
    <w:rsid w:val="009B15AF"/>
    <w:rsid w:val="009B196F"/>
    <w:rsid w:val="009B1B95"/>
    <w:rsid w:val="009B1F57"/>
    <w:rsid w:val="009B1FCD"/>
    <w:rsid w:val="009B2C16"/>
    <w:rsid w:val="009B34D6"/>
    <w:rsid w:val="009B3E2F"/>
    <w:rsid w:val="009B3E86"/>
    <w:rsid w:val="009B4212"/>
    <w:rsid w:val="009B4213"/>
    <w:rsid w:val="009B42D6"/>
    <w:rsid w:val="009B476C"/>
    <w:rsid w:val="009B4B10"/>
    <w:rsid w:val="009B4CF8"/>
    <w:rsid w:val="009B4E9C"/>
    <w:rsid w:val="009B5065"/>
    <w:rsid w:val="009B50AA"/>
    <w:rsid w:val="009B5427"/>
    <w:rsid w:val="009B579B"/>
    <w:rsid w:val="009B5921"/>
    <w:rsid w:val="009B5957"/>
    <w:rsid w:val="009B6341"/>
    <w:rsid w:val="009B65F6"/>
    <w:rsid w:val="009B6DB6"/>
    <w:rsid w:val="009B70B2"/>
    <w:rsid w:val="009B7681"/>
    <w:rsid w:val="009B7A45"/>
    <w:rsid w:val="009C0E8F"/>
    <w:rsid w:val="009C1541"/>
    <w:rsid w:val="009C170C"/>
    <w:rsid w:val="009C170F"/>
    <w:rsid w:val="009C18EE"/>
    <w:rsid w:val="009C19E8"/>
    <w:rsid w:val="009C1B9C"/>
    <w:rsid w:val="009C1C22"/>
    <w:rsid w:val="009C2309"/>
    <w:rsid w:val="009C29EA"/>
    <w:rsid w:val="009C2D08"/>
    <w:rsid w:val="009C30EC"/>
    <w:rsid w:val="009C32D7"/>
    <w:rsid w:val="009C35E2"/>
    <w:rsid w:val="009C384C"/>
    <w:rsid w:val="009C3859"/>
    <w:rsid w:val="009C3DB6"/>
    <w:rsid w:val="009C3FA7"/>
    <w:rsid w:val="009C493B"/>
    <w:rsid w:val="009C49AB"/>
    <w:rsid w:val="009C4C71"/>
    <w:rsid w:val="009C509C"/>
    <w:rsid w:val="009C5419"/>
    <w:rsid w:val="009C5764"/>
    <w:rsid w:val="009C59AA"/>
    <w:rsid w:val="009C5DFE"/>
    <w:rsid w:val="009C6150"/>
    <w:rsid w:val="009C64ED"/>
    <w:rsid w:val="009C6544"/>
    <w:rsid w:val="009C69EB"/>
    <w:rsid w:val="009C6A49"/>
    <w:rsid w:val="009C6C41"/>
    <w:rsid w:val="009C6DF7"/>
    <w:rsid w:val="009C7504"/>
    <w:rsid w:val="009C7602"/>
    <w:rsid w:val="009C769F"/>
    <w:rsid w:val="009C7E0A"/>
    <w:rsid w:val="009D01B6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C63"/>
    <w:rsid w:val="009D1C9E"/>
    <w:rsid w:val="009D2335"/>
    <w:rsid w:val="009D23AF"/>
    <w:rsid w:val="009D2838"/>
    <w:rsid w:val="009D2A49"/>
    <w:rsid w:val="009D2CF9"/>
    <w:rsid w:val="009D2D93"/>
    <w:rsid w:val="009D2E49"/>
    <w:rsid w:val="009D3602"/>
    <w:rsid w:val="009D3CB8"/>
    <w:rsid w:val="009D4226"/>
    <w:rsid w:val="009D437C"/>
    <w:rsid w:val="009D60E5"/>
    <w:rsid w:val="009D68C8"/>
    <w:rsid w:val="009D7190"/>
    <w:rsid w:val="009D72D0"/>
    <w:rsid w:val="009D7974"/>
    <w:rsid w:val="009D7A07"/>
    <w:rsid w:val="009D7F65"/>
    <w:rsid w:val="009E0CB6"/>
    <w:rsid w:val="009E0E04"/>
    <w:rsid w:val="009E1282"/>
    <w:rsid w:val="009E17EB"/>
    <w:rsid w:val="009E25D0"/>
    <w:rsid w:val="009E27A1"/>
    <w:rsid w:val="009E2ABD"/>
    <w:rsid w:val="009E2CB8"/>
    <w:rsid w:val="009E2CC1"/>
    <w:rsid w:val="009E2F38"/>
    <w:rsid w:val="009E3146"/>
    <w:rsid w:val="009E33BA"/>
    <w:rsid w:val="009E3732"/>
    <w:rsid w:val="009E404B"/>
    <w:rsid w:val="009E4F0F"/>
    <w:rsid w:val="009E5D24"/>
    <w:rsid w:val="009E5E64"/>
    <w:rsid w:val="009E5F00"/>
    <w:rsid w:val="009E60BF"/>
    <w:rsid w:val="009E640E"/>
    <w:rsid w:val="009E6A02"/>
    <w:rsid w:val="009E6D19"/>
    <w:rsid w:val="009E6D31"/>
    <w:rsid w:val="009E6DCF"/>
    <w:rsid w:val="009E70F5"/>
    <w:rsid w:val="009E719C"/>
    <w:rsid w:val="009E7442"/>
    <w:rsid w:val="009E749D"/>
    <w:rsid w:val="009E7762"/>
    <w:rsid w:val="009E7A12"/>
    <w:rsid w:val="009E7B8B"/>
    <w:rsid w:val="009F0516"/>
    <w:rsid w:val="009F0C47"/>
    <w:rsid w:val="009F1277"/>
    <w:rsid w:val="009F184D"/>
    <w:rsid w:val="009F1971"/>
    <w:rsid w:val="009F1DB5"/>
    <w:rsid w:val="009F2250"/>
    <w:rsid w:val="009F22DD"/>
    <w:rsid w:val="009F230B"/>
    <w:rsid w:val="009F23E8"/>
    <w:rsid w:val="009F28C1"/>
    <w:rsid w:val="009F3453"/>
    <w:rsid w:val="009F3829"/>
    <w:rsid w:val="009F39A8"/>
    <w:rsid w:val="009F3A05"/>
    <w:rsid w:val="009F3A06"/>
    <w:rsid w:val="009F3E71"/>
    <w:rsid w:val="009F4036"/>
    <w:rsid w:val="009F41DB"/>
    <w:rsid w:val="009F43D7"/>
    <w:rsid w:val="009F4B99"/>
    <w:rsid w:val="009F51D5"/>
    <w:rsid w:val="009F51E8"/>
    <w:rsid w:val="009F5417"/>
    <w:rsid w:val="009F5700"/>
    <w:rsid w:val="009F5C08"/>
    <w:rsid w:val="009F6763"/>
    <w:rsid w:val="009F6835"/>
    <w:rsid w:val="009F6A28"/>
    <w:rsid w:val="009F6AC3"/>
    <w:rsid w:val="009F6C68"/>
    <w:rsid w:val="009F7B63"/>
    <w:rsid w:val="009F7D73"/>
    <w:rsid w:val="00A0016F"/>
    <w:rsid w:val="00A0085D"/>
    <w:rsid w:val="00A0154D"/>
    <w:rsid w:val="00A01A84"/>
    <w:rsid w:val="00A01C5B"/>
    <w:rsid w:val="00A02B5E"/>
    <w:rsid w:val="00A031E2"/>
    <w:rsid w:val="00A035EC"/>
    <w:rsid w:val="00A03A60"/>
    <w:rsid w:val="00A03C9C"/>
    <w:rsid w:val="00A04954"/>
    <w:rsid w:val="00A04BAD"/>
    <w:rsid w:val="00A04BC0"/>
    <w:rsid w:val="00A04CE0"/>
    <w:rsid w:val="00A04F6F"/>
    <w:rsid w:val="00A04FAD"/>
    <w:rsid w:val="00A0514E"/>
    <w:rsid w:val="00A051C0"/>
    <w:rsid w:val="00A05905"/>
    <w:rsid w:val="00A059B7"/>
    <w:rsid w:val="00A064CD"/>
    <w:rsid w:val="00A06A19"/>
    <w:rsid w:val="00A06BE3"/>
    <w:rsid w:val="00A0707C"/>
    <w:rsid w:val="00A07099"/>
    <w:rsid w:val="00A07804"/>
    <w:rsid w:val="00A07AC3"/>
    <w:rsid w:val="00A07AE2"/>
    <w:rsid w:val="00A07B00"/>
    <w:rsid w:val="00A07CAB"/>
    <w:rsid w:val="00A10388"/>
    <w:rsid w:val="00A106BA"/>
    <w:rsid w:val="00A1110F"/>
    <w:rsid w:val="00A1139E"/>
    <w:rsid w:val="00A115E6"/>
    <w:rsid w:val="00A11A42"/>
    <w:rsid w:val="00A11A6D"/>
    <w:rsid w:val="00A11E96"/>
    <w:rsid w:val="00A121B9"/>
    <w:rsid w:val="00A1249D"/>
    <w:rsid w:val="00A12961"/>
    <w:rsid w:val="00A12B5B"/>
    <w:rsid w:val="00A13EC0"/>
    <w:rsid w:val="00A14466"/>
    <w:rsid w:val="00A14FB1"/>
    <w:rsid w:val="00A152FB"/>
    <w:rsid w:val="00A1544E"/>
    <w:rsid w:val="00A15691"/>
    <w:rsid w:val="00A1571F"/>
    <w:rsid w:val="00A1591E"/>
    <w:rsid w:val="00A15A80"/>
    <w:rsid w:val="00A15CAB"/>
    <w:rsid w:val="00A15D78"/>
    <w:rsid w:val="00A15E95"/>
    <w:rsid w:val="00A1614B"/>
    <w:rsid w:val="00A16477"/>
    <w:rsid w:val="00A16777"/>
    <w:rsid w:val="00A16E34"/>
    <w:rsid w:val="00A17366"/>
    <w:rsid w:val="00A17A90"/>
    <w:rsid w:val="00A17CCF"/>
    <w:rsid w:val="00A17ED2"/>
    <w:rsid w:val="00A17F5F"/>
    <w:rsid w:val="00A20104"/>
    <w:rsid w:val="00A203B3"/>
    <w:rsid w:val="00A205AC"/>
    <w:rsid w:val="00A20844"/>
    <w:rsid w:val="00A208C8"/>
    <w:rsid w:val="00A21078"/>
    <w:rsid w:val="00A2151F"/>
    <w:rsid w:val="00A21876"/>
    <w:rsid w:val="00A21CF7"/>
    <w:rsid w:val="00A21D4E"/>
    <w:rsid w:val="00A21EFF"/>
    <w:rsid w:val="00A220A5"/>
    <w:rsid w:val="00A22430"/>
    <w:rsid w:val="00A2268E"/>
    <w:rsid w:val="00A23352"/>
    <w:rsid w:val="00A233FC"/>
    <w:rsid w:val="00A234F3"/>
    <w:rsid w:val="00A23714"/>
    <w:rsid w:val="00A23CB1"/>
    <w:rsid w:val="00A24093"/>
    <w:rsid w:val="00A24897"/>
    <w:rsid w:val="00A24C4E"/>
    <w:rsid w:val="00A24FEB"/>
    <w:rsid w:val="00A256BB"/>
    <w:rsid w:val="00A25F0C"/>
    <w:rsid w:val="00A26911"/>
    <w:rsid w:val="00A269A7"/>
    <w:rsid w:val="00A26DD8"/>
    <w:rsid w:val="00A26E87"/>
    <w:rsid w:val="00A27010"/>
    <w:rsid w:val="00A27167"/>
    <w:rsid w:val="00A279D0"/>
    <w:rsid w:val="00A30160"/>
    <w:rsid w:val="00A301AA"/>
    <w:rsid w:val="00A301FB"/>
    <w:rsid w:val="00A3021C"/>
    <w:rsid w:val="00A30872"/>
    <w:rsid w:val="00A308B0"/>
    <w:rsid w:val="00A30EBE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365F"/>
    <w:rsid w:val="00A337DA"/>
    <w:rsid w:val="00A33E19"/>
    <w:rsid w:val="00A34380"/>
    <w:rsid w:val="00A34A61"/>
    <w:rsid w:val="00A34B35"/>
    <w:rsid w:val="00A34B3B"/>
    <w:rsid w:val="00A3552B"/>
    <w:rsid w:val="00A35A5F"/>
    <w:rsid w:val="00A35E16"/>
    <w:rsid w:val="00A36055"/>
    <w:rsid w:val="00A3608C"/>
    <w:rsid w:val="00A36386"/>
    <w:rsid w:val="00A36438"/>
    <w:rsid w:val="00A36767"/>
    <w:rsid w:val="00A36DD0"/>
    <w:rsid w:val="00A37095"/>
    <w:rsid w:val="00A3742D"/>
    <w:rsid w:val="00A37552"/>
    <w:rsid w:val="00A3764D"/>
    <w:rsid w:val="00A376E3"/>
    <w:rsid w:val="00A37830"/>
    <w:rsid w:val="00A37B8D"/>
    <w:rsid w:val="00A37C7F"/>
    <w:rsid w:val="00A404BB"/>
    <w:rsid w:val="00A408D6"/>
    <w:rsid w:val="00A41074"/>
    <w:rsid w:val="00A41885"/>
    <w:rsid w:val="00A41C29"/>
    <w:rsid w:val="00A41C31"/>
    <w:rsid w:val="00A4230F"/>
    <w:rsid w:val="00A42948"/>
    <w:rsid w:val="00A4299A"/>
    <w:rsid w:val="00A42A1D"/>
    <w:rsid w:val="00A42D1F"/>
    <w:rsid w:val="00A42D58"/>
    <w:rsid w:val="00A42E86"/>
    <w:rsid w:val="00A43ADA"/>
    <w:rsid w:val="00A43E9E"/>
    <w:rsid w:val="00A43F7E"/>
    <w:rsid w:val="00A44536"/>
    <w:rsid w:val="00A44AA2"/>
    <w:rsid w:val="00A44CC2"/>
    <w:rsid w:val="00A44D81"/>
    <w:rsid w:val="00A45BF3"/>
    <w:rsid w:val="00A461F7"/>
    <w:rsid w:val="00A4649A"/>
    <w:rsid w:val="00A46657"/>
    <w:rsid w:val="00A46937"/>
    <w:rsid w:val="00A46A81"/>
    <w:rsid w:val="00A46AB3"/>
    <w:rsid w:val="00A46D83"/>
    <w:rsid w:val="00A471F1"/>
    <w:rsid w:val="00A477BC"/>
    <w:rsid w:val="00A50766"/>
    <w:rsid w:val="00A511AA"/>
    <w:rsid w:val="00A51AEF"/>
    <w:rsid w:val="00A52356"/>
    <w:rsid w:val="00A526B2"/>
    <w:rsid w:val="00A528C8"/>
    <w:rsid w:val="00A52AB3"/>
    <w:rsid w:val="00A52DAD"/>
    <w:rsid w:val="00A5330F"/>
    <w:rsid w:val="00A53337"/>
    <w:rsid w:val="00A53404"/>
    <w:rsid w:val="00A539CB"/>
    <w:rsid w:val="00A5411E"/>
    <w:rsid w:val="00A545FC"/>
    <w:rsid w:val="00A5477D"/>
    <w:rsid w:val="00A54914"/>
    <w:rsid w:val="00A54D3B"/>
    <w:rsid w:val="00A5536E"/>
    <w:rsid w:val="00A556D7"/>
    <w:rsid w:val="00A557C1"/>
    <w:rsid w:val="00A56742"/>
    <w:rsid w:val="00A56799"/>
    <w:rsid w:val="00A56962"/>
    <w:rsid w:val="00A56E85"/>
    <w:rsid w:val="00A575B9"/>
    <w:rsid w:val="00A57E68"/>
    <w:rsid w:val="00A57F5A"/>
    <w:rsid w:val="00A60780"/>
    <w:rsid w:val="00A60BDD"/>
    <w:rsid w:val="00A612F7"/>
    <w:rsid w:val="00A61497"/>
    <w:rsid w:val="00A6152D"/>
    <w:rsid w:val="00A618D4"/>
    <w:rsid w:val="00A61D2B"/>
    <w:rsid w:val="00A61DEF"/>
    <w:rsid w:val="00A631A6"/>
    <w:rsid w:val="00A638B9"/>
    <w:rsid w:val="00A6392B"/>
    <w:rsid w:val="00A63B38"/>
    <w:rsid w:val="00A63E4E"/>
    <w:rsid w:val="00A64121"/>
    <w:rsid w:val="00A644EA"/>
    <w:rsid w:val="00A645D1"/>
    <w:rsid w:val="00A64803"/>
    <w:rsid w:val="00A64AC4"/>
    <w:rsid w:val="00A64D20"/>
    <w:rsid w:val="00A64DDD"/>
    <w:rsid w:val="00A6567A"/>
    <w:rsid w:val="00A65759"/>
    <w:rsid w:val="00A65A25"/>
    <w:rsid w:val="00A65ADB"/>
    <w:rsid w:val="00A65B15"/>
    <w:rsid w:val="00A65D1F"/>
    <w:rsid w:val="00A65D2C"/>
    <w:rsid w:val="00A66180"/>
    <w:rsid w:val="00A66268"/>
    <w:rsid w:val="00A6687C"/>
    <w:rsid w:val="00A6776A"/>
    <w:rsid w:val="00A67833"/>
    <w:rsid w:val="00A679B6"/>
    <w:rsid w:val="00A67A0F"/>
    <w:rsid w:val="00A67A8E"/>
    <w:rsid w:val="00A67C07"/>
    <w:rsid w:val="00A67C1E"/>
    <w:rsid w:val="00A67E3F"/>
    <w:rsid w:val="00A67F5E"/>
    <w:rsid w:val="00A67F5F"/>
    <w:rsid w:val="00A70078"/>
    <w:rsid w:val="00A700FB"/>
    <w:rsid w:val="00A7013A"/>
    <w:rsid w:val="00A70295"/>
    <w:rsid w:val="00A705CB"/>
    <w:rsid w:val="00A70A73"/>
    <w:rsid w:val="00A70D6E"/>
    <w:rsid w:val="00A70F1F"/>
    <w:rsid w:val="00A70FB8"/>
    <w:rsid w:val="00A710BB"/>
    <w:rsid w:val="00A710D1"/>
    <w:rsid w:val="00A710DF"/>
    <w:rsid w:val="00A71118"/>
    <w:rsid w:val="00A71397"/>
    <w:rsid w:val="00A717D6"/>
    <w:rsid w:val="00A71B5D"/>
    <w:rsid w:val="00A71E89"/>
    <w:rsid w:val="00A71FCC"/>
    <w:rsid w:val="00A72BD2"/>
    <w:rsid w:val="00A72CA4"/>
    <w:rsid w:val="00A72D19"/>
    <w:rsid w:val="00A72FBA"/>
    <w:rsid w:val="00A730C3"/>
    <w:rsid w:val="00A7397B"/>
    <w:rsid w:val="00A73ACD"/>
    <w:rsid w:val="00A73DA4"/>
    <w:rsid w:val="00A74338"/>
    <w:rsid w:val="00A7445B"/>
    <w:rsid w:val="00A74461"/>
    <w:rsid w:val="00A74509"/>
    <w:rsid w:val="00A74B05"/>
    <w:rsid w:val="00A74CBE"/>
    <w:rsid w:val="00A753FC"/>
    <w:rsid w:val="00A755B2"/>
    <w:rsid w:val="00A75795"/>
    <w:rsid w:val="00A7579D"/>
    <w:rsid w:val="00A75847"/>
    <w:rsid w:val="00A758A7"/>
    <w:rsid w:val="00A7614D"/>
    <w:rsid w:val="00A761BF"/>
    <w:rsid w:val="00A764D0"/>
    <w:rsid w:val="00A76FA5"/>
    <w:rsid w:val="00A7714F"/>
    <w:rsid w:val="00A77339"/>
    <w:rsid w:val="00A7754F"/>
    <w:rsid w:val="00A776F1"/>
    <w:rsid w:val="00A77B4C"/>
    <w:rsid w:val="00A77B4E"/>
    <w:rsid w:val="00A77B58"/>
    <w:rsid w:val="00A77BE4"/>
    <w:rsid w:val="00A77CE5"/>
    <w:rsid w:val="00A77E88"/>
    <w:rsid w:val="00A80823"/>
    <w:rsid w:val="00A80A1E"/>
    <w:rsid w:val="00A80D71"/>
    <w:rsid w:val="00A81053"/>
    <w:rsid w:val="00A8129C"/>
    <w:rsid w:val="00A813DD"/>
    <w:rsid w:val="00A81559"/>
    <w:rsid w:val="00A81995"/>
    <w:rsid w:val="00A819DD"/>
    <w:rsid w:val="00A81C89"/>
    <w:rsid w:val="00A8241F"/>
    <w:rsid w:val="00A82430"/>
    <w:rsid w:val="00A82663"/>
    <w:rsid w:val="00A8337B"/>
    <w:rsid w:val="00A836C8"/>
    <w:rsid w:val="00A838E5"/>
    <w:rsid w:val="00A838F3"/>
    <w:rsid w:val="00A84011"/>
    <w:rsid w:val="00A8429A"/>
    <w:rsid w:val="00A848F2"/>
    <w:rsid w:val="00A8494E"/>
    <w:rsid w:val="00A86B46"/>
    <w:rsid w:val="00A86C1B"/>
    <w:rsid w:val="00A86D37"/>
    <w:rsid w:val="00A86E27"/>
    <w:rsid w:val="00A870B7"/>
    <w:rsid w:val="00A872FF"/>
    <w:rsid w:val="00A87E43"/>
    <w:rsid w:val="00A87FBE"/>
    <w:rsid w:val="00A9018A"/>
    <w:rsid w:val="00A9047C"/>
    <w:rsid w:val="00A90552"/>
    <w:rsid w:val="00A90FA3"/>
    <w:rsid w:val="00A910F4"/>
    <w:rsid w:val="00A912D5"/>
    <w:rsid w:val="00A916E2"/>
    <w:rsid w:val="00A917B8"/>
    <w:rsid w:val="00A91870"/>
    <w:rsid w:val="00A91E0B"/>
    <w:rsid w:val="00A92651"/>
    <w:rsid w:val="00A92769"/>
    <w:rsid w:val="00A92DA8"/>
    <w:rsid w:val="00A92EA7"/>
    <w:rsid w:val="00A937BB"/>
    <w:rsid w:val="00A93858"/>
    <w:rsid w:val="00A938C0"/>
    <w:rsid w:val="00A93B63"/>
    <w:rsid w:val="00A94329"/>
    <w:rsid w:val="00A948D8"/>
    <w:rsid w:val="00A94B5B"/>
    <w:rsid w:val="00A954BA"/>
    <w:rsid w:val="00A9585B"/>
    <w:rsid w:val="00A959D8"/>
    <w:rsid w:val="00A959EE"/>
    <w:rsid w:val="00A95D46"/>
    <w:rsid w:val="00A95DE7"/>
    <w:rsid w:val="00A95E75"/>
    <w:rsid w:val="00A9614D"/>
    <w:rsid w:val="00A96859"/>
    <w:rsid w:val="00A96E82"/>
    <w:rsid w:val="00A97083"/>
    <w:rsid w:val="00A974DD"/>
    <w:rsid w:val="00A97682"/>
    <w:rsid w:val="00A9781A"/>
    <w:rsid w:val="00A979FE"/>
    <w:rsid w:val="00A97CAC"/>
    <w:rsid w:val="00A97FDF"/>
    <w:rsid w:val="00AA02B1"/>
    <w:rsid w:val="00AA0C30"/>
    <w:rsid w:val="00AA0DF7"/>
    <w:rsid w:val="00AA1052"/>
    <w:rsid w:val="00AA1A60"/>
    <w:rsid w:val="00AA1C99"/>
    <w:rsid w:val="00AA1D8A"/>
    <w:rsid w:val="00AA24DD"/>
    <w:rsid w:val="00AA284E"/>
    <w:rsid w:val="00AA2ABA"/>
    <w:rsid w:val="00AA30DB"/>
    <w:rsid w:val="00AA36AD"/>
    <w:rsid w:val="00AA3E86"/>
    <w:rsid w:val="00AA40ED"/>
    <w:rsid w:val="00AA43EE"/>
    <w:rsid w:val="00AA4454"/>
    <w:rsid w:val="00AA4FE4"/>
    <w:rsid w:val="00AA5263"/>
    <w:rsid w:val="00AA5C92"/>
    <w:rsid w:val="00AA6712"/>
    <w:rsid w:val="00AA6B6C"/>
    <w:rsid w:val="00AA6BA2"/>
    <w:rsid w:val="00AA706A"/>
    <w:rsid w:val="00AA7325"/>
    <w:rsid w:val="00AA7421"/>
    <w:rsid w:val="00AB0319"/>
    <w:rsid w:val="00AB07D3"/>
    <w:rsid w:val="00AB08D7"/>
    <w:rsid w:val="00AB0F6C"/>
    <w:rsid w:val="00AB1713"/>
    <w:rsid w:val="00AB1A86"/>
    <w:rsid w:val="00AB1B49"/>
    <w:rsid w:val="00AB284D"/>
    <w:rsid w:val="00AB2861"/>
    <w:rsid w:val="00AB2E60"/>
    <w:rsid w:val="00AB2E71"/>
    <w:rsid w:val="00AB3107"/>
    <w:rsid w:val="00AB32B0"/>
    <w:rsid w:val="00AB336D"/>
    <w:rsid w:val="00AB3967"/>
    <w:rsid w:val="00AB3C9D"/>
    <w:rsid w:val="00AB3FD1"/>
    <w:rsid w:val="00AB4004"/>
    <w:rsid w:val="00AB40CE"/>
    <w:rsid w:val="00AB41FD"/>
    <w:rsid w:val="00AB4279"/>
    <w:rsid w:val="00AB485E"/>
    <w:rsid w:val="00AB4F0F"/>
    <w:rsid w:val="00AB5300"/>
    <w:rsid w:val="00AB543B"/>
    <w:rsid w:val="00AB5954"/>
    <w:rsid w:val="00AB5A85"/>
    <w:rsid w:val="00AB6083"/>
    <w:rsid w:val="00AB6824"/>
    <w:rsid w:val="00AB68FA"/>
    <w:rsid w:val="00AB6C43"/>
    <w:rsid w:val="00AB7182"/>
    <w:rsid w:val="00AB732A"/>
    <w:rsid w:val="00AB73B5"/>
    <w:rsid w:val="00AB77D0"/>
    <w:rsid w:val="00AB7AC3"/>
    <w:rsid w:val="00AC0060"/>
    <w:rsid w:val="00AC006C"/>
    <w:rsid w:val="00AC04B9"/>
    <w:rsid w:val="00AC05B5"/>
    <w:rsid w:val="00AC06F0"/>
    <w:rsid w:val="00AC08F1"/>
    <w:rsid w:val="00AC09E6"/>
    <w:rsid w:val="00AC0D1B"/>
    <w:rsid w:val="00AC16D0"/>
    <w:rsid w:val="00AC199F"/>
    <w:rsid w:val="00AC1D29"/>
    <w:rsid w:val="00AC2050"/>
    <w:rsid w:val="00AC3414"/>
    <w:rsid w:val="00AC365D"/>
    <w:rsid w:val="00AC375F"/>
    <w:rsid w:val="00AC389B"/>
    <w:rsid w:val="00AC3B05"/>
    <w:rsid w:val="00AC3C4A"/>
    <w:rsid w:val="00AC3F12"/>
    <w:rsid w:val="00AC4402"/>
    <w:rsid w:val="00AC46C2"/>
    <w:rsid w:val="00AC5038"/>
    <w:rsid w:val="00AC54F3"/>
    <w:rsid w:val="00AC5673"/>
    <w:rsid w:val="00AC5AEE"/>
    <w:rsid w:val="00AC5BB1"/>
    <w:rsid w:val="00AC5BF5"/>
    <w:rsid w:val="00AC63C5"/>
    <w:rsid w:val="00AC6A29"/>
    <w:rsid w:val="00AC6D94"/>
    <w:rsid w:val="00AC71B6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1486"/>
    <w:rsid w:val="00AD14AD"/>
    <w:rsid w:val="00AD1546"/>
    <w:rsid w:val="00AD1565"/>
    <w:rsid w:val="00AD18AB"/>
    <w:rsid w:val="00AD1A1A"/>
    <w:rsid w:val="00AD1B19"/>
    <w:rsid w:val="00AD1C5F"/>
    <w:rsid w:val="00AD1D39"/>
    <w:rsid w:val="00AD1EA7"/>
    <w:rsid w:val="00AD27D2"/>
    <w:rsid w:val="00AD2A42"/>
    <w:rsid w:val="00AD2C7C"/>
    <w:rsid w:val="00AD2CF6"/>
    <w:rsid w:val="00AD3001"/>
    <w:rsid w:val="00AD31F9"/>
    <w:rsid w:val="00AD33D8"/>
    <w:rsid w:val="00AD3704"/>
    <w:rsid w:val="00AD38CB"/>
    <w:rsid w:val="00AD403F"/>
    <w:rsid w:val="00AD47A7"/>
    <w:rsid w:val="00AD4D8E"/>
    <w:rsid w:val="00AD53A1"/>
    <w:rsid w:val="00AD573E"/>
    <w:rsid w:val="00AD5972"/>
    <w:rsid w:val="00AD59F9"/>
    <w:rsid w:val="00AD5A3C"/>
    <w:rsid w:val="00AD5A62"/>
    <w:rsid w:val="00AD5F7D"/>
    <w:rsid w:val="00AD6136"/>
    <w:rsid w:val="00AD61EC"/>
    <w:rsid w:val="00AD6707"/>
    <w:rsid w:val="00AD6797"/>
    <w:rsid w:val="00AD6A38"/>
    <w:rsid w:val="00AD6F4F"/>
    <w:rsid w:val="00AD6F74"/>
    <w:rsid w:val="00AD713D"/>
    <w:rsid w:val="00AD7967"/>
    <w:rsid w:val="00AE0428"/>
    <w:rsid w:val="00AE08DF"/>
    <w:rsid w:val="00AE0BB8"/>
    <w:rsid w:val="00AE0EB1"/>
    <w:rsid w:val="00AE0F53"/>
    <w:rsid w:val="00AE11EA"/>
    <w:rsid w:val="00AE167D"/>
    <w:rsid w:val="00AE1818"/>
    <w:rsid w:val="00AE1BF0"/>
    <w:rsid w:val="00AE22AE"/>
    <w:rsid w:val="00AE231C"/>
    <w:rsid w:val="00AE2842"/>
    <w:rsid w:val="00AE2B3E"/>
    <w:rsid w:val="00AE2F50"/>
    <w:rsid w:val="00AE36E8"/>
    <w:rsid w:val="00AE3A41"/>
    <w:rsid w:val="00AE3FD0"/>
    <w:rsid w:val="00AE43D0"/>
    <w:rsid w:val="00AE4573"/>
    <w:rsid w:val="00AE4658"/>
    <w:rsid w:val="00AE4BFC"/>
    <w:rsid w:val="00AE4F6D"/>
    <w:rsid w:val="00AE4FFB"/>
    <w:rsid w:val="00AE5298"/>
    <w:rsid w:val="00AE567D"/>
    <w:rsid w:val="00AE58AA"/>
    <w:rsid w:val="00AE58FE"/>
    <w:rsid w:val="00AE5C18"/>
    <w:rsid w:val="00AE5C21"/>
    <w:rsid w:val="00AE5D55"/>
    <w:rsid w:val="00AE5E7B"/>
    <w:rsid w:val="00AE6003"/>
    <w:rsid w:val="00AE64E0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FE9"/>
    <w:rsid w:val="00AF0260"/>
    <w:rsid w:val="00AF0647"/>
    <w:rsid w:val="00AF06AE"/>
    <w:rsid w:val="00AF0DE4"/>
    <w:rsid w:val="00AF0FAA"/>
    <w:rsid w:val="00AF15A0"/>
    <w:rsid w:val="00AF1676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5E"/>
    <w:rsid w:val="00AF311E"/>
    <w:rsid w:val="00AF316E"/>
    <w:rsid w:val="00AF3594"/>
    <w:rsid w:val="00AF367B"/>
    <w:rsid w:val="00AF38E9"/>
    <w:rsid w:val="00AF3A24"/>
    <w:rsid w:val="00AF3D85"/>
    <w:rsid w:val="00AF41BC"/>
    <w:rsid w:val="00AF4489"/>
    <w:rsid w:val="00AF4574"/>
    <w:rsid w:val="00AF4E28"/>
    <w:rsid w:val="00AF505C"/>
    <w:rsid w:val="00AF57D9"/>
    <w:rsid w:val="00AF5B0A"/>
    <w:rsid w:val="00AF5BAB"/>
    <w:rsid w:val="00AF5F4C"/>
    <w:rsid w:val="00AF62C9"/>
    <w:rsid w:val="00AF6645"/>
    <w:rsid w:val="00AF6667"/>
    <w:rsid w:val="00AF682C"/>
    <w:rsid w:val="00AF685F"/>
    <w:rsid w:val="00AF6B62"/>
    <w:rsid w:val="00AF7056"/>
    <w:rsid w:val="00AF7447"/>
    <w:rsid w:val="00AF766F"/>
    <w:rsid w:val="00AF7761"/>
    <w:rsid w:val="00AF77C9"/>
    <w:rsid w:val="00AF7AFA"/>
    <w:rsid w:val="00AF7D14"/>
    <w:rsid w:val="00B001DF"/>
    <w:rsid w:val="00B00667"/>
    <w:rsid w:val="00B0073A"/>
    <w:rsid w:val="00B009C4"/>
    <w:rsid w:val="00B00A3E"/>
    <w:rsid w:val="00B00C33"/>
    <w:rsid w:val="00B00E8F"/>
    <w:rsid w:val="00B0101B"/>
    <w:rsid w:val="00B013FB"/>
    <w:rsid w:val="00B01476"/>
    <w:rsid w:val="00B01506"/>
    <w:rsid w:val="00B016FF"/>
    <w:rsid w:val="00B02052"/>
    <w:rsid w:val="00B02437"/>
    <w:rsid w:val="00B02705"/>
    <w:rsid w:val="00B03894"/>
    <w:rsid w:val="00B03D8A"/>
    <w:rsid w:val="00B03DB1"/>
    <w:rsid w:val="00B043B5"/>
    <w:rsid w:val="00B0452F"/>
    <w:rsid w:val="00B048DB"/>
    <w:rsid w:val="00B04CF1"/>
    <w:rsid w:val="00B04DC2"/>
    <w:rsid w:val="00B04FE3"/>
    <w:rsid w:val="00B0511F"/>
    <w:rsid w:val="00B05316"/>
    <w:rsid w:val="00B05467"/>
    <w:rsid w:val="00B05579"/>
    <w:rsid w:val="00B06266"/>
    <w:rsid w:val="00B06681"/>
    <w:rsid w:val="00B06733"/>
    <w:rsid w:val="00B0724E"/>
    <w:rsid w:val="00B0726A"/>
    <w:rsid w:val="00B07907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1196"/>
    <w:rsid w:val="00B112AC"/>
    <w:rsid w:val="00B1168F"/>
    <w:rsid w:val="00B1199B"/>
    <w:rsid w:val="00B11AB0"/>
    <w:rsid w:val="00B11D0A"/>
    <w:rsid w:val="00B12319"/>
    <w:rsid w:val="00B1237F"/>
    <w:rsid w:val="00B12808"/>
    <w:rsid w:val="00B12936"/>
    <w:rsid w:val="00B12C6E"/>
    <w:rsid w:val="00B12E74"/>
    <w:rsid w:val="00B13979"/>
    <w:rsid w:val="00B13B2B"/>
    <w:rsid w:val="00B13C3F"/>
    <w:rsid w:val="00B13D58"/>
    <w:rsid w:val="00B13EE0"/>
    <w:rsid w:val="00B144BD"/>
    <w:rsid w:val="00B14993"/>
    <w:rsid w:val="00B14FD9"/>
    <w:rsid w:val="00B15053"/>
    <w:rsid w:val="00B15215"/>
    <w:rsid w:val="00B1575A"/>
    <w:rsid w:val="00B1576D"/>
    <w:rsid w:val="00B15793"/>
    <w:rsid w:val="00B1591A"/>
    <w:rsid w:val="00B15F66"/>
    <w:rsid w:val="00B166E7"/>
    <w:rsid w:val="00B16898"/>
    <w:rsid w:val="00B16D1C"/>
    <w:rsid w:val="00B16E03"/>
    <w:rsid w:val="00B17540"/>
    <w:rsid w:val="00B179F9"/>
    <w:rsid w:val="00B17D53"/>
    <w:rsid w:val="00B17F0C"/>
    <w:rsid w:val="00B20424"/>
    <w:rsid w:val="00B2052D"/>
    <w:rsid w:val="00B20D54"/>
    <w:rsid w:val="00B20F50"/>
    <w:rsid w:val="00B212BF"/>
    <w:rsid w:val="00B213E6"/>
    <w:rsid w:val="00B21B04"/>
    <w:rsid w:val="00B22555"/>
    <w:rsid w:val="00B22944"/>
    <w:rsid w:val="00B22C50"/>
    <w:rsid w:val="00B231EC"/>
    <w:rsid w:val="00B234ED"/>
    <w:rsid w:val="00B24913"/>
    <w:rsid w:val="00B24A2E"/>
    <w:rsid w:val="00B24D16"/>
    <w:rsid w:val="00B25118"/>
    <w:rsid w:val="00B251B3"/>
    <w:rsid w:val="00B2550C"/>
    <w:rsid w:val="00B2565E"/>
    <w:rsid w:val="00B258BE"/>
    <w:rsid w:val="00B259A4"/>
    <w:rsid w:val="00B261AB"/>
    <w:rsid w:val="00B265B0"/>
    <w:rsid w:val="00B26872"/>
    <w:rsid w:val="00B270CF"/>
    <w:rsid w:val="00B27934"/>
    <w:rsid w:val="00B27BE8"/>
    <w:rsid w:val="00B27E47"/>
    <w:rsid w:val="00B27F53"/>
    <w:rsid w:val="00B27FA1"/>
    <w:rsid w:val="00B30299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2938"/>
    <w:rsid w:val="00B32A03"/>
    <w:rsid w:val="00B32B83"/>
    <w:rsid w:val="00B32C1A"/>
    <w:rsid w:val="00B3338A"/>
    <w:rsid w:val="00B3347E"/>
    <w:rsid w:val="00B33D27"/>
    <w:rsid w:val="00B342C5"/>
    <w:rsid w:val="00B34B59"/>
    <w:rsid w:val="00B350D6"/>
    <w:rsid w:val="00B35665"/>
    <w:rsid w:val="00B35AEE"/>
    <w:rsid w:val="00B35F2E"/>
    <w:rsid w:val="00B36387"/>
    <w:rsid w:val="00B36414"/>
    <w:rsid w:val="00B36AD2"/>
    <w:rsid w:val="00B374AB"/>
    <w:rsid w:val="00B37575"/>
    <w:rsid w:val="00B375A6"/>
    <w:rsid w:val="00B376B4"/>
    <w:rsid w:val="00B40280"/>
    <w:rsid w:val="00B402D7"/>
    <w:rsid w:val="00B402E9"/>
    <w:rsid w:val="00B408AE"/>
    <w:rsid w:val="00B40B4F"/>
    <w:rsid w:val="00B41207"/>
    <w:rsid w:val="00B41660"/>
    <w:rsid w:val="00B41D6A"/>
    <w:rsid w:val="00B42252"/>
    <w:rsid w:val="00B422F9"/>
    <w:rsid w:val="00B42506"/>
    <w:rsid w:val="00B428C2"/>
    <w:rsid w:val="00B429F0"/>
    <w:rsid w:val="00B431B6"/>
    <w:rsid w:val="00B4399A"/>
    <w:rsid w:val="00B43E90"/>
    <w:rsid w:val="00B44200"/>
    <w:rsid w:val="00B44399"/>
    <w:rsid w:val="00B4468C"/>
    <w:rsid w:val="00B446C7"/>
    <w:rsid w:val="00B44793"/>
    <w:rsid w:val="00B448B1"/>
    <w:rsid w:val="00B44E26"/>
    <w:rsid w:val="00B44FBF"/>
    <w:rsid w:val="00B4507F"/>
    <w:rsid w:val="00B45295"/>
    <w:rsid w:val="00B45D7B"/>
    <w:rsid w:val="00B45D84"/>
    <w:rsid w:val="00B460A5"/>
    <w:rsid w:val="00B46110"/>
    <w:rsid w:val="00B470C6"/>
    <w:rsid w:val="00B477F8"/>
    <w:rsid w:val="00B478CB"/>
    <w:rsid w:val="00B47C6F"/>
    <w:rsid w:val="00B50225"/>
    <w:rsid w:val="00B505C1"/>
    <w:rsid w:val="00B50D2D"/>
    <w:rsid w:val="00B50F48"/>
    <w:rsid w:val="00B515CB"/>
    <w:rsid w:val="00B516E0"/>
    <w:rsid w:val="00B5223B"/>
    <w:rsid w:val="00B522B5"/>
    <w:rsid w:val="00B523D0"/>
    <w:rsid w:val="00B528DF"/>
    <w:rsid w:val="00B52A0B"/>
    <w:rsid w:val="00B5310C"/>
    <w:rsid w:val="00B5312A"/>
    <w:rsid w:val="00B53311"/>
    <w:rsid w:val="00B5382C"/>
    <w:rsid w:val="00B539FE"/>
    <w:rsid w:val="00B53DE5"/>
    <w:rsid w:val="00B54266"/>
    <w:rsid w:val="00B5431B"/>
    <w:rsid w:val="00B54547"/>
    <w:rsid w:val="00B54637"/>
    <w:rsid w:val="00B5470F"/>
    <w:rsid w:val="00B54A84"/>
    <w:rsid w:val="00B54B3C"/>
    <w:rsid w:val="00B54EDF"/>
    <w:rsid w:val="00B55156"/>
    <w:rsid w:val="00B5556B"/>
    <w:rsid w:val="00B55936"/>
    <w:rsid w:val="00B55B6E"/>
    <w:rsid w:val="00B55D1D"/>
    <w:rsid w:val="00B55F63"/>
    <w:rsid w:val="00B56811"/>
    <w:rsid w:val="00B56C2A"/>
    <w:rsid w:val="00B56D68"/>
    <w:rsid w:val="00B574CE"/>
    <w:rsid w:val="00B5764F"/>
    <w:rsid w:val="00B579FC"/>
    <w:rsid w:val="00B57A33"/>
    <w:rsid w:val="00B57F71"/>
    <w:rsid w:val="00B60337"/>
    <w:rsid w:val="00B60563"/>
    <w:rsid w:val="00B60779"/>
    <w:rsid w:val="00B6085C"/>
    <w:rsid w:val="00B60B5C"/>
    <w:rsid w:val="00B60E47"/>
    <w:rsid w:val="00B6126D"/>
    <w:rsid w:val="00B616B9"/>
    <w:rsid w:val="00B617A2"/>
    <w:rsid w:val="00B61DC1"/>
    <w:rsid w:val="00B61DCA"/>
    <w:rsid w:val="00B62027"/>
    <w:rsid w:val="00B62730"/>
    <w:rsid w:val="00B62817"/>
    <w:rsid w:val="00B634AD"/>
    <w:rsid w:val="00B635D5"/>
    <w:rsid w:val="00B63C1C"/>
    <w:rsid w:val="00B63C67"/>
    <w:rsid w:val="00B63EED"/>
    <w:rsid w:val="00B63EF6"/>
    <w:rsid w:val="00B644AA"/>
    <w:rsid w:val="00B64959"/>
    <w:rsid w:val="00B64DB8"/>
    <w:rsid w:val="00B64EDA"/>
    <w:rsid w:val="00B65B2E"/>
    <w:rsid w:val="00B661AE"/>
    <w:rsid w:val="00B66E9B"/>
    <w:rsid w:val="00B67483"/>
    <w:rsid w:val="00B67788"/>
    <w:rsid w:val="00B67BC4"/>
    <w:rsid w:val="00B67D8D"/>
    <w:rsid w:val="00B67E72"/>
    <w:rsid w:val="00B70329"/>
    <w:rsid w:val="00B71395"/>
    <w:rsid w:val="00B7189F"/>
    <w:rsid w:val="00B71D05"/>
    <w:rsid w:val="00B721EC"/>
    <w:rsid w:val="00B72A21"/>
    <w:rsid w:val="00B72BFF"/>
    <w:rsid w:val="00B72E54"/>
    <w:rsid w:val="00B73116"/>
    <w:rsid w:val="00B732BF"/>
    <w:rsid w:val="00B73787"/>
    <w:rsid w:val="00B73908"/>
    <w:rsid w:val="00B73BB4"/>
    <w:rsid w:val="00B73BDA"/>
    <w:rsid w:val="00B73DCE"/>
    <w:rsid w:val="00B73FF6"/>
    <w:rsid w:val="00B74B8C"/>
    <w:rsid w:val="00B753EE"/>
    <w:rsid w:val="00B7571F"/>
    <w:rsid w:val="00B759C8"/>
    <w:rsid w:val="00B75BB4"/>
    <w:rsid w:val="00B763E3"/>
    <w:rsid w:val="00B767DF"/>
    <w:rsid w:val="00B76BEE"/>
    <w:rsid w:val="00B76C91"/>
    <w:rsid w:val="00B76CD9"/>
    <w:rsid w:val="00B77361"/>
    <w:rsid w:val="00B77901"/>
    <w:rsid w:val="00B80392"/>
    <w:rsid w:val="00B8058C"/>
    <w:rsid w:val="00B8071F"/>
    <w:rsid w:val="00B81A97"/>
    <w:rsid w:val="00B81C5A"/>
    <w:rsid w:val="00B81E37"/>
    <w:rsid w:val="00B82206"/>
    <w:rsid w:val="00B82249"/>
    <w:rsid w:val="00B8226D"/>
    <w:rsid w:val="00B82472"/>
    <w:rsid w:val="00B825F4"/>
    <w:rsid w:val="00B82A2C"/>
    <w:rsid w:val="00B836AC"/>
    <w:rsid w:val="00B839B9"/>
    <w:rsid w:val="00B840CC"/>
    <w:rsid w:val="00B84504"/>
    <w:rsid w:val="00B845E6"/>
    <w:rsid w:val="00B84898"/>
    <w:rsid w:val="00B84AFA"/>
    <w:rsid w:val="00B84C81"/>
    <w:rsid w:val="00B8528C"/>
    <w:rsid w:val="00B85354"/>
    <w:rsid w:val="00B8541E"/>
    <w:rsid w:val="00B85792"/>
    <w:rsid w:val="00B859DC"/>
    <w:rsid w:val="00B85A41"/>
    <w:rsid w:val="00B85B98"/>
    <w:rsid w:val="00B861A7"/>
    <w:rsid w:val="00B8655C"/>
    <w:rsid w:val="00B86754"/>
    <w:rsid w:val="00B86DDF"/>
    <w:rsid w:val="00B86E41"/>
    <w:rsid w:val="00B86EAF"/>
    <w:rsid w:val="00B87057"/>
    <w:rsid w:val="00B872C3"/>
    <w:rsid w:val="00B87308"/>
    <w:rsid w:val="00B876ED"/>
    <w:rsid w:val="00B87E2B"/>
    <w:rsid w:val="00B87F69"/>
    <w:rsid w:val="00B903CF"/>
    <w:rsid w:val="00B90A9C"/>
    <w:rsid w:val="00B90D40"/>
    <w:rsid w:val="00B91785"/>
    <w:rsid w:val="00B918FF"/>
    <w:rsid w:val="00B91A7E"/>
    <w:rsid w:val="00B91D52"/>
    <w:rsid w:val="00B924E8"/>
    <w:rsid w:val="00B92B8D"/>
    <w:rsid w:val="00B92BAD"/>
    <w:rsid w:val="00B933F6"/>
    <w:rsid w:val="00B939BB"/>
    <w:rsid w:val="00B93EE4"/>
    <w:rsid w:val="00B943FF"/>
    <w:rsid w:val="00B947D3"/>
    <w:rsid w:val="00B9496F"/>
    <w:rsid w:val="00B94BA5"/>
    <w:rsid w:val="00B94CD8"/>
    <w:rsid w:val="00B94D9C"/>
    <w:rsid w:val="00B94E84"/>
    <w:rsid w:val="00B9522B"/>
    <w:rsid w:val="00B95295"/>
    <w:rsid w:val="00B9558E"/>
    <w:rsid w:val="00B95AA8"/>
    <w:rsid w:val="00B95CEE"/>
    <w:rsid w:val="00B95D4B"/>
    <w:rsid w:val="00B95FA2"/>
    <w:rsid w:val="00B96E6D"/>
    <w:rsid w:val="00B96F15"/>
    <w:rsid w:val="00B96F68"/>
    <w:rsid w:val="00B97568"/>
    <w:rsid w:val="00B97A22"/>
    <w:rsid w:val="00B97E9E"/>
    <w:rsid w:val="00B97F79"/>
    <w:rsid w:val="00BA00DC"/>
    <w:rsid w:val="00BA0A95"/>
    <w:rsid w:val="00BA0B54"/>
    <w:rsid w:val="00BA0BDE"/>
    <w:rsid w:val="00BA0DFB"/>
    <w:rsid w:val="00BA1341"/>
    <w:rsid w:val="00BA2010"/>
    <w:rsid w:val="00BA2298"/>
    <w:rsid w:val="00BA26CF"/>
    <w:rsid w:val="00BA32CC"/>
    <w:rsid w:val="00BA404C"/>
    <w:rsid w:val="00BA40BD"/>
    <w:rsid w:val="00BA4719"/>
    <w:rsid w:val="00BA47C6"/>
    <w:rsid w:val="00BA4871"/>
    <w:rsid w:val="00BA4A81"/>
    <w:rsid w:val="00BA4AE2"/>
    <w:rsid w:val="00BA4C07"/>
    <w:rsid w:val="00BA4E10"/>
    <w:rsid w:val="00BA4F2D"/>
    <w:rsid w:val="00BA5406"/>
    <w:rsid w:val="00BA54A3"/>
    <w:rsid w:val="00BA55FB"/>
    <w:rsid w:val="00BA568F"/>
    <w:rsid w:val="00BA5701"/>
    <w:rsid w:val="00BA5DC1"/>
    <w:rsid w:val="00BA5E5A"/>
    <w:rsid w:val="00BA5F5C"/>
    <w:rsid w:val="00BA647E"/>
    <w:rsid w:val="00BA6505"/>
    <w:rsid w:val="00BA653C"/>
    <w:rsid w:val="00BA6577"/>
    <w:rsid w:val="00BA699B"/>
    <w:rsid w:val="00BA6AB0"/>
    <w:rsid w:val="00BA6BE5"/>
    <w:rsid w:val="00BA6D33"/>
    <w:rsid w:val="00BA7663"/>
    <w:rsid w:val="00BA7742"/>
    <w:rsid w:val="00BA7C27"/>
    <w:rsid w:val="00BA7E4B"/>
    <w:rsid w:val="00BA7EA0"/>
    <w:rsid w:val="00BB0021"/>
    <w:rsid w:val="00BB003B"/>
    <w:rsid w:val="00BB0442"/>
    <w:rsid w:val="00BB0AEE"/>
    <w:rsid w:val="00BB0CC8"/>
    <w:rsid w:val="00BB0F4F"/>
    <w:rsid w:val="00BB10A9"/>
    <w:rsid w:val="00BB293C"/>
    <w:rsid w:val="00BB32E1"/>
    <w:rsid w:val="00BB35FC"/>
    <w:rsid w:val="00BB3CA0"/>
    <w:rsid w:val="00BB4024"/>
    <w:rsid w:val="00BB4070"/>
    <w:rsid w:val="00BB420D"/>
    <w:rsid w:val="00BB5125"/>
    <w:rsid w:val="00BB5ABD"/>
    <w:rsid w:val="00BB61EB"/>
    <w:rsid w:val="00BB66B1"/>
    <w:rsid w:val="00BB69AF"/>
    <w:rsid w:val="00BB72EC"/>
    <w:rsid w:val="00BB734A"/>
    <w:rsid w:val="00BB7371"/>
    <w:rsid w:val="00BB7B03"/>
    <w:rsid w:val="00BB7BF9"/>
    <w:rsid w:val="00BB7CA4"/>
    <w:rsid w:val="00BC00D3"/>
    <w:rsid w:val="00BC023E"/>
    <w:rsid w:val="00BC0AD9"/>
    <w:rsid w:val="00BC114B"/>
    <w:rsid w:val="00BC1453"/>
    <w:rsid w:val="00BC16A1"/>
    <w:rsid w:val="00BC1C19"/>
    <w:rsid w:val="00BC2559"/>
    <w:rsid w:val="00BC260E"/>
    <w:rsid w:val="00BC2665"/>
    <w:rsid w:val="00BC2785"/>
    <w:rsid w:val="00BC27D1"/>
    <w:rsid w:val="00BC2B9C"/>
    <w:rsid w:val="00BC2E1F"/>
    <w:rsid w:val="00BC2E27"/>
    <w:rsid w:val="00BC2EF8"/>
    <w:rsid w:val="00BC3061"/>
    <w:rsid w:val="00BC3166"/>
    <w:rsid w:val="00BC323D"/>
    <w:rsid w:val="00BC33BF"/>
    <w:rsid w:val="00BC37BD"/>
    <w:rsid w:val="00BC3B4B"/>
    <w:rsid w:val="00BC3D41"/>
    <w:rsid w:val="00BC3F40"/>
    <w:rsid w:val="00BC438E"/>
    <w:rsid w:val="00BC5354"/>
    <w:rsid w:val="00BC57CB"/>
    <w:rsid w:val="00BC5C01"/>
    <w:rsid w:val="00BC5D72"/>
    <w:rsid w:val="00BC6055"/>
    <w:rsid w:val="00BC63F7"/>
    <w:rsid w:val="00BC6D2B"/>
    <w:rsid w:val="00BC6F42"/>
    <w:rsid w:val="00BC7089"/>
    <w:rsid w:val="00BC7111"/>
    <w:rsid w:val="00BC7452"/>
    <w:rsid w:val="00BC7A3F"/>
    <w:rsid w:val="00BC7B72"/>
    <w:rsid w:val="00BD06EA"/>
    <w:rsid w:val="00BD0832"/>
    <w:rsid w:val="00BD09BC"/>
    <w:rsid w:val="00BD0ACA"/>
    <w:rsid w:val="00BD0B73"/>
    <w:rsid w:val="00BD0C25"/>
    <w:rsid w:val="00BD131D"/>
    <w:rsid w:val="00BD15E9"/>
    <w:rsid w:val="00BD1697"/>
    <w:rsid w:val="00BD16C9"/>
    <w:rsid w:val="00BD2383"/>
    <w:rsid w:val="00BD2A88"/>
    <w:rsid w:val="00BD2B9A"/>
    <w:rsid w:val="00BD2C84"/>
    <w:rsid w:val="00BD3088"/>
    <w:rsid w:val="00BD3166"/>
    <w:rsid w:val="00BD3376"/>
    <w:rsid w:val="00BD361B"/>
    <w:rsid w:val="00BD3721"/>
    <w:rsid w:val="00BD3741"/>
    <w:rsid w:val="00BD3794"/>
    <w:rsid w:val="00BD384D"/>
    <w:rsid w:val="00BD4062"/>
    <w:rsid w:val="00BD43E0"/>
    <w:rsid w:val="00BD4A82"/>
    <w:rsid w:val="00BD4ADB"/>
    <w:rsid w:val="00BD50FC"/>
    <w:rsid w:val="00BD54BF"/>
    <w:rsid w:val="00BD55B6"/>
    <w:rsid w:val="00BD5B37"/>
    <w:rsid w:val="00BD5B4D"/>
    <w:rsid w:val="00BD5D64"/>
    <w:rsid w:val="00BD6116"/>
    <w:rsid w:val="00BD6687"/>
    <w:rsid w:val="00BD6AB0"/>
    <w:rsid w:val="00BD6B37"/>
    <w:rsid w:val="00BD6B70"/>
    <w:rsid w:val="00BD6CDA"/>
    <w:rsid w:val="00BD6D37"/>
    <w:rsid w:val="00BD6D98"/>
    <w:rsid w:val="00BD6DED"/>
    <w:rsid w:val="00BD6EF8"/>
    <w:rsid w:val="00BD6F45"/>
    <w:rsid w:val="00BD700C"/>
    <w:rsid w:val="00BD737E"/>
    <w:rsid w:val="00BD75C3"/>
    <w:rsid w:val="00BE08DD"/>
    <w:rsid w:val="00BE0C9C"/>
    <w:rsid w:val="00BE1A9C"/>
    <w:rsid w:val="00BE1DEC"/>
    <w:rsid w:val="00BE1EF8"/>
    <w:rsid w:val="00BE1FC9"/>
    <w:rsid w:val="00BE236A"/>
    <w:rsid w:val="00BE24D6"/>
    <w:rsid w:val="00BE283E"/>
    <w:rsid w:val="00BE2A9C"/>
    <w:rsid w:val="00BE2AC1"/>
    <w:rsid w:val="00BE2C6C"/>
    <w:rsid w:val="00BE2E63"/>
    <w:rsid w:val="00BE34BF"/>
    <w:rsid w:val="00BE41F0"/>
    <w:rsid w:val="00BE449B"/>
    <w:rsid w:val="00BE48F9"/>
    <w:rsid w:val="00BE501B"/>
    <w:rsid w:val="00BE54DB"/>
    <w:rsid w:val="00BE554B"/>
    <w:rsid w:val="00BE58CD"/>
    <w:rsid w:val="00BE5965"/>
    <w:rsid w:val="00BE5C37"/>
    <w:rsid w:val="00BE5E0F"/>
    <w:rsid w:val="00BE5E65"/>
    <w:rsid w:val="00BE6136"/>
    <w:rsid w:val="00BE619C"/>
    <w:rsid w:val="00BE61AF"/>
    <w:rsid w:val="00BE625D"/>
    <w:rsid w:val="00BE6328"/>
    <w:rsid w:val="00BE6677"/>
    <w:rsid w:val="00BE68C7"/>
    <w:rsid w:val="00BE69CE"/>
    <w:rsid w:val="00BE6E9C"/>
    <w:rsid w:val="00BE73F1"/>
    <w:rsid w:val="00BE75B7"/>
    <w:rsid w:val="00BE7AA7"/>
    <w:rsid w:val="00BE7D6D"/>
    <w:rsid w:val="00BF014C"/>
    <w:rsid w:val="00BF0573"/>
    <w:rsid w:val="00BF0AAB"/>
    <w:rsid w:val="00BF14F3"/>
    <w:rsid w:val="00BF15BB"/>
    <w:rsid w:val="00BF1753"/>
    <w:rsid w:val="00BF1D4A"/>
    <w:rsid w:val="00BF2148"/>
    <w:rsid w:val="00BF23DE"/>
    <w:rsid w:val="00BF23EA"/>
    <w:rsid w:val="00BF2517"/>
    <w:rsid w:val="00BF2614"/>
    <w:rsid w:val="00BF294B"/>
    <w:rsid w:val="00BF2E5D"/>
    <w:rsid w:val="00BF35BC"/>
    <w:rsid w:val="00BF36D7"/>
    <w:rsid w:val="00BF36EC"/>
    <w:rsid w:val="00BF38FB"/>
    <w:rsid w:val="00BF3AB4"/>
    <w:rsid w:val="00BF4A55"/>
    <w:rsid w:val="00BF4C7B"/>
    <w:rsid w:val="00BF4E12"/>
    <w:rsid w:val="00BF505F"/>
    <w:rsid w:val="00BF5111"/>
    <w:rsid w:val="00BF52CA"/>
    <w:rsid w:val="00BF55E9"/>
    <w:rsid w:val="00BF56EB"/>
    <w:rsid w:val="00BF5A0A"/>
    <w:rsid w:val="00BF5EC0"/>
    <w:rsid w:val="00BF5F4A"/>
    <w:rsid w:val="00BF608F"/>
    <w:rsid w:val="00BF647A"/>
    <w:rsid w:val="00BF6634"/>
    <w:rsid w:val="00BF6680"/>
    <w:rsid w:val="00BF69EF"/>
    <w:rsid w:val="00BF733C"/>
    <w:rsid w:val="00BF7425"/>
    <w:rsid w:val="00BF745D"/>
    <w:rsid w:val="00BF7892"/>
    <w:rsid w:val="00BF7901"/>
    <w:rsid w:val="00BF79CE"/>
    <w:rsid w:val="00BF7B91"/>
    <w:rsid w:val="00C000CB"/>
    <w:rsid w:val="00C007C7"/>
    <w:rsid w:val="00C00852"/>
    <w:rsid w:val="00C00CA0"/>
    <w:rsid w:val="00C00D7B"/>
    <w:rsid w:val="00C0102F"/>
    <w:rsid w:val="00C0119E"/>
    <w:rsid w:val="00C01216"/>
    <w:rsid w:val="00C01286"/>
    <w:rsid w:val="00C012B8"/>
    <w:rsid w:val="00C0138C"/>
    <w:rsid w:val="00C0156A"/>
    <w:rsid w:val="00C0166A"/>
    <w:rsid w:val="00C0199E"/>
    <w:rsid w:val="00C01A93"/>
    <w:rsid w:val="00C024D4"/>
    <w:rsid w:val="00C027A4"/>
    <w:rsid w:val="00C02881"/>
    <w:rsid w:val="00C03235"/>
    <w:rsid w:val="00C034FA"/>
    <w:rsid w:val="00C03F4F"/>
    <w:rsid w:val="00C03F5E"/>
    <w:rsid w:val="00C04390"/>
    <w:rsid w:val="00C04D26"/>
    <w:rsid w:val="00C04DE0"/>
    <w:rsid w:val="00C04EF5"/>
    <w:rsid w:val="00C0549E"/>
    <w:rsid w:val="00C05553"/>
    <w:rsid w:val="00C0555D"/>
    <w:rsid w:val="00C0562B"/>
    <w:rsid w:val="00C058C0"/>
    <w:rsid w:val="00C05992"/>
    <w:rsid w:val="00C0627D"/>
    <w:rsid w:val="00C06397"/>
    <w:rsid w:val="00C067D0"/>
    <w:rsid w:val="00C06899"/>
    <w:rsid w:val="00C06C99"/>
    <w:rsid w:val="00C06CB6"/>
    <w:rsid w:val="00C06D2D"/>
    <w:rsid w:val="00C076C3"/>
    <w:rsid w:val="00C07B49"/>
    <w:rsid w:val="00C07F3A"/>
    <w:rsid w:val="00C10482"/>
    <w:rsid w:val="00C10519"/>
    <w:rsid w:val="00C108C6"/>
    <w:rsid w:val="00C109DE"/>
    <w:rsid w:val="00C10C5E"/>
    <w:rsid w:val="00C10C9D"/>
    <w:rsid w:val="00C10E6D"/>
    <w:rsid w:val="00C11069"/>
    <w:rsid w:val="00C111A9"/>
    <w:rsid w:val="00C111DF"/>
    <w:rsid w:val="00C116FE"/>
    <w:rsid w:val="00C11933"/>
    <w:rsid w:val="00C12178"/>
    <w:rsid w:val="00C1219E"/>
    <w:rsid w:val="00C12239"/>
    <w:rsid w:val="00C123B9"/>
    <w:rsid w:val="00C126F8"/>
    <w:rsid w:val="00C12810"/>
    <w:rsid w:val="00C12D38"/>
    <w:rsid w:val="00C12FB0"/>
    <w:rsid w:val="00C130F0"/>
    <w:rsid w:val="00C13338"/>
    <w:rsid w:val="00C1367E"/>
    <w:rsid w:val="00C1385F"/>
    <w:rsid w:val="00C138BF"/>
    <w:rsid w:val="00C13A43"/>
    <w:rsid w:val="00C141E4"/>
    <w:rsid w:val="00C142AE"/>
    <w:rsid w:val="00C1453F"/>
    <w:rsid w:val="00C14BA7"/>
    <w:rsid w:val="00C14C2B"/>
    <w:rsid w:val="00C15305"/>
    <w:rsid w:val="00C1568D"/>
    <w:rsid w:val="00C1572E"/>
    <w:rsid w:val="00C158BF"/>
    <w:rsid w:val="00C15D9B"/>
    <w:rsid w:val="00C15F19"/>
    <w:rsid w:val="00C1641F"/>
    <w:rsid w:val="00C1674D"/>
    <w:rsid w:val="00C16B4D"/>
    <w:rsid w:val="00C16E9E"/>
    <w:rsid w:val="00C170A5"/>
    <w:rsid w:val="00C1751B"/>
    <w:rsid w:val="00C17D24"/>
    <w:rsid w:val="00C17FDF"/>
    <w:rsid w:val="00C20F9A"/>
    <w:rsid w:val="00C210A8"/>
    <w:rsid w:val="00C21314"/>
    <w:rsid w:val="00C21416"/>
    <w:rsid w:val="00C21737"/>
    <w:rsid w:val="00C21752"/>
    <w:rsid w:val="00C21910"/>
    <w:rsid w:val="00C21A3D"/>
    <w:rsid w:val="00C2202A"/>
    <w:rsid w:val="00C22449"/>
    <w:rsid w:val="00C224DC"/>
    <w:rsid w:val="00C2310E"/>
    <w:rsid w:val="00C23145"/>
    <w:rsid w:val="00C237B9"/>
    <w:rsid w:val="00C2396A"/>
    <w:rsid w:val="00C23BDB"/>
    <w:rsid w:val="00C23C09"/>
    <w:rsid w:val="00C24132"/>
    <w:rsid w:val="00C24388"/>
    <w:rsid w:val="00C2438E"/>
    <w:rsid w:val="00C24ED8"/>
    <w:rsid w:val="00C25126"/>
    <w:rsid w:val="00C25920"/>
    <w:rsid w:val="00C25E24"/>
    <w:rsid w:val="00C26429"/>
    <w:rsid w:val="00C268C7"/>
    <w:rsid w:val="00C26B86"/>
    <w:rsid w:val="00C26D6C"/>
    <w:rsid w:val="00C26E40"/>
    <w:rsid w:val="00C26E6A"/>
    <w:rsid w:val="00C27235"/>
    <w:rsid w:val="00C2727E"/>
    <w:rsid w:val="00C2751C"/>
    <w:rsid w:val="00C27A1A"/>
    <w:rsid w:val="00C27FC8"/>
    <w:rsid w:val="00C302B1"/>
    <w:rsid w:val="00C30A65"/>
    <w:rsid w:val="00C30B8A"/>
    <w:rsid w:val="00C30BE9"/>
    <w:rsid w:val="00C30D76"/>
    <w:rsid w:val="00C31326"/>
    <w:rsid w:val="00C316D4"/>
    <w:rsid w:val="00C319B0"/>
    <w:rsid w:val="00C31BAD"/>
    <w:rsid w:val="00C33799"/>
    <w:rsid w:val="00C33CA1"/>
    <w:rsid w:val="00C3402B"/>
    <w:rsid w:val="00C34049"/>
    <w:rsid w:val="00C341FD"/>
    <w:rsid w:val="00C34496"/>
    <w:rsid w:val="00C34525"/>
    <w:rsid w:val="00C34568"/>
    <w:rsid w:val="00C34844"/>
    <w:rsid w:val="00C348B6"/>
    <w:rsid w:val="00C348E7"/>
    <w:rsid w:val="00C35688"/>
    <w:rsid w:val="00C35F09"/>
    <w:rsid w:val="00C35F2E"/>
    <w:rsid w:val="00C362FD"/>
    <w:rsid w:val="00C36421"/>
    <w:rsid w:val="00C36437"/>
    <w:rsid w:val="00C3663C"/>
    <w:rsid w:val="00C3759D"/>
    <w:rsid w:val="00C37BF1"/>
    <w:rsid w:val="00C37F8D"/>
    <w:rsid w:val="00C40165"/>
    <w:rsid w:val="00C408EF"/>
    <w:rsid w:val="00C41427"/>
    <w:rsid w:val="00C419F4"/>
    <w:rsid w:val="00C4221D"/>
    <w:rsid w:val="00C42F2B"/>
    <w:rsid w:val="00C43168"/>
    <w:rsid w:val="00C432E7"/>
    <w:rsid w:val="00C4391F"/>
    <w:rsid w:val="00C44140"/>
    <w:rsid w:val="00C4448A"/>
    <w:rsid w:val="00C444A8"/>
    <w:rsid w:val="00C44542"/>
    <w:rsid w:val="00C44622"/>
    <w:rsid w:val="00C45134"/>
    <w:rsid w:val="00C45519"/>
    <w:rsid w:val="00C45B08"/>
    <w:rsid w:val="00C45D3A"/>
    <w:rsid w:val="00C46231"/>
    <w:rsid w:val="00C46BE2"/>
    <w:rsid w:val="00C471BF"/>
    <w:rsid w:val="00C47C09"/>
    <w:rsid w:val="00C47F32"/>
    <w:rsid w:val="00C50115"/>
    <w:rsid w:val="00C506BC"/>
    <w:rsid w:val="00C506F4"/>
    <w:rsid w:val="00C507B9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DE1"/>
    <w:rsid w:val="00C529B7"/>
    <w:rsid w:val="00C52DD0"/>
    <w:rsid w:val="00C52F8C"/>
    <w:rsid w:val="00C53091"/>
    <w:rsid w:val="00C53429"/>
    <w:rsid w:val="00C544F6"/>
    <w:rsid w:val="00C54580"/>
    <w:rsid w:val="00C54591"/>
    <w:rsid w:val="00C547A5"/>
    <w:rsid w:val="00C54EB7"/>
    <w:rsid w:val="00C550F5"/>
    <w:rsid w:val="00C551B5"/>
    <w:rsid w:val="00C551C8"/>
    <w:rsid w:val="00C55868"/>
    <w:rsid w:val="00C56163"/>
    <w:rsid w:val="00C563F8"/>
    <w:rsid w:val="00C565C3"/>
    <w:rsid w:val="00C573ED"/>
    <w:rsid w:val="00C57454"/>
    <w:rsid w:val="00C576CF"/>
    <w:rsid w:val="00C57DB1"/>
    <w:rsid w:val="00C60035"/>
    <w:rsid w:val="00C60785"/>
    <w:rsid w:val="00C609EC"/>
    <w:rsid w:val="00C60DBA"/>
    <w:rsid w:val="00C61173"/>
    <w:rsid w:val="00C615A4"/>
    <w:rsid w:val="00C61646"/>
    <w:rsid w:val="00C617DF"/>
    <w:rsid w:val="00C61D1D"/>
    <w:rsid w:val="00C61DFE"/>
    <w:rsid w:val="00C625A4"/>
    <w:rsid w:val="00C636A3"/>
    <w:rsid w:val="00C64487"/>
    <w:rsid w:val="00C64AD9"/>
    <w:rsid w:val="00C64F45"/>
    <w:rsid w:val="00C652A1"/>
    <w:rsid w:val="00C654C1"/>
    <w:rsid w:val="00C65935"/>
    <w:rsid w:val="00C665D4"/>
    <w:rsid w:val="00C66922"/>
    <w:rsid w:val="00C6707C"/>
    <w:rsid w:val="00C67D57"/>
    <w:rsid w:val="00C67FE9"/>
    <w:rsid w:val="00C70306"/>
    <w:rsid w:val="00C7032C"/>
    <w:rsid w:val="00C70DC7"/>
    <w:rsid w:val="00C716A9"/>
    <w:rsid w:val="00C71901"/>
    <w:rsid w:val="00C71EEF"/>
    <w:rsid w:val="00C72135"/>
    <w:rsid w:val="00C72341"/>
    <w:rsid w:val="00C72708"/>
    <w:rsid w:val="00C73240"/>
    <w:rsid w:val="00C73439"/>
    <w:rsid w:val="00C734BD"/>
    <w:rsid w:val="00C73BFF"/>
    <w:rsid w:val="00C742E1"/>
    <w:rsid w:val="00C746BD"/>
    <w:rsid w:val="00C74F80"/>
    <w:rsid w:val="00C753D2"/>
    <w:rsid w:val="00C75A62"/>
    <w:rsid w:val="00C75B95"/>
    <w:rsid w:val="00C75D6A"/>
    <w:rsid w:val="00C75D7A"/>
    <w:rsid w:val="00C76357"/>
    <w:rsid w:val="00C76E20"/>
    <w:rsid w:val="00C76E9D"/>
    <w:rsid w:val="00C77218"/>
    <w:rsid w:val="00C772C4"/>
    <w:rsid w:val="00C774EB"/>
    <w:rsid w:val="00C7778F"/>
    <w:rsid w:val="00C77D6C"/>
    <w:rsid w:val="00C77DDC"/>
    <w:rsid w:val="00C800FB"/>
    <w:rsid w:val="00C80570"/>
    <w:rsid w:val="00C806BF"/>
    <w:rsid w:val="00C808CA"/>
    <w:rsid w:val="00C80AF0"/>
    <w:rsid w:val="00C80B91"/>
    <w:rsid w:val="00C815B0"/>
    <w:rsid w:val="00C815C6"/>
    <w:rsid w:val="00C81E76"/>
    <w:rsid w:val="00C827F6"/>
    <w:rsid w:val="00C8291B"/>
    <w:rsid w:val="00C829AB"/>
    <w:rsid w:val="00C82D00"/>
    <w:rsid w:val="00C82FF1"/>
    <w:rsid w:val="00C83977"/>
    <w:rsid w:val="00C83F3B"/>
    <w:rsid w:val="00C84169"/>
    <w:rsid w:val="00C844C9"/>
    <w:rsid w:val="00C8467F"/>
    <w:rsid w:val="00C8498B"/>
    <w:rsid w:val="00C84C3E"/>
    <w:rsid w:val="00C84D64"/>
    <w:rsid w:val="00C84FFC"/>
    <w:rsid w:val="00C851A0"/>
    <w:rsid w:val="00C851D0"/>
    <w:rsid w:val="00C85403"/>
    <w:rsid w:val="00C856F1"/>
    <w:rsid w:val="00C858E6"/>
    <w:rsid w:val="00C85A09"/>
    <w:rsid w:val="00C85BA9"/>
    <w:rsid w:val="00C86579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425"/>
    <w:rsid w:val="00C9067F"/>
    <w:rsid w:val="00C90D36"/>
    <w:rsid w:val="00C910C5"/>
    <w:rsid w:val="00C9127F"/>
    <w:rsid w:val="00C9157F"/>
    <w:rsid w:val="00C91A08"/>
    <w:rsid w:val="00C928A9"/>
    <w:rsid w:val="00C92EB1"/>
    <w:rsid w:val="00C932AB"/>
    <w:rsid w:val="00C932D1"/>
    <w:rsid w:val="00C934D5"/>
    <w:rsid w:val="00C937BB"/>
    <w:rsid w:val="00C93853"/>
    <w:rsid w:val="00C9390B"/>
    <w:rsid w:val="00C93BB1"/>
    <w:rsid w:val="00C940FA"/>
    <w:rsid w:val="00C94C56"/>
    <w:rsid w:val="00C95329"/>
    <w:rsid w:val="00C954C7"/>
    <w:rsid w:val="00C95C34"/>
    <w:rsid w:val="00C95E43"/>
    <w:rsid w:val="00C9621B"/>
    <w:rsid w:val="00C96320"/>
    <w:rsid w:val="00C9655D"/>
    <w:rsid w:val="00C96F81"/>
    <w:rsid w:val="00C96FFB"/>
    <w:rsid w:val="00C9796A"/>
    <w:rsid w:val="00C97A64"/>
    <w:rsid w:val="00C97D53"/>
    <w:rsid w:val="00C97DF0"/>
    <w:rsid w:val="00CA02AB"/>
    <w:rsid w:val="00CA088B"/>
    <w:rsid w:val="00CA0C52"/>
    <w:rsid w:val="00CA0D6C"/>
    <w:rsid w:val="00CA11D5"/>
    <w:rsid w:val="00CA1452"/>
    <w:rsid w:val="00CA147B"/>
    <w:rsid w:val="00CA16A4"/>
    <w:rsid w:val="00CA1774"/>
    <w:rsid w:val="00CA17DC"/>
    <w:rsid w:val="00CA1A7A"/>
    <w:rsid w:val="00CA1E5B"/>
    <w:rsid w:val="00CA1E6E"/>
    <w:rsid w:val="00CA28AB"/>
    <w:rsid w:val="00CA2E9B"/>
    <w:rsid w:val="00CA34B6"/>
    <w:rsid w:val="00CA34CF"/>
    <w:rsid w:val="00CA42D7"/>
    <w:rsid w:val="00CA4422"/>
    <w:rsid w:val="00CA4451"/>
    <w:rsid w:val="00CA46C7"/>
    <w:rsid w:val="00CA46CA"/>
    <w:rsid w:val="00CA4721"/>
    <w:rsid w:val="00CA4974"/>
    <w:rsid w:val="00CA4E8D"/>
    <w:rsid w:val="00CA56D6"/>
    <w:rsid w:val="00CA5F09"/>
    <w:rsid w:val="00CA62D2"/>
    <w:rsid w:val="00CA6B1C"/>
    <w:rsid w:val="00CA7209"/>
    <w:rsid w:val="00CA75E7"/>
    <w:rsid w:val="00CA79BB"/>
    <w:rsid w:val="00CB006A"/>
    <w:rsid w:val="00CB0F41"/>
    <w:rsid w:val="00CB1474"/>
    <w:rsid w:val="00CB15C7"/>
    <w:rsid w:val="00CB1672"/>
    <w:rsid w:val="00CB17C6"/>
    <w:rsid w:val="00CB1A64"/>
    <w:rsid w:val="00CB3B75"/>
    <w:rsid w:val="00CB3BE4"/>
    <w:rsid w:val="00CB4027"/>
    <w:rsid w:val="00CB4CDD"/>
    <w:rsid w:val="00CB4F5B"/>
    <w:rsid w:val="00CB504E"/>
    <w:rsid w:val="00CB55EC"/>
    <w:rsid w:val="00CB57C7"/>
    <w:rsid w:val="00CB5BB6"/>
    <w:rsid w:val="00CB5D65"/>
    <w:rsid w:val="00CB61D9"/>
    <w:rsid w:val="00CB6322"/>
    <w:rsid w:val="00CB6394"/>
    <w:rsid w:val="00CB655C"/>
    <w:rsid w:val="00CB6FEB"/>
    <w:rsid w:val="00CB70AB"/>
    <w:rsid w:val="00CB70CC"/>
    <w:rsid w:val="00CB71C8"/>
    <w:rsid w:val="00CB7238"/>
    <w:rsid w:val="00CB7453"/>
    <w:rsid w:val="00CB766A"/>
    <w:rsid w:val="00CB77C2"/>
    <w:rsid w:val="00CB7A23"/>
    <w:rsid w:val="00CB7C71"/>
    <w:rsid w:val="00CB7C7C"/>
    <w:rsid w:val="00CC0598"/>
    <w:rsid w:val="00CC0621"/>
    <w:rsid w:val="00CC07B8"/>
    <w:rsid w:val="00CC0C5C"/>
    <w:rsid w:val="00CC0DD7"/>
    <w:rsid w:val="00CC1264"/>
    <w:rsid w:val="00CC1372"/>
    <w:rsid w:val="00CC178A"/>
    <w:rsid w:val="00CC197A"/>
    <w:rsid w:val="00CC1CC1"/>
    <w:rsid w:val="00CC1E88"/>
    <w:rsid w:val="00CC237A"/>
    <w:rsid w:val="00CC26D4"/>
    <w:rsid w:val="00CC277C"/>
    <w:rsid w:val="00CC2D2B"/>
    <w:rsid w:val="00CC2FB8"/>
    <w:rsid w:val="00CC395E"/>
    <w:rsid w:val="00CC3D6E"/>
    <w:rsid w:val="00CC4237"/>
    <w:rsid w:val="00CC450C"/>
    <w:rsid w:val="00CC51D9"/>
    <w:rsid w:val="00CC52C2"/>
    <w:rsid w:val="00CC5389"/>
    <w:rsid w:val="00CC5574"/>
    <w:rsid w:val="00CC5921"/>
    <w:rsid w:val="00CC5A33"/>
    <w:rsid w:val="00CC5D98"/>
    <w:rsid w:val="00CC5E8A"/>
    <w:rsid w:val="00CC618C"/>
    <w:rsid w:val="00CC6743"/>
    <w:rsid w:val="00CC6D0B"/>
    <w:rsid w:val="00CC6D53"/>
    <w:rsid w:val="00CC72EE"/>
    <w:rsid w:val="00CC7F1E"/>
    <w:rsid w:val="00CD0267"/>
    <w:rsid w:val="00CD0602"/>
    <w:rsid w:val="00CD0EA8"/>
    <w:rsid w:val="00CD0EDE"/>
    <w:rsid w:val="00CD129C"/>
    <w:rsid w:val="00CD1E43"/>
    <w:rsid w:val="00CD220A"/>
    <w:rsid w:val="00CD23AD"/>
    <w:rsid w:val="00CD29E7"/>
    <w:rsid w:val="00CD2A96"/>
    <w:rsid w:val="00CD2DC6"/>
    <w:rsid w:val="00CD2EFA"/>
    <w:rsid w:val="00CD322E"/>
    <w:rsid w:val="00CD3237"/>
    <w:rsid w:val="00CD36F3"/>
    <w:rsid w:val="00CD3D6A"/>
    <w:rsid w:val="00CD3F51"/>
    <w:rsid w:val="00CD3F5E"/>
    <w:rsid w:val="00CD4172"/>
    <w:rsid w:val="00CD4952"/>
    <w:rsid w:val="00CD4CCF"/>
    <w:rsid w:val="00CD4D01"/>
    <w:rsid w:val="00CD4F32"/>
    <w:rsid w:val="00CD4FFC"/>
    <w:rsid w:val="00CD52D1"/>
    <w:rsid w:val="00CD54F6"/>
    <w:rsid w:val="00CD571F"/>
    <w:rsid w:val="00CD5CB4"/>
    <w:rsid w:val="00CD65FD"/>
    <w:rsid w:val="00CD682A"/>
    <w:rsid w:val="00CD7042"/>
    <w:rsid w:val="00CE0289"/>
    <w:rsid w:val="00CE0436"/>
    <w:rsid w:val="00CE0B27"/>
    <w:rsid w:val="00CE0E4C"/>
    <w:rsid w:val="00CE0E88"/>
    <w:rsid w:val="00CE1345"/>
    <w:rsid w:val="00CE1910"/>
    <w:rsid w:val="00CE1A92"/>
    <w:rsid w:val="00CE1C7F"/>
    <w:rsid w:val="00CE2072"/>
    <w:rsid w:val="00CE225E"/>
    <w:rsid w:val="00CE23D6"/>
    <w:rsid w:val="00CE2483"/>
    <w:rsid w:val="00CE2B91"/>
    <w:rsid w:val="00CE2C1F"/>
    <w:rsid w:val="00CE2E7A"/>
    <w:rsid w:val="00CE2F24"/>
    <w:rsid w:val="00CE30F3"/>
    <w:rsid w:val="00CE3426"/>
    <w:rsid w:val="00CE37BF"/>
    <w:rsid w:val="00CE3907"/>
    <w:rsid w:val="00CE3979"/>
    <w:rsid w:val="00CE40E4"/>
    <w:rsid w:val="00CE4108"/>
    <w:rsid w:val="00CE427B"/>
    <w:rsid w:val="00CE43BD"/>
    <w:rsid w:val="00CE4414"/>
    <w:rsid w:val="00CE4666"/>
    <w:rsid w:val="00CE47D3"/>
    <w:rsid w:val="00CE4CD3"/>
    <w:rsid w:val="00CE517E"/>
    <w:rsid w:val="00CE51BC"/>
    <w:rsid w:val="00CE551F"/>
    <w:rsid w:val="00CE5526"/>
    <w:rsid w:val="00CE55B5"/>
    <w:rsid w:val="00CE57E8"/>
    <w:rsid w:val="00CE5CE1"/>
    <w:rsid w:val="00CE62D5"/>
    <w:rsid w:val="00CE7166"/>
    <w:rsid w:val="00CE72F1"/>
    <w:rsid w:val="00CE7340"/>
    <w:rsid w:val="00CE753A"/>
    <w:rsid w:val="00CE7877"/>
    <w:rsid w:val="00CE7A7D"/>
    <w:rsid w:val="00CE7BEA"/>
    <w:rsid w:val="00CE7E38"/>
    <w:rsid w:val="00CF062F"/>
    <w:rsid w:val="00CF0885"/>
    <w:rsid w:val="00CF0C18"/>
    <w:rsid w:val="00CF0E63"/>
    <w:rsid w:val="00CF1095"/>
    <w:rsid w:val="00CF1494"/>
    <w:rsid w:val="00CF15D4"/>
    <w:rsid w:val="00CF1903"/>
    <w:rsid w:val="00CF1AB3"/>
    <w:rsid w:val="00CF1E1E"/>
    <w:rsid w:val="00CF23F3"/>
    <w:rsid w:val="00CF2478"/>
    <w:rsid w:val="00CF25EC"/>
    <w:rsid w:val="00CF291C"/>
    <w:rsid w:val="00CF32A9"/>
    <w:rsid w:val="00CF34C0"/>
    <w:rsid w:val="00CF388C"/>
    <w:rsid w:val="00CF3A1A"/>
    <w:rsid w:val="00CF451F"/>
    <w:rsid w:val="00CF47BC"/>
    <w:rsid w:val="00CF4E8F"/>
    <w:rsid w:val="00CF52B4"/>
    <w:rsid w:val="00CF55A1"/>
    <w:rsid w:val="00CF566E"/>
    <w:rsid w:val="00CF5821"/>
    <w:rsid w:val="00CF58D8"/>
    <w:rsid w:val="00CF593E"/>
    <w:rsid w:val="00CF5B7F"/>
    <w:rsid w:val="00CF6104"/>
    <w:rsid w:val="00CF61D9"/>
    <w:rsid w:val="00CF6370"/>
    <w:rsid w:val="00CF647F"/>
    <w:rsid w:val="00CF67C6"/>
    <w:rsid w:val="00CF6A53"/>
    <w:rsid w:val="00CF755C"/>
    <w:rsid w:val="00CF77EC"/>
    <w:rsid w:val="00CF7D9C"/>
    <w:rsid w:val="00D00085"/>
    <w:rsid w:val="00D008F8"/>
    <w:rsid w:val="00D00A46"/>
    <w:rsid w:val="00D00B0B"/>
    <w:rsid w:val="00D01312"/>
    <w:rsid w:val="00D01367"/>
    <w:rsid w:val="00D014CB"/>
    <w:rsid w:val="00D01665"/>
    <w:rsid w:val="00D0173E"/>
    <w:rsid w:val="00D01C31"/>
    <w:rsid w:val="00D02098"/>
    <w:rsid w:val="00D026E6"/>
    <w:rsid w:val="00D02F9F"/>
    <w:rsid w:val="00D03126"/>
    <w:rsid w:val="00D03217"/>
    <w:rsid w:val="00D0406D"/>
    <w:rsid w:val="00D04238"/>
    <w:rsid w:val="00D0438F"/>
    <w:rsid w:val="00D04464"/>
    <w:rsid w:val="00D04720"/>
    <w:rsid w:val="00D04806"/>
    <w:rsid w:val="00D04E77"/>
    <w:rsid w:val="00D04E79"/>
    <w:rsid w:val="00D04F83"/>
    <w:rsid w:val="00D05163"/>
    <w:rsid w:val="00D0518D"/>
    <w:rsid w:val="00D062FB"/>
    <w:rsid w:val="00D066C7"/>
    <w:rsid w:val="00D06AF5"/>
    <w:rsid w:val="00D07659"/>
    <w:rsid w:val="00D0770B"/>
    <w:rsid w:val="00D07CAB"/>
    <w:rsid w:val="00D07D5D"/>
    <w:rsid w:val="00D07E34"/>
    <w:rsid w:val="00D07E6D"/>
    <w:rsid w:val="00D104D0"/>
    <w:rsid w:val="00D106A9"/>
    <w:rsid w:val="00D11009"/>
    <w:rsid w:val="00D112E0"/>
    <w:rsid w:val="00D11329"/>
    <w:rsid w:val="00D114D6"/>
    <w:rsid w:val="00D120B1"/>
    <w:rsid w:val="00D120EA"/>
    <w:rsid w:val="00D127EC"/>
    <w:rsid w:val="00D127F4"/>
    <w:rsid w:val="00D12C6D"/>
    <w:rsid w:val="00D1368C"/>
    <w:rsid w:val="00D136E9"/>
    <w:rsid w:val="00D13D29"/>
    <w:rsid w:val="00D13F21"/>
    <w:rsid w:val="00D1400F"/>
    <w:rsid w:val="00D1445E"/>
    <w:rsid w:val="00D14673"/>
    <w:rsid w:val="00D147A0"/>
    <w:rsid w:val="00D147B5"/>
    <w:rsid w:val="00D14AE9"/>
    <w:rsid w:val="00D14B37"/>
    <w:rsid w:val="00D15041"/>
    <w:rsid w:val="00D152F2"/>
    <w:rsid w:val="00D1532A"/>
    <w:rsid w:val="00D1533C"/>
    <w:rsid w:val="00D15BA8"/>
    <w:rsid w:val="00D16072"/>
    <w:rsid w:val="00D16839"/>
    <w:rsid w:val="00D1683C"/>
    <w:rsid w:val="00D168B0"/>
    <w:rsid w:val="00D16ADA"/>
    <w:rsid w:val="00D17258"/>
    <w:rsid w:val="00D172B7"/>
    <w:rsid w:val="00D17348"/>
    <w:rsid w:val="00D1740F"/>
    <w:rsid w:val="00D17544"/>
    <w:rsid w:val="00D17583"/>
    <w:rsid w:val="00D1768C"/>
    <w:rsid w:val="00D177C5"/>
    <w:rsid w:val="00D1788F"/>
    <w:rsid w:val="00D17CB7"/>
    <w:rsid w:val="00D17D93"/>
    <w:rsid w:val="00D2000B"/>
    <w:rsid w:val="00D20779"/>
    <w:rsid w:val="00D20A52"/>
    <w:rsid w:val="00D20EE7"/>
    <w:rsid w:val="00D215AC"/>
    <w:rsid w:val="00D218A4"/>
    <w:rsid w:val="00D218C1"/>
    <w:rsid w:val="00D21A5D"/>
    <w:rsid w:val="00D21A6C"/>
    <w:rsid w:val="00D221E0"/>
    <w:rsid w:val="00D221FD"/>
    <w:rsid w:val="00D22A14"/>
    <w:rsid w:val="00D230CB"/>
    <w:rsid w:val="00D2310C"/>
    <w:rsid w:val="00D238C3"/>
    <w:rsid w:val="00D238FF"/>
    <w:rsid w:val="00D23AA3"/>
    <w:rsid w:val="00D23E67"/>
    <w:rsid w:val="00D24270"/>
    <w:rsid w:val="00D2454A"/>
    <w:rsid w:val="00D2481F"/>
    <w:rsid w:val="00D248D5"/>
    <w:rsid w:val="00D24C61"/>
    <w:rsid w:val="00D24CD8"/>
    <w:rsid w:val="00D254E9"/>
    <w:rsid w:val="00D25572"/>
    <w:rsid w:val="00D257EC"/>
    <w:rsid w:val="00D25E24"/>
    <w:rsid w:val="00D262A5"/>
    <w:rsid w:val="00D2693C"/>
    <w:rsid w:val="00D26B97"/>
    <w:rsid w:val="00D26C32"/>
    <w:rsid w:val="00D26C6D"/>
    <w:rsid w:val="00D26D8C"/>
    <w:rsid w:val="00D27009"/>
    <w:rsid w:val="00D27015"/>
    <w:rsid w:val="00D270F4"/>
    <w:rsid w:val="00D2723D"/>
    <w:rsid w:val="00D272E6"/>
    <w:rsid w:val="00D2745F"/>
    <w:rsid w:val="00D27799"/>
    <w:rsid w:val="00D2779C"/>
    <w:rsid w:val="00D278B6"/>
    <w:rsid w:val="00D27B49"/>
    <w:rsid w:val="00D27D6A"/>
    <w:rsid w:val="00D30050"/>
    <w:rsid w:val="00D3053D"/>
    <w:rsid w:val="00D30732"/>
    <w:rsid w:val="00D30D3C"/>
    <w:rsid w:val="00D310D7"/>
    <w:rsid w:val="00D31128"/>
    <w:rsid w:val="00D31133"/>
    <w:rsid w:val="00D31286"/>
    <w:rsid w:val="00D314AC"/>
    <w:rsid w:val="00D31877"/>
    <w:rsid w:val="00D31F27"/>
    <w:rsid w:val="00D31F72"/>
    <w:rsid w:val="00D323C3"/>
    <w:rsid w:val="00D33068"/>
    <w:rsid w:val="00D331CA"/>
    <w:rsid w:val="00D33632"/>
    <w:rsid w:val="00D33741"/>
    <w:rsid w:val="00D337EE"/>
    <w:rsid w:val="00D33C1D"/>
    <w:rsid w:val="00D33D79"/>
    <w:rsid w:val="00D33E5F"/>
    <w:rsid w:val="00D33EB8"/>
    <w:rsid w:val="00D3456C"/>
    <w:rsid w:val="00D346EF"/>
    <w:rsid w:val="00D348F8"/>
    <w:rsid w:val="00D34EF7"/>
    <w:rsid w:val="00D3506D"/>
    <w:rsid w:val="00D35317"/>
    <w:rsid w:val="00D35D93"/>
    <w:rsid w:val="00D35FB0"/>
    <w:rsid w:val="00D3663D"/>
    <w:rsid w:val="00D368CA"/>
    <w:rsid w:val="00D36CD5"/>
    <w:rsid w:val="00D377C3"/>
    <w:rsid w:val="00D37B17"/>
    <w:rsid w:val="00D4015D"/>
    <w:rsid w:val="00D40381"/>
    <w:rsid w:val="00D403BF"/>
    <w:rsid w:val="00D4063E"/>
    <w:rsid w:val="00D406AD"/>
    <w:rsid w:val="00D408F0"/>
    <w:rsid w:val="00D4181A"/>
    <w:rsid w:val="00D41E75"/>
    <w:rsid w:val="00D42568"/>
    <w:rsid w:val="00D4278A"/>
    <w:rsid w:val="00D4318E"/>
    <w:rsid w:val="00D43654"/>
    <w:rsid w:val="00D43F48"/>
    <w:rsid w:val="00D4436B"/>
    <w:rsid w:val="00D445A4"/>
    <w:rsid w:val="00D453EA"/>
    <w:rsid w:val="00D45577"/>
    <w:rsid w:val="00D455C6"/>
    <w:rsid w:val="00D456A0"/>
    <w:rsid w:val="00D45A61"/>
    <w:rsid w:val="00D45B20"/>
    <w:rsid w:val="00D45B8F"/>
    <w:rsid w:val="00D45BB1"/>
    <w:rsid w:val="00D45C47"/>
    <w:rsid w:val="00D45E49"/>
    <w:rsid w:val="00D45F08"/>
    <w:rsid w:val="00D46367"/>
    <w:rsid w:val="00D464B9"/>
    <w:rsid w:val="00D466ED"/>
    <w:rsid w:val="00D466FE"/>
    <w:rsid w:val="00D4687E"/>
    <w:rsid w:val="00D469CF"/>
    <w:rsid w:val="00D46C92"/>
    <w:rsid w:val="00D47238"/>
    <w:rsid w:val="00D4740B"/>
    <w:rsid w:val="00D4743C"/>
    <w:rsid w:val="00D4782B"/>
    <w:rsid w:val="00D47EA0"/>
    <w:rsid w:val="00D47F1E"/>
    <w:rsid w:val="00D502A5"/>
    <w:rsid w:val="00D50C86"/>
    <w:rsid w:val="00D50CAE"/>
    <w:rsid w:val="00D51195"/>
    <w:rsid w:val="00D51252"/>
    <w:rsid w:val="00D5150C"/>
    <w:rsid w:val="00D519C2"/>
    <w:rsid w:val="00D51E4F"/>
    <w:rsid w:val="00D51EEE"/>
    <w:rsid w:val="00D51FFA"/>
    <w:rsid w:val="00D520EE"/>
    <w:rsid w:val="00D520F8"/>
    <w:rsid w:val="00D5216E"/>
    <w:rsid w:val="00D532DA"/>
    <w:rsid w:val="00D53326"/>
    <w:rsid w:val="00D53AA7"/>
    <w:rsid w:val="00D53E09"/>
    <w:rsid w:val="00D53FD0"/>
    <w:rsid w:val="00D53FF5"/>
    <w:rsid w:val="00D54006"/>
    <w:rsid w:val="00D543DA"/>
    <w:rsid w:val="00D54938"/>
    <w:rsid w:val="00D54B18"/>
    <w:rsid w:val="00D54F5F"/>
    <w:rsid w:val="00D55910"/>
    <w:rsid w:val="00D56033"/>
    <w:rsid w:val="00D564CA"/>
    <w:rsid w:val="00D56580"/>
    <w:rsid w:val="00D567CD"/>
    <w:rsid w:val="00D56BB1"/>
    <w:rsid w:val="00D56CA3"/>
    <w:rsid w:val="00D57E7C"/>
    <w:rsid w:val="00D60153"/>
    <w:rsid w:val="00D602A7"/>
    <w:rsid w:val="00D6032D"/>
    <w:rsid w:val="00D604D3"/>
    <w:rsid w:val="00D6053D"/>
    <w:rsid w:val="00D6076D"/>
    <w:rsid w:val="00D608FD"/>
    <w:rsid w:val="00D609CB"/>
    <w:rsid w:val="00D60AB1"/>
    <w:rsid w:val="00D60AD0"/>
    <w:rsid w:val="00D613AE"/>
    <w:rsid w:val="00D6157F"/>
    <w:rsid w:val="00D616EB"/>
    <w:rsid w:val="00D61C09"/>
    <w:rsid w:val="00D624D4"/>
    <w:rsid w:val="00D62D97"/>
    <w:rsid w:val="00D62EBF"/>
    <w:rsid w:val="00D63001"/>
    <w:rsid w:val="00D63524"/>
    <w:rsid w:val="00D63774"/>
    <w:rsid w:val="00D63A0E"/>
    <w:rsid w:val="00D63A62"/>
    <w:rsid w:val="00D64186"/>
    <w:rsid w:val="00D6423C"/>
    <w:rsid w:val="00D6470C"/>
    <w:rsid w:val="00D64DDF"/>
    <w:rsid w:val="00D655F8"/>
    <w:rsid w:val="00D657D0"/>
    <w:rsid w:val="00D65A5C"/>
    <w:rsid w:val="00D65F3A"/>
    <w:rsid w:val="00D6616F"/>
    <w:rsid w:val="00D66820"/>
    <w:rsid w:val="00D67307"/>
    <w:rsid w:val="00D7001C"/>
    <w:rsid w:val="00D70265"/>
    <w:rsid w:val="00D70494"/>
    <w:rsid w:val="00D70A3C"/>
    <w:rsid w:val="00D70EB5"/>
    <w:rsid w:val="00D70F06"/>
    <w:rsid w:val="00D71139"/>
    <w:rsid w:val="00D713AC"/>
    <w:rsid w:val="00D71471"/>
    <w:rsid w:val="00D71A8A"/>
    <w:rsid w:val="00D71BA8"/>
    <w:rsid w:val="00D7273B"/>
    <w:rsid w:val="00D72FDB"/>
    <w:rsid w:val="00D73498"/>
    <w:rsid w:val="00D736B1"/>
    <w:rsid w:val="00D73B32"/>
    <w:rsid w:val="00D73B7A"/>
    <w:rsid w:val="00D73C91"/>
    <w:rsid w:val="00D73F92"/>
    <w:rsid w:val="00D741FE"/>
    <w:rsid w:val="00D744A5"/>
    <w:rsid w:val="00D745C5"/>
    <w:rsid w:val="00D74E8C"/>
    <w:rsid w:val="00D75165"/>
    <w:rsid w:val="00D75311"/>
    <w:rsid w:val="00D754C9"/>
    <w:rsid w:val="00D757AC"/>
    <w:rsid w:val="00D758FE"/>
    <w:rsid w:val="00D75CE8"/>
    <w:rsid w:val="00D75D6E"/>
    <w:rsid w:val="00D75FB1"/>
    <w:rsid w:val="00D76293"/>
    <w:rsid w:val="00D7638C"/>
    <w:rsid w:val="00D763CC"/>
    <w:rsid w:val="00D76863"/>
    <w:rsid w:val="00D7694B"/>
    <w:rsid w:val="00D76DAE"/>
    <w:rsid w:val="00D76EE5"/>
    <w:rsid w:val="00D76F5C"/>
    <w:rsid w:val="00D76F74"/>
    <w:rsid w:val="00D7755E"/>
    <w:rsid w:val="00D775E1"/>
    <w:rsid w:val="00D7799A"/>
    <w:rsid w:val="00D77A7B"/>
    <w:rsid w:val="00D77D8D"/>
    <w:rsid w:val="00D77EF8"/>
    <w:rsid w:val="00D77F12"/>
    <w:rsid w:val="00D8099E"/>
    <w:rsid w:val="00D80AD4"/>
    <w:rsid w:val="00D80C31"/>
    <w:rsid w:val="00D814AC"/>
    <w:rsid w:val="00D8173B"/>
    <w:rsid w:val="00D81744"/>
    <w:rsid w:val="00D82541"/>
    <w:rsid w:val="00D825B5"/>
    <w:rsid w:val="00D82773"/>
    <w:rsid w:val="00D82F80"/>
    <w:rsid w:val="00D83022"/>
    <w:rsid w:val="00D833E5"/>
    <w:rsid w:val="00D835B0"/>
    <w:rsid w:val="00D838CE"/>
    <w:rsid w:val="00D8394C"/>
    <w:rsid w:val="00D84287"/>
    <w:rsid w:val="00D84653"/>
    <w:rsid w:val="00D846CD"/>
    <w:rsid w:val="00D848DA"/>
    <w:rsid w:val="00D84D57"/>
    <w:rsid w:val="00D85060"/>
    <w:rsid w:val="00D851AB"/>
    <w:rsid w:val="00D85C12"/>
    <w:rsid w:val="00D85C82"/>
    <w:rsid w:val="00D86096"/>
    <w:rsid w:val="00D860D0"/>
    <w:rsid w:val="00D86AAC"/>
    <w:rsid w:val="00D871C9"/>
    <w:rsid w:val="00D871D9"/>
    <w:rsid w:val="00D87C21"/>
    <w:rsid w:val="00D900F8"/>
    <w:rsid w:val="00D908A9"/>
    <w:rsid w:val="00D90955"/>
    <w:rsid w:val="00D90A48"/>
    <w:rsid w:val="00D90AEA"/>
    <w:rsid w:val="00D910BA"/>
    <w:rsid w:val="00D913A3"/>
    <w:rsid w:val="00D9187D"/>
    <w:rsid w:val="00D91CA9"/>
    <w:rsid w:val="00D91DBF"/>
    <w:rsid w:val="00D91E32"/>
    <w:rsid w:val="00D9252B"/>
    <w:rsid w:val="00D92F01"/>
    <w:rsid w:val="00D9397D"/>
    <w:rsid w:val="00D93AD1"/>
    <w:rsid w:val="00D9413A"/>
    <w:rsid w:val="00D94175"/>
    <w:rsid w:val="00D94602"/>
    <w:rsid w:val="00D946AF"/>
    <w:rsid w:val="00D955F8"/>
    <w:rsid w:val="00D95D7A"/>
    <w:rsid w:val="00D95E61"/>
    <w:rsid w:val="00D96302"/>
    <w:rsid w:val="00D970C8"/>
    <w:rsid w:val="00D975C9"/>
    <w:rsid w:val="00D976CB"/>
    <w:rsid w:val="00D97790"/>
    <w:rsid w:val="00D97B39"/>
    <w:rsid w:val="00D97B45"/>
    <w:rsid w:val="00D97D5F"/>
    <w:rsid w:val="00D97EB5"/>
    <w:rsid w:val="00D97EC0"/>
    <w:rsid w:val="00D97F69"/>
    <w:rsid w:val="00DA0162"/>
    <w:rsid w:val="00DA01BE"/>
    <w:rsid w:val="00DA0516"/>
    <w:rsid w:val="00DA056F"/>
    <w:rsid w:val="00DA07DA"/>
    <w:rsid w:val="00DA0871"/>
    <w:rsid w:val="00DA0A5F"/>
    <w:rsid w:val="00DA0E15"/>
    <w:rsid w:val="00DA1355"/>
    <w:rsid w:val="00DA2167"/>
    <w:rsid w:val="00DA249C"/>
    <w:rsid w:val="00DA2A77"/>
    <w:rsid w:val="00DA2B02"/>
    <w:rsid w:val="00DA2C1D"/>
    <w:rsid w:val="00DA2F39"/>
    <w:rsid w:val="00DA39FF"/>
    <w:rsid w:val="00DA3C04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FF"/>
    <w:rsid w:val="00DA61F5"/>
    <w:rsid w:val="00DA67D5"/>
    <w:rsid w:val="00DA6FA3"/>
    <w:rsid w:val="00DA7798"/>
    <w:rsid w:val="00DA7CF9"/>
    <w:rsid w:val="00DA7E20"/>
    <w:rsid w:val="00DA7EDD"/>
    <w:rsid w:val="00DB008F"/>
    <w:rsid w:val="00DB0120"/>
    <w:rsid w:val="00DB02D5"/>
    <w:rsid w:val="00DB04CD"/>
    <w:rsid w:val="00DB0807"/>
    <w:rsid w:val="00DB08B6"/>
    <w:rsid w:val="00DB08BA"/>
    <w:rsid w:val="00DB11B8"/>
    <w:rsid w:val="00DB12A8"/>
    <w:rsid w:val="00DB20E9"/>
    <w:rsid w:val="00DB2227"/>
    <w:rsid w:val="00DB2BFB"/>
    <w:rsid w:val="00DB3839"/>
    <w:rsid w:val="00DB3FD7"/>
    <w:rsid w:val="00DB40B7"/>
    <w:rsid w:val="00DB40FE"/>
    <w:rsid w:val="00DB4439"/>
    <w:rsid w:val="00DB49B6"/>
    <w:rsid w:val="00DB50AD"/>
    <w:rsid w:val="00DB5187"/>
    <w:rsid w:val="00DB51AB"/>
    <w:rsid w:val="00DB5483"/>
    <w:rsid w:val="00DB591A"/>
    <w:rsid w:val="00DB5C63"/>
    <w:rsid w:val="00DB615E"/>
    <w:rsid w:val="00DB6234"/>
    <w:rsid w:val="00DB65AB"/>
    <w:rsid w:val="00DB65B9"/>
    <w:rsid w:val="00DB6668"/>
    <w:rsid w:val="00DB669D"/>
    <w:rsid w:val="00DB678D"/>
    <w:rsid w:val="00DB6B97"/>
    <w:rsid w:val="00DB6D19"/>
    <w:rsid w:val="00DB78EB"/>
    <w:rsid w:val="00DB7C7B"/>
    <w:rsid w:val="00DC020F"/>
    <w:rsid w:val="00DC06D4"/>
    <w:rsid w:val="00DC09FD"/>
    <w:rsid w:val="00DC0A43"/>
    <w:rsid w:val="00DC0AB4"/>
    <w:rsid w:val="00DC0CD0"/>
    <w:rsid w:val="00DC0CE6"/>
    <w:rsid w:val="00DC0E85"/>
    <w:rsid w:val="00DC18A1"/>
    <w:rsid w:val="00DC1952"/>
    <w:rsid w:val="00DC2893"/>
    <w:rsid w:val="00DC2A6D"/>
    <w:rsid w:val="00DC303D"/>
    <w:rsid w:val="00DC3455"/>
    <w:rsid w:val="00DC37E6"/>
    <w:rsid w:val="00DC38AD"/>
    <w:rsid w:val="00DC3920"/>
    <w:rsid w:val="00DC3A02"/>
    <w:rsid w:val="00DC4062"/>
    <w:rsid w:val="00DC4063"/>
    <w:rsid w:val="00DC4089"/>
    <w:rsid w:val="00DC4866"/>
    <w:rsid w:val="00DC4868"/>
    <w:rsid w:val="00DC52A9"/>
    <w:rsid w:val="00DC5378"/>
    <w:rsid w:val="00DC54DC"/>
    <w:rsid w:val="00DC5508"/>
    <w:rsid w:val="00DC5651"/>
    <w:rsid w:val="00DC599B"/>
    <w:rsid w:val="00DC5D0B"/>
    <w:rsid w:val="00DC5FC3"/>
    <w:rsid w:val="00DC6011"/>
    <w:rsid w:val="00DC682B"/>
    <w:rsid w:val="00DC6BFC"/>
    <w:rsid w:val="00DC6C8C"/>
    <w:rsid w:val="00DC6FF5"/>
    <w:rsid w:val="00DC7952"/>
    <w:rsid w:val="00DC7D8A"/>
    <w:rsid w:val="00DC7E35"/>
    <w:rsid w:val="00DD0131"/>
    <w:rsid w:val="00DD02E9"/>
    <w:rsid w:val="00DD0527"/>
    <w:rsid w:val="00DD0572"/>
    <w:rsid w:val="00DD06C4"/>
    <w:rsid w:val="00DD08D1"/>
    <w:rsid w:val="00DD0B98"/>
    <w:rsid w:val="00DD126A"/>
    <w:rsid w:val="00DD12B9"/>
    <w:rsid w:val="00DD156F"/>
    <w:rsid w:val="00DD1590"/>
    <w:rsid w:val="00DD15C0"/>
    <w:rsid w:val="00DD1F57"/>
    <w:rsid w:val="00DD22F9"/>
    <w:rsid w:val="00DD240B"/>
    <w:rsid w:val="00DD244B"/>
    <w:rsid w:val="00DD2969"/>
    <w:rsid w:val="00DD2993"/>
    <w:rsid w:val="00DD2C06"/>
    <w:rsid w:val="00DD34A6"/>
    <w:rsid w:val="00DD44FD"/>
    <w:rsid w:val="00DD472C"/>
    <w:rsid w:val="00DD47DE"/>
    <w:rsid w:val="00DD48F8"/>
    <w:rsid w:val="00DD4917"/>
    <w:rsid w:val="00DD4A9D"/>
    <w:rsid w:val="00DD4B89"/>
    <w:rsid w:val="00DD50E2"/>
    <w:rsid w:val="00DD5272"/>
    <w:rsid w:val="00DD5564"/>
    <w:rsid w:val="00DD5F1F"/>
    <w:rsid w:val="00DD5F3B"/>
    <w:rsid w:val="00DD638F"/>
    <w:rsid w:val="00DD69E3"/>
    <w:rsid w:val="00DD6B25"/>
    <w:rsid w:val="00DD6ED1"/>
    <w:rsid w:val="00DD7148"/>
    <w:rsid w:val="00DD7246"/>
    <w:rsid w:val="00DD7254"/>
    <w:rsid w:val="00DD73C0"/>
    <w:rsid w:val="00DD7670"/>
    <w:rsid w:val="00DD776C"/>
    <w:rsid w:val="00DD79C2"/>
    <w:rsid w:val="00DD7AA9"/>
    <w:rsid w:val="00DD7C97"/>
    <w:rsid w:val="00DE02D2"/>
    <w:rsid w:val="00DE0324"/>
    <w:rsid w:val="00DE072E"/>
    <w:rsid w:val="00DE0B8B"/>
    <w:rsid w:val="00DE1135"/>
    <w:rsid w:val="00DE1195"/>
    <w:rsid w:val="00DE11C7"/>
    <w:rsid w:val="00DE1740"/>
    <w:rsid w:val="00DE1975"/>
    <w:rsid w:val="00DE2B79"/>
    <w:rsid w:val="00DE2C5A"/>
    <w:rsid w:val="00DE3298"/>
    <w:rsid w:val="00DE338B"/>
    <w:rsid w:val="00DE3513"/>
    <w:rsid w:val="00DE3723"/>
    <w:rsid w:val="00DE376B"/>
    <w:rsid w:val="00DE39E4"/>
    <w:rsid w:val="00DE3DB2"/>
    <w:rsid w:val="00DE4395"/>
    <w:rsid w:val="00DE441E"/>
    <w:rsid w:val="00DE4AF1"/>
    <w:rsid w:val="00DE4D22"/>
    <w:rsid w:val="00DE54D0"/>
    <w:rsid w:val="00DE5971"/>
    <w:rsid w:val="00DE5E11"/>
    <w:rsid w:val="00DE5F19"/>
    <w:rsid w:val="00DE605D"/>
    <w:rsid w:val="00DE61FC"/>
    <w:rsid w:val="00DE65D6"/>
    <w:rsid w:val="00DE69A2"/>
    <w:rsid w:val="00DE6AC3"/>
    <w:rsid w:val="00DE6B56"/>
    <w:rsid w:val="00DE6B90"/>
    <w:rsid w:val="00DE6D8B"/>
    <w:rsid w:val="00DE6F9F"/>
    <w:rsid w:val="00DE74BA"/>
    <w:rsid w:val="00DE74EC"/>
    <w:rsid w:val="00DE79FC"/>
    <w:rsid w:val="00DE7CC9"/>
    <w:rsid w:val="00DF028E"/>
    <w:rsid w:val="00DF0AA4"/>
    <w:rsid w:val="00DF0D4B"/>
    <w:rsid w:val="00DF1350"/>
    <w:rsid w:val="00DF13D2"/>
    <w:rsid w:val="00DF153A"/>
    <w:rsid w:val="00DF199E"/>
    <w:rsid w:val="00DF1F48"/>
    <w:rsid w:val="00DF21BC"/>
    <w:rsid w:val="00DF23AE"/>
    <w:rsid w:val="00DF3240"/>
    <w:rsid w:val="00DF32FF"/>
    <w:rsid w:val="00DF3658"/>
    <w:rsid w:val="00DF38EA"/>
    <w:rsid w:val="00DF3F3F"/>
    <w:rsid w:val="00DF4038"/>
    <w:rsid w:val="00DF4382"/>
    <w:rsid w:val="00DF4B35"/>
    <w:rsid w:val="00DF50A7"/>
    <w:rsid w:val="00DF5663"/>
    <w:rsid w:val="00DF5A71"/>
    <w:rsid w:val="00DF5C30"/>
    <w:rsid w:val="00DF5C91"/>
    <w:rsid w:val="00DF5DA2"/>
    <w:rsid w:val="00DF5DE2"/>
    <w:rsid w:val="00DF6002"/>
    <w:rsid w:val="00DF6549"/>
    <w:rsid w:val="00DF69A0"/>
    <w:rsid w:val="00DF6EC5"/>
    <w:rsid w:val="00DF7145"/>
    <w:rsid w:val="00DF748B"/>
    <w:rsid w:val="00DF76D1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F89"/>
    <w:rsid w:val="00E01267"/>
    <w:rsid w:val="00E01270"/>
    <w:rsid w:val="00E01E6D"/>
    <w:rsid w:val="00E02205"/>
    <w:rsid w:val="00E02432"/>
    <w:rsid w:val="00E02748"/>
    <w:rsid w:val="00E02EAD"/>
    <w:rsid w:val="00E0315A"/>
    <w:rsid w:val="00E03DE5"/>
    <w:rsid w:val="00E03E7E"/>
    <w:rsid w:val="00E03EA9"/>
    <w:rsid w:val="00E040DA"/>
    <w:rsid w:val="00E0429F"/>
    <w:rsid w:val="00E050CE"/>
    <w:rsid w:val="00E05143"/>
    <w:rsid w:val="00E057B9"/>
    <w:rsid w:val="00E05CCB"/>
    <w:rsid w:val="00E05DA5"/>
    <w:rsid w:val="00E05DB1"/>
    <w:rsid w:val="00E05DFD"/>
    <w:rsid w:val="00E06016"/>
    <w:rsid w:val="00E06025"/>
    <w:rsid w:val="00E0627B"/>
    <w:rsid w:val="00E06416"/>
    <w:rsid w:val="00E0695C"/>
    <w:rsid w:val="00E06A02"/>
    <w:rsid w:val="00E06BE2"/>
    <w:rsid w:val="00E0759A"/>
    <w:rsid w:val="00E076C7"/>
    <w:rsid w:val="00E076CC"/>
    <w:rsid w:val="00E0775E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27CE"/>
    <w:rsid w:val="00E128D7"/>
    <w:rsid w:val="00E12DB0"/>
    <w:rsid w:val="00E13DCE"/>
    <w:rsid w:val="00E13FBE"/>
    <w:rsid w:val="00E140E3"/>
    <w:rsid w:val="00E14246"/>
    <w:rsid w:val="00E1433E"/>
    <w:rsid w:val="00E1498C"/>
    <w:rsid w:val="00E14C63"/>
    <w:rsid w:val="00E14DBF"/>
    <w:rsid w:val="00E150B6"/>
    <w:rsid w:val="00E158F4"/>
    <w:rsid w:val="00E16164"/>
    <w:rsid w:val="00E163B6"/>
    <w:rsid w:val="00E163C5"/>
    <w:rsid w:val="00E16425"/>
    <w:rsid w:val="00E1668F"/>
    <w:rsid w:val="00E16966"/>
    <w:rsid w:val="00E1697B"/>
    <w:rsid w:val="00E16BE8"/>
    <w:rsid w:val="00E16C20"/>
    <w:rsid w:val="00E17886"/>
    <w:rsid w:val="00E17C72"/>
    <w:rsid w:val="00E17E7B"/>
    <w:rsid w:val="00E202AC"/>
    <w:rsid w:val="00E20413"/>
    <w:rsid w:val="00E2093A"/>
    <w:rsid w:val="00E21247"/>
    <w:rsid w:val="00E214D9"/>
    <w:rsid w:val="00E220BF"/>
    <w:rsid w:val="00E222F4"/>
    <w:rsid w:val="00E2378C"/>
    <w:rsid w:val="00E23970"/>
    <w:rsid w:val="00E23CEE"/>
    <w:rsid w:val="00E23DE1"/>
    <w:rsid w:val="00E24956"/>
    <w:rsid w:val="00E25737"/>
    <w:rsid w:val="00E258C6"/>
    <w:rsid w:val="00E25A73"/>
    <w:rsid w:val="00E25E93"/>
    <w:rsid w:val="00E25ED0"/>
    <w:rsid w:val="00E26137"/>
    <w:rsid w:val="00E26983"/>
    <w:rsid w:val="00E269F7"/>
    <w:rsid w:val="00E26AE1"/>
    <w:rsid w:val="00E27029"/>
    <w:rsid w:val="00E27680"/>
    <w:rsid w:val="00E2770A"/>
    <w:rsid w:val="00E27A37"/>
    <w:rsid w:val="00E304B2"/>
    <w:rsid w:val="00E3055E"/>
    <w:rsid w:val="00E30B09"/>
    <w:rsid w:val="00E30DF2"/>
    <w:rsid w:val="00E30F7A"/>
    <w:rsid w:val="00E31940"/>
    <w:rsid w:val="00E31D33"/>
    <w:rsid w:val="00E325E1"/>
    <w:rsid w:val="00E326B1"/>
    <w:rsid w:val="00E328BE"/>
    <w:rsid w:val="00E32A85"/>
    <w:rsid w:val="00E32E6A"/>
    <w:rsid w:val="00E3348C"/>
    <w:rsid w:val="00E334AB"/>
    <w:rsid w:val="00E33634"/>
    <w:rsid w:val="00E33B70"/>
    <w:rsid w:val="00E34800"/>
    <w:rsid w:val="00E34FB1"/>
    <w:rsid w:val="00E35453"/>
    <w:rsid w:val="00E35648"/>
    <w:rsid w:val="00E35720"/>
    <w:rsid w:val="00E3582C"/>
    <w:rsid w:val="00E35D21"/>
    <w:rsid w:val="00E36078"/>
    <w:rsid w:val="00E36BED"/>
    <w:rsid w:val="00E36DEC"/>
    <w:rsid w:val="00E374A2"/>
    <w:rsid w:val="00E374E5"/>
    <w:rsid w:val="00E37590"/>
    <w:rsid w:val="00E37E05"/>
    <w:rsid w:val="00E37E08"/>
    <w:rsid w:val="00E37F17"/>
    <w:rsid w:val="00E404DD"/>
    <w:rsid w:val="00E409C0"/>
    <w:rsid w:val="00E41147"/>
    <w:rsid w:val="00E412E4"/>
    <w:rsid w:val="00E4139E"/>
    <w:rsid w:val="00E418AE"/>
    <w:rsid w:val="00E41A32"/>
    <w:rsid w:val="00E41D6C"/>
    <w:rsid w:val="00E41E92"/>
    <w:rsid w:val="00E42114"/>
    <w:rsid w:val="00E426FF"/>
    <w:rsid w:val="00E42B5F"/>
    <w:rsid w:val="00E42C27"/>
    <w:rsid w:val="00E4306F"/>
    <w:rsid w:val="00E437FC"/>
    <w:rsid w:val="00E43B9E"/>
    <w:rsid w:val="00E43BF7"/>
    <w:rsid w:val="00E43E90"/>
    <w:rsid w:val="00E4437A"/>
    <w:rsid w:val="00E4459F"/>
    <w:rsid w:val="00E44F72"/>
    <w:rsid w:val="00E4515F"/>
    <w:rsid w:val="00E45796"/>
    <w:rsid w:val="00E45BD5"/>
    <w:rsid w:val="00E45CCE"/>
    <w:rsid w:val="00E45D58"/>
    <w:rsid w:val="00E45FAE"/>
    <w:rsid w:val="00E46164"/>
    <w:rsid w:val="00E465D8"/>
    <w:rsid w:val="00E46A17"/>
    <w:rsid w:val="00E46C1D"/>
    <w:rsid w:val="00E47621"/>
    <w:rsid w:val="00E5040D"/>
    <w:rsid w:val="00E508DE"/>
    <w:rsid w:val="00E50BE3"/>
    <w:rsid w:val="00E5145D"/>
    <w:rsid w:val="00E51660"/>
    <w:rsid w:val="00E5184E"/>
    <w:rsid w:val="00E51A24"/>
    <w:rsid w:val="00E51C30"/>
    <w:rsid w:val="00E51E2A"/>
    <w:rsid w:val="00E527E5"/>
    <w:rsid w:val="00E52889"/>
    <w:rsid w:val="00E52BFB"/>
    <w:rsid w:val="00E52ECC"/>
    <w:rsid w:val="00E53442"/>
    <w:rsid w:val="00E53693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55FE"/>
    <w:rsid w:val="00E55AD8"/>
    <w:rsid w:val="00E55E17"/>
    <w:rsid w:val="00E56173"/>
    <w:rsid w:val="00E57402"/>
    <w:rsid w:val="00E5760B"/>
    <w:rsid w:val="00E57ACD"/>
    <w:rsid w:val="00E60065"/>
    <w:rsid w:val="00E601B2"/>
    <w:rsid w:val="00E60248"/>
    <w:rsid w:val="00E6062D"/>
    <w:rsid w:val="00E6063C"/>
    <w:rsid w:val="00E60CC6"/>
    <w:rsid w:val="00E60D30"/>
    <w:rsid w:val="00E61211"/>
    <w:rsid w:val="00E614AF"/>
    <w:rsid w:val="00E61B83"/>
    <w:rsid w:val="00E61FED"/>
    <w:rsid w:val="00E62163"/>
    <w:rsid w:val="00E6236C"/>
    <w:rsid w:val="00E62410"/>
    <w:rsid w:val="00E626A1"/>
    <w:rsid w:val="00E62A44"/>
    <w:rsid w:val="00E63067"/>
    <w:rsid w:val="00E630B6"/>
    <w:rsid w:val="00E63B72"/>
    <w:rsid w:val="00E64361"/>
    <w:rsid w:val="00E644B0"/>
    <w:rsid w:val="00E6477F"/>
    <w:rsid w:val="00E65405"/>
    <w:rsid w:val="00E6596C"/>
    <w:rsid w:val="00E65BFC"/>
    <w:rsid w:val="00E6651F"/>
    <w:rsid w:val="00E66759"/>
    <w:rsid w:val="00E66827"/>
    <w:rsid w:val="00E66BED"/>
    <w:rsid w:val="00E67E37"/>
    <w:rsid w:val="00E67F13"/>
    <w:rsid w:val="00E70312"/>
    <w:rsid w:val="00E7092A"/>
    <w:rsid w:val="00E70AA9"/>
    <w:rsid w:val="00E70F7A"/>
    <w:rsid w:val="00E710E2"/>
    <w:rsid w:val="00E71806"/>
    <w:rsid w:val="00E71D1C"/>
    <w:rsid w:val="00E724CB"/>
    <w:rsid w:val="00E72901"/>
    <w:rsid w:val="00E73046"/>
    <w:rsid w:val="00E736D8"/>
    <w:rsid w:val="00E73737"/>
    <w:rsid w:val="00E737AB"/>
    <w:rsid w:val="00E73842"/>
    <w:rsid w:val="00E739F5"/>
    <w:rsid w:val="00E73BBC"/>
    <w:rsid w:val="00E74163"/>
    <w:rsid w:val="00E74769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70E6"/>
    <w:rsid w:val="00E77372"/>
    <w:rsid w:val="00E7777B"/>
    <w:rsid w:val="00E7786D"/>
    <w:rsid w:val="00E77A19"/>
    <w:rsid w:val="00E77C21"/>
    <w:rsid w:val="00E77E3C"/>
    <w:rsid w:val="00E80227"/>
    <w:rsid w:val="00E8039D"/>
    <w:rsid w:val="00E804D5"/>
    <w:rsid w:val="00E80608"/>
    <w:rsid w:val="00E80C3B"/>
    <w:rsid w:val="00E80D86"/>
    <w:rsid w:val="00E80D90"/>
    <w:rsid w:val="00E81353"/>
    <w:rsid w:val="00E81431"/>
    <w:rsid w:val="00E815FC"/>
    <w:rsid w:val="00E819CC"/>
    <w:rsid w:val="00E819D0"/>
    <w:rsid w:val="00E81BB7"/>
    <w:rsid w:val="00E8227C"/>
    <w:rsid w:val="00E82E34"/>
    <w:rsid w:val="00E82E74"/>
    <w:rsid w:val="00E836E3"/>
    <w:rsid w:val="00E838A8"/>
    <w:rsid w:val="00E83BDA"/>
    <w:rsid w:val="00E83C0D"/>
    <w:rsid w:val="00E84461"/>
    <w:rsid w:val="00E84CCF"/>
    <w:rsid w:val="00E8555C"/>
    <w:rsid w:val="00E8594E"/>
    <w:rsid w:val="00E85A54"/>
    <w:rsid w:val="00E85CCB"/>
    <w:rsid w:val="00E85D79"/>
    <w:rsid w:val="00E86B5E"/>
    <w:rsid w:val="00E86BD6"/>
    <w:rsid w:val="00E8725D"/>
    <w:rsid w:val="00E872DD"/>
    <w:rsid w:val="00E87586"/>
    <w:rsid w:val="00E87797"/>
    <w:rsid w:val="00E87A45"/>
    <w:rsid w:val="00E87F86"/>
    <w:rsid w:val="00E9075A"/>
    <w:rsid w:val="00E90C44"/>
    <w:rsid w:val="00E915F9"/>
    <w:rsid w:val="00E919AB"/>
    <w:rsid w:val="00E91A05"/>
    <w:rsid w:val="00E920BE"/>
    <w:rsid w:val="00E92141"/>
    <w:rsid w:val="00E92448"/>
    <w:rsid w:val="00E924C1"/>
    <w:rsid w:val="00E9276C"/>
    <w:rsid w:val="00E928B2"/>
    <w:rsid w:val="00E92A27"/>
    <w:rsid w:val="00E92B3F"/>
    <w:rsid w:val="00E92D1F"/>
    <w:rsid w:val="00E92EDE"/>
    <w:rsid w:val="00E930DC"/>
    <w:rsid w:val="00E9336F"/>
    <w:rsid w:val="00E934BE"/>
    <w:rsid w:val="00E934D6"/>
    <w:rsid w:val="00E93DFE"/>
    <w:rsid w:val="00E941B7"/>
    <w:rsid w:val="00E944DB"/>
    <w:rsid w:val="00E9454C"/>
    <w:rsid w:val="00E949BE"/>
    <w:rsid w:val="00E94DEB"/>
    <w:rsid w:val="00E94DF7"/>
    <w:rsid w:val="00E9589B"/>
    <w:rsid w:val="00E95B67"/>
    <w:rsid w:val="00E95FE4"/>
    <w:rsid w:val="00E9602C"/>
    <w:rsid w:val="00E961D8"/>
    <w:rsid w:val="00E969F7"/>
    <w:rsid w:val="00E96B4B"/>
    <w:rsid w:val="00E96DA3"/>
    <w:rsid w:val="00E9717B"/>
    <w:rsid w:val="00E972E3"/>
    <w:rsid w:val="00E978EF"/>
    <w:rsid w:val="00EA026E"/>
    <w:rsid w:val="00EA0398"/>
    <w:rsid w:val="00EA0404"/>
    <w:rsid w:val="00EA0750"/>
    <w:rsid w:val="00EA0AC9"/>
    <w:rsid w:val="00EA0C4C"/>
    <w:rsid w:val="00EA1112"/>
    <w:rsid w:val="00EA142C"/>
    <w:rsid w:val="00EA24C5"/>
    <w:rsid w:val="00EA297B"/>
    <w:rsid w:val="00EA32BD"/>
    <w:rsid w:val="00EA3306"/>
    <w:rsid w:val="00EA3483"/>
    <w:rsid w:val="00EA3854"/>
    <w:rsid w:val="00EA3B42"/>
    <w:rsid w:val="00EA42F2"/>
    <w:rsid w:val="00EA46B4"/>
    <w:rsid w:val="00EA47B0"/>
    <w:rsid w:val="00EA4A90"/>
    <w:rsid w:val="00EA4BB7"/>
    <w:rsid w:val="00EA54E4"/>
    <w:rsid w:val="00EA557B"/>
    <w:rsid w:val="00EA5676"/>
    <w:rsid w:val="00EA5F96"/>
    <w:rsid w:val="00EA6353"/>
    <w:rsid w:val="00EA644E"/>
    <w:rsid w:val="00EA6783"/>
    <w:rsid w:val="00EA6E4C"/>
    <w:rsid w:val="00EA71F9"/>
    <w:rsid w:val="00EA7235"/>
    <w:rsid w:val="00EA7705"/>
    <w:rsid w:val="00EA7D20"/>
    <w:rsid w:val="00EA7D72"/>
    <w:rsid w:val="00EA7F5F"/>
    <w:rsid w:val="00EB0323"/>
    <w:rsid w:val="00EB0FC7"/>
    <w:rsid w:val="00EB160B"/>
    <w:rsid w:val="00EB1BDA"/>
    <w:rsid w:val="00EB1D6D"/>
    <w:rsid w:val="00EB2216"/>
    <w:rsid w:val="00EB2AB1"/>
    <w:rsid w:val="00EB2BD9"/>
    <w:rsid w:val="00EB2CA5"/>
    <w:rsid w:val="00EB2D2A"/>
    <w:rsid w:val="00EB2F1C"/>
    <w:rsid w:val="00EB30F6"/>
    <w:rsid w:val="00EB3159"/>
    <w:rsid w:val="00EB3725"/>
    <w:rsid w:val="00EB4205"/>
    <w:rsid w:val="00EB4930"/>
    <w:rsid w:val="00EB49E6"/>
    <w:rsid w:val="00EB4B34"/>
    <w:rsid w:val="00EB4C68"/>
    <w:rsid w:val="00EB4C6C"/>
    <w:rsid w:val="00EB5500"/>
    <w:rsid w:val="00EB5775"/>
    <w:rsid w:val="00EB635B"/>
    <w:rsid w:val="00EB63C1"/>
    <w:rsid w:val="00EB63D2"/>
    <w:rsid w:val="00EB6C10"/>
    <w:rsid w:val="00EB6F0A"/>
    <w:rsid w:val="00EB708C"/>
    <w:rsid w:val="00EB773C"/>
    <w:rsid w:val="00EC006B"/>
    <w:rsid w:val="00EC01E1"/>
    <w:rsid w:val="00EC081E"/>
    <w:rsid w:val="00EC09F8"/>
    <w:rsid w:val="00EC0A41"/>
    <w:rsid w:val="00EC12FB"/>
    <w:rsid w:val="00EC24C9"/>
    <w:rsid w:val="00EC2B6C"/>
    <w:rsid w:val="00EC3235"/>
    <w:rsid w:val="00EC3420"/>
    <w:rsid w:val="00EC344A"/>
    <w:rsid w:val="00EC3E60"/>
    <w:rsid w:val="00EC4068"/>
    <w:rsid w:val="00EC412E"/>
    <w:rsid w:val="00EC478B"/>
    <w:rsid w:val="00EC492E"/>
    <w:rsid w:val="00EC4964"/>
    <w:rsid w:val="00EC4A52"/>
    <w:rsid w:val="00EC4C68"/>
    <w:rsid w:val="00EC5856"/>
    <w:rsid w:val="00EC5992"/>
    <w:rsid w:val="00EC5DA4"/>
    <w:rsid w:val="00EC5E77"/>
    <w:rsid w:val="00EC6032"/>
    <w:rsid w:val="00EC62F8"/>
    <w:rsid w:val="00EC6719"/>
    <w:rsid w:val="00EC688A"/>
    <w:rsid w:val="00EC765C"/>
    <w:rsid w:val="00EC7E73"/>
    <w:rsid w:val="00ED0012"/>
    <w:rsid w:val="00ED057F"/>
    <w:rsid w:val="00ED07DC"/>
    <w:rsid w:val="00ED1029"/>
    <w:rsid w:val="00ED1182"/>
    <w:rsid w:val="00ED134B"/>
    <w:rsid w:val="00ED16A1"/>
    <w:rsid w:val="00ED1C78"/>
    <w:rsid w:val="00ED2275"/>
    <w:rsid w:val="00ED22EE"/>
    <w:rsid w:val="00ED2806"/>
    <w:rsid w:val="00ED2E24"/>
    <w:rsid w:val="00ED2E3B"/>
    <w:rsid w:val="00ED348A"/>
    <w:rsid w:val="00ED350B"/>
    <w:rsid w:val="00ED39C8"/>
    <w:rsid w:val="00ED3C77"/>
    <w:rsid w:val="00ED3DF4"/>
    <w:rsid w:val="00ED40D7"/>
    <w:rsid w:val="00ED4544"/>
    <w:rsid w:val="00ED4A58"/>
    <w:rsid w:val="00ED4AEB"/>
    <w:rsid w:val="00ED5695"/>
    <w:rsid w:val="00ED59BD"/>
    <w:rsid w:val="00ED6EB2"/>
    <w:rsid w:val="00ED6ED6"/>
    <w:rsid w:val="00ED7479"/>
    <w:rsid w:val="00ED7545"/>
    <w:rsid w:val="00ED7672"/>
    <w:rsid w:val="00ED7689"/>
    <w:rsid w:val="00ED77CF"/>
    <w:rsid w:val="00ED785E"/>
    <w:rsid w:val="00ED797A"/>
    <w:rsid w:val="00ED7B17"/>
    <w:rsid w:val="00EE04C5"/>
    <w:rsid w:val="00EE0511"/>
    <w:rsid w:val="00EE06F4"/>
    <w:rsid w:val="00EE0984"/>
    <w:rsid w:val="00EE1BD8"/>
    <w:rsid w:val="00EE235B"/>
    <w:rsid w:val="00EE23BB"/>
    <w:rsid w:val="00EE258A"/>
    <w:rsid w:val="00EE293A"/>
    <w:rsid w:val="00EE29DB"/>
    <w:rsid w:val="00EE2C92"/>
    <w:rsid w:val="00EE2CFD"/>
    <w:rsid w:val="00EE2D4A"/>
    <w:rsid w:val="00EE32A5"/>
    <w:rsid w:val="00EE3C43"/>
    <w:rsid w:val="00EE47CE"/>
    <w:rsid w:val="00EE4C20"/>
    <w:rsid w:val="00EE4CA0"/>
    <w:rsid w:val="00EE553D"/>
    <w:rsid w:val="00EE556E"/>
    <w:rsid w:val="00EE5B3E"/>
    <w:rsid w:val="00EE652E"/>
    <w:rsid w:val="00EE6682"/>
    <w:rsid w:val="00EE742B"/>
    <w:rsid w:val="00EE7510"/>
    <w:rsid w:val="00EE75D3"/>
    <w:rsid w:val="00EE7632"/>
    <w:rsid w:val="00EE76AA"/>
    <w:rsid w:val="00EE7888"/>
    <w:rsid w:val="00EE7A09"/>
    <w:rsid w:val="00EE7C6E"/>
    <w:rsid w:val="00EF01A2"/>
    <w:rsid w:val="00EF049C"/>
    <w:rsid w:val="00EF07EA"/>
    <w:rsid w:val="00EF1B04"/>
    <w:rsid w:val="00EF20E2"/>
    <w:rsid w:val="00EF3109"/>
    <w:rsid w:val="00EF322D"/>
    <w:rsid w:val="00EF3A43"/>
    <w:rsid w:val="00EF3DBB"/>
    <w:rsid w:val="00EF3DDD"/>
    <w:rsid w:val="00EF3F35"/>
    <w:rsid w:val="00EF4070"/>
    <w:rsid w:val="00EF40B1"/>
    <w:rsid w:val="00EF416F"/>
    <w:rsid w:val="00EF4626"/>
    <w:rsid w:val="00EF476F"/>
    <w:rsid w:val="00EF47DF"/>
    <w:rsid w:val="00EF4E88"/>
    <w:rsid w:val="00EF4EB5"/>
    <w:rsid w:val="00EF50A3"/>
    <w:rsid w:val="00EF522E"/>
    <w:rsid w:val="00EF53EA"/>
    <w:rsid w:val="00EF53F2"/>
    <w:rsid w:val="00EF5532"/>
    <w:rsid w:val="00EF58AA"/>
    <w:rsid w:val="00EF5B35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73C"/>
    <w:rsid w:val="00F00BC0"/>
    <w:rsid w:val="00F0107C"/>
    <w:rsid w:val="00F01496"/>
    <w:rsid w:val="00F0233B"/>
    <w:rsid w:val="00F0245D"/>
    <w:rsid w:val="00F02BE3"/>
    <w:rsid w:val="00F03162"/>
    <w:rsid w:val="00F0328E"/>
    <w:rsid w:val="00F036B8"/>
    <w:rsid w:val="00F03C54"/>
    <w:rsid w:val="00F0417A"/>
    <w:rsid w:val="00F0422E"/>
    <w:rsid w:val="00F042A9"/>
    <w:rsid w:val="00F04D57"/>
    <w:rsid w:val="00F04DE7"/>
    <w:rsid w:val="00F04FAC"/>
    <w:rsid w:val="00F05576"/>
    <w:rsid w:val="00F0561E"/>
    <w:rsid w:val="00F05636"/>
    <w:rsid w:val="00F05A27"/>
    <w:rsid w:val="00F05A35"/>
    <w:rsid w:val="00F05E17"/>
    <w:rsid w:val="00F05F9F"/>
    <w:rsid w:val="00F067C7"/>
    <w:rsid w:val="00F0694E"/>
    <w:rsid w:val="00F075D7"/>
    <w:rsid w:val="00F0760E"/>
    <w:rsid w:val="00F07C4B"/>
    <w:rsid w:val="00F101D7"/>
    <w:rsid w:val="00F1062F"/>
    <w:rsid w:val="00F10774"/>
    <w:rsid w:val="00F10CA7"/>
    <w:rsid w:val="00F10D7A"/>
    <w:rsid w:val="00F10E89"/>
    <w:rsid w:val="00F10FB2"/>
    <w:rsid w:val="00F114DC"/>
    <w:rsid w:val="00F116C1"/>
    <w:rsid w:val="00F11E21"/>
    <w:rsid w:val="00F11E48"/>
    <w:rsid w:val="00F1201E"/>
    <w:rsid w:val="00F12251"/>
    <w:rsid w:val="00F12306"/>
    <w:rsid w:val="00F12935"/>
    <w:rsid w:val="00F12B72"/>
    <w:rsid w:val="00F12D81"/>
    <w:rsid w:val="00F12E4E"/>
    <w:rsid w:val="00F12E94"/>
    <w:rsid w:val="00F12FD8"/>
    <w:rsid w:val="00F13164"/>
    <w:rsid w:val="00F13B5B"/>
    <w:rsid w:val="00F13E03"/>
    <w:rsid w:val="00F13E85"/>
    <w:rsid w:val="00F1459C"/>
    <w:rsid w:val="00F147B3"/>
    <w:rsid w:val="00F147B7"/>
    <w:rsid w:val="00F14A61"/>
    <w:rsid w:val="00F14AE3"/>
    <w:rsid w:val="00F14E99"/>
    <w:rsid w:val="00F14EDB"/>
    <w:rsid w:val="00F15275"/>
    <w:rsid w:val="00F15451"/>
    <w:rsid w:val="00F15D0E"/>
    <w:rsid w:val="00F15D49"/>
    <w:rsid w:val="00F16196"/>
    <w:rsid w:val="00F16909"/>
    <w:rsid w:val="00F16969"/>
    <w:rsid w:val="00F16FD5"/>
    <w:rsid w:val="00F170BC"/>
    <w:rsid w:val="00F173EC"/>
    <w:rsid w:val="00F17873"/>
    <w:rsid w:val="00F17879"/>
    <w:rsid w:val="00F2000C"/>
    <w:rsid w:val="00F2036E"/>
    <w:rsid w:val="00F20B0B"/>
    <w:rsid w:val="00F20CA0"/>
    <w:rsid w:val="00F21054"/>
    <w:rsid w:val="00F21686"/>
    <w:rsid w:val="00F2179A"/>
    <w:rsid w:val="00F21E89"/>
    <w:rsid w:val="00F22372"/>
    <w:rsid w:val="00F22379"/>
    <w:rsid w:val="00F2327A"/>
    <w:rsid w:val="00F2335E"/>
    <w:rsid w:val="00F239CD"/>
    <w:rsid w:val="00F23A6F"/>
    <w:rsid w:val="00F24111"/>
    <w:rsid w:val="00F24239"/>
    <w:rsid w:val="00F24D3E"/>
    <w:rsid w:val="00F24EAF"/>
    <w:rsid w:val="00F25085"/>
    <w:rsid w:val="00F25A81"/>
    <w:rsid w:val="00F264B0"/>
    <w:rsid w:val="00F2662B"/>
    <w:rsid w:val="00F26681"/>
    <w:rsid w:val="00F26B7C"/>
    <w:rsid w:val="00F2798C"/>
    <w:rsid w:val="00F27BDB"/>
    <w:rsid w:val="00F27FF2"/>
    <w:rsid w:val="00F312CE"/>
    <w:rsid w:val="00F32038"/>
    <w:rsid w:val="00F32040"/>
    <w:rsid w:val="00F3235E"/>
    <w:rsid w:val="00F32632"/>
    <w:rsid w:val="00F3281C"/>
    <w:rsid w:val="00F33E57"/>
    <w:rsid w:val="00F3446A"/>
    <w:rsid w:val="00F34619"/>
    <w:rsid w:val="00F352B0"/>
    <w:rsid w:val="00F354CF"/>
    <w:rsid w:val="00F3560E"/>
    <w:rsid w:val="00F3587E"/>
    <w:rsid w:val="00F35B49"/>
    <w:rsid w:val="00F35F9E"/>
    <w:rsid w:val="00F35FFE"/>
    <w:rsid w:val="00F3620D"/>
    <w:rsid w:val="00F3623A"/>
    <w:rsid w:val="00F36463"/>
    <w:rsid w:val="00F364E6"/>
    <w:rsid w:val="00F3673F"/>
    <w:rsid w:val="00F36926"/>
    <w:rsid w:val="00F36B48"/>
    <w:rsid w:val="00F36F37"/>
    <w:rsid w:val="00F36F6E"/>
    <w:rsid w:val="00F370DE"/>
    <w:rsid w:val="00F372C0"/>
    <w:rsid w:val="00F37D61"/>
    <w:rsid w:val="00F37ECB"/>
    <w:rsid w:val="00F40406"/>
    <w:rsid w:val="00F404A1"/>
    <w:rsid w:val="00F406DF"/>
    <w:rsid w:val="00F40753"/>
    <w:rsid w:val="00F40831"/>
    <w:rsid w:val="00F409B5"/>
    <w:rsid w:val="00F4110B"/>
    <w:rsid w:val="00F41980"/>
    <w:rsid w:val="00F42298"/>
    <w:rsid w:val="00F42B2F"/>
    <w:rsid w:val="00F430EB"/>
    <w:rsid w:val="00F430FC"/>
    <w:rsid w:val="00F4323B"/>
    <w:rsid w:val="00F43669"/>
    <w:rsid w:val="00F43B1C"/>
    <w:rsid w:val="00F43BA2"/>
    <w:rsid w:val="00F43EB3"/>
    <w:rsid w:val="00F44184"/>
    <w:rsid w:val="00F4452C"/>
    <w:rsid w:val="00F446D5"/>
    <w:rsid w:val="00F4508D"/>
    <w:rsid w:val="00F452EF"/>
    <w:rsid w:val="00F454EF"/>
    <w:rsid w:val="00F45670"/>
    <w:rsid w:val="00F45B53"/>
    <w:rsid w:val="00F45D31"/>
    <w:rsid w:val="00F45E3D"/>
    <w:rsid w:val="00F45E6F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502D3"/>
    <w:rsid w:val="00F503D3"/>
    <w:rsid w:val="00F51009"/>
    <w:rsid w:val="00F512FD"/>
    <w:rsid w:val="00F5178C"/>
    <w:rsid w:val="00F51AD7"/>
    <w:rsid w:val="00F51E58"/>
    <w:rsid w:val="00F52519"/>
    <w:rsid w:val="00F5316C"/>
    <w:rsid w:val="00F53230"/>
    <w:rsid w:val="00F5376B"/>
    <w:rsid w:val="00F53E2B"/>
    <w:rsid w:val="00F54068"/>
    <w:rsid w:val="00F544C4"/>
    <w:rsid w:val="00F54B85"/>
    <w:rsid w:val="00F54F7F"/>
    <w:rsid w:val="00F551A7"/>
    <w:rsid w:val="00F55739"/>
    <w:rsid w:val="00F55A0C"/>
    <w:rsid w:val="00F571EE"/>
    <w:rsid w:val="00F6061F"/>
    <w:rsid w:val="00F60634"/>
    <w:rsid w:val="00F609DA"/>
    <w:rsid w:val="00F610BD"/>
    <w:rsid w:val="00F61CBF"/>
    <w:rsid w:val="00F61E8C"/>
    <w:rsid w:val="00F61EF0"/>
    <w:rsid w:val="00F623BE"/>
    <w:rsid w:val="00F6242C"/>
    <w:rsid w:val="00F6246A"/>
    <w:rsid w:val="00F625FD"/>
    <w:rsid w:val="00F62A61"/>
    <w:rsid w:val="00F62B05"/>
    <w:rsid w:val="00F630AB"/>
    <w:rsid w:val="00F63D0D"/>
    <w:rsid w:val="00F63E2A"/>
    <w:rsid w:val="00F64050"/>
    <w:rsid w:val="00F6475A"/>
    <w:rsid w:val="00F64E39"/>
    <w:rsid w:val="00F655E5"/>
    <w:rsid w:val="00F65A15"/>
    <w:rsid w:val="00F65F91"/>
    <w:rsid w:val="00F6606A"/>
    <w:rsid w:val="00F667A6"/>
    <w:rsid w:val="00F667F0"/>
    <w:rsid w:val="00F66952"/>
    <w:rsid w:val="00F66C8B"/>
    <w:rsid w:val="00F67133"/>
    <w:rsid w:val="00F673BE"/>
    <w:rsid w:val="00F678D7"/>
    <w:rsid w:val="00F67AB3"/>
    <w:rsid w:val="00F702DB"/>
    <w:rsid w:val="00F70846"/>
    <w:rsid w:val="00F71013"/>
    <w:rsid w:val="00F713A1"/>
    <w:rsid w:val="00F713E7"/>
    <w:rsid w:val="00F71436"/>
    <w:rsid w:val="00F71596"/>
    <w:rsid w:val="00F716A9"/>
    <w:rsid w:val="00F71917"/>
    <w:rsid w:val="00F71C54"/>
    <w:rsid w:val="00F71E30"/>
    <w:rsid w:val="00F72329"/>
    <w:rsid w:val="00F726F4"/>
    <w:rsid w:val="00F72836"/>
    <w:rsid w:val="00F72934"/>
    <w:rsid w:val="00F729BD"/>
    <w:rsid w:val="00F72C96"/>
    <w:rsid w:val="00F72D3A"/>
    <w:rsid w:val="00F72FD9"/>
    <w:rsid w:val="00F73509"/>
    <w:rsid w:val="00F73B99"/>
    <w:rsid w:val="00F7419A"/>
    <w:rsid w:val="00F742EF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C20"/>
    <w:rsid w:val="00F75CD1"/>
    <w:rsid w:val="00F76046"/>
    <w:rsid w:val="00F76156"/>
    <w:rsid w:val="00F762DD"/>
    <w:rsid w:val="00F7656D"/>
    <w:rsid w:val="00F7664F"/>
    <w:rsid w:val="00F76B9B"/>
    <w:rsid w:val="00F76C00"/>
    <w:rsid w:val="00F76C6B"/>
    <w:rsid w:val="00F76D38"/>
    <w:rsid w:val="00F77186"/>
    <w:rsid w:val="00F777E1"/>
    <w:rsid w:val="00F77885"/>
    <w:rsid w:val="00F77910"/>
    <w:rsid w:val="00F77B12"/>
    <w:rsid w:val="00F77D0A"/>
    <w:rsid w:val="00F80A79"/>
    <w:rsid w:val="00F81225"/>
    <w:rsid w:val="00F8145B"/>
    <w:rsid w:val="00F81554"/>
    <w:rsid w:val="00F8174D"/>
    <w:rsid w:val="00F81911"/>
    <w:rsid w:val="00F82091"/>
    <w:rsid w:val="00F82137"/>
    <w:rsid w:val="00F822B4"/>
    <w:rsid w:val="00F8282A"/>
    <w:rsid w:val="00F83278"/>
    <w:rsid w:val="00F83532"/>
    <w:rsid w:val="00F83EB4"/>
    <w:rsid w:val="00F8412E"/>
    <w:rsid w:val="00F849EC"/>
    <w:rsid w:val="00F84A36"/>
    <w:rsid w:val="00F84DE5"/>
    <w:rsid w:val="00F84E00"/>
    <w:rsid w:val="00F84FC0"/>
    <w:rsid w:val="00F853AE"/>
    <w:rsid w:val="00F854AF"/>
    <w:rsid w:val="00F8563B"/>
    <w:rsid w:val="00F85A0C"/>
    <w:rsid w:val="00F85AA2"/>
    <w:rsid w:val="00F85CA7"/>
    <w:rsid w:val="00F85E16"/>
    <w:rsid w:val="00F8603B"/>
    <w:rsid w:val="00F862DE"/>
    <w:rsid w:val="00F866DB"/>
    <w:rsid w:val="00F8700E"/>
    <w:rsid w:val="00F87076"/>
    <w:rsid w:val="00F872C2"/>
    <w:rsid w:val="00F874A8"/>
    <w:rsid w:val="00F876C2"/>
    <w:rsid w:val="00F8792E"/>
    <w:rsid w:val="00F87AAF"/>
    <w:rsid w:val="00F902B9"/>
    <w:rsid w:val="00F90520"/>
    <w:rsid w:val="00F9056D"/>
    <w:rsid w:val="00F907AC"/>
    <w:rsid w:val="00F90C56"/>
    <w:rsid w:val="00F91527"/>
    <w:rsid w:val="00F9182A"/>
    <w:rsid w:val="00F9187C"/>
    <w:rsid w:val="00F91C27"/>
    <w:rsid w:val="00F92092"/>
    <w:rsid w:val="00F9272A"/>
    <w:rsid w:val="00F92907"/>
    <w:rsid w:val="00F92A72"/>
    <w:rsid w:val="00F92ED8"/>
    <w:rsid w:val="00F932E7"/>
    <w:rsid w:val="00F933A6"/>
    <w:rsid w:val="00F9355F"/>
    <w:rsid w:val="00F937EC"/>
    <w:rsid w:val="00F939BE"/>
    <w:rsid w:val="00F93BF8"/>
    <w:rsid w:val="00F93EA0"/>
    <w:rsid w:val="00F944BC"/>
    <w:rsid w:val="00F9456E"/>
    <w:rsid w:val="00F94962"/>
    <w:rsid w:val="00F95116"/>
    <w:rsid w:val="00F9587B"/>
    <w:rsid w:val="00F95E90"/>
    <w:rsid w:val="00F96398"/>
    <w:rsid w:val="00F96BC0"/>
    <w:rsid w:val="00F96E32"/>
    <w:rsid w:val="00F9760C"/>
    <w:rsid w:val="00F97834"/>
    <w:rsid w:val="00F97A3D"/>
    <w:rsid w:val="00F97DD8"/>
    <w:rsid w:val="00F97F54"/>
    <w:rsid w:val="00FA066F"/>
    <w:rsid w:val="00FA06F8"/>
    <w:rsid w:val="00FA0C08"/>
    <w:rsid w:val="00FA0DA3"/>
    <w:rsid w:val="00FA0ECF"/>
    <w:rsid w:val="00FA1B90"/>
    <w:rsid w:val="00FA2377"/>
    <w:rsid w:val="00FA2527"/>
    <w:rsid w:val="00FA25A3"/>
    <w:rsid w:val="00FA26ED"/>
    <w:rsid w:val="00FA2F16"/>
    <w:rsid w:val="00FA33AF"/>
    <w:rsid w:val="00FA3526"/>
    <w:rsid w:val="00FA35C3"/>
    <w:rsid w:val="00FA3749"/>
    <w:rsid w:val="00FA3B9D"/>
    <w:rsid w:val="00FA4145"/>
    <w:rsid w:val="00FA416A"/>
    <w:rsid w:val="00FA4439"/>
    <w:rsid w:val="00FA47D8"/>
    <w:rsid w:val="00FA48F6"/>
    <w:rsid w:val="00FA4D02"/>
    <w:rsid w:val="00FA4D3C"/>
    <w:rsid w:val="00FA51F3"/>
    <w:rsid w:val="00FA5B4B"/>
    <w:rsid w:val="00FA5D75"/>
    <w:rsid w:val="00FA608E"/>
    <w:rsid w:val="00FA67C5"/>
    <w:rsid w:val="00FA6810"/>
    <w:rsid w:val="00FA7747"/>
    <w:rsid w:val="00FA7A05"/>
    <w:rsid w:val="00FA7CAE"/>
    <w:rsid w:val="00FA7F9D"/>
    <w:rsid w:val="00FB029E"/>
    <w:rsid w:val="00FB0309"/>
    <w:rsid w:val="00FB0322"/>
    <w:rsid w:val="00FB0417"/>
    <w:rsid w:val="00FB058E"/>
    <w:rsid w:val="00FB0745"/>
    <w:rsid w:val="00FB0FC9"/>
    <w:rsid w:val="00FB1860"/>
    <w:rsid w:val="00FB191E"/>
    <w:rsid w:val="00FB1A27"/>
    <w:rsid w:val="00FB1A84"/>
    <w:rsid w:val="00FB1E30"/>
    <w:rsid w:val="00FB1FC8"/>
    <w:rsid w:val="00FB26DC"/>
    <w:rsid w:val="00FB2705"/>
    <w:rsid w:val="00FB2DDB"/>
    <w:rsid w:val="00FB2EBA"/>
    <w:rsid w:val="00FB30A1"/>
    <w:rsid w:val="00FB3948"/>
    <w:rsid w:val="00FB3A62"/>
    <w:rsid w:val="00FB3D33"/>
    <w:rsid w:val="00FB416A"/>
    <w:rsid w:val="00FB4324"/>
    <w:rsid w:val="00FB483B"/>
    <w:rsid w:val="00FB486A"/>
    <w:rsid w:val="00FB4BD7"/>
    <w:rsid w:val="00FB4D56"/>
    <w:rsid w:val="00FB5806"/>
    <w:rsid w:val="00FB59A8"/>
    <w:rsid w:val="00FB5A28"/>
    <w:rsid w:val="00FB5CA2"/>
    <w:rsid w:val="00FB5D1F"/>
    <w:rsid w:val="00FB5D89"/>
    <w:rsid w:val="00FB5F83"/>
    <w:rsid w:val="00FB66C4"/>
    <w:rsid w:val="00FB6728"/>
    <w:rsid w:val="00FB6A9C"/>
    <w:rsid w:val="00FB6B13"/>
    <w:rsid w:val="00FB6F33"/>
    <w:rsid w:val="00FB7013"/>
    <w:rsid w:val="00FB765B"/>
    <w:rsid w:val="00FB7A74"/>
    <w:rsid w:val="00FB7BBF"/>
    <w:rsid w:val="00FC0078"/>
    <w:rsid w:val="00FC07B1"/>
    <w:rsid w:val="00FC0EEB"/>
    <w:rsid w:val="00FC14B7"/>
    <w:rsid w:val="00FC1860"/>
    <w:rsid w:val="00FC199A"/>
    <w:rsid w:val="00FC1C44"/>
    <w:rsid w:val="00FC1CAC"/>
    <w:rsid w:val="00FC24E2"/>
    <w:rsid w:val="00FC2AEE"/>
    <w:rsid w:val="00FC2B76"/>
    <w:rsid w:val="00FC314A"/>
    <w:rsid w:val="00FC34BD"/>
    <w:rsid w:val="00FC3CA0"/>
    <w:rsid w:val="00FC4169"/>
    <w:rsid w:val="00FC4245"/>
    <w:rsid w:val="00FC4317"/>
    <w:rsid w:val="00FC449E"/>
    <w:rsid w:val="00FC4617"/>
    <w:rsid w:val="00FC48C9"/>
    <w:rsid w:val="00FC4A62"/>
    <w:rsid w:val="00FC5182"/>
    <w:rsid w:val="00FC578F"/>
    <w:rsid w:val="00FC598E"/>
    <w:rsid w:val="00FC626E"/>
    <w:rsid w:val="00FC6661"/>
    <w:rsid w:val="00FC6BA0"/>
    <w:rsid w:val="00FC74E0"/>
    <w:rsid w:val="00FC7540"/>
    <w:rsid w:val="00FC771A"/>
    <w:rsid w:val="00FC782E"/>
    <w:rsid w:val="00FC7A9E"/>
    <w:rsid w:val="00FC7BEC"/>
    <w:rsid w:val="00FD002F"/>
    <w:rsid w:val="00FD0300"/>
    <w:rsid w:val="00FD083E"/>
    <w:rsid w:val="00FD086A"/>
    <w:rsid w:val="00FD0DFD"/>
    <w:rsid w:val="00FD1064"/>
    <w:rsid w:val="00FD128F"/>
    <w:rsid w:val="00FD131D"/>
    <w:rsid w:val="00FD1657"/>
    <w:rsid w:val="00FD172B"/>
    <w:rsid w:val="00FD179C"/>
    <w:rsid w:val="00FD1DE1"/>
    <w:rsid w:val="00FD21AD"/>
    <w:rsid w:val="00FD2344"/>
    <w:rsid w:val="00FD2A8C"/>
    <w:rsid w:val="00FD2DFD"/>
    <w:rsid w:val="00FD2F12"/>
    <w:rsid w:val="00FD38DD"/>
    <w:rsid w:val="00FD3AAE"/>
    <w:rsid w:val="00FD47F9"/>
    <w:rsid w:val="00FD4A56"/>
    <w:rsid w:val="00FD4C1F"/>
    <w:rsid w:val="00FD5DD2"/>
    <w:rsid w:val="00FD5DE9"/>
    <w:rsid w:val="00FD6102"/>
    <w:rsid w:val="00FD62F3"/>
    <w:rsid w:val="00FD7148"/>
    <w:rsid w:val="00FD7248"/>
    <w:rsid w:val="00FD7C61"/>
    <w:rsid w:val="00FD7EE3"/>
    <w:rsid w:val="00FE062A"/>
    <w:rsid w:val="00FE0D6F"/>
    <w:rsid w:val="00FE10DB"/>
    <w:rsid w:val="00FE1240"/>
    <w:rsid w:val="00FE1812"/>
    <w:rsid w:val="00FE18E1"/>
    <w:rsid w:val="00FE191D"/>
    <w:rsid w:val="00FE19FF"/>
    <w:rsid w:val="00FE2385"/>
    <w:rsid w:val="00FE2600"/>
    <w:rsid w:val="00FE282D"/>
    <w:rsid w:val="00FE2B1B"/>
    <w:rsid w:val="00FE2C82"/>
    <w:rsid w:val="00FE2E6D"/>
    <w:rsid w:val="00FE3512"/>
    <w:rsid w:val="00FE3694"/>
    <w:rsid w:val="00FE369A"/>
    <w:rsid w:val="00FE3958"/>
    <w:rsid w:val="00FE3AAC"/>
    <w:rsid w:val="00FE3B48"/>
    <w:rsid w:val="00FE3BCD"/>
    <w:rsid w:val="00FE3C22"/>
    <w:rsid w:val="00FE43EB"/>
    <w:rsid w:val="00FE4E5B"/>
    <w:rsid w:val="00FE4F74"/>
    <w:rsid w:val="00FE52EA"/>
    <w:rsid w:val="00FE542D"/>
    <w:rsid w:val="00FE58E8"/>
    <w:rsid w:val="00FE6123"/>
    <w:rsid w:val="00FE634C"/>
    <w:rsid w:val="00FE68A9"/>
    <w:rsid w:val="00FE69E0"/>
    <w:rsid w:val="00FE6AF3"/>
    <w:rsid w:val="00FE7009"/>
    <w:rsid w:val="00FE71E1"/>
    <w:rsid w:val="00FE7511"/>
    <w:rsid w:val="00FE7940"/>
    <w:rsid w:val="00FE7B3F"/>
    <w:rsid w:val="00FE7E9F"/>
    <w:rsid w:val="00FF0171"/>
    <w:rsid w:val="00FF03CB"/>
    <w:rsid w:val="00FF041F"/>
    <w:rsid w:val="00FF07AF"/>
    <w:rsid w:val="00FF098E"/>
    <w:rsid w:val="00FF09E9"/>
    <w:rsid w:val="00FF0E59"/>
    <w:rsid w:val="00FF0EDA"/>
    <w:rsid w:val="00FF0EEC"/>
    <w:rsid w:val="00FF11AA"/>
    <w:rsid w:val="00FF16AC"/>
    <w:rsid w:val="00FF1A6E"/>
    <w:rsid w:val="00FF1CBF"/>
    <w:rsid w:val="00FF1F60"/>
    <w:rsid w:val="00FF21CB"/>
    <w:rsid w:val="00FF24BD"/>
    <w:rsid w:val="00FF2641"/>
    <w:rsid w:val="00FF275F"/>
    <w:rsid w:val="00FF2A0B"/>
    <w:rsid w:val="00FF2B71"/>
    <w:rsid w:val="00FF2B8A"/>
    <w:rsid w:val="00FF3897"/>
    <w:rsid w:val="00FF3AE1"/>
    <w:rsid w:val="00FF3BCE"/>
    <w:rsid w:val="00FF42C3"/>
    <w:rsid w:val="00FF445B"/>
    <w:rsid w:val="00FF5313"/>
    <w:rsid w:val="00FF58C6"/>
    <w:rsid w:val="00FF599F"/>
    <w:rsid w:val="00FF5AF8"/>
    <w:rsid w:val="00FF5E98"/>
    <w:rsid w:val="00FF6411"/>
    <w:rsid w:val="00FF6560"/>
    <w:rsid w:val="00FF6BAD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B240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Simple 2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221E"/>
    <w:pPr>
      <w:ind w:left="540" w:right="63"/>
    </w:pPr>
  </w:style>
  <w:style w:type="character" w:customStyle="1" w:styleId="AccPolicyalternativeChar">
    <w:name w:val="Acc Policy alternative Char"/>
    <w:link w:val="AccPolicyalternative"/>
    <w:locked/>
    <w:rsid w:val="004A221E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semiHidden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GridTable1LightAccent1">
    <w:name w:val="Grid Table 1 Light Accent 1"/>
    <w:basedOn w:val="TableNormal"/>
    <w:uiPriority w:val="46"/>
    <w:rsid w:val="00DD69E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D69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DD69E3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DD69E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D69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DD69E3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BE50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B6A63-53C6-4515-B07F-E6B89A71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45</Pages>
  <Words>9175</Words>
  <Characters>39704</Characters>
  <Application>Microsoft Office Word</Application>
  <DocSecurity>0</DocSecurity>
  <Lines>330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48782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Chormard Luengcomchat</cp:lastModifiedBy>
  <cp:revision>3</cp:revision>
  <cp:lastPrinted>2020-08-11T10:40:00Z</cp:lastPrinted>
  <dcterms:created xsi:type="dcterms:W3CDTF">2020-08-11T10:06:00Z</dcterms:created>
  <dcterms:modified xsi:type="dcterms:W3CDTF">2020-08-11T10:40:00Z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