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02D975A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0DF9D8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793CDD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AC6156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65D491" w14:textId="77777777" w:rsidR="005636CC" w:rsidRPr="004832E9" w:rsidRDefault="005636CC" w:rsidP="004832E9">
      <w:pPr>
        <w:spacing w:after="0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00B4D61" w14:textId="1BD13834" w:rsidR="00634D49" w:rsidRPr="005636CC" w:rsidRDefault="00634D49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</w:t>
      </w:r>
      <w:proofErr w:type="spellStart"/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อิค</w:t>
      </w:r>
      <w:proofErr w:type="spellEnd"/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วิปเมนท์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5636CC" w:rsidRDefault="00AD3B26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5EF250B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สหกล</w:t>
      </w:r>
      <w:proofErr w:type="spellStart"/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อิค</w:t>
      </w:r>
      <w:proofErr w:type="spellEnd"/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วิปเมนท์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A06C8D">
        <w:rPr>
          <w:rFonts w:ascii="Browallia New" w:hAnsi="Browallia New" w:cs="Browallia New"/>
          <w:sz w:val="28"/>
          <w:szCs w:val="28"/>
          <w:lang w:bidi="th-TH"/>
        </w:rPr>
        <w:t>30</w:t>
      </w:r>
      <w:r w:rsidR="00A06C8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มิถุนายน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4FA8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A508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142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29142A"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29142A">
        <w:rPr>
          <w:rFonts w:ascii="Browallia New" w:hAnsi="Browallia New" w:cs="Browallia New"/>
          <w:sz w:val="28"/>
          <w:szCs w:val="28"/>
          <w:lang w:bidi="th-TH"/>
        </w:rPr>
        <w:t>0</w:t>
      </w:r>
      <w:r w:rsidR="0029142A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142A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9142A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9142A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9142A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4C0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</w:t>
      </w:r>
      <w:r w:rsidR="00E63C0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ส่วนของผู้ถือหุ้น</w:t>
      </w:r>
      <w:r w:rsidR="00C347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รวมและเฉพาะของบริษัท และงบกระแส</w:t>
      </w:r>
      <w:r w:rsidR="00803E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เงินสดรวมและเฉพาะของบริษัทสำหรับงวด</w:t>
      </w:r>
      <w:r w:rsidR="007820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หก</w:t>
      </w:r>
      <w:r w:rsidR="00803E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เดือน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</w:t>
      </w:r>
      <w:r w:rsidR="00AD3BA9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="003F237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BE40B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บ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156BF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7156BF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ส่วนข้าพเจ้าเป็นผู้รับผิดชอบในกา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636CC" w:rsidRDefault="003F5A96" w:rsidP="004832E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110727C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proofErr w:type="spellStart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F237D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01EDC511" w14:textId="0C835A22" w:rsidR="001B4277" w:rsidRDefault="001B4277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58E8A" w14:textId="09DA02DA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69F3AB" w14:textId="4B024344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0DB5AF3" w14:textId="6A3CEE8C" w:rsidR="006A4F0D" w:rsidRDefault="006A4F0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E985BA2" w14:textId="76002978" w:rsidR="006A4F0D" w:rsidRDefault="006A4F0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43D5B4" w14:textId="686A56FF" w:rsidR="006A4F0D" w:rsidRDefault="006A4F0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98512C" w14:textId="77777777" w:rsidR="006A4F0D" w:rsidRDefault="006A4F0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DCE390" w14:textId="7F940978" w:rsidR="004D323D" w:rsidRDefault="004D323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C0CE06" w14:textId="289D931E" w:rsidR="004D323D" w:rsidRPr="002A5088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A50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65AC787F" w14:textId="77777777" w:rsidR="004D323D" w:rsidRPr="002A5088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24978272" w14:textId="4AABB02A" w:rsidR="004D323D" w:rsidRPr="000531F0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A508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AE49A1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E49A1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ในสาระสำคัญ</w:t>
      </w:r>
    </w:p>
    <w:p w14:paraId="24E8721F" w14:textId="046ECF2E" w:rsidR="004D323D" w:rsidRDefault="004D323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1A2B5466" w:rsidR="003C08B4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B518A93" w14:textId="77777777" w:rsidR="004D323D" w:rsidRPr="005636CC" w:rsidRDefault="004D323D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2371261" w14:textId="77777777" w:rsidR="00B56675" w:rsidRPr="005636CC" w:rsidRDefault="00B56675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5636CC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20FEDF6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56675" w:rsidRPr="005636CC">
        <w:rPr>
          <w:rFonts w:ascii="Browallia New" w:hAnsi="Browallia New" w:cs="Browallia New" w:hint="cs"/>
          <w:sz w:val="28"/>
          <w:szCs w:val="28"/>
        </w:rPr>
        <w:t>2785</w:t>
      </w:r>
    </w:p>
    <w:p w14:paraId="28B639CA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68175A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8175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74E7397C" w:rsidR="00D15EA5" w:rsidRPr="002A5088" w:rsidRDefault="00303B5C" w:rsidP="002A5088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03B5C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Pr="00303B5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820412" w:rsidRPr="00303B5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56675" w:rsidRPr="00303B5C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A5088" w:rsidRPr="00303B5C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sectPr w:rsidR="00D15EA5" w:rsidRPr="002A508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42961" w14:textId="77777777" w:rsidR="00C8670D" w:rsidRDefault="00C8670D">
      <w:r>
        <w:separator/>
      </w:r>
    </w:p>
  </w:endnote>
  <w:endnote w:type="continuationSeparator" w:id="0">
    <w:p w14:paraId="359BB067" w14:textId="77777777" w:rsidR="00C8670D" w:rsidRDefault="00C8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3099C" w14:textId="77777777" w:rsidR="00C8670D" w:rsidRDefault="00C8670D">
      <w:bookmarkStart w:id="0" w:name="_Hlk482348182"/>
      <w:bookmarkEnd w:id="0"/>
      <w:r>
        <w:separator/>
      </w:r>
    </w:p>
  </w:footnote>
  <w:footnote w:type="continuationSeparator" w:id="0">
    <w:p w14:paraId="6073040B" w14:textId="77777777" w:rsidR="00C8670D" w:rsidRDefault="00C86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DE477E" w:rsidRDefault="00DE477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387BA133" w:rsidR="00DE477E" w:rsidRDefault="00DE477E" w:rsidP="00D96128">
    <w:pPr>
      <w:pStyle w:val="Header"/>
      <w:jc w:val="right"/>
    </w:pPr>
  </w:p>
  <w:p w14:paraId="4A9BB6FF" w14:textId="77777777" w:rsidR="00DE477E" w:rsidRPr="0079502D" w:rsidRDefault="00DE477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E477E" w:rsidRDefault="00DE477E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0B65C0A" w:rsidR="00DE477E" w:rsidRPr="006932D7" w:rsidRDefault="00DE477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E477E" w:rsidRDefault="00DE477E" w:rsidP="00D15EA5">
    <w:pPr>
      <w:pStyle w:val="Header"/>
    </w:pPr>
    <w:bookmarkStart w:id="1" w:name="Footer3_tbl"/>
    <w:bookmarkEnd w:id="1"/>
  </w:p>
  <w:p w14:paraId="4E76693D" w14:textId="44C74D80" w:rsidR="00DE477E" w:rsidRDefault="00DE477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B73F5"/>
    <w:rsid w:val="000C2481"/>
    <w:rsid w:val="000E52CE"/>
    <w:rsid w:val="000F3AAB"/>
    <w:rsid w:val="000F6E25"/>
    <w:rsid w:val="001011DF"/>
    <w:rsid w:val="001036DB"/>
    <w:rsid w:val="00112B69"/>
    <w:rsid w:val="00124E52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1A7C"/>
    <w:rsid w:val="001B4277"/>
    <w:rsid w:val="001B7388"/>
    <w:rsid w:val="001D2302"/>
    <w:rsid w:val="001D7BB3"/>
    <w:rsid w:val="001E12A6"/>
    <w:rsid w:val="001E498F"/>
    <w:rsid w:val="0020046D"/>
    <w:rsid w:val="0022518C"/>
    <w:rsid w:val="00237A7E"/>
    <w:rsid w:val="00241F16"/>
    <w:rsid w:val="00247969"/>
    <w:rsid w:val="0026182A"/>
    <w:rsid w:val="00277EBE"/>
    <w:rsid w:val="002838FB"/>
    <w:rsid w:val="00285249"/>
    <w:rsid w:val="0029142A"/>
    <w:rsid w:val="002A252E"/>
    <w:rsid w:val="002A5088"/>
    <w:rsid w:val="002B0BF8"/>
    <w:rsid w:val="002B5857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3B5C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A6DF0"/>
    <w:rsid w:val="003B0581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237D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32E9"/>
    <w:rsid w:val="0048532C"/>
    <w:rsid w:val="00487E39"/>
    <w:rsid w:val="0049103F"/>
    <w:rsid w:val="004A0DFE"/>
    <w:rsid w:val="004A2F8E"/>
    <w:rsid w:val="004A3C62"/>
    <w:rsid w:val="004C01A9"/>
    <w:rsid w:val="004C0971"/>
    <w:rsid w:val="004C0C25"/>
    <w:rsid w:val="004C2111"/>
    <w:rsid w:val="004C732E"/>
    <w:rsid w:val="004D0FD8"/>
    <w:rsid w:val="004D20AE"/>
    <w:rsid w:val="004D323D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36CC"/>
    <w:rsid w:val="00575C8E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22A38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175A"/>
    <w:rsid w:val="006837D1"/>
    <w:rsid w:val="00683934"/>
    <w:rsid w:val="00683CC7"/>
    <w:rsid w:val="00692CA5"/>
    <w:rsid w:val="006932D7"/>
    <w:rsid w:val="00696C42"/>
    <w:rsid w:val="006A3B2F"/>
    <w:rsid w:val="006A4F0D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1DA4"/>
    <w:rsid w:val="00714FD6"/>
    <w:rsid w:val="007156BF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82065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E32"/>
    <w:rsid w:val="00803FB6"/>
    <w:rsid w:val="008059EF"/>
    <w:rsid w:val="00806118"/>
    <w:rsid w:val="008128F7"/>
    <w:rsid w:val="00812938"/>
    <w:rsid w:val="0081651C"/>
    <w:rsid w:val="00820412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1843"/>
    <w:rsid w:val="00884701"/>
    <w:rsid w:val="00884FF7"/>
    <w:rsid w:val="008909CF"/>
    <w:rsid w:val="00894ACE"/>
    <w:rsid w:val="00897D08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8150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0ED8"/>
    <w:rsid w:val="009E278C"/>
    <w:rsid w:val="009F6EDC"/>
    <w:rsid w:val="00A035CE"/>
    <w:rsid w:val="00A0537F"/>
    <w:rsid w:val="00A0602E"/>
    <w:rsid w:val="00A06C1F"/>
    <w:rsid w:val="00A06C8D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57606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0F39"/>
    <w:rsid w:val="00AD3B26"/>
    <w:rsid w:val="00AD3BA9"/>
    <w:rsid w:val="00AE2BF6"/>
    <w:rsid w:val="00AE3370"/>
    <w:rsid w:val="00AE49A1"/>
    <w:rsid w:val="00AE64CA"/>
    <w:rsid w:val="00AF7092"/>
    <w:rsid w:val="00B1324D"/>
    <w:rsid w:val="00B1491C"/>
    <w:rsid w:val="00B157E2"/>
    <w:rsid w:val="00B24A45"/>
    <w:rsid w:val="00B25B92"/>
    <w:rsid w:val="00B26654"/>
    <w:rsid w:val="00B26948"/>
    <w:rsid w:val="00B2694B"/>
    <w:rsid w:val="00B30946"/>
    <w:rsid w:val="00B34D51"/>
    <w:rsid w:val="00B36A0E"/>
    <w:rsid w:val="00B36BA1"/>
    <w:rsid w:val="00B40D67"/>
    <w:rsid w:val="00B43C45"/>
    <w:rsid w:val="00B55EE8"/>
    <w:rsid w:val="00B56675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0BE"/>
    <w:rsid w:val="00BE4988"/>
    <w:rsid w:val="00BE5F37"/>
    <w:rsid w:val="00BF1C24"/>
    <w:rsid w:val="00BF5E73"/>
    <w:rsid w:val="00C06939"/>
    <w:rsid w:val="00C173BF"/>
    <w:rsid w:val="00C17D27"/>
    <w:rsid w:val="00C20092"/>
    <w:rsid w:val="00C21E3B"/>
    <w:rsid w:val="00C3462C"/>
    <w:rsid w:val="00C34766"/>
    <w:rsid w:val="00C35B1A"/>
    <w:rsid w:val="00C41C7D"/>
    <w:rsid w:val="00C63023"/>
    <w:rsid w:val="00C63743"/>
    <w:rsid w:val="00C76C6C"/>
    <w:rsid w:val="00C80EC5"/>
    <w:rsid w:val="00C85669"/>
    <w:rsid w:val="00C8670D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36F8C"/>
    <w:rsid w:val="00D460E7"/>
    <w:rsid w:val="00D63ABC"/>
    <w:rsid w:val="00D643B7"/>
    <w:rsid w:val="00D65332"/>
    <w:rsid w:val="00D675F1"/>
    <w:rsid w:val="00D73B96"/>
    <w:rsid w:val="00D80807"/>
    <w:rsid w:val="00D86917"/>
    <w:rsid w:val="00D92DF5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77E"/>
    <w:rsid w:val="00DE4958"/>
    <w:rsid w:val="00DE654E"/>
    <w:rsid w:val="00E04361"/>
    <w:rsid w:val="00E064FD"/>
    <w:rsid w:val="00E1053A"/>
    <w:rsid w:val="00E13654"/>
    <w:rsid w:val="00E16418"/>
    <w:rsid w:val="00E21060"/>
    <w:rsid w:val="00E26AF3"/>
    <w:rsid w:val="00E276E0"/>
    <w:rsid w:val="00E314EA"/>
    <w:rsid w:val="00E33FDA"/>
    <w:rsid w:val="00E406D5"/>
    <w:rsid w:val="00E4627C"/>
    <w:rsid w:val="00E468B5"/>
    <w:rsid w:val="00E56701"/>
    <w:rsid w:val="00E62754"/>
    <w:rsid w:val="00E63C03"/>
    <w:rsid w:val="00E64D2D"/>
    <w:rsid w:val="00E86B53"/>
    <w:rsid w:val="00E9110B"/>
    <w:rsid w:val="00EA2B6F"/>
    <w:rsid w:val="00EB3478"/>
    <w:rsid w:val="00EB4B39"/>
    <w:rsid w:val="00EB6FE3"/>
    <w:rsid w:val="00EC1855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43C3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6" ma:contentTypeDescription="Create a new document." ma:contentTypeScope="" ma:versionID="414946de3a287e4f52dc07989f5763a3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fafce6e6ffa50a1edf016991c6576bb7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0C59F4-5FF0-4C90-9854-7CAC0CABF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6C84BF-CA43-4596-9E42-F928CE298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15</TotalTime>
  <Pages>2</Pages>
  <Words>329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28</cp:revision>
  <cp:lastPrinted>2019-09-10T08:58:00Z</cp:lastPrinted>
  <dcterms:created xsi:type="dcterms:W3CDTF">2020-03-30T08:56:00Z</dcterms:created>
  <dcterms:modified xsi:type="dcterms:W3CDTF">2020-08-11T07:45:00Z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