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9FDD67" w14:textId="77777777" w:rsidR="00D5121C" w:rsidRDefault="009B2480">
      <w:pPr>
        <w:spacing w:line="60" w:lineRule="atLeast"/>
        <w:ind w:left="547" w:hanging="547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/>
          <w:sz w:val="28"/>
          <w:cs/>
          <w:lang w:val="en-GB"/>
        </w:rPr>
        <w:t>หมายเหตุประกอบงบการเงินระหว่างกาลแบบย่อเป็นส่วนหนึ่งของงบการเงินระหว่างกาลนี้</w:t>
      </w:r>
    </w:p>
    <w:p w14:paraId="7AFDAC1B" w14:textId="4F5D8FDE" w:rsidR="00D5121C" w:rsidRDefault="009B2480">
      <w:pPr>
        <w:spacing w:before="240" w:line="60" w:lineRule="atLeast"/>
        <w:ind w:left="547" w:hanging="547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/>
          <w:sz w:val="28"/>
          <w:cs/>
          <w:lang w:val="en-GB"/>
        </w:rPr>
        <w:t xml:space="preserve">คณะกรรมการบริษัทได้อนุมัติให้ออกงบการเงินระหว่างกาลนี้เมื่อวันที่ </w:t>
      </w:r>
      <w:r w:rsidRPr="004B600C">
        <w:rPr>
          <w:rFonts w:asciiTheme="majorBidi" w:hAnsiTheme="majorBidi" w:cstheme="majorBidi"/>
          <w:sz w:val="28"/>
        </w:rPr>
        <w:t>1</w:t>
      </w:r>
      <w:r w:rsidR="00E66466" w:rsidRPr="004B600C">
        <w:rPr>
          <w:rFonts w:asciiTheme="majorBidi" w:hAnsiTheme="majorBidi" w:cstheme="majorBidi"/>
          <w:sz w:val="28"/>
        </w:rPr>
        <w:t>1</w:t>
      </w:r>
      <w:r w:rsidRPr="004B600C">
        <w:rPr>
          <w:rFonts w:asciiTheme="majorBidi" w:hAnsiTheme="majorBidi" w:cstheme="majorBidi"/>
          <w:sz w:val="28"/>
        </w:rPr>
        <w:t xml:space="preserve">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สิงหาคม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B600C">
        <w:rPr>
          <w:rFonts w:asciiTheme="majorBidi" w:hAnsiTheme="majorBidi" w:cstheme="majorBidi"/>
          <w:sz w:val="28"/>
        </w:rPr>
        <w:t>2563</w:t>
      </w:r>
    </w:p>
    <w:p w14:paraId="70C07307" w14:textId="7777777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ข้อมูลทั่วไป</w:t>
      </w:r>
    </w:p>
    <w:p w14:paraId="2209D10D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บริษัท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เซเว่น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ยูทิลิตี้ส์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แอนด์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พาวเวอร์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จำกัด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(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มหาชน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) (“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บริษัท</w:t>
      </w:r>
      <w:r w:rsidRPr="00871D2B">
        <w:rPr>
          <w:rFonts w:asciiTheme="majorBidi" w:hAnsiTheme="majorBidi" w:cstheme="majorBidi" w:hint="eastAsia"/>
          <w:color w:val="000000"/>
          <w:spacing w:val="-2"/>
          <w:sz w:val="28"/>
          <w:cs/>
          <w:lang w:val="en-GB"/>
        </w:rPr>
        <w:t>”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)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จดทะเบียนเป็นบริษัทจำกัดเมื่อวันที่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18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2538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ภายใต้กฎหมายแพ่งและพาณิชย์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ด้วยทุนจดทะเบียน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ล้านบาท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และได้แปรสภาพเป็นบริษัทมหาชนตามพระราชบัญญัติบริษัทมหาชนจำกัด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พ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.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ศ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. </w:t>
      </w:r>
      <w:r>
        <w:rPr>
          <w:rFonts w:asciiTheme="majorBidi" w:hAnsiTheme="majorBidi" w:cstheme="majorBidi"/>
          <w:color w:val="000000"/>
          <w:spacing w:val="-2"/>
          <w:sz w:val="28"/>
        </w:rPr>
        <w:t>2535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เพื่อนำเข้าเป็นหลักทรัพย์จดทะเบียนในตลาดหลักทรัพย์แห่งประเทศไทย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เมื่อวันที่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     11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กุมภาพันธ์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2545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และเป็นบริษัทจดทะเบียนในตลาดหลักทรัพย์แห่งประเทศไทย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บริษัทจัดตั้งและมีภูมิลำเนาในประเทศไทย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ที่อยู่ตามที่จดทะเบียนของบริษัทอยู่ที่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73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อาคารมหาชล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ซอยสุขุมวิท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ถนนสุขุมวิท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แขวงพระโขนงใต้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เขตพระโขนง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กรุงเทพมหานคร</w:t>
      </w:r>
    </w:p>
    <w:p w14:paraId="6DA59CC9" w14:textId="77777777" w:rsidR="00D5121C" w:rsidRDefault="009B2480">
      <w:pPr>
        <w:spacing w:after="120"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เพื่อวัตถุประสงค์ในการรายงานข้อมูล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จึงรวมเรียกบริษัทและบริษัทย่อยว่า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“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กลุ่มบริษัท</w:t>
      </w:r>
      <w:r w:rsidRPr="00871D2B">
        <w:rPr>
          <w:rFonts w:asciiTheme="majorBidi" w:hAnsiTheme="majorBidi" w:cstheme="majorBidi" w:hint="eastAsia"/>
          <w:color w:val="000000"/>
          <w:spacing w:val="-2"/>
          <w:sz w:val="28"/>
          <w:cs/>
          <w:lang w:val="en-GB"/>
        </w:rPr>
        <w:t>”</w:t>
      </w:r>
    </w:p>
    <w:p w14:paraId="057CCCA6" w14:textId="64E4E6EF" w:rsidR="00D5121C" w:rsidRDefault="009B2480">
      <w:pPr>
        <w:spacing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ธุรกิจหลักของกลุ่มบริษัทคือการเป็นตัวแทนจำหน่ายและสถานีบริการแก๊ส </w:t>
      </w:r>
      <w:r>
        <w:rPr>
          <w:rFonts w:asciiTheme="majorBidi" w:hAnsiTheme="majorBidi" w:cstheme="majorBidi"/>
          <w:color w:val="000000"/>
          <w:spacing w:val="-2"/>
          <w:sz w:val="28"/>
        </w:rPr>
        <w:t>LPG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ธุรกิจวิทยุสื่อสารโทรคมนาคม ธุรกิจพลังงานทางเลือกและธุรกิจอื่น</w:t>
      </w:r>
      <w:r w:rsidR="00B37FF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ๆ</w:t>
      </w:r>
    </w:p>
    <w:p w14:paraId="1FC3B913" w14:textId="7777777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เกณฑ์ในการจัดทำงบการเงินระหว่างกาล</w:t>
      </w:r>
    </w:p>
    <w:p w14:paraId="329FCD4B" w14:textId="77777777" w:rsidR="00D5121C" w:rsidRDefault="009B2480">
      <w:pPr>
        <w:pStyle w:val="ListParagraph"/>
        <w:numPr>
          <w:ilvl w:val="1"/>
          <w:numId w:val="24"/>
        </w:numPr>
        <w:spacing w:before="120" w:after="120"/>
        <w:ind w:left="360" w:right="58" w:hanging="360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มีการปัดเศษในหมายเหตุประกอบงบการเงินระหว่างกาลแบบย่อ เพื่อให้แสดงเป็นหลักพันบาทและงบการเงินนี้ได้จัดทำขึ้นตามมาตรฐานการบัญชีฉบับที่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34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(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ปรับปรุง </w:t>
      </w:r>
      <w:r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)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เรื่อง “การรายงานทางการเงินระหว่างกาล”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7938359" w14:textId="77777777" w:rsidR="00D5121C" w:rsidRDefault="009B2480">
      <w:pPr>
        <w:pStyle w:val="ListParagraph"/>
        <w:numPr>
          <w:ilvl w:val="1"/>
          <w:numId w:val="24"/>
        </w:numPr>
        <w:spacing w:before="120" w:after="120"/>
        <w:ind w:left="360" w:right="58" w:hanging="360"/>
        <w:jc w:val="thaiDistribute"/>
        <w:outlineLvl w:val="0"/>
        <w:rPr>
          <w:rFonts w:asciiTheme="majorBidi" w:hAnsiTheme="majorBidi" w:cstheme="majorBidi"/>
          <w:spacing w:val="-6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3122C3A7" w14:textId="77777777" w:rsidR="00D5121C" w:rsidRDefault="009B2480">
      <w:pPr>
        <w:pStyle w:val="ListParagraph"/>
        <w:numPr>
          <w:ilvl w:val="1"/>
          <w:numId w:val="24"/>
        </w:numPr>
        <w:spacing w:before="120" w:after="120"/>
        <w:ind w:left="360" w:right="58" w:hanging="360"/>
        <w:jc w:val="thaiDistribute"/>
        <w:outlineLvl w:val="0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ผลการดำเนินงานซึ่งยังไม่ได้ตรวจสอบที่ปรากฏในงวด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สามเดือนและหก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เดือนสิ้นสุดวันที่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มิถุนายน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>3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มิใช่เครื่อง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              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บ่งชี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้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และมิใช่การคาดการณ์ถึงผลการดำเนินงานเต็มปี</w:t>
      </w:r>
    </w:p>
    <w:p w14:paraId="1DB89ABD" w14:textId="77777777" w:rsidR="00D5121C" w:rsidRDefault="009B2480">
      <w:pPr>
        <w:pStyle w:val="ListParagraph"/>
        <w:numPr>
          <w:ilvl w:val="1"/>
          <w:numId w:val="24"/>
        </w:numPr>
        <w:spacing w:before="120" w:after="120"/>
        <w:ind w:left="360" w:right="58" w:hanging="360"/>
        <w:jc w:val="thaiDistribute"/>
        <w:outlineLvl w:val="0"/>
        <w:rPr>
          <w:rFonts w:asciiTheme="majorBidi" w:hAnsiTheme="majorBidi" w:cstheme="majorBidi"/>
          <w:spacing w:val="-6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ดังนั้นงบการเงินระหว่างกาลสำหรับงวด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สามเดือนและหก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เดือนสิ้นสุดวันที่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มิถุนายน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จึงควรอ่านประกอบกับงบการเงินสำหรับปีสิ้นสุดวันที่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31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ซึ่งได้มีการตรวจสอบแล้ว</w:t>
      </w:r>
    </w:p>
    <w:p w14:paraId="4E14F98F" w14:textId="77777777" w:rsidR="00D5121C" w:rsidRDefault="009B2480">
      <w:pPr>
        <w:pStyle w:val="ListParagraph"/>
        <w:numPr>
          <w:ilvl w:val="1"/>
          <w:numId w:val="24"/>
        </w:numPr>
        <w:spacing w:before="120" w:after="120"/>
        <w:ind w:left="360" w:right="58" w:hanging="360"/>
        <w:jc w:val="thaiDistribute"/>
        <w:outlineLvl w:val="0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งบการเงินระหว่างกาลรวมสำหรับงวด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สามเดือนและหก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เดือนสิ้นสุดวันที่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มิถุนายน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ได้จัดทำขึ้นโดยรวมงบการเงินระหว่างกาลของบริษัทย่อยสำหรับงวด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สามเดือนและหก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เดือนสิ้นสุดวันที่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มิถุนายน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ซึ่งได้สอบทานแล้ว</w:t>
      </w:r>
    </w:p>
    <w:p w14:paraId="15B6C5EF" w14:textId="77777777" w:rsidR="00D5121C" w:rsidRDefault="009B2480">
      <w:pPr>
        <w:tabs>
          <w:tab w:val="right" w:pos="9450"/>
        </w:tabs>
        <w:spacing w:after="120" w:line="400" w:lineRule="exact"/>
        <w:ind w:left="360" w:hanging="36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ab/>
      </w:r>
      <w:r>
        <w:rPr>
          <w:rFonts w:asciiTheme="majorBidi" w:hAnsiTheme="majorBidi" w:cstheme="majorBidi"/>
          <w:sz w:val="28"/>
        </w:rPr>
        <w:tab/>
      </w:r>
    </w:p>
    <w:p w14:paraId="1FD41347" w14:textId="77777777" w:rsidR="00D5121C" w:rsidRDefault="009B2480">
      <w:pPr>
        <w:pStyle w:val="ListParagraph"/>
        <w:numPr>
          <w:ilvl w:val="1"/>
          <w:numId w:val="24"/>
        </w:numPr>
        <w:spacing w:before="120" w:after="120"/>
        <w:ind w:left="360" w:right="58" w:hanging="360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lastRenderedPageBreak/>
        <w:t>ในการจัดทำงบการเงินให้เป็นไปตามมาตรฐานการรายงานทางการเงิน 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การประมาณการและการตั้งข้อสมมติฐานหลายประการซึ่งมีผลกระทบต่อการแสดงจำนวนสินทรัพย์และหนี้สิน 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25F46023" w14:textId="77777777" w:rsidR="00D5121C" w:rsidRDefault="009B2480">
      <w:pPr>
        <w:spacing w:after="12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>2562</w:t>
      </w:r>
    </w:p>
    <w:p w14:paraId="2B18F449" w14:textId="77777777" w:rsidR="00D5121C" w:rsidRDefault="009B2480">
      <w:pPr>
        <w:pStyle w:val="ListParagraph"/>
        <w:numPr>
          <w:ilvl w:val="1"/>
          <w:numId w:val="24"/>
        </w:numPr>
        <w:spacing w:before="120" w:after="120"/>
        <w:ind w:left="360" w:right="58" w:hanging="360"/>
        <w:jc w:val="thaiDistribute"/>
        <w:outlineLvl w:val="0"/>
        <w:rPr>
          <w:rFonts w:asciiTheme="majorBidi" w:hAnsiTheme="majorBidi" w:cstheme="majorBidi"/>
          <w:spacing w:val="-6"/>
          <w:sz w:val="28"/>
        </w:rPr>
      </w:pPr>
      <w:r w:rsidRPr="00871D2B">
        <w:rPr>
          <w:rFonts w:asciiTheme="majorBidi" w:hAnsiTheme="majorBidi" w:cstheme="majorBidi"/>
          <w:spacing w:val="-6"/>
          <w:sz w:val="28"/>
          <w:cs/>
          <w:lang w:val="en-GB"/>
        </w:rPr>
        <w:t>งบการเงินระหว่างกาลฉบับภาษาอังกฤษจัดทำขึ้นจากงบการเงินระหว่างกาลภาษาไทยที่จัดทำตามกฎหมายในกรณีที่มีเนื้อความขัดแย้งกันหรือมีการตีความแตกต่างกัน ให้ใช้งบการเงินระหว่างกาลฉบับภาษาไทยเป็นหลัก</w:t>
      </w:r>
    </w:p>
    <w:p w14:paraId="776058A0" w14:textId="7777777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hint="cs"/>
          <w:b/>
          <w:bCs/>
          <w:sz w:val="28"/>
          <w:cs/>
          <w:lang w:val="en-GB"/>
        </w:rPr>
        <w:t>มาตรฐานการรายงานทางการเงินใหม่ที่เริ่มมีผลบังคับใช้ในงวดปัจจุบัน</w:t>
      </w:r>
    </w:p>
    <w:p w14:paraId="4634F699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ในระหว่างงวด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กลุ่มบริษัทได้นำมาตรฐานการรายงานทางการเงินและการตีความมาตรฐานการรายงานทางการเงินฉบับปรับปรุง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(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ปรับปรุง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2562)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และฉบับใหม่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จำนวนหลายฉบับซึ่งมีผลบังคับใช้สำหรับงบการเงินที่มีรอบระยะเวลาบัญชีที่เริ่มในหรือหลังวันที่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1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มกราคม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มาถือปฏิบัติ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มาตรฐานการรายงานทางการเงินดังกล่าวได้รับการปรับปรุงหรือจัดให้มีขึ้น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                    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เพื่อให้มีเนื้อหาเท่าเทียมกับมาตรฐานการรายงานทางการเงินระหว่างประเทศ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อย่างไรก็ตาม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มาตรฐานการรายงานทางการเงินฉบับใหม่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ซึ่งได้มีการเปลี่ยนแปลงหลักการสำคัญ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สามารถสรุปได้ดังนี้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 </w:t>
      </w:r>
    </w:p>
    <w:p w14:paraId="78E52AD0" w14:textId="77777777" w:rsidR="00D5121C" w:rsidRDefault="009B2480">
      <w:pPr>
        <w:spacing w:after="120" w:line="240" w:lineRule="atLeast"/>
        <w:ind w:firstLine="360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hint="cs"/>
          <w:b/>
          <w:bCs/>
          <w:sz w:val="28"/>
          <w:cs/>
          <w:lang w:val="en-GB"/>
        </w:rPr>
        <w:t>มาตรฐานการรายงานทางการเงิน</w:t>
      </w:r>
      <w:r w:rsidRPr="00871D2B">
        <w:rPr>
          <w:rFonts w:asciiTheme="majorBidi" w:hAnsiTheme="majorBidi"/>
          <w:b/>
          <w:bCs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b/>
          <w:bCs/>
          <w:sz w:val="28"/>
          <w:cs/>
          <w:lang w:val="en-GB"/>
        </w:rPr>
        <w:t>กลุ่มเครื่องมือทางการเงิน</w:t>
      </w:r>
    </w:p>
    <w:p w14:paraId="0AA86899" w14:textId="77777777" w:rsidR="00D5121C" w:rsidRDefault="009B2480">
      <w:pPr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มาตรฐานการรายงานทางการเงิน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กลุ่มเครื่องมือทางการเงิน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ประกอบด้วยมาตรฐานและการตีความมาตรฐาน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จำนวน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5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ฉบับ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ได้แก่</w:t>
      </w:r>
    </w:p>
    <w:tbl>
      <w:tblPr>
        <w:tblpPr w:leftFromText="180" w:rightFromText="180" w:vertAnchor="text" w:horzAnchor="margin" w:tblpXSpec="center" w:tblpY="202"/>
        <w:tblW w:w="8730" w:type="dxa"/>
        <w:tblLook w:val="01E0" w:firstRow="1" w:lastRow="1" w:firstColumn="1" w:lastColumn="1" w:noHBand="0" w:noVBand="0"/>
      </w:tblPr>
      <w:tblGrid>
        <w:gridCol w:w="2520"/>
        <w:gridCol w:w="6210"/>
      </w:tblGrid>
      <w:tr w:rsidR="00D5121C" w14:paraId="0D63A50E" w14:textId="77777777">
        <w:tc>
          <w:tcPr>
            <w:tcW w:w="8730" w:type="dxa"/>
            <w:gridSpan w:val="2"/>
          </w:tcPr>
          <w:p w14:paraId="79C172F2" w14:textId="77777777" w:rsidR="00D5121C" w:rsidRPr="00871D2B" w:rsidRDefault="009B2480">
            <w:pPr>
              <w:tabs>
                <w:tab w:val="left" w:pos="960"/>
              </w:tabs>
              <w:ind w:left="609" w:right="-18" w:hanging="72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มาตรฐานการรายงานทางการเงิน</w:t>
            </w:r>
          </w:p>
        </w:tc>
      </w:tr>
      <w:tr w:rsidR="00D5121C" w14:paraId="315BFD6F" w14:textId="77777777">
        <w:tc>
          <w:tcPr>
            <w:tcW w:w="2520" w:type="dxa"/>
          </w:tcPr>
          <w:p w14:paraId="42BFB65E" w14:textId="77777777" w:rsidR="00D5121C" w:rsidRDefault="009B2480">
            <w:pPr>
              <w:tabs>
                <w:tab w:val="left" w:pos="609"/>
              </w:tabs>
              <w:ind w:left="609" w:right="-138" w:hanging="533"/>
              <w:rPr>
                <w:rFonts w:ascii="Angsana New" w:hAnsi="Angsana New"/>
                <w:color w:val="000000"/>
                <w:sz w:val="28"/>
                <w:cs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ฉบับที่ 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6210" w:type="dxa"/>
          </w:tcPr>
          <w:p w14:paraId="4FC41B66" w14:textId="77777777" w:rsidR="00D5121C" w:rsidRPr="00871D2B" w:rsidRDefault="009B2480">
            <w:pPr>
              <w:tabs>
                <w:tab w:val="left" w:pos="960"/>
              </w:tabs>
              <w:ind w:left="609" w:right="-18" w:hanging="714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การเปิดเผยข้อมูลเครื่องมือทางการเงิน</w:t>
            </w:r>
          </w:p>
        </w:tc>
      </w:tr>
      <w:tr w:rsidR="00D5121C" w14:paraId="399B1C4D" w14:textId="77777777">
        <w:tc>
          <w:tcPr>
            <w:tcW w:w="2520" w:type="dxa"/>
          </w:tcPr>
          <w:p w14:paraId="31165BF3" w14:textId="77777777" w:rsidR="00D5121C" w:rsidRDefault="009B2480">
            <w:pPr>
              <w:tabs>
                <w:tab w:val="left" w:pos="609"/>
              </w:tabs>
              <w:ind w:left="609" w:right="-138" w:hanging="533"/>
              <w:rPr>
                <w:rFonts w:ascii="Angsana New" w:hAnsi="Angsana New"/>
                <w:color w:val="000000"/>
                <w:sz w:val="28"/>
                <w:cs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ฉบับที่ 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6210" w:type="dxa"/>
          </w:tcPr>
          <w:p w14:paraId="41D23DD6" w14:textId="77777777" w:rsidR="00D5121C" w:rsidRPr="00871D2B" w:rsidRDefault="009B2480">
            <w:pPr>
              <w:tabs>
                <w:tab w:val="left" w:pos="960"/>
              </w:tabs>
              <w:ind w:left="609" w:right="-18" w:hanging="714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เครื่องมือทางการเงิน</w:t>
            </w:r>
          </w:p>
        </w:tc>
      </w:tr>
      <w:tr w:rsidR="00D5121C" w14:paraId="3149519A" w14:textId="77777777">
        <w:tc>
          <w:tcPr>
            <w:tcW w:w="8730" w:type="dxa"/>
            <w:gridSpan w:val="2"/>
          </w:tcPr>
          <w:p w14:paraId="0E997C7C" w14:textId="77777777" w:rsidR="00D5121C" w:rsidRPr="00871D2B" w:rsidRDefault="009B2480">
            <w:pPr>
              <w:tabs>
                <w:tab w:val="left" w:pos="960"/>
              </w:tabs>
              <w:ind w:left="609" w:right="-18" w:hanging="72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มาตรฐานการบัญชี</w:t>
            </w:r>
          </w:p>
        </w:tc>
      </w:tr>
      <w:tr w:rsidR="00D5121C" w14:paraId="08765A50" w14:textId="77777777">
        <w:tc>
          <w:tcPr>
            <w:tcW w:w="2520" w:type="dxa"/>
          </w:tcPr>
          <w:p w14:paraId="64CC4F65" w14:textId="77777777" w:rsidR="00D5121C" w:rsidRDefault="009B2480">
            <w:pPr>
              <w:ind w:left="609" w:right="-138" w:hanging="533"/>
              <w:rPr>
                <w:rFonts w:ascii="Angsana New" w:hAnsi="Angsana New"/>
                <w:sz w:val="28"/>
                <w:cs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ฉบับที่ </w:t>
            </w:r>
            <w:r>
              <w:rPr>
                <w:rFonts w:ascii="Angsana New" w:hAnsi="Angsana New"/>
                <w:sz w:val="28"/>
              </w:rPr>
              <w:t xml:space="preserve">32 </w:t>
            </w:r>
          </w:p>
        </w:tc>
        <w:tc>
          <w:tcPr>
            <w:tcW w:w="6210" w:type="dxa"/>
          </w:tcPr>
          <w:p w14:paraId="0D0EB65A" w14:textId="77777777" w:rsidR="00D5121C" w:rsidRPr="00871D2B" w:rsidRDefault="009B2480">
            <w:pPr>
              <w:tabs>
                <w:tab w:val="left" w:pos="960"/>
              </w:tabs>
              <w:ind w:left="609" w:right="-18" w:hanging="72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การแสดงรายการเครื่องมือทางการเงิน</w:t>
            </w:r>
          </w:p>
        </w:tc>
      </w:tr>
      <w:tr w:rsidR="00D5121C" w14:paraId="49D16BB5" w14:textId="77777777">
        <w:tc>
          <w:tcPr>
            <w:tcW w:w="8730" w:type="dxa"/>
            <w:gridSpan w:val="2"/>
          </w:tcPr>
          <w:p w14:paraId="3F736AB5" w14:textId="77777777" w:rsidR="00D5121C" w:rsidRPr="00871D2B" w:rsidRDefault="009B2480">
            <w:pPr>
              <w:tabs>
                <w:tab w:val="left" w:pos="960"/>
              </w:tabs>
              <w:ind w:left="609" w:right="-18" w:hanging="72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การตีความมาตรฐานการรายงานทางการเงิน</w:t>
            </w:r>
          </w:p>
        </w:tc>
      </w:tr>
      <w:tr w:rsidR="00D5121C" w14:paraId="32E8FA96" w14:textId="77777777">
        <w:tc>
          <w:tcPr>
            <w:tcW w:w="2520" w:type="dxa"/>
          </w:tcPr>
          <w:p w14:paraId="021DE350" w14:textId="77777777" w:rsidR="00D5121C" w:rsidRDefault="009B2480">
            <w:pPr>
              <w:ind w:left="609" w:right="-138" w:hanging="533"/>
              <w:rPr>
                <w:rFonts w:ascii="Angsana New" w:hAnsi="Angsana New"/>
                <w:color w:val="000000"/>
                <w:sz w:val="28"/>
              </w:rPr>
            </w:pPr>
            <w:r w:rsidRPr="00871D2B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28"/>
              </w:rPr>
              <w:t>16</w:t>
            </w:r>
          </w:p>
        </w:tc>
        <w:tc>
          <w:tcPr>
            <w:tcW w:w="6210" w:type="dxa"/>
          </w:tcPr>
          <w:p w14:paraId="4FA61E65" w14:textId="77777777" w:rsidR="00D5121C" w:rsidRPr="00871D2B" w:rsidRDefault="009B2480">
            <w:pPr>
              <w:tabs>
                <w:tab w:val="left" w:pos="960"/>
              </w:tabs>
              <w:ind w:left="609" w:right="-18" w:hanging="72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5121C" w14:paraId="3CED75C7" w14:textId="77777777">
        <w:tc>
          <w:tcPr>
            <w:tcW w:w="2520" w:type="dxa"/>
          </w:tcPr>
          <w:p w14:paraId="2EE21A92" w14:textId="77777777" w:rsidR="00D5121C" w:rsidRDefault="009B2480">
            <w:pPr>
              <w:ind w:left="609" w:right="-138" w:hanging="533"/>
              <w:rPr>
                <w:rFonts w:ascii="Angsana New" w:hAnsi="Angsana New"/>
                <w:color w:val="000000"/>
                <w:sz w:val="28"/>
              </w:rPr>
            </w:pPr>
            <w:r w:rsidRPr="00871D2B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28"/>
              </w:rPr>
              <w:t>19</w:t>
            </w:r>
          </w:p>
        </w:tc>
        <w:tc>
          <w:tcPr>
            <w:tcW w:w="6210" w:type="dxa"/>
          </w:tcPr>
          <w:p w14:paraId="332210DB" w14:textId="77777777" w:rsidR="00D5121C" w:rsidRPr="00871D2B" w:rsidRDefault="009B2480">
            <w:pPr>
              <w:tabs>
                <w:tab w:val="left" w:pos="960"/>
              </w:tabs>
              <w:ind w:left="609" w:right="-18" w:hanging="72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การชำระหนี้สินทางการเงินด้วยตราสารทุน</w:t>
            </w:r>
          </w:p>
        </w:tc>
      </w:tr>
    </w:tbl>
    <w:p w14:paraId="7CCC336C" w14:textId="77777777" w:rsidR="00D5121C" w:rsidRDefault="00D5121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0DDB829" w14:textId="77777777" w:rsidR="00D5121C" w:rsidRDefault="00D5121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4EED58A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>
        <w:rPr>
          <w:rFonts w:asciiTheme="majorBidi" w:hAnsiTheme="majorBidi" w:cstheme="majorBidi"/>
          <w:color w:val="000000"/>
          <w:spacing w:val="-2"/>
          <w:sz w:val="28"/>
        </w:rPr>
        <w:t>(Business Model)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2982BE0A" w14:textId="77777777" w:rsidR="00D5121C" w:rsidRDefault="009B2480">
      <w:pPr>
        <w:overflowPunct/>
        <w:autoSpaceDE/>
        <w:autoSpaceDN/>
        <w:adjustRightInd/>
        <w:ind w:firstLine="360"/>
        <w:textAlignment w:val="auto"/>
        <w:rPr>
          <w:rFonts w:ascii="Angsana New" w:hAnsi="Angsana New"/>
          <w:sz w:val="32"/>
          <w:szCs w:val="32"/>
        </w:rPr>
      </w:pPr>
      <w:r w:rsidRPr="00871D2B">
        <w:rPr>
          <w:rFonts w:asciiTheme="majorBidi" w:hAnsiTheme="majorBidi"/>
          <w:sz w:val="28"/>
          <w:cs/>
          <w:lang w:val="en-GB"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17C1543C" w14:textId="77777777" w:rsidR="00D5121C" w:rsidRDefault="009B2480">
      <w:pPr>
        <w:tabs>
          <w:tab w:val="left" w:pos="810"/>
        </w:tabs>
        <w:spacing w:before="120" w:after="120"/>
        <w:ind w:left="540" w:hanging="18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>-</w:t>
      </w:r>
      <w:r>
        <w:rPr>
          <w:rFonts w:asciiTheme="majorBidi" w:hAnsiTheme="majorBidi" w:cstheme="majorBidi"/>
          <w:color w:val="000000"/>
          <w:spacing w:val="-2"/>
          <w:sz w:val="28"/>
        </w:rPr>
        <w:tab/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การจัดประเภทและวัดมูลค่ายุติธรรมของเงินลงทุนในตราสารทุนของบริษัทที่ไม่ใช่บริษัทจดทะเบียนโดยกลุ่มบริษัทต้องวัดมูลค่ายุติธรรมของเงินลงทุนในตราสารทุนของบริษัทที่ไม่ใช่บริษัทจดทะเบียนและจัดประเภทเงินลงทุนดังกล่าวเป็นสินทรัพย์ทางการเงินที่วัดมูลค่ายุติธรรมผ่านกำไรหรือขาดทุน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หรือผ่านกำไรขาดทุนเบ็ดเสร็จอื่น</w:t>
      </w:r>
    </w:p>
    <w:p w14:paraId="6EC94A06" w14:textId="5032EDFA" w:rsidR="00D5121C" w:rsidRDefault="009B2480">
      <w:pPr>
        <w:tabs>
          <w:tab w:val="left" w:pos="810"/>
        </w:tabs>
        <w:spacing w:before="120" w:after="120"/>
        <w:ind w:left="540" w:hanging="18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>-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ab/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การรับรู้รายการผลขาดทุนด้านเครดิตโดย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และใช้วิธีการทั่วไปในการพิจารณาค่าเผื่อผลขาดทุนจากการด้อยค่าของเงินให้กู้ยืม</w:t>
      </w:r>
    </w:p>
    <w:p w14:paraId="3B29CC47" w14:textId="77777777" w:rsidR="00D5121C" w:rsidRPr="00871D2B" w:rsidRDefault="009B2480">
      <w:pPr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มกราคม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และไม่ปรับย้อนหลังงบการเงินปีก่อนที่แสดงเปรียบเทียบ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</w:p>
    <w:p w14:paraId="4D8EA29F" w14:textId="087119FE" w:rsidR="00D5121C" w:rsidRDefault="009B2480">
      <w:pPr>
        <w:overflowPunct/>
        <w:autoSpaceDE/>
        <w:autoSpaceDN/>
        <w:adjustRightInd/>
        <w:ind w:firstLine="360"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ผลสะสมของเปลี่ยนแปลงนโยบายการบัญชีแสดงอยู่ในหมายเหตุประกอบงบการเงินระหว่างกาล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แบบย่อ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ข้อ </w:t>
      </w:r>
      <w:r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="008B30F1">
        <w:rPr>
          <w:rFonts w:asciiTheme="majorBidi" w:hAnsiTheme="majorBidi" w:cstheme="majorBidi"/>
          <w:color w:val="000000"/>
          <w:spacing w:val="-2"/>
          <w:sz w:val="28"/>
        </w:rPr>
        <w:t>.3</w:t>
      </w:r>
    </w:p>
    <w:p w14:paraId="74019E00" w14:textId="77777777" w:rsidR="00D5121C" w:rsidRDefault="009B2480">
      <w:pPr>
        <w:spacing w:before="240" w:line="240" w:lineRule="atLeast"/>
        <w:ind w:firstLine="360"/>
        <w:rPr>
          <w:rFonts w:asciiTheme="majorBidi" w:hAnsiTheme="majorBidi"/>
          <w:b/>
          <w:bCs/>
          <w:sz w:val="28"/>
        </w:rPr>
      </w:pPr>
      <w:r w:rsidRPr="00871D2B">
        <w:rPr>
          <w:rFonts w:asciiTheme="majorBidi" w:hAnsiTheme="majorBidi"/>
          <w:b/>
          <w:bCs/>
          <w:sz w:val="28"/>
          <w:cs/>
          <w:lang w:val="en-GB"/>
        </w:rPr>
        <w:t xml:space="preserve">มาตรฐานการรายงานทางการเงิน ฉบับที่ </w:t>
      </w:r>
      <w:r>
        <w:rPr>
          <w:rFonts w:asciiTheme="majorBidi" w:hAnsiTheme="majorBidi"/>
          <w:b/>
          <w:bCs/>
          <w:sz w:val="28"/>
        </w:rPr>
        <w:t xml:space="preserve">16 </w:t>
      </w:r>
      <w:r w:rsidRPr="00871D2B">
        <w:rPr>
          <w:rFonts w:asciiTheme="majorBidi" w:hAnsiTheme="majorBidi"/>
          <w:b/>
          <w:bCs/>
          <w:sz w:val="28"/>
          <w:cs/>
          <w:lang w:val="en-GB"/>
        </w:rPr>
        <w:t>เรื่อง สัญญาเช่า</w:t>
      </w:r>
    </w:p>
    <w:p w14:paraId="7D1769F2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16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ใช้แทนมาตรฐานการบัญชี ฉบับที่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17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 12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เดือน เว้นแต่สินทรัพย์อ้างอิงนั้นมีมูลค่าต่ำ</w:t>
      </w:r>
    </w:p>
    <w:p w14:paraId="0648642D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การบัญชีสำหรับผู้ให้เช่าไม่มีการเปลี่ยนแปลงอย่างมีสาระสำคัญจากมาตรฐานการบัญชีฉบับที่ </w:t>
      </w:r>
      <w:r>
        <w:rPr>
          <w:rFonts w:asciiTheme="majorBidi" w:hAnsiTheme="majorBidi"/>
          <w:color w:val="000000"/>
          <w:spacing w:val="-2"/>
          <w:sz w:val="28"/>
        </w:rPr>
        <w:t xml:space="preserve">17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4F87CE84" w14:textId="426FA7B0" w:rsidR="00D5121C" w:rsidRPr="000666AF" w:rsidRDefault="009B2480" w:rsidP="000666AF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  <w:cs/>
        </w:rPr>
      </w:pP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ณ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วันที่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1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มกราคม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2563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และไม่ปรับย้อนหลังงบการเงิน</w:t>
      </w:r>
      <w:r>
        <w:rPr>
          <w:rFonts w:asciiTheme="majorBidi" w:hAnsiTheme="majorBidi"/>
          <w:color w:val="000000"/>
          <w:spacing w:val="-2"/>
          <w:sz w:val="28"/>
        </w:rPr>
        <w:t xml:space="preserve"> 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ปีก่อนที่แสดงเปรียบเทียบ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ผลสะสม</w:t>
      </w:r>
      <w:r w:rsidR="004B600C"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จากการ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เปลี่ยนแปลงนโยบายการบัญชีแสดงอยู่ในหมายเหตุประกอบงบการเงินระหว่างกาลแบบย่อข้อ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="004B600C">
        <w:rPr>
          <w:rFonts w:asciiTheme="majorBidi" w:hAnsiTheme="majorBidi" w:cstheme="majorBidi"/>
          <w:color w:val="000000"/>
          <w:spacing w:val="-2"/>
          <w:sz w:val="28"/>
        </w:rPr>
        <w:t>.3</w:t>
      </w:r>
    </w:p>
    <w:p w14:paraId="280A75B2" w14:textId="77777777" w:rsidR="00D5121C" w:rsidRDefault="00D5121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3451FC0A" w14:textId="77777777" w:rsidR="00D5121C" w:rsidRDefault="00D5121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83EE552" w14:textId="77777777" w:rsidR="00D5121C" w:rsidRDefault="009B2480">
      <w:pPr>
        <w:pStyle w:val="ListParagraph"/>
        <w:numPr>
          <w:ilvl w:val="0"/>
          <w:numId w:val="21"/>
        </w:numPr>
        <w:tabs>
          <w:tab w:val="left" w:pos="360"/>
        </w:tabs>
        <w:spacing w:before="240" w:line="240" w:lineRule="atLeast"/>
        <w:jc w:val="thaiDistribute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hint="cs"/>
          <w:b/>
          <w:bCs/>
          <w:sz w:val="28"/>
          <w:cs/>
          <w:lang w:val="en-GB"/>
        </w:rPr>
        <w:lastRenderedPageBreak/>
        <w:t>นโยบายการบัญชีที่สำคัญ</w:t>
      </w:r>
    </w:p>
    <w:p w14:paraId="2FF064E4" w14:textId="77777777" w:rsidR="00D5121C" w:rsidRDefault="009B2480">
      <w:pPr>
        <w:tabs>
          <w:tab w:val="left" w:pos="90"/>
        </w:tabs>
        <w:spacing w:before="240" w:line="240" w:lineRule="atLeast"/>
        <w:ind w:left="360"/>
        <w:jc w:val="thaiDistribute"/>
        <w:rPr>
          <w:rFonts w:asciiTheme="majorBidi" w:hAnsiTheme="majorBidi" w:cstheme="majorBidi"/>
          <w:spacing w:val="-2"/>
          <w:sz w:val="28"/>
        </w:rPr>
      </w:pP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>งบการเงินระหว่างกาลนี้จัดทำขึ้นโดยใช้หลักเกณฑ์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871D2B">
        <w:rPr>
          <w:rFonts w:asciiTheme="majorBidi" w:hAnsiTheme="majorBidi" w:cstheme="majorBidi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spacing w:val="-2"/>
          <w:sz w:val="28"/>
        </w:rPr>
        <w:t xml:space="preserve">31 </w:t>
      </w: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>ธันวาคม</w:t>
      </w:r>
      <w:r w:rsidRPr="00871D2B">
        <w:rPr>
          <w:rFonts w:asciiTheme="majorBidi" w:hAnsiTheme="majorBidi" w:cstheme="majorBidi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spacing w:val="-2"/>
          <w:sz w:val="28"/>
        </w:rPr>
        <w:t xml:space="preserve">2562 </w:t>
      </w: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>ยกเว้นการเปลี่ยนแปลงนโยบายการบัญชีเรื่องเครื่องมือทางการเงินและสัญญาเช่า</w:t>
      </w:r>
    </w:p>
    <w:p w14:paraId="345B3A19" w14:textId="77777777" w:rsidR="00D5121C" w:rsidRDefault="009B2480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450" w:hanging="45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t>4.1</w:t>
      </w:r>
      <w:r w:rsidRPr="00871D2B">
        <w:rPr>
          <w:rFonts w:asciiTheme="majorBidi" w:hAnsiTheme="majorBidi" w:cstheme="majorBidi"/>
          <w:b/>
          <w:bCs/>
          <w:color w:val="000000"/>
          <w:spacing w:val="-2"/>
          <w:sz w:val="28"/>
          <w:lang w:val="en-GB"/>
        </w:rPr>
        <w:tab/>
      </w:r>
      <w:r w:rsidRPr="00871D2B">
        <w:rPr>
          <w:rFonts w:asciiTheme="majorBidi" w:hAnsiTheme="majorBidi" w:cstheme="majorBidi" w:hint="cs"/>
          <w:b/>
          <w:bCs/>
          <w:color w:val="000000"/>
          <w:spacing w:val="-2"/>
          <w:sz w:val="28"/>
          <w:cs/>
          <w:lang w:val="en-GB"/>
        </w:rPr>
        <w:t>เครื่องมือทางการเงิน</w:t>
      </w:r>
    </w:p>
    <w:p w14:paraId="2AD09E8F" w14:textId="4162F691" w:rsidR="00D5121C" w:rsidRDefault="009B2480">
      <w:pPr>
        <w:tabs>
          <w:tab w:val="left" w:pos="45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b/>
          <w:bCs/>
          <w:i/>
          <w:iCs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b/>
          <w:bCs/>
          <w:i/>
          <w:iCs/>
          <w:color w:val="000000"/>
          <w:spacing w:val="-2"/>
          <w:sz w:val="28"/>
          <w:cs/>
          <w:lang w:val="en-GB"/>
        </w:rPr>
        <w:t>การจัดประเภทรายการและ</w:t>
      </w:r>
      <w:r w:rsidR="00817BDF" w:rsidRPr="00871D2B">
        <w:rPr>
          <w:rFonts w:asciiTheme="majorBidi" w:hAnsiTheme="majorBidi" w:cstheme="majorBidi" w:hint="cs"/>
          <w:b/>
          <w:bCs/>
          <w:i/>
          <w:iCs/>
          <w:color w:val="000000"/>
          <w:spacing w:val="-2"/>
          <w:sz w:val="28"/>
          <w:cs/>
          <w:lang w:val="en-GB"/>
        </w:rPr>
        <w:t>การ</w:t>
      </w:r>
      <w:r w:rsidRPr="00871D2B">
        <w:rPr>
          <w:rFonts w:asciiTheme="majorBidi" w:hAnsiTheme="majorBidi" w:cstheme="majorBidi" w:hint="cs"/>
          <w:b/>
          <w:bCs/>
          <w:i/>
          <w:iCs/>
          <w:color w:val="000000"/>
          <w:spacing w:val="-2"/>
          <w:sz w:val="28"/>
          <w:cs/>
          <w:lang w:val="en-GB"/>
        </w:rPr>
        <w:t>วัดมูลค่า</w:t>
      </w:r>
    </w:p>
    <w:p w14:paraId="51240F6E" w14:textId="77777777" w:rsidR="004C134D" w:rsidRDefault="009B2480" w:rsidP="004C134D">
      <w:pPr>
        <w:tabs>
          <w:tab w:val="left" w:pos="90"/>
        </w:tabs>
        <w:spacing w:before="240" w:line="240" w:lineRule="atLeast"/>
        <w:ind w:left="360"/>
        <w:jc w:val="thaiDistribute"/>
        <w:rPr>
          <w:rFonts w:asciiTheme="majorBidi" w:hAnsiTheme="majorBidi" w:cstheme="majorBidi"/>
          <w:spacing w:val="-2"/>
          <w:sz w:val="28"/>
        </w:rPr>
      </w:pP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>สินทรัพย์ทางการเงินประเภทตราสารหนี้วัดมูลค่าด้วยมูลค่ายุติธรรมผ่านกำไรหรือขาดทุน หรือผ่านกำไรขาดทุนเบ็ดเสร็จอื่น</w:t>
      </w:r>
      <w:r w:rsidRPr="00871D2B">
        <w:rPr>
          <w:rFonts w:asciiTheme="majorBidi" w:hAnsiTheme="majorBidi" w:cstheme="majorBidi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>หรือราคาทุนตัดจำหน่าย</w:t>
      </w:r>
      <w:r w:rsidRPr="00871D2B">
        <w:rPr>
          <w:rFonts w:asciiTheme="majorBidi" w:hAnsiTheme="majorBidi" w:cstheme="majorBidi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>การจัดประเภทดังกล่าวจะขึ้นอยู่กับโมเดลธุรกิจของกลุ่มบริษัทในการจัดการสินทรัพย์</w:t>
      </w:r>
      <w:r w:rsidRPr="00871D2B">
        <w:rPr>
          <w:rFonts w:asciiTheme="majorBidi" w:hAnsiTheme="majorBidi" w:cstheme="majorBidi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>และลักษณะของกระแสเงินสด</w:t>
      </w:r>
      <w:r w:rsidRPr="00871D2B">
        <w:rPr>
          <w:rFonts w:asciiTheme="majorBidi" w:hAnsiTheme="majorBidi" w:cstheme="majorBidi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>ตามสัญญาของสินทรัพย์ทางการเงินนั้น</w:t>
      </w:r>
      <w:r>
        <w:rPr>
          <w:rFonts w:asciiTheme="majorBidi" w:hAnsiTheme="majorBidi" w:cstheme="majorBidi"/>
          <w:spacing w:val="-2"/>
          <w:sz w:val="28"/>
        </w:rPr>
        <w:t xml:space="preserve"> </w:t>
      </w:r>
    </w:p>
    <w:p w14:paraId="6EA6BE7F" w14:textId="77777777" w:rsidR="004C134D" w:rsidRDefault="009B2480" w:rsidP="004C134D">
      <w:pPr>
        <w:tabs>
          <w:tab w:val="left" w:pos="90"/>
        </w:tabs>
        <w:spacing w:before="200" w:line="240" w:lineRule="atLeast"/>
        <w:ind w:left="360"/>
        <w:jc w:val="thaiDistribute"/>
        <w:rPr>
          <w:rFonts w:asciiTheme="majorBidi" w:hAnsiTheme="majorBidi" w:cstheme="majorBidi"/>
          <w:spacing w:val="-2"/>
          <w:sz w:val="28"/>
        </w:rPr>
      </w:pP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>สินทรัพย์ทางการเงินประเภทตราสารทุนวัดมูลค่าด้วยมูลค่ายุติธรรมผ่านกำไรหรือขาดทุน</w:t>
      </w:r>
      <w:r w:rsidRPr="00871D2B">
        <w:rPr>
          <w:rFonts w:asciiTheme="majorBidi" w:hAnsiTheme="majorBidi" w:cstheme="majorBidi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>หรือผ่านกำไรขาดทุนเบ็ดเสร็จอื่น</w:t>
      </w:r>
      <w:r>
        <w:rPr>
          <w:rFonts w:asciiTheme="majorBidi" w:hAnsiTheme="majorBidi" w:cstheme="majorBidi"/>
          <w:spacing w:val="-2"/>
          <w:sz w:val="28"/>
        </w:rPr>
        <w:t xml:space="preserve"> </w:t>
      </w: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3749FD7C" w14:textId="78E46FED" w:rsidR="00D5121C" w:rsidRDefault="009B2480" w:rsidP="004C134D">
      <w:pPr>
        <w:tabs>
          <w:tab w:val="left" w:pos="90"/>
        </w:tabs>
        <w:spacing w:before="200" w:line="240" w:lineRule="atLeast"/>
        <w:ind w:left="360"/>
        <w:jc w:val="thaiDistribute"/>
        <w:rPr>
          <w:rFonts w:asciiTheme="majorBidi" w:hAnsiTheme="majorBidi" w:cstheme="majorBidi"/>
          <w:spacing w:val="-2"/>
          <w:sz w:val="28"/>
        </w:rPr>
      </w:pP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14:paraId="2C8E61EE" w14:textId="77777777" w:rsidR="00D5121C" w:rsidRDefault="009B2480">
      <w:pPr>
        <w:spacing w:before="240" w:line="240" w:lineRule="atLeast"/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71D2B">
        <w:rPr>
          <w:rFonts w:asciiTheme="majorBidi" w:hAnsiTheme="majorBidi" w:hint="cs"/>
          <w:b/>
          <w:bCs/>
          <w:i/>
          <w:iCs/>
          <w:sz w:val="28"/>
          <w:cs/>
          <w:lang w:val="en-GB"/>
        </w:rPr>
        <w:t>การด้อยค่าของสินทรัพย์ทางการเงิน</w:t>
      </w:r>
    </w:p>
    <w:p w14:paraId="6D4FB6CF" w14:textId="77777777" w:rsidR="00D5121C" w:rsidRDefault="009B2480">
      <w:pPr>
        <w:spacing w:before="240" w:line="240" w:lineRule="atLeast"/>
        <w:ind w:left="360" w:right="-90"/>
        <w:jc w:val="thaiDistribute"/>
        <w:rPr>
          <w:rFonts w:asciiTheme="majorBidi" w:hAnsiTheme="majorBidi" w:cstheme="majorBidi"/>
          <w:spacing w:val="-2"/>
          <w:sz w:val="28"/>
        </w:rPr>
      </w:pP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>
        <w:rPr>
          <w:rFonts w:asciiTheme="majorBidi" w:hAnsiTheme="majorBidi" w:cstheme="majorBidi"/>
          <w:spacing w:val="-2"/>
          <w:sz w:val="28"/>
        </w:rPr>
        <w:t xml:space="preserve"> </w:t>
      </w: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>โดยไม่จำเป็นต้องรอให้เหตุการณ์ที่มีการด้อยค่าด้านเครดิตเกิดขึ้นก่อน</w:t>
      </w:r>
      <w:r>
        <w:rPr>
          <w:rFonts w:asciiTheme="majorBidi" w:hAnsiTheme="majorBidi" w:cstheme="majorBidi"/>
          <w:spacing w:val="-2"/>
          <w:sz w:val="28"/>
        </w:rPr>
        <w:t xml:space="preserve"> </w:t>
      </w: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>กลุ่มบริษัทพิจารณาการเปลี่ยนแปลงในความเสี่ยงด้านเครดิตของสินทรัพย์ทางการเงินเป็นระดับ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</w:t>
      </w:r>
      <w:r>
        <w:rPr>
          <w:rFonts w:asciiTheme="majorBidi" w:hAnsiTheme="majorBidi" w:cstheme="majorBidi"/>
          <w:spacing w:val="-2"/>
          <w:sz w:val="28"/>
        </w:rPr>
        <w:t xml:space="preserve"> </w:t>
      </w: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>โดยมีข้อยกเว้นสำหรับลูกหนี้การค้าที่ไม่มีองค์ประกอบเกี่ยวกับการจัดหาเงินที่มีนัยสำคัญ</w:t>
      </w:r>
      <w:r w:rsidRPr="00871D2B">
        <w:rPr>
          <w:rFonts w:asciiTheme="majorBidi" w:hAnsiTheme="majorBidi" w:cstheme="majorBidi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26250AC1" w14:textId="77777777" w:rsidR="00D5121C" w:rsidRDefault="009B2480">
      <w:pPr>
        <w:tabs>
          <w:tab w:val="left" w:pos="360"/>
          <w:tab w:val="left" w:pos="540"/>
        </w:tabs>
        <w:spacing w:before="120" w:after="160" w:line="400" w:lineRule="exact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t>4.2</w:t>
      </w:r>
      <w:r w:rsidRPr="00871D2B">
        <w:rPr>
          <w:rFonts w:asciiTheme="majorBidi" w:hAnsiTheme="majorBidi" w:cstheme="majorBidi"/>
          <w:b/>
          <w:bCs/>
          <w:color w:val="000000"/>
          <w:spacing w:val="-2"/>
          <w:sz w:val="28"/>
          <w:lang w:val="en-GB"/>
        </w:rPr>
        <w:tab/>
      </w:r>
      <w:r w:rsidRPr="00871D2B">
        <w:rPr>
          <w:rFonts w:asciiTheme="majorBidi" w:hAnsiTheme="majorBidi" w:cstheme="majorBidi" w:hint="cs"/>
          <w:b/>
          <w:bCs/>
          <w:color w:val="000000"/>
          <w:spacing w:val="-2"/>
          <w:sz w:val="28"/>
          <w:cs/>
          <w:lang w:val="en-GB"/>
        </w:rPr>
        <w:t>สัญญาเช่า</w:t>
      </w:r>
    </w:p>
    <w:p w14:paraId="761A42C9" w14:textId="77777777" w:rsidR="00D5121C" w:rsidRDefault="009B2480">
      <w:pPr>
        <w:spacing w:before="240" w:line="240" w:lineRule="atLeast"/>
        <w:ind w:left="360"/>
        <w:jc w:val="thaiDistribute"/>
        <w:rPr>
          <w:rFonts w:asciiTheme="majorBidi" w:hAnsiTheme="majorBidi"/>
          <w:b/>
          <w:bCs/>
          <w:i/>
          <w:iCs/>
          <w:sz w:val="28"/>
        </w:rPr>
      </w:pPr>
      <w:r w:rsidRPr="00871D2B">
        <w:rPr>
          <w:rFonts w:asciiTheme="majorBidi" w:hAnsiTheme="majorBidi"/>
          <w:b/>
          <w:bCs/>
          <w:i/>
          <w:iCs/>
          <w:sz w:val="28"/>
          <w:cs/>
          <w:lang w:val="en-GB"/>
        </w:rPr>
        <w:t>สินทรัพย์สิทธิการใช้</w:t>
      </w:r>
    </w:p>
    <w:p w14:paraId="68810D75" w14:textId="77777777" w:rsidR="00D5121C" w:rsidRDefault="009B2480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/>
          <w:sz w:val="28"/>
          <w:cs/>
          <w:lang w:val="en-GB"/>
        </w:rPr>
        <w:t>กลุ่มบริษัทรับรู้สินทรัพย์สิทธิการใช้</w:t>
      </w:r>
      <w:r>
        <w:rPr>
          <w:rFonts w:asciiTheme="majorBidi" w:hAnsiTheme="majorBidi" w:cstheme="majorBidi"/>
          <w:sz w:val="28"/>
        </w:rPr>
        <w:t xml:space="preserve"> </w:t>
      </w:r>
      <w:r w:rsidRPr="00871D2B">
        <w:rPr>
          <w:rFonts w:asciiTheme="majorBidi" w:hAnsiTheme="majorBidi" w:cstheme="majorBidi"/>
          <w:sz w:val="28"/>
          <w:cs/>
          <w:lang w:val="en-GB"/>
        </w:rPr>
        <w:t>ณ</w:t>
      </w:r>
      <w:r>
        <w:rPr>
          <w:rFonts w:asciiTheme="majorBidi" w:hAnsiTheme="majorBidi" w:cstheme="majorBidi"/>
          <w:sz w:val="28"/>
        </w:rPr>
        <w:t xml:space="preserve"> </w:t>
      </w:r>
      <w:r w:rsidRPr="00871D2B">
        <w:rPr>
          <w:rFonts w:asciiTheme="majorBidi" w:hAnsiTheme="majorBidi" w:cstheme="majorBidi"/>
          <w:sz w:val="28"/>
          <w:cs/>
          <w:lang w:val="en-GB"/>
        </w:rPr>
        <w:t>วันที่สัญญาเช่าเริ่มมีผล สินทรัพย์สิทธิการใช้วัดมูลค่าด้วยราคาทุนหักค่าเสื่อมราคาสะสม</w:t>
      </w:r>
      <w:r>
        <w:rPr>
          <w:rFonts w:asciiTheme="majorBidi" w:hAnsiTheme="majorBidi" w:cstheme="majorBidi"/>
          <w:sz w:val="28"/>
        </w:rPr>
        <w:t xml:space="preserve"> </w:t>
      </w:r>
      <w:r w:rsidRPr="00871D2B">
        <w:rPr>
          <w:rFonts w:asciiTheme="majorBidi" w:hAnsiTheme="majorBidi" w:cstheme="majorBidi"/>
          <w:sz w:val="28"/>
          <w:cs/>
          <w:lang w:val="en-GB"/>
        </w:rPr>
        <w:t>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637CEF8" w14:textId="0C82A96B" w:rsidR="00632FE4" w:rsidRDefault="009B2480" w:rsidP="00802D3C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/>
          <w:sz w:val="28"/>
          <w:cs/>
          <w:lang w:val="en-GB"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</w:t>
      </w:r>
      <w:r>
        <w:rPr>
          <w:rFonts w:asciiTheme="majorBidi" w:hAnsiTheme="majorBidi" w:cstheme="majorBidi"/>
          <w:sz w:val="28"/>
        </w:rPr>
        <w:t xml:space="preserve"> </w:t>
      </w:r>
      <w:r w:rsidRPr="00871D2B">
        <w:rPr>
          <w:rFonts w:asciiTheme="majorBidi" w:hAnsiTheme="majorBidi" w:cstheme="majorBidi"/>
          <w:sz w:val="28"/>
          <w:cs/>
          <w:lang w:val="en-GB"/>
        </w:rPr>
        <w:t>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002E3E8A" w14:textId="77777777" w:rsidR="00D5121C" w:rsidRDefault="009B2480">
      <w:pPr>
        <w:spacing w:before="240" w:line="240" w:lineRule="atLeast"/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71D2B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lastRenderedPageBreak/>
        <w:t>หนี้สินตามสัญญาเช่า</w:t>
      </w:r>
    </w:p>
    <w:p w14:paraId="0921E5AA" w14:textId="77777777" w:rsidR="00D5121C" w:rsidRDefault="009B2480">
      <w:pPr>
        <w:tabs>
          <w:tab w:val="left" w:pos="630"/>
          <w:tab w:val="left" w:pos="810"/>
        </w:tabs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/>
          <w:sz w:val="28"/>
          <w:cs/>
          <w:lang w:val="en-GB"/>
        </w:rPr>
        <w:t>ณ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/>
          <w:sz w:val="28"/>
          <w:cs/>
          <w:lang w:val="en-GB"/>
        </w:rPr>
        <w:t>วันที่สัญญาเช่าเริ่มมีผล</w:t>
      </w:r>
      <w:r>
        <w:rPr>
          <w:rFonts w:asciiTheme="majorBidi" w:hAnsiTheme="majorBidi" w:cstheme="majorBidi"/>
          <w:sz w:val="28"/>
        </w:rPr>
        <w:t xml:space="preserve"> 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กลุ่มบริษัทรับรู้หนี้สินตามสัญญาเช่าด้วยมูลค่าปัจจุบันของจำนวนเงินที่ต้องจ่ายตามสัญญาเช่า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   </w:t>
      </w:r>
      <w:r w:rsidRPr="00871D2B">
        <w:rPr>
          <w:rFonts w:asciiTheme="majorBidi" w:hAnsiTheme="majorBidi" w:cstheme="majorBidi"/>
          <w:sz w:val="28"/>
          <w:cs/>
          <w:lang w:val="en-GB"/>
        </w:rPr>
        <w:t>คิดลดด้วยอัตราดอกเบี้ยตามนัยของสัญญาเช่าหรืออัตราดอกเบี้ยเงินกู้ยืมส่วนเพิ่มของกลุ่มบริษัทหลังจากวันที่สัญญาเช่าเริ่มมีผล</w:t>
      </w:r>
      <w:r>
        <w:rPr>
          <w:rFonts w:asciiTheme="majorBidi" w:hAnsiTheme="majorBidi" w:cstheme="majorBidi"/>
          <w:sz w:val="28"/>
        </w:rPr>
        <w:t xml:space="preserve"> </w:t>
      </w:r>
      <w:r w:rsidRPr="00871D2B">
        <w:rPr>
          <w:rFonts w:asciiTheme="majorBidi" w:hAnsiTheme="majorBidi" w:cstheme="majorBidi"/>
          <w:sz w:val="28"/>
          <w:cs/>
          <w:lang w:val="en-GB"/>
        </w:rPr>
        <w:t>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747460B4" w14:textId="77777777" w:rsidR="00D5121C" w:rsidRDefault="009B2480">
      <w:pPr>
        <w:spacing w:before="240" w:line="240" w:lineRule="atLeast"/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71D2B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2FAEDF94" w14:textId="77777777" w:rsidR="00D5121C" w:rsidRDefault="009B2480" w:rsidP="00E66466">
      <w:pPr>
        <w:spacing w:before="120"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/>
          <w:sz w:val="28"/>
          <w:cs/>
          <w:lang w:val="en-GB"/>
        </w:rPr>
        <w:t xml:space="preserve">จำนวนเงินที่ต้องจ่ายตามสัญญาเช่าที่มีอายุสัญญาเช่า </w:t>
      </w:r>
      <w:r>
        <w:rPr>
          <w:rFonts w:asciiTheme="majorBidi" w:hAnsiTheme="majorBidi" w:cstheme="majorBidi"/>
          <w:sz w:val="28"/>
        </w:rPr>
        <w:t xml:space="preserve">12 </w:t>
      </w:r>
      <w:r w:rsidRPr="00871D2B">
        <w:rPr>
          <w:rFonts w:asciiTheme="majorBidi" w:hAnsiTheme="majorBidi" w:cstheme="majorBidi"/>
          <w:sz w:val="28"/>
          <w:cs/>
          <w:lang w:val="en-GB"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2C4079B" w14:textId="77777777" w:rsidR="00D5121C" w:rsidRDefault="009B2480">
      <w:pPr>
        <w:tabs>
          <w:tab w:val="left" w:pos="180"/>
          <w:tab w:val="left" w:pos="360"/>
        </w:tabs>
        <w:spacing w:before="240" w:line="240" w:lineRule="atLeast"/>
        <w:ind w:left="360" w:hanging="36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/>
          <w:b/>
          <w:bCs/>
          <w:sz w:val="28"/>
        </w:rPr>
        <w:t>4.3</w:t>
      </w:r>
      <w:r w:rsidRPr="00871D2B">
        <w:rPr>
          <w:rFonts w:asciiTheme="majorBidi" w:hAnsiTheme="majorBidi"/>
          <w:b/>
          <w:bCs/>
          <w:sz w:val="28"/>
          <w:lang w:val="en-GB"/>
        </w:rPr>
        <w:tab/>
      </w:r>
      <w:r w:rsidRPr="00871D2B">
        <w:rPr>
          <w:rFonts w:asciiTheme="majorBidi" w:hAnsiTheme="majorBidi" w:hint="cs"/>
          <w:b/>
          <w:bCs/>
          <w:sz w:val="28"/>
          <w:cs/>
          <w:lang w:val="en-GB"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1564B328" w14:textId="77777777" w:rsidR="00D5121C" w:rsidRDefault="009B2480">
      <w:pPr>
        <w:spacing w:before="240" w:line="24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กลุ่มบริษัทได้นำมาตรฐานการรายงานทางการเงินกลุ่มเครื่องมือทางการเงิน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และมาตรฐานการรายงานทางการเงิน ฉบับที่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16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มาถือปฏิบัติในระหว่างงวดปัจจุบัน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โดยกลุ่มบริษัทได้เลือกปรับผลสะสมจากการเปลี่ยนแปลงโดยปรับปรุงกับกำไรสะสม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ณ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มกราคม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และไม่ปรับย้อนหลังงบการเงินงวดก่อนที่แสดงเปรียบเทียบ</w:t>
      </w:r>
    </w:p>
    <w:p w14:paraId="5339C3F2" w14:textId="77777777" w:rsidR="00D5121C" w:rsidRDefault="009B2480">
      <w:pPr>
        <w:spacing w:line="24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ผลกระทบต่อกำไรสะสมต้นงวดปี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2563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จากการเปลี่ยนแปลงนโยบายการบัญชีเนื่องจากการนำมาตรฐานเหล่านี้มาถือปฏิบัติ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แสดงได้ดังนี้</w:t>
      </w:r>
    </w:p>
    <w:tbl>
      <w:tblPr>
        <w:tblStyle w:val="TableGrid2"/>
        <w:tblW w:w="917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1800"/>
        <w:gridCol w:w="1620"/>
        <w:gridCol w:w="1425"/>
        <w:gridCol w:w="6"/>
      </w:tblGrid>
      <w:tr w:rsidR="00D5121C" w14:paraId="4263AD7B" w14:textId="77777777">
        <w:trPr>
          <w:tblHeader/>
        </w:trPr>
        <w:tc>
          <w:tcPr>
            <w:tcW w:w="9171" w:type="dxa"/>
            <w:gridSpan w:val="6"/>
            <w:shd w:val="clear" w:color="auto" w:fill="auto"/>
          </w:tcPr>
          <w:p w14:paraId="6A1F0084" w14:textId="77777777" w:rsidR="00D5121C" w:rsidRDefault="009B2480">
            <w:pPr>
              <w:spacing w:line="360" w:lineRule="exact"/>
              <w:ind w:right="-5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 w:val="28"/>
              </w:rPr>
              <w:t>: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พันบาท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5121C" w14:paraId="5957DC32" w14:textId="77777777">
        <w:trPr>
          <w:gridAfter w:val="1"/>
          <w:wAfter w:w="6" w:type="dxa"/>
          <w:tblHeader/>
        </w:trPr>
        <w:tc>
          <w:tcPr>
            <w:tcW w:w="2880" w:type="dxa"/>
            <w:shd w:val="clear" w:color="auto" w:fill="auto"/>
          </w:tcPr>
          <w:p w14:paraId="0503263F" w14:textId="77777777" w:rsidR="00D5121C" w:rsidRDefault="00D5121C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85" w:type="dxa"/>
            <w:gridSpan w:val="4"/>
            <w:shd w:val="clear" w:color="auto" w:fill="auto"/>
            <w:vAlign w:val="bottom"/>
          </w:tcPr>
          <w:p w14:paraId="64DEFB34" w14:textId="77777777" w:rsidR="00D5121C" w:rsidRPr="00871D2B" w:rsidRDefault="009B2480">
            <w:pPr>
              <w:pBdr>
                <w:bottom w:val="single" w:sz="4" w:space="1" w:color="auto"/>
              </w:pBdr>
              <w:spacing w:line="360" w:lineRule="exact"/>
              <w:ind w:left="-106" w:right="-5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</w:tr>
      <w:tr w:rsidR="00D5121C" w14:paraId="6C65D58D" w14:textId="77777777">
        <w:trPr>
          <w:gridAfter w:val="1"/>
          <w:wAfter w:w="6" w:type="dxa"/>
          <w:tblHeader/>
        </w:trPr>
        <w:tc>
          <w:tcPr>
            <w:tcW w:w="2880" w:type="dxa"/>
            <w:shd w:val="clear" w:color="auto" w:fill="auto"/>
          </w:tcPr>
          <w:p w14:paraId="1AA74FFF" w14:textId="77777777" w:rsidR="00D5121C" w:rsidRDefault="00D5121C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B49758" w14:textId="77777777" w:rsidR="00D5121C" w:rsidRDefault="00D5121C">
            <w:pPr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14:paraId="6E1EDD2A" w14:textId="77777777" w:rsidR="00D5121C" w:rsidRPr="00871D2B" w:rsidRDefault="009B2480">
            <w:pPr>
              <w:pBdr>
                <w:bottom w:val="single" w:sz="4" w:space="1" w:color="auto"/>
              </w:pBdr>
              <w:spacing w:line="360" w:lineRule="exact"/>
              <w:ind w:right="-6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ผลกระทบจาก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31177810" w14:textId="77777777" w:rsidR="00D5121C" w:rsidRDefault="00D5121C">
            <w:pPr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35BC71F8" w14:textId="77777777">
        <w:trPr>
          <w:gridAfter w:val="1"/>
          <w:wAfter w:w="6" w:type="dxa"/>
          <w:tblHeader/>
        </w:trPr>
        <w:tc>
          <w:tcPr>
            <w:tcW w:w="2880" w:type="dxa"/>
            <w:shd w:val="clear" w:color="auto" w:fill="auto"/>
          </w:tcPr>
          <w:p w14:paraId="19BE76F7" w14:textId="77777777" w:rsidR="00D5121C" w:rsidRDefault="00D5121C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E69535" w14:textId="77777777" w:rsidR="00D5121C" w:rsidRDefault="009B2480">
            <w:pPr>
              <w:pBdr>
                <w:bottom w:val="single" w:sz="4" w:space="1" w:color="auto"/>
              </w:pBdr>
              <w:spacing w:line="360" w:lineRule="exact"/>
              <w:ind w:left="-106" w:right="-7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AF6E3ED" w14:textId="77777777" w:rsidR="00D5121C" w:rsidRDefault="009B24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มาตรฐานการรายงาน            ทางการเงินกลุ่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ม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เครื่องมือทางการเงิน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C92D47D" w14:textId="77777777" w:rsidR="00D5121C" w:rsidRPr="00871D2B" w:rsidRDefault="009B2480">
            <w:pPr>
              <w:pBdr>
                <w:bottom w:val="single" w:sz="4" w:space="1" w:color="auto"/>
              </w:pBdr>
              <w:spacing w:line="360" w:lineRule="exact"/>
              <w:ind w:right="-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มาตรฐานการรายงานทางการเงิน ฉบับที่ </w:t>
            </w:r>
            <w:r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17EE8DA3" w14:textId="77777777" w:rsidR="00D5121C" w:rsidRDefault="009B2480">
            <w:pPr>
              <w:pBdr>
                <w:bottom w:val="single" w:sz="4" w:space="1" w:color="auto"/>
              </w:pBdr>
              <w:spacing w:line="360" w:lineRule="exact"/>
              <w:ind w:right="-5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D5121C" w14:paraId="5F52AC72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196D0313" w14:textId="77777777" w:rsidR="00D5121C" w:rsidRDefault="009B2480">
            <w:pPr>
              <w:spacing w:line="360" w:lineRule="exact"/>
              <w:ind w:left="-112" w:firstLine="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งบแสดงฐานะการเงิน</w:t>
            </w:r>
          </w:p>
        </w:tc>
        <w:tc>
          <w:tcPr>
            <w:tcW w:w="1440" w:type="dxa"/>
            <w:shd w:val="clear" w:color="auto" w:fill="auto"/>
          </w:tcPr>
          <w:p w14:paraId="061BAA6D" w14:textId="77777777" w:rsidR="00D5121C" w:rsidRDefault="00D5121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6E65C5C0" w14:textId="77777777" w:rsidR="00D5121C" w:rsidRDefault="00D5121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16052C1" w14:textId="77777777" w:rsidR="00D5121C" w:rsidRDefault="00D5121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5" w:type="dxa"/>
            <w:shd w:val="clear" w:color="auto" w:fill="auto"/>
          </w:tcPr>
          <w:p w14:paraId="7753A7A0" w14:textId="77777777" w:rsidR="00D5121C" w:rsidRDefault="00D5121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71CE3E5E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01AE6D0E" w14:textId="77777777" w:rsidR="00D5121C" w:rsidRPr="00871D2B" w:rsidRDefault="009B2480">
            <w:pPr>
              <w:spacing w:line="360" w:lineRule="exact"/>
              <w:ind w:left="-112" w:firstLine="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9A6B2F" w14:textId="77777777" w:rsidR="00D5121C" w:rsidRDefault="00D5121C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E0EAD4A" w14:textId="77777777" w:rsidR="00D5121C" w:rsidRDefault="00D5121C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41AB7BD" w14:textId="77777777" w:rsidR="00D5121C" w:rsidRDefault="00D5121C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7007AEEA" w14:textId="77777777" w:rsidR="00D5121C" w:rsidRDefault="00D5121C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7D5864B7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103B83A1" w14:textId="77777777" w:rsidR="00D5121C" w:rsidRPr="00871D2B" w:rsidRDefault="009B2480">
            <w:pPr>
              <w:spacing w:line="360" w:lineRule="exact"/>
              <w:ind w:left="-112" w:firstLine="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35651E" w14:textId="77777777" w:rsidR="00D5121C" w:rsidRDefault="00D5121C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975217D" w14:textId="77777777" w:rsidR="00D5121C" w:rsidRDefault="00D5121C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D92A055" w14:textId="77777777" w:rsidR="00D5121C" w:rsidRDefault="00D5121C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7D1DDA9B" w14:textId="77777777" w:rsidR="00D5121C" w:rsidRDefault="00D5121C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54481B40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431CBCC9" w14:textId="77777777" w:rsidR="00D5121C" w:rsidRPr="00871D2B" w:rsidRDefault="009B2480">
            <w:pPr>
              <w:spacing w:line="360" w:lineRule="exact"/>
              <w:ind w:left="-112" w:firstLine="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เงินลงทุนชั่วคราว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83520C" w14:textId="77777777" w:rsidR="00D5121C" w:rsidRDefault="009B2480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7,371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8EF66D6" w14:textId="77777777" w:rsidR="00D5121C" w:rsidRDefault="009B2480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(7,371)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48D65D" w14:textId="77777777" w:rsidR="00D5121C" w:rsidRDefault="009B2480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7C549795" w14:textId="77777777" w:rsidR="00D5121C" w:rsidRDefault="009B2480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55C37176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6D4A4448" w14:textId="77777777" w:rsidR="00D5121C" w:rsidRPr="00871D2B" w:rsidRDefault="009B2480">
            <w:pPr>
              <w:spacing w:line="360" w:lineRule="exact"/>
              <w:ind w:left="-110" w:firstLine="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2A7CC9" w14:textId="77777777" w:rsidR="00D5121C" w:rsidRDefault="009B2480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A0203F5" w14:textId="77777777" w:rsidR="00D5121C" w:rsidRDefault="009B2480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7,371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5EBF26" w14:textId="77777777" w:rsidR="00D5121C" w:rsidRDefault="009B2480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3FD7D2EC" w14:textId="77777777" w:rsidR="00D5121C" w:rsidRDefault="009B2480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7,371</w:t>
            </w:r>
          </w:p>
        </w:tc>
      </w:tr>
      <w:tr w:rsidR="00D5121C" w14:paraId="6A6A2848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45E4B1E1" w14:textId="77777777" w:rsidR="00D5121C" w:rsidRDefault="009B2480">
            <w:pPr>
              <w:spacing w:line="360" w:lineRule="exact"/>
              <w:ind w:left="-112" w:firstLine="4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ลูกหนี้การค้าและลูกหนี้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หมุนเวียน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88E1CC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353,545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B4B3FE1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 xml:space="preserve"> (24,693)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DE5C74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 xml:space="preserve"> -   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6D8D8D14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328,852</w:t>
            </w:r>
          </w:p>
        </w:tc>
      </w:tr>
      <w:tr w:rsidR="00D5121C" w14:paraId="50D46D19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05984CD1" w14:textId="77777777" w:rsidR="00D5121C" w:rsidRPr="00871D2B" w:rsidRDefault="009B2480">
            <w:pPr>
              <w:spacing w:line="360" w:lineRule="exact"/>
              <w:ind w:left="-112" w:firstLine="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C7AEAA" w14:textId="77777777" w:rsidR="00D5121C" w:rsidRDefault="00D5121C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D848734" w14:textId="77777777" w:rsidR="00D5121C" w:rsidRDefault="00D5121C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0438865" w14:textId="77777777" w:rsidR="00D5121C" w:rsidRDefault="00D5121C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29D44E81" w14:textId="77777777" w:rsidR="00D5121C" w:rsidRDefault="00D5121C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</w:tr>
      <w:tr w:rsidR="00D5121C" w14:paraId="4A9A4B6C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006A47CE" w14:textId="77777777" w:rsidR="00D5121C" w:rsidRPr="00871D2B" w:rsidRDefault="009B2480">
            <w:pPr>
              <w:spacing w:line="360" w:lineRule="exact"/>
              <w:ind w:left="-112" w:firstLine="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5156A6" w14:textId="77777777" w:rsidR="00D5121C" w:rsidRDefault="009B2480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24,801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375C33F" w14:textId="77777777" w:rsidR="00D5121C" w:rsidRDefault="009B2480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(24,801)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D01BEB" w14:textId="77777777" w:rsidR="00D5121C" w:rsidRDefault="009B2480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15CBE845" w14:textId="77777777" w:rsidR="00D5121C" w:rsidRDefault="009B2480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5179B925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1C4C5C75" w14:textId="77777777" w:rsidR="00D5121C" w:rsidRPr="00871D2B" w:rsidRDefault="009B2480">
            <w:pPr>
              <w:spacing w:line="360" w:lineRule="exact"/>
              <w:ind w:left="-112" w:firstLine="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83AF66" w14:textId="77777777" w:rsidR="00D5121C" w:rsidRDefault="009B2480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EECAD0E" w14:textId="77777777" w:rsidR="00D5121C" w:rsidRDefault="009B2480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24,801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B7B320" w14:textId="77777777" w:rsidR="00D5121C" w:rsidRDefault="009B2480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4A5F9F93" w14:textId="77777777" w:rsidR="00D5121C" w:rsidRDefault="009B2480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24,801</w:t>
            </w:r>
          </w:p>
        </w:tc>
      </w:tr>
      <w:tr w:rsidR="00D5121C" w14:paraId="55F9DD65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45C0AC1D" w14:textId="77777777" w:rsidR="00D5121C" w:rsidRDefault="009B2480">
            <w:pPr>
              <w:spacing w:line="360" w:lineRule="exact"/>
              <w:ind w:left="-112" w:firstLine="4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97AF0D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660,172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5234962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C30F44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(12,207)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672D754C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647,965</w:t>
            </w:r>
          </w:p>
        </w:tc>
      </w:tr>
      <w:tr w:rsidR="00D5121C" w14:paraId="170C1B91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6DAF3E09" w14:textId="77777777" w:rsidR="00D5121C" w:rsidRDefault="009B2480">
            <w:pPr>
              <w:spacing w:line="360" w:lineRule="exact"/>
              <w:ind w:left="-112" w:firstLine="4"/>
              <w:rPr>
                <w:rFonts w:asciiTheme="majorBidi" w:hAnsiTheme="majorBidi" w:cstheme="majorBidi"/>
                <w:spacing w:val="-6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EBD102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FBE2FBD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3A42CC" w14:textId="77777777" w:rsidR="00D5121C" w:rsidRDefault="009B2480">
            <w:pPr>
              <w:tabs>
                <w:tab w:val="decimal" w:pos="1176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233,699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2C215D7C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233,699</w:t>
            </w:r>
          </w:p>
        </w:tc>
      </w:tr>
      <w:tr w:rsidR="00D5121C" w14:paraId="09B83308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468A4206" w14:textId="77777777" w:rsidR="00D5121C" w:rsidRDefault="009B2480">
            <w:pPr>
              <w:spacing w:line="360" w:lineRule="exact"/>
              <w:ind w:left="-112" w:firstLine="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3AA6F" w14:textId="77777777" w:rsidR="00D5121C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A7E3E64" w14:textId="77777777" w:rsidR="00D5121C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82C428B" w14:textId="77777777" w:rsidR="00D5121C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65019B85" w14:textId="77777777" w:rsidR="00D5121C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76D954E2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7A8A7B17" w14:textId="77777777" w:rsidR="00D5121C" w:rsidRDefault="009B2480">
            <w:pPr>
              <w:spacing w:line="360" w:lineRule="exact"/>
              <w:ind w:left="-112" w:firstLine="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A1229C" w14:textId="77777777" w:rsidR="00D5121C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9B97AE3" w14:textId="77777777" w:rsidR="00D5121C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BAC237D" w14:textId="77777777" w:rsidR="00D5121C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15DA6820" w14:textId="77777777" w:rsidR="00D5121C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7D7DE4F0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0A9A6A53" w14:textId="77777777" w:rsidR="00D5121C" w:rsidRPr="00871D2B" w:rsidRDefault="009B2480">
            <w:pPr>
              <w:spacing w:line="360" w:lineRule="exact"/>
              <w:ind w:left="168" w:hanging="276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ส่วนของหนี้สินตามสัญญาเช่า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การเงิน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ที่ถึงกำหนดชำระภายในหนึ่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ง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EDAE51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2,797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9455429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3BA709B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(2,797)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727E9743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33377BDC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61C4D847" w14:textId="77777777" w:rsidR="00D5121C" w:rsidRPr="00871D2B" w:rsidRDefault="009B2480">
            <w:pPr>
              <w:spacing w:line="360" w:lineRule="exact"/>
              <w:ind w:left="168" w:hanging="276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ส่วนของหนี้สินตามสัญญาเช่าที่ถึงกำหนดชำระภายในหนึ่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ง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A9F6D4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E6F1775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E3A151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18,802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15B09B03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18,802</w:t>
            </w:r>
          </w:p>
        </w:tc>
      </w:tr>
      <w:tr w:rsidR="00D5121C" w14:paraId="4233B096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7297827B" w14:textId="77777777" w:rsidR="00D5121C" w:rsidRPr="00871D2B" w:rsidRDefault="009B2480">
            <w:pPr>
              <w:spacing w:line="360" w:lineRule="exact"/>
              <w:ind w:left="-112" w:firstLine="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75A78A" w14:textId="77777777" w:rsidR="00D5121C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1A92089" w14:textId="77777777" w:rsidR="00D5121C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0522BF2" w14:textId="77777777" w:rsidR="00D5121C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6B6CA646" w14:textId="77777777" w:rsidR="00D5121C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57EEC158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540A3498" w14:textId="77777777" w:rsidR="00D5121C" w:rsidRPr="00871D2B" w:rsidRDefault="009B2480">
            <w:pPr>
              <w:spacing w:line="360" w:lineRule="exact"/>
              <w:ind w:left="168" w:hanging="276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หนี้สินตามสัญญาเช่า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909DB6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7,691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4FF1793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382EAF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(7,691)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1B639F9B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7DB53569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7D7C241B" w14:textId="77777777" w:rsidR="00D5121C" w:rsidRPr="00871D2B" w:rsidRDefault="009B2480">
            <w:pPr>
              <w:spacing w:line="360" w:lineRule="exact"/>
              <w:ind w:left="168" w:hanging="276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822987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27FF47E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D32E17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215,745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1D9BD132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215,745</w:t>
            </w:r>
          </w:p>
        </w:tc>
      </w:tr>
      <w:tr w:rsidR="00D5121C" w14:paraId="39FBFCAA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2BCEF5EE" w14:textId="77777777" w:rsidR="00D5121C" w:rsidRDefault="009B2480">
            <w:pPr>
              <w:spacing w:line="360" w:lineRule="exact"/>
              <w:ind w:left="-112" w:firstLine="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ส่วนของผู้ถือหุ้น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BD7DCF" w14:textId="77777777" w:rsidR="00D5121C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9903994" w14:textId="77777777" w:rsidR="00D5121C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CFDB244" w14:textId="77777777" w:rsidR="00D5121C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4BACA9D4" w14:textId="77777777" w:rsidR="00D5121C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759049CD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1318C6A6" w14:textId="77777777" w:rsidR="00D5121C" w:rsidRDefault="009B2480">
            <w:pPr>
              <w:spacing w:line="360" w:lineRule="exact"/>
              <w:ind w:left="-112" w:firstLine="4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ขาดทุน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สะสม - ยังไม่ได้จัดสรร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898D52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 w:hint="eastAsia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287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903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FFF536A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(24,693)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12FCE11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320143BC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(1,312,596)</w:t>
            </w:r>
          </w:p>
        </w:tc>
      </w:tr>
    </w:tbl>
    <w:p w14:paraId="3B6C3AC1" w14:textId="77777777" w:rsidR="00D5121C" w:rsidRDefault="00D5121C">
      <w:pPr>
        <w:spacing w:line="360" w:lineRule="exact"/>
        <w:jc w:val="right"/>
        <w:rPr>
          <w:rFonts w:asciiTheme="majorBidi" w:eastAsia="Verdana" w:hAnsiTheme="majorBidi" w:cstheme="majorBidi"/>
          <w:szCs w:val="24"/>
        </w:rPr>
      </w:pPr>
    </w:p>
    <w:tbl>
      <w:tblPr>
        <w:tblStyle w:val="TableGrid2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7"/>
        <w:gridCol w:w="1454"/>
        <w:gridCol w:w="1799"/>
        <w:gridCol w:w="1606"/>
        <w:gridCol w:w="1454"/>
      </w:tblGrid>
      <w:tr w:rsidR="00D5121C" w14:paraId="7FB290F7" w14:textId="77777777">
        <w:trPr>
          <w:tblHeader/>
        </w:trPr>
        <w:tc>
          <w:tcPr>
            <w:tcW w:w="9180" w:type="dxa"/>
            <w:gridSpan w:val="5"/>
            <w:shd w:val="clear" w:color="auto" w:fill="auto"/>
          </w:tcPr>
          <w:p w14:paraId="4216CC90" w14:textId="77777777" w:rsidR="00D5121C" w:rsidRDefault="009B24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 w:val="28"/>
              </w:rPr>
              <w:t>: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พันบาท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5121C" w14:paraId="2EE0C8B0" w14:textId="77777777">
        <w:trPr>
          <w:tblHeader/>
        </w:trPr>
        <w:tc>
          <w:tcPr>
            <w:tcW w:w="2867" w:type="dxa"/>
            <w:shd w:val="clear" w:color="auto" w:fill="auto"/>
          </w:tcPr>
          <w:p w14:paraId="00706013" w14:textId="77777777" w:rsidR="00D5121C" w:rsidRDefault="00D5121C">
            <w:pPr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6313" w:type="dxa"/>
            <w:gridSpan w:val="4"/>
            <w:shd w:val="clear" w:color="auto" w:fill="auto"/>
            <w:vAlign w:val="bottom"/>
          </w:tcPr>
          <w:p w14:paraId="7222749E" w14:textId="77777777" w:rsidR="00D5121C" w:rsidRPr="00871D2B" w:rsidRDefault="009B2480">
            <w:pPr>
              <w:pBdr>
                <w:bottom w:val="single" w:sz="4" w:space="1" w:color="auto"/>
              </w:pBdr>
              <w:ind w:left="-19" w:right="-109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450759BF" w14:textId="77777777">
        <w:trPr>
          <w:tblHeader/>
        </w:trPr>
        <w:tc>
          <w:tcPr>
            <w:tcW w:w="2867" w:type="dxa"/>
            <w:shd w:val="clear" w:color="auto" w:fill="auto"/>
          </w:tcPr>
          <w:p w14:paraId="007FCD8D" w14:textId="77777777" w:rsidR="00D5121C" w:rsidRDefault="00D5121C">
            <w:pPr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41FD43E2" w14:textId="77777777" w:rsidR="00D5121C" w:rsidRDefault="00D5121C">
            <w:pPr>
              <w:ind w:right="-74"/>
              <w:jc w:val="center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2C220EA5" w14:textId="77777777" w:rsidR="00D5121C" w:rsidRPr="00871D2B" w:rsidRDefault="009B2480">
            <w:pPr>
              <w:pBdr>
                <w:bottom w:val="single" w:sz="4" w:space="1" w:color="auto"/>
              </w:pBdr>
              <w:ind w:left="-37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ผลกระทบจาก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31989135" w14:textId="77777777" w:rsidR="00D5121C" w:rsidRDefault="00D5121C">
            <w:pP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47C54409" w14:textId="77777777">
        <w:trPr>
          <w:tblHeader/>
        </w:trPr>
        <w:tc>
          <w:tcPr>
            <w:tcW w:w="2867" w:type="dxa"/>
            <w:shd w:val="clear" w:color="auto" w:fill="auto"/>
          </w:tcPr>
          <w:p w14:paraId="460AD6C4" w14:textId="77777777" w:rsidR="00D5121C" w:rsidRDefault="00D5121C">
            <w:pPr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28DE0A00" w14:textId="77777777" w:rsidR="00D5121C" w:rsidRDefault="009B2480">
            <w:pPr>
              <w:pBdr>
                <w:bottom w:val="single" w:sz="4" w:space="1" w:color="auto"/>
              </w:pBdr>
              <w:ind w:left="-20" w:right="-10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693271F2" w14:textId="77777777" w:rsidR="00D5121C" w:rsidRDefault="009B2480">
            <w:pPr>
              <w:pBdr>
                <w:bottom w:val="single" w:sz="4" w:space="1" w:color="auto"/>
              </w:pBdr>
              <w:ind w:left="-3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="Angsana New" w:hint="cs"/>
                <w:sz w:val="28"/>
                <w:cs/>
                <w:lang w:val="en-GB"/>
              </w:rPr>
              <w:t>มาตรฐานการรายงาน</w:t>
            </w:r>
            <w:r w:rsidRPr="00871D2B">
              <w:rPr>
                <w:rFonts w:asciiTheme="majorBidi" w:hAnsiTheme="majorBidi" w:cs="Angsana New"/>
                <w:sz w:val="28"/>
                <w:cs/>
                <w:lang w:val="en-GB"/>
              </w:rPr>
              <w:t xml:space="preserve">            </w:t>
            </w:r>
            <w:r w:rsidRPr="00871D2B">
              <w:rPr>
                <w:rFonts w:asciiTheme="majorBidi" w:hAnsiTheme="majorBidi" w:cs="Angsana New" w:hint="cs"/>
                <w:sz w:val="28"/>
                <w:cs/>
                <w:lang w:val="en-GB"/>
              </w:rPr>
              <w:t>ทางการเงินกลุ่มเครื่องมือทางการเงิน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4F4A49D9" w14:textId="77777777" w:rsidR="00D5121C" w:rsidRDefault="009B24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="Angsana New" w:hint="cs"/>
                <w:sz w:val="28"/>
                <w:cs/>
                <w:lang w:val="en-GB"/>
              </w:rPr>
              <w:t>มาตรฐานการรายงานทางการเงิน</w:t>
            </w:r>
            <w:r w:rsidRPr="00871D2B">
              <w:rPr>
                <w:rFonts w:asciiTheme="majorBidi" w:hAnsiTheme="majorBidi" w:cs="Angsana New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cs="Angsana New" w:hint="cs"/>
                <w:sz w:val="28"/>
                <w:cs/>
                <w:lang w:val="en-GB"/>
              </w:rPr>
              <w:t>ฉบับที่</w:t>
            </w:r>
            <w:r w:rsidRPr="00871D2B">
              <w:rPr>
                <w:rFonts w:asciiTheme="majorBidi" w:hAnsiTheme="majorBidi" w:cs="Angsana New"/>
                <w:sz w:val="28"/>
                <w:cs/>
                <w:lang w:val="en-GB"/>
              </w:rPr>
              <w:t xml:space="preserve"> </w:t>
            </w:r>
            <w:r>
              <w:rPr>
                <w:rFonts w:asciiTheme="majorBidi" w:hAnsiTheme="majorBidi" w:cs="Angsana New"/>
                <w:sz w:val="28"/>
              </w:rPr>
              <w:t>16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6FFFEA1D" w14:textId="77777777" w:rsidR="00D5121C" w:rsidRDefault="009B2480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D5121C" w14:paraId="210CA64F" w14:textId="77777777">
        <w:tc>
          <w:tcPr>
            <w:tcW w:w="2867" w:type="dxa"/>
            <w:shd w:val="clear" w:color="auto" w:fill="auto"/>
          </w:tcPr>
          <w:p w14:paraId="75CFDD84" w14:textId="77777777" w:rsidR="00D5121C" w:rsidRDefault="009B2480">
            <w:pPr>
              <w:ind w:left="-108" w:hanging="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งบแสดงฐานะการเงิน</w:t>
            </w:r>
          </w:p>
        </w:tc>
        <w:tc>
          <w:tcPr>
            <w:tcW w:w="1454" w:type="dxa"/>
            <w:shd w:val="clear" w:color="auto" w:fill="auto"/>
          </w:tcPr>
          <w:p w14:paraId="4271FF66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9" w:type="dxa"/>
            <w:shd w:val="clear" w:color="auto" w:fill="auto"/>
          </w:tcPr>
          <w:p w14:paraId="2A5FBC01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shd w:val="clear" w:color="auto" w:fill="auto"/>
          </w:tcPr>
          <w:p w14:paraId="35BC44EF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shd w:val="clear" w:color="auto" w:fill="auto"/>
          </w:tcPr>
          <w:p w14:paraId="12AD651C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2F41DEE3" w14:textId="77777777">
        <w:tc>
          <w:tcPr>
            <w:tcW w:w="2867" w:type="dxa"/>
            <w:shd w:val="clear" w:color="auto" w:fill="auto"/>
          </w:tcPr>
          <w:p w14:paraId="7D54F4F2" w14:textId="77777777" w:rsidR="00D5121C" w:rsidRPr="00871D2B" w:rsidRDefault="009B2480">
            <w:pPr>
              <w:ind w:left="-108" w:hanging="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สินทรัพย์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3F45D65C" w14:textId="77777777" w:rsidR="00D5121C" w:rsidRDefault="00D5121C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753D575E" w14:textId="77777777" w:rsidR="00D5121C" w:rsidRDefault="00D5121C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D4DAA15" w14:textId="77777777" w:rsidR="00D5121C" w:rsidRDefault="00D5121C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3782C810" w14:textId="77777777" w:rsidR="00D5121C" w:rsidRDefault="00D5121C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02C193DF" w14:textId="77777777">
        <w:tc>
          <w:tcPr>
            <w:tcW w:w="2867" w:type="dxa"/>
            <w:shd w:val="clear" w:color="auto" w:fill="auto"/>
          </w:tcPr>
          <w:p w14:paraId="0D107279" w14:textId="77777777" w:rsidR="00D5121C" w:rsidRPr="00871D2B" w:rsidRDefault="009B2480">
            <w:pPr>
              <w:ind w:left="-108" w:hanging="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4B0454C9" w14:textId="77777777" w:rsidR="00D5121C" w:rsidRDefault="00D5121C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00359224" w14:textId="77777777" w:rsidR="00D5121C" w:rsidRDefault="00D5121C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23430DE" w14:textId="77777777" w:rsidR="00D5121C" w:rsidRDefault="00D5121C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47437A8F" w14:textId="77777777" w:rsidR="00D5121C" w:rsidRDefault="00D5121C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14BE0F06" w14:textId="77777777">
        <w:tc>
          <w:tcPr>
            <w:tcW w:w="2867" w:type="dxa"/>
            <w:shd w:val="clear" w:color="auto" w:fill="auto"/>
          </w:tcPr>
          <w:p w14:paraId="57529645" w14:textId="77777777" w:rsidR="00D5121C" w:rsidRPr="00871D2B" w:rsidRDefault="009B2480">
            <w:pPr>
              <w:ind w:left="-108" w:hanging="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เงินลงทุนชั่วคราว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165BC11E" w14:textId="77777777" w:rsidR="00D5121C" w:rsidRDefault="009B2480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7,371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590C6387" w14:textId="77777777" w:rsidR="00D5121C" w:rsidRDefault="009B2480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(7,371)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4B5324C2" w14:textId="77777777" w:rsidR="00D5121C" w:rsidRDefault="009B2480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4FB603D6" w14:textId="77777777" w:rsidR="00D5121C" w:rsidRDefault="009B2480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775AD24E" w14:textId="77777777">
        <w:tc>
          <w:tcPr>
            <w:tcW w:w="2867" w:type="dxa"/>
            <w:shd w:val="clear" w:color="auto" w:fill="auto"/>
          </w:tcPr>
          <w:p w14:paraId="5A530A55" w14:textId="77777777" w:rsidR="00D5121C" w:rsidRPr="00871D2B" w:rsidRDefault="009B2480">
            <w:pPr>
              <w:ind w:left="-108" w:hanging="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3EC03EB6" w14:textId="77777777" w:rsidR="00D5121C" w:rsidRDefault="009B2480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7032B22B" w14:textId="77777777" w:rsidR="00D5121C" w:rsidRDefault="009B2480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7,371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63EA0498" w14:textId="77777777" w:rsidR="00D5121C" w:rsidRDefault="009B2480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23BF277E" w14:textId="77777777" w:rsidR="00D5121C" w:rsidRDefault="009B2480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7,371</w:t>
            </w:r>
          </w:p>
        </w:tc>
      </w:tr>
      <w:tr w:rsidR="00D5121C" w14:paraId="5999DB4A" w14:textId="77777777">
        <w:tc>
          <w:tcPr>
            <w:tcW w:w="2867" w:type="dxa"/>
            <w:shd w:val="clear" w:color="auto" w:fill="auto"/>
          </w:tcPr>
          <w:p w14:paraId="7242E9C0" w14:textId="77777777" w:rsidR="00D5121C" w:rsidRDefault="009B2480">
            <w:pPr>
              <w:ind w:left="-112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ลูกหนี้การค้าและลูกหนี้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หมุนเวียน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อื่น</w:t>
            </w:r>
            <w:r>
              <w:rPr>
                <w:rFonts w:asciiTheme="majorBidi" w:hAnsiTheme="majorBidi" w:cstheme="majorBidi"/>
                <w:sz w:val="28"/>
              </w:rPr>
              <w:t xml:space="preserve">      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0C0E6EDA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75,815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20BF5DAA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(15,338)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68790CA3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06E6A6CE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60,477</w:t>
            </w:r>
          </w:p>
        </w:tc>
      </w:tr>
      <w:tr w:rsidR="00D5121C" w14:paraId="0BD5461E" w14:textId="77777777">
        <w:tc>
          <w:tcPr>
            <w:tcW w:w="2867" w:type="dxa"/>
            <w:shd w:val="clear" w:color="auto" w:fill="auto"/>
          </w:tcPr>
          <w:p w14:paraId="7E7E9765" w14:textId="77777777" w:rsidR="00D5121C" w:rsidRPr="00871D2B" w:rsidRDefault="009B2480">
            <w:pPr>
              <w:ind w:left="-108" w:hanging="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59830503" w14:textId="77777777" w:rsidR="00D5121C" w:rsidRDefault="00D5121C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12641FBB" w14:textId="77777777" w:rsidR="00D5121C" w:rsidRPr="00871D2B" w:rsidRDefault="00D5121C">
            <w:pPr>
              <w:ind w:right="6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6220208" w14:textId="77777777" w:rsidR="00D5121C" w:rsidRDefault="00D5121C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01B4B01F" w14:textId="77777777" w:rsidR="00D5121C" w:rsidRDefault="00D5121C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38FCC185" w14:textId="77777777">
        <w:tc>
          <w:tcPr>
            <w:tcW w:w="2867" w:type="dxa"/>
            <w:shd w:val="clear" w:color="auto" w:fill="auto"/>
          </w:tcPr>
          <w:p w14:paraId="0FEFB0DD" w14:textId="77777777" w:rsidR="00D5121C" w:rsidRDefault="009B2480">
            <w:pPr>
              <w:ind w:left="-108" w:hanging="4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7960CF16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206,487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11F57485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1083D561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(10,463)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2C9DB385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196,024</w:t>
            </w:r>
          </w:p>
        </w:tc>
      </w:tr>
      <w:tr w:rsidR="00D5121C" w14:paraId="23DB270B" w14:textId="77777777">
        <w:tc>
          <w:tcPr>
            <w:tcW w:w="2867" w:type="dxa"/>
            <w:shd w:val="clear" w:color="auto" w:fill="auto"/>
          </w:tcPr>
          <w:p w14:paraId="5398DABD" w14:textId="77777777" w:rsidR="00D5121C" w:rsidRDefault="009B2480">
            <w:pPr>
              <w:ind w:left="-108" w:hanging="4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2A0C732E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3AAB827B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60B96932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10,463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44058C10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10,463</w:t>
            </w:r>
          </w:p>
        </w:tc>
      </w:tr>
      <w:tr w:rsidR="00D5121C" w14:paraId="38C5832F" w14:textId="77777777">
        <w:tc>
          <w:tcPr>
            <w:tcW w:w="2867" w:type="dxa"/>
            <w:shd w:val="clear" w:color="auto" w:fill="auto"/>
          </w:tcPr>
          <w:p w14:paraId="297593AF" w14:textId="77777777" w:rsidR="00D5121C" w:rsidRPr="00871D2B" w:rsidRDefault="00D5121C">
            <w:pPr>
              <w:ind w:left="-108" w:hanging="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1EAF6D61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4B03DCAF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E35F31F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26BCEC64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4A021F8E" w14:textId="77777777">
        <w:tc>
          <w:tcPr>
            <w:tcW w:w="2867" w:type="dxa"/>
            <w:shd w:val="clear" w:color="auto" w:fill="auto"/>
          </w:tcPr>
          <w:p w14:paraId="0C466729" w14:textId="77777777" w:rsidR="00D5121C" w:rsidRPr="00871D2B" w:rsidRDefault="00D5121C">
            <w:pPr>
              <w:ind w:left="-108" w:hanging="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03F05582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360D05E3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CA7AF01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37F19587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02143D4B" w14:textId="77777777">
        <w:tc>
          <w:tcPr>
            <w:tcW w:w="2867" w:type="dxa"/>
            <w:shd w:val="clear" w:color="auto" w:fill="auto"/>
          </w:tcPr>
          <w:p w14:paraId="4E815750" w14:textId="77777777" w:rsidR="00D5121C" w:rsidRDefault="009B2480">
            <w:pPr>
              <w:ind w:left="-108" w:hanging="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52FF71E7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2CC17C97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15D5863F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3B8BED1D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17393593" w14:textId="77777777">
        <w:tc>
          <w:tcPr>
            <w:tcW w:w="2867" w:type="dxa"/>
            <w:shd w:val="clear" w:color="auto" w:fill="auto"/>
          </w:tcPr>
          <w:p w14:paraId="5D800BDC" w14:textId="77777777" w:rsidR="00D5121C" w:rsidRDefault="009B2480">
            <w:pPr>
              <w:ind w:left="-108" w:hanging="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หนี้สินหมุนเวียน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1453D7CF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6F8AE55B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3E8DC700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6018170D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6E01FA55" w14:textId="77777777">
        <w:tc>
          <w:tcPr>
            <w:tcW w:w="2867" w:type="dxa"/>
            <w:shd w:val="clear" w:color="auto" w:fill="auto"/>
          </w:tcPr>
          <w:p w14:paraId="08C918CE" w14:textId="77777777" w:rsidR="00D5121C" w:rsidRDefault="009B2480">
            <w:pPr>
              <w:ind w:left="-112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ส่วนของหนี้สินตามสัญญาเช่า</w:t>
            </w:r>
            <w:r>
              <w:rPr>
                <w:rFonts w:asciiTheme="majorBidi" w:hAnsiTheme="majorBidi" w:cstheme="majorBidi"/>
                <w:sz w:val="28"/>
              </w:rPr>
              <w:t xml:space="preserve">                                   </w:t>
            </w:r>
          </w:p>
          <w:p w14:paraId="25C9467E" w14:textId="77777777" w:rsidR="00D5121C" w:rsidRDefault="009B2480">
            <w:pPr>
              <w:ind w:left="-11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การเงิน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ที่ถึงกำหนดชำระ</w:t>
            </w:r>
          </w:p>
          <w:p w14:paraId="35A21755" w14:textId="77777777" w:rsidR="00D5121C" w:rsidRPr="00871D2B" w:rsidRDefault="009B2480">
            <w:pPr>
              <w:ind w:left="-11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ภายในหนึ่งปี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2665DD44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CE634D3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2,472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16854232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1492CD8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3F4A022E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54282E5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(2,472)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33A4390C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E2D617E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7620D16B" w14:textId="77777777">
        <w:tc>
          <w:tcPr>
            <w:tcW w:w="2867" w:type="dxa"/>
            <w:shd w:val="clear" w:color="auto" w:fill="auto"/>
          </w:tcPr>
          <w:p w14:paraId="5CED8DBB" w14:textId="77777777" w:rsidR="00D5121C" w:rsidRDefault="009B2480">
            <w:pPr>
              <w:ind w:left="-108" w:hanging="4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ส่วนของหนี้สินตามสัญญาเช่าที่</w:t>
            </w:r>
          </w:p>
          <w:p w14:paraId="20632CB5" w14:textId="77777777" w:rsidR="00D5121C" w:rsidRPr="00871D2B" w:rsidRDefault="009B2480">
            <w:pPr>
              <w:ind w:left="-108" w:hanging="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ถึงกำหนดชำระภายในหนึ่งปี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17B6D334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5BD13540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03F4BD68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2,472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5F12FA7F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2,472</w:t>
            </w:r>
          </w:p>
        </w:tc>
      </w:tr>
      <w:tr w:rsidR="00D5121C" w14:paraId="799D8FBA" w14:textId="77777777">
        <w:tc>
          <w:tcPr>
            <w:tcW w:w="2867" w:type="dxa"/>
            <w:shd w:val="clear" w:color="auto" w:fill="auto"/>
          </w:tcPr>
          <w:p w14:paraId="640EFCAA" w14:textId="77777777" w:rsidR="00D5121C" w:rsidRPr="00871D2B" w:rsidRDefault="00D5121C">
            <w:pPr>
              <w:ind w:left="-108" w:hanging="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2DFFFD45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50A40F0A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0E1DDB5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340331E3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5EB93C04" w14:textId="77777777">
        <w:tc>
          <w:tcPr>
            <w:tcW w:w="2867" w:type="dxa"/>
            <w:shd w:val="clear" w:color="auto" w:fill="auto"/>
          </w:tcPr>
          <w:p w14:paraId="3946A8CE" w14:textId="77777777" w:rsidR="00D5121C" w:rsidRPr="00871D2B" w:rsidRDefault="009B2480">
            <w:pPr>
              <w:ind w:left="-108" w:hanging="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454" w:type="dxa"/>
            <w:shd w:val="clear" w:color="auto" w:fill="auto"/>
          </w:tcPr>
          <w:p w14:paraId="66C6CB76" w14:textId="77777777" w:rsidR="00D5121C" w:rsidRDefault="00D5121C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9" w:type="dxa"/>
            <w:shd w:val="clear" w:color="auto" w:fill="auto"/>
          </w:tcPr>
          <w:p w14:paraId="73786BE5" w14:textId="77777777" w:rsidR="00D5121C" w:rsidRDefault="00D5121C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shd w:val="clear" w:color="auto" w:fill="auto"/>
          </w:tcPr>
          <w:p w14:paraId="6DD01DF5" w14:textId="77777777" w:rsidR="00D5121C" w:rsidRDefault="00D5121C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shd w:val="clear" w:color="auto" w:fill="auto"/>
          </w:tcPr>
          <w:p w14:paraId="641A4440" w14:textId="77777777" w:rsidR="00D5121C" w:rsidRDefault="00D5121C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503C0330" w14:textId="77777777">
        <w:trPr>
          <w:trHeight w:val="351"/>
        </w:trPr>
        <w:tc>
          <w:tcPr>
            <w:tcW w:w="2867" w:type="dxa"/>
            <w:shd w:val="clear" w:color="auto" w:fill="auto"/>
          </w:tcPr>
          <w:p w14:paraId="03404D75" w14:textId="77777777" w:rsidR="00D5121C" w:rsidRPr="00871D2B" w:rsidRDefault="009B2480">
            <w:pPr>
              <w:ind w:left="68" w:hanging="18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หนี้สินตามสัญญาเช่า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การเงิน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54E83979" w14:textId="77777777" w:rsidR="00D5121C" w:rsidRDefault="009B2480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7,147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6BF1CB19" w14:textId="77777777" w:rsidR="00D5121C" w:rsidRDefault="009B2480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36095D64" w14:textId="77777777" w:rsidR="00D5121C" w:rsidRDefault="009B2480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(7,147)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2050A0F8" w14:textId="77777777" w:rsidR="00D5121C" w:rsidRDefault="009B2480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51EA20FA" w14:textId="77777777">
        <w:trPr>
          <w:trHeight w:val="351"/>
        </w:trPr>
        <w:tc>
          <w:tcPr>
            <w:tcW w:w="2867" w:type="dxa"/>
            <w:shd w:val="clear" w:color="auto" w:fill="auto"/>
          </w:tcPr>
          <w:p w14:paraId="29533203" w14:textId="77777777" w:rsidR="00D5121C" w:rsidRPr="00871D2B" w:rsidRDefault="009B2480">
            <w:pPr>
              <w:ind w:left="68" w:hanging="18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77B2744E" w14:textId="77777777" w:rsidR="00D5121C" w:rsidRDefault="009B2480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1424BEAA" w14:textId="77777777" w:rsidR="00D5121C" w:rsidRDefault="009B2480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60B329A4" w14:textId="77777777" w:rsidR="00D5121C" w:rsidRDefault="009B2480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7,147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54516706" w14:textId="77777777" w:rsidR="00D5121C" w:rsidRDefault="009B2480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7,147</w:t>
            </w:r>
          </w:p>
        </w:tc>
      </w:tr>
      <w:tr w:rsidR="00D5121C" w14:paraId="59198340" w14:textId="77777777">
        <w:tc>
          <w:tcPr>
            <w:tcW w:w="2867" w:type="dxa"/>
            <w:shd w:val="clear" w:color="auto" w:fill="auto"/>
          </w:tcPr>
          <w:p w14:paraId="1E0001D2" w14:textId="77777777" w:rsidR="00D5121C" w:rsidRDefault="009B2480">
            <w:pPr>
              <w:ind w:left="-108" w:hanging="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ส่วนของผู้ถือหุ้น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01529774" w14:textId="77777777" w:rsidR="00D5121C" w:rsidRDefault="00D5121C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5888FF87" w14:textId="77777777" w:rsidR="00D5121C" w:rsidRDefault="00D5121C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1ABFB557" w14:textId="77777777" w:rsidR="00D5121C" w:rsidRDefault="00D5121C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479C7AA2" w14:textId="77777777" w:rsidR="00D5121C" w:rsidRDefault="00D5121C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6F5DEDAA" w14:textId="77777777">
        <w:tc>
          <w:tcPr>
            <w:tcW w:w="2867" w:type="dxa"/>
            <w:shd w:val="clear" w:color="auto" w:fill="auto"/>
          </w:tcPr>
          <w:p w14:paraId="42CD0564" w14:textId="77777777" w:rsidR="00D5121C" w:rsidRDefault="009B2480">
            <w:pPr>
              <w:ind w:left="-108" w:hanging="4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ขาดทุน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สะสม - ยังไม่ได้จัดสรร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4E54B0AF" w14:textId="77777777" w:rsidR="00D5121C" w:rsidRDefault="009B2480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(1,201,025)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220AFDDF" w14:textId="77777777" w:rsidR="00D5121C" w:rsidRDefault="009B2480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(15,338)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1ABA14C1" w14:textId="77777777" w:rsidR="00D5121C" w:rsidRDefault="009B2480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6FBAE130" w14:textId="77777777" w:rsidR="00D5121C" w:rsidRDefault="009B2480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(1,216,363)</w:t>
            </w:r>
          </w:p>
        </w:tc>
      </w:tr>
    </w:tbl>
    <w:p w14:paraId="01737D16" w14:textId="77777777" w:rsidR="00D5121C" w:rsidRDefault="00D5121C">
      <w:pPr>
        <w:spacing w:line="400" w:lineRule="exact"/>
        <w:jc w:val="thaiDistribute"/>
        <w:rPr>
          <w:rFonts w:asciiTheme="majorBidi" w:hAnsiTheme="majorBidi"/>
          <w:sz w:val="28"/>
        </w:rPr>
      </w:pPr>
    </w:p>
    <w:p w14:paraId="46925EE1" w14:textId="77777777" w:rsidR="00D5121C" w:rsidRDefault="009B2480">
      <w:pPr>
        <w:tabs>
          <w:tab w:val="left" w:pos="360"/>
        </w:tabs>
        <w:spacing w:line="400" w:lineRule="exact"/>
        <w:ind w:left="-90"/>
        <w:jc w:val="thaiDistribute"/>
        <w:rPr>
          <w:rFonts w:asciiTheme="majorBidi" w:hAnsiTheme="majorBidi"/>
          <w:b/>
          <w:bCs/>
          <w:sz w:val="28"/>
        </w:rPr>
      </w:pPr>
      <w:r>
        <w:rPr>
          <w:rFonts w:asciiTheme="majorBidi" w:hAnsiTheme="majorBidi"/>
          <w:b/>
          <w:bCs/>
          <w:sz w:val="28"/>
        </w:rPr>
        <w:t>4.3.1</w:t>
      </w:r>
      <w:r w:rsidRPr="00871D2B">
        <w:rPr>
          <w:rFonts w:asciiTheme="majorBidi" w:hAnsiTheme="majorBidi"/>
          <w:b/>
          <w:bCs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b/>
          <w:bCs/>
          <w:sz w:val="28"/>
          <w:cs/>
          <w:lang w:val="en-GB"/>
        </w:rPr>
        <w:t>เครื่องมือทางการเงิน</w:t>
      </w:r>
    </w:p>
    <w:p w14:paraId="784EA5D1" w14:textId="77777777" w:rsidR="00D5121C" w:rsidRDefault="009B2480" w:rsidP="00EE7668">
      <w:pPr>
        <w:spacing w:before="120"/>
        <w:ind w:left="360" w:right="86"/>
        <w:jc w:val="thaiDistribute"/>
        <w:rPr>
          <w:rFonts w:asciiTheme="majorBidi" w:eastAsia="Arial Unicode MS" w:hAnsiTheme="majorBidi" w:cstheme="majorBidi"/>
          <w:color w:val="000000" w:themeColor="text1"/>
          <w:sz w:val="28"/>
        </w:rPr>
      </w:pPr>
      <w:r w:rsidRPr="00871D2B">
        <w:rPr>
          <w:rFonts w:asciiTheme="majorBidi" w:eastAsia="Arial Unicode MS" w:hAnsiTheme="majorBidi" w:cstheme="majorBidi"/>
          <w:color w:val="000000" w:themeColor="text1"/>
          <w:sz w:val="28"/>
          <w:cs/>
          <w:lang w:val="en-GB"/>
        </w:rPr>
        <w:t>รายละเอียดผลกระทบที่มีต่อ</w:t>
      </w:r>
      <w:r w:rsidRPr="00871D2B">
        <w:rPr>
          <w:rFonts w:asciiTheme="majorBidi" w:eastAsia="Arial Unicode MS" w:hAnsiTheme="majorBidi" w:cstheme="majorBidi" w:hint="cs"/>
          <w:color w:val="000000" w:themeColor="text1"/>
          <w:sz w:val="28"/>
          <w:cs/>
          <w:lang w:val="en-GB"/>
        </w:rPr>
        <w:t>ขาดทุน</w:t>
      </w:r>
      <w:r w:rsidRPr="00871D2B">
        <w:rPr>
          <w:rFonts w:asciiTheme="majorBidi" w:eastAsia="Arial Unicode MS" w:hAnsiTheme="majorBidi" w:cstheme="majorBidi"/>
          <w:color w:val="000000" w:themeColor="text1"/>
          <w:sz w:val="28"/>
          <w:cs/>
          <w:lang w:val="en-GB"/>
        </w:rPr>
        <w:t>สะสม ณ วันที่</w:t>
      </w:r>
      <w:r w:rsidRPr="00871D2B">
        <w:rPr>
          <w:rFonts w:asciiTheme="majorBidi" w:eastAsia="Arial Unicode MS" w:hAnsiTheme="majorBidi" w:cstheme="majorBidi"/>
          <w:color w:val="000000" w:themeColor="text1"/>
          <w:sz w:val="28"/>
          <w:lang w:val="en-GB"/>
        </w:rPr>
        <w:t xml:space="preserve"> </w:t>
      </w:r>
      <w:r>
        <w:rPr>
          <w:rFonts w:asciiTheme="majorBidi" w:eastAsia="Arial Unicode MS" w:hAnsiTheme="majorBidi" w:cstheme="majorBidi"/>
          <w:color w:val="000000" w:themeColor="text1"/>
          <w:sz w:val="28"/>
        </w:rPr>
        <w:t xml:space="preserve">1 </w:t>
      </w:r>
      <w:r w:rsidRPr="00871D2B">
        <w:rPr>
          <w:rFonts w:asciiTheme="majorBidi" w:eastAsia="Arial Unicode MS" w:hAnsiTheme="majorBidi" w:cstheme="majorBidi"/>
          <w:color w:val="000000" w:themeColor="text1"/>
          <w:sz w:val="28"/>
          <w:cs/>
          <w:lang w:val="en-GB"/>
        </w:rPr>
        <w:t xml:space="preserve">มกราคม </w:t>
      </w:r>
      <w:r>
        <w:rPr>
          <w:rFonts w:asciiTheme="majorBidi" w:eastAsia="Arial Unicode MS" w:hAnsiTheme="majorBidi" w:cstheme="majorBidi"/>
          <w:color w:val="000000" w:themeColor="text1"/>
          <w:sz w:val="28"/>
        </w:rPr>
        <w:t xml:space="preserve">2563 </w:t>
      </w:r>
      <w:r>
        <w:rPr>
          <w:rFonts w:asciiTheme="majorBidi" w:eastAsia="Arial Unicode MS" w:hAnsiTheme="majorBidi" w:cstheme="majorBidi"/>
          <w:color w:val="000000" w:themeColor="text1"/>
          <w:sz w:val="28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2070"/>
        <w:gridCol w:w="270"/>
        <w:gridCol w:w="2250"/>
      </w:tblGrid>
      <w:tr w:rsidR="00D5121C" w14:paraId="4BF869F2" w14:textId="77777777">
        <w:tc>
          <w:tcPr>
            <w:tcW w:w="4590" w:type="dxa"/>
            <w:shd w:val="clear" w:color="auto" w:fill="auto"/>
          </w:tcPr>
          <w:p w14:paraId="7C3C448C" w14:textId="77777777" w:rsidR="00D5121C" w:rsidRDefault="00D5121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2F1EB85B" w14:textId="77777777" w:rsidR="00D5121C" w:rsidRDefault="00D5121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8933A86" w14:textId="77777777" w:rsidR="00D5121C" w:rsidRDefault="00D5121C">
            <w:pPr>
              <w:ind w:right="-1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5338FAC0" w14:textId="77777777" w:rsidR="00D5121C" w:rsidRDefault="009B2480">
            <w:pPr>
              <w:ind w:right="-1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 w:val="28"/>
              </w:rPr>
              <w:t>: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พันบาท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5121C" w14:paraId="58AB5957" w14:textId="77777777">
        <w:tc>
          <w:tcPr>
            <w:tcW w:w="4590" w:type="dxa"/>
            <w:shd w:val="clear" w:color="auto" w:fill="auto"/>
          </w:tcPr>
          <w:p w14:paraId="14054CB9" w14:textId="77777777" w:rsidR="00D5121C" w:rsidRDefault="00D5121C">
            <w:pPr>
              <w:ind w:left="162" w:hanging="17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2A5D0696" w14:textId="77777777" w:rsidR="00D5121C" w:rsidRDefault="009B2480">
            <w:pPr>
              <w:ind w:left="162" w:hanging="162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4DD276DE" w14:textId="77777777" w:rsidR="00D5121C" w:rsidRDefault="00D5121C">
            <w:pPr>
              <w:ind w:left="162" w:hanging="16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1E26FC57" w14:textId="77777777" w:rsidR="00D5121C" w:rsidRPr="00871D2B" w:rsidRDefault="009B2480">
            <w:pPr>
              <w:ind w:left="162" w:hanging="162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086E1CD1" w14:textId="77777777">
        <w:tc>
          <w:tcPr>
            <w:tcW w:w="4590" w:type="dxa"/>
            <w:shd w:val="clear" w:color="auto" w:fill="auto"/>
          </w:tcPr>
          <w:p w14:paraId="408F403D" w14:textId="77777777" w:rsidR="00D5121C" w:rsidRDefault="009B2480">
            <w:pPr>
              <w:ind w:left="162" w:hanging="266"/>
              <w:rPr>
                <w:rFonts w:asciiTheme="majorBidi" w:hAnsiTheme="majorBidi" w:cstheme="majorBidi"/>
                <w:spacing w:val="-2"/>
                <w:sz w:val="28"/>
              </w:rPr>
            </w:pPr>
            <w:r w:rsidRPr="00871D2B">
              <w:rPr>
                <w:rFonts w:asciiTheme="majorBidi" w:hAnsiTheme="majorBidi" w:cstheme="majorBidi"/>
                <w:spacing w:val="-2"/>
                <w:sz w:val="28"/>
                <w:cs/>
                <w:lang w:val="en-GB"/>
              </w:rPr>
              <w:t>การรับรู้ผลขาดทุนด้านเครดิตที่คาดว่าจะเกิดขึ้นต่อสินทรัพย์</w:t>
            </w:r>
          </w:p>
          <w:p w14:paraId="52A031A3" w14:textId="77777777" w:rsidR="00D5121C" w:rsidRDefault="009B2480">
            <w:pPr>
              <w:ind w:left="428" w:hanging="270"/>
              <w:rPr>
                <w:rFonts w:asciiTheme="majorBidi" w:hAnsiTheme="majorBidi" w:cstheme="majorBidi"/>
                <w:spacing w:val="-4"/>
                <w:sz w:val="28"/>
              </w:rPr>
            </w:pPr>
            <w:r w:rsidRPr="00871D2B">
              <w:rPr>
                <w:rFonts w:asciiTheme="majorBidi" w:hAnsiTheme="majorBidi" w:cstheme="majorBidi"/>
                <w:spacing w:val="-2"/>
                <w:sz w:val="28"/>
                <w:cs/>
                <w:lang w:val="en-GB"/>
              </w:rPr>
              <w:t>ทางการเงิน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D0D02" w14:textId="77777777" w:rsidR="00D5121C" w:rsidRDefault="009B2480">
            <w:pPr>
              <w:tabs>
                <w:tab w:val="decimal" w:pos="1780"/>
              </w:tabs>
              <w:ind w:right="-1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(24,693)</w:t>
            </w:r>
          </w:p>
        </w:tc>
        <w:tc>
          <w:tcPr>
            <w:tcW w:w="270" w:type="dxa"/>
          </w:tcPr>
          <w:p w14:paraId="3208FAEA" w14:textId="77777777" w:rsidR="00D5121C" w:rsidRDefault="00D5121C">
            <w:pPr>
              <w:tabs>
                <w:tab w:val="decimal" w:pos="1780"/>
              </w:tabs>
              <w:ind w:right="-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EC025" w14:textId="77777777" w:rsidR="00D5121C" w:rsidRDefault="009B2480">
            <w:pPr>
              <w:tabs>
                <w:tab w:val="decimal" w:pos="1780"/>
              </w:tabs>
              <w:ind w:right="-1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(15,338)</w:t>
            </w:r>
          </w:p>
        </w:tc>
      </w:tr>
      <w:tr w:rsidR="00D5121C" w14:paraId="258F5742" w14:textId="77777777">
        <w:tc>
          <w:tcPr>
            <w:tcW w:w="4590" w:type="dxa"/>
            <w:shd w:val="clear" w:color="auto" w:fill="auto"/>
          </w:tcPr>
          <w:p w14:paraId="03543B72" w14:textId="77777777" w:rsidR="00D5121C" w:rsidRDefault="009B2480">
            <w:pPr>
              <w:ind w:left="166" w:hanging="270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pacing w:val="-2"/>
                <w:sz w:val="28"/>
                <w:cs/>
                <w:lang w:val="en-GB"/>
              </w:rPr>
              <w:t>ผลกระทบต่</w:t>
            </w:r>
            <w:r w:rsidRPr="00871D2B">
              <w:rPr>
                <w:rFonts w:asciiTheme="majorBidi" w:hAnsiTheme="majorBidi" w:cstheme="majorBidi" w:hint="cs"/>
                <w:spacing w:val="-2"/>
                <w:sz w:val="28"/>
                <w:cs/>
                <w:lang w:val="en-GB"/>
              </w:rPr>
              <w:t>อขาดทุน</w:t>
            </w:r>
            <w:r w:rsidRPr="00871D2B">
              <w:rPr>
                <w:rFonts w:asciiTheme="majorBidi" w:hAnsiTheme="majorBidi" w:cstheme="majorBidi"/>
                <w:spacing w:val="-2"/>
                <w:sz w:val="28"/>
                <w:cs/>
                <w:lang w:val="en-GB"/>
              </w:rPr>
              <w:t>สะสม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จากการนำมาตรฐานการรายงาน</w:t>
            </w:r>
          </w:p>
          <w:p w14:paraId="51793CC2" w14:textId="77777777" w:rsidR="00D5121C" w:rsidRDefault="009B2480">
            <w:pPr>
              <w:ind w:left="166" w:hanging="8"/>
              <w:rPr>
                <w:rFonts w:asciiTheme="majorBidi" w:hAnsiTheme="majorBidi" w:cstheme="majorBidi"/>
                <w:color w:val="FF0000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ทางการเงินกลุ่มเครื่องมือทางการเงินมาถือปฏิบัติ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31CCF19" w14:textId="77777777" w:rsidR="00D5121C" w:rsidRDefault="009B2480">
            <w:pPr>
              <w:tabs>
                <w:tab w:val="decimal" w:pos="1780"/>
              </w:tabs>
              <w:ind w:right="-1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(24,693)</w:t>
            </w:r>
          </w:p>
        </w:tc>
        <w:tc>
          <w:tcPr>
            <w:tcW w:w="270" w:type="dxa"/>
          </w:tcPr>
          <w:p w14:paraId="7341BCC8" w14:textId="77777777" w:rsidR="00D5121C" w:rsidRDefault="00D5121C">
            <w:pPr>
              <w:tabs>
                <w:tab w:val="decimal" w:pos="1780"/>
              </w:tabs>
              <w:ind w:right="-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3BF44888" w14:textId="77777777" w:rsidR="00D5121C" w:rsidRDefault="009B2480">
            <w:pPr>
              <w:tabs>
                <w:tab w:val="decimal" w:pos="1780"/>
              </w:tabs>
              <w:ind w:right="-1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(15,338)</w:t>
            </w:r>
          </w:p>
        </w:tc>
      </w:tr>
    </w:tbl>
    <w:p w14:paraId="07134E41" w14:textId="77777777" w:rsidR="00D5121C" w:rsidRPr="00871D2B" w:rsidRDefault="00D5121C">
      <w:pPr>
        <w:jc w:val="thaiDistribute"/>
        <w:rPr>
          <w:rFonts w:ascii="Angsana New" w:eastAsia="Arial Unicode MS" w:hAnsi="Angsana New"/>
          <w:color w:val="D04A02"/>
          <w:sz w:val="26"/>
          <w:szCs w:val="26"/>
          <w:lang w:val="en-GB"/>
        </w:rPr>
        <w:sectPr w:rsidR="00D5121C" w:rsidRPr="00871D2B">
          <w:headerReference w:type="default" r:id="rId12"/>
          <w:footerReference w:type="default" r:id="rId13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019" w:bottom="720" w:left="1440" w:header="864" w:footer="432" w:gutter="0"/>
          <w:pgNumType w:start="14"/>
          <w:cols w:space="720"/>
          <w:docGrid w:linePitch="326"/>
        </w:sectPr>
      </w:pPr>
    </w:p>
    <w:p w14:paraId="0AADCDD6" w14:textId="77777777" w:rsidR="00D5121C" w:rsidRDefault="00D5121C">
      <w:pPr>
        <w:jc w:val="thaiDistribute"/>
        <w:rPr>
          <w:rFonts w:ascii="Angsana New" w:eastAsia="Arial Unicode MS" w:hAnsi="Angsana New"/>
          <w:color w:val="D04A02"/>
          <w:sz w:val="26"/>
          <w:szCs w:val="26"/>
        </w:rPr>
      </w:pPr>
    </w:p>
    <w:p w14:paraId="48BE4363" w14:textId="77777777" w:rsidR="00D5121C" w:rsidRDefault="009B2480">
      <w:pPr>
        <w:ind w:left="450"/>
        <w:jc w:val="thaiDistribute"/>
        <w:rPr>
          <w:rFonts w:asciiTheme="majorBidi" w:eastAsia="Arial Unicode MS" w:hAnsiTheme="majorBidi" w:cstheme="majorBidi"/>
          <w:color w:val="000000" w:themeColor="text1"/>
          <w:sz w:val="28"/>
        </w:rPr>
      </w:pPr>
      <w:r w:rsidRPr="00871D2B">
        <w:rPr>
          <w:rFonts w:asciiTheme="majorBidi" w:eastAsia="Arial Unicode MS" w:hAnsiTheme="majorBidi" w:cstheme="majorBidi"/>
          <w:color w:val="000000" w:themeColor="text1"/>
          <w:sz w:val="28"/>
          <w:cs/>
          <w:lang w:val="en-GB"/>
        </w:rPr>
        <w:t xml:space="preserve">ณ วันที่ </w:t>
      </w:r>
      <w:r>
        <w:rPr>
          <w:rFonts w:asciiTheme="majorBidi" w:eastAsia="Arial Unicode MS" w:hAnsiTheme="majorBidi" w:cstheme="majorBidi"/>
          <w:color w:val="000000" w:themeColor="text1"/>
          <w:sz w:val="28"/>
        </w:rPr>
        <w:t xml:space="preserve">1 </w:t>
      </w:r>
      <w:r w:rsidRPr="00871D2B">
        <w:rPr>
          <w:rFonts w:asciiTheme="majorBidi" w:eastAsia="Arial Unicode MS" w:hAnsiTheme="majorBidi" w:cstheme="majorBidi"/>
          <w:color w:val="000000" w:themeColor="text1"/>
          <w:sz w:val="28"/>
          <w:cs/>
          <w:lang w:val="en-GB"/>
        </w:rPr>
        <w:t xml:space="preserve">มกราคม </w:t>
      </w:r>
      <w:r>
        <w:rPr>
          <w:rFonts w:asciiTheme="majorBidi" w:eastAsia="Arial Unicode MS" w:hAnsiTheme="majorBidi" w:cstheme="majorBidi"/>
          <w:color w:val="000000" w:themeColor="text1"/>
          <w:sz w:val="28"/>
        </w:rPr>
        <w:t xml:space="preserve">2563 </w:t>
      </w:r>
      <w:r w:rsidRPr="00871D2B">
        <w:rPr>
          <w:rFonts w:asciiTheme="majorBidi" w:eastAsia="Arial Unicode MS" w:hAnsiTheme="majorBidi" w:cstheme="majorBidi"/>
          <w:color w:val="000000" w:themeColor="text1"/>
          <w:sz w:val="28"/>
          <w:cs/>
          <w:lang w:val="en-GB"/>
        </w:rPr>
        <w:t xml:space="preserve">การจัดประเภทและวัดมูลค่า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>
        <w:rPr>
          <w:rFonts w:asciiTheme="majorBidi" w:eastAsia="Arial Unicode MS" w:hAnsiTheme="majorBidi" w:cstheme="majorBidi"/>
          <w:color w:val="000000" w:themeColor="text1"/>
          <w:sz w:val="28"/>
        </w:rPr>
        <w:t xml:space="preserve">9 </w:t>
      </w:r>
      <w:r w:rsidRPr="00871D2B">
        <w:rPr>
          <w:rFonts w:asciiTheme="majorBidi" w:eastAsia="Arial Unicode MS" w:hAnsiTheme="majorBidi" w:cstheme="majorBidi"/>
          <w:color w:val="000000" w:themeColor="text1"/>
          <w:sz w:val="28"/>
          <w:cs/>
          <w:lang w:val="en-GB"/>
        </w:rPr>
        <w:t>และมูลค่าตามหลักการบัญชีเดิม แสดงได้ดังนี้</w:t>
      </w:r>
    </w:p>
    <w:tbl>
      <w:tblPr>
        <w:tblStyle w:val="TableGrid5"/>
        <w:tblW w:w="146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890"/>
        <w:gridCol w:w="1890"/>
        <w:gridCol w:w="1980"/>
        <w:gridCol w:w="1980"/>
        <w:gridCol w:w="1800"/>
      </w:tblGrid>
      <w:tr w:rsidR="00D5121C" w14:paraId="2E39D0B0" w14:textId="77777777">
        <w:trPr>
          <w:trHeight w:val="374"/>
          <w:tblHeader/>
        </w:trPr>
        <w:tc>
          <w:tcPr>
            <w:tcW w:w="5130" w:type="dxa"/>
            <w:shd w:val="clear" w:color="auto" w:fill="auto"/>
          </w:tcPr>
          <w:p w14:paraId="462C1318" w14:textId="77777777" w:rsidR="00D5121C" w:rsidRDefault="00D5121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0" w:type="dxa"/>
            <w:gridSpan w:val="5"/>
            <w:shd w:val="clear" w:color="auto" w:fill="auto"/>
          </w:tcPr>
          <w:p w14:paraId="23E5494D" w14:textId="77777777" w:rsidR="00D5121C" w:rsidRDefault="009B24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 w:val="28"/>
              </w:rPr>
              <w:t>: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พันบาท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5121C" w14:paraId="78A46672" w14:textId="77777777">
        <w:trPr>
          <w:trHeight w:val="374"/>
          <w:tblHeader/>
        </w:trPr>
        <w:tc>
          <w:tcPr>
            <w:tcW w:w="5130" w:type="dxa"/>
            <w:shd w:val="clear" w:color="auto" w:fill="auto"/>
          </w:tcPr>
          <w:p w14:paraId="7B07AEE0" w14:textId="77777777" w:rsidR="00D5121C" w:rsidRDefault="00D5121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0" w:type="dxa"/>
            <w:gridSpan w:val="5"/>
            <w:shd w:val="clear" w:color="auto" w:fill="auto"/>
          </w:tcPr>
          <w:p w14:paraId="70CCB764" w14:textId="77777777" w:rsidR="00D5121C" w:rsidRPr="00871D2B" w:rsidRDefault="009B2480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</w:tr>
      <w:tr w:rsidR="00D5121C" w14:paraId="4A0486B1" w14:textId="77777777">
        <w:trPr>
          <w:trHeight w:val="374"/>
          <w:tblHeader/>
        </w:trPr>
        <w:tc>
          <w:tcPr>
            <w:tcW w:w="5130" w:type="dxa"/>
            <w:shd w:val="clear" w:color="auto" w:fill="auto"/>
          </w:tcPr>
          <w:p w14:paraId="55FB0BA3" w14:textId="77777777" w:rsidR="00D5121C" w:rsidRDefault="00D5121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AFA5F88" w14:textId="77777777" w:rsidR="00D5121C" w:rsidRDefault="00D5121C">
            <w:pPr>
              <w:ind w:right="-7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650" w:type="dxa"/>
            <w:gridSpan w:val="4"/>
            <w:shd w:val="clear" w:color="auto" w:fill="auto"/>
            <w:vAlign w:val="bottom"/>
          </w:tcPr>
          <w:p w14:paraId="122FACCA" w14:textId="77777777" w:rsidR="00D5121C" w:rsidRDefault="009B2480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การจัดประเภทและวัดมูลค่าตามมาตรฐานการรายงานทางการเงิน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ฉบับที่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>
              <w:rPr>
                <w:rFonts w:asciiTheme="majorBidi" w:hAnsiTheme="majorBidi"/>
                <w:sz w:val="28"/>
              </w:rPr>
              <w:t>9</w:t>
            </w:r>
          </w:p>
        </w:tc>
      </w:tr>
      <w:tr w:rsidR="00D5121C" w14:paraId="2B97D6F2" w14:textId="77777777">
        <w:trPr>
          <w:trHeight w:val="720"/>
          <w:tblHeader/>
        </w:trPr>
        <w:tc>
          <w:tcPr>
            <w:tcW w:w="5130" w:type="dxa"/>
            <w:shd w:val="clear" w:color="auto" w:fill="auto"/>
          </w:tcPr>
          <w:p w14:paraId="2AB00ED1" w14:textId="77777777" w:rsidR="00D5121C" w:rsidRDefault="00D5121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F352B96" w14:textId="77777777" w:rsidR="00D5121C" w:rsidRDefault="009B2480">
            <w:pPr>
              <w:ind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มูลค่าตามหลักการ</w:t>
            </w:r>
          </w:p>
          <w:p w14:paraId="75D5F427" w14:textId="77777777" w:rsidR="00D5121C" w:rsidRDefault="009B2480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บัญชีเดิม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C047421" w14:textId="77777777" w:rsidR="00D5121C" w:rsidRDefault="009B2480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1E7E87C" w14:textId="77777777" w:rsidR="00D5121C" w:rsidRDefault="009B24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8CEB65C" w14:textId="77777777" w:rsidR="00D5121C" w:rsidRDefault="009B24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ราคาทุน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br/>
              <w:t>ตัดจำหน่าย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D36D50B" w14:textId="77777777" w:rsidR="00D5121C" w:rsidRDefault="009B2480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รวม</w:t>
            </w:r>
          </w:p>
        </w:tc>
      </w:tr>
      <w:tr w:rsidR="00D5121C" w14:paraId="4F56365A" w14:textId="77777777">
        <w:trPr>
          <w:trHeight w:val="374"/>
        </w:trPr>
        <w:tc>
          <w:tcPr>
            <w:tcW w:w="5130" w:type="dxa"/>
            <w:shd w:val="clear" w:color="auto" w:fill="auto"/>
          </w:tcPr>
          <w:p w14:paraId="7B1DD47B" w14:textId="77777777" w:rsidR="00D5121C" w:rsidRDefault="009B2480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สินทรัพย์ทางการเงิน 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426D7954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7CD47516" w14:textId="77777777" w:rsidR="00D5121C" w:rsidRDefault="00D5121C">
            <w:pPr>
              <w:ind w:right="5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D9CCA92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03142D5E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381D1909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22A41459" w14:textId="77777777">
        <w:trPr>
          <w:trHeight w:val="374"/>
        </w:trPr>
        <w:tc>
          <w:tcPr>
            <w:tcW w:w="5130" w:type="dxa"/>
            <w:shd w:val="clear" w:color="auto" w:fill="auto"/>
          </w:tcPr>
          <w:p w14:paraId="3970017F" w14:textId="77777777" w:rsidR="00D5121C" w:rsidRDefault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shd w:val="clear" w:color="auto" w:fill="auto"/>
          </w:tcPr>
          <w:p w14:paraId="18F64712" w14:textId="77777777" w:rsidR="00D5121C" w:rsidRDefault="009B2480">
            <w:pPr>
              <w:tabs>
                <w:tab w:val="decimal" w:pos="1500"/>
              </w:tabs>
              <w:ind w:right="73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eastAsia"/>
                <w:sz w:val="28"/>
                <w:lang w:val="en-GB"/>
              </w:rPr>
              <w:t>111</w:t>
            </w:r>
            <w:r>
              <w:rPr>
                <w:rFonts w:asciiTheme="majorBidi" w:hAnsiTheme="majorBidi"/>
                <w:sz w:val="28"/>
              </w:rPr>
              <w:t>,</w:t>
            </w:r>
            <w:r w:rsidRPr="00871D2B">
              <w:rPr>
                <w:rFonts w:asciiTheme="majorBidi" w:hAnsiTheme="majorBidi" w:hint="eastAsia"/>
                <w:sz w:val="28"/>
                <w:lang w:val="en-GB"/>
              </w:rPr>
              <w:t>641</w:t>
            </w:r>
          </w:p>
        </w:tc>
        <w:tc>
          <w:tcPr>
            <w:tcW w:w="1890" w:type="dxa"/>
            <w:shd w:val="clear" w:color="auto" w:fill="auto"/>
          </w:tcPr>
          <w:p w14:paraId="3B114087" w14:textId="77777777" w:rsidR="00D5121C" w:rsidRDefault="009B2480">
            <w:pPr>
              <w:tabs>
                <w:tab w:val="decimal" w:pos="1500"/>
              </w:tabs>
              <w:ind w:right="5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1FE53D5B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386F9C62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color w:val="FF0000"/>
                <w:sz w:val="28"/>
              </w:rPr>
            </w:pPr>
            <w:r w:rsidRPr="00871D2B">
              <w:rPr>
                <w:rFonts w:asciiTheme="majorBidi" w:hAnsiTheme="majorBidi" w:hint="eastAsia"/>
                <w:sz w:val="28"/>
                <w:lang w:val="en-GB"/>
              </w:rPr>
              <w:t>111</w:t>
            </w:r>
            <w:r>
              <w:rPr>
                <w:rFonts w:asciiTheme="majorBidi" w:hAnsiTheme="majorBidi"/>
                <w:sz w:val="28"/>
              </w:rPr>
              <w:t>,</w:t>
            </w:r>
            <w:r w:rsidRPr="00871D2B">
              <w:rPr>
                <w:rFonts w:asciiTheme="majorBidi" w:hAnsiTheme="majorBidi" w:hint="eastAsia"/>
                <w:sz w:val="28"/>
                <w:lang w:val="en-GB"/>
              </w:rPr>
              <w:t>641</w:t>
            </w:r>
          </w:p>
        </w:tc>
        <w:tc>
          <w:tcPr>
            <w:tcW w:w="1800" w:type="dxa"/>
            <w:shd w:val="clear" w:color="auto" w:fill="auto"/>
          </w:tcPr>
          <w:p w14:paraId="2CCF2AA7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eastAsia"/>
                <w:sz w:val="28"/>
                <w:lang w:val="en-GB"/>
              </w:rPr>
              <w:t>111</w:t>
            </w:r>
            <w:r>
              <w:rPr>
                <w:rFonts w:asciiTheme="majorBidi" w:hAnsiTheme="majorBidi"/>
                <w:sz w:val="28"/>
              </w:rPr>
              <w:t>,</w:t>
            </w:r>
            <w:r w:rsidRPr="00871D2B">
              <w:rPr>
                <w:rFonts w:asciiTheme="majorBidi" w:hAnsiTheme="majorBidi" w:hint="eastAsia"/>
                <w:sz w:val="28"/>
                <w:lang w:val="en-GB"/>
              </w:rPr>
              <w:t>641</w:t>
            </w:r>
          </w:p>
        </w:tc>
      </w:tr>
      <w:tr w:rsidR="00D5121C" w14:paraId="007A759C" w14:textId="77777777">
        <w:trPr>
          <w:trHeight w:val="374"/>
        </w:trPr>
        <w:tc>
          <w:tcPr>
            <w:tcW w:w="5130" w:type="dxa"/>
            <w:shd w:val="clear" w:color="auto" w:fill="auto"/>
          </w:tcPr>
          <w:p w14:paraId="0BAD5F58" w14:textId="77777777" w:rsidR="00D5121C" w:rsidRDefault="009B2480">
            <w:pPr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hint="cs"/>
                <w:cs/>
                <w:lang w:val="en-GB"/>
              </w:rPr>
              <w:t>เงินลงทุนชั่วคราว</w:t>
            </w:r>
          </w:p>
        </w:tc>
        <w:tc>
          <w:tcPr>
            <w:tcW w:w="1890" w:type="dxa"/>
            <w:shd w:val="clear" w:color="auto" w:fill="auto"/>
          </w:tcPr>
          <w:p w14:paraId="152F719D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eastAsia"/>
                <w:sz w:val="28"/>
                <w:lang w:val="en-GB"/>
              </w:rPr>
              <w:t>7</w:t>
            </w:r>
            <w:r>
              <w:rPr>
                <w:rFonts w:asciiTheme="majorBidi" w:hAnsiTheme="majorBidi"/>
                <w:sz w:val="28"/>
              </w:rPr>
              <w:t>,</w:t>
            </w:r>
            <w:r w:rsidRPr="00871D2B">
              <w:rPr>
                <w:rFonts w:asciiTheme="majorBidi" w:hAnsiTheme="majorBidi" w:hint="eastAsia"/>
                <w:sz w:val="28"/>
                <w:lang w:val="en-GB"/>
              </w:rPr>
              <w:t>371</w:t>
            </w:r>
          </w:p>
        </w:tc>
        <w:tc>
          <w:tcPr>
            <w:tcW w:w="1890" w:type="dxa"/>
            <w:shd w:val="clear" w:color="auto" w:fill="auto"/>
          </w:tcPr>
          <w:p w14:paraId="582641D1" w14:textId="77777777" w:rsidR="00D5121C" w:rsidRDefault="009B2480">
            <w:pPr>
              <w:tabs>
                <w:tab w:val="decimal" w:pos="1500"/>
              </w:tabs>
              <w:ind w:right="57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eastAsia"/>
                <w:sz w:val="28"/>
                <w:lang w:val="en-GB"/>
              </w:rPr>
              <w:t>7</w:t>
            </w:r>
            <w:r>
              <w:rPr>
                <w:rFonts w:asciiTheme="majorBidi" w:hAnsiTheme="majorBidi"/>
                <w:sz w:val="28"/>
              </w:rPr>
              <w:t>,</w:t>
            </w:r>
            <w:r w:rsidRPr="00871D2B">
              <w:rPr>
                <w:rFonts w:asciiTheme="majorBidi" w:hAnsiTheme="majorBidi" w:hint="eastAsia"/>
                <w:sz w:val="28"/>
                <w:lang w:val="en-GB"/>
              </w:rPr>
              <w:t>371</w:t>
            </w:r>
          </w:p>
        </w:tc>
        <w:tc>
          <w:tcPr>
            <w:tcW w:w="1980" w:type="dxa"/>
            <w:shd w:val="clear" w:color="auto" w:fill="auto"/>
          </w:tcPr>
          <w:p w14:paraId="4EB7C817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7B83FA09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111C29C0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eastAsia"/>
                <w:sz w:val="28"/>
                <w:lang w:val="en-GB"/>
              </w:rPr>
              <w:t>7</w:t>
            </w:r>
            <w:r>
              <w:rPr>
                <w:rFonts w:asciiTheme="majorBidi" w:hAnsiTheme="majorBidi"/>
                <w:sz w:val="28"/>
              </w:rPr>
              <w:t>,</w:t>
            </w:r>
            <w:r w:rsidRPr="00871D2B">
              <w:rPr>
                <w:rFonts w:asciiTheme="majorBidi" w:hAnsiTheme="majorBidi" w:hint="eastAsia"/>
                <w:sz w:val="28"/>
                <w:lang w:val="en-GB"/>
              </w:rPr>
              <w:t>371</w:t>
            </w:r>
          </w:p>
        </w:tc>
      </w:tr>
      <w:tr w:rsidR="00D5121C" w14:paraId="0C8AF45F" w14:textId="77777777">
        <w:trPr>
          <w:trHeight w:val="374"/>
        </w:trPr>
        <w:tc>
          <w:tcPr>
            <w:tcW w:w="5130" w:type="dxa"/>
            <w:shd w:val="clear" w:color="auto" w:fill="auto"/>
          </w:tcPr>
          <w:p w14:paraId="74FE8064" w14:textId="77777777" w:rsidR="00D5121C" w:rsidRPr="00871D2B" w:rsidRDefault="009B2480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ลูกหนี้การค้าและลูกหนี้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หมุนเวียนอื่น</w:t>
            </w:r>
          </w:p>
        </w:tc>
        <w:tc>
          <w:tcPr>
            <w:tcW w:w="1890" w:type="dxa"/>
            <w:shd w:val="clear" w:color="auto" w:fill="auto"/>
          </w:tcPr>
          <w:p w14:paraId="6290684D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353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545</w:t>
            </w:r>
          </w:p>
        </w:tc>
        <w:tc>
          <w:tcPr>
            <w:tcW w:w="1890" w:type="dxa"/>
            <w:shd w:val="clear" w:color="auto" w:fill="auto"/>
          </w:tcPr>
          <w:p w14:paraId="58FE2D9C" w14:textId="77777777" w:rsidR="00D5121C" w:rsidRDefault="009B2480">
            <w:pPr>
              <w:tabs>
                <w:tab w:val="decimal" w:pos="1500"/>
              </w:tabs>
              <w:ind w:right="5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2A289922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7287708F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color w:val="FF0000"/>
                <w:sz w:val="28"/>
              </w:rPr>
            </w:pPr>
            <w:r>
              <w:rPr>
                <w:rFonts w:asciiTheme="majorBidi" w:hAnsiTheme="majorBidi" w:hint="eastAsia"/>
                <w:sz w:val="28"/>
              </w:rPr>
              <w:t>3</w:t>
            </w:r>
            <w:r>
              <w:rPr>
                <w:rFonts w:asciiTheme="majorBidi" w:hAnsiTheme="majorBidi"/>
                <w:sz w:val="28"/>
              </w:rPr>
              <w:t>28,852</w:t>
            </w:r>
          </w:p>
        </w:tc>
        <w:tc>
          <w:tcPr>
            <w:tcW w:w="1800" w:type="dxa"/>
            <w:shd w:val="clear" w:color="auto" w:fill="auto"/>
          </w:tcPr>
          <w:p w14:paraId="50F61B87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hint="eastAsia"/>
                <w:sz w:val="28"/>
              </w:rPr>
              <w:t>3</w:t>
            </w:r>
            <w:r>
              <w:rPr>
                <w:rFonts w:asciiTheme="majorBidi" w:hAnsiTheme="majorBidi"/>
                <w:sz w:val="28"/>
              </w:rPr>
              <w:t>28,852</w:t>
            </w:r>
          </w:p>
        </w:tc>
      </w:tr>
      <w:tr w:rsidR="00D5121C" w14:paraId="6220381A" w14:textId="77777777">
        <w:trPr>
          <w:trHeight w:val="374"/>
        </w:trPr>
        <w:tc>
          <w:tcPr>
            <w:tcW w:w="5130" w:type="dxa"/>
            <w:shd w:val="clear" w:color="auto" w:fill="auto"/>
          </w:tcPr>
          <w:p w14:paraId="49CD8A52" w14:textId="77777777" w:rsidR="00D5121C" w:rsidRDefault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hint="cs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90" w:type="dxa"/>
            <w:shd w:val="clear" w:color="auto" w:fill="auto"/>
          </w:tcPr>
          <w:p w14:paraId="6D405343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161</w:t>
            </w:r>
          </w:p>
        </w:tc>
        <w:tc>
          <w:tcPr>
            <w:tcW w:w="1890" w:type="dxa"/>
            <w:shd w:val="clear" w:color="auto" w:fill="auto"/>
          </w:tcPr>
          <w:p w14:paraId="57C72B9F" w14:textId="77777777" w:rsidR="00D5121C" w:rsidRDefault="009B2480">
            <w:pPr>
              <w:tabs>
                <w:tab w:val="decimal" w:pos="1500"/>
              </w:tabs>
              <w:ind w:right="5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0EE15D63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76C864A5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color w:val="FF0000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161</w:t>
            </w:r>
          </w:p>
        </w:tc>
        <w:tc>
          <w:tcPr>
            <w:tcW w:w="1800" w:type="dxa"/>
            <w:shd w:val="clear" w:color="auto" w:fill="auto"/>
          </w:tcPr>
          <w:p w14:paraId="00CA0B4D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161</w:t>
            </w:r>
          </w:p>
        </w:tc>
      </w:tr>
      <w:tr w:rsidR="00D5121C" w14:paraId="0EE58EC6" w14:textId="77777777">
        <w:trPr>
          <w:trHeight w:val="374"/>
        </w:trPr>
        <w:tc>
          <w:tcPr>
            <w:tcW w:w="5130" w:type="dxa"/>
            <w:shd w:val="clear" w:color="auto" w:fill="auto"/>
          </w:tcPr>
          <w:p w14:paraId="091520F4" w14:textId="77777777" w:rsidR="00D5121C" w:rsidRDefault="009B2480">
            <w:pPr>
              <w:ind w:left="246" w:hanging="246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hint="cs"/>
                <w:cs/>
                <w:lang w:val="en-GB"/>
              </w:rPr>
              <w:t>ส่วนของเงินให้กู้ยืมระยะยาวที่ครบกำหนดชำระภายในหนึ่งปี</w:t>
            </w:r>
          </w:p>
        </w:tc>
        <w:tc>
          <w:tcPr>
            <w:tcW w:w="1890" w:type="dxa"/>
            <w:shd w:val="clear" w:color="auto" w:fill="auto"/>
          </w:tcPr>
          <w:p w14:paraId="693EE24C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hint="eastAsia"/>
                <w:sz w:val="28"/>
              </w:rPr>
              <w:t>12,000</w:t>
            </w:r>
          </w:p>
        </w:tc>
        <w:tc>
          <w:tcPr>
            <w:tcW w:w="1890" w:type="dxa"/>
            <w:shd w:val="clear" w:color="auto" w:fill="auto"/>
          </w:tcPr>
          <w:p w14:paraId="3C3325EB" w14:textId="77777777" w:rsidR="00D5121C" w:rsidRDefault="009B2480">
            <w:pPr>
              <w:tabs>
                <w:tab w:val="decimal" w:pos="1500"/>
              </w:tabs>
              <w:ind w:right="5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414D6EFC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0283267E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hint="eastAsia"/>
                <w:sz w:val="28"/>
              </w:rPr>
              <w:t xml:space="preserve"> 12,000 </w:t>
            </w:r>
          </w:p>
        </w:tc>
        <w:tc>
          <w:tcPr>
            <w:tcW w:w="1800" w:type="dxa"/>
            <w:shd w:val="clear" w:color="auto" w:fill="auto"/>
          </w:tcPr>
          <w:p w14:paraId="4CF9314F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hint="eastAsia"/>
                <w:sz w:val="28"/>
              </w:rPr>
              <w:t xml:space="preserve"> 12,000 </w:t>
            </w:r>
          </w:p>
        </w:tc>
      </w:tr>
      <w:tr w:rsidR="00D5121C" w14:paraId="33966C0A" w14:textId="77777777">
        <w:trPr>
          <w:trHeight w:val="374"/>
        </w:trPr>
        <w:tc>
          <w:tcPr>
            <w:tcW w:w="5130" w:type="dxa"/>
            <w:shd w:val="clear" w:color="auto" w:fill="auto"/>
          </w:tcPr>
          <w:p w14:paraId="17A30B10" w14:textId="77777777" w:rsidR="00D5121C" w:rsidRPr="00871D2B" w:rsidRDefault="009B2480">
            <w:pPr>
              <w:rPr>
                <w:cs/>
                <w:lang w:val="en-GB"/>
              </w:rPr>
            </w:pPr>
            <w:r w:rsidRPr="00871D2B">
              <w:rPr>
                <w:rFonts w:hint="cs"/>
                <w:cs/>
                <w:lang w:val="en-GB"/>
              </w:rPr>
              <w:t>เงินฝากธนาคารที่มีภาระค้ำประกัน</w:t>
            </w:r>
          </w:p>
        </w:tc>
        <w:tc>
          <w:tcPr>
            <w:tcW w:w="1890" w:type="dxa"/>
            <w:shd w:val="clear" w:color="auto" w:fill="auto"/>
          </w:tcPr>
          <w:p w14:paraId="64EC2313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76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211</w:t>
            </w:r>
          </w:p>
        </w:tc>
        <w:tc>
          <w:tcPr>
            <w:tcW w:w="1890" w:type="dxa"/>
            <w:shd w:val="clear" w:color="auto" w:fill="auto"/>
          </w:tcPr>
          <w:p w14:paraId="520A8DEE" w14:textId="77777777" w:rsidR="00D5121C" w:rsidRDefault="009B2480">
            <w:pPr>
              <w:tabs>
                <w:tab w:val="decimal" w:pos="1500"/>
              </w:tabs>
              <w:ind w:right="5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79F3D13A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19AEA23F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76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211</w:t>
            </w:r>
          </w:p>
        </w:tc>
        <w:tc>
          <w:tcPr>
            <w:tcW w:w="1800" w:type="dxa"/>
            <w:shd w:val="clear" w:color="auto" w:fill="auto"/>
          </w:tcPr>
          <w:p w14:paraId="5B930E3F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76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211</w:t>
            </w:r>
          </w:p>
        </w:tc>
      </w:tr>
      <w:tr w:rsidR="00D5121C" w14:paraId="6A5E820D" w14:textId="77777777">
        <w:trPr>
          <w:trHeight w:val="374"/>
        </w:trPr>
        <w:tc>
          <w:tcPr>
            <w:tcW w:w="5130" w:type="dxa"/>
            <w:shd w:val="clear" w:color="auto" w:fill="auto"/>
          </w:tcPr>
          <w:p w14:paraId="2CBB9DB7" w14:textId="77777777" w:rsidR="00D5121C" w:rsidRDefault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890" w:type="dxa"/>
            <w:shd w:val="clear" w:color="auto" w:fill="auto"/>
          </w:tcPr>
          <w:p w14:paraId="349E4667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24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801</w:t>
            </w:r>
          </w:p>
        </w:tc>
        <w:tc>
          <w:tcPr>
            <w:tcW w:w="1890" w:type="dxa"/>
            <w:shd w:val="clear" w:color="auto" w:fill="auto"/>
          </w:tcPr>
          <w:p w14:paraId="36FFBDDA" w14:textId="77777777" w:rsidR="00D5121C" w:rsidRDefault="009B2480">
            <w:pPr>
              <w:tabs>
                <w:tab w:val="decimal" w:pos="1500"/>
              </w:tabs>
              <w:ind w:right="5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24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801</w:t>
            </w:r>
          </w:p>
        </w:tc>
        <w:tc>
          <w:tcPr>
            <w:tcW w:w="1980" w:type="dxa"/>
            <w:shd w:val="clear" w:color="auto" w:fill="auto"/>
          </w:tcPr>
          <w:p w14:paraId="0C232545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3B599013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color w:val="FF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75F8F1BB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24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801</w:t>
            </w:r>
          </w:p>
        </w:tc>
      </w:tr>
      <w:tr w:rsidR="00D5121C" w14:paraId="14051A2B" w14:textId="77777777">
        <w:trPr>
          <w:trHeight w:val="374"/>
        </w:trPr>
        <w:tc>
          <w:tcPr>
            <w:tcW w:w="5130" w:type="dxa"/>
            <w:shd w:val="clear" w:color="auto" w:fill="auto"/>
          </w:tcPr>
          <w:p w14:paraId="46B014F3" w14:textId="77777777" w:rsidR="00D5121C" w:rsidRPr="00871D2B" w:rsidRDefault="009B2480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1890" w:type="dxa"/>
            <w:shd w:val="clear" w:color="auto" w:fill="auto"/>
          </w:tcPr>
          <w:p w14:paraId="6C207B27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8,000</w:t>
            </w:r>
          </w:p>
        </w:tc>
        <w:tc>
          <w:tcPr>
            <w:tcW w:w="1890" w:type="dxa"/>
            <w:shd w:val="clear" w:color="auto" w:fill="auto"/>
          </w:tcPr>
          <w:p w14:paraId="35216EF2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ind w:right="5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5EAA036B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3B5200FB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color w:val="FF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8,000</w:t>
            </w:r>
          </w:p>
        </w:tc>
        <w:tc>
          <w:tcPr>
            <w:tcW w:w="1800" w:type="dxa"/>
            <w:shd w:val="clear" w:color="auto" w:fill="auto"/>
          </w:tcPr>
          <w:p w14:paraId="53FC603E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8,000</w:t>
            </w:r>
          </w:p>
        </w:tc>
      </w:tr>
      <w:tr w:rsidR="00D5121C" w14:paraId="7106AC9A" w14:textId="77777777">
        <w:trPr>
          <w:trHeight w:val="374"/>
        </w:trPr>
        <w:tc>
          <w:tcPr>
            <w:tcW w:w="5130" w:type="dxa"/>
            <w:shd w:val="clear" w:color="auto" w:fill="auto"/>
          </w:tcPr>
          <w:p w14:paraId="22C9AFD3" w14:textId="77777777" w:rsidR="00D5121C" w:rsidRPr="00871D2B" w:rsidRDefault="009B2480">
            <w:pPr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890" w:type="dxa"/>
            <w:shd w:val="clear" w:color="auto" w:fill="auto"/>
          </w:tcPr>
          <w:p w14:paraId="2E6B0114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eastAsia"/>
                <w:b/>
                <w:bCs/>
                <w:sz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02,730</w:t>
            </w:r>
          </w:p>
        </w:tc>
        <w:tc>
          <w:tcPr>
            <w:tcW w:w="1890" w:type="dxa"/>
            <w:shd w:val="clear" w:color="auto" w:fill="auto"/>
          </w:tcPr>
          <w:p w14:paraId="5A15246C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ind w:right="57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eastAsia"/>
                <w:b/>
                <w:bCs/>
                <w:sz w:val="28"/>
              </w:rPr>
              <w:t>32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b/>
                <w:bCs/>
                <w:sz w:val="28"/>
              </w:rPr>
              <w:t>172</w:t>
            </w:r>
          </w:p>
        </w:tc>
        <w:tc>
          <w:tcPr>
            <w:tcW w:w="1980" w:type="dxa"/>
            <w:shd w:val="clear" w:color="auto" w:fill="auto"/>
          </w:tcPr>
          <w:p w14:paraId="78231A00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b/>
                <w:bCs/>
                <w:color w:val="FF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75A958E0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b/>
                <w:bCs/>
                <w:color w:val="FF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545,865</w:t>
            </w:r>
          </w:p>
        </w:tc>
        <w:tc>
          <w:tcPr>
            <w:tcW w:w="1800" w:type="dxa"/>
            <w:shd w:val="clear" w:color="auto" w:fill="auto"/>
          </w:tcPr>
          <w:p w14:paraId="7CC37259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578,037</w:t>
            </w:r>
          </w:p>
        </w:tc>
      </w:tr>
      <w:tr w:rsidR="00D5121C" w14:paraId="1DDFFF34" w14:textId="77777777">
        <w:trPr>
          <w:trHeight w:val="374"/>
        </w:trPr>
        <w:tc>
          <w:tcPr>
            <w:tcW w:w="5130" w:type="dxa"/>
            <w:shd w:val="clear" w:color="auto" w:fill="auto"/>
          </w:tcPr>
          <w:p w14:paraId="28187BEB" w14:textId="77777777" w:rsidR="00D5121C" w:rsidRPr="00871D2B" w:rsidRDefault="00D5121C">
            <w:pPr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890" w:type="dxa"/>
            <w:shd w:val="clear" w:color="auto" w:fill="auto"/>
          </w:tcPr>
          <w:p w14:paraId="4E56B678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6FA2FA19" w14:textId="77777777" w:rsidR="00D5121C" w:rsidRDefault="00D5121C">
            <w:pPr>
              <w:tabs>
                <w:tab w:val="decimal" w:pos="1500"/>
              </w:tabs>
              <w:ind w:right="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5A618F7C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6BCA725E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509276AF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0B12FAF5" w14:textId="77777777">
        <w:trPr>
          <w:trHeight w:val="374"/>
        </w:trPr>
        <w:tc>
          <w:tcPr>
            <w:tcW w:w="5130" w:type="dxa"/>
            <w:shd w:val="clear" w:color="auto" w:fill="auto"/>
          </w:tcPr>
          <w:p w14:paraId="6929A4D0" w14:textId="77777777" w:rsidR="00D5121C" w:rsidRDefault="00D5121C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354E2962" w14:textId="43673359" w:rsidR="00A01A5D" w:rsidRPr="00871D2B" w:rsidRDefault="00A01A5D">
            <w:pPr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890" w:type="dxa"/>
            <w:shd w:val="clear" w:color="auto" w:fill="auto"/>
          </w:tcPr>
          <w:p w14:paraId="129676FC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315F67FB" w14:textId="77777777" w:rsidR="00D5121C" w:rsidRDefault="00D5121C">
            <w:pPr>
              <w:tabs>
                <w:tab w:val="decimal" w:pos="1500"/>
              </w:tabs>
              <w:ind w:right="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3424D822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048462ED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65D3D804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73344F2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232E3" w14:textId="77777777" w:rsidR="00D5121C" w:rsidRPr="00871D2B" w:rsidRDefault="009B2480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lastRenderedPageBreak/>
              <w:t xml:space="preserve">หนี้สินทางการเงิน ณ วันที่ </w:t>
            </w:r>
            <w:r>
              <w:rPr>
                <w:rFonts w:ascii="Angsana New" w:eastAsia="Arial Unicode MS" w:hAnsi="Angsana New"/>
                <w:b/>
                <w:bCs/>
                <w:sz w:val="28"/>
                <w:lang w:val="en-GB"/>
              </w:rPr>
              <w:t xml:space="preserve">1 </w:t>
            </w:r>
            <w:r w:rsidRPr="00871D2B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 xml:space="preserve">มกราคม </w:t>
            </w:r>
            <w:r>
              <w:rPr>
                <w:rFonts w:ascii="Angsana New" w:eastAsia="Arial Unicode MS" w:hAnsi="Angsan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AD71CEA" w14:textId="77777777" w:rsidR="00D5121C" w:rsidRDefault="00D5121C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97CE697" w14:textId="77777777" w:rsidR="00D5121C" w:rsidRDefault="00D5121C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7A727CA" w14:textId="77777777" w:rsidR="00D5121C" w:rsidRDefault="00D5121C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2AE50D0" w14:textId="77777777" w:rsidR="00D5121C" w:rsidRDefault="00D5121C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45F3300" w14:textId="77777777" w:rsidR="00D5121C" w:rsidRDefault="00D5121C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2FF7940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8CD884D" w14:textId="77777777" w:rsidR="00D5121C" w:rsidRDefault="009B2480">
            <w:pPr>
              <w:rPr>
                <w:cs/>
              </w:rPr>
            </w:pPr>
            <w:r w:rsidRPr="00871D2B">
              <w:rPr>
                <w:rFonts w:hint="cs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FF2B2A3" w14:textId="77777777" w:rsidR="00D5121C" w:rsidRDefault="009B2480">
            <w:pPr>
              <w:tabs>
                <w:tab w:val="decimal" w:pos="1665"/>
              </w:tabs>
              <w:ind w:right="-111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eastAsia"/>
                <w:sz w:val="28"/>
                <w:lang w:val="en-GB"/>
              </w:rPr>
              <w:t>110</w:t>
            </w:r>
            <w:r>
              <w:rPr>
                <w:rFonts w:asciiTheme="majorBidi" w:hAnsiTheme="majorBidi"/>
                <w:sz w:val="28"/>
              </w:rPr>
              <w:t>,</w:t>
            </w:r>
            <w:r w:rsidRPr="00871D2B">
              <w:rPr>
                <w:rFonts w:asciiTheme="majorBidi" w:hAnsiTheme="majorBidi" w:hint="eastAsia"/>
                <w:sz w:val="28"/>
                <w:lang w:val="en-GB"/>
              </w:rPr>
              <w:t>000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CBBE7B0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FB427ED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D6C7289" w14:textId="77777777" w:rsidR="00D5121C" w:rsidRDefault="009B2480">
            <w:pPr>
              <w:tabs>
                <w:tab w:val="decimal" w:pos="1500"/>
              </w:tabs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hint="eastAsia"/>
                <w:sz w:val="28"/>
              </w:rPr>
              <w:t xml:space="preserve"> </w:t>
            </w:r>
            <w:r w:rsidRPr="00871D2B">
              <w:rPr>
                <w:rFonts w:asciiTheme="majorBidi" w:hAnsiTheme="majorBidi" w:hint="eastAsia"/>
                <w:sz w:val="28"/>
                <w:lang w:val="en-GB"/>
              </w:rPr>
              <w:t>110</w:t>
            </w:r>
            <w:r>
              <w:rPr>
                <w:rFonts w:asciiTheme="majorBidi" w:hAnsiTheme="majorBidi"/>
                <w:sz w:val="28"/>
              </w:rPr>
              <w:t>,</w:t>
            </w:r>
            <w:r w:rsidRPr="00871D2B">
              <w:rPr>
                <w:rFonts w:asciiTheme="majorBidi" w:hAnsiTheme="majorBidi" w:hint="eastAsia"/>
                <w:sz w:val="28"/>
                <w:lang w:val="en-GB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472B787" w14:textId="77777777" w:rsidR="00D5121C" w:rsidRDefault="009B2480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871D2B">
              <w:rPr>
                <w:rFonts w:asciiTheme="majorBidi" w:hAnsiTheme="majorBidi" w:cstheme="majorBidi" w:hint="eastAsia"/>
                <w:sz w:val="28"/>
                <w:lang w:val="en-GB"/>
              </w:rPr>
              <w:t>110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871D2B">
              <w:rPr>
                <w:rFonts w:asciiTheme="majorBidi" w:hAnsiTheme="majorBidi" w:cstheme="majorBidi" w:hint="eastAsia"/>
                <w:sz w:val="28"/>
                <w:lang w:val="en-GB"/>
              </w:rPr>
              <w:t>000</w:t>
            </w:r>
          </w:p>
        </w:tc>
      </w:tr>
      <w:tr w:rsidR="00D5121C" w14:paraId="7206BF9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7F5BBA9" w14:textId="77777777" w:rsidR="00D5121C" w:rsidRPr="00871D2B" w:rsidRDefault="009B2480">
            <w:pPr>
              <w:rPr>
                <w:cs/>
                <w:lang w:val="en-GB"/>
              </w:rPr>
            </w:pPr>
            <w:r w:rsidRPr="00871D2B">
              <w:rPr>
                <w:rFonts w:hint="cs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92D1F4E" w14:textId="77777777" w:rsidR="00D5121C" w:rsidRDefault="009B2480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214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984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316D62B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E22F97F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ECA8116" w14:textId="77777777" w:rsidR="00D5121C" w:rsidRDefault="009B2480">
            <w:pPr>
              <w:tabs>
                <w:tab w:val="decimal" w:pos="1500"/>
              </w:tabs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214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984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9C6FDE3" w14:textId="77777777" w:rsidR="00D5121C" w:rsidRDefault="009B2480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214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984</w:t>
            </w:r>
          </w:p>
        </w:tc>
      </w:tr>
      <w:tr w:rsidR="00D5121C" w14:paraId="49FFACA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7F0BA55" w14:textId="77777777" w:rsidR="00D5121C" w:rsidRPr="00871D2B" w:rsidRDefault="009B2480">
            <w:pPr>
              <w:ind w:left="253" w:hanging="253"/>
              <w:rPr>
                <w:cs/>
                <w:lang w:val="en-GB"/>
              </w:rPr>
            </w:pPr>
            <w:r w:rsidRPr="00871D2B">
              <w:rPr>
                <w:rFonts w:hint="cs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9290474" w14:textId="77777777" w:rsidR="00D5121C" w:rsidRDefault="00D5121C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59CAB1B" w14:textId="77777777" w:rsidR="00D5121C" w:rsidRDefault="009B2480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64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656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65D2A44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  <w:p w14:paraId="0F2B2522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53C4632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  <w:p w14:paraId="745DB285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99687A9" w14:textId="77777777" w:rsidR="00D5121C" w:rsidRDefault="00D5121C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EDF353D" w14:textId="77777777" w:rsidR="00D5121C" w:rsidRDefault="009B2480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64,65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 w:hint="eastAsia"/>
                <w:sz w:val="28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40A2CA4" w14:textId="77777777" w:rsidR="00D5121C" w:rsidRDefault="00D5121C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55F745B" w14:textId="77777777" w:rsidR="00D5121C" w:rsidRDefault="009B2480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64,65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 w:hint="eastAsia"/>
                <w:sz w:val="28"/>
              </w:rPr>
              <w:t xml:space="preserve"> </w:t>
            </w:r>
          </w:p>
        </w:tc>
      </w:tr>
      <w:tr w:rsidR="00D5121C" w14:paraId="2D6E15F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08FB4EB" w14:textId="77777777" w:rsidR="00D5121C" w:rsidRPr="00871D2B" w:rsidRDefault="009B2480">
            <w:pPr>
              <w:rPr>
                <w:cs/>
                <w:lang w:val="en-GB"/>
              </w:rPr>
            </w:pPr>
            <w:r w:rsidRPr="00871D2B">
              <w:rPr>
                <w:rFonts w:hint="cs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41CA04B" w14:textId="77777777" w:rsidR="00D5121C" w:rsidRDefault="009B2480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69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392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93E4013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42D0926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EC4AE07" w14:textId="77777777" w:rsidR="00D5121C" w:rsidRDefault="009B2480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eastAsia"/>
                <w:sz w:val="28"/>
                <w:lang w:val="en-GB"/>
              </w:rPr>
              <w:t>69</w:t>
            </w:r>
            <w:r>
              <w:rPr>
                <w:rFonts w:asciiTheme="majorBidi" w:hAnsiTheme="majorBidi" w:hint="eastAsia"/>
                <w:sz w:val="28"/>
              </w:rPr>
              <w:t>,</w:t>
            </w:r>
            <w:r w:rsidRPr="00871D2B">
              <w:rPr>
                <w:rFonts w:asciiTheme="majorBidi" w:hAnsiTheme="majorBidi" w:hint="eastAsia"/>
                <w:sz w:val="28"/>
                <w:lang w:val="en-GB"/>
              </w:rPr>
              <w:t>392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A55175C" w14:textId="77777777" w:rsidR="00D5121C" w:rsidRDefault="009B2480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eastAsia"/>
                <w:sz w:val="28"/>
                <w:lang w:val="en-GB"/>
              </w:rPr>
              <w:t>69</w:t>
            </w:r>
            <w:r>
              <w:rPr>
                <w:rFonts w:asciiTheme="majorBidi" w:hAnsiTheme="majorBidi" w:hint="eastAsia"/>
                <w:sz w:val="28"/>
              </w:rPr>
              <w:t>,</w:t>
            </w:r>
            <w:r w:rsidRPr="00871D2B">
              <w:rPr>
                <w:rFonts w:asciiTheme="majorBidi" w:hAnsiTheme="majorBidi" w:hint="eastAsia"/>
                <w:sz w:val="28"/>
                <w:lang w:val="en-GB"/>
              </w:rPr>
              <w:t>392</w:t>
            </w:r>
          </w:p>
        </w:tc>
      </w:tr>
      <w:tr w:rsidR="00D5121C" w14:paraId="119C988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34C7938" w14:textId="77777777" w:rsidR="00D5121C" w:rsidRPr="00871D2B" w:rsidRDefault="009B2480">
            <w:pPr>
              <w:rPr>
                <w:cs/>
                <w:lang w:val="en-GB"/>
              </w:rPr>
            </w:pPr>
            <w:r w:rsidRPr="00871D2B">
              <w:rPr>
                <w:rFonts w:hint="cs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7D33BCC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94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113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DA9F506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C29C0F1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8DBCE9E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eastAsia"/>
                <w:sz w:val="28"/>
                <w:lang w:val="en-GB"/>
              </w:rPr>
              <w:t>94</w:t>
            </w:r>
            <w:r>
              <w:rPr>
                <w:rFonts w:asciiTheme="majorBidi" w:hAnsiTheme="majorBidi" w:cstheme="majorBidi" w:hint="eastAsia"/>
                <w:sz w:val="28"/>
              </w:rPr>
              <w:t>,</w:t>
            </w:r>
            <w:r w:rsidRPr="00871D2B">
              <w:rPr>
                <w:rFonts w:asciiTheme="majorBidi" w:hAnsiTheme="majorBidi" w:hint="eastAsia"/>
                <w:sz w:val="28"/>
                <w:lang w:val="en-GB"/>
              </w:rPr>
              <w:t>113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39260E9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eastAsia"/>
                <w:sz w:val="28"/>
                <w:lang w:val="en-GB"/>
              </w:rPr>
              <w:t>94</w:t>
            </w:r>
            <w:r>
              <w:rPr>
                <w:rFonts w:asciiTheme="majorBidi" w:hAnsiTheme="majorBidi" w:cstheme="majorBidi" w:hint="eastAsia"/>
                <w:sz w:val="28"/>
              </w:rPr>
              <w:t>,</w:t>
            </w:r>
            <w:r w:rsidRPr="00871D2B">
              <w:rPr>
                <w:rFonts w:asciiTheme="majorBidi" w:hAnsiTheme="majorBidi" w:hint="eastAsia"/>
                <w:sz w:val="28"/>
                <w:lang w:val="en-GB"/>
              </w:rPr>
              <w:t>113</w:t>
            </w:r>
          </w:p>
        </w:tc>
      </w:tr>
      <w:tr w:rsidR="00D5121C" w14:paraId="52BFDBE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30F69" w14:textId="77777777" w:rsidR="00D5121C" w:rsidRPr="00871D2B" w:rsidRDefault="009B2480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</w:t>
            </w:r>
            <w:r w:rsidRPr="00871D2B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หนี้สิน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7C30FBB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eastAsia"/>
                <w:b/>
                <w:bCs/>
                <w:sz w:val="28"/>
              </w:rPr>
              <w:t>553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b/>
                <w:bCs/>
                <w:sz w:val="28"/>
              </w:rPr>
              <w:t>145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13F3194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05DE0E4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C897AC6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eastAsia"/>
                <w:b/>
                <w:bCs/>
                <w:sz w:val="28"/>
              </w:rPr>
              <w:t>553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b/>
                <w:bCs/>
                <w:sz w:val="28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137BFA5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eastAsia"/>
                <w:b/>
                <w:bCs/>
                <w:sz w:val="28"/>
              </w:rPr>
              <w:t>553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b/>
                <w:bCs/>
                <w:sz w:val="28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</w:tr>
      <w:tr w:rsidR="00D5121C" w14:paraId="4EF9A11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1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336C2" w14:textId="77777777" w:rsidR="00D5121C" w:rsidRPr="00871D2B" w:rsidRDefault="00D5121C">
            <w:pPr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A38849E" w14:textId="77777777" w:rsidR="00D5121C" w:rsidRDefault="00D5121C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544A0EE" w14:textId="77777777" w:rsidR="00D5121C" w:rsidRDefault="00D5121C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4DE83C9" w14:textId="77777777" w:rsidR="00D5121C" w:rsidRDefault="00D5121C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77267C5" w14:textId="77777777" w:rsidR="00D5121C" w:rsidRDefault="00D5121C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B03E1C9" w14:textId="77777777" w:rsidR="00D5121C" w:rsidRDefault="00D5121C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59A64E6A" w14:textId="77777777" w:rsidR="00D5121C" w:rsidRDefault="00D5121C">
      <w:pPr>
        <w:jc w:val="thaiDistribute"/>
        <w:rPr>
          <w:rFonts w:asciiTheme="majorBidi" w:eastAsia="Arial Unicode MS" w:hAnsiTheme="majorBidi" w:cstheme="majorBidi"/>
          <w:color w:val="000000" w:themeColor="text1"/>
          <w:sz w:val="28"/>
        </w:rPr>
      </w:pPr>
    </w:p>
    <w:p w14:paraId="5C1B2EE5" w14:textId="77777777" w:rsidR="00D5121C" w:rsidRDefault="00D5121C">
      <w:pPr>
        <w:jc w:val="thaiDistribute"/>
        <w:rPr>
          <w:rFonts w:asciiTheme="majorBidi" w:eastAsia="Arial Unicode MS" w:hAnsiTheme="majorBidi" w:cstheme="majorBidi"/>
          <w:color w:val="000000" w:themeColor="text1"/>
          <w:sz w:val="28"/>
        </w:rPr>
      </w:pPr>
    </w:p>
    <w:p w14:paraId="19E2E0BC" w14:textId="77777777" w:rsidR="00D5121C" w:rsidRDefault="00D5121C">
      <w:pPr>
        <w:jc w:val="thaiDistribute"/>
        <w:rPr>
          <w:rFonts w:asciiTheme="majorBidi" w:eastAsia="Arial Unicode MS" w:hAnsiTheme="majorBidi" w:cstheme="majorBidi"/>
          <w:color w:val="000000" w:themeColor="text1"/>
          <w:sz w:val="28"/>
        </w:rPr>
      </w:pPr>
    </w:p>
    <w:tbl>
      <w:tblPr>
        <w:tblStyle w:val="TableGrid5"/>
        <w:tblW w:w="145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890"/>
        <w:gridCol w:w="1890"/>
        <w:gridCol w:w="1980"/>
        <w:gridCol w:w="1980"/>
        <w:gridCol w:w="1800"/>
      </w:tblGrid>
      <w:tr w:rsidR="00D5121C" w14:paraId="63D09FF2" w14:textId="77777777">
        <w:trPr>
          <w:trHeight w:val="374"/>
          <w:tblHeader/>
        </w:trPr>
        <w:tc>
          <w:tcPr>
            <w:tcW w:w="5040" w:type="dxa"/>
            <w:shd w:val="clear" w:color="auto" w:fill="auto"/>
          </w:tcPr>
          <w:p w14:paraId="2FD44219" w14:textId="77777777" w:rsidR="00D5121C" w:rsidRDefault="00D5121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0" w:type="dxa"/>
            <w:gridSpan w:val="5"/>
            <w:shd w:val="clear" w:color="auto" w:fill="auto"/>
          </w:tcPr>
          <w:p w14:paraId="7CF87C97" w14:textId="77777777" w:rsidR="00D5121C" w:rsidRDefault="009B24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 w:val="28"/>
              </w:rPr>
              <w:t>: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พันบาท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5121C" w14:paraId="66A68168" w14:textId="77777777">
        <w:trPr>
          <w:trHeight w:val="374"/>
          <w:tblHeader/>
        </w:trPr>
        <w:tc>
          <w:tcPr>
            <w:tcW w:w="5040" w:type="dxa"/>
            <w:shd w:val="clear" w:color="auto" w:fill="auto"/>
          </w:tcPr>
          <w:p w14:paraId="5594E0C1" w14:textId="77777777" w:rsidR="00D5121C" w:rsidRDefault="00D5121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0" w:type="dxa"/>
            <w:gridSpan w:val="5"/>
            <w:shd w:val="clear" w:color="auto" w:fill="auto"/>
          </w:tcPr>
          <w:p w14:paraId="4B7F1DC9" w14:textId="77777777" w:rsidR="00D5121C" w:rsidRPr="00871D2B" w:rsidRDefault="009B2480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0E3ECB3F" w14:textId="77777777">
        <w:trPr>
          <w:trHeight w:val="374"/>
          <w:tblHeader/>
        </w:trPr>
        <w:tc>
          <w:tcPr>
            <w:tcW w:w="5040" w:type="dxa"/>
            <w:shd w:val="clear" w:color="auto" w:fill="auto"/>
          </w:tcPr>
          <w:p w14:paraId="1CBF675F" w14:textId="77777777" w:rsidR="00D5121C" w:rsidRDefault="00D5121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5ED7343" w14:textId="77777777" w:rsidR="00D5121C" w:rsidRDefault="00D5121C">
            <w:pPr>
              <w:ind w:right="-7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650" w:type="dxa"/>
            <w:gridSpan w:val="4"/>
            <w:shd w:val="clear" w:color="auto" w:fill="auto"/>
            <w:vAlign w:val="bottom"/>
          </w:tcPr>
          <w:p w14:paraId="316BC3AF" w14:textId="77777777" w:rsidR="00D5121C" w:rsidRDefault="009B2480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D5121C" w14:paraId="374A3531" w14:textId="77777777">
        <w:trPr>
          <w:trHeight w:val="720"/>
          <w:tblHeader/>
        </w:trPr>
        <w:tc>
          <w:tcPr>
            <w:tcW w:w="5040" w:type="dxa"/>
            <w:shd w:val="clear" w:color="auto" w:fill="auto"/>
          </w:tcPr>
          <w:p w14:paraId="1A07EBFB" w14:textId="77777777" w:rsidR="00D5121C" w:rsidRDefault="00D5121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CF4C996" w14:textId="77777777" w:rsidR="00D5121C" w:rsidRDefault="009B2480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มูลค่าตามหลักการ</w:t>
            </w:r>
          </w:p>
          <w:p w14:paraId="15E64B53" w14:textId="77777777" w:rsidR="00D5121C" w:rsidRDefault="009B2480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บัญชีเดิม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EE45BBC" w14:textId="77777777" w:rsidR="00D5121C" w:rsidRDefault="009B2480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9A0180F" w14:textId="77777777" w:rsidR="00D5121C" w:rsidRDefault="009B24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DC7CC57" w14:textId="77777777" w:rsidR="00D5121C" w:rsidRDefault="009B24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ราคาทุน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br/>
              <w:t>ตัดจำหน่าย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4F71E18" w14:textId="77777777" w:rsidR="00D5121C" w:rsidRDefault="009B2480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รวม</w:t>
            </w:r>
          </w:p>
        </w:tc>
      </w:tr>
      <w:tr w:rsidR="00D5121C" w14:paraId="1DF6BE6F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34E774AA" w14:textId="77777777" w:rsidR="00D5121C" w:rsidRDefault="009B2480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สินทรัพย์ทางการเงิน 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2E736BC2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1CF9CEB1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367B0E47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29DF998E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02129550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66E3B05A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1DF46DCA" w14:textId="77777777" w:rsidR="00D5121C" w:rsidRDefault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shd w:val="clear" w:color="auto" w:fill="auto"/>
          </w:tcPr>
          <w:p w14:paraId="4524911C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977</w:t>
            </w:r>
          </w:p>
        </w:tc>
        <w:tc>
          <w:tcPr>
            <w:tcW w:w="1890" w:type="dxa"/>
            <w:shd w:val="clear" w:color="auto" w:fill="auto"/>
          </w:tcPr>
          <w:p w14:paraId="26DFB7E4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6F9E5BB3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2930D2DF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hint="eastAsia"/>
                <w:sz w:val="28"/>
              </w:rPr>
              <w:t>6,977</w:t>
            </w:r>
          </w:p>
        </w:tc>
        <w:tc>
          <w:tcPr>
            <w:tcW w:w="1800" w:type="dxa"/>
            <w:shd w:val="clear" w:color="auto" w:fill="auto"/>
          </w:tcPr>
          <w:p w14:paraId="51167DC4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hint="eastAsia"/>
                <w:sz w:val="28"/>
              </w:rPr>
              <w:t>6,977</w:t>
            </w:r>
          </w:p>
        </w:tc>
      </w:tr>
      <w:tr w:rsidR="00D5121C" w14:paraId="52D2C17E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47F158F7" w14:textId="77777777" w:rsidR="00D5121C" w:rsidRDefault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เงินลงทุนชั่วคราว</w:t>
            </w:r>
          </w:p>
        </w:tc>
        <w:tc>
          <w:tcPr>
            <w:tcW w:w="1890" w:type="dxa"/>
            <w:shd w:val="clear" w:color="auto" w:fill="auto"/>
          </w:tcPr>
          <w:p w14:paraId="10EEE7A1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371</w:t>
            </w:r>
          </w:p>
        </w:tc>
        <w:tc>
          <w:tcPr>
            <w:tcW w:w="1890" w:type="dxa"/>
            <w:shd w:val="clear" w:color="auto" w:fill="auto"/>
          </w:tcPr>
          <w:p w14:paraId="3838D48B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hint="eastAsia"/>
                <w:sz w:val="28"/>
              </w:rPr>
              <w:t xml:space="preserve"> 7,371 </w:t>
            </w:r>
          </w:p>
        </w:tc>
        <w:tc>
          <w:tcPr>
            <w:tcW w:w="1980" w:type="dxa"/>
            <w:shd w:val="clear" w:color="auto" w:fill="auto"/>
          </w:tcPr>
          <w:p w14:paraId="773EB627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3BDEF852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73E928E5" w14:textId="77777777" w:rsidR="00D5121C" w:rsidRPr="00871D2B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hint="eastAsia"/>
                <w:sz w:val="28"/>
              </w:rPr>
              <w:t>7,371</w:t>
            </w:r>
          </w:p>
        </w:tc>
      </w:tr>
      <w:tr w:rsidR="00D5121C" w14:paraId="771835E3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7A55D29D" w14:textId="77777777" w:rsidR="00D5121C" w:rsidRDefault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1890" w:type="dxa"/>
            <w:shd w:val="clear" w:color="auto" w:fill="auto"/>
          </w:tcPr>
          <w:p w14:paraId="497DDB0E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eastAsia"/>
                <w:sz w:val="28"/>
                <w:lang w:val="en-GB"/>
              </w:rPr>
              <w:t>75</w:t>
            </w:r>
            <w:r>
              <w:rPr>
                <w:rFonts w:asciiTheme="majorBidi" w:hAnsiTheme="majorBidi"/>
                <w:sz w:val="28"/>
              </w:rPr>
              <w:t>,</w:t>
            </w:r>
            <w:r w:rsidRPr="00871D2B">
              <w:rPr>
                <w:rFonts w:asciiTheme="majorBidi" w:hAnsiTheme="majorBidi" w:hint="eastAsia"/>
                <w:sz w:val="28"/>
                <w:lang w:val="en-GB"/>
              </w:rPr>
              <w:t>815</w:t>
            </w:r>
          </w:p>
        </w:tc>
        <w:tc>
          <w:tcPr>
            <w:tcW w:w="1890" w:type="dxa"/>
            <w:shd w:val="clear" w:color="auto" w:fill="auto"/>
          </w:tcPr>
          <w:p w14:paraId="7C497209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28A8CE30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6EFAD848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60,477</w:t>
            </w:r>
          </w:p>
        </w:tc>
        <w:tc>
          <w:tcPr>
            <w:tcW w:w="1800" w:type="dxa"/>
            <w:shd w:val="clear" w:color="auto" w:fill="auto"/>
          </w:tcPr>
          <w:p w14:paraId="284841FC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60,477</w:t>
            </w:r>
          </w:p>
        </w:tc>
      </w:tr>
      <w:tr w:rsidR="00D5121C" w14:paraId="25325A53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76D84165" w14:textId="77777777" w:rsidR="00D5121C" w:rsidRDefault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90" w:type="dxa"/>
            <w:shd w:val="clear" w:color="auto" w:fill="auto"/>
          </w:tcPr>
          <w:p w14:paraId="6151AA50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684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010</w:t>
            </w:r>
          </w:p>
        </w:tc>
        <w:tc>
          <w:tcPr>
            <w:tcW w:w="1890" w:type="dxa"/>
            <w:shd w:val="clear" w:color="auto" w:fill="auto"/>
          </w:tcPr>
          <w:p w14:paraId="14FFAB30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2F570809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38DC1291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684,010</w:t>
            </w:r>
          </w:p>
        </w:tc>
        <w:tc>
          <w:tcPr>
            <w:tcW w:w="1800" w:type="dxa"/>
            <w:shd w:val="clear" w:color="auto" w:fill="auto"/>
          </w:tcPr>
          <w:p w14:paraId="6DC12196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hint="eastAsia"/>
                <w:sz w:val="28"/>
              </w:rPr>
              <w:t>684,010</w:t>
            </w:r>
          </w:p>
        </w:tc>
      </w:tr>
      <w:tr w:rsidR="00D5121C" w14:paraId="314DE1E0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17BFEC1C" w14:textId="77777777" w:rsidR="00D5121C" w:rsidRPr="00871D2B" w:rsidRDefault="009B2480">
            <w:pPr>
              <w:ind w:left="253" w:hanging="253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ส่วนของเงินให้กู้ยืมระยะยาวที่ครบกำหนดชำระภายในหนึ่งปี</w:t>
            </w:r>
          </w:p>
        </w:tc>
        <w:tc>
          <w:tcPr>
            <w:tcW w:w="1890" w:type="dxa"/>
            <w:shd w:val="clear" w:color="auto" w:fill="auto"/>
          </w:tcPr>
          <w:p w14:paraId="5ECE3C7B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12,000</w:t>
            </w:r>
          </w:p>
        </w:tc>
        <w:tc>
          <w:tcPr>
            <w:tcW w:w="1890" w:type="dxa"/>
            <w:shd w:val="clear" w:color="auto" w:fill="auto"/>
          </w:tcPr>
          <w:p w14:paraId="1401E0D7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6017E34E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0AC64208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hint="eastAsia"/>
                <w:sz w:val="28"/>
              </w:rPr>
              <w:t>12,000</w:t>
            </w:r>
          </w:p>
        </w:tc>
        <w:tc>
          <w:tcPr>
            <w:tcW w:w="1800" w:type="dxa"/>
            <w:shd w:val="clear" w:color="auto" w:fill="auto"/>
          </w:tcPr>
          <w:p w14:paraId="10DE0AB8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hint="eastAsia"/>
                <w:sz w:val="28"/>
              </w:rPr>
              <w:t>12,000</w:t>
            </w:r>
          </w:p>
        </w:tc>
      </w:tr>
      <w:tr w:rsidR="00D5121C" w14:paraId="0A5A1328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13DF2E96" w14:textId="77777777" w:rsidR="00D5121C" w:rsidRDefault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1890" w:type="dxa"/>
            <w:shd w:val="clear" w:color="auto" w:fill="auto"/>
          </w:tcPr>
          <w:p w14:paraId="740AECA8" w14:textId="77777777" w:rsidR="00D5121C" w:rsidRPr="00871D2B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8,000</w:t>
            </w:r>
          </w:p>
        </w:tc>
        <w:tc>
          <w:tcPr>
            <w:tcW w:w="1890" w:type="dxa"/>
            <w:shd w:val="clear" w:color="auto" w:fill="auto"/>
          </w:tcPr>
          <w:p w14:paraId="6225E3C3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629F9E0F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207F86B5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8,000</w:t>
            </w:r>
          </w:p>
        </w:tc>
        <w:tc>
          <w:tcPr>
            <w:tcW w:w="1800" w:type="dxa"/>
            <w:shd w:val="clear" w:color="auto" w:fill="auto"/>
          </w:tcPr>
          <w:p w14:paraId="575F9EC0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8</w:t>
            </w:r>
            <w:r>
              <w:rPr>
                <w:rFonts w:asciiTheme="majorBidi" w:hAnsiTheme="majorBidi" w:hint="eastAsia"/>
                <w:sz w:val="28"/>
              </w:rPr>
              <w:t>,000</w:t>
            </w:r>
          </w:p>
        </w:tc>
      </w:tr>
      <w:tr w:rsidR="00D5121C" w14:paraId="46127B4F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3C9D8C1F" w14:textId="77777777" w:rsidR="00D5121C" w:rsidRDefault="009B2480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890" w:type="dxa"/>
            <w:shd w:val="clear" w:color="auto" w:fill="auto"/>
          </w:tcPr>
          <w:p w14:paraId="031549A6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hint="eastAsia"/>
                <w:b/>
                <w:bCs/>
                <w:sz w:val="28"/>
                <w:lang w:val="en-GB"/>
              </w:rPr>
              <w:t>794</w:t>
            </w:r>
            <w:r>
              <w:rPr>
                <w:rFonts w:asciiTheme="majorBidi" w:hAnsiTheme="majorBidi"/>
                <w:b/>
                <w:bCs/>
                <w:sz w:val="28"/>
              </w:rPr>
              <w:t>,</w:t>
            </w:r>
            <w:r w:rsidRPr="00871D2B">
              <w:rPr>
                <w:rFonts w:asciiTheme="majorBidi" w:hAnsiTheme="majorBidi" w:hint="eastAsia"/>
                <w:b/>
                <w:bCs/>
                <w:sz w:val="28"/>
                <w:lang w:val="en-GB"/>
              </w:rPr>
              <w:t>173</w:t>
            </w:r>
          </w:p>
        </w:tc>
        <w:tc>
          <w:tcPr>
            <w:tcW w:w="1890" w:type="dxa"/>
            <w:shd w:val="clear" w:color="auto" w:fill="auto"/>
          </w:tcPr>
          <w:p w14:paraId="62B70440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hint="eastAsia"/>
                <w:b/>
                <w:bCs/>
                <w:sz w:val="28"/>
              </w:rPr>
              <w:t>7</w:t>
            </w:r>
            <w:r>
              <w:rPr>
                <w:rFonts w:asciiTheme="majorBidi" w:hAnsi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hint="eastAsia"/>
                <w:b/>
                <w:bCs/>
                <w:sz w:val="28"/>
              </w:rPr>
              <w:t>371</w:t>
            </w:r>
          </w:p>
        </w:tc>
        <w:tc>
          <w:tcPr>
            <w:tcW w:w="1980" w:type="dxa"/>
            <w:shd w:val="clear" w:color="auto" w:fill="auto"/>
          </w:tcPr>
          <w:p w14:paraId="222AE5C5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62BD6ADD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eastAsia"/>
                <w:b/>
                <w:bCs/>
                <w:sz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71,464</w:t>
            </w:r>
          </w:p>
        </w:tc>
        <w:tc>
          <w:tcPr>
            <w:tcW w:w="1800" w:type="dxa"/>
            <w:shd w:val="clear" w:color="auto" w:fill="auto"/>
          </w:tcPr>
          <w:p w14:paraId="17B99840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hint="eastAsia"/>
                <w:b/>
                <w:bCs/>
                <w:sz w:val="28"/>
              </w:rPr>
              <w:t>7</w:t>
            </w:r>
            <w:r>
              <w:rPr>
                <w:rFonts w:asciiTheme="majorBidi" w:hAnsiTheme="majorBidi"/>
                <w:b/>
                <w:bCs/>
                <w:sz w:val="28"/>
              </w:rPr>
              <w:t>7</w:t>
            </w:r>
            <w:r w:rsidRPr="00871D2B">
              <w:rPr>
                <w:rFonts w:asciiTheme="majorBidi" w:hAnsiTheme="majorBidi" w:hint="cs"/>
                <w:b/>
                <w:bCs/>
                <w:sz w:val="28"/>
                <w:lang w:val="en-GB"/>
              </w:rPr>
              <w:t>8</w:t>
            </w:r>
            <w:r>
              <w:rPr>
                <w:rFonts w:asciiTheme="majorBidi" w:hAnsiTheme="majorBidi"/>
                <w:b/>
                <w:bCs/>
                <w:sz w:val="28"/>
              </w:rPr>
              <w:t>,</w:t>
            </w:r>
            <w:r w:rsidRPr="00871D2B">
              <w:rPr>
                <w:rFonts w:asciiTheme="majorBidi" w:hAnsiTheme="majorBidi" w:hint="cs"/>
                <w:b/>
                <w:bCs/>
                <w:sz w:val="28"/>
                <w:lang w:val="en-GB"/>
              </w:rPr>
              <w:t>835</w:t>
            </w:r>
          </w:p>
        </w:tc>
      </w:tr>
      <w:tr w:rsidR="00D5121C" w14:paraId="6FBC6D46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4E11580B" w14:textId="77777777" w:rsidR="00D5121C" w:rsidRPr="00871D2B" w:rsidRDefault="009B2480">
            <w:pPr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หนี้สินทางการเงิน</w:t>
            </w:r>
            <w:r w:rsidRPr="00871D2B">
              <w:rPr>
                <w:rFonts w:asciiTheme="majorBidi" w:hAnsiTheme="majorBidi"/>
                <w:b/>
                <w:bCs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ณ</w:t>
            </w:r>
            <w:r w:rsidRPr="00871D2B">
              <w:rPr>
                <w:rFonts w:asciiTheme="majorBidi" w:hAnsiTheme="majorBidi"/>
                <w:b/>
                <w:bCs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วันที่</w:t>
            </w:r>
            <w:r w:rsidRPr="00871D2B">
              <w:rPr>
                <w:rFonts w:asciiTheme="majorBidi" w:hAnsiTheme="majorBidi"/>
                <w:b/>
                <w:bCs/>
                <w:sz w:val="28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871D2B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มกราคม</w:t>
            </w:r>
            <w:r w:rsidRPr="00871D2B">
              <w:rPr>
                <w:rFonts w:asciiTheme="majorBidi" w:hAnsiTheme="majorBidi"/>
                <w:b/>
                <w:bCs/>
                <w:sz w:val="28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0A6B8FBE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5B761528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5C169504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695FB376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17749D1F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/>
                <w:sz w:val="28"/>
              </w:rPr>
            </w:pPr>
          </w:p>
        </w:tc>
      </w:tr>
      <w:tr w:rsidR="00D5121C" w14:paraId="717B8B11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2AB90D6B" w14:textId="77777777" w:rsidR="00D5121C" w:rsidRPr="00871D2B" w:rsidRDefault="009B2480">
            <w:pPr>
              <w:ind w:left="163" w:hanging="163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890" w:type="dxa"/>
            <w:shd w:val="clear" w:color="auto" w:fill="auto"/>
          </w:tcPr>
          <w:p w14:paraId="1844866F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70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000</w:t>
            </w:r>
          </w:p>
        </w:tc>
        <w:tc>
          <w:tcPr>
            <w:tcW w:w="1890" w:type="dxa"/>
            <w:shd w:val="clear" w:color="auto" w:fill="auto"/>
          </w:tcPr>
          <w:p w14:paraId="17E60B85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6F54B3D2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1F837C92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70,000</w:t>
            </w:r>
          </w:p>
        </w:tc>
        <w:tc>
          <w:tcPr>
            <w:tcW w:w="1800" w:type="dxa"/>
            <w:shd w:val="clear" w:color="auto" w:fill="auto"/>
          </w:tcPr>
          <w:p w14:paraId="124EBB7E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hint="eastAsia"/>
                <w:sz w:val="28"/>
              </w:rPr>
              <w:t>70,000</w:t>
            </w:r>
          </w:p>
        </w:tc>
      </w:tr>
      <w:tr w:rsidR="00D5121C" w14:paraId="1DDA8191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2B92F128" w14:textId="77777777" w:rsidR="00D5121C" w:rsidRPr="00871D2B" w:rsidRDefault="009B2480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890" w:type="dxa"/>
            <w:shd w:val="clear" w:color="auto" w:fill="auto"/>
          </w:tcPr>
          <w:p w14:paraId="3F3A4740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73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754</w:t>
            </w:r>
          </w:p>
        </w:tc>
        <w:tc>
          <w:tcPr>
            <w:tcW w:w="1890" w:type="dxa"/>
            <w:shd w:val="clear" w:color="auto" w:fill="auto"/>
          </w:tcPr>
          <w:p w14:paraId="39CC332C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69D3FF6A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04FA7CF3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73,754</w:t>
            </w:r>
          </w:p>
        </w:tc>
        <w:tc>
          <w:tcPr>
            <w:tcW w:w="1800" w:type="dxa"/>
            <w:shd w:val="clear" w:color="auto" w:fill="auto"/>
          </w:tcPr>
          <w:p w14:paraId="189817EC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hint="eastAsia"/>
                <w:sz w:val="28"/>
              </w:rPr>
              <w:t>73,754</w:t>
            </w:r>
          </w:p>
        </w:tc>
      </w:tr>
      <w:tr w:rsidR="00D5121C" w14:paraId="05B61ACB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62A9606E" w14:textId="77777777" w:rsidR="00D5121C" w:rsidRPr="00871D2B" w:rsidRDefault="009B2480">
            <w:pPr>
              <w:rPr>
                <w:rFonts w:asciiTheme="majorBidi" w:hAnsi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890" w:type="dxa"/>
            <w:shd w:val="clear" w:color="auto" w:fill="auto"/>
          </w:tcPr>
          <w:p w14:paraId="16E5441D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89,105</w:t>
            </w:r>
          </w:p>
        </w:tc>
        <w:tc>
          <w:tcPr>
            <w:tcW w:w="1890" w:type="dxa"/>
            <w:shd w:val="clear" w:color="auto" w:fill="auto"/>
          </w:tcPr>
          <w:p w14:paraId="7472D271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740024F2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44964755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89,105</w:t>
            </w:r>
          </w:p>
        </w:tc>
        <w:tc>
          <w:tcPr>
            <w:tcW w:w="1800" w:type="dxa"/>
            <w:shd w:val="clear" w:color="auto" w:fill="auto"/>
          </w:tcPr>
          <w:p w14:paraId="543B659D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89,105</w:t>
            </w:r>
          </w:p>
        </w:tc>
      </w:tr>
      <w:tr w:rsidR="00D5121C" w14:paraId="1239FA6A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362EA0A8" w14:textId="77777777" w:rsidR="00D5121C" w:rsidRPr="00871D2B" w:rsidRDefault="009B2480">
            <w:pPr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890" w:type="dxa"/>
            <w:shd w:val="clear" w:color="auto" w:fill="auto"/>
          </w:tcPr>
          <w:p w14:paraId="35D62EBD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232,859</w:t>
            </w:r>
          </w:p>
        </w:tc>
        <w:tc>
          <w:tcPr>
            <w:tcW w:w="1890" w:type="dxa"/>
            <w:shd w:val="clear" w:color="auto" w:fill="auto"/>
          </w:tcPr>
          <w:p w14:paraId="74CBDD1A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4BEE237C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09D41B66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232,859</w:t>
            </w:r>
          </w:p>
        </w:tc>
        <w:tc>
          <w:tcPr>
            <w:tcW w:w="1800" w:type="dxa"/>
            <w:shd w:val="clear" w:color="auto" w:fill="auto"/>
          </w:tcPr>
          <w:p w14:paraId="292BD93E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232,859</w:t>
            </w:r>
          </w:p>
        </w:tc>
      </w:tr>
    </w:tbl>
    <w:p w14:paraId="554874A5" w14:textId="77777777" w:rsidR="00D5121C" w:rsidRDefault="00D5121C">
      <w:pPr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57AFCA5D" w14:textId="77777777" w:rsidR="00D5121C" w:rsidRPr="00871D2B" w:rsidRDefault="009B2480">
      <w:pPr>
        <w:ind w:left="540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  <w:sectPr w:rsidR="00D5121C" w:rsidRPr="00871D2B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1019" w:left="720" w:header="864" w:footer="432" w:gutter="0"/>
          <w:pgNumType w:start="21"/>
          <w:cols w:space="720"/>
          <w:docGrid w:linePitch="326"/>
        </w:sectPr>
      </w:pPr>
      <w:r w:rsidRPr="00871D2B">
        <w:rPr>
          <w:rFonts w:asciiTheme="majorBidi" w:eastAsia="Times New Roman" w:hAnsiTheme="majorBidi" w:cstheme="majorBidi" w:hint="cs"/>
          <w:sz w:val="28"/>
          <w:cs/>
          <w:lang w:val="en-GB"/>
        </w:rPr>
        <w:t>ณ</w:t>
      </w: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z w:val="28"/>
          <w:cs/>
          <w:lang w:val="en-GB"/>
        </w:rPr>
        <w:t>วันที่</w:t>
      </w: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/>
          <w:sz w:val="28"/>
        </w:rPr>
        <w:t xml:space="preserve">1 </w:t>
      </w:r>
      <w:r w:rsidRPr="00871D2B">
        <w:rPr>
          <w:rFonts w:asciiTheme="majorBidi" w:eastAsia="Times New Roman" w:hAnsiTheme="majorBidi" w:cstheme="majorBidi" w:hint="cs"/>
          <w:sz w:val="28"/>
          <w:cs/>
          <w:lang w:val="en-GB"/>
        </w:rPr>
        <w:t>มกราคม</w:t>
      </w: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/>
          <w:sz w:val="28"/>
        </w:rPr>
        <w:t xml:space="preserve">2563 </w:t>
      </w:r>
      <w:r w:rsidRPr="00871D2B">
        <w:rPr>
          <w:rFonts w:asciiTheme="majorBidi" w:eastAsia="Times New Roman" w:hAnsiTheme="majorBidi" w:cstheme="majorBidi" w:hint="cs"/>
          <w:sz w:val="28"/>
          <w:cs/>
          <w:lang w:val="en-GB"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43E915CA" w14:textId="77777777" w:rsidR="00D5121C" w:rsidRDefault="009B2480">
      <w:pPr>
        <w:ind w:left="450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871D2B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การด้อยค่าของสินทรัพย์ทางการเงิน</w:t>
      </w:r>
    </w:p>
    <w:p w14:paraId="5FF5C4CA" w14:textId="77777777" w:rsidR="00D5121C" w:rsidRDefault="009B2480">
      <w:pPr>
        <w:spacing w:before="120"/>
        <w:ind w:left="446"/>
        <w:jc w:val="thaiDistribute"/>
        <w:rPr>
          <w:rFonts w:asciiTheme="majorBidi" w:eastAsia="Times New Roman" w:hAnsiTheme="majorBidi" w:cstheme="majorBidi"/>
          <w:sz w:val="28"/>
        </w:rPr>
      </w:pP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>กลุ่มบริษัทมีรายการลูกหนี้การค้าที่ต้องมีการพิจารณาผลขาดทุนด้านเครดิตที่คาดว่าจะเกิดขึ้น บริษัทมีรายการลูกหนี้การค้าและเงินให้กู้ยืมระยะยาวกิจการที่เกี่ยวข้องกันที่ต้องมีการพิจารณาผลขาดทุนด้านเครดิตที่คาดว่าจะเกิดขึ้น</w:t>
      </w:r>
    </w:p>
    <w:p w14:paraId="728B747D" w14:textId="77777777" w:rsidR="00D5121C" w:rsidRDefault="009B2480">
      <w:pPr>
        <w:spacing w:before="120" w:after="120"/>
        <w:ind w:left="446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871D2B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ลูกหนี้การค้า</w:t>
      </w:r>
    </w:p>
    <w:p w14:paraId="6B00C9F5" w14:textId="77777777" w:rsidR="00D5121C" w:rsidRDefault="009B2480">
      <w:pPr>
        <w:spacing w:after="120"/>
        <w:ind w:left="446"/>
        <w:jc w:val="thaiDistribute"/>
        <w:rPr>
          <w:rFonts w:asciiTheme="majorBidi" w:eastAsia="Times New Roman" w:hAnsiTheme="majorBidi" w:cstheme="majorBidi"/>
          <w:sz w:val="28"/>
        </w:rPr>
      </w:pP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>กลุ่มบริษัทได้ปฏิบัติตามวิธีอย่างง่าย (</w:t>
      </w:r>
      <w:r>
        <w:rPr>
          <w:rFonts w:asciiTheme="majorBidi" w:eastAsia="Times New Roman" w:hAnsiTheme="majorBidi" w:cstheme="majorBidi"/>
          <w:sz w:val="28"/>
        </w:rPr>
        <w:t xml:space="preserve">Simplified approach) </w:t>
      </w: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</w:p>
    <w:p w14:paraId="1850A13C" w14:textId="77777777" w:rsidR="00D5121C" w:rsidRDefault="009B2480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>ในการวัดมูลค่าผลขาดทุนด้านเครดิตที่คาดว่าจะเกิดขึ้น กลุ่มบริษัทำมีการจัดกลุ่มลูกหนี้การค้าตามความเสี่ยงด้านเครดิตที่มีลักษณะร่วมกัน และระยะเวลาเกินกำหนดชำระ อัตราขาดทุนด้านเครดิตคาดว่าจะเกิดขึ้นพิจารณาจากลักษณะการจ่ายชำระเงินในอดีตและข้อมูลผลขาดทุนด้านเครดิตจากประสบการณ์ในอดีต</w:t>
      </w:r>
    </w:p>
    <w:p w14:paraId="68463D8E" w14:textId="77777777" w:rsidR="00D5121C" w:rsidRDefault="00D5121C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</w:p>
    <w:p w14:paraId="69B46AB8" w14:textId="77777777" w:rsidR="00D5121C" w:rsidRDefault="009B2480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>ด้วยวิธีการดังกล่าว ค่าเผื่อผลขาดทุน ณ วันที่</w:t>
      </w:r>
      <w:r w:rsidRPr="00871D2B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>
        <w:rPr>
          <w:rFonts w:asciiTheme="majorBidi" w:eastAsia="Times New Roman" w:hAnsiTheme="majorBidi" w:cstheme="majorBidi"/>
          <w:sz w:val="28"/>
        </w:rPr>
        <w:t>1</w:t>
      </w: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 xml:space="preserve"> มกราคม </w:t>
      </w:r>
      <w:r>
        <w:rPr>
          <w:rFonts w:asciiTheme="majorBidi" w:eastAsia="Times New Roman" w:hAnsiTheme="majorBidi" w:cstheme="majorBidi"/>
          <w:sz w:val="28"/>
        </w:rPr>
        <w:t>2563</w:t>
      </w: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สำหรับลูกหนี้การค้ามีรายละเอียด ดังนี้</w:t>
      </w:r>
    </w:p>
    <w:tbl>
      <w:tblPr>
        <w:tblW w:w="90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28"/>
        <w:gridCol w:w="271"/>
        <w:gridCol w:w="1170"/>
        <w:gridCol w:w="270"/>
        <w:gridCol w:w="990"/>
        <w:gridCol w:w="236"/>
        <w:gridCol w:w="935"/>
        <w:gridCol w:w="270"/>
        <w:gridCol w:w="900"/>
        <w:gridCol w:w="270"/>
        <w:gridCol w:w="990"/>
        <w:gridCol w:w="270"/>
        <w:gridCol w:w="903"/>
      </w:tblGrid>
      <w:tr w:rsidR="00D5121C" w14:paraId="4034BC55" w14:textId="77777777">
        <w:trPr>
          <w:trHeight w:val="200"/>
        </w:trPr>
        <w:tc>
          <w:tcPr>
            <w:tcW w:w="9003" w:type="dxa"/>
            <w:gridSpan w:val="13"/>
          </w:tcPr>
          <w:p w14:paraId="496EF188" w14:textId="77777777" w:rsidR="00D5121C" w:rsidRPr="00871D2B" w:rsidRDefault="009B2480">
            <w:pPr>
              <w:jc w:val="right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(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หน่วย</w:t>
            </w:r>
            <w:r>
              <w:rPr>
                <w:rFonts w:asciiTheme="majorBidi" w:eastAsia="Arial Unicode MS" w:hAnsiTheme="majorBidi" w:cstheme="majorBidi"/>
                <w:sz w:val="28"/>
              </w:rPr>
              <w:t xml:space="preserve">: 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พันบาท</w:t>
            </w:r>
            <w:r>
              <w:rPr>
                <w:rFonts w:asciiTheme="majorBidi" w:eastAsia="Arial Unicode MS" w:hAnsiTheme="majorBidi" w:cstheme="majorBidi"/>
                <w:sz w:val="28"/>
              </w:rPr>
              <w:t>)</w:t>
            </w:r>
          </w:p>
        </w:tc>
      </w:tr>
      <w:tr w:rsidR="00D5121C" w14:paraId="472D8C97" w14:textId="77777777">
        <w:trPr>
          <w:trHeight w:val="200"/>
        </w:trPr>
        <w:tc>
          <w:tcPr>
            <w:tcW w:w="1800" w:type="dxa"/>
            <w:gridSpan w:val="2"/>
          </w:tcPr>
          <w:p w14:paraId="4229DF1F" w14:textId="77777777" w:rsidR="00D5121C" w:rsidRDefault="00D5121C">
            <w:pPr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7203" w:type="dxa"/>
            <w:gridSpan w:val="11"/>
            <w:tcBorders>
              <w:bottom w:val="single" w:sz="4" w:space="0" w:color="auto"/>
            </w:tcBorders>
          </w:tcPr>
          <w:p w14:paraId="5B6184B9" w14:textId="77777777" w:rsidR="00D5121C" w:rsidRDefault="009B2480">
            <w:pPr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งบ</w:t>
            </w: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การเงินรวม</w:t>
            </w:r>
          </w:p>
        </w:tc>
      </w:tr>
      <w:tr w:rsidR="00D5121C" w14:paraId="5D92E103" w14:textId="77777777">
        <w:trPr>
          <w:trHeight w:val="598"/>
        </w:trPr>
        <w:tc>
          <w:tcPr>
            <w:tcW w:w="1529" w:type="dxa"/>
            <w:tcBorders>
              <w:bottom w:val="single" w:sz="4" w:space="0" w:color="auto"/>
            </w:tcBorders>
            <w:vAlign w:val="bottom"/>
            <w:hideMark/>
          </w:tcPr>
          <w:p w14:paraId="39775F76" w14:textId="77777777" w:rsidR="00D5121C" w:rsidRDefault="009B2480">
            <w:pPr>
              <w:ind w:left="-73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ณ วันที่</w:t>
            </w:r>
          </w:p>
          <w:p w14:paraId="33960D35" w14:textId="77777777" w:rsidR="00D5121C" w:rsidRDefault="009B2480">
            <w:pPr>
              <w:ind w:left="-73"/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 xml:space="preserve">1 </w:t>
            </w: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มกราคม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>2563</w:t>
            </w:r>
          </w:p>
        </w:tc>
        <w:tc>
          <w:tcPr>
            <w:tcW w:w="270" w:type="dxa"/>
            <w:vAlign w:val="bottom"/>
          </w:tcPr>
          <w:p w14:paraId="1E856DD7" w14:textId="77777777" w:rsidR="00D5121C" w:rsidRDefault="00D5121C">
            <w:pPr>
              <w:ind w:left="-103" w:firstLine="30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3A4CC" w14:textId="77777777" w:rsidR="00D5121C" w:rsidRDefault="009B2480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5662230" w14:textId="77777777" w:rsidR="00D5121C" w:rsidRPr="00871D2B" w:rsidRDefault="00D5121C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A83D8" w14:textId="77777777" w:rsidR="00D5121C" w:rsidRDefault="009B2480">
            <w:pPr>
              <w:ind w:left="-107" w:right="-108"/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1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8"/>
              </w:rPr>
              <w:t>-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8"/>
              </w:rPr>
              <w:t>30</w:t>
            </w: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วัน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1E0F1C6" w14:textId="77777777" w:rsidR="00D5121C" w:rsidRDefault="00D5121C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81FE2" w14:textId="77777777" w:rsidR="00D5121C" w:rsidRPr="00871D2B" w:rsidRDefault="009B2480">
            <w:pPr>
              <w:ind w:left="-71" w:right="-108"/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31 - 60</w:t>
            </w: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วัน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5DBEA9C" w14:textId="77777777" w:rsidR="00D5121C" w:rsidRDefault="00D5121C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41D6A" w14:textId="77777777" w:rsidR="00D5121C" w:rsidRPr="00871D2B" w:rsidRDefault="009B2480">
            <w:pPr>
              <w:ind w:left="-108" w:right="-110"/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>6</w:t>
            </w:r>
            <w:r>
              <w:rPr>
                <w:rFonts w:asciiTheme="majorBidi" w:eastAsia="Arial Unicode MS" w:hAnsiTheme="majorBidi" w:cstheme="majorBidi"/>
                <w:sz w:val="28"/>
              </w:rPr>
              <w:t xml:space="preserve">1 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lang w:val="en-GB"/>
              </w:rPr>
              <w:t>-</w:t>
            </w:r>
            <w:r>
              <w:rPr>
                <w:rFonts w:asciiTheme="majorBidi" w:eastAsia="Arial Unicode MS" w:hAnsiTheme="majorBidi" w:cstheme="majorBidi"/>
                <w:sz w:val="28"/>
              </w:rPr>
              <w:t xml:space="preserve"> 90</w:t>
            </w: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 xml:space="preserve"> 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วัน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EA954EE" w14:textId="77777777" w:rsidR="00D5121C" w:rsidRDefault="00D5121C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C1E1B" w14:textId="77777777" w:rsidR="00D5121C" w:rsidRPr="00871D2B" w:rsidRDefault="009B2480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เกินกว่า</w:t>
            </w:r>
          </w:p>
          <w:p w14:paraId="348BBE03" w14:textId="77777777" w:rsidR="00D5121C" w:rsidRDefault="009B2480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90</w:t>
            </w: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วัน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0054883" w14:textId="77777777" w:rsidR="00D5121C" w:rsidRDefault="00D5121C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BB81D" w14:textId="77777777" w:rsidR="00D5121C" w:rsidRDefault="009B2480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รวม</w:t>
            </w:r>
          </w:p>
        </w:tc>
      </w:tr>
      <w:tr w:rsidR="00D5121C" w14:paraId="21E735D6" w14:textId="77777777">
        <w:trPr>
          <w:trHeight w:hRule="exact" w:val="388"/>
        </w:trPr>
        <w:tc>
          <w:tcPr>
            <w:tcW w:w="1529" w:type="dxa"/>
            <w:tcBorders>
              <w:top w:val="single" w:sz="4" w:space="0" w:color="auto"/>
            </w:tcBorders>
            <w:vAlign w:val="bottom"/>
            <w:hideMark/>
          </w:tcPr>
          <w:p w14:paraId="66CF1DEF" w14:textId="77777777" w:rsidR="00D5121C" w:rsidRDefault="009B2480">
            <w:pPr>
              <w:ind w:left="-73"/>
              <w:rPr>
                <w:rFonts w:asciiTheme="majorBidi" w:eastAsia="Arial Unicode MS" w:hAnsiTheme="majorBidi" w:cstheme="majorBidi"/>
                <w:sz w:val="28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ยอดลูกหนี้</w:t>
            </w:r>
          </w:p>
        </w:tc>
        <w:tc>
          <w:tcPr>
            <w:tcW w:w="270" w:type="dxa"/>
            <w:vAlign w:val="bottom"/>
          </w:tcPr>
          <w:p w14:paraId="32BC3E9B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BA7F8B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93</w:t>
            </w: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120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FBC0363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ADACB99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25</w:t>
            </w: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089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6C1963B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0BAD339F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10</w:t>
            </w: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098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A21A9B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BE3567D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383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7A03BA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2EDDC65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10</w:t>
            </w: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572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2D0920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1CC3E2F9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139</w:t>
            </w: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262</w:t>
            </w:r>
          </w:p>
        </w:tc>
      </w:tr>
      <w:tr w:rsidR="00D5121C" w14:paraId="4A4821AF" w14:textId="77777777">
        <w:trPr>
          <w:trHeight w:hRule="exact" w:val="351"/>
        </w:trPr>
        <w:tc>
          <w:tcPr>
            <w:tcW w:w="1529" w:type="dxa"/>
            <w:vAlign w:val="bottom"/>
            <w:hideMark/>
          </w:tcPr>
          <w:p w14:paraId="3E09223E" w14:textId="77777777" w:rsidR="00D5121C" w:rsidRDefault="009B2480">
            <w:pPr>
              <w:ind w:left="-73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ค่าเผื่อผลขาดทุน</w:t>
            </w:r>
          </w:p>
        </w:tc>
        <w:tc>
          <w:tcPr>
            <w:tcW w:w="270" w:type="dxa"/>
            <w:vAlign w:val="bottom"/>
          </w:tcPr>
          <w:p w14:paraId="7F7373A5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B2879F4" w14:textId="77777777" w:rsidR="00D5121C" w:rsidRPr="00871D2B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(4</w:t>
            </w: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872)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DB469B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9306E4B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(2</w:t>
            </w: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632)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03FFC0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3E772DAF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(4</w:t>
            </w: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089)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20709B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8CE8F0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(201)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D11821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89774C5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(10</w:t>
            </w: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572)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56767AE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7B016E4D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>(22,366)</w:t>
            </w:r>
          </w:p>
          <w:p w14:paraId="00F175FD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(22</w:t>
            </w: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366)</w:t>
            </w:r>
          </w:p>
        </w:tc>
      </w:tr>
    </w:tbl>
    <w:p w14:paraId="4C4107F2" w14:textId="77777777" w:rsidR="00D5121C" w:rsidRDefault="00D5121C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</w:p>
    <w:p w14:paraId="75DABE41" w14:textId="77777777" w:rsidR="00D5121C" w:rsidRDefault="00D5121C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</w:p>
    <w:tbl>
      <w:tblPr>
        <w:tblW w:w="90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28"/>
        <w:gridCol w:w="271"/>
        <w:gridCol w:w="1170"/>
        <w:gridCol w:w="270"/>
        <w:gridCol w:w="990"/>
        <w:gridCol w:w="236"/>
        <w:gridCol w:w="935"/>
        <w:gridCol w:w="270"/>
        <w:gridCol w:w="900"/>
        <w:gridCol w:w="270"/>
        <w:gridCol w:w="990"/>
        <w:gridCol w:w="270"/>
        <w:gridCol w:w="903"/>
      </w:tblGrid>
      <w:tr w:rsidR="00D5121C" w14:paraId="1B09401B" w14:textId="77777777">
        <w:trPr>
          <w:trHeight w:val="200"/>
        </w:trPr>
        <w:tc>
          <w:tcPr>
            <w:tcW w:w="9003" w:type="dxa"/>
            <w:gridSpan w:val="13"/>
          </w:tcPr>
          <w:p w14:paraId="63C1C0AB" w14:textId="77777777" w:rsidR="00D5121C" w:rsidRDefault="009B2480">
            <w:pPr>
              <w:jc w:val="right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(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หน่วย</w:t>
            </w:r>
            <w:r>
              <w:rPr>
                <w:rFonts w:asciiTheme="majorBidi" w:eastAsia="Arial Unicode MS" w:hAnsiTheme="majorBidi" w:cstheme="majorBidi"/>
                <w:sz w:val="28"/>
              </w:rPr>
              <w:t xml:space="preserve">: 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พันบาท</w:t>
            </w:r>
            <w:r>
              <w:rPr>
                <w:rFonts w:asciiTheme="majorBidi" w:eastAsia="Arial Unicode MS" w:hAnsiTheme="majorBidi" w:cstheme="majorBidi"/>
                <w:sz w:val="28"/>
              </w:rPr>
              <w:t>)</w:t>
            </w:r>
          </w:p>
        </w:tc>
      </w:tr>
      <w:tr w:rsidR="00D5121C" w14:paraId="6ED73E07" w14:textId="77777777">
        <w:trPr>
          <w:trHeight w:val="200"/>
        </w:trPr>
        <w:tc>
          <w:tcPr>
            <w:tcW w:w="1800" w:type="dxa"/>
            <w:gridSpan w:val="2"/>
          </w:tcPr>
          <w:p w14:paraId="4CED196F" w14:textId="77777777" w:rsidR="00D5121C" w:rsidRDefault="00D5121C">
            <w:pPr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7203" w:type="dxa"/>
            <w:gridSpan w:val="11"/>
            <w:tcBorders>
              <w:bottom w:val="single" w:sz="4" w:space="0" w:color="auto"/>
            </w:tcBorders>
          </w:tcPr>
          <w:p w14:paraId="3EF5980F" w14:textId="77777777" w:rsidR="00D5121C" w:rsidRDefault="009B2480">
            <w:pPr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งบ</w:t>
            </w: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การเงินเฉพาะกิจการ</w:t>
            </w:r>
          </w:p>
        </w:tc>
      </w:tr>
      <w:tr w:rsidR="00D5121C" w14:paraId="2154D849" w14:textId="77777777" w:rsidTr="00092307">
        <w:trPr>
          <w:trHeight w:val="598"/>
        </w:trPr>
        <w:tc>
          <w:tcPr>
            <w:tcW w:w="1529" w:type="dxa"/>
            <w:tcBorders>
              <w:bottom w:val="single" w:sz="4" w:space="0" w:color="auto"/>
            </w:tcBorders>
            <w:vAlign w:val="bottom"/>
            <w:hideMark/>
          </w:tcPr>
          <w:p w14:paraId="527396CA" w14:textId="77777777" w:rsidR="00D5121C" w:rsidRDefault="009B2480">
            <w:pPr>
              <w:ind w:left="-73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ณ วันที่</w:t>
            </w:r>
          </w:p>
          <w:p w14:paraId="376CB427" w14:textId="77777777" w:rsidR="00D5121C" w:rsidRDefault="009B2480">
            <w:pPr>
              <w:ind w:left="-73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 xml:space="preserve">1 </w:t>
            </w: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มกราคม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>2563</w:t>
            </w:r>
          </w:p>
        </w:tc>
        <w:tc>
          <w:tcPr>
            <w:tcW w:w="270" w:type="dxa"/>
            <w:vAlign w:val="bottom"/>
          </w:tcPr>
          <w:p w14:paraId="6047FDCE" w14:textId="77777777" w:rsidR="00D5121C" w:rsidRDefault="00D5121C">
            <w:pPr>
              <w:ind w:left="-103" w:firstLine="30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4E0A62C" w14:textId="77777777" w:rsidR="00D5121C" w:rsidRDefault="009B2480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270" w:type="dxa"/>
            <w:vAlign w:val="bottom"/>
          </w:tcPr>
          <w:p w14:paraId="7953B3C2" w14:textId="77777777" w:rsidR="00D5121C" w:rsidRPr="00871D2B" w:rsidRDefault="00D5121C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B240826" w14:textId="77777777" w:rsidR="00D5121C" w:rsidRPr="00871D2B" w:rsidRDefault="009B2480">
            <w:pPr>
              <w:ind w:left="-107" w:right="-108"/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>1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lang w:val="en-GB"/>
              </w:rPr>
              <w:t xml:space="preserve"> -</w:t>
            </w: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 xml:space="preserve"> 30 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วัน</w:t>
            </w:r>
          </w:p>
        </w:tc>
        <w:tc>
          <w:tcPr>
            <w:tcW w:w="236" w:type="dxa"/>
            <w:vAlign w:val="bottom"/>
          </w:tcPr>
          <w:p w14:paraId="50595838" w14:textId="77777777" w:rsidR="00D5121C" w:rsidRDefault="00D5121C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14:paraId="0E9A41F3" w14:textId="77777777" w:rsidR="00D5121C" w:rsidRPr="00871D2B" w:rsidRDefault="009B2480">
            <w:pPr>
              <w:ind w:left="-71" w:right="-108"/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 xml:space="preserve">31 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lang w:val="en-GB"/>
              </w:rPr>
              <w:t xml:space="preserve">- </w:t>
            </w:r>
            <w:r>
              <w:rPr>
                <w:rFonts w:asciiTheme="majorBidi" w:eastAsia="Arial Unicode MS" w:hAnsiTheme="majorBidi" w:cstheme="majorBidi"/>
                <w:sz w:val="28"/>
              </w:rPr>
              <w:t xml:space="preserve">60 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วัน</w:t>
            </w:r>
          </w:p>
        </w:tc>
        <w:tc>
          <w:tcPr>
            <w:tcW w:w="270" w:type="dxa"/>
            <w:vAlign w:val="bottom"/>
          </w:tcPr>
          <w:p w14:paraId="4EE0C671" w14:textId="77777777" w:rsidR="00D5121C" w:rsidRDefault="00D5121C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029BB9D" w14:textId="77777777" w:rsidR="00D5121C" w:rsidRPr="00871D2B" w:rsidRDefault="009B2480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 xml:space="preserve">61 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lang w:val="en-GB"/>
              </w:rPr>
              <w:t>-</w:t>
            </w:r>
            <w:r>
              <w:rPr>
                <w:rFonts w:asciiTheme="majorBidi" w:eastAsia="Arial Unicode MS" w:hAnsiTheme="majorBidi" w:cstheme="majorBidi"/>
                <w:sz w:val="28"/>
              </w:rPr>
              <w:t xml:space="preserve"> 90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วัน</w:t>
            </w:r>
          </w:p>
        </w:tc>
        <w:tc>
          <w:tcPr>
            <w:tcW w:w="270" w:type="dxa"/>
            <w:vAlign w:val="bottom"/>
          </w:tcPr>
          <w:p w14:paraId="7C0F3259" w14:textId="77777777" w:rsidR="00D5121C" w:rsidRDefault="00D5121C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E0B8900" w14:textId="77777777" w:rsidR="00D5121C" w:rsidRPr="00871D2B" w:rsidRDefault="009B2480" w:rsidP="00092307">
            <w:pPr>
              <w:ind w:left="-107" w:right="-107"/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เกินกว่า</w:t>
            </w:r>
          </w:p>
          <w:p w14:paraId="4B93AAD4" w14:textId="483A9293" w:rsidR="00D5121C" w:rsidRDefault="009B2480" w:rsidP="00092307">
            <w:pPr>
              <w:ind w:left="-107" w:right="-72"/>
              <w:jc w:val="center"/>
              <w:rPr>
                <w:rFonts w:asciiTheme="majorBidi" w:eastAsia="Arial Unicode MS" w:hAnsiTheme="majorBidi" w:cstheme="majorBidi"/>
                <w:sz w:val="28"/>
                <w:cs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90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 xml:space="preserve"> วัน</w:t>
            </w:r>
          </w:p>
        </w:tc>
        <w:tc>
          <w:tcPr>
            <w:tcW w:w="270" w:type="dxa"/>
            <w:vAlign w:val="bottom"/>
          </w:tcPr>
          <w:p w14:paraId="7B0D5B28" w14:textId="77777777" w:rsidR="00D5121C" w:rsidRDefault="00D5121C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4A6F0D0F" w14:textId="77777777" w:rsidR="00D5121C" w:rsidRDefault="009B2480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รวม</w:t>
            </w:r>
          </w:p>
        </w:tc>
      </w:tr>
      <w:tr w:rsidR="00D5121C" w14:paraId="248AF6C2" w14:textId="77777777">
        <w:trPr>
          <w:trHeight w:hRule="exact" w:val="379"/>
        </w:trPr>
        <w:tc>
          <w:tcPr>
            <w:tcW w:w="1529" w:type="dxa"/>
            <w:tcBorders>
              <w:top w:val="single" w:sz="4" w:space="0" w:color="auto"/>
            </w:tcBorders>
            <w:vAlign w:val="center"/>
            <w:hideMark/>
          </w:tcPr>
          <w:p w14:paraId="4EFA2835" w14:textId="77777777" w:rsidR="00D5121C" w:rsidRDefault="009B2480">
            <w:pPr>
              <w:ind w:left="-73"/>
              <w:rPr>
                <w:rFonts w:asciiTheme="majorBidi" w:eastAsia="Arial Unicode MS" w:hAnsiTheme="majorBidi" w:cstheme="majorBidi"/>
                <w:sz w:val="28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ยอดลูกหนี้</w:t>
            </w:r>
          </w:p>
        </w:tc>
        <w:tc>
          <w:tcPr>
            <w:tcW w:w="270" w:type="dxa"/>
            <w:vAlign w:val="bottom"/>
          </w:tcPr>
          <w:p w14:paraId="6DE5623A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3F63745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6</w:t>
            </w: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629</w:t>
            </w:r>
          </w:p>
        </w:tc>
        <w:tc>
          <w:tcPr>
            <w:tcW w:w="270" w:type="dxa"/>
            <w:shd w:val="clear" w:color="auto" w:fill="auto"/>
          </w:tcPr>
          <w:p w14:paraId="67B310A1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B91E407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149</w:t>
            </w:r>
          </w:p>
        </w:tc>
        <w:tc>
          <w:tcPr>
            <w:tcW w:w="236" w:type="dxa"/>
            <w:shd w:val="clear" w:color="auto" w:fill="auto"/>
          </w:tcPr>
          <w:p w14:paraId="06E5BDD5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36B04D53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249344CB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40C2D8D7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0599AF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7E57F6E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13</w:t>
            </w: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261</w:t>
            </w:r>
          </w:p>
        </w:tc>
        <w:tc>
          <w:tcPr>
            <w:tcW w:w="270" w:type="dxa"/>
            <w:shd w:val="clear" w:color="auto" w:fill="auto"/>
          </w:tcPr>
          <w:p w14:paraId="0A5662ED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03" w:type="dxa"/>
            <w:shd w:val="clear" w:color="auto" w:fill="auto"/>
          </w:tcPr>
          <w:p w14:paraId="2F1DC7E9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20</w:t>
            </w: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062</w:t>
            </w:r>
          </w:p>
        </w:tc>
      </w:tr>
      <w:tr w:rsidR="00D5121C" w14:paraId="4A56A778" w14:textId="77777777">
        <w:trPr>
          <w:trHeight w:hRule="exact" w:val="342"/>
        </w:trPr>
        <w:tc>
          <w:tcPr>
            <w:tcW w:w="1529" w:type="dxa"/>
            <w:vAlign w:val="center"/>
            <w:hideMark/>
          </w:tcPr>
          <w:p w14:paraId="02294466" w14:textId="77777777" w:rsidR="00D5121C" w:rsidRDefault="009B2480">
            <w:pPr>
              <w:ind w:left="-73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ค่าเผื่อผลขาดทุน</w:t>
            </w:r>
          </w:p>
        </w:tc>
        <w:tc>
          <w:tcPr>
            <w:tcW w:w="270" w:type="dxa"/>
            <w:vAlign w:val="bottom"/>
          </w:tcPr>
          <w:p w14:paraId="0431C151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3D2061E" w14:textId="77777777" w:rsidR="00D5121C" w:rsidRPr="00871D2B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(1</w:t>
            </w: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340)</w:t>
            </w:r>
          </w:p>
        </w:tc>
        <w:tc>
          <w:tcPr>
            <w:tcW w:w="270" w:type="dxa"/>
            <w:shd w:val="clear" w:color="auto" w:fill="auto"/>
          </w:tcPr>
          <w:p w14:paraId="2B414E29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36037FE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(82)</w:t>
            </w:r>
          </w:p>
        </w:tc>
        <w:tc>
          <w:tcPr>
            <w:tcW w:w="236" w:type="dxa"/>
            <w:shd w:val="clear" w:color="auto" w:fill="auto"/>
          </w:tcPr>
          <w:p w14:paraId="1D50C798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3F05CE29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(16)</w:t>
            </w:r>
          </w:p>
        </w:tc>
        <w:tc>
          <w:tcPr>
            <w:tcW w:w="270" w:type="dxa"/>
            <w:shd w:val="clear" w:color="auto" w:fill="auto"/>
          </w:tcPr>
          <w:p w14:paraId="5CC2E0B8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B33ED47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228EFD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2D463B8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(13</w:t>
            </w: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261)</w:t>
            </w:r>
          </w:p>
        </w:tc>
        <w:tc>
          <w:tcPr>
            <w:tcW w:w="270" w:type="dxa"/>
            <w:shd w:val="clear" w:color="auto" w:fill="auto"/>
          </w:tcPr>
          <w:p w14:paraId="79023B38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03" w:type="dxa"/>
            <w:shd w:val="clear" w:color="auto" w:fill="auto"/>
          </w:tcPr>
          <w:p w14:paraId="65A6C814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(14</w:t>
            </w: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699)</w:t>
            </w:r>
          </w:p>
        </w:tc>
      </w:tr>
    </w:tbl>
    <w:p w14:paraId="79637843" w14:textId="77777777" w:rsidR="00D5121C" w:rsidRPr="00871D2B" w:rsidRDefault="009B2480">
      <w:pPr>
        <w:ind w:left="450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 w:rsidRPr="00871D2B">
        <w:rPr>
          <w:rFonts w:asciiTheme="majorBidi" w:eastAsia="Times New Roman" w:hAnsiTheme="majorBidi" w:cstheme="majorBidi"/>
          <w:sz w:val="28"/>
          <w:lang w:val="en-GB"/>
        </w:rPr>
        <w:tab/>
      </w:r>
    </w:p>
    <w:p w14:paraId="7809A217" w14:textId="77777777" w:rsidR="00D5121C" w:rsidRDefault="00D5121C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</w:p>
    <w:p w14:paraId="249C4105" w14:textId="77777777" w:rsidR="00D5121C" w:rsidRDefault="00D5121C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</w:p>
    <w:p w14:paraId="19772F9D" w14:textId="58511941" w:rsidR="00D5121C" w:rsidRDefault="00D5121C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</w:p>
    <w:p w14:paraId="3A42AE40" w14:textId="77777777" w:rsidR="00632FE4" w:rsidRDefault="00632FE4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</w:p>
    <w:p w14:paraId="0C6A68DD" w14:textId="77777777" w:rsidR="00D5121C" w:rsidRDefault="00D5121C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</w:p>
    <w:p w14:paraId="69459D0E" w14:textId="77777777" w:rsidR="00D5121C" w:rsidRDefault="00D5121C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</w:p>
    <w:p w14:paraId="2EA719D3" w14:textId="77777777" w:rsidR="00D5121C" w:rsidRDefault="00D5121C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</w:p>
    <w:p w14:paraId="5B96712B" w14:textId="757045EE" w:rsidR="00D5121C" w:rsidRDefault="009B2480" w:rsidP="00EB44D7">
      <w:pPr>
        <w:ind w:left="450" w:right="-90"/>
        <w:jc w:val="both"/>
        <w:rPr>
          <w:rFonts w:asciiTheme="majorBidi" w:eastAsia="Times New Roman" w:hAnsiTheme="majorBidi" w:cstheme="majorBidi"/>
          <w:sz w:val="28"/>
        </w:rPr>
      </w:pPr>
      <w:r w:rsidRPr="00871D2B">
        <w:rPr>
          <w:rFonts w:asciiTheme="majorBidi" w:eastAsia="Times New Roman" w:hAnsiTheme="majorBidi" w:cstheme="majorBidi" w:hint="cs"/>
          <w:sz w:val="28"/>
          <w:cs/>
          <w:lang w:val="en-GB"/>
        </w:rPr>
        <w:lastRenderedPageBreak/>
        <w:t>การกระทบยอดค่าเผื่อผลขาดทุนลูกหนี้การค้า</w:t>
      </w: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z w:val="28"/>
          <w:cs/>
          <w:lang w:val="en-GB"/>
        </w:rPr>
        <w:t>ณ</w:t>
      </w: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z w:val="28"/>
          <w:cs/>
          <w:lang w:val="en-GB"/>
        </w:rPr>
        <w:t>วันที่</w:t>
      </w:r>
      <w:r w:rsidRPr="00871D2B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>
        <w:rPr>
          <w:rFonts w:asciiTheme="majorBidi" w:eastAsia="Times New Roman" w:hAnsiTheme="majorBidi" w:cstheme="majorBidi"/>
          <w:sz w:val="28"/>
        </w:rPr>
        <w:t>31</w:t>
      </w: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z w:val="28"/>
          <w:cs/>
          <w:lang w:val="en-GB"/>
        </w:rPr>
        <w:t>ธันวาคม</w:t>
      </w:r>
      <w:r w:rsidRPr="00871D2B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>
        <w:rPr>
          <w:rFonts w:asciiTheme="majorBidi" w:eastAsia="Times New Roman" w:hAnsiTheme="majorBidi" w:cstheme="majorBidi"/>
          <w:sz w:val="28"/>
        </w:rPr>
        <w:t>2562</w:t>
      </w: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z w:val="28"/>
          <w:cs/>
          <w:lang w:val="en-GB"/>
        </w:rPr>
        <w:t>กับค่าเผื่อผลขาดทุนลูกหนี้การค้า</w:t>
      </w: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z w:val="28"/>
          <w:cs/>
          <w:lang w:val="en-GB"/>
        </w:rPr>
        <w:t>ณ</w:t>
      </w: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z w:val="28"/>
          <w:cs/>
          <w:lang w:val="en-GB"/>
        </w:rPr>
        <w:t>วันที่</w:t>
      </w:r>
      <w:r w:rsidRPr="00871D2B">
        <w:rPr>
          <w:rFonts w:asciiTheme="majorBidi" w:eastAsia="Times New Roman" w:hAnsiTheme="majorBidi" w:cstheme="majorBidi" w:hint="cs"/>
          <w:sz w:val="28"/>
          <w:lang w:val="en-GB"/>
        </w:rPr>
        <w:t xml:space="preserve"> </w:t>
      </w:r>
      <w:r w:rsidR="00632FE4">
        <w:rPr>
          <w:rFonts w:asciiTheme="majorBidi" w:eastAsia="Times New Roman" w:hAnsiTheme="majorBidi" w:cstheme="majorBidi"/>
          <w:sz w:val="28"/>
        </w:rPr>
        <w:t xml:space="preserve">1 </w:t>
      </w:r>
      <w:r w:rsidRPr="00871D2B">
        <w:rPr>
          <w:rFonts w:asciiTheme="majorBidi" w:eastAsia="Times New Roman" w:hAnsiTheme="majorBidi" w:cstheme="majorBidi" w:hint="cs"/>
          <w:sz w:val="28"/>
          <w:cs/>
          <w:lang w:val="en-GB"/>
        </w:rPr>
        <w:t>มกราคม</w:t>
      </w: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>
        <w:rPr>
          <w:rFonts w:asciiTheme="majorBidi" w:eastAsia="Times New Roman" w:hAnsiTheme="majorBidi" w:cstheme="majorBidi"/>
          <w:sz w:val="28"/>
        </w:rPr>
        <w:t>2563</w:t>
      </w:r>
      <w:r>
        <w:rPr>
          <w:rFonts w:asciiTheme="majorBidi" w:eastAsia="Times New Roman" w:hAnsiTheme="majorBidi" w:cstheme="majorBidi"/>
          <w:sz w:val="28"/>
          <w:cs/>
        </w:rPr>
        <w:t xml:space="preserve"> </w:t>
      </w:r>
      <w:r>
        <w:rPr>
          <w:rFonts w:asciiTheme="majorBidi" w:eastAsia="Times New Roman" w:hAnsiTheme="majorBidi" w:cstheme="majorBidi" w:hint="cs"/>
          <w:sz w:val="28"/>
          <w:cs/>
        </w:rPr>
        <w:t>มีดังนี้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220"/>
        <w:gridCol w:w="1800"/>
        <w:gridCol w:w="270"/>
        <w:gridCol w:w="1710"/>
      </w:tblGrid>
      <w:tr w:rsidR="00D5121C" w14:paraId="7A4AB004" w14:textId="77777777">
        <w:trPr>
          <w:trHeight w:hRule="exact" w:val="396"/>
        </w:trPr>
        <w:tc>
          <w:tcPr>
            <w:tcW w:w="5220" w:type="dxa"/>
          </w:tcPr>
          <w:p w14:paraId="35805D55" w14:textId="77777777" w:rsidR="00D5121C" w:rsidRDefault="00D5121C">
            <w:pPr>
              <w:ind w:left="-113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18895023" w14:textId="77777777" w:rsidR="00D5121C" w:rsidRPr="00871D2B" w:rsidRDefault="00D5121C">
            <w:pPr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D4026A" w14:textId="77777777" w:rsidR="00D5121C" w:rsidRDefault="00D5121C">
            <w:pPr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6E6D8315" w14:textId="77777777" w:rsidR="00D5121C" w:rsidRDefault="009B2480">
            <w:pPr>
              <w:jc w:val="right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>(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หน่วย</w:t>
            </w:r>
            <w:r>
              <w:rPr>
                <w:rFonts w:asciiTheme="majorBidi" w:eastAsia="Arial Unicode MS" w:hAnsiTheme="majorBidi" w:cstheme="majorBidi"/>
                <w:sz w:val="28"/>
              </w:rPr>
              <w:t xml:space="preserve">: 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พันบาท</w:t>
            </w:r>
            <w:r>
              <w:rPr>
                <w:rFonts w:asciiTheme="majorBidi" w:eastAsia="Arial Unicode MS" w:hAnsiTheme="majorBidi" w:cstheme="majorBidi"/>
                <w:sz w:val="28"/>
              </w:rPr>
              <w:t>)</w:t>
            </w:r>
          </w:p>
        </w:tc>
      </w:tr>
      <w:tr w:rsidR="00D5121C" w14:paraId="5986D9C9" w14:textId="77777777">
        <w:trPr>
          <w:trHeight w:hRule="exact" w:val="738"/>
        </w:trPr>
        <w:tc>
          <w:tcPr>
            <w:tcW w:w="5220" w:type="dxa"/>
          </w:tcPr>
          <w:p w14:paraId="1E4F7F2B" w14:textId="77777777" w:rsidR="00D5121C" w:rsidRDefault="00D5121C">
            <w:pPr>
              <w:ind w:left="-113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ACE55E2" w14:textId="77777777" w:rsidR="00D5121C" w:rsidRDefault="009B2480">
            <w:pPr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งบ</w:t>
            </w: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การเงินรวม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C1A0F6" w14:textId="77777777" w:rsidR="00D5121C" w:rsidRDefault="00D5121C">
            <w:pPr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748B98A" w14:textId="77777777" w:rsidR="00D5121C" w:rsidRDefault="009B2480">
            <w:pPr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งบ</w:t>
            </w: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การเงิน</w:t>
            </w:r>
          </w:p>
          <w:p w14:paraId="0C029124" w14:textId="77777777" w:rsidR="00D5121C" w:rsidRPr="00871D2B" w:rsidRDefault="009B2480">
            <w:pPr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เฉพ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าะ</w:t>
            </w: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กิจการ</w:t>
            </w:r>
          </w:p>
        </w:tc>
      </w:tr>
      <w:tr w:rsidR="00D5121C" w14:paraId="6893B234" w14:textId="77777777">
        <w:trPr>
          <w:trHeight w:hRule="exact" w:val="370"/>
        </w:trPr>
        <w:tc>
          <w:tcPr>
            <w:tcW w:w="5220" w:type="dxa"/>
            <w:vAlign w:val="center"/>
            <w:hideMark/>
          </w:tcPr>
          <w:p w14:paraId="255DC757" w14:textId="77777777" w:rsidR="00D5121C" w:rsidRDefault="009B2480">
            <w:pPr>
              <w:ind w:left="-102"/>
              <w:rPr>
                <w:rFonts w:asciiTheme="majorBidi" w:eastAsia="Arial Unicode MS" w:hAnsiTheme="majorBidi" w:cstheme="majorBidi"/>
                <w:sz w:val="28"/>
              </w:rPr>
            </w:pPr>
            <w:r w:rsidRPr="00871D2B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ค่าเผื่อผลขาดทุนลูกหนี้การค้า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B52DD9" w14:textId="77777777" w:rsidR="00D5121C" w:rsidRDefault="00D5121C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6AC9E1F" w14:textId="77777777" w:rsidR="00D5121C" w:rsidRDefault="00D5121C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3ADF42" w14:textId="77777777" w:rsidR="00D5121C" w:rsidRDefault="00D5121C">
            <w:pPr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</w:tr>
      <w:tr w:rsidR="00D5121C" w14:paraId="28EADB9C" w14:textId="77777777">
        <w:trPr>
          <w:trHeight w:hRule="exact" w:val="351"/>
        </w:trPr>
        <w:tc>
          <w:tcPr>
            <w:tcW w:w="5220" w:type="dxa"/>
            <w:vAlign w:val="bottom"/>
            <w:hideMark/>
          </w:tcPr>
          <w:p w14:paraId="05285CD2" w14:textId="77777777" w:rsidR="00D5121C" w:rsidRDefault="009B2480">
            <w:pPr>
              <w:ind w:left="-102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ณ วันที่ </w:t>
            </w: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 xml:space="preserve">31 </w:t>
            </w: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ธันวาคม  </w:t>
            </w: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>2562</w:t>
            </w:r>
          </w:p>
        </w:tc>
        <w:tc>
          <w:tcPr>
            <w:tcW w:w="1800" w:type="dxa"/>
            <w:vAlign w:val="bottom"/>
          </w:tcPr>
          <w:p w14:paraId="787D954A" w14:textId="77777777" w:rsidR="00D5121C" w:rsidRPr="00871D2B" w:rsidRDefault="009B2480">
            <w:pPr>
              <w:ind w:left="-102"/>
              <w:jc w:val="right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767</w:t>
            </w:r>
          </w:p>
        </w:tc>
        <w:tc>
          <w:tcPr>
            <w:tcW w:w="270" w:type="dxa"/>
            <w:vAlign w:val="bottom"/>
          </w:tcPr>
          <w:p w14:paraId="04D53026" w14:textId="77777777" w:rsidR="00D5121C" w:rsidRDefault="00D5121C">
            <w:pPr>
              <w:ind w:left="-102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01A4C374" w14:textId="77777777" w:rsidR="00D5121C" w:rsidRDefault="009B2480">
            <w:pPr>
              <w:ind w:left="-102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 xml:space="preserve">-   </w:t>
            </w:r>
          </w:p>
        </w:tc>
      </w:tr>
      <w:tr w:rsidR="00D5121C" w14:paraId="757F1BCD" w14:textId="77777777">
        <w:trPr>
          <w:trHeight w:hRule="exact" w:val="774"/>
        </w:trPr>
        <w:tc>
          <w:tcPr>
            <w:tcW w:w="5220" w:type="dxa"/>
            <w:vAlign w:val="bottom"/>
            <w:hideMark/>
          </w:tcPr>
          <w:p w14:paraId="54F7B86D" w14:textId="77777777" w:rsidR="00D5121C" w:rsidRDefault="009B2480">
            <w:pPr>
              <w:ind w:left="-102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ผลกระทบจากการปรับปรุงยอดยกมาที่มีต่อ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ขาดทุนสะ</w:t>
            </w: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สม</w:t>
            </w:r>
          </w:p>
          <w:p w14:paraId="3E6B2140" w14:textId="77777777" w:rsidR="00D5121C" w:rsidRPr="00871D2B" w:rsidRDefault="009B2480">
            <w:pPr>
              <w:ind w:left="159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ยังไม่ได้จัดสรร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E768C5" w14:textId="77777777" w:rsidR="00D5121C" w:rsidRPr="00871D2B" w:rsidRDefault="009B2480">
            <w:pPr>
              <w:ind w:left="-102"/>
              <w:jc w:val="right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24,693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AB2335" w14:textId="77777777" w:rsidR="00D5121C" w:rsidRDefault="00D5121C">
            <w:pPr>
              <w:ind w:left="-102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7299B3" w14:textId="77777777" w:rsidR="00D5121C" w:rsidRDefault="009B2480">
            <w:pPr>
              <w:ind w:left="-102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15</w:t>
            </w: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338</w:t>
            </w:r>
          </w:p>
        </w:tc>
      </w:tr>
      <w:tr w:rsidR="00D5121C" w14:paraId="171AD377" w14:textId="77777777">
        <w:trPr>
          <w:trHeight w:hRule="exact" w:val="370"/>
        </w:trPr>
        <w:tc>
          <w:tcPr>
            <w:tcW w:w="5220" w:type="dxa"/>
            <w:vAlign w:val="bottom"/>
            <w:hideMark/>
          </w:tcPr>
          <w:p w14:paraId="285A7505" w14:textId="77777777" w:rsidR="00D5121C" w:rsidRDefault="009B2480">
            <w:pPr>
              <w:ind w:left="-102"/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cs"/>
                <w:b/>
                <w:bCs/>
                <w:sz w:val="28"/>
                <w:cs/>
                <w:lang w:val="en-GB"/>
              </w:rPr>
              <w:t>ยอดคงเหลือ</w:t>
            </w:r>
            <w:r w:rsidRPr="00871D2B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 xml:space="preserve"> ณ วันที่ </w:t>
            </w:r>
            <w:r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>1</w:t>
            </w:r>
            <w:r w:rsidRPr="00871D2B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 xml:space="preserve"> มกราคม  </w:t>
            </w:r>
            <w:r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 xml:space="preserve">2563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4809DF" w14:textId="77777777" w:rsidR="00D5121C" w:rsidRPr="00871D2B" w:rsidRDefault="009B2480">
            <w:pPr>
              <w:ind w:left="-10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b/>
                <w:bCs/>
                <w:sz w:val="28"/>
                <w:lang w:val="en-GB"/>
              </w:rPr>
              <w:t>25</w:t>
            </w:r>
            <w:r>
              <w:rPr>
                <w:rFonts w:asciiTheme="majorBidi" w:eastAsia="Arial Unicode MS" w:hAnsiTheme="majorBidi" w:cstheme="majorBidi" w:hint="eastAsia"/>
                <w:b/>
                <w:bCs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b/>
                <w:bCs/>
                <w:sz w:val="28"/>
                <w:lang w:val="en-GB"/>
              </w:rPr>
              <w:t>460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AF8DAC" w14:textId="77777777" w:rsidR="00D5121C" w:rsidRDefault="00D5121C">
            <w:pPr>
              <w:ind w:left="-10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DADB45" w14:textId="77777777" w:rsidR="00D5121C" w:rsidRDefault="009B2480">
            <w:pPr>
              <w:ind w:left="-10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b/>
                <w:bCs/>
                <w:sz w:val="28"/>
                <w:lang w:val="en-GB"/>
              </w:rPr>
              <w:t>15</w:t>
            </w:r>
            <w:r>
              <w:rPr>
                <w:rFonts w:asciiTheme="majorBidi" w:eastAsia="Arial Unicode MS" w:hAnsiTheme="majorBidi" w:cstheme="majorBidi" w:hint="eastAsia"/>
                <w:b/>
                <w:bCs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b/>
                <w:bCs/>
                <w:sz w:val="28"/>
                <w:lang w:val="en-GB"/>
              </w:rPr>
              <w:t>338</w:t>
            </w:r>
          </w:p>
        </w:tc>
      </w:tr>
    </w:tbl>
    <w:p w14:paraId="7B2F3732" w14:textId="77777777" w:rsidR="00D5121C" w:rsidRDefault="009B2480">
      <w:pPr>
        <w:tabs>
          <w:tab w:val="left" w:pos="360"/>
          <w:tab w:val="left" w:pos="450"/>
        </w:tabs>
        <w:ind w:left="-180"/>
        <w:rPr>
          <w:rFonts w:asciiTheme="majorBidi" w:eastAsia="Arial Unicode MS" w:hAnsiTheme="majorBidi" w:cstheme="majorBidi"/>
          <w:b/>
          <w:bCs/>
          <w:sz w:val="28"/>
        </w:rPr>
      </w:pPr>
      <w:r>
        <w:rPr>
          <w:rFonts w:asciiTheme="majorBidi" w:eastAsia="Arial Unicode MS" w:hAnsiTheme="majorBidi" w:cstheme="majorBidi"/>
          <w:b/>
          <w:bCs/>
          <w:sz w:val="28"/>
        </w:rPr>
        <w:tab/>
      </w:r>
    </w:p>
    <w:p w14:paraId="5D65777E" w14:textId="77777777" w:rsidR="00D5121C" w:rsidRDefault="009B2480">
      <w:pPr>
        <w:tabs>
          <w:tab w:val="left" w:pos="360"/>
          <w:tab w:val="left" w:pos="450"/>
        </w:tabs>
        <w:ind w:left="-180"/>
        <w:rPr>
          <w:rFonts w:asciiTheme="majorBidi" w:eastAsia="Arial Unicode MS" w:hAnsiTheme="majorBidi" w:cstheme="majorBidi"/>
          <w:b/>
          <w:bCs/>
          <w:sz w:val="28"/>
        </w:rPr>
      </w:pPr>
      <w:r>
        <w:rPr>
          <w:rFonts w:asciiTheme="majorBidi" w:eastAsia="Arial Unicode MS" w:hAnsiTheme="majorBidi" w:cstheme="majorBidi"/>
          <w:b/>
          <w:bCs/>
          <w:sz w:val="28"/>
        </w:rPr>
        <w:t xml:space="preserve">4.3.2 </w:t>
      </w:r>
      <w:r>
        <w:rPr>
          <w:rFonts w:asciiTheme="majorBidi" w:eastAsia="Arial Unicode MS" w:hAnsiTheme="majorBidi" w:cstheme="majorBidi"/>
          <w:b/>
          <w:bCs/>
          <w:sz w:val="28"/>
        </w:rPr>
        <w:tab/>
      </w:r>
      <w:r w:rsidRPr="00871D2B">
        <w:rPr>
          <w:rFonts w:asciiTheme="majorBidi" w:hAnsiTheme="majorBidi" w:cstheme="majorBidi" w:hint="cs"/>
          <w:b/>
          <w:bCs/>
          <w:color w:val="000000"/>
          <w:spacing w:val="-2"/>
          <w:sz w:val="28"/>
          <w:cs/>
          <w:lang w:val="en-GB"/>
        </w:rPr>
        <w:t>สัญญาเช่า</w:t>
      </w:r>
      <w:r w:rsidRPr="00871D2B">
        <w:rPr>
          <w:rFonts w:asciiTheme="majorBidi" w:hAnsiTheme="majorBidi" w:cstheme="majorBidi"/>
          <w:b/>
          <w:bCs/>
          <w:color w:val="000000"/>
          <w:spacing w:val="-2"/>
          <w:sz w:val="28"/>
          <w:cs/>
          <w:lang w:val="en-GB"/>
        </w:rPr>
        <w:t xml:space="preserve"> </w:t>
      </w:r>
    </w:p>
    <w:p w14:paraId="18A60035" w14:textId="77777777" w:rsidR="00D5121C" w:rsidRDefault="009B2480">
      <w:pPr>
        <w:tabs>
          <w:tab w:val="left" w:pos="9000"/>
        </w:tabs>
        <w:spacing w:before="120"/>
        <w:ind w:left="360" w:right="187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การนำมาตรฐานการรายงานทางการเงิน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ฉบับที่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16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มาถือปฏิบัติครั้งแรก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ณ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1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มกราคม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ฉบับที่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16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มาถือปฏิบัติครั้งแรก</w:t>
      </w:r>
    </w:p>
    <w:tbl>
      <w:tblPr>
        <w:tblStyle w:val="TableGrid6"/>
        <w:tblW w:w="891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1980"/>
        <w:gridCol w:w="1980"/>
      </w:tblGrid>
      <w:tr w:rsidR="00D5121C" w14:paraId="3FA4CE9F" w14:textId="77777777">
        <w:tc>
          <w:tcPr>
            <w:tcW w:w="4950" w:type="dxa"/>
          </w:tcPr>
          <w:p w14:paraId="3362A628" w14:textId="77777777" w:rsidR="00D5121C" w:rsidRDefault="009B2480">
            <w:pPr>
              <w:spacing w:line="400" w:lineRule="exact"/>
              <w:ind w:left="-104"/>
              <w:rPr>
                <w:rFonts w:ascii="Angsana New" w:hAnsi="Angsana New"/>
                <w:sz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</w:rPr>
              <w:tab/>
            </w:r>
          </w:p>
        </w:tc>
        <w:tc>
          <w:tcPr>
            <w:tcW w:w="3960" w:type="dxa"/>
            <w:gridSpan w:val="2"/>
          </w:tcPr>
          <w:p w14:paraId="6A8D0925" w14:textId="77777777" w:rsidR="00D5121C" w:rsidRDefault="009B2480">
            <w:pPr>
              <w:spacing w:line="400" w:lineRule="exact"/>
              <w:ind w:right="7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>หน่วย</w:t>
            </w:r>
            <w:r>
              <w:rPr>
                <w:rFonts w:ascii="Angsana New" w:hAnsi="Angsana New"/>
                <w:sz w:val="28"/>
              </w:rPr>
              <w:t>: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 พันบาท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D5121C" w14:paraId="32FA3431" w14:textId="77777777">
        <w:tc>
          <w:tcPr>
            <w:tcW w:w="4950" w:type="dxa"/>
          </w:tcPr>
          <w:p w14:paraId="30977F1B" w14:textId="77777777" w:rsidR="00D5121C" w:rsidRDefault="00D5121C">
            <w:pPr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</w:tcPr>
          <w:p w14:paraId="3EF40461" w14:textId="77777777" w:rsidR="00D5121C" w:rsidRDefault="00D5121C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28"/>
                <w:highlight w:val="cyan"/>
              </w:rPr>
            </w:pPr>
          </w:p>
          <w:p w14:paraId="3258C159" w14:textId="77777777" w:rsidR="00D5121C" w:rsidRDefault="009B2480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28"/>
                <w:highlight w:val="cyan"/>
                <w:cs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งบ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>การเงินรวม</w:t>
            </w:r>
          </w:p>
        </w:tc>
        <w:tc>
          <w:tcPr>
            <w:tcW w:w="1980" w:type="dxa"/>
          </w:tcPr>
          <w:p w14:paraId="11FE5172" w14:textId="77777777" w:rsidR="00D5121C" w:rsidRDefault="009B2480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งบการเงิน</w:t>
            </w:r>
          </w:p>
          <w:p w14:paraId="64873B48" w14:textId="77777777" w:rsidR="00D5121C" w:rsidRPr="00871D2B" w:rsidRDefault="009B2480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เฉพาะกิจการ</w:t>
            </w:r>
          </w:p>
        </w:tc>
      </w:tr>
      <w:tr w:rsidR="00D5121C" w14:paraId="1BD71A6D" w14:textId="77777777">
        <w:tc>
          <w:tcPr>
            <w:tcW w:w="4950" w:type="dxa"/>
          </w:tcPr>
          <w:p w14:paraId="43B0F904" w14:textId="77777777" w:rsidR="00D5121C" w:rsidRDefault="009B2480">
            <w:pPr>
              <w:spacing w:line="400" w:lineRule="exact"/>
              <w:ind w:hanging="15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ภาระผูกพันตามสัญญาเช่าที่เปิดเผย ณ 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980" w:type="dxa"/>
          </w:tcPr>
          <w:p w14:paraId="774DF7A6" w14:textId="77777777" w:rsidR="00D5121C" w:rsidRDefault="009B2480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382,453</w:t>
            </w:r>
          </w:p>
        </w:tc>
        <w:tc>
          <w:tcPr>
            <w:tcW w:w="1980" w:type="dxa"/>
          </w:tcPr>
          <w:p w14:paraId="05229C69" w14:textId="77777777" w:rsidR="00D5121C" w:rsidRDefault="009B2480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</w:t>
            </w:r>
          </w:p>
        </w:tc>
      </w:tr>
      <w:tr w:rsidR="00D5121C" w14:paraId="28615E9B" w14:textId="77777777">
        <w:tc>
          <w:tcPr>
            <w:tcW w:w="4950" w:type="dxa"/>
          </w:tcPr>
          <w:p w14:paraId="261D7681" w14:textId="77777777" w:rsidR="00D5121C" w:rsidRDefault="009B2480">
            <w:pPr>
              <w:spacing w:line="400" w:lineRule="exact"/>
              <w:ind w:right="-110" w:hanging="15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u w:val="single"/>
                <w:cs/>
                <w:lang w:val="en-GB"/>
              </w:rPr>
              <w:t>หัก</w:t>
            </w:r>
            <w:r>
              <w:rPr>
                <w:rFonts w:ascii="Angsana New" w:hAnsi="Angsana New"/>
                <w:sz w:val="28"/>
              </w:rPr>
              <w:t>: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 สัญญาเช่าระยะสั้นและสัญญาเช่าที่สินทรัพย์ </w:t>
            </w:r>
          </w:p>
        </w:tc>
        <w:tc>
          <w:tcPr>
            <w:tcW w:w="1980" w:type="dxa"/>
          </w:tcPr>
          <w:p w14:paraId="53580176" w14:textId="77777777" w:rsidR="00D5121C" w:rsidRDefault="00D5121C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</w:tcPr>
          <w:p w14:paraId="723CFA75" w14:textId="77777777" w:rsidR="00D5121C" w:rsidRDefault="00D5121C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5121C" w14:paraId="48663EDC" w14:textId="77777777">
        <w:tc>
          <w:tcPr>
            <w:tcW w:w="4950" w:type="dxa"/>
          </w:tcPr>
          <w:p w14:paraId="3A771CC7" w14:textId="77777777" w:rsidR="00D5121C" w:rsidRPr="00871D2B" w:rsidRDefault="009B2480">
            <w:pPr>
              <w:spacing w:line="400" w:lineRule="exact"/>
              <w:ind w:left="345" w:right="-110" w:hanging="15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อ้างอิงมีมูลค่าต่ำ</w:t>
            </w:r>
          </w:p>
        </w:tc>
        <w:tc>
          <w:tcPr>
            <w:tcW w:w="1980" w:type="dxa"/>
          </w:tcPr>
          <w:p w14:paraId="0697C82D" w14:textId="77777777" w:rsidR="00D5121C" w:rsidRDefault="009B2480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(19,637)</w:t>
            </w:r>
          </w:p>
        </w:tc>
        <w:tc>
          <w:tcPr>
            <w:tcW w:w="1980" w:type="dxa"/>
          </w:tcPr>
          <w:p w14:paraId="07E71D93" w14:textId="77777777" w:rsidR="00D5121C" w:rsidRDefault="009B2480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(95)</w:t>
            </w:r>
          </w:p>
        </w:tc>
      </w:tr>
      <w:tr w:rsidR="00D5121C" w14:paraId="29A8E2AB" w14:textId="77777777">
        <w:tc>
          <w:tcPr>
            <w:tcW w:w="4950" w:type="dxa"/>
            <w:shd w:val="clear" w:color="auto" w:fill="auto"/>
          </w:tcPr>
          <w:p w14:paraId="15864914" w14:textId="77777777" w:rsidR="00D5121C" w:rsidRDefault="009B2480">
            <w:pPr>
              <w:spacing w:line="400" w:lineRule="exact"/>
              <w:ind w:hanging="15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u w:val="single"/>
                <w:cs/>
                <w:lang w:val="en-GB"/>
              </w:rPr>
              <w:t>หัก</w:t>
            </w:r>
            <w:r>
              <w:rPr>
                <w:rFonts w:ascii="Angsana New" w:hAnsi="Angsana New"/>
                <w:sz w:val="28"/>
              </w:rPr>
              <w:t>: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 สัญญาที่พิจารณาเป็นสัญญาบริการ </w:t>
            </w:r>
          </w:p>
        </w:tc>
        <w:tc>
          <w:tcPr>
            <w:tcW w:w="1980" w:type="dxa"/>
          </w:tcPr>
          <w:p w14:paraId="5BAE3EDC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right="7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(5,200)</w:t>
            </w:r>
          </w:p>
        </w:tc>
        <w:tc>
          <w:tcPr>
            <w:tcW w:w="1980" w:type="dxa"/>
          </w:tcPr>
          <w:p w14:paraId="46AE5969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5121C" w14:paraId="33833D9D" w14:textId="77777777">
        <w:tc>
          <w:tcPr>
            <w:tcW w:w="4950" w:type="dxa"/>
          </w:tcPr>
          <w:p w14:paraId="4F0C8593" w14:textId="77777777" w:rsidR="00D5121C" w:rsidRDefault="009B2480">
            <w:pPr>
              <w:spacing w:line="400" w:lineRule="exact"/>
              <w:ind w:hanging="15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หนี้สินตามสัญญาเช่าเพิ่มขึ้นจากการนำมาตรฐานการ</w:t>
            </w:r>
          </w:p>
          <w:p w14:paraId="2E6D2EDF" w14:textId="77777777" w:rsidR="00D5121C" w:rsidRDefault="009B2480">
            <w:pPr>
              <w:spacing w:line="400" w:lineRule="exact"/>
              <w:ind w:left="345" w:hanging="15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รายงานทางการเงิน ฉบับที่ </w:t>
            </w:r>
            <w:r>
              <w:rPr>
                <w:rFonts w:ascii="Angsana New" w:hAnsi="Angsana New"/>
                <w:sz w:val="28"/>
              </w:rPr>
              <w:t>16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 มาถือปฏิบัติครั้งแรก</w:t>
            </w:r>
          </w:p>
        </w:tc>
        <w:tc>
          <w:tcPr>
            <w:tcW w:w="1980" w:type="dxa"/>
          </w:tcPr>
          <w:p w14:paraId="2DABEC04" w14:textId="77777777" w:rsidR="00D5121C" w:rsidRDefault="00D5121C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  <w:p w14:paraId="378A2879" w14:textId="77777777" w:rsidR="00D5121C" w:rsidRDefault="009B2480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357,616</w:t>
            </w:r>
          </w:p>
        </w:tc>
        <w:tc>
          <w:tcPr>
            <w:tcW w:w="1980" w:type="dxa"/>
          </w:tcPr>
          <w:p w14:paraId="4A3F8DB0" w14:textId="77777777" w:rsidR="00D5121C" w:rsidRDefault="00D5121C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  <w:p w14:paraId="032B69B7" w14:textId="77777777" w:rsidR="00D5121C" w:rsidRDefault="009B2480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5121C" w14:paraId="453CB7FD" w14:textId="77777777">
        <w:tc>
          <w:tcPr>
            <w:tcW w:w="4950" w:type="dxa"/>
          </w:tcPr>
          <w:p w14:paraId="4CDF895A" w14:textId="77777777" w:rsidR="00D5121C" w:rsidRPr="00871D2B" w:rsidRDefault="009B2480">
            <w:pPr>
              <w:spacing w:line="400" w:lineRule="exact"/>
              <w:ind w:hanging="15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หนี้สินสัญญาเช่าการเงิน ณ วันที่ </w:t>
            </w:r>
            <w:r>
              <w:rPr>
                <w:rFonts w:ascii="Angsana New" w:hAnsi="Angsana New"/>
                <w:sz w:val="28"/>
              </w:rPr>
              <w:t>31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 ธันวาคม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980" w:type="dxa"/>
          </w:tcPr>
          <w:p w14:paraId="36A51FF5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10,488</w:t>
            </w:r>
          </w:p>
        </w:tc>
        <w:tc>
          <w:tcPr>
            <w:tcW w:w="1980" w:type="dxa"/>
          </w:tcPr>
          <w:p w14:paraId="77C7C0CF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9,619</w:t>
            </w:r>
          </w:p>
        </w:tc>
      </w:tr>
      <w:tr w:rsidR="00D5121C" w14:paraId="004751BE" w14:textId="77777777">
        <w:tc>
          <w:tcPr>
            <w:tcW w:w="4950" w:type="dxa"/>
          </w:tcPr>
          <w:p w14:paraId="456B493D" w14:textId="77777777" w:rsidR="00D5121C" w:rsidRDefault="009B2480">
            <w:pPr>
              <w:spacing w:line="400" w:lineRule="exact"/>
              <w:ind w:hanging="15"/>
              <w:rPr>
                <w:rFonts w:ascii="Angsana New" w:hAnsi="Angsana New"/>
                <w:b/>
                <w:bCs/>
                <w:sz w:val="28"/>
              </w:rPr>
            </w:pPr>
            <w:r w:rsidRPr="00871D2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หนี้สินตามสัญญาเช่า ณ 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>1</w:t>
            </w:r>
            <w:r w:rsidRPr="00871D2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980" w:type="dxa"/>
          </w:tcPr>
          <w:p w14:paraId="3FE58B51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368,104</w:t>
            </w:r>
          </w:p>
        </w:tc>
        <w:tc>
          <w:tcPr>
            <w:tcW w:w="1980" w:type="dxa"/>
          </w:tcPr>
          <w:p w14:paraId="641E7A51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9,619</w:t>
            </w:r>
          </w:p>
        </w:tc>
      </w:tr>
      <w:tr w:rsidR="00D5121C" w14:paraId="52D40B8F" w14:textId="77777777">
        <w:tc>
          <w:tcPr>
            <w:tcW w:w="4950" w:type="dxa"/>
          </w:tcPr>
          <w:p w14:paraId="4B17911B" w14:textId="77777777" w:rsidR="00D5121C" w:rsidRPr="00871D2B" w:rsidRDefault="00D5121C">
            <w:pPr>
              <w:spacing w:line="400" w:lineRule="exact"/>
              <w:ind w:hanging="15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980" w:type="dxa"/>
          </w:tcPr>
          <w:p w14:paraId="6226A3A8" w14:textId="77777777" w:rsidR="00D5121C" w:rsidRDefault="00D5121C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</w:tcPr>
          <w:p w14:paraId="7F614D01" w14:textId="77777777" w:rsidR="00D5121C" w:rsidRDefault="00D5121C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5121C" w14:paraId="0114CB8F" w14:textId="77777777">
        <w:tc>
          <w:tcPr>
            <w:tcW w:w="4950" w:type="dxa"/>
          </w:tcPr>
          <w:p w14:paraId="2BCC51E1" w14:textId="77777777" w:rsidR="00D5121C" w:rsidRDefault="009B2480">
            <w:pPr>
              <w:spacing w:line="400" w:lineRule="exact"/>
              <w:ind w:hanging="15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หนี้สินตามสัญญาเช่าข้างต้น ประกอบด้วย</w:t>
            </w:r>
          </w:p>
        </w:tc>
        <w:tc>
          <w:tcPr>
            <w:tcW w:w="1980" w:type="dxa"/>
          </w:tcPr>
          <w:p w14:paraId="586DF1EA" w14:textId="77777777" w:rsidR="00D5121C" w:rsidRDefault="00D5121C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</w:tcPr>
          <w:p w14:paraId="0CE67B4C" w14:textId="77777777" w:rsidR="00D5121C" w:rsidRDefault="00D5121C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5121C" w14:paraId="215386BF" w14:textId="77777777">
        <w:tc>
          <w:tcPr>
            <w:tcW w:w="4950" w:type="dxa"/>
          </w:tcPr>
          <w:p w14:paraId="15D1E23A" w14:textId="77777777" w:rsidR="00D5121C" w:rsidRDefault="009B2480">
            <w:pPr>
              <w:spacing w:line="400" w:lineRule="exact"/>
              <w:ind w:hanging="15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หนี้สินสัญญาเช่าหมุนเวียน</w:t>
            </w:r>
          </w:p>
        </w:tc>
        <w:tc>
          <w:tcPr>
            <w:tcW w:w="1980" w:type="dxa"/>
          </w:tcPr>
          <w:p w14:paraId="2FE0842B" w14:textId="77777777" w:rsidR="00D5121C" w:rsidRDefault="009B2480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color w:val="FF0000"/>
                <w:sz w:val="28"/>
              </w:rPr>
            </w:pPr>
            <w:r>
              <w:rPr>
                <w:rFonts w:ascii="Angsana New" w:hAnsi="Angsana New"/>
                <w:sz w:val="28"/>
              </w:rPr>
              <w:t>35,056</w:t>
            </w:r>
          </w:p>
        </w:tc>
        <w:tc>
          <w:tcPr>
            <w:tcW w:w="1980" w:type="dxa"/>
          </w:tcPr>
          <w:p w14:paraId="533B3455" w14:textId="77777777" w:rsidR="00D5121C" w:rsidRDefault="009B2480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2,472</w:t>
            </w:r>
          </w:p>
        </w:tc>
      </w:tr>
      <w:tr w:rsidR="00D5121C" w14:paraId="450C65B0" w14:textId="77777777">
        <w:tc>
          <w:tcPr>
            <w:tcW w:w="4950" w:type="dxa"/>
          </w:tcPr>
          <w:p w14:paraId="1C6511B9" w14:textId="77777777" w:rsidR="00D5121C" w:rsidRPr="00871D2B" w:rsidRDefault="009B2480">
            <w:pPr>
              <w:spacing w:line="400" w:lineRule="exact"/>
              <w:ind w:hanging="15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หนี้สินสัญญาเช่าไม่หมุนเวียน</w:t>
            </w:r>
          </w:p>
        </w:tc>
        <w:tc>
          <w:tcPr>
            <w:tcW w:w="1980" w:type="dxa"/>
          </w:tcPr>
          <w:p w14:paraId="6C65B2DB" w14:textId="77777777" w:rsidR="00D5121C" w:rsidRDefault="009B2480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333,048</w:t>
            </w:r>
          </w:p>
        </w:tc>
        <w:tc>
          <w:tcPr>
            <w:tcW w:w="1980" w:type="dxa"/>
          </w:tcPr>
          <w:p w14:paraId="148B74CC" w14:textId="77777777" w:rsidR="00D5121C" w:rsidRDefault="009B2480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7,147</w:t>
            </w:r>
          </w:p>
        </w:tc>
      </w:tr>
      <w:tr w:rsidR="00D5121C" w14:paraId="33061CF9" w14:textId="77777777">
        <w:trPr>
          <w:trHeight w:val="135"/>
        </w:trPr>
        <w:tc>
          <w:tcPr>
            <w:tcW w:w="4950" w:type="dxa"/>
          </w:tcPr>
          <w:p w14:paraId="07A5F7E5" w14:textId="77777777" w:rsidR="00D5121C" w:rsidRPr="00871D2B" w:rsidRDefault="00D5121C">
            <w:pPr>
              <w:spacing w:line="400" w:lineRule="exact"/>
              <w:ind w:left="70" w:hanging="77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980" w:type="dxa"/>
          </w:tcPr>
          <w:p w14:paraId="0523AF56" w14:textId="77777777" w:rsidR="00D5121C" w:rsidRDefault="00D5121C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</w:tcPr>
          <w:p w14:paraId="450A30FC" w14:textId="77777777" w:rsidR="00D5121C" w:rsidRDefault="00D5121C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2289EAC8" w14:textId="77777777" w:rsidR="00632FE4" w:rsidRDefault="009B2480" w:rsidP="00EA04F3">
      <w:pPr>
        <w:tabs>
          <w:tab w:val="left" w:pos="2168"/>
        </w:tabs>
        <w:ind w:left="360" w:right="-90"/>
        <w:jc w:val="both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lastRenderedPageBreak/>
        <w:t xml:space="preserve">รายการปรับปรุงสินทรัพย์สิทธิการใช้จากการนำมาตรฐานการรายงานทางการเงิน ฉบับที่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16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มาถือปฏิบัติครั้งแรก ณ วันที่ </w:t>
      </w:r>
    </w:p>
    <w:p w14:paraId="628A2FDC" w14:textId="480C7FA6" w:rsidR="00D5121C" w:rsidRDefault="009B2480" w:rsidP="006B75CE">
      <w:pPr>
        <w:tabs>
          <w:tab w:val="left" w:pos="2168"/>
        </w:tabs>
        <w:ind w:left="360" w:right="90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มกราคม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สรุปได้ดังนี้</w:t>
      </w:r>
    </w:p>
    <w:tbl>
      <w:tblPr>
        <w:tblStyle w:val="TableGrid6"/>
        <w:tblW w:w="927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8"/>
        <w:gridCol w:w="2192"/>
        <w:gridCol w:w="2160"/>
      </w:tblGrid>
      <w:tr w:rsidR="00D5121C" w14:paraId="6B95E70A" w14:textId="77777777">
        <w:tc>
          <w:tcPr>
            <w:tcW w:w="4918" w:type="dxa"/>
          </w:tcPr>
          <w:p w14:paraId="6A5B00B5" w14:textId="77777777" w:rsidR="00D5121C" w:rsidRDefault="00D5121C">
            <w:pPr>
              <w:spacing w:line="40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92" w:type="dxa"/>
          </w:tcPr>
          <w:p w14:paraId="40370E46" w14:textId="77777777" w:rsidR="00D5121C" w:rsidRDefault="00D512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</w:tcPr>
          <w:p w14:paraId="1B2B6A33" w14:textId="77777777" w:rsidR="00D5121C" w:rsidRPr="00871D2B" w:rsidRDefault="009B24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07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lang w:val="en-GB"/>
              </w:rPr>
              <w:t>(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>หน่วย</w:t>
            </w:r>
            <w:r>
              <w:rPr>
                <w:rFonts w:ascii="Angsana New" w:hAnsi="Angsana New"/>
                <w:sz w:val="28"/>
              </w:rPr>
              <w:t>: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 พันบาท)</w:t>
            </w:r>
          </w:p>
        </w:tc>
      </w:tr>
      <w:tr w:rsidR="00D5121C" w14:paraId="1A56F298" w14:textId="77777777">
        <w:tc>
          <w:tcPr>
            <w:tcW w:w="4918" w:type="dxa"/>
          </w:tcPr>
          <w:p w14:paraId="70CD5388" w14:textId="77777777" w:rsidR="00D5121C" w:rsidRDefault="00D5121C">
            <w:pPr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92" w:type="dxa"/>
          </w:tcPr>
          <w:p w14:paraId="100A6DA3" w14:textId="77777777" w:rsidR="00D5121C" w:rsidRDefault="009B24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160" w:type="dxa"/>
          </w:tcPr>
          <w:p w14:paraId="7B1CC8F9" w14:textId="77777777" w:rsidR="00D5121C" w:rsidRDefault="009B24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4EB5CB30" w14:textId="77777777">
        <w:tc>
          <w:tcPr>
            <w:tcW w:w="4918" w:type="dxa"/>
          </w:tcPr>
          <w:p w14:paraId="14A567B2" w14:textId="77777777" w:rsidR="00D5121C" w:rsidRDefault="009B2480">
            <w:pPr>
              <w:spacing w:line="400" w:lineRule="exact"/>
              <w:ind w:left="-20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2192" w:type="dxa"/>
          </w:tcPr>
          <w:p w14:paraId="2887CD2A" w14:textId="77777777" w:rsidR="00D5121C" w:rsidRDefault="009B2480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226,129</w:t>
            </w:r>
          </w:p>
        </w:tc>
        <w:tc>
          <w:tcPr>
            <w:tcW w:w="2160" w:type="dxa"/>
          </w:tcPr>
          <w:p w14:paraId="7CD69241" w14:textId="77777777" w:rsidR="00D5121C" w:rsidRDefault="009B2480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5121C" w14:paraId="2B0762EF" w14:textId="77777777">
        <w:tc>
          <w:tcPr>
            <w:tcW w:w="4918" w:type="dxa"/>
          </w:tcPr>
          <w:p w14:paraId="2F40C8C8" w14:textId="77777777" w:rsidR="00D5121C" w:rsidRDefault="009B2480">
            <w:pPr>
              <w:spacing w:line="400" w:lineRule="exact"/>
              <w:ind w:left="-20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2192" w:type="dxa"/>
          </w:tcPr>
          <w:p w14:paraId="63635A0D" w14:textId="77777777" w:rsidR="00D5121C" w:rsidRDefault="009B2480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2160" w:type="dxa"/>
          </w:tcPr>
          <w:p w14:paraId="758283CE" w14:textId="77777777" w:rsidR="00D5121C" w:rsidRDefault="009B2480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5121C" w14:paraId="5DF32BC4" w14:textId="77777777">
        <w:tc>
          <w:tcPr>
            <w:tcW w:w="4918" w:type="dxa"/>
          </w:tcPr>
          <w:p w14:paraId="556B3048" w14:textId="77777777" w:rsidR="00D5121C" w:rsidRDefault="009B2480">
            <w:pPr>
              <w:spacing w:line="400" w:lineRule="exact"/>
              <w:ind w:left="-20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อุปกรณ์สำนักงาน</w:t>
            </w:r>
          </w:p>
        </w:tc>
        <w:tc>
          <w:tcPr>
            <w:tcW w:w="2192" w:type="dxa"/>
          </w:tcPr>
          <w:p w14:paraId="0C28229C" w14:textId="77777777" w:rsidR="00D5121C" w:rsidRDefault="009B2480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111</w:t>
            </w:r>
          </w:p>
        </w:tc>
        <w:tc>
          <w:tcPr>
            <w:tcW w:w="2160" w:type="dxa"/>
          </w:tcPr>
          <w:p w14:paraId="7AC47616" w14:textId="77777777" w:rsidR="00D5121C" w:rsidRDefault="009B2480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5121C" w14:paraId="44458A44" w14:textId="77777777">
        <w:tc>
          <w:tcPr>
            <w:tcW w:w="4918" w:type="dxa"/>
          </w:tcPr>
          <w:p w14:paraId="54E2EF1E" w14:textId="77777777" w:rsidR="00D5121C" w:rsidRDefault="009B2480">
            <w:pPr>
              <w:spacing w:line="400" w:lineRule="exact"/>
              <w:ind w:left="-20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ยานพาหนะ</w:t>
            </w:r>
          </w:p>
        </w:tc>
        <w:tc>
          <w:tcPr>
            <w:tcW w:w="2192" w:type="dxa"/>
          </w:tcPr>
          <w:p w14:paraId="20FC47D6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17,007</w:t>
            </w:r>
          </w:p>
        </w:tc>
        <w:tc>
          <w:tcPr>
            <w:tcW w:w="2160" w:type="dxa"/>
          </w:tcPr>
          <w:p w14:paraId="095CB2D7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15,061</w:t>
            </w:r>
          </w:p>
        </w:tc>
      </w:tr>
      <w:tr w:rsidR="00D5121C" w14:paraId="6893579F" w14:textId="77777777">
        <w:tc>
          <w:tcPr>
            <w:tcW w:w="4918" w:type="dxa"/>
          </w:tcPr>
          <w:p w14:paraId="3AD63A54" w14:textId="77777777" w:rsidR="00D5121C" w:rsidRDefault="009B2480">
            <w:pPr>
              <w:spacing w:line="400" w:lineRule="exact"/>
              <w:ind w:left="-20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2192" w:type="dxa"/>
          </w:tcPr>
          <w:p w14:paraId="47888A5F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243,290</w:t>
            </w:r>
          </w:p>
        </w:tc>
        <w:tc>
          <w:tcPr>
            <w:tcW w:w="2160" w:type="dxa"/>
          </w:tcPr>
          <w:p w14:paraId="5C3140E4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15,061</w:t>
            </w:r>
          </w:p>
        </w:tc>
      </w:tr>
    </w:tbl>
    <w:p w14:paraId="77956512" w14:textId="7777777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hint="cs"/>
          <w:b/>
          <w:bCs/>
          <w:sz w:val="28"/>
          <w:cs/>
          <w:lang w:val="en-GB"/>
        </w:rPr>
        <w:t>การแก้ไขงบการเงินและการปรับปรุงย้อนหลังงบการเงิน</w:t>
      </w:r>
    </w:p>
    <w:p w14:paraId="75382AA0" w14:textId="44D2E814" w:rsidR="00A01A5D" w:rsidRPr="00A01A5D" w:rsidRDefault="009B2480" w:rsidP="000B1666">
      <w:pPr>
        <w:pStyle w:val="ListParagraph"/>
        <w:numPr>
          <w:ilvl w:val="1"/>
          <w:numId w:val="21"/>
        </w:numPr>
        <w:tabs>
          <w:tab w:val="left" w:pos="450"/>
        </w:tabs>
        <w:spacing w:before="120"/>
        <w:ind w:left="360" w:right="-86" w:hanging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เมื่อวันที่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>25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มิถุนายน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ที่ประชุมคณะกรรมการบริษัทครั้งที่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>8/2562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มีมติอนุมัติให้กลุ่มบริษัทเข้าซื้อหุ้นในบริษัท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อีโค </w:t>
      </w:r>
      <w:r w:rsidR="00A01A5D">
        <w:rPr>
          <w:rFonts w:asciiTheme="majorBidi" w:hAnsiTheme="majorBidi" w:cstheme="majorBidi"/>
          <w:color w:val="000000"/>
          <w:spacing w:val="-2"/>
          <w:sz w:val="28"/>
        </w:rPr>
        <w:t xml:space="preserve"> 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เอ็นเนอร์ยี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กรุ๊ป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คอร์ปอเรชั่น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จำกัด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(</w:t>
      </w:r>
      <w:r w:rsidRPr="00871D2B">
        <w:rPr>
          <w:rFonts w:asciiTheme="majorBidi" w:hAnsiTheme="majorBidi" w:cstheme="majorBidi" w:hint="eastAsia"/>
          <w:color w:val="000000"/>
          <w:spacing w:val="-2"/>
          <w:sz w:val="28"/>
          <w:cs/>
          <w:lang w:val="en-GB"/>
        </w:rPr>
        <w:t>“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 xml:space="preserve">ECO”)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ในสัดส่วนร้อยละ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>76.92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ของทุนจดทะเบียนและทุนที่ชำระแล้วของ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>ECO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t xml:space="preserve"> </w:t>
      </w:r>
    </w:p>
    <w:p w14:paraId="39535C79" w14:textId="52DDB428" w:rsidR="00D5121C" w:rsidRPr="00A01A5D" w:rsidRDefault="009B2480" w:rsidP="00A01A5D">
      <w:pPr>
        <w:spacing w:before="120"/>
        <w:ind w:left="360" w:right="-86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ต่อมาเมื่อวันที่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>26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มิถุนายน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บริษัท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เฟอร์รั่ม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เอ็นเนอร์ยี่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จำกัด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(</w:t>
      </w:r>
      <w:r w:rsidRPr="00871D2B">
        <w:rPr>
          <w:rFonts w:asciiTheme="majorBidi" w:hAnsiTheme="majorBidi" w:cstheme="majorBidi" w:hint="eastAsia"/>
          <w:color w:val="000000"/>
          <w:spacing w:val="-2"/>
          <w:sz w:val="28"/>
          <w:cs/>
          <w:lang w:val="en-GB"/>
        </w:rPr>
        <w:t>“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 xml:space="preserve">FER EN”)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ซึ่งเป็นบริษัทย่อยของบริษัทได้ทำสัญญาซื้อขายหุ้นกับบุคคลธรรมดา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รายเพื่อทำการซื้อหุ้นของ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 xml:space="preserve">ECO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จำนวน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>130,766,665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หุ้น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คิดเป็นสัดส่วนร้อยละ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>76.92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ของทุนที่ออกและชำระแล้วของ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 xml:space="preserve">ECO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ในราคา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>50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ล้านบาท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โดย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 xml:space="preserve">FER EN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ได้จ่ายชำระเงินจำนวน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>50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ล้านบาทให้แก่ผู้ขายแล้วเมื่อวันที่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A01A5D">
        <w:rPr>
          <w:rFonts w:asciiTheme="majorBidi" w:hAnsiTheme="majorBidi" w:cstheme="majorBidi"/>
          <w:color w:val="000000"/>
          <w:spacing w:val="-2"/>
          <w:sz w:val="28"/>
        </w:rPr>
        <w:t xml:space="preserve">              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>20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มิถุนายน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การเข้าซื้อหุ้นดังกล่าว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ทำให้บริษัทได้มาซึ่ง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 xml:space="preserve">ECO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และบริษัทย่อยของ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 xml:space="preserve">ECO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จำนวน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บริษัท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(</w:t>
      </w:r>
      <w:r w:rsidRPr="00871D2B">
        <w:rPr>
          <w:rFonts w:asciiTheme="majorBidi" w:hAnsiTheme="majorBidi" w:cstheme="majorBidi" w:hint="eastAsia"/>
          <w:color w:val="000000"/>
          <w:spacing w:val="-2"/>
          <w:sz w:val="28"/>
          <w:cs/>
          <w:lang w:val="en-GB"/>
        </w:rPr>
        <w:t>“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กลุ่ม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 xml:space="preserve">ECO”)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ดังนี้</w:t>
      </w:r>
    </w:p>
    <w:p w14:paraId="4E0F6E64" w14:textId="77777777" w:rsidR="00D5121C" w:rsidRDefault="009B2480">
      <w:pPr>
        <w:tabs>
          <w:tab w:val="left" w:pos="1080"/>
        </w:tabs>
        <w:spacing w:before="120"/>
        <w:ind w:left="907" w:right="-86" w:hanging="187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1.</w:t>
      </w:r>
      <w:r>
        <w:rPr>
          <w:rFonts w:asciiTheme="majorBidi" w:hAnsiTheme="majorBidi" w:cstheme="majorBidi"/>
          <w:color w:val="000000"/>
          <w:spacing w:val="-2"/>
          <w:sz w:val="28"/>
        </w:rPr>
        <w:tab/>
      </w:r>
      <w:r>
        <w:rPr>
          <w:rFonts w:asciiTheme="majorBidi" w:hAnsiTheme="majorBidi" w:cstheme="majorBidi"/>
          <w:color w:val="000000"/>
          <w:spacing w:val="-2"/>
          <w:sz w:val="28"/>
        </w:rPr>
        <w:tab/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บริษัท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ประชารัฐชีวมวล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แม่ลาน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จำกัด</w:t>
      </w:r>
    </w:p>
    <w:p w14:paraId="410AC367" w14:textId="77777777" w:rsidR="00D5121C" w:rsidRDefault="009B2480">
      <w:pPr>
        <w:tabs>
          <w:tab w:val="left" w:pos="720"/>
          <w:tab w:val="left" w:pos="810"/>
          <w:tab w:val="left" w:pos="1080"/>
        </w:tabs>
        <w:spacing w:line="360" w:lineRule="auto"/>
        <w:ind w:left="1080" w:right="-90" w:hanging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2.</w:t>
      </w:r>
      <w:r>
        <w:rPr>
          <w:rFonts w:asciiTheme="majorBidi" w:hAnsiTheme="majorBidi" w:cstheme="majorBidi"/>
          <w:color w:val="000000"/>
          <w:spacing w:val="-2"/>
          <w:sz w:val="28"/>
        </w:rPr>
        <w:tab/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บริษัท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ประชารัฐชีวมวล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บันนังสตา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จำกัด</w:t>
      </w:r>
    </w:p>
    <w:p w14:paraId="43085ADD" w14:textId="77777777" w:rsidR="00632FE4" w:rsidRDefault="009B2480" w:rsidP="00632FE4">
      <w:pPr>
        <w:tabs>
          <w:tab w:val="left" w:pos="360"/>
        </w:tabs>
        <w:spacing w:after="120"/>
        <w:ind w:left="360" w:right="-90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ซึ่งกลุ่ม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ECO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ข้างต้นเป็นผู้ได้รับสัญญาซื้อขายไฟฟ้าโครงการไฟฟ้าประชารัฐ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สำหรับพื้นที่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จังหวัดชายแดนภาคใต้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ประเภทเชื้อเพลิงชีวมวล</w:t>
      </w:r>
    </w:p>
    <w:p w14:paraId="7DC5E631" w14:textId="5EF6F455" w:rsidR="00A01A5D" w:rsidRDefault="009B2480" w:rsidP="006B75CE">
      <w:pPr>
        <w:tabs>
          <w:tab w:val="left" w:pos="360"/>
          <w:tab w:val="left" w:pos="450"/>
        </w:tabs>
        <w:spacing w:after="120"/>
        <w:ind w:left="360" w:right="-90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ในระหว่างงวดสามเดือนสุดวันที่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มีนาคม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บริษัทได้ว่าจ้างผู้ประเมินราคาอิสระเพื่อประเมินมูลค่ายุติธรรมของสินทรัพย์ที่ระบุได้ที่ได้มาและหนี้สินที่รับมาและปันส่วนมูลค่ายุติธรรมของรายการ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ณ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วันที่ซื้อธุรกิจของบริษัท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A01A5D">
        <w:rPr>
          <w:rFonts w:asciiTheme="majorBidi" w:hAnsiTheme="majorBidi" w:cstheme="majorBidi"/>
          <w:color w:val="000000"/>
          <w:spacing w:val="-2"/>
          <w:sz w:val="28"/>
        </w:rPr>
        <w:t xml:space="preserve">                   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อีโค</w:t>
      </w:r>
      <w:r w:rsidR="00A01A5D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เอ็นเนอร์ยี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กรุ๊ป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คอร์ปอเรชั่น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จำกัด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โดยบริษัทได้รับรายงานการประเมินที่เสร็จสมบูรณ์ลงวันที่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7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เมษายน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="00A01A5D">
        <w:rPr>
          <w:rFonts w:asciiTheme="majorBidi" w:hAnsiTheme="majorBidi" w:cstheme="majorBidi"/>
          <w:color w:val="000000"/>
          <w:spacing w:val="-2"/>
          <w:sz w:val="28"/>
        </w:rPr>
        <w:t xml:space="preserve">               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จากผู้ประเมินราคาอิสระดังกล่าวแล้ว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บริษัทได้ปฏิบัติและรับรู้รายการรวมธุรกิจครั้งนี้ตามที่กำหนดไว้ในมาตรฐานการรายงานทางการเงิน ฉบับที่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3 (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ปรับปรุง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2562)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เรื่อง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A01A5D">
        <w:rPr>
          <w:rFonts w:asciiTheme="majorBidi" w:hAnsiTheme="majorBidi" w:cstheme="majorBidi"/>
          <w:color w:val="000000"/>
          <w:spacing w:val="-2"/>
          <w:sz w:val="28"/>
        </w:rPr>
        <w:t>“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การรวมธุรกิจ</w:t>
      </w:r>
      <w:r w:rsidR="00A01A5D">
        <w:rPr>
          <w:rFonts w:asciiTheme="majorBidi" w:hAnsiTheme="majorBidi" w:cstheme="majorBidi"/>
          <w:color w:val="000000"/>
          <w:spacing w:val="-2"/>
          <w:sz w:val="28"/>
        </w:rPr>
        <w:t>”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ซึ่งข้อมูลของสิ่งตอบแทนทั้งหมดที่โอนให้และมูลค่ายุติธรรมที่รับรู้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ณ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วันที่ซื้อ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</w:p>
    <w:p w14:paraId="24F1346E" w14:textId="6ECB0684" w:rsidR="00D5121C" w:rsidRDefault="009B2480" w:rsidP="00A01A5D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สำหรับสินทรัพย์ที่ได้มาและหนี้สินที่รับมาแต่ละประเภทที่สำคัญ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ณ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วันที่ซื้อธุรกิจของอีโค เอ็นเนอร์ยี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กรุ๊ป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คอร์ปอเรชั่น จำกัด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ประกอบด้วยรายการต่อไปนี้</w:t>
      </w:r>
    </w:p>
    <w:p w14:paraId="547528B7" w14:textId="77777777" w:rsidR="00D5121C" w:rsidRDefault="00D5121C">
      <w:pPr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DA7DCA2" w14:textId="77777777" w:rsidR="00D5121C" w:rsidRDefault="00D5121C">
      <w:pPr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F976D1E" w14:textId="77777777" w:rsidR="00D5121C" w:rsidRDefault="009B2480">
      <w:pPr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lastRenderedPageBreak/>
        <w:t>มูลค่าตามบัญชีของสินทรัพย์สุทธิที่ระบุได้ของ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อีโค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เอ็นเนอร์ยี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กรุ๊ป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คอร์ปอเรชั่น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จำกัด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ณ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วันที่ซื้อธุรกิจประกอบด้วยรายการต่อไปนี้</w:t>
      </w:r>
    </w:p>
    <w:tbl>
      <w:tblPr>
        <w:tblW w:w="900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660"/>
        <w:gridCol w:w="2340"/>
      </w:tblGrid>
      <w:tr w:rsidR="00D5121C" w14:paraId="2D144C64" w14:textId="77777777">
        <w:tc>
          <w:tcPr>
            <w:tcW w:w="6660" w:type="dxa"/>
            <w:shd w:val="clear" w:color="auto" w:fill="auto"/>
          </w:tcPr>
          <w:p w14:paraId="6F421A0C" w14:textId="77777777" w:rsidR="00D5121C" w:rsidRPr="00871D2B" w:rsidRDefault="00D5121C">
            <w:pPr>
              <w:ind w:left="539" w:hanging="456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2340" w:type="dxa"/>
            <w:shd w:val="clear" w:color="auto" w:fill="auto"/>
          </w:tcPr>
          <w:p w14:paraId="55EE2BD4" w14:textId="77777777" w:rsidR="00D5121C" w:rsidRDefault="009B2480">
            <w:pPr>
              <w:snapToGrid w:val="0"/>
              <w:ind w:leftChars="-64" w:left="-154" w:right="-111" w:firstLine="77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(</w:t>
            </w:r>
            <w:r w:rsidRPr="00871D2B">
              <w:rPr>
                <w:rFonts w:asciiTheme="majorBidi" w:hAnsiTheme="majorBidi" w:hint="cs"/>
                <w:color w:val="000000"/>
                <w:spacing w:val="-2"/>
                <w:sz w:val="28"/>
                <w:cs/>
                <w:lang w:val="en-GB"/>
              </w:rPr>
              <w:t>หน่วย</w:t>
            </w:r>
            <w:r w:rsidRPr="00871D2B">
              <w:rPr>
                <w:rFonts w:asciiTheme="majorBidi" w:hAnsiTheme="majorBidi"/>
                <w:color w:val="000000"/>
                <w:spacing w:val="-2"/>
                <w:sz w:val="28"/>
                <w:cs/>
                <w:lang w:val="en-GB"/>
              </w:rPr>
              <w:t xml:space="preserve">: </w:t>
            </w:r>
            <w:r w:rsidRPr="00871D2B">
              <w:rPr>
                <w:rFonts w:asciiTheme="majorBidi" w:hAnsiTheme="majorBidi" w:hint="cs"/>
                <w:color w:val="000000"/>
                <w:spacing w:val="-2"/>
                <w:sz w:val="28"/>
                <w:cs/>
                <w:lang w:val="en-GB"/>
              </w:rPr>
              <w:t>พันบาท</w:t>
            </w:r>
            <w:r w:rsidRPr="00871D2B">
              <w:rPr>
                <w:rFonts w:asciiTheme="majorBidi" w:hAnsiTheme="majorBidi"/>
                <w:color w:val="000000"/>
                <w:spacing w:val="-2"/>
                <w:sz w:val="28"/>
                <w:cs/>
                <w:lang w:val="en-GB"/>
              </w:rPr>
              <w:t>)</w:t>
            </w:r>
          </w:p>
        </w:tc>
      </w:tr>
      <w:tr w:rsidR="00D5121C" w14:paraId="473B504A" w14:textId="77777777">
        <w:tc>
          <w:tcPr>
            <w:tcW w:w="6660" w:type="dxa"/>
            <w:shd w:val="clear" w:color="auto" w:fill="auto"/>
          </w:tcPr>
          <w:p w14:paraId="7EC37323" w14:textId="77777777" w:rsidR="00D5121C" w:rsidRDefault="00D5121C">
            <w:pPr>
              <w:ind w:left="539" w:hanging="45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2B250B9D" w14:textId="77777777" w:rsidR="00D5121C" w:rsidRPr="00871D2B" w:rsidRDefault="009B2480">
            <w:pPr>
              <w:snapToGrid w:val="0"/>
              <w:ind w:leftChars="-64" w:left="-154" w:right="-109" w:firstLine="7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ณ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>วันที่</w:t>
            </w:r>
            <w:r>
              <w:rPr>
                <w:rFonts w:ascii="Angsana New" w:hAnsi="Angsana New"/>
                <w:sz w:val="28"/>
              </w:rPr>
              <w:t xml:space="preserve"> 26 </w:t>
            </w: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มิถุนายน</w:t>
            </w:r>
            <w:r>
              <w:rPr>
                <w:rFonts w:ascii="Angsana New" w:hAnsi="Angsana New"/>
                <w:sz w:val="28"/>
              </w:rPr>
              <w:t xml:space="preserve"> 2562</w:t>
            </w:r>
          </w:p>
        </w:tc>
      </w:tr>
      <w:tr w:rsidR="00D5121C" w14:paraId="74DBF0CC" w14:textId="77777777">
        <w:tc>
          <w:tcPr>
            <w:tcW w:w="6660" w:type="dxa"/>
            <w:shd w:val="clear" w:color="auto" w:fill="auto"/>
          </w:tcPr>
          <w:p w14:paraId="498400F2" w14:textId="77777777" w:rsidR="00D5121C" w:rsidRPr="00871D2B" w:rsidRDefault="00D5121C">
            <w:pPr>
              <w:ind w:left="539" w:hanging="456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52A7D" w14:textId="77777777" w:rsidR="00D5121C" w:rsidRPr="00871D2B" w:rsidRDefault="009B2480">
            <w:pPr>
              <w:snapToGrid w:val="0"/>
              <w:ind w:leftChars="-64" w:left="-154" w:right="75" w:firstLine="7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</w:rPr>
              <w:t>“</w:t>
            </w: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ปรับปรุงใหม่</w:t>
            </w:r>
            <w:r>
              <w:rPr>
                <w:rFonts w:ascii="Angsana New" w:hAnsi="Angsana New"/>
                <w:sz w:val="28"/>
              </w:rPr>
              <w:t>”</w:t>
            </w:r>
          </w:p>
        </w:tc>
      </w:tr>
      <w:tr w:rsidR="00D5121C" w14:paraId="2D0C24DE" w14:textId="77777777">
        <w:tc>
          <w:tcPr>
            <w:tcW w:w="6660" w:type="dxa"/>
            <w:shd w:val="clear" w:color="auto" w:fill="auto"/>
          </w:tcPr>
          <w:p w14:paraId="34B1B7D3" w14:textId="77777777" w:rsidR="00D5121C" w:rsidRPr="00871D2B" w:rsidRDefault="009B2480">
            <w:pPr>
              <w:ind w:left="525" w:hanging="630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E5DAEB" w14:textId="77777777" w:rsidR="00D5121C" w:rsidRDefault="009B2480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eastAsia"/>
                <w:sz w:val="28"/>
              </w:rPr>
              <w:t xml:space="preserve"> 13,458 </w:t>
            </w:r>
          </w:p>
        </w:tc>
      </w:tr>
      <w:tr w:rsidR="00D5121C" w14:paraId="01B3D98A" w14:textId="77777777">
        <w:tc>
          <w:tcPr>
            <w:tcW w:w="6660" w:type="dxa"/>
            <w:shd w:val="clear" w:color="auto" w:fill="auto"/>
          </w:tcPr>
          <w:p w14:paraId="45EF14AA" w14:textId="77777777" w:rsidR="00D5121C" w:rsidRPr="00871D2B" w:rsidRDefault="009B2480">
            <w:pPr>
              <w:ind w:left="525" w:hanging="630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FF8AA8D" w14:textId="77777777" w:rsidR="00D5121C" w:rsidRDefault="009B2480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eastAsia"/>
                <w:sz w:val="28"/>
              </w:rPr>
              <w:t xml:space="preserve"> 3,451 </w:t>
            </w:r>
          </w:p>
        </w:tc>
      </w:tr>
      <w:tr w:rsidR="00D5121C" w14:paraId="3221FAEF" w14:textId="77777777">
        <w:tc>
          <w:tcPr>
            <w:tcW w:w="6660" w:type="dxa"/>
            <w:shd w:val="clear" w:color="auto" w:fill="auto"/>
          </w:tcPr>
          <w:p w14:paraId="6BAD2F6A" w14:textId="77777777" w:rsidR="00D5121C" w:rsidRPr="00871D2B" w:rsidRDefault="009B2480">
            <w:pPr>
              <w:ind w:left="525" w:hanging="630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E00DCC2" w14:textId="77777777" w:rsidR="00D5121C" w:rsidRDefault="009B2480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eastAsia"/>
                <w:sz w:val="28"/>
              </w:rPr>
              <w:t xml:space="preserve"> 53,560 </w:t>
            </w:r>
          </w:p>
        </w:tc>
      </w:tr>
      <w:tr w:rsidR="00D5121C" w14:paraId="3A97E4C0" w14:textId="77777777">
        <w:tc>
          <w:tcPr>
            <w:tcW w:w="6660" w:type="dxa"/>
            <w:shd w:val="clear" w:color="auto" w:fill="auto"/>
          </w:tcPr>
          <w:p w14:paraId="5CA4716C" w14:textId="77777777" w:rsidR="00D5121C" w:rsidRPr="00871D2B" w:rsidRDefault="009B2480">
            <w:pPr>
              <w:ind w:left="525" w:hanging="630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BA02AD5" w14:textId="77777777" w:rsidR="00D5121C" w:rsidRDefault="009B2480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eastAsia"/>
                <w:sz w:val="28"/>
              </w:rPr>
              <w:t xml:space="preserve"> 257,075 </w:t>
            </w:r>
          </w:p>
        </w:tc>
      </w:tr>
      <w:tr w:rsidR="00D5121C" w14:paraId="66D1027F" w14:textId="77777777">
        <w:tc>
          <w:tcPr>
            <w:tcW w:w="6660" w:type="dxa"/>
            <w:shd w:val="clear" w:color="auto" w:fill="auto"/>
          </w:tcPr>
          <w:p w14:paraId="702F7C81" w14:textId="77777777" w:rsidR="00D5121C" w:rsidRPr="00871D2B" w:rsidRDefault="009B2480">
            <w:pPr>
              <w:ind w:left="525" w:hanging="630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8C84A23" w14:textId="77777777" w:rsidR="00D5121C" w:rsidRDefault="009B2480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eastAsia"/>
                <w:sz w:val="28"/>
              </w:rPr>
              <w:t xml:space="preserve"> (53,302)</w:t>
            </w:r>
          </w:p>
        </w:tc>
      </w:tr>
      <w:tr w:rsidR="00D5121C" w14:paraId="24A445F2" w14:textId="77777777">
        <w:tc>
          <w:tcPr>
            <w:tcW w:w="6660" w:type="dxa"/>
            <w:shd w:val="clear" w:color="auto" w:fill="auto"/>
          </w:tcPr>
          <w:p w14:paraId="7B599D8C" w14:textId="77777777" w:rsidR="00D5121C" w:rsidRPr="00871D2B" w:rsidRDefault="009B2480">
            <w:pPr>
              <w:ind w:left="525" w:hanging="630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7FDF4C7" w14:textId="77777777" w:rsidR="00D5121C" w:rsidRDefault="009B2480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eastAsia"/>
                <w:sz w:val="28"/>
              </w:rPr>
              <w:t xml:space="preserve"> (35,489)</w:t>
            </w:r>
          </w:p>
        </w:tc>
      </w:tr>
      <w:tr w:rsidR="00D5121C" w14:paraId="4F78C0B0" w14:textId="77777777">
        <w:tc>
          <w:tcPr>
            <w:tcW w:w="6660" w:type="dxa"/>
            <w:shd w:val="clear" w:color="auto" w:fill="auto"/>
          </w:tcPr>
          <w:p w14:paraId="4D1C0B9C" w14:textId="77777777" w:rsidR="00D5121C" w:rsidRPr="00871D2B" w:rsidRDefault="009B2480">
            <w:pPr>
              <w:ind w:left="525" w:hanging="630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หนี้สินตามสัญญาเช่าซื้อ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7F65070" w14:textId="77777777" w:rsidR="00D5121C" w:rsidRDefault="009B2480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eastAsia"/>
                <w:sz w:val="28"/>
              </w:rPr>
              <w:t xml:space="preserve"> (1,895)</w:t>
            </w:r>
          </w:p>
        </w:tc>
      </w:tr>
      <w:tr w:rsidR="00D5121C" w14:paraId="179E6690" w14:textId="77777777">
        <w:tc>
          <w:tcPr>
            <w:tcW w:w="6660" w:type="dxa"/>
            <w:shd w:val="clear" w:color="auto" w:fill="auto"/>
          </w:tcPr>
          <w:p w14:paraId="6684FE45" w14:textId="77777777" w:rsidR="00D5121C" w:rsidRPr="00871D2B" w:rsidRDefault="009B2480">
            <w:pPr>
              <w:ind w:left="525" w:hanging="630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 w:hint="cs"/>
                <w:spacing w:val="-6"/>
                <w:sz w:val="28"/>
                <w:cs/>
                <w:lang w:val="en-GB"/>
              </w:rPr>
              <w:t>ประมาณการหนี้สินไม่หมุนเวียนอื่น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71B9135" w14:textId="77777777" w:rsidR="00D5121C" w:rsidRDefault="009B2480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eastAsia"/>
                <w:sz w:val="28"/>
              </w:rPr>
              <w:t xml:space="preserve"> (43,153)</w:t>
            </w:r>
          </w:p>
        </w:tc>
      </w:tr>
      <w:tr w:rsidR="00D5121C" w14:paraId="321F049F" w14:textId="77777777">
        <w:tc>
          <w:tcPr>
            <w:tcW w:w="6660" w:type="dxa"/>
            <w:shd w:val="clear" w:color="auto" w:fill="auto"/>
          </w:tcPr>
          <w:p w14:paraId="32D160A7" w14:textId="77777777" w:rsidR="00D5121C" w:rsidRPr="00871D2B" w:rsidRDefault="009B2480">
            <w:pPr>
              <w:ind w:left="525" w:hanging="630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575C54E" w14:textId="77777777" w:rsidR="00D5121C" w:rsidRPr="00871D2B" w:rsidRDefault="009B2480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eastAsia"/>
                <w:sz w:val="28"/>
              </w:rPr>
              <w:t xml:space="preserve"> (14,120)</w:t>
            </w:r>
          </w:p>
        </w:tc>
      </w:tr>
      <w:tr w:rsidR="00D5121C" w14:paraId="3F609E72" w14:textId="77777777">
        <w:tc>
          <w:tcPr>
            <w:tcW w:w="6660" w:type="dxa"/>
            <w:shd w:val="clear" w:color="auto" w:fill="auto"/>
          </w:tcPr>
          <w:p w14:paraId="6B0125F2" w14:textId="77777777" w:rsidR="00D5121C" w:rsidRDefault="009B2480">
            <w:pPr>
              <w:ind w:left="525" w:hanging="630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ส่วนของผู้ถือหุ้นที่ไม่มีอำนาจควบคุม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99B1E" w14:textId="77777777" w:rsidR="00D5121C" w:rsidRDefault="009B2480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eastAsia"/>
                <w:sz w:val="28"/>
              </w:rPr>
              <w:t xml:space="preserve"> (121,030)</w:t>
            </w:r>
          </w:p>
        </w:tc>
      </w:tr>
      <w:tr w:rsidR="00D5121C" w14:paraId="19EC513A" w14:textId="77777777">
        <w:tc>
          <w:tcPr>
            <w:tcW w:w="6660" w:type="dxa"/>
            <w:shd w:val="clear" w:color="auto" w:fill="auto"/>
          </w:tcPr>
          <w:p w14:paraId="78AB5F5E" w14:textId="77777777" w:rsidR="00D5121C" w:rsidRPr="00871D2B" w:rsidRDefault="009B2480">
            <w:pPr>
              <w:ind w:left="525" w:hanging="630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สินทรัพย์และหนี้สินสุทธิที่ระบุได้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767ED3" w14:textId="77777777" w:rsidR="00D5121C" w:rsidRDefault="009B2480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eastAsia"/>
                <w:b/>
                <w:bCs/>
                <w:sz w:val="28"/>
              </w:rPr>
              <w:t>58,555</w:t>
            </w:r>
          </w:p>
        </w:tc>
      </w:tr>
      <w:tr w:rsidR="00D5121C" w14:paraId="0AFD36C2" w14:textId="77777777">
        <w:trPr>
          <w:trHeight w:val="56"/>
        </w:trPr>
        <w:tc>
          <w:tcPr>
            <w:tcW w:w="6660" w:type="dxa"/>
            <w:shd w:val="clear" w:color="auto" w:fill="auto"/>
          </w:tcPr>
          <w:p w14:paraId="19F4D91E" w14:textId="77777777" w:rsidR="00D5121C" w:rsidRPr="00871D2B" w:rsidRDefault="00D5121C">
            <w:pPr>
              <w:spacing w:line="120" w:lineRule="exact"/>
              <w:ind w:left="525" w:hanging="630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34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13A0C78" w14:textId="77777777" w:rsidR="00D5121C" w:rsidRDefault="00D5121C">
            <w:pPr>
              <w:tabs>
                <w:tab w:val="decimal" w:pos="1690"/>
              </w:tabs>
              <w:snapToGrid w:val="0"/>
              <w:spacing w:line="120" w:lineRule="exact"/>
              <w:ind w:leftChars="-64" w:left="-15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5121C" w14:paraId="3865292A" w14:textId="77777777">
        <w:tc>
          <w:tcPr>
            <w:tcW w:w="6660" w:type="dxa"/>
            <w:shd w:val="clear" w:color="auto" w:fill="auto"/>
          </w:tcPr>
          <w:p w14:paraId="2F2A57D1" w14:textId="77777777" w:rsidR="00D5121C" w:rsidRDefault="009B2480">
            <w:pPr>
              <w:ind w:left="525" w:hanging="630"/>
              <w:rPr>
                <w:rFonts w:ascii="Angsana New" w:hAnsi="Angsana New"/>
                <w:sz w:val="28"/>
                <w:cs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สัดส่วนการถือหุ้น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677AE44" w14:textId="77777777" w:rsidR="00D5121C" w:rsidRDefault="009B2480">
            <w:pPr>
              <w:tabs>
                <w:tab w:val="decimal" w:pos="1484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ร้อยละ</w:t>
            </w:r>
            <w:r>
              <w:rPr>
                <w:rFonts w:ascii="Angsana New" w:hAnsi="Angsana New"/>
                <w:sz w:val="28"/>
              </w:rPr>
              <w:t xml:space="preserve"> 76.92</w:t>
            </w:r>
          </w:p>
        </w:tc>
      </w:tr>
      <w:tr w:rsidR="00D5121C" w14:paraId="3C23570D" w14:textId="77777777">
        <w:tc>
          <w:tcPr>
            <w:tcW w:w="6660" w:type="dxa"/>
            <w:shd w:val="clear" w:color="auto" w:fill="auto"/>
          </w:tcPr>
          <w:p w14:paraId="1BE90E85" w14:textId="77777777" w:rsidR="00D5121C" w:rsidRPr="00871D2B" w:rsidRDefault="009B2480">
            <w:pPr>
              <w:ind w:left="525" w:hanging="630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สินทรัพย์และหนี้สินที่ระบุไว้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6DECB1F" w14:textId="77777777" w:rsidR="00D5121C" w:rsidRPr="00871D2B" w:rsidRDefault="009B2480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eastAsia"/>
                <w:sz w:val="28"/>
              </w:rPr>
              <w:t xml:space="preserve"> 45,042 </w:t>
            </w:r>
          </w:p>
        </w:tc>
      </w:tr>
      <w:tr w:rsidR="00D5121C" w14:paraId="3D1415A1" w14:textId="77777777">
        <w:tc>
          <w:tcPr>
            <w:tcW w:w="6660" w:type="dxa"/>
            <w:shd w:val="clear" w:color="auto" w:fill="auto"/>
          </w:tcPr>
          <w:p w14:paraId="32CF720E" w14:textId="77777777" w:rsidR="00D5121C" w:rsidRPr="00871D2B" w:rsidRDefault="009B2480">
            <w:pPr>
              <w:ind w:left="525" w:hanging="630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สิ่งตอบแทนในการซื้อ</w:t>
            </w: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 xml:space="preserve"> (เงินสด)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573EE1" w14:textId="77777777" w:rsidR="00D5121C" w:rsidRDefault="009B2480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eastAsia"/>
                <w:sz w:val="28"/>
              </w:rPr>
              <w:t xml:space="preserve"> 50,000 </w:t>
            </w:r>
          </w:p>
        </w:tc>
      </w:tr>
      <w:tr w:rsidR="00D5121C" w14:paraId="43392C38" w14:textId="77777777">
        <w:tc>
          <w:tcPr>
            <w:tcW w:w="6660" w:type="dxa"/>
            <w:shd w:val="clear" w:color="auto" w:fill="auto"/>
          </w:tcPr>
          <w:p w14:paraId="468E9DCD" w14:textId="77777777" w:rsidR="00D5121C" w:rsidRPr="00871D2B" w:rsidRDefault="009B2480">
            <w:pPr>
              <w:ind w:left="525" w:hanging="630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ค่าความนิยม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4892EB" w14:textId="77777777" w:rsidR="00D5121C" w:rsidRDefault="009B2480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eastAsia"/>
                <w:b/>
                <w:bCs/>
                <w:sz w:val="28"/>
              </w:rPr>
              <w:t>4,958</w:t>
            </w:r>
          </w:p>
        </w:tc>
      </w:tr>
      <w:tr w:rsidR="00D5121C" w14:paraId="25BA11AF" w14:textId="77777777">
        <w:trPr>
          <w:trHeight w:val="123"/>
        </w:trPr>
        <w:tc>
          <w:tcPr>
            <w:tcW w:w="6660" w:type="dxa"/>
            <w:shd w:val="clear" w:color="auto" w:fill="auto"/>
          </w:tcPr>
          <w:p w14:paraId="03623AF0" w14:textId="77777777" w:rsidR="00D5121C" w:rsidRPr="00871D2B" w:rsidRDefault="00D5121C">
            <w:pPr>
              <w:ind w:left="525" w:hanging="630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34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A7BAD73" w14:textId="77777777" w:rsidR="00D5121C" w:rsidRDefault="00D5121C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6E45388B" w14:textId="122CCE3D" w:rsidR="00D5121C" w:rsidRDefault="009B2480">
      <w:pPr>
        <w:spacing w:after="24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ในเดือนเมษายน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บริษัทได้พิจารณารายการมูลค่ายุติธรรมของสินทรัพย์ที่ได้มาและหนี้สินที่รับมาจากการรวมธุรกิจครั้งนี้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บันทึกผลต่างระหว่างราคาซื้อกับมูลค่ายุติธรรมของสินทรัพย์สุทธิที่ได้รับจากการรวมธุรกิจดังกล่าวไว้ในบัญชี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eastAsia"/>
          <w:color w:val="000000"/>
          <w:spacing w:val="-2"/>
          <w:sz w:val="28"/>
          <w:cs/>
          <w:lang w:val="en-GB"/>
        </w:rPr>
        <w:t>“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ค่าความนิยม</w:t>
      </w:r>
      <w:r w:rsidRPr="00871D2B">
        <w:rPr>
          <w:rFonts w:asciiTheme="majorBidi" w:hAnsiTheme="majorBidi" w:cstheme="majorBidi" w:hint="eastAsia"/>
          <w:color w:val="000000"/>
          <w:spacing w:val="-2"/>
          <w:sz w:val="28"/>
          <w:cs/>
          <w:lang w:val="en-GB"/>
        </w:rPr>
        <w:t>”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เป็นจำนวนเงิน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4.96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ล้านบาท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โดยพิจารณาจากข้อมูลในรายงานการประเมินที่เสร็จสมบูรณ์ลงวันที่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เมษายน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="00C02208">
        <w:rPr>
          <w:rFonts w:asciiTheme="majorBidi" w:hAnsiTheme="majorBidi" w:cstheme="majorBidi"/>
          <w:color w:val="000000"/>
          <w:spacing w:val="-2"/>
          <w:sz w:val="28"/>
        </w:rPr>
        <w:t xml:space="preserve"> 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ของผู้ประเมินราคาอิสระ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และข้อมูลที่เกี่ยวข้องอื่น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ที่ได้รับภายในหนึ่งปีนับจากวันที่ซื้อธุรกิจ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กลุ่มบริษัทได้ปรับปรุงงบการเงินย้อนหลังสำหรับประมาณการที่เคยรับรู้ไว้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ณ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วันที่ซื้อ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เพื่อสะท้อนผลของข้อมูลเพิ่มเติมที่ได้รับเกี่ยวกับข้อเท็จจริงและสถานการณ์แวดล้อมที่มีอยู่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ณ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วันที่ซื้อธุรกิจ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ซึ่งข้อมูลดังกล่าวมีผลต่อการวัดมูลค่าของจำนวนต่าง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ๆ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ที่เคยรับรู้ไว้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ณ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วันที่ซื้อดังนั้นงบแสดงฐานะการเงินรวม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ณ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ธันวาคม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จึงได้มีการปรับปรุงใหม่เรียบร้อยแล้ว</w:t>
      </w:r>
    </w:p>
    <w:p w14:paraId="709721C2" w14:textId="77777777" w:rsidR="00D5121C" w:rsidRDefault="00D5121C">
      <w:pPr>
        <w:spacing w:after="24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0F6F3A7" w14:textId="77777777" w:rsidR="00D5121C" w:rsidRDefault="00D5121C">
      <w:pPr>
        <w:spacing w:after="24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CEE4853" w14:textId="77777777" w:rsidR="00D5121C" w:rsidRDefault="00D5121C">
      <w:pPr>
        <w:spacing w:after="24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C597F54" w14:textId="77777777" w:rsidR="00D5121C" w:rsidRDefault="009B2480">
      <w:pPr>
        <w:tabs>
          <w:tab w:val="left" w:pos="450"/>
        </w:tabs>
        <w:spacing w:before="240"/>
        <w:ind w:left="450" w:hanging="90"/>
        <w:jc w:val="thaiDistribute"/>
        <w:rPr>
          <w:rFonts w:asciiTheme="majorBidi" w:hAnsiTheme="majorBidi" w:cstheme="majorBidi"/>
          <w:spacing w:val="-2"/>
          <w:sz w:val="28"/>
        </w:rPr>
      </w:pPr>
      <w:r w:rsidRPr="00871D2B">
        <w:rPr>
          <w:rFonts w:asciiTheme="majorBidi" w:hAnsiTheme="majorBidi" w:cstheme="majorBidi"/>
          <w:spacing w:val="-2"/>
          <w:sz w:val="28"/>
          <w:cs/>
          <w:lang w:val="en-GB"/>
        </w:rPr>
        <w:lastRenderedPageBreak/>
        <w:t>กระแสเงินสดจ่ายสุทธิจากการซื้อหุ้นสามัญของบริษัท อีโค เอ็นเนอร์ยี กรุ๊ป คอร์ปอเรชั่น จำกัด</w:t>
      </w: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/>
          <w:spacing w:val="-2"/>
          <w:sz w:val="28"/>
          <w:cs/>
          <w:lang w:val="en-GB"/>
        </w:rPr>
        <w:t>แสดงได้ดังนี้</w:t>
      </w: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 xml:space="preserve"> </w:t>
      </w:r>
    </w:p>
    <w:p w14:paraId="407697ED" w14:textId="77777777" w:rsidR="00D5121C" w:rsidRDefault="009B2480">
      <w:pPr>
        <w:tabs>
          <w:tab w:val="left" w:pos="720"/>
          <w:tab w:val="decimal" w:pos="882"/>
        </w:tabs>
        <w:ind w:right="65"/>
        <w:jc w:val="right"/>
        <w:textAlignment w:val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(</w:t>
      </w:r>
      <w:r w:rsidRPr="00871D2B">
        <w:rPr>
          <w:rFonts w:asciiTheme="majorBidi" w:hAnsiTheme="majorBidi" w:cstheme="majorBidi"/>
          <w:sz w:val="28"/>
          <w:cs/>
          <w:lang w:val="en-GB"/>
        </w:rPr>
        <w:t>หน่วย</w:t>
      </w:r>
      <w:r>
        <w:rPr>
          <w:rFonts w:asciiTheme="majorBidi" w:hAnsiTheme="majorBidi" w:cstheme="majorBidi"/>
          <w:sz w:val="28"/>
        </w:rPr>
        <w:t>: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พันบาท</w:t>
      </w:r>
      <w:r>
        <w:rPr>
          <w:rFonts w:asciiTheme="majorBidi" w:hAnsiTheme="majorBidi" w:cstheme="majorBidi"/>
          <w:sz w:val="28"/>
        </w:rPr>
        <w:t>)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0"/>
        <w:gridCol w:w="1980"/>
      </w:tblGrid>
      <w:tr w:rsidR="00D5121C" w14:paraId="3CCD50BF" w14:textId="77777777">
        <w:tc>
          <w:tcPr>
            <w:tcW w:w="7020" w:type="dxa"/>
          </w:tcPr>
          <w:p w14:paraId="20AF33D8" w14:textId="77777777" w:rsidR="00D5121C" w:rsidRDefault="00D5121C">
            <w:pPr>
              <w:tabs>
                <w:tab w:val="left" w:pos="720"/>
                <w:tab w:val="decimal" w:pos="882"/>
              </w:tabs>
              <w:ind w:right="65"/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C64A9A6" w14:textId="77777777" w:rsidR="00D5121C" w:rsidRPr="00871D2B" w:rsidRDefault="009B2480">
            <w:pPr>
              <w:tabs>
                <w:tab w:val="left" w:pos="720"/>
                <w:tab w:val="decimal" w:pos="882"/>
              </w:tabs>
              <w:ind w:right="65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</w:tr>
      <w:tr w:rsidR="00D5121C" w14:paraId="23A08F72" w14:textId="77777777">
        <w:tc>
          <w:tcPr>
            <w:tcW w:w="7020" w:type="dxa"/>
            <w:vAlign w:val="bottom"/>
          </w:tcPr>
          <w:p w14:paraId="2B9F8A93" w14:textId="77777777" w:rsidR="00D5121C" w:rsidRDefault="009B2480">
            <w:pPr>
              <w:tabs>
                <w:tab w:val="left" w:pos="720"/>
                <w:tab w:val="decimal" w:pos="882"/>
              </w:tabs>
              <w:ind w:left="-105" w:right="-43"/>
              <w:jc w:val="thaiDistribute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จำนวนเงินที่จ่ายระหว่างปี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294056B" w14:textId="77777777" w:rsidR="00D5121C" w:rsidRDefault="009B2480" w:rsidP="005F2190">
            <w:pPr>
              <w:tabs>
                <w:tab w:val="decimal" w:pos="1150"/>
                <w:tab w:val="left" w:pos="2145"/>
              </w:tabs>
              <w:overflowPunct/>
              <w:autoSpaceDE/>
              <w:autoSpaceDN/>
              <w:adjustRightInd/>
              <w:spacing w:line="300" w:lineRule="exact"/>
              <w:ind w:right="7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50,000</w:t>
            </w:r>
          </w:p>
        </w:tc>
      </w:tr>
      <w:tr w:rsidR="00D5121C" w14:paraId="7F714C03" w14:textId="77777777">
        <w:tc>
          <w:tcPr>
            <w:tcW w:w="7020" w:type="dxa"/>
            <w:vAlign w:val="bottom"/>
          </w:tcPr>
          <w:p w14:paraId="61ABDD62" w14:textId="77777777" w:rsidR="00D5121C" w:rsidRDefault="009B2480">
            <w:pPr>
              <w:tabs>
                <w:tab w:val="left" w:pos="720"/>
                <w:tab w:val="decimal" w:pos="882"/>
              </w:tabs>
              <w:ind w:left="-105" w:right="-43"/>
              <w:jc w:val="thaiDistribute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u w:val="single"/>
                <w:cs/>
                <w:lang w:val="en-GB"/>
              </w:rPr>
              <w:t>หัก</w:t>
            </w:r>
            <w:r>
              <w:rPr>
                <w:rFonts w:asciiTheme="majorBidi" w:hAnsiTheme="majorBidi" w:cstheme="majorBidi"/>
                <w:sz w:val="28"/>
              </w:rPr>
              <w:t>: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958D1B2" w14:textId="77777777" w:rsidR="00D5121C" w:rsidRDefault="009B2480" w:rsidP="005F2190">
            <w:pPr>
              <w:tabs>
                <w:tab w:val="decimal" w:pos="1150"/>
                <w:tab w:val="left" w:pos="2145"/>
              </w:tabs>
              <w:overflowPunct/>
              <w:autoSpaceDE/>
              <w:autoSpaceDN/>
              <w:adjustRightInd/>
              <w:spacing w:line="300" w:lineRule="exact"/>
              <w:ind w:right="7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(13,458)</w:t>
            </w:r>
          </w:p>
        </w:tc>
      </w:tr>
      <w:tr w:rsidR="00D5121C" w14:paraId="6ADE0A21" w14:textId="77777777">
        <w:tc>
          <w:tcPr>
            <w:tcW w:w="7020" w:type="dxa"/>
            <w:vAlign w:val="bottom"/>
          </w:tcPr>
          <w:p w14:paraId="387E11B1" w14:textId="77777777" w:rsidR="00D5121C" w:rsidRDefault="009B2480">
            <w:pPr>
              <w:tabs>
                <w:tab w:val="left" w:pos="720"/>
                <w:tab w:val="decimal" w:pos="882"/>
              </w:tabs>
              <w:ind w:left="-105" w:right="-43"/>
              <w:textAlignment w:val="auto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กระแสเงินสดจ่ายสุทธิจากการซื้อบริษัทย่อย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7797DDA" w14:textId="77777777" w:rsidR="00D5121C" w:rsidRDefault="009B2480" w:rsidP="005F2190">
            <w:pPr>
              <w:tabs>
                <w:tab w:val="decimal" w:pos="1150"/>
                <w:tab w:val="left" w:pos="2145"/>
              </w:tabs>
              <w:overflowPunct/>
              <w:autoSpaceDE/>
              <w:autoSpaceDN/>
              <w:adjustRightInd/>
              <w:spacing w:line="300" w:lineRule="exact"/>
              <w:ind w:right="75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36,542</w:t>
            </w:r>
          </w:p>
        </w:tc>
      </w:tr>
    </w:tbl>
    <w:p w14:paraId="63379071" w14:textId="77777777" w:rsidR="00D5121C" w:rsidRDefault="00D5121C">
      <w:pPr>
        <w:ind w:left="360" w:hanging="36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</w:p>
    <w:p w14:paraId="65AD3403" w14:textId="6735BE59" w:rsidR="00D5121C" w:rsidRDefault="009B2480" w:rsidP="004865CE">
      <w:pPr>
        <w:spacing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5.2</w:t>
      </w: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tab/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คณะกรรมการของบริษัทได้พิจารณาอนุมัติให้แก้ไขปรับปรุงย้อนหลังงบการเงินสำหรับปีสิ้นสุดวันที่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 xml:space="preserve">31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ธันวาคม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2562</w:t>
      </w:r>
      <w:r w:rsidR="004865CE">
        <w:rPr>
          <w:rFonts w:asciiTheme="majorBidi" w:hAnsi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ที่แสดงเป็นข้อมูลเปรียบเทียบ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เนื่องจากการแก้ไขข้อผิดพลาดทางบัญชีเกี่ยวกับการที่บริษัทไม่ได้บันทึกตัดมูลค่ายุติธรรมสุทธิของการขายสินทรัพย์ออกไป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ซึ่งมีผลให้บริษัทบันทึกที่ดิน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อาคารและอุปกรณ์และหนี้สินภาษีเงินได้รอการตัดบัญชีสูงไป</w:t>
      </w:r>
      <w:r w:rsidR="004865CE">
        <w:rPr>
          <w:rFonts w:asciiTheme="majorBidi" w:hAnsiTheme="majorBidi"/>
          <w:color w:val="000000"/>
          <w:spacing w:val="-2"/>
          <w:sz w:val="28"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และขาดทุนสะสม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-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ยังไม่จัดสรรต่ำไป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ณ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วันที่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31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ธันวาคม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และแสดงกำไรสำหรับปีสิ้นสุดวันที่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31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ธันวาคม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2562</w:t>
      </w:r>
      <w:r w:rsidR="004865CE">
        <w:rPr>
          <w:rFonts w:asciiTheme="majorBidi" w:hAnsi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สูงไป ทั้งนี้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ข้อผิดพลาดดังกล่าวไม่มีผลกระทบต่อยอดยกมา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ณ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วันที่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4865CE">
        <w:rPr>
          <w:rFonts w:asciiTheme="majorBidi" w:hAnsiTheme="majorBidi"/>
          <w:color w:val="000000"/>
          <w:spacing w:val="-2"/>
          <w:sz w:val="28"/>
          <w:lang w:val="en-GB"/>
        </w:rPr>
        <w:t>1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มกราคม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4865CE">
        <w:rPr>
          <w:rFonts w:asciiTheme="majorBidi" w:hAnsiTheme="majorBidi"/>
          <w:color w:val="000000"/>
          <w:spacing w:val="-2"/>
          <w:sz w:val="28"/>
          <w:lang w:val="en-GB"/>
        </w:rPr>
        <w:t>2561</w:t>
      </w:r>
    </w:p>
    <w:p w14:paraId="40B145AF" w14:textId="77777777" w:rsidR="00D5121C" w:rsidRDefault="009B2480">
      <w:pPr>
        <w:spacing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ผลกระทบของการปรับปรุงงบการเงินย้อนหลังต่องบแสดงฐานะการเงินรวม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ณ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ธันวาคม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ตามหมายเหตุ </w:t>
      </w:r>
      <w:r>
        <w:rPr>
          <w:rFonts w:asciiTheme="majorBidi" w:hAnsiTheme="majorBidi" w:cstheme="majorBidi"/>
          <w:color w:val="000000"/>
          <w:spacing w:val="-2"/>
          <w:sz w:val="28"/>
        </w:rPr>
        <w:t>5.1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   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</w:t>
      </w:r>
      <w:r>
        <w:rPr>
          <w:rFonts w:asciiTheme="majorBidi" w:hAnsiTheme="majorBidi" w:hint="cs"/>
          <w:color w:val="000000"/>
          <w:spacing w:val="-2"/>
          <w:sz w:val="28"/>
          <w:cs/>
        </w:rPr>
        <w:t>ผลกระทบต่องบการเงินรวมจากการแก้ไขข้อผิดพลาดทางบัญชี</w:t>
      </w:r>
      <w:r>
        <w:rPr>
          <w:rFonts w:asciiTheme="majorBidi" w:hAnsi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ตามหมายเหตุ </w:t>
      </w:r>
      <w:r>
        <w:rPr>
          <w:rFonts w:asciiTheme="majorBidi" w:hAnsiTheme="majorBidi" w:cstheme="majorBidi"/>
          <w:color w:val="000000"/>
          <w:spacing w:val="-2"/>
          <w:sz w:val="28"/>
        </w:rPr>
        <w:t>5.2</w:t>
      </w:r>
      <w:r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hint="cs"/>
          <w:color w:val="000000"/>
          <w:spacing w:val="-2"/>
          <w:sz w:val="28"/>
          <w:cs/>
        </w:rPr>
        <w:t>สรุปดังนี้</w:t>
      </w:r>
    </w:p>
    <w:tbl>
      <w:tblPr>
        <w:tblW w:w="972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440"/>
        <w:gridCol w:w="90"/>
        <w:gridCol w:w="1350"/>
        <w:gridCol w:w="112"/>
        <w:gridCol w:w="1418"/>
        <w:gridCol w:w="90"/>
        <w:gridCol w:w="1350"/>
      </w:tblGrid>
      <w:tr w:rsidR="00D5121C" w14:paraId="4FCE8BCA" w14:textId="77777777">
        <w:tc>
          <w:tcPr>
            <w:tcW w:w="3870" w:type="dxa"/>
            <w:shd w:val="clear" w:color="auto" w:fill="auto"/>
            <w:vAlign w:val="bottom"/>
          </w:tcPr>
          <w:p w14:paraId="6BCB284F" w14:textId="77777777" w:rsidR="00D5121C" w:rsidRPr="00871D2B" w:rsidRDefault="00D5121C">
            <w:pPr>
              <w:overflowPunct/>
              <w:autoSpaceDE/>
              <w:autoSpaceDN/>
              <w:adjustRightInd/>
              <w:spacing w:line="300" w:lineRule="exact"/>
              <w:ind w:left="162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6BD64174" w14:textId="77777777" w:rsidR="00D5121C" w:rsidRDefault="00D5121C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0" w:type="dxa"/>
          </w:tcPr>
          <w:p w14:paraId="1599E891" w14:textId="77777777" w:rsidR="00D5121C" w:rsidRDefault="00D5121C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C7BCC08" w14:textId="77777777" w:rsidR="00D5121C" w:rsidRDefault="00D5121C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2" w:type="dxa"/>
          </w:tcPr>
          <w:p w14:paraId="444F2214" w14:textId="77777777" w:rsidR="00D5121C" w:rsidRDefault="00D5121C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418" w:type="dxa"/>
          </w:tcPr>
          <w:p w14:paraId="2ADB2492" w14:textId="77777777" w:rsidR="00D5121C" w:rsidRDefault="00D5121C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0" w:type="dxa"/>
          </w:tcPr>
          <w:p w14:paraId="3416BD92" w14:textId="77777777" w:rsidR="00D5121C" w:rsidRDefault="00D5121C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67735D48" w14:textId="77777777" w:rsidR="00D5121C" w:rsidRDefault="009B248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71D2B">
              <w:rPr>
                <w:rFonts w:ascii="Angsana New" w:hAnsi="Angsana New"/>
                <w:sz w:val="28"/>
                <w:lang w:val="en-GB"/>
              </w:rPr>
              <w:t>(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>หน่วย</w:t>
            </w:r>
            <w:r>
              <w:rPr>
                <w:rFonts w:ascii="Angsana New" w:hAnsi="Angsana New"/>
                <w:sz w:val="28"/>
              </w:rPr>
              <w:t>: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 พันบาท)</w:t>
            </w:r>
          </w:p>
        </w:tc>
      </w:tr>
      <w:tr w:rsidR="00D5121C" w14:paraId="400E57EB" w14:textId="77777777">
        <w:tc>
          <w:tcPr>
            <w:tcW w:w="3870" w:type="dxa"/>
            <w:shd w:val="clear" w:color="auto" w:fill="auto"/>
            <w:vAlign w:val="bottom"/>
          </w:tcPr>
          <w:p w14:paraId="41D5AF28" w14:textId="77777777" w:rsidR="00D5121C" w:rsidRDefault="00D5121C">
            <w:pPr>
              <w:overflowPunct/>
              <w:autoSpaceDE/>
              <w:autoSpaceDN/>
              <w:adjustRightInd/>
              <w:spacing w:line="300" w:lineRule="exact"/>
              <w:ind w:left="162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3DAD6527" w14:textId="77777777" w:rsidR="00D5121C" w:rsidRPr="00871D2B" w:rsidRDefault="009B248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eastAsia="Verdana" w:hAnsi="Angsana New" w:hint="cs"/>
                <w:sz w:val="28"/>
                <w:cs/>
                <w:lang w:val="en-GB"/>
              </w:rPr>
              <w:t>งบการเงินรวม</w:t>
            </w:r>
          </w:p>
        </w:tc>
      </w:tr>
      <w:tr w:rsidR="00D5121C" w14:paraId="01DBF342" w14:textId="77777777">
        <w:tc>
          <w:tcPr>
            <w:tcW w:w="3870" w:type="dxa"/>
            <w:shd w:val="clear" w:color="auto" w:fill="auto"/>
            <w:vAlign w:val="bottom"/>
          </w:tcPr>
          <w:p w14:paraId="014FA88B" w14:textId="77777777" w:rsidR="00D5121C" w:rsidRDefault="00D5121C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018BA0" w14:textId="77777777" w:rsidR="00D5121C" w:rsidRPr="00871D2B" w:rsidRDefault="009B2480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ยอดคงเหลือตาม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E565CA2" w14:textId="77777777" w:rsidR="00D5121C" w:rsidRDefault="00D5121C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22C7A2E" w14:textId="77777777" w:rsidR="00D5121C" w:rsidRPr="00871D2B" w:rsidRDefault="009B2480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ผลกระทบของ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2F5833EB" w14:textId="77777777" w:rsidR="00D5121C" w:rsidRDefault="00D5121C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5CC85ED" w14:textId="77777777" w:rsidR="00D5121C" w:rsidRPr="00871D2B" w:rsidRDefault="009B2480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การแก้ไข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23AC0D8" w14:textId="77777777" w:rsidR="00D5121C" w:rsidRDefault="00D5121C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304FFF3" w14:textId="77777777" w:rsidR="00D5121C" w:rsidRPr="00871D2B" w:rsidRDefault="009B2480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ยอดคงเหลือ</w:t>
            </w:r>
          </w:p>
        </w:tc>
      </w:tr>
      <w:tr w:rsidR="00D5121C" w14:paraId="2DE215AB" w14:textId="77777777">
        <w:tc>
          <w:tcPr>
            <w:tcW w:w="3870" w:type="dxa"/>
            <w:shd w:val="clear" w:color="auto" w:fill="auto"/>
          </w:tcPr>
          <w:p w14:paraId="6E0FE69E" w14:textId="77777777" w:rsidR="00D5121C" w:rsidRDefault="00D5121C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0F2BB7" w14:textId="77777777" w:rsidR="00D5121C" w:rsidRDefault="009B2480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ที่รายงานไว้เดิม</w:t>
            </w:r>
          </w:p>
        </w:tc>
        <w:tc>
          <w:tcPr>
            <w:tcW w:w="90" w:type="dxa"/>
          </w:tcPr>
          <w:p w14:paraId="280D070A" w14:textId="77777777" w:rsidR="00D5121C" w:rsidRDefault="00D5121C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6D3D258" w14:textId="77777777" w:rsidR="00D5121C" w:rsidRDefault="009B2480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รายการปรับปรุง</w:t>
            </w:r>
          </w:p>
        </w:tc>
        <w:tc>
          <w:tcPr>
            <w:tcW w:w="112" w:type="dxa"/>
          </w:tcPr>
          <w:p w14:paraId="573926ED" w14:textId="77777777" w:rsidR="00D5121C" w:rsidRDefault="00D5121C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6972B56" w14:textId="77777777" w:rsidR="00D5121C" w:rsidRDefault="009B2480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ข้</w:t>
            </w:r>
            <w:r w:rsidRPr="00871D2B">
              <w:rPr>
                <w:rFonts w:asciiTheme="majorBidi" w:eastAsia="Times New Roman" w:hAnsiTheme="majorBidi" w:hint="cs"/>
                <w:sz w:val="28"/>
                <w:cs/>
                <w:lang w:val="en-GB"/>
              </w:rPr>
              <w:t>อผิดพลาด</w:t>
            </w:r>
          </w:p>
        </w:tc>
        <w:tc>
          <w:tcPr>
            <w:tcW w:w="90" w:type="dxa"/>
          </w:tcPr>
          <w:p w14:paraId="306668E5" w14:textId="77777777" w:rsidR="00D5121C" w:rsidRDefault="00D5121C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D2ED2F" w14:textId="77777777" w:rsidR="00D5121C" w:rsidRDefault="009B2480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หลังปรับปรุง</w:t>
            </w:r>
          </w:p>
        </w:tc>
      </w:tr>
      <w:tr w:rsidR="00D5121C" w14:paraId="7A81466B" w14:textId="77777777">
        <w:tc>
          <w:tcPr>
            <w:tcW w:w="3870" w:type="dxa"/>
            <w:shd w:val="clear" w:color="auto" w:fill="auto"/>
            <w:vAlign w:val="bottom"/>
          </w:tcPr>
          <w:p w14:paraId="556602AF" w14:textId="77777777" w:rsidR="00D5121C" w:rsidRDefault="009B2480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</w:rPr>
            </w:pPr>
            <w:r w:rsidRPr="00871D2B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  <w:cs/>
                <w:lang w:val="en-GB"/>
              </w:rPr>
              <w:t>งบแสดงฐานะการเงินรวม ณ วันที่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</w:rPr>
              <w:t xml:space="preserve"> 31 </w:t>
            </w:r>
            <w:r w:rsidRPr="00871D2B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  <w:cs/>
                <w:lang w:val="en-GB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81CAF1" w14:textId="77777777" w:rsidR="00D5121C" w:rsidRDefault="00D5121C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90" w:type="dxa"/>
          </w:tcPr>
          <w:p w14:paraId="1F535173" w14:textId="77777777" w:rsidR="00D5121C" w:rsidRDefault="00D5121C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A6870B5" w14:textId="77777777" w:rsidR="00D5121C" w:rsidRPr="003A5441" w:rsidRDefault="009B2480">
            <w:pPr>
              <w:tabs>
                <w:tab w:val="decimal" w:pos="81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  <w:r w:rsidRPr="003A5441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(</w:t>
            </w:r>
            <w:r w:rsidRPr="00871D2B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  <w:lang w:val="en-GB"/>
              </w:rPr>
              <w:t xml:space="preserve">หมายเหตุ </w:t>
            </w:r>
            <w:r w:rsidRPr="003A5441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5.1)</w:t>
            </w:r>
          </w:p>
        </w:tc>
        <w:tc>
          <w:tcPr>
            <w:tcW w:w="112" w:type="dxa"/>
          </w:tcPr>
          <w:p w14:paraId="73B8B7FA" w14:textId="77777777" w:rsidR="00D5121C" w:rsidRDefault="00D5121C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076E510" w14:textId="77777777" w:rsidR="00D5121C" w:rsidRPr="003A5441" w:rsidRDefault="009B2480">
            <w:pPr>
              <w:overflowPunct/>
              <w:autoSpaceDE/>
              <w:autoSpaceDN/>
              <w:adjustRightInd/>
              <w:ind w:right="2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  <w:r w:rsidRPr="003A5441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(</w:t>
            </w:r>
            <w:r w:rsidRPr="00871D2B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  <w:lang w:val="en-GB"/>
              </w:rPr>
              <w:t xml:space="preserve">หมายเหตุ </w:t>
            </w:r>
            <w:r w:rsidRPr="003A5441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5.</w:t>
            </w:r>
            <w:r w:rsidRPr="00871D2B">
              <w:rPr>
                <w:rFonts w:asciiTheme="majorBidi" w:hAnsiTheme="majorBidi" w:cstheme="majorBidi" w:hint="cs"/>
                <w:color w:val="000000"/>
                <w:spacing w:val="-2"/>
                <w:sz w:val="28"/>
                <w:lang w:val="en-GB"/>
              </w:rPr>
              <w:t>2</w:t>
            </w:r>
            <w:r w:rsidRPr="003A5441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)</w:t>
            </w:r>
          </w:p>
        </w:tc>
        <w:tc>
          <w:tcPr>
            <w:tcW w:w="90" w:type="dxa"/>
          </w:tcPr>
          <w:p w14:paraId="3C3E5860" w14:textId="77777777" w:rsidR="00D5121C" w:rsidRDefault="00D5121C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D1323E" w14:textId="77777777" w:rsidR="00D5121C" w:rsidRDefault="00D5121C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</w:tr>
      <w:tr w:rsidR="00D5121C" w14:paraId="458525B1" w14:textId="77777777">
        <w:tc>
          <w:tcPr>
            <w:tcW w:w="3870" w:type="dxa"/>
            <w:shd w:val="clear" w:color="auto" w:fill="auto"/>
            <w:vAlign w:val="bottom"/>
          </w:tcPr>
          <w:p w14:paraId="4C77652A" w14:textId="77777777" w:rsidR="00D5121C" w:rsidRPr="00871D2B" w:rsidRDefault="009B2480">
            <w:pPr>
              <w:ind w:left="4" w:right="72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</w:tcPr>
          <w:p w14:paraId="1B70E47C" w14:textId="77777777" w:rsidR="00D5121C" w:rsidRDefault="00D5121C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54FA35EC" w14:textId="77777777" w:rsidR="00D5121C" w:rsidRDefault="00D5121C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DF38683" w14:textId="77777777" w:rsidR="00D5121C" w:rsidRDefault="00D5121C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2" w:type="dxa"/>
          </w:tcPr>
          <w:p w14:paraId="227C1906" w14:textId="77777777" w:rsidR="00D5121C" w:rsidRDefault="00D5121C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1418" w:type="dxa"/>
          </w:tcPr>
          <w:p w14:paraId="0DD8AEF5" w14:textId="77777777" w:rsidR="00D5121C" w:rsidRDefault="00D5121C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90" w:type="dxa"/>
          </w:tcPr>
          <w:p w14:paraId="4CBCB42F" w14:textId="77777777" w:rsidR="00D5121C" w:rsidRDefault="00D5121C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7E595E57" w14:textId="77777777" w:rsidR="00D5121C" w:rsidRDefault="00D5121C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D5121C" w14:paraId="4BC5C092" w14:textId="77777777">
        <w:tc>
          <w:tcPr>
            <w:tcW w:w="3870" w:type="dxa"/>
            <w:shd w:val="clear" w:color="auto" w:fill="auto"/>
          </w:tcPr>
          <w:p w14:paraId="2003DB55" w14:textId="77777777" w:rsidR="00D5121C" w:rsidRPr="00871D2B" w:rsidRDefault="009B2480">
            <w:pPr>
              <w:ind w:left="180" w:right="72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ที่ดิน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อาคารและอุปกรณ์</w:t>
            </w:r>
          </w:p>
        </w:tc>
        <w:tc>
          <w:tcPr>
            <w:tcW w:w="1440" w:type="dxa"/>
          </w:tcPr>
          <w:p w14:paraId="4F021229" w14:textId="77777777" w:rsidR="00D5121C" w:rsidRDefault="009B2480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693,800</w:t>
            </w:r>
          </w:p>
        </w:tc>
        <w:tc>
          <w:tcPr>
            <w:tcW w:w="90" w:type="dxa"/>
          </w:tcPr>
          <w:p w14:paraId="1D7F9746" w14:textId="77777777" w:rsidR="00D5121C" w:rsidRDefault="00D5121C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2DB0CE1" w14:textId="77777777" w:rsidR="00D5121C" w:rsidRDefault="009B2480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71D2B">
              <w:rPr>
                <w:rFonts w:asciiTheme="majorBidi" w:eastAsia="Times New Roman" w:hAnsiTheme="majorBidi" w:cstheme="majorBidi" w:hint="cs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12" w:type="dxa"/>
          </w:tcPr>
          <w:p w14:paraId="6889F345" w14:textId="77777777" w:rsidR="00D5121C" w:rsidRDefault="00D5121C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1418" w:type="dxa"/>
          </w:tcPr>
          <w:p w14:paraId="0F468E9D" w14:textId="77777777" w:rsidR="00D5121C" w:rsidRDefault="009B2480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(33,628)</w:t>
            </w:r>
          </w:p>
        </w:tc>
        <w:tc>
          <w:tcPr>
            <w:tcW w:w="90" w:type="dxa"/>
          </w:tcPr>
          <w:p w14:paraId="20D9C9C5" w14:textId="77777777" w:rsidR="00D5121C" w:rsidRDefault="00D5121C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5E1E4EE6" w14:textId="77777777" w:rsidR="00D5121C" w:rsidRDefault="009B2480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660,172</w:t>
            </w:r>
          </w:p>
        </w:tc>
      </w:tr>
      <w:tr w:rsidR="00D5121C" w14:paraId="4EAD28E2" w14:textId="77777777">
        <w:tc>
          <w:tcPr>
            <w:tcW w:w="3870" w:type="dxa"/>
            <w:shd w:val="clear" w:color="auto" w:fill="auto"/>
          </w:tcPr>
          <w:p w14:paraId="7C7973E8" w14:textId="77777777" w:rsidR="00D5121C" w:rsidRDefault="009B2480">
            <w:pPr>
              <w:ind w:left="180" w:right="72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ค่าความนิยม</w:t>
            </w:r>
          </w:p>
        </w:tc>
        <w:tc>
          <w:tcPr>
            <w:tcW w:w="1440" w:type="dxa"/>
            <w:vAlign w:val="bottom"/>
          </w:tcPr>
          <w:p w14:paraId="5A608770" w14:textId="77777777" w:rsidR="00D5121C" w:rsidRDefault="009B2480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222,207</w:t>
            </w:r>
          </w:p>
        </w:tc>
        <w:tc>
          <w:tcPr>
            <w:tcW w:w="90" w:type="dxa"/>
            <w:vAlign w:val="bottom"/>
          </w:tcPr>
          <w:p w14:paraId="4438ACC7" w14:textId="77777777" w:rsidR="00D5121C" w:rsidRDefault="00D5121C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492702" w14:textId="77777777" w:rsidR="00D5121C" w:rsidRDefault="009B2480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(51,779)</w:t>
            </w:r>
          </w:p>
        </w:tc>
        <w:tc>
          <w:tcPr>
            <w:tcW w:w="112" w:type="dxa"/>
          </w:tcPr>
          <w:p w14:paraId="0A6A53F8" w14:textId="77777777" w:rsidR="00D5121C" w:rsidRDefault="00D5121C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</w:tcPr>
          <w:p w14:paraId="2C23F536" w14:textId="77777777" w:rsidR="00D5121C" w:rsidRDefault="009B2480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71D2B">
              <w:rPr>
                <w:rFonts w:asciiTheme="majorBidi" w:eastAsia="Times New Roman" w:hAnsiTheme="majorBidi" w:cstheme="majorBidi" w:hint="cs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7A82E138" w14:textId="77777777" w:rsidR="00D5121C" w:rsidRDefault="00D5121C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A0721ED" w14:textId="77777777" w:rsidR="00D5121C" w:rsidRDefault="009B2480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170,428</w:t>
            </w:r>
          </w:p>
        </w:tc>
      </w:tr>
      <w:tr w:rsidR="00D5121C" w14:paraId="0188AE4B" w14:textId="77777777">
        <w:tc>
          <w:tcPr>
            <w:tcW w:w="3870" w:type="dxa"/>
            <w:shd w:val="clear" w:color="auto" w:fill="auto"/>
          </w:tcPr>
          <w:p w14:paraId="6406513F" w14:textId="77777777" w:rsidR="00D5121C" w:rsidRDefault="009B2480">
            <w:pPr>
              <w:ind w:left="180" w:right="72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440" w:type="dxa"/>
            <w:vAlign w:val="bottom"/>
          </w:tcPr>
          <w:p w14:paraId="6167D459" w14:textId="77777777" w:rsidR="00D5121C" w:rsidRDefault="009B2480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251,593</w:t>
            </w:r>
          </w:p>
        </w:tc>
        <w:tc>
          <w:tcPr>
            <w:tcW w:w="90" w:type="dxa"/>
            <w:vAlign w:val="bottom"/>
          </w:tcPr>
          <w:p w14:paraId="674A3AD6" w14:textId="77777777" w:rsidR="00D5121C" w:rsidRDefault="00D5121C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C02226" w14:textId="77777777" w:rsidR="00D5121C" w:rsidRDefault="009B2480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257,013</w:t>
            </w:r>
          </w:p>
        </w:tc>
        <w:tc>
          <w:tcPr>
            <w:tcW w:w="112" w:type="dxa"/>
          </w:tcPr>
          <w:p w14:paraId="56EACFB0" w14:textId="77777777" w:rsidR="00D5121C" w:rsidRDefault="00D5121C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92E8282" w14:textId="77777777" w:rsidR="00D5121C" w:rsidRDefault="009B2480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71D2B">
              <w:rPr>
                <w:rFonts w:asciiTheme="majorBidi" w:eastAsia="Times New Roman" w:hAnsiTheme="majorBidi" w:cstheme="majorBidi" w:hint="cs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58517A76" w14:textId="77777777" w:rsidR="00D5121C" w:rsidRDefault="00D5121C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8D3D469" w14:textId="77777777" w:rsidR="00D5121C" w:rsidRDefault="009B2480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508,606</w:t>
            </w:r>
          </w:p>
        </w:tc>
      </w:tr>
      <w:tr w:rsidR="00D5121C" w14:paraId="08A27455" w14:textId="77777777" w:rsidTr="00802D3C">
        <w:trPr>
          <w:trHeight w:val="512"/>
        </w:trPr>
        <w:tc>
          <w:tcPr>
            <w:tcW w:w="3870" w:type="dxa"/>
            <w:shd w:val="clear" w:color="auto" w:fill="auto"/>
            <w:vAlign w:val="bottom"/>
          </w:tcPr>
          <w:p w14:paraId="7393272B" w14:textId="77777777" w:rsidR="00D5121C" w:rsidRPr="00871D2B" w:rsidRDefault="009B2480" w:rsidP="00802D3C">
            <w:pPr>
              <w:tabs>
                <w:tab w:val="left" w:pos="540"/>
              </w:tabs>
              <w:overflowPunct/>
              <w:autoSpaceDE/>
              <w:autoSpaceDN/>
              <w:adjustRightInd/>
              <w:ind w:right="389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2981A" w14:textId="77777777" w:rsidR="00D5121C" w:rsidRDefault="009B2480" w:rsidP="00802D3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1,167,600</w:t>
            </w:r>
          </w:p>
        </w:tc>
        <w:tc>
          <w:tcPr>
            <w:tcW w:w="90" w:type="dxa"/>
            <w:vAlign w:val="bottom"/>
          </w:tcPr>
          <w:p w14:paraId="4EA21003" w14:textId="77777777" w:rsidR="00D5121C" w:rsidRDefault="00D5121C" w:rsidP="00802D3C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4D1297" w14:textId="77777777" w:rsidR="00D5121C" w:rsidRDefault="009B2480" w:rsidP="00802D3C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205,234</w:t>
            </w:r>
          </w:p>
        </w:tc>
        <w:tc>
          <w:tcPr>
            <w:tcW w:w="112" w:type="dxa"/>
            <w:vAlign w:val="bottom"/>
          </w:tcPr>
          <w:p w14:paraId="39CEF9FB" w14:textId="77777777" w:rsidR="00D5121C" w:rsidRDefault="00D5121C" w:rsidP="00802D3C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58E4D4" w14:textId="0B463AA3" w:rsidR="00D5121C" w:rsidRDefault="009B2480" w:rsidP="00802D3C">
            <w:pPr>
              <w:overflowPunct/>
              <w:autoSpaceDE/>
              <w:autoSpaceDN/>
              <w:adjustRightInd/>
              <w:ind w:right="88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871D2B">
              <w:rPr>
                <w:rFonts w:ascii="Angsana New" w:hAnsi="Angsana New" w:hint="cs"/>
                <w:b/>
                <w:bCs/>
                <w:sz w:val="28"/>
                <w:lang w:val="en-GB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</w:rPr>
              <w:t>(33,628)</w:t>
            </w:r>
          </w:p>
        </w:tc>
        <w:tc>
          <w:tcPr>
            <w:tcW w:w="90" w:type="dxa"/>
            <w:vAlign w:val="bottom"/>
          </w:tcPr>
          <w:p w14:paraId="714F8044" w14:textId="77777777" w:rsidR="00D5121C" w:rsidRDefault="00D5121C" w:rsidP="00802D3C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89616" w14:textId="77777777" w:rsidR="00D5121C" w:rsidRDefault="009B2480" w:rsidP="00802D3C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1,339,206</w:t>
            </w:r>
          </w:p>
        </w:tc>
      </w:tr>
      <w:tr w:rsidR="00D5121C" w14:paraId="7357973B" w14:textId="77777777">
        <w:tc>
          <w:tcPr>
            <w:tcW w:w="3870" w:type="dxa"/>
            <w:shd w:val="clear" w:color="auto" w:fill="auto"/>
          </w:tcPr>
          <w:p w14:paraId="5B55860B" w14:textId="77777777" w:rsidR="00D5121C" w:rsidRPr="00871D2B" w:rsidRDefault="009B2480">
            <w:pPr>
              <w:ind w:left="4" w:right="72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หนี้สินและส่วนของผู้ถือหุ้น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B04316E" w14:textId="77777777" w:rsidR="00D5121C" w:rsidRDefault="00D5121C">
            <w:pPr>
              <w:tabs>
                <w:tab w:val="decimal" w:pos="1120"/>
              </w:tabs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6AE93634" w14:textId="77777777" w:rsidR="00D5121C" w:rsidRDefault="00D5121C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D162CD" w14:textId="77777777" w:rsidR="00D5121C" w:rsidRDefault="00D5121C">
            <w:pPr>
              <w:tabs>
                <w:tab w:val="decimal" w:pos="1090"/>
              </w:tabs>
              <w:overflowPunct/>
              <w:autoSpaceDE/>
              <w:autoSpaceDN/>
              <w:adjustRightInd/>
              <w:spacing w:line="300" w:lineRule="exact"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2" w:type="dxa"/>
          </w:tcPr>
          <w:p w14:paraId="6EC81A54" w14:textId="77777777" w:rsidR="00D5121C" w:rsidRDefault="00D5121C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0DA6E9C7" w14:textId="77777777" w:rsidR="00D5121C" w:rsidRDefault="00D5121C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57632213" w14:textId="77777777" w:rsidR="00D5121C" w:rsidRDefault="00D5121C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11F283E" w14:textId="77777777" w:rsidR="00D5121C" w:rsidRDefault="00D5121C">
            <w:pPr>
              <w:tabs>
                <w:tab w:val="decimal" w:pos="1150"/>
              </w:tabs>
              <w:overflowPunct/>
              <w:autoSpaceDE/>
              <w:autoSpaceDN/>
              <w:adjustRightInd/>
              <w:spacing w:line="300" w:lineRule="exact"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D5121C" w14:paraId="4389942B" w14:textId="77777777">
        <w:tc>
          <w:tcPr>
            <w:tcW w:w="3870" w:type="dxa"/>
            <w:shd w:val="clear" w:color="auto" w:fill="auto"/>
          </w:tcPr>
          <w:p w14:paraId="0251A1EE" w14:textId="77777777" w:rsidR="00D5121C" w:rsidRPr="00871D2B" w:rsidRDefault="009B2480">
            <w:pPr>
              <w:ind w:left="180" w:right="72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vAlign w:val="bottom"/>
          </w:tcPr>
          <w:p w14:paraId="10BDE5BB" w14:textId="77777777" w:rsidR="00D5121C" w:rsidRDefault="009B2480" w:rsidP="00A01A5D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88,168</w:t>
            </w:r>
          </w:p>
        </w:tc>
        <w:tc>
          <w:tcPr>
            <w:tcW w:w="90" w:type="dxa"/>
            <w:vAlign w:val="bottom"/>
          </w:tcPr>
          <w:p w14:paraId="6022E83D" w14:textId="77777777" w:rsidR="00D5121C" w:rsidRDefault="00D5121C" w:rsidP="00A01A5D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344A92" w14:textId="77777777" w:rsidR="00D5121C" w:rsidRDefault="009B2480" w:rsidP="00A01A5D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71D2B"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  <w:t>14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871D2B"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  <w:t>12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</w:p>
        </w:tc>
        <w:tc>
          <w:tcPr>
            <w:tcW w:w="112" w:type="dxa"/>
          </w:tcPr>
          <w:p w14:paraId="0F1D97C9" w14:textId="77777777" w:rsidR="00D5121C" w:rsidRDefault="00D5121C" w:rsidP="00A01A5D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</w:tcPr>
          <w:p w14:paraId="7D54BE33" w14:textId="77777777" w:rsidR="00D5121C" w:rsidRDefault="009B2480" w:rsidP="00A01A5D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(3,125)</w:t>
            </w:r>
          </w:p>
        </w:tc>
        <w:tc>
          <w:tcPr>
            <w:tcW w:w="90" w:type="dxa"/>
            <w:vAlign w:val="bottom"/>
          </w:tcPr>
          <w:p w14:paraId="3711B5F8" w14:textId="77777777" w:rsidR="00D5121C" w:rsidRDefault="00D5121C" w:rsidP="00A01A5D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3D7EC648" w14:textId="77777777" w:rsidR="00D5121C" w:rsidRDefault="009B2480" w:rsidP="00A01A5D">
            <w:pPr>
              <w:tabs>
                <w:tab w:val="decimal" w:pos="1120"/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99,163</w:t>
            </w:r>
          </w:p>
        </w:tc>
      </w:tr>
      <w:tr w:rsidR="00D5121C" w14:paraId="73152FF9" w14:textId="77777777">
        <w:tc>
          <w:tcPr>
            <w:tcW w:w="3870" w:type="dxa"/>
            <w:shd w:val="clear" w:color="auto" w:fill="auto"/>
          </w:tcPr>
          <w:p w14:paraId="10061190" w14:textId="77777777" w:rsidR="00D5121C" w:rsidRPr="00871D2B" w:rsidRDefault="009B2480">
            <w:pPr>
              <w:ind w:left="180" w:right="72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ประมาณการหนี้สินไม่หมุนเวียนอื่น</w:t>
            </w:r>
          </w:p>
        </w:tc>
        <w:tc>
          <w:tcPr>
            <w:tcW w:w="1440" w:type="dxa"/>
            <w:vAlign w:val="bottom"/>
          </w:tcPr>
          <w:p w14:paraId="53DC6FEB" w14:textId="77777777" w:rsidR="00D5121C" w:rsidRDefault="009B2480" w:rsidP="00A01A5D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ABE6376" w14:textId="77777777" w:rsidR="00D5121C" w:rsidRPr="00A01A5D" w:rsidRDefault="00D5121C" w:rsidP="00A01A5D">
            <w:pPr>
              <w:tabs>
                <w:tab w:val="decimal" w:pos="810"/>
                <w:tab w:val="decimal" w:pos="112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FA7E96" w14:textId="77777777" w:rsidR="00D5121C" w:rsidRDefault="009B2480" w:rsidP="00A01A5D">
            <w:pPr>
              <w:tabs>
                <w:tab w:val="decimal" w:pos="1090"/>
                <w:tab w:val="decimal" w:pos="112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71D2B"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  <w:t>43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871D2B"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  <w:t>153</w:t>
            </w:r>
          </w:p>
        </w:tc>
        <w:tc>
          <w:tcPr>
            <w:tcW w:w="112" w:type="dxa"/>
          </w:tcPr>
          <w:p w14:paraId="18D6F65E" w14:textId="77777777" w:rsidR="00D5121C" w:rsidRDefault="00D5121C" w:rsidP="00A01A5D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</w:tcPr>
          <w:p w14:paraId="09B63EA1" w14:textId="77777777" w:rsidR="00D5121C" w:rsidRDefault="009B2480" w:rsidP="00A01A5D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71D2B">
              <w:rPr>
                <w:rFonts w:asciiTheme="majorBidi" w:eastAsia="Times New Roman" w:hAnsiTheme="majorBidi" w:cstheme="majorBidi" w:hint="cs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2F8D6F18" w14:textId="77777777" w:rsidR="00D5121C" w:rsidRDefault="00D5121C" w:rsidP="00A01A5D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FEBC5EE" w14:textId="77777777" w:rsidR="00D5121C" w:rsidRDefault="009B2480" w:rsidP="00A01A5D">
            <w:pPr>
              <w:tabs>
                <w:tab w:val="decimal" w:pos="1120"/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71D2B"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  <w:t>43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871D2B"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  <w:t>153</w:t>
            </w:r>
          </w:p>
        </w:tc>
      </w:tr>
      <w:tr w:rsidR="00D5121C" w14:paraId="5706DDD2" w14:textId="77777777">
        <w:tc>
          <w:tcPr>
            <w:tcW w:w="3870" w:type="dxa"/>
            <w:shd w:val="clear" w:color="auto" w:fill="auto"/>
            <w:vAlign w:val="center"/>
          </w:tcPr>
          <w:p w14:paraId="0EDE4E9C" w14:textId="77777777" w:rsidR="00D5121C" w:rsidRPr="00871D2B" w:rsidRDefault="009B2480">
            <w:pPr>
              <w:ind w:left="180" w:right="72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ขาดทุนสะสม</w:t>
            </w:r>
          </w:p>
        </w:tc>
        <w:tc>
          <w:tcPr>
            <w:tcW w:w="1440" w:type="dxa"/>
            <w:vAlign w:val="center"/>
          </w:tcPr>
          <w:p w14:paraId="017A6090" w14:textId="77777777" w:rsidR="00D5121C" w:rsidRDefault="009B2480" w:rsidP="00A01A5D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(1,287,903)</w:t>
            </w:r>
          </w:p>
        </w:tc>
        <w:tc>
          <w:tcPr>
            <w:tcW w:w="90" w:type="dxa"/>
            <w:vAlign w:val="center"/>
          </w:tcPr>
          <w:p w14:paraId="4ED71608" w14:textId="77777777" w:rsidR="00D5121C" w:rsidRPr="00A01A5D" w:rsidRDefault="00D5121C" w:rsidP="00A01A5D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C7500B5" w14:textId="77777777" w:rsidR="00D5121C" w:rsidRDefault="009B2480" w:rsidP="00A01A5D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71D2B"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  <w:t>40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871D2B"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  <w:t>454</w:t>
            </w:r>
          </w:p>
        </w:tc>
        <w:tc>
          <w:tcPr>
            <w:tcW w:w="112" w:type="dxa"/>
            <w:vAlign w:val="center"/>
          </w:tcPr>
          <w:p w14:paraId="1FA8EFDB" w14:textId="77777777" w:rsidR="00D5121C" w:rsidRDefault="00D5121C" w:rsidP="00A01A5D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2F065EB4" w14:textId="77777777" w:rsidR="00D5121C" w:rsidRDefault="009B2480" w:rsidP="00A01A5D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(30,503)</w:t>
            </w:r>
          </w:p>
        </w:tc>
        <w:tc>
          <w:tcPr>
            <w:tcW w:w="90" w:type="dxa"/>
            <w:vAlign w:val="center"/>
          </w:tcPr>
          <w:p w14:paraId="226BF76F" w14:textId="77777777" w:rsidR="00D5121C" w:rsidRDefault="00D5121C" w:rsidP="00A01A5D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23002136" w14:textId="77777777" w:rsidR="00D5121C" w:rsidRDefault="009B2480" w:rsidP="00A01A5D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(1,277,952)</w:t>
            </w:r>
          </w:p>
        </w:tc>
      </w:tr>
      <w:tr w:rsidR="00D5121C" w14:paraId="107F911E" w14:textId="77777777">
        <w:tc>
          <w:tcPr>
            <w:tcW w:w="2736" w:type="dxa"/>
            <w:shd w:val="clear" w:color="auto" w:fill="auto"/>
          </w:tcPr>
          <w:p w14:paraId="3D78ACE3" w14:textId="77777777" w:rsidR="00D5121C" w:rsidRDefault="009B2480">
            <w:pPr>
              <w:ind w:left="180" w:right="72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ส่วนของผู้มีส่วนได้เสียที่ไม่มีอำนาจควบคุม</w:t>
            </w:r>
          </w:p>
          <w:p w14:paraId="598D5402" w14:textId="77777777" w:rsidR="00D5121C" w:rsidRPr="00871D2B" w:rsidRDefault="009B2480">
            <w:pPr>
              <w:ind w:left="360" w:right="72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ของบริษัทย่อย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DCBEE0" w14:textId="77777777" w:rsidR="00D5121C" w:rsidRDefault="00D5121C">
            <w:pPr>
              <w:tabs>
                <w:tab w:val="decimal" w:pos="1120"/>
              </w:tabs>
              <w:overflowPunct/>
              <w:autoSpaceDE/>
              <w:autoSpaceDN/>
              <w:adjustRightInd/>
              <w:spacing w:line="300" w:lineRule="exact"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38934B4D" w14:textId="02047E76" w:rsidR="00D5121C" w:rsidRDefault="009B2480">
            <w:pPr>
              <w:tabs>
                <w:tab w:val="decimal" w:pos="1120"/>
              </w:tabs>
              <w:overflowPunct/>
              <w:autoSpaceDE/>
              <w:autoSpaceDN/>
              <w:adjustRightInd/>
              <w:spacing w:line="300" w:lineRule="exact"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151,87</w:t>
            </w:r>
            <w:r w:rsidR="00464D09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90" w:type="dxa"/>
            <w:vAlign w:val="bottom"/>
          </w:tcPr>
          <w:p w14:paraId="05BC9E18" w14:textId="77777777" w:rsidR="00D5121C" w:rsidRDefault="00D5121C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9BF62" w14:textId="77777777" w:rsidR="00D5121C" w:rsidRDefault="00D5121C">
            <w:pPr>
              <w:tabs>
                <w:tab w:val="decimal" w:pos="1090"/>
              </w:tabs>
              <w:overflowPunct/>
              <w:autoSpaceDE/>
              <w:autoSpaceDN/>
              <w:adjustRightInd/>
              <w:spacing w:line="300" w:lineRule="exact"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00FFE314" w14:textId="3DC640D6" w:rsidR="00D5121C" w:rsidRDefault="009B2480">
            <w:pPr>
              <w:tabs>
                <w:tab w:val="decimal" w:pos="1090"/>
              </w:tabs>
              <w:overflowPunct/>
              <w:autoSpaceDE/>
              <w:autoSpaceDN/>
              <w:adjustRightInd/>
              <w:spacing w:line="300" w:lineRule="exact"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107,50</w:t>
            </w:r>
            <w:r w:rsidR="00464D09">
              <w:rPr>
                <w:rFonts w:asciiTheme="majorBidi" w:eastAsia="Times New Roman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112" w:type="dxa"/>
            <w:vAlign w:val="bottom"/>
          </w:tcPr>
          <w:p w14:paraId="73B72CE3" w14:textId="77777777" w:rsidR="00D5121C" w:rsidRDefault="00D5121C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541EA44" w14:textId="77777777" w:rsidR="00D5121C" w:rsidRDefault="00D5121C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5CC50400" w14:textId="77777777" w:rsidR="00D5121C" w:rsidRDefault="009B2480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71D2B">
              <w:rPr>
                <w:rFonts w:asciiTheme="majorBidi" w:eastAsia="Times New Roman" w:hAnsiTheme="majorBidi" w:cstheme="majorBidi" w:hint="cs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0D3750EA" w14:textId="77777777" w:rsidR="00D5121C" w:rsidRDefault="00D5121C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E27DD7A" w14:textId="77777777" w:rsidR="00D5121C" w:rsidRDefault="00D5121C">
            <w:pPr>
              <w:tabs>
                <w:tab w:val="decimal" w:pos="1150"/>
              </w:tabs>
              <w:overflowPunct/>
              <w:autoSpaceDE/>
              <w:autoSpaceDN/>
              <w:adjustRightInd/>
              <w:spacing w:line="300" w:lineRule="exact"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7A685B32" w14:textId="77777777" w:rsidR="00D5121C" w:rsidRDefault="009B2480">
            <w:pPr>
              <w:tabs>
                <w:tab w:val="decimal" w:pos="1150"/>
              </w:tabs>
              <w:overflowPunct/>
              <w:autoSpaceDE/>
              <w:autoSpaceDN/>
              <w:adjustRightInd/>
              <w:spacing w:line="300" w:lineRule="exact"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eastAsia"/>
                <w:color w:val="000000"/>
                <w:sz w:val="28"/>
              </w:rPr>
              <w:t>259,38</w:t>
            </w:r>
            <w:r w:rsidRPr="00871D2B">
              <w:rPr>
                <w:rFonts w:asciiTheme="majorBidi" w:eastAsia="Times New Roman" w:hAnsiTheme="majorBidi" w:cstheme="majorBidi" w:hint="cs"/>
                <w:color w:val="000000"/>
                <w:sz w:val="28"/>
                <w:lang w:val="en-GB"/>
              </w:rPr>
              <w:t>2</w:t>
            </w:r>
          </w:p>
        </w:tc>
      </w:tr>
      <w:tr w:rsidR="00D5121C" w14:paraId="192B014C" w14:textId="77777777" w:rsidTr="00802D3C">
        <w:trPr>
          <w:trHeight w:val="557"/>
        </w:trPr>
        <w:tc>
          <w:tcPr>
            <w:tcW w:w="2736" w:type="dxa"/>
            <w:shd w:val="clear" w:color="auto" w:fill="auto"/>
            <w:vAlign w:val="center"/>
          </w:tcPr>
          <w:p w14:paraId="08EEDA6F" w14:textId="77777777" w:rsidR="00D5121C" w:rsidRDefault="009B248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right="389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3E8015" w14:textId="6759F318" w:rsidR="00D5121C" w:rsidRDefault="009B2480">
            <w:pPr>
              <w:tabs>
                <w:tab w:val="decimal" w:pos="1120"/>
              </w:tabs>
              <w:overflowPunct/>
              <w:autoSpaceDE/>
              <w:autoSpaceDN/>
              <w:adjustRightInd/>
              <w:spacing w:line="300" w:lineRule="exact"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(1,047,8</w:t>
            </w:r>
            <w:r w:rsidR="00464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59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4EC48277" w14:textId="77777777" w:rsidR="00D5121C" w:rsidRDefault="00D5121C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CDEB17" w14:textId="40AC8DE1" w:rsidR="00D5121C" w:rsidRDefault="009B2480">
            <w:pPr>
              <w:tabs>
                <w:tab w:val="decimal" w:pos="1090"/>
              </w:tabs>
              <w:overflowPunct/>
              <w:autoSpaceDE/>
              <w:autoSpaceDN/>
              <w:adjustRightInd/>
              <w:spacing w:line="300" w:lineRule="exact"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205,23</w:t>
            </w:r>
            <w:r w:rsidR="00464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5</w:t>
            </w:r>
          </w:p>
        </w:tc>
        <w:tc>
          <w:tcPr>
            <w:tcW w:w="112" w:type="dxa"/>
            <w:vAlign w:val="center"/>
          </w:tcPr>
          <w:p w14:paraId="6DC0C5B7" w14:textId="77777777" w:rsidR="00D5121C" w:rsidRDefault="00D5121C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6E010F" w14:textId="3E91B138" w:rsidR="00802D3C" w:rsidRDefault="009B2480" w:rsidP="00802D3C">
            <w:pPr>
              <w:overflowPunct/>
              <w:autoSpaceDE/>
              <w:autoSpaceDN/>
              <w:adjustRightInd/>
              <w:spacing w:line="300" w:lineRule="exact"/>
              <w:ind w:right="88"/>
              <w:jc w:val="right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871D2B">
              <w:rPr>
                <w:rFonts w:ascii="Angsana New" w:hAnsi="Angsana New" w:hint="cs"/>
                <w:b/>
                <w:bCs/>
                <w:sz w:val="28"/>
                <w:lang w:val="en-GB"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28"/>
              </w:rPr>
              <w:t>(33,628)</w:t>
            </w:r>
          </w:p>
        </w:tc>
        <w:tc>
          <w:tcPr>
            <w:tcW w:w="90" w:type="dxa"/>
            <w:vAlign w:val="center"/>
          </w:tcPr>
          <w:p w14:paraId="722B4E6C" w14:textId="77777777" w:rsidR="00D5121C" w:rsidRDefault="00D5121C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6C8B5C" w14:textId="77777777" w:rsidR="00D5121C" w:rsidRDefault="009B2480">
            <w:pPr>
              <w:tabs>
                <w:tab w:val="decimal" w:pos="1150"/>
              </w:tabs>
              <w:overflowPunct/>
              <w:autoSpaceDE/>
              <w:autoSpaceDN/>
              <w:adjustRightInd/>
              <w:spacing w:line="300" w:lineRule="exact"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(876,254)</w:t>
            </w:r>
          </w:p>
        </w:tc>
      </w:tr>
    </w:tbl>
    <w:p w14:paraId="21DD6EEB" w14:textId="77777777" w:rsidR="00D5121C" w:rsidRDefault="00D5121C">
      <w:pPr>
        <w:rPr>
          <w:rFonts w:hint="eastAsia"/>
        </w:rPr>
      </w:pPr>
    </w:p>
    <w:p w14:paraId="13330E7A" w14:textId="77777777" w:rsidR="00D5121C" w:rsidRDefault="00D5121C">
      <w:pPr>
        <w:rPr>
          <w:rFonts w:hint="eastAsia"/>
        </w:rPr>
      </w:pPr>
    </w:p>
    <w:p w14:paraId="28BF1073" w14:textId="77777777" w:rsidR="00D5121C" w:rsidRPr="00871D2B" w:rsidRDefault="009B2480">
      <w:pPr>
        <w:ind w:left="540" w:hanging="187"/>
        <w:jc w:val="thaiDistribute"/>
        <w:rPr>
          <w:rFonts w:ascii="Angsana New" w:hAnsi="Angsana New"/>
          <w:sz w:val="28"/>
          <w:cs/>
          <w:lang w:val="en-GB"/>
        </w:rPr>
      </w:pPr>
      <w:r w:rsidRPr="00871D2B">
        <w:rPr>
          <w:rFonts w:ascii="Angsana New" w:hAnsi="Angsana New" w:hint="cs"/>
          <w:sz w:val="28"/>
          <w:cs/>
          <w:lang w:val="en-GB"/>
        </w:rPr>
        <w:lastRenderedPageBreak/>
        <w:t>ผลกระทบต่องบกำไรขาดทุนและกำไรขาดทุนเบ็ดเสร็จอื่น</w:t>
      </w:r>
    </w:p>
    <w:tbl>
      <w:tblPr>
        <w:tblW w:w="918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74"/>
        <w:gridCol w:w="416"/>
        <w:gridCol w:w="2070"/>
        <w:gridCol w:w="2070"/>
      </w:tblGrid>
      <w:tr w:rsidR="00D5121C" w14:paraId="0CABC59B" w14:textId="77777777">
        <w:trPr>
          <w:trHeight w:hRule="exact" w:val="374"/>
        </w:trPr>
        <w:tc>
          <w:tcPr>
            <w:tcW w:w="4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6D31C" w14:textId="77777777" w:rsidR="00D5121C" w:rsidRPr="00871D2B" w:rsidRDefault="00D5121C">
            <w:pPr>
              <w:spacing w:after="240"/>
              <w:ind w:right="72"/>
              <w:rPr>
                <w:rFonts w:ascii="Angsana New" w:eastAsia="Verdana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DB003" w14:textId="77777777" w:rsidR="00D5121C" w:rsidRDefault="00D5121C">
            <w:pPr>
              <w:spacing w:after="240"/>
              <w:ind w:right="72"/>
              <w:jc w:val="right"/>
              <w:rPr>
                <w:rFonts w:ascii="Angsana New" w:eastAsia="Verdana" w:hAnsi="Angsana New"/>
                <w:sz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79650EF" w14:textId="77777777" w:rsidR="00D5121C" w:rsidRDefault="009B2480">
            <w:pPr>
              <w:tabs>
                <w:tab w:val="left" w:pos="1243"/>
                <w:tab w:val="left" w:pos="1504"/>
              </w:tabs>
              <w:spacing w:after="240"/>
              <w:ind w:right="-104"/>
              <w:jc w:val="right"/>
              <w:rPr>
                <w:rFonts w:ascii="Angsana New" w:eastAsia="Verdana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lang w:val="en-GB"/>
              </w:rPr>
              <w:t>(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>หน่วย</w:t>
            </w:r>
            <w:r>
              <w:rPr>
                <w:rFonts w:ascii="Angsana New" w:hAnsi="Angsana New"/>
                <w:sz w:val="28"/>
              </w:rPr>
              <w:t>: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 พันบาท)</w:t>
            </w:r>
          </w:p>
        </w:tc>
      </w:tr>
      <w:tr w:rsidR="00D5121C" w14:paraId="73006E86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88A8D" w14:textId="77777777" w:rsidR="00D5121C" w:rsidRDefault="00D5121C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780264" w14:textId="77777777" w:rsidR="00D5121C" w:rsidRPr="00871D2B" w:rsidRDefault="009B2480">
            <w:pPr>
              <w:tabs>
                <w:tab w:val="left" w:pos="5114"/>
              </w:tabs>
              <w:ind w:right="-112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eastAsia="Verdana" w:hAnsi="Angsana New" w:hint="cs"/>
                <w:sz w:val="28"/>
                <w:cs/>
                <w:lang w:val="en-GB"/>
              </w:rPr>
              <w:t>งบการเงินรวม</w:t>
            </w:r>
          </w:p>
        </w:tc>
      </w:tr>
      <w:tr w:rsidR="00D5121C" w14:paraId="1D3261EB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CED5C" w14:textId="77777777" w:rsidR="00D5121C" w:rsidRDefault="00D5121C">
            <w:pPr>
              <w:ind w:right="7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AC4CE" w14:textId="77777777" w:rsidR="00D5121C" w:rsidRDefault="009B2480">
            <w:pPr>
              <w:pBdr>
                <w:bottom w:val="single" w:sz="4" w:space="1" w:color="auto"/>
              </w:pBdr>
              <w:spacing w:line="360" w:lineRule="exact"/>
              <w:ind w:left="-14" w:right="72" w:firstLine="14"/>
              <w:jc w:val="center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CD959" w14:textId="77777777" w:rsidR="00D5121C" w:rsidRDefault="009B24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การแก้ไขข้อผิดพลาด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ADBE3" w14:textId="77777777" w:rsidR="00D5121C" w:rsidRPr="00871D2B" w:rsidRDefault="009B2480">
            <w:pPr>
              <w:pBdr>
                <w:bottom w:val="single" w:sz="4" w:space="1" w:color="auto"/>
              </w:pBdr>
              <w:spacing w:line="360" w:lineRule="exact"/>
              <w:ind w:right="-104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หลังปรับปรุง</w:t>
            </w:r>
          </w:p>
        </w:tc>
      </w:tr>
      <w:tr w:rsidR="00D5121C" w14:paraId="099CB471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32EAB" w14:textId="77777777" w:rsidR="00D5121C" w:rsidRDefault="009B2480">
            <w:pPr>
              <w:ind w:left="-20" w:right="72"/>
              <w:rPr>
                <w:rFonts w:ascii="Angsana New" w:hAnsi="Angsana New"/>
                <w:sz w:val="28"/>
                <w:cs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สำหรับปีสิ้นสุดวันที่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 xml:space="preserve"> ธันวาคม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215BD" w14:textId="77777777" w:rsidR="00D5121C" w:rsidRDefault="00D5121C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8AF4E" w14:textId="77777777" w:rsidR="00D5121C" w:rsidRDefault="00D5121C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1BA0D4A" w14:textId="77777777" w:rsidR="00D5121C" w:rsidRPr="00871D2B" w:rsidRDefault="00D5121C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</w:tr>
      <w:tr w:rsidR="00D5121C" w14:paraId="2327FFA3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2FD89" w14:textId="77777777" w:rsidR="00D5121C" w:rsidRPr="00871D2B" w:rsidRDefault="009B2480">
            <w:pPr>
              <w:ind w:left="-20" w:right="72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กำไรสำหรับปี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54A3B" w14:textId="77777777" w:rsidR="00D5121C" w:rsidRDefault="009B2480">
            <w:pPr>
              <w:tabs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86,613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DB4FE" w14:textId="77777777" w:rsidR="00D5121C" w:rsidRDefault="009B2480">
            <w:pPr>
              <w:tabs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(30,503)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53BE8" w14:textId="77777777" w:rsidR="00D5121C" w:rsidRDefault="009B2480">
            <w:pPr>
              <w:tabs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56,110</w:t>
            </w:r>
          </w:p>
        </w:tc>
      </w:tr>
      <w:tr w:rsidR="00D5121C" w14:paraId="353DD38C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6C736" w14:textId="77777777" w:rsidR="00D5121C" w:rsidRPr="00871D2B" w:rsidRDefault="009B2480">
            <w:pPr>
              <w:ind w:left="-20" w:right="72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กำไรต่อหุ้นขั้นพื้นฐาน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 (</w:t>
            </w: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บาท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>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548E5" w14:textId="77777777" w:rsidR="00D5121C" w:rsidRDefault="009B2480">
            <w:pPr>
              <w:tabs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0.029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A50B5" w14:textId="77777777" w:rsidR="00D5121C" w:rsidRDefault="009B2480">
            <w:pPr>
              <w:tabs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(0.010)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70F96" w14:textId="77777777" w:rsidR="00D5121C" w:rsidRDefault="009B2480">
            <w:pPr>
              <w:tabs>
                <w:tab w:val="left" w:pos="1328"/>
                <w:tab w:val="decimal" w:pos="1419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0.019</w:t>
            </w:r>
          </w:p>
        </w:tc>
      </w:tr>
      <w:tr w:rsidR="00D5121C" w14:paraId="2FD28472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96479" w14:textId="4F050799" w:rsidR="00D5121C" w:rsidRDefault="009B2480">
            <w:pPr>
              <w:ind w:left="-20" w:right="72"/>
              <w:jc w:val="both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จำนวนหุ้นสามัญถัวเฉลี่ยถ่วงน้ำหนัก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C03BCA" w14:textId="70C916A2" w:rsidR="00D5121C" w:rsidRDefault="00D5121C">
            <w:pPr>
              <w:tabs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29951" w14:textId="6B81E207" w:rsidR="00D5121C" w:rsidRDefault="00D5121C">
            <w:pPr>
              <w:tabs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05F3D" w14:textId="0EC660F2" w:rsidR="00D5121C" w:rsidRDefault="00D5121C">
            <w:pPr>
              <w:tabs>
                <w:tab w:val="decimal" w:pos="1151"/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345E2" w14:paraId="0D71E0D2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3A3E5" w14:textId="311090E9" w:rsidR="008345E2" w:rsidRDefault="008345E2" w:rsidP="008345E2">
            <w:pPr>
              <w:ind w:left="-20" w:right="72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(</w:t>
            </w: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พันหุ้น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3488E" w14:textId="788E80E8" w:rsidR="008345E2" w:rsidRDefault="008345E2" w:rsidP="008345E2">
            <w:pPr>
              <w:tabs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3,029,598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34A8C" w14:textId="0DF43128" w:rsidR="008345E2" w:rsidRDefault="008345E2" w:rsidP="008345E2">
            <w:pPr>
              <w:tabs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3,029,598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FCA54" w14:textId="6C0E7C28" w:rsidR="008345E2" w:rsidRDefault="008345E2" w:rsidP="008345E2">
            <w:pPr>
              <w:tabs>
                <w:tab w:val="decimal" w:pos="1151"/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3,029,598</w:t>
            </w:r>
          </w:p>
        </w:tc>
      </w:tr>
    </w:tbl>
    <w:p w14:paraId="3A2FE8B9" w14:textId="77777777" w:rsidR="00D5121C" w:rsidRDefault="00D5121C">
      <w:pPr>
        <w:rPr>
          <w:rFonts w:hint="eastAsia"/>
          <w:sz w:val="28"/>
        </w:rPr>
      </w:pPr>
    </w:p>
    <w:p w14:paraId="5AFFDCD8" w14:textId="77777777" w:rsidR="00D5121C" w:rsidRDefault="009B2480">
      <w:pPr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28"/>
        </w:rPr>
      </w:pPr>
      <w:r w:rsidRPr="00871D2B">
        <w:rPr>
          <w:rFonts w:ascii="Angsana New" w:hAnsi="Angsana New"/>
          <w:sz w:val="28"/>
          <w:cs/>
          <w:lang w:val="en-GB"/>
        </w:rPr>
        <w:t>ผลกระทบต่องบกระแสเงินสด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890"/>
        <w:gridCol w:w="2070"/>
        <w:gridCol w:w="2070"/>
      </w:tblGrid>
      <w:tr w:rsidR="00D5121C" w14:paraId="02EC285B" w14:textId="77777777">
        <w:tc>
          <w:tcPr>
            <w:tcW w:w="50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829EE" w14:textId="77777777" w:rsidR="00D5121C" w:rsidRDefault="00D5121C">
            <w:pPr>
              <w:spacing w:line="360" w:lineRule="exact"/>
              <w:ind w:left="100" w:righ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D52AC" w14:textId="77777777" w:rsidR="00D5121C" w:rsidRDefault="00D5121C">
            <w:pPr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967B3" w14:textId="77777777" w:rsidR="00D5121C" w:rsidRDefault="009B2480">
            <w:pPr>
              <w:tabs>
                <w:tab w:val="left" w:pos="973"/>
              </w:tabs>
              <w:spacing w:line="360" w:lineRule="exact"/>
              <w:ind w:right="-104"/>
              <w:jc w:val="right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lang w:val="en-GB"/>
              </w:rPr>
              <w:t>(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>หน่วย</w:t>
            </w:r>
            <w:r>
              <w:rPr>
                <w:rFonts w:ascii="Angsana New" w:hAnsi="Angsana New"/>
                <w:sz w:val="28"/>
              </w:rPr>
              <w:t>: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 พันบาท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D5121C" w14:paraId="40FE268C" w14:textId="7777777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4D4DF" w14:textId="77777777" w:rsidR="00D5121C" w:rsidRDefault="00D5121C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030" w:type="dxa"/>
            <w:gridSpan w:val="3"/>
            <w:tcBorders>
              <w:bottom w:val="single" w:sz="4" w:space="0" w:color="auto"/>
            </w:tcBorders>
          </w:tcPr>
          <w:p w14:paraId="57F73020" w14:textId="77777777" w:rsidR="00D5121C" w:rsidRDefault="009B2480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งบการเงินรวม</w:t>
            </w:r>
          </w:p>
        </w:tc>
      </w:tr>
      <w:tr w:rsidR="00D5121C" w14:paraId="57954432" w14:textId="7777777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9AA6A" w14:textId="77777777" w:rsidR="00D5121C" w:rsidRDefault="00D5121C">
            <w:pPr>
              <w:spacing w:line="360" w:lineRule="exact"/>
              <w:ind w:right="7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B9162" w14:textId="77777777" w:rsidR="00D5121C" w:rsidRDefault="009B2480">
            <w:pPr>
              <w:pBdr>
                <w:bottom w:val="single" w:sz="4" w:space="1" w:color="auto"/>
              </w:pBdr>
              <w:spacing w:line="360" w:lineRule="exact"/>
              <w:ind w:left="-14" w:right="72" w:firstLine="14"/>
              <w:jc w:val="center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F50D3B" w14:textId="77777777" w:rsidR="00D5121C" w:rsidRDefault="009B2480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การแก้ไขข้อผิดพลาด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0965DA" w14:textId="77777777" w:rsidR="00D5121C" w:rsidRDefault="009B2480">
            <w:pPr>
              <w:pBdr>
                <w:bottom w:val="single" w:sz="4" w:space="1" w:color="auto"/>
              </w:pBdr>
              <w:spacing w:line="360" w:lineRule="exact"/>
              <w:ind w:right="-104"/>
              <w:jc w:val="center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หลังปรับปรุง</w:t>
            </w:r>
          </w:p>
        </w:tc>
      </w:tr>
      <w:tr w:rsidR="00D5121C" w14:paraId="7CCAFCA7" w14:textId="7777777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61080" w14:textId="77777777" w:rsidR="00D5121C" w:rsidRDefault="009B2480">
            <w:pPr>
              <w:spacing w:line="360" w:lineRule="exact"/>
              <w:ind w:left="-20" w:right="72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</w:rPr>
              <w:t>31</w:t>
            </w: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 xml:space="preserve"> ธันวาคม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3CC47" w14:textId="77777777" w:rsidR="00D5121C" w:rsidRDefault="00D5121C">
            <w:pPr>
              <w:spacing w:line="36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0881A" w14:textId="77777777" w:rsidR="00D5121C" w:rsidRDefault="00D5121C">
            <w:pPr>
              <w:spacing w:line="36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20BCA" w14:textId="77777777" w:rsidR="00D5121C" w:rsidRPr="00871D2B" w:rsidRDefault="00D5121C">
            <w:pPr>
              <w:spacing w:line="36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</w:tr>
      <w:tr w:rsidR="00D5121C" w14:paraId="56904C2C" w14:textId="7777777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B9353" w14:textId="77777777" w:rsidR="00D5121C" w:rsidRDefault="009B2480">
            <w:pPr>
              <w:spacing w:line="360" w:lineRule="exact"/>
              <w:ind w:left="-20" w:right="72" w:firstLine="21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5F85FB" w14:textId="77777777" w:rsidR="00D5121C" w:rsidRDefault="009B2480">
            <w:pPr>
              <w:spacing w:line="360" w:lineRule="exact"/>
              <w:ind w:left="-114" w:right="158" w:firstLine="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96,098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A3DC2F" w14:textId="77777777" w:rsidR="00D5121C" w:rsidRDefault="009B2480">
            <w:pPr>
              <w:spacing w:line="360" w:lineRule="exact"/>
              <w:ind w:right="1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(30,503)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429D10" w14:textId="77777777" w:rsidR="00D5121C" w:rsidRDefault="009B2480">
            <w:pPr>
              <w:spacing w:line="360" w:lineRule="exact"/>
              <w:ind w:left="-114" w:right="158" w:firstLine="5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65,595</w:t>
            </w:r>
          </w:p>
        </w:tc>
      </w:tr>
      <w:tr w:rsidR="00D5121C" w14:paraId="09922437" w14:textId="7777777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71A42" w14:textId="77777777" w:rsidR="00D5121C" w:rsidRPr="00871D2B" w:rsidRDefault="00D5121C">
            <w:pPr>
              <w:spacing w:line="360" w:lineRule="exact"/>
              <w:ind w:left="-20" w:right="72" w:firstLine="21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753DC" w14:textId="77777777" w:rsidR="00D5121C" w:rsidRDefault="00D5121C">
            <w:pPr>
              <w:spacing w:line="360" w:lineRule="exact"/>
              <w:ind w:left="-114" w:right="158" w:firstLine="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8D865" w14:textId="77777777" w:rsidR="00D5121C" w:rsidRDefault="00D5121C">
            <w:pPr>
              <w:spacing w:line="360" w:lineRule="exact"/>
              <w:ind w:right="1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425A62" w14:textId="77777777" w:rsidR="00D5121C" w:rsidRDefault="00D5121C">
            <w:pPr>
              <w:spacing w:line="360" w:lineRule="exact"/>
              <w:ind w:left="-114" w:right="158" w:firstLine="543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468417D0" w14:textId="73A28202" w:rsidR="00D5121C" w:rsidRDefault="009B2480">
      <w:pPr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5.3</w:t>
      </w:r>
      <w:r>
        <w:rPr>
          <w:rFonts w:asciiTheme="majorBidi" w:hAnsiTheme="majorBidi" w:cstheme="majorBidi"/>
          <w:color w:val="000000"/>
          <w:spacing w:val="-2"/>
          <w:sz w:val="28"/>
        </w:rPr>
        <w:tab/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เมื่อวันที่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23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กรกฎาคม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ที่ประชุมคณะกรรมการบริหารครั้งที่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10/2562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มีมติอนุมัติให้กลุ่มบริษัทเข้าซื้อหุ้นในบริษัท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              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เอ็นเนอร์ยี่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รีโวลูชั่น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จำกัด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(</w:t>
      </w:r>
      <w:r w:rsidRPr="00871D2B">
        <w:rPr>
          <w:rFonts w:asciiTheme="majorBidi" w:hAnsiTheme="majorBidi" w:cstheme="majorBidi" w:hint="eastAsia"/>
          <w:color w:val="000000"/>
          <w:spacing w:val="-2"/>
          <w:sz w:val="28"/>
          <w:cs/>
          <w:lang w:val="en-GB"/>
        </w:rPr>
        <w:t>“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ERV”)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โดยบริษัทดำเนินธุรกิจเป็นผู้ให้บริการติดตั้งงานวิศวะกรรมและการให้คำปรึกษาทางด้านเทคนิคของระบบระบายความร้อ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(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Cooling Tower)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และเมื่อวันที่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27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กรกฎาคม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บริษัท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เฟอร์รั่ม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เอ็นเนอร์ยี่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จำกัด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2224A8">
        <w:rPr>
          <w:rFonts w:asciiTheme="majorBidi" w:hAnsiTheme="majorBidi" w:cstheme="majorBidi"/>
          <w:color w:val="000000"/>
          <w:spacing w:val="-2"/>
          <w:sz w:val="28"/>
        </w:rPr>
        <w:t xml:space="preserve">     </w:t>
      </w:r>
      <w:r w:rsidRPr="009D2A62">
        <w:rPr>
          <w:rFonts w:asciiTheme="majorBidi" w:hAnsiTheme="majorBidi" w:cstheme="majorBidi"/>
          <w:color w:val="000000"/>
          <w:spacing w:val="-2"/>
          <w:sz w:val="28"/>
          <w:lang w:val="en-GB"/>
        </w:rPr>
        <w:t>(</w:t>
      </w:r>
      <w:r w:rsidR="009D2A62">
        <w:rPr>
          <w:rFonts w:asciiTheme="majorBidi" w:hAnsiTheme="majorBidi" w:cstheme="majorBidi"/>
          <w:color w:val="000000"/>
          <w:spacing w:val="-2"/>
          <w:sz w:val="28"/>
          <w:lang w:val="en-GB"/>
        </w:rPr>
        <w:t>“</w:t>
      </w:r>
      <w:r w:rsidRPr="009D2A62">
        <w:rPr>
          <w:rFonts w:asciiTheme="majorBidi" w:hAnsiTheme="majorBidi" w:cstheme="majorBidi"/>
          <w:color w:val="000000"/>
          <w:spacing w:val="-2"/>
          <w:sz w:val="28"/>
        </w:rPr>
        <w:t xml:space="preserve">FER EN”)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ซึ่งเป็นบริษัทย่อยของบริษัทได้ทำสัญญาซื้อหุ้นกับบุคคลธรรมดา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ราย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จำนวน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หุ้น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คิดเป็นสัดส่วนร้อยละ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ของทุนที่ออกและชำระแล้ว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ของ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ERV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ในราคา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100.00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บาท</w:t>
      </w:r>
    </w:p>
    <w:p w14:paraId="54926B7D" w14:textId="1113DED4" w:rsidR="00D5121C" w:rsidRDefault="009B2480">
      <w:pPr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ต่อมาเมื่อวันที่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18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ที่ประชุมคณะกรรมการบริษัทครั้งที่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11/2562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มีมติอนุมัติให</w:t>
      </w:r>
      <w:r w:rsidR="006C6475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้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กลุ่มบริษัทเข้าซื้อหุ้นเพิ่มทุนใน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ERV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จำนวน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24,999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หุ้นในสัดส่วนร้อยละ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50.00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ของทุนจดทะเบียนและทุนที่ชำระแล้วของ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ERV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เป็นจำนวน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2.50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ล้านบาท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ซึ่งกลุ่มบริษัทได้ชำระค่าหุ้นแล้วเมื่อวันที่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24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2562</w:t>
      </w:r>
    </w:p>
    <w:p w14:paraId="10328DF4" w14:textId="735B1EC8" w:rsidR="00D5121C" w:rsidRDefault="009B2480">
      <w:pPr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ในระหว่างงวดสามเดือนสิ้นสุดวันที่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มีนาคม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บริษัทได้ว่าจ้างผู้ประเมินราคาอิสระเพื่อประเมินมูลค่ายุติธรรมของสินทรัพย์ที่ระบุได้ที่ได้มาและหนี้สินที่รับมา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ณ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วันที่ซื้อธุรกิจของ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บริษัท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เอ็นเนอร์ยี่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รีโวลูชั่น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จำกัด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ซึ่งมูลค่ายุติธรรมของสินทรัพย์ที่ระบุได้ที่ได้มาและหนี้สินที่รับมาจากผู้ประเมินราคาอิสระ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จากข้อมูลในรายงานการประเมินที่เสร็จสมบูรณ์ลงวันที่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16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เมษายน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และข้อมูลที่เกี่ยวข้องอื่นที่ได้รับภายในหนึ่งปีนับจากวันที่ซื้อธุรกิจ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ไม่ได้แตกต่างอย่างมีสาระสำคัญกับมูลค่าตามบัญชีของสินทรัพย์ที่ระบุได้ที่ได้มาและหนี้สินที่รับมา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ณ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วันที่ซื้อธุรกิจ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ดังนั้น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กลุ่มบริษัทจึงใช้มูลค่าตามบัญชี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ณ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วันที่ซื้อธุรกิจดังกล่าวในการปันส่วนมูลค่ายุติธรรมของรายการ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ณ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วันที่ซื้อธุรกิจ</w:t>
      </w:r>
    </w:p>
    <w:p w14:paraId="09B8C2B0" w14:textId="49A1677D" w:rsidR="00802D3C" w:rsidRDefault="00802D3C">
      <w:pPr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DFAF666" w14:textId="6ED007FC" w:rsidR="00D5121C" w:rsidRDefault="00D5121C" w:rsidP="00802D3C">
      <w:pPr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3DCF3EDD" w14:textId="77777777" w:rsidR="001702C0" w:rsidRDefault="001702C0" w:rsidP="00802D3C">
      <w:pPr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DF4392A" w14:textId="77777777" w:rsidR="00D5121C" w:rsidRDefault="009B2480">
      <w:pPr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lastRenderedPageBreak/>
        <w:t>มูลค่าตามบัญชีของสินทรัพย์สุทธิที่ระบุได้ของ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เอ็นเนอร์ยี่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รีโวลูชั่น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จำกัด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ณ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วันที่ซื้อธุรกิจ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ประกอบด้วยรายการต่อไปนี้</w:t>
      </w:r>
    </w:p>
    <w:tbl>
      <w:tblPr>
        <w:tblW w:w="888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7020"/>
        <w:gridCol w:w="1863"/>
      </w:tblGrid>
      <w:tr w:rsidR="00D5121C" w14:paraId="7E93C553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0D41D77A" w14:textId="77777777" w:rsidR="00D5121C" w:rsidRPr="00871D2B" w:rsidRDefault="00D5121C">
            <w:pPr>
              <w:spacing w:line="280" w:lineRule="exact"/>
              <w:ind w:left="539" w:hanging="399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63" w:type="dxa"/>
            <w:shd w:val="clear" w:color="auto" w:fill="auto"/>
            <w:vAlign w:val="center"/>
          </w:tcPr>
          <w:p w14:paraId="31F42748" w14:textId="77777777" w:rsidR="00D5121C" w:rsidRDefault="009B2480">
            <w:pPr>
              <w:snapToGrid w:val="0"/>
              <w:spacing w:line="280" w:lineRule="exact"/>
              <w:ind w:leftChars="-64" w:left="-154" w:right="-4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หน่วย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: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พันบาท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D5121C" w14:paraId="2F82F44C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06060EFF" w14:textId="77777777" w:rsidR="00D5121C" w:rsidRPr="00871D2B" w:rsidRDefault="009B2480">
            <w:pPr>
              <w:spacing w:line="280" w:lineRule="exact"/>
              <w:ind w:left="-105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3179FA45" w14:textId="77777777" w:rsidR="00D5121C" w:rsidRDefault="009B2480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5,357</w:t>
            </w:r>
          </w:p>
        </w:tc>
      </w:tr>
      <w:tr w:rsidR="00D5121C" w14:paraId="60187297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4DE2C92C" w14:textId="77777777" w:rsidR="00D5121C" w:rsidRPr="00871D2B" w:rsidRDefault="009B2480">
            <w:pPr>
              <w:spacing w:line="280" w:lineRule="exact"/>
              <w:ind w:left="-105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104C745B" w14:textId="77777777" w:rsidR="00D5121C" w:rsidRDefault="009B2480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1,466 </w:t>
            </w:r>
          </w:p>
        </w:tc>
      </w:tr>
      <w:tr w:rsidR="00D5121C" w14:paraId="63B472C8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24F0F927" w14:textId="377549DD" w:rsidR="00D5121C" w:rsidRPr="00871D2B" w:rsidRDefault="009B2480">
            <w:pPr>
              <w:spacing w:line="280" w:lineRule="exact"/>
              <w:ind w:left="-105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เงินให้กู้ยืมระยะสั้นแก่</w:t>
            </w:r>
            <w:r w:rsidR="008345E2"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4B930F08" w14:textId="77777777" w:rsidR="00D5121C" w:rsidRDefault="009B2480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1,000 </w:t>
            </w:r>
          </w:p>
        </w:tc>
      </w:tr>
      <w:tr w:rsidR="00D5121C" w14:paraId="505BBF40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1CA44A6F" w14:textId="77777777" w:rsidR="00D5121C" w:rsidRPr="00871D2B" w:rsidRDefault="009B2480">
            <w:pPr>
              <w:spacing w:line="280" w:lineRule="exact"/>
              <w:ind w:left="-105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65C84DC1" w14:textId="77777777" w:rsidR="00D5121C" w:rsidRDefault="009B2480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3,877 </w:t>
            </w:r>
          </w:p>
        </w:tc>
      </w:tr>
      <w:tr w:rsidR="00D5121C" w14:paraId="7573D740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6AC4E7CB" w14:textId="77777777" w:rsidR="00D5121C" w:rsidRPr="00871D2B" w:rsidRDefault="009B2480">
            <w:pPr>
              <w:spacing w:line="280" w:lineRule="exact"/>
              <w:ind w:left="-105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1EFD4604" w14:textId="77777777" w:rsidR="00D5121C" w:rsidRDefault="009B2480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(1,015)</w:t>
            </w:r>
          </w:p>
        </w:tc>
      </w:tr>
      <w:tr w:rsidR="00D5121C" w14:paraId="24523EF9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78159D3F" w14:textId="77777777" w:rsidR="00D5121C" w:rsidRPr="00871D2B" w:rsidRDefault="009B2480">
            <w:pPr>
              <w:spacing w:line="280" w:lineRule="exact"/>
              <w:ind w:left="-105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8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E6269" w14:textId="77777777" w:rsidR="00D5121C" w:rsidRDefault="009B2480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(1,000)</w:t>
            </w:r>
          </w:p>
        </w:tc>
      </w:tr>
      <w:tr w:rsidR="00D5121C" w14:paraId="1FDE1DF8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02468E6F" w14:textId="77777777" w:rsidR="00D5121C" w:rsidRPr="00871D2B" w:rsidRDefault="009B2480">
            <w:pPr>
              <w:spacing w:line="280" w:lineRule="exact"/>
              <w:ind w:left="-105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สินทรัพย์และหนี้สินสุทธิที่ระบุได้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1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D2DFBC" w14:textId="77777777" w:rsidR="00D5121C" w:rsidRDefault="009B2480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9,685</w:t>
            </w:r>
          </w:p>
        </w:tc>
      </w:tr>
      <w:tr w:rsidR="00D5121C" w14:paraId="6BCFD616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27308870" w14:textId="77777777" w:rsidR="00D5121C" w:rsidRPr="00871D2B" w:rsidRDefault="00D5121C">
            <w:pPr>
              <w:spacing w:line="280" w:lineRule="exact"/>
              <w:ind w:left="-105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86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BEF0642" w14:textId="77777777" w:rsidR="00D5121C" w:rsidRDefault="00D5121C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4E4843E1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1F54E81B" w14:textId="77777777" w:rsidR="00D5121C" w:rsidRDefault="009B2480">
            <w:pPr>
              <w:spacing w:line="280" w:lineRule="exact"/>
              <w:ind w:left="-105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สัดส่วนการถือหุ้น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17590CAF" w14:textId="77777777" w:rsidR="00D5121C" w:rsidRPr="00871D2B" w:rsidRDefault="009B2480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8"/>
              </w:rPr>
              <w:t>50</w:t>
            </w:r>
          </w:p>
        </w:tc>
      </w:tr>
      <w:tr w:rsidR="00D5121C" w14:paraId="44CE32DD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4560F251" w14:textId="77777777" w:rsidR="00D5121C" w:rsidRPr="00871D2B" w:rsidRDefault="009B2480">
            <w:pPr>
              <w:spacing w:line="280" w:lineRule="exact"/>
              <w:ind w:left="-105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มูลค่ายุติธรรมของสินทรัพย์สุทธิ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333CF6A0" w14:textId="77777777" w:rsidR="00D5121C" w:rsidRDefault="009B2480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4,842 </w:t>
            </w:r>
          </w:p>
        </w:tc>
      </w:tr>
      <w:tr w:rsidR="00D5121C" w14:paraId="2F65EFDC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358220DA" w14:textId="77777777" w:rsidR="00D5121C" w:rsidRPr="00871D2B" w:rsidRDefault="009B2480">
            <w:pPr>
              <w:spacing w:line="280" w:lineRule="exact"/>
              <w:ind w:left="-105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สิ่งตอบแทนในการซื้อ</w:t>
            </w:r>
          </w:p>
        </w:tc>
        <w:tc>
          <w:tcPr>
            <w:tcW w:w="18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3197E" w14:textId="77777777" w:rsidR="00D5121C" w:rsidRDefault="009B2480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2,500 </w:t>
            </w:r>
          </w:p>
        </w:tc>
      </w:tr>
      <w:tr w:rsidR="00D5121C" w14:paraId="7ADA9B5E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74AF92C6" w14:textId="77777777" w:rsidR="00D5121C" w:rsidRPr="00871D2B" w:rsidRDefault="009B2480">
            <w:pPr>
              <w:spacing w:line="280" w:lineRule="exact"/>
              <w:ind w:left="-105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กำไรจากการต่อรองราคาซื้อเงินลงทุนในบริษัทย่อย</w:t>
            </w:r>
          </w:p>
        </w:tc>
        <w:tc>
          <w:tcPr>
            <w:tcW w:w="1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E9EBD8E" w14:textId="77777777" w:rsidR="00D5121C" w:rsidRDefault="009B2480" w:rsidP="006B75CE">
            <w:pPr>
              <w:tabs>
                <w:tab w:val="decimal" w:pos="1605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2,342</w:t>
            </w:r>
          </w:p>
        </w:tc>
      </w:tr>
    </w:tbl>
    <w:p w14:paraId="2F875A7D" w14:textId="77D72B4C" w:rsidR="00D5121C" w:rsidRDefault="009B2480">
      <w:pPr>
        <w:spacing w:before="240"/>
        <w:ind w:left="360"/>
        <w:rPr>
          <w:rFonts w:ascii="Angsana New" w:hAnsi="Angsana New"/>
          <w:spacing w:val="-6"/>
          <w:sz w:val="28"/>
        </w:rPr>
      </w:pPr>
      <w:bookmarkStart w:id="1" w:name="_Hlk40033171"/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บริษัทรับรู้กำไรจากการต่อรองราคาซื้อของ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บริษัท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เอ็นเนอร์ยี่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รีโวลูชั่น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จำกัด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จำนวน </w:t>
      </w:r>
      <w:r>
        <w:rPr>
          <w:rFonts w:asciiTheme="majorBidi" w:eastAsia="Times New Roman" w:hAnsiTheme="majorBidi" w:cstheme="majorBidi"/>
          <w:spacing w:val="-4"/>
          <w:sz w:val="28"/>
        </w:rPr>
        <w:t>2.3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lang w:val="en-GB"/>
        </w:rPr>
        <w:t>4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ล้านบาท</w:t>
      </w: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 xml:space="preserve"> ในงบกำไรขาดทุน</w:t>
      </w:r>
      <w:r w:rsidRPr="00871D2B">
        <w:rPr>
          <w:rFonts w:asciiTheme="majorBidi" w:eastAsia="Times New Roman" w:hAnsiTheme="majorBidi" w:cstheme="majorBidi" w:hint="cs"/>
          <w:sz w:val="28"/>
          <w:cs/>
          <w:lang w:val="en-GB"/>
        </w:rPr>
        <w:t>และ</w:t>
      </w:r>
      <w:r w:rsidRPr="00871D2B">
        <w:rPr>
          <w:rFonts w:ascii="Angsana New" w:hAnsi="Angsana New" w:cstheme="majorBidi" w:hint="cs"/>
          <w:sz w:val="28"/>
          <w:cs/>
          <w:lang w:val="en-GB"/>
        </w:rPr>
        <w:t>กำไรขาดทุนอื่น</w:t>
      </w:r>
      <w:r w:rsidRPr="00871D2B">
        <w:rPr>
          <w:rFonts w:ascii="Angsana New" w:hAnsi="Angsana New" w:cstheme="majorBidi"/>
          <w:sz w:val="28"/>
          <w:cs/>
          <w:lang w:val="en-GB"/>
        </w:rPr>
        <w:t>เบ็ดเสร็จสำหรับ</w:t>
      </w:r>
      <w:r w:rsidRPr="00871D2B">
        <w:rPr>
          <w:rFonts w:ascii="Angsana New" w:hAnsi="Angsana New" w:cstheme="majorBidi" w:hint="cs"/>
          <w:sz w:val="28"/>
          <w:cs/>
          <w:lang w:val="en-GB"/>
        </w:rPr>
        <w:t>งวด</w:t>
      </w:r>
      <w:r w:rsidR="0072507E" w:rsidRPr="00871D2B">
        <w:rPr>
          <w:rFonts w:ascii="Angsana New" w:hAnsi="Angsana New" w:cstheme="majorBidi" w:hint="cs"/>
          <w:sz w:val="28"/>
          <w:cs/>
          <w:lang w:val="en-GB"/>
        </w:rPr>
        <w:t>หก</w:t>
      </w:r>
      <w:r w:rsidRPr="00871D2B">
        <w:rPr>
          <w:rFonts w:ascii="Angsana New" w:hAnsi="Angsana New" w:cstheme="majorBidi" w:hint="cs"/>
          <w:sz w:val="28"/>
          <w:cs/>
          <w:lang w:val="en-GB"/>
        </w:rPr>
        <w:t>เดือน</w:t>
      </w:r>
      <w:r w:rsidRPr="00871D2B">
        <w:rPr>
          <w:rFonts w:ascii="Angsana New" w:hAnsi="Angsana New" w:cstheme="majorBidi"/>
          <w:sz w:val="28"/>
          <w:cs/>
          <w:lang w:val="en-GB"/>
        </w:rPr>
        <w:t xml:space="preserve">สิ้นสุดวันที่ </w:t>
      </w:r>
      <w:r>
        <w:rPr>
          <w:rFonts w:ascii="Angsana New" w:hAnsi="Angsana New"/>
          <w:sz w:val="28"/>
        </w:rPr>
        <w:t>3</w:t>
      </w:r>
      <w:r w:rsidR="0072507E">
        <w:rPr>
          <w:rFonts w:ascii="Angsana New" w:hAnsi="Angsana New"/>
          <w:sz w:val="28"/>
        </w:rPr>
        <w:t xml:space="preserve">0 </w:t>
      </w:r>
      <w:r w:rsidRPr="00871D2B">
        <w:rPr>
          <w:rFonts w:ascii="Angsana New" w:hAnsi="Angsana New" w:hint="cs"/>
          <w:sz w:val="28"/>
          <w:cs/>
          <w:lang w:val="en-GB"/>
        </w:rPr>
        <w:t>ม</w:t>
      </w:r>
      <w:r w:rsidR="0072507E" w:rsidRPr="00871D2B">
        <w:rPr>
          <w:rFonts w:ascii="Angsana New" w:hAnsi="Angsana New" w:hint="cs"/>
          <w:sz w:val="28"/>
          <w:cs/>
          <w:lang w:val="en-GB"/>
        </w:rPr>
        <w:t>ิถุนายน</w:t>
      </w:r>
      <w:r w:rsidRPr="00871D2B">
        <w:rPr>
          <w:rFonts w:ascii="Angsana New" w:hAnsi="Angsana New" w:hint="cs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</w:rPr>
        <w:t>2563</w:t>
      </w:r>
      <w:r w:rsidRPr="00871D2B">
        <w:rPr>
          <w:rFonts w:ascii="Angsana New" w:hAnsi="Angsana New"/>
          <w:sz w:val="28"/>
          <w:cs/>
          <w:lang w:val="en-GB"/>
        </w:rPr>
        <w:br/>
      </w:r>
    </w:p>
    <w:p w14:paraId="76A73244" w14:textId="77777777" w:rsidR="00D5121C" w:rsidRDefault="009B2480">
      <w:pPr>
        <w:ind w:left="360"/>
        <w:jc w:val="thaiDistribute"/>
        <w:rPr>
          <w:rFonts w:ascii="Angsana New" w:hAnsi="Angsana New"/>
          <w:sz w:val="28"/>
        </w:rPr>
      </w:pPr>
      <w:r w:rsidRPr="00871D2B">
        <w:rPr>
          <w:rFonts w:ascii="Angsana New" w:hAnsi="Angsana New" w:hint="cs"/>
          <w:sz w:val="28"/>
          <w:cs/>
          <w:lang w:val="en-GB"/>
        </w:rPr>
        <w:t>กระแสเงินสดจ่ายสุทธิจากการซื้อหุ้นสามัญของบริษัท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เอ็นเนอร์ยี่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รีโวลูชั่น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จำกัด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แสดงได้ดังนี้</w:t>
      </w:r>
    </w:p>
    <w:bookmarkEnd w:id="1"/>
    <w:p w14:paraId="07405823" w14:textId="77777777" w:rsidR="00D5121C" w:rsidRDefault="009B2480">
      <w:pPr>
        <w:tabs>
          <w:tab w:val="left" w:pos="720"/>
          <w:tab w:val="decimal" w:pos="882"/>
        </w:tabs>
        <w:ind w:right="180"/>
        <w:jc w:val="right"/>
        <w:textAlignment w:val="auto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(</w:t>
      </w:r>
      <w:r w:rsidRPr="00871D2B">
        <w:rPr>
          <w:rFonts w:ascii="Angsana New" w:hAnsi="Angsana New"/>
          <w:sz w:val="28"/>
          <w:cs/>
          <w:lang w:val="en-GB"/>
        </w:rPr>
        <w:t>หน่วย</w:t>
      </w:r>
      <w:r>
        <w:rPr>
          <w:rFonts w:ascii="Angsana New" w:hAnsi="Angsana New"/>
          <w:sz w:val="28"/>
        </w:rPr>
        <w:t>:</w:t>
      </w:r>
      <w:r w:rsidRPr="00871D2B">
        <w:rPr>
          <w:rFonts w:ascii="Angsana New" w:hAnsi="Angsana New"/>
          <w:sz w:val="28"/>
          <w:cs/>
          <w:lang w:val="en-GB"/>
        </w:rPr>
        <w:t xml:space="preserve"> พันบาท</w:t>
      </w:r>
      <w:r>
        <w:rPr>
          <w:rFonts w:ascii="Angsana New" w:hAnsi="Angsana New"/>
          <w:sz w:val="28"/>
        </w:rPr>
        <w:t>)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90"/>
        <w:gridCol w:w="1620"/>
      </w:tblGrid>
      <w:tr w:rsidR="00D5121C" w14:paraId="71317E68" w14:textId="77777777">
        <w:tc>
          <w:tcPr>
            <w:tcW w:w="7290" w:type="dxa"/>
          </w:tcPr>
          <w:p w14:paraId="4A81ECE3" w14:textId="77777777" w:rsidR="00D5121C" w:rsidRDefault="00D5121C">
            <w:pPr>
              <w:tabs>
                <w:tab w:val="left" w:pos="720"/>
                <w:tab w:val="decimal" w:pos="882"/>
              </w:tabs>
              <w:ind w:right="65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569A6D0" w14:textId="77777777" w:rsidR="00D5121C" w:rsidRPr="00871D2B" w:rsidRDefault="009B2480">
            <w:pPr>
              <w:tabs>
                <w:tab w:val="left" w:pos="720"/>
                <w:tab w:val="decimal" w:pos="882"/>
              </w:tabs>
              <w:ind w:right="65"/>
              <w:jc w:val="center"/>
              <w:textAlignment w:val="auto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งบการเงินรวม</w:t>
            </w:r>
          </w:p>
        </w:tc>
      </w:tr>
      <w:tr w:rsidR="00D5121C" w14:paraId="7A9672C2" w14:textId="77777777">
        <w:tc>
          <w:tcPr>
            <w:tcW w:w="7290" w:type="dxa"/>
            <w:vAlign w:val="bottom"/>
          </w:tcPr>
          <w:p w14:paraId="12CB5DEF" w14:textId="77777777" w:rsidR="00D5121C" w:rsidRDefault="009B2480" w:rsidP="006B75CE">
            <w:pPr>
              <w:tabs>
                <w:tab w:val="left" w:pos="720"/>
                <w:tab w:val="decimal" w:pos="882"/>
              </w:tabs>
              <w:ind w:left="-105" w:right="-43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จำนวนเงินที่จ่ายระหว่างปี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EDF60EF" w14:textId="77777777" w:rsidR="00D5121C" w:rsidRDefault="009B2480" w:rsidP="006B75CE">
            <w:pPr>
              <w:tabs>
                <w:tab w:val="decimal" w:pos="1245"/>
              </w:tabs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2,500</w:t>
            </w:r>
          </w:p>
        </w:tc>
      </w:tr>
      <w:tr w:rsidR="00D5121C" w14:paraId="7D7BB02E" w14:textId="77777777">
        <w:tc>
          <w:tcPr>
            <w:tcW w:w="7290" w:type="dxa"/>
            <w:vAlign w:val="bottom"/>
          </w:tcPr>
          <w:p w14:paraId="78BD76AE" w14:textId="77777777" w:rsidR="00D5121C" w:rsidRDefault="009B2480" w:rsidP="006B75CE">
            <w:pPr>
              <w:tabs>
                <w:tab w:val="left" w:pos="720"/>
                <w:tab w:val="decimal" w:pos="882"/>
              </w:tabs>
              <w:ind w:left="-105" w:right="-43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u w:val="single"/>
                <w:cs/>
                <w:lang w:val="en-GB"/>
              </w:rPr>
              <w:t>หัก</w:t>
            </w:r>
            <w:r>
              <w:rPr>
                <w:rFonts w:ascii="Angsana New" w:hAnsi="Angsana New"/>
                <w:sz w:val="28"/>
              </w:rPr>
              <w:t>: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77EFB4E" w14:textId="77777777" w:rsidR="00D5121C" w:rsidRDefault="009B2480" w:rsidP="006B75CE">
            <w:pPr>
              <w:tabs>
                <w:tab w:val="decimal" w:pos="1245"/>
              </w:tabs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 w:hint="eastAsia"/>
                <w:sz w:val="28"/>
              </w:rPr>
              <w:t>5,357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D5121C" w14:paraId="229A28E4" w14:textId="77777777">
        <w:tc>
          <w:tcPr>
            <w:tcW w:w="7290" w:type="dxa"/>
            <w:vAlign w:val="bottom"/>
          </w:tcPr>
          <w:p w14:paraId="0D22D48B" w14:textId="77777777" w:rsidR="00D5121C" w:rsidRDefault="009B2480" w:rsidP="006B75CE">
            <w:pPr>
              <w:tabs>
                <w:tab w:val="left" w:pos="720"/>
                <w:tab w:val="decimal" w:pos="882"/>
              </w:tabs>
              <w:ind w:left="75" w:right="-43" w:hanging="162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871D2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กระแสเงินสด</w:t>
            </w:r>
            <w:r w:rsidRPr="00871D2B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จ่าย</w:t>
            </w:r>
            <w:r w:rsidRPr="00871D2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สุทธิจากการซื้อบริษัทย่อย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C40877B" w14:textId="77777777" w:rsidR="00D5121C" w:rsidRDefault="009B2480" w:rsidP="006B75CE">
            <w:pPr>
              <w:tabs>
                <w:tab w:val="decimal" w:pos="1245"/>
              </w:tabs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eastAsia"/>
                <w:b/>
                <w:bCs/>
                <w:sz w:val="28"/>
              </w:rPr>
              <w:t>(2,857)</w:t>
            </w:r>
          </w:p>
        </w:tc>
      </w:tr>
    </w:tbl>
    <w:p w14:paraId="0C40F873" w14:textId="77777777" w:rsidR="00D5121C" w:rsidRDefault="009B2480">
      <w:pPr>
        <w:pStyle w:val="ListParagraph"/>
        <w:numPr>
          <w:ilvl w:val="0"/>
          <w:numId w:val="21"/>
        </w:numPr>
        <w:tabs>
          <w:tab w:val="left" w:pos="360"/>
        </w:tabs>
        <w:spacing w:before="240" w:line="240" w:lineRule="atLeast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871D2B">
        <w:rPr>
          <w:rFonts w:ascii="Angsana New" w:hAnsi="Angsana New" w:hint="cs"/>
          <w:b/>
          <w:bCs/>
          <w:color w:val="000000"/>
          <w:sz w:val="28"/>
          <w:cs/>
          <w:lang w:val="en-GB"/>
        </w:rPr>
        <w:t>การซื้อธุรกิจ</w:t>
      </w:r>
    </w:p>
    <w:p w14:paraId="3388168A" w14:textId="77777777" w:rsidR="00D5121C" w:rsidRDefault="009B2480" w:rsidP="008345E2">
      <w:pPr>
        <w:spacing w:before="120"/>
        <w:ind w:left="360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เมื่อวันที่ 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28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พฤษภาคม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/>
          <w:spacing w:val="-4"/>
          <w:sz w:val="28"/>
        </w:rPr>
        <w:t>2563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ที่ประชุมคณะกรรมการของบริษัทมีมติอนุมัติให้บริษัท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เอ็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 xml:space="preserve">นเนอร์ยี่ ฟอร์ โซไซตี้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จำกัด 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(“EFS”)  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ซึ่งเป็นบริษัทย่อยเข้าซื้อหุ้นสามัญของบริษัท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พี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พี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แอล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พาวเวอร์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จำกัด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 (“PPL”)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ซึ่ง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 xml:space="preserve">ดำเนินธุรกิจโครงการสร้างโรงไฟฟ้ากำลังการผลิต </w:t>
      </w:r>
      <w:r>
        <w:rPr>
          <w:rFonts w:asciiTheme="majorBidi" w:eastAsia="Times New Roman" w:hAnsiTheme="majorBidi" w:cstheme="majorBidi"/>
          <w:spacing w:val="-4"/>
          <w:sz w:val="28"/>
        </w:rPr>
        <w:t>3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 xml:space="preserve"> เมกะวัตต์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ในสัดส่วนร้อยละ </w:t>
      </w:r>
      <w:r>
        <w:rPr>
          <w:rFonts w:asciiTheme="majorBidi" w:eastAsia="Times New Roman" w:hAnsiTheme="majorBidi" w:cstheme="majorBidi"/>
          <w:spacing w:val="-4"/>
          <w:sz w:val="28"/>
        </w:rPr>
        <w:t>80.00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ของจำนวนหุ้น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สามัญ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ทั้งหมดจากผู้ถือหุ้นเดิม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 120,000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 xml:space="preserve">หุ้น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เป็นเงิน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จำนวน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10.00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ล้านบาท</w:t>
      </w:r>
    </w:p>
    <w:p w14:paraId="06D57FE8" w14:textId="006259F9" w:rsidR="00D5121C" w:rsidRDefault="009B2480">
      <w:pPr>
        <w:spacing w:before="240"/>
        <w:ind w:left="360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เมื่อวันที่ 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28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พฤษภาคม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/>
          <w:spacing w:val="-4"/>
          <w:sz w:val="28"/>
        </w:rPr>
        <w:t>2563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ที่ประชุมคณะกรรมการของบริษัทมีมติอนุมัติให้บริษัท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เอ็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นเนอร์ยี่ ฟอร์</w:t>
      </w:r>
      <w:r w:rsidR="008345E2"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 xml:space="preserve">โซไซตี้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จำกัด 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(“EFS”)  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ซึ่งเป็นบริษัทย่อยเข้าซื้อหุ้นสามัญของบริษัท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ไบโอเอ็นเนอร์ยี่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สตูล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จำกัด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 (“BES”)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ซึ่ง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 xml:space="preserve">ดำเนินธุรกิจโครงการสร้างโรงไฟฟ้ากำลังการผลิต </w:t>
      </w:r>
      <w:r>
        <w:rPr>
          <w:rFonts w:asciiTheme="majorBidi" w:eastAsia="Times New Roman" w:hAnsiTheme="majorBidi" w:cstheme="majorBidi"/>
          <w:spacing w:val="-4"/>
          <w:sz w:val="28"/>
        </w:rPr>
        <w:t>2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 xml:space="preserve"> เมกะวัตต์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ในสัดส่วนร้อยละ </w:t>
      </w:r>
      <w:r>
        <w:rPr>
          <w:rFonts w:asciiTheme="majorBidi" w:eastAsia="Times New Roman" w:hAnsiTheme="majorBidi" w:cstheme="majorBidi"/>
          <w:spacing w:val="-4"/>
          <w:sz w:val="28"/>
        </w:rPr>
        <w:t>80.00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ของจำนวนหุ้น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สามัญ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ทั้งหมดจากผู้ถือหุ้นเดิม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 208,000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 xml:space="preserve">หุ้น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เป็นเงิน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จำนวน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12.00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ล้านบาท</w:t>
      </w:r>
    </w:p>
    <w:p w14:paraId="47989D9B" w14:textId="77777777" w:rsidR="00D5121C" w:rsidRDefault="009B2480">
      <w:pPr>
        <w:spacing w:before="240"/>
        <w:ind w:left="360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lastRenderedPageBreak/>
        <w:t>กลุ่มบริษัทอยู่ระหว่างการดำเนินการประเมินมูลค่ายุติธรรมของสินทรัพย์ที่ได้มาที่ระบุได้และหนี้สินที่รับมา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และการปันส่วนมูลค่ายุติธรรมของรายการ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ณ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วันที่ซื้อธุรกิจ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อย่างไรก็ตาม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กลุ่มบริษัทได้ใช้มูลค่าของสินทรัพย์สุทธิตามบัญชีจากข้อมูลทางการเงินระหว่างกาล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ณ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วันที่ซื้อกิจการของบริษัทย่อยดังกล่าว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รวมทั้งพิจารณาถึงปัจจัยต่างๆ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ที่อาจจะกระทบต่อข้อมูลดังกล่าวเป็นมูลค่าของสิ่งตอบแทนที่ได้รับจากการซื้อกิจการครั้งนี้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รวมทั้งวัดมูลค่าของส่วนได้เสียที่ไม่มีอำนาจควบคุมด้วยวิธีมูลค่ายุติธรรมของสินทรัพย์สุทธิของบริษัทย่อยดังกล่าวตามสัดส่วนของหุ้นที่ถือ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โดยกระบวนการวัดมูลค่านี้จะถูกดำเนินการให้แล้วเสร็จภายในระยะเวลาไม่เกินกว่าหนึ่งปีนับจากวันที่ซื้อกิจการ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ตามที่กำหนดไว้ในมาตรฐานการรายงานทางการเงิน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ฉบับที่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/>
          <w:spacing w:val="-4"/>
          <w:sz w:val="28"/>
        </w:rPr>
        <w:t>3</w:t>
      </w:r>
      <w:r w:rsidRPr="00871D2B">
        <w:rPr>
          <w:rFonts w:asciiTheme="majorBidi" w:eastAsia="Times New Roman" w:hAnsiTheme="majorBidi" w:cstheme="majorBidi"/>
          <w:spacing w:val="-4"/>
          <w:sz w:val="28"/>
          <w:lang w:val="en-GB"/>
        </w:rPr>
        <w:t xml:space="preserve"> (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ปรับปรุง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/>
          <w:spacing w:val="-4"/>
          <w:sz w:val="28"/>
        </w:rPr>
        <w:t>2562</w:t>
      </w:r>
      <w:r w:rsidRPr="00871D2B">
        <w:rPr>
          <w:rFonts w:asciiTheme="majorBidi" w:eastAsia="Times New Roman" w:hAnsiTheme="majorBidi" w:cstheme="majorBidi"/>
          <w:spacing w:val="-4"/>
          <w:sz w:val="28"/>
          <w:lang w:val="en-GB"/>
        </w:rPr>
        <w:t xml:space="preserve">) </w:t>
      </w:r>
      <w:r w:rsidRPr="00871D2B">
        <w:rPr>
          <w:rFonts w:asciiTheme="majorBidi" w:eastAsia="Times New Roman" w:hAnsiTheme="majorBidi" w:cstheme="majorBidi" w:hint="eastAsia"/>
          <w:spacing w:val="-4"/>
          <w:sz w:val="28"/>
          <w:lang w:val="en-GB"/>
        </w:rPr>
        <w:t>“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การรวมธุรกิจ</w:t>
      </w:r>
      <w:r w:rsidRPr="00871D2B">
        <w:rPr>
          <w:rFonts w:asciiTheme="majorBidi" w:eastAsia="Times New Roman" w:hAnsiTheme="majorBidi" w:cstheme="majorBidi" w:hint="eastAsia"/>
          <w:spacing w:val="-4"/>
          <w:sz w:val="28"/>
          <w:cs/>
          <w:lang w:val="en-GB"/>
        </w:rPr>
        <w:t>”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โดยในระหว่างช่วงระยะเวลาในการวัดมูลค่ากลุ่มบริษัทจะทำการปรับย้อนหลังประมาณการที่เคยรับรู้ไว้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ณ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วันที่ซื้อธุรกิจ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และรับรู้สินทรัพย์และหนี้สินเพิ่มเติม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และบัญชีต่าง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ๆ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ที่เกี่ยวข้อง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เพื่อให้สะท้อนผลของข้อมูลเพิ่มเติมที่ได้รับที่เกี่ยวกับข้อเท็จจริงและสถานการณ์แวดล้อมที่มีอยู่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ณ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วันที่ซื้อธุรกิจ</w:t>
      </w:r>
    </w:p>
    <w:p w14:paraId="44E3113C" w14:textId="77777777" w:rsidR="00D5121C" w:rsidRDefault="009B2480">
      <w:pPr>
        <w:spacing w:before="240"/>
        <w:ind w:left="360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มูลค่ายุติธรรมของสินทรัพย์ที่ระบุได้ที่ได้มาและหนี้สินที่รับมา ณ วันที่ซื้อ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ธุรกิจ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ของ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บริษัท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พี พี แอล พาวเวอร์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จำกัด 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                       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มีรายละเอียดดังนี้</w:t>
      </w:r>
    </w:p>
    <w:p w14:paraId="5619010A" w14:textId="77777777" w:rsidR="00D5121C" w:rsidRDefault="009B2480">
      <w:pPr>
        <w:spacing w:before="240"/>
        <w:ind w:left="360"/>
        <w:jc w:val="right"/>
        <w:rPr>
          <w:rFonts w:asciiTheme="majorBidi" w:eastAsia="Times New Roman" w:hAnsiTheme="majorBidi" w:cstheme="majorBidi"/>
          <w:spacing w:val="-4"/>
          <w:sz w:val="28"/>
        </w:rPr>
      </w:pPr>
      <w:r>
        <w:rPr>
          <w:rFonts w:asciiTheme="majorBidi" w:eastAsia="Times New Roman" w:hAnsiTheme="majorBidi" w:cstheme="majorBidi"/>
          <w:spacing w:val="-4"/>
          <w:sz w:val="28"/>
        </w:rPr>
        <w:t xml:space="preserve"> (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หน่วย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: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พันบาท</w:t>
      </w:r>
      <w:r>
        <w:rPr>
          <w:rFonts w:asciiTheme="majorBidi" w:eastAsia="Times New Roman" w:hAnsiTheme="majorBidi" w:cstheme="majorBidi"/>
          <w:spacing w:val="-4"/>
          <w:sz w:val="28"/>
        </w:rPr>
        <w:t>)</w:t>
      </w:r>
    </w:p>
    <w:tbl>
      <w:tblPr>
        <w:tblW w:w="844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6557"/>
        <w:gridCol w:w="1885"/>
      </w:tblGrid>
      <w:tr w:rsidR="00D5121C" w14:paraId="6853A10C" w14:textId="77777777" w:rsidTr="00802D3C">
        <w:trPr>
          <w:trHeight w:val="180"/>
        </w:trPr>
        <w:tc>
          <w:tcPr>
            <w:tcW w:w="6557" w:type="dxa"/>
            <w:shd w:val="clear" w:color="auto" w:fill="auto"/>
            <w:vAlign w:val="bottom"/>
          </w:tcPr>
          <w:p w14:paraId="1849B919" w14:textId="77777777" w:rsidR="00D5121C" w:rsidRDefault="009B2480" w:rsidP="00802D3C">
            <w:pPr>
              <w:ind w:left="140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885" w:type="dxa"/>
            <w:vAlign w:val="bottom"/>
          </w:tcPr>
          <w:p w14:paraId="5F4EAD1A" w14:textId="77777777" w:rsidR="00D5121C" w:rsidRDefault="009B2480" w:rsidP="00802D3C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77</w:t>
            </w:r>
          </w:p>
        </w:tc>
      </w:tr>
      <w:tr w:rsidR="00D5121C" w14:paraId="20D3E4E7" w14:textId="77777777" w:rsidTr="00802D3C">
        <w:trPr>
          <w:trHeight w:val="180"/>
        </w:trPr>
        <w:tc>
          <w:tcPr>
            <w:tcW w:w="6557" w:type="dxa"/>
            <w:shd w:val="clear" w:color="auto" w:fill="auto"/>
            <w:vAlign w:val="bottom"/>
          </w:tcPr>
          <w:p w14:paraId="6B564B0F" w14:textId="77777777" w:rsidR="00D5121C" w:rsidRPr="00871D2B" w:rsidRDefault="009B2480" w:rsidP="00802D3C">
            <w:pPr>
              <w:ind w:left="140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885" w:type="dxa"/>
            <w:vAlign w:val="bottom"/>
          </w:tcPr>
          <w:p w14:paraId="688A6865" w14:textId="77777777" w:rsidR="00D5121C" w:rsidRDefault="009B2480" w:rsidP="00802D3C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 w:hint="eastAsia"/>
                <w:spacing w:val="-6"/>
                <w:sz w:val="28"/>
              </w:rPr>
              <w:t>2,974</w:t>
            </w:r>
          </w:p>
        </w:tc>
      </w:tr>
      <w:tr w:rsidR="00D5121C" w14:paraId="58B9A9ED" w14:textId="77777777" w:rsidTr="00802D3C">
        <w:tc>
          <w:tcPr>
            <w:tcW w:w="6557" w:type="dxa"/>
            <w:shd w:val="clear" w:color="auto" w:fill="auto"/>
            <w:vAlign w:val="bottom"/>
          </w:tcPr>
          <w:p w14:paraId="7C012F35" w14:textId="77777777" w:rsidR="00D5121C" w:rsidRDefault="009B2480" w:rsidP="00802D3C">
            <w:pPr>
              <w:ind w:left="140"/>
              <w:rPr>
                <w:rFonts w:ascii="Angsana New" w:hAnsi="Angsana New"/>
                <w:spacing w:val="-6"/>
                <w:sz w:val="28"/>
              </w:rPr>
            </w:pPr>
            <w:r w:rsidRPr="00871D2B">
              <w:rPr>
                <w:rFonts w:ascii="Angsana New" w:hAnsi="Angsana New" w:hint="cs"/>
                <w:spacing w:val="-6"/>
                <w:sz w:val="28"/>
                <w:cs/>
                <w:lang w:val="en-GB"/>
              </w:rPr>
              <w:t>ที่ดิน อาคารและ</w:t>
            </w:r>
            <w:r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อุปกรณ์</w:t>
            </w:r>
          </w:p>
        </w:tc>
        <w:tc>
          <w:tcPr>
            <w:tcW w:w="1885" w:type="dxa"/>
            <w:vAlign w:val="bottom"/>
          </w:tcPr>
          <w:p w14:paraId="547CF46C" w14:textId="77777777" w:rsidR="00D5121C" w:rsidRPr="00871D2B" w:rsidRDefault="009B2480" w:rsidP="00802D3C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>
              <w:rPr>
                <w:rFonts w:ascii="Angsana New" w:hAnsi="Angsana New" w:hint="eastAsia"/>
                <w:spacing w:val="-6"/>
                <w:sz w:val="28"/>
              </w:rPr>
              <w:t>43,291</w:t>
            </w:r>
          </w:p>
        </w:tc>
      </w:tr>
      <w:tr w:rsidR="00D5121C" w14:paraId="21284C75" w14:textId="77777777" w:rsidTr="00802D3C">
        <w:tc>
          <w:tcPr>
            <w:tcW w:w="6557" w:type="dxa"/>
            <w:shd w:val="clear" w:color="auto" w:fill="auto"/>
            <w:vAlign w:val="bottom"/>
          </w:tcPr>
          <w:p w14:paraId="65B8C901" w14:textId="77777777" w:rsidR="00D5121C" w:rsidRPr="00871D2B" w:rsidRDefault="009B2480" w:rsidP="00802D3C">
            <w:pPr>
              <w:ind w:left="140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vAlign w:val="bottom"/>
          </w:tcPr>
          <w:p w14:paraId="7D041861" w14:textId="77777777" w:rsidR="00D5121C" w:rsidRDefault="009B2480" w:rsidP="00802D3C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 w:hint="eastAsia"/>
                <w:spacing w:val="-6"/>
                <w:sz w:val="28"/>
              </w:rPr>
              <w:t>(31,374)</w:t>
            </w:r>
          </w:p>
        </w:tc>
      </w:tr>
      <w:tr w:rsidR="00D5121C" w14:paraId="6C98AC65" w14:textId="77777777" w:rsidTr="00802D3C">
        <w:trPr>
          <w:trHeight w:val="265"/>
        </w:trPr>
        <w:tc>
          <w:tcPr>
            <w:tcW w:w="6557" w:type="dxa"/>
            <w:shd w:val="clear" w:color="auto" w:fill="auto"/>
            <w:vAlign w:val="bottom"/>
          </w:tcPr>
          <w:p w14:paraId="2209EADD" w14:textId="77777777" w:rsidR="00D5121C" w:rsidRDefault="009B2480" w:rsidP="00802D3C">
            <w:pPr>
              <w:ind w:left="140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สินทรัพย์และหนี้สินที่ระบุได้</w:t>
            </w:r>
          </w:p>
        </w:tc>
        <w:tc>
          <w:tcPr>
            <w:tcW w:w="1885" w:type="dxa"/>
            <w:tcBorders>
              <w:top w:val="single" w:sz="4" w:space="0" w:color="auto"/>
            </w:tcBorders>
            <w:vAlign w:val="bottom"/>
          </w:tcPr>
          <w:p w14:paraId="7183E943" w14:textId="77777777" w:rsidR="00D5121C" w:rsidRDefault="009B2480" w:rsidP="00802D3C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 w:hint="eastAsia"/>
                <w:spacing w:val="-6"/>
                <w:sz w:val="28"/>
              </w:rPr>
              <w:t>14,968</w:t>
            </w:r>
          </w:p>
        </w:tc>
      </w:tr>
      <w:tr w:rsidR="00D5121C" w14:paraId="55A2628F" w14:textId="77777777" w:rsidTr="00802D3C">
        <w:trPr>
          <w:trHeight w:val="265"/>
        </w:trPr>
        <w:tc>
          <w:tcPr>
            <w:tcW w:w="6557" w:type="dxa"/>
            <w:shd w:val="clear" w:color="auto" w:fill="auto"/>
            <w:vAlign w:val="bottom"/>
          </w:tcPr>
          <w:p w14:paraId="381A7EAD" w14:textId="77777777" w:rsidR="00D5121C" w:rsidRDefault="009B2480" w:rsidP="00802D3C">
            <w:pPr>
              <w:ind w:left="140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สัดส่วนการถือหุ้น</w:t>
            </w:r>
          </w:p>
        </w:tc>
        <w:tc>
          <w:tcPr>
            <w:tcW w:w="1885" w:type="dxa"/>
            <w:vAlign w:val="bottom"/>
          </w:tcPr>
          <w:p w14:paraId="6B7A808C" w14:textId="77777777" w:rsidR="00D5121C" w:rsidRDefault="009B2480" w:rsidP="00802D3C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 xml:space="preserve">ร้อยละ </w:t>
            </w:r>
            <w:r>
              <w:rPr>
                <w:rFonts w:ascii="Angsana New" w:hAnsi="Angsana New"/>
                <w:spacing w:val="-6"/>
                <w:sz w:val="28"/>
              </w:rPr>
              <w:t>80.00</w:t>
            </w:r>
          </w:p>
        </w:tc>
      </w:tr>
      <w:tr w:rsidR="00D5121C" w14:paraId="6A33B09B" w14:textId="77777777" w:rsidTr="00802D3C">
        <w:trPr>
          <w:trHeight w:val="265"/>
        </w:trPr>
        <w:tc>
          <w:tcPr>
            <w:tcW w:w="6557" w:type="dxa"/>
            <w:shd w:val="clear" w:color="auto" w:fill="auto"/>
            <w:vAlign w:val="bottom"/>
          </w:tcPr>
          <w:p w14:paraId="51ABF0C6" w14:textId="77777777" w:rsidR="00D5121C" w:rsidRPr="00871D2B" w:rsidRDefault="009B2480" w:rsidP="00802D3C">
            <w:pPr>
              <w:ind w:left="140"/>
              <w:jc w:val="thaiDistribute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มูลค่ายุติธรรมของสินทรัพย์สุทธิ</w:t>
            </w:r>
          </w:p>
        </w:tc>
        <w:tc>
          <w:tcPr>
            <w:tcW w:w="1885" w:type="dxa"/>
            <w:vAlign w:val="bottom"/>
          </w:tcPr>
          <w:p w14:paraId="4C40BA30" w14:textId="1E83FA21" w:rsidR="00D5121C" w:rsidRDefault="009B2480" w:rsidP="00802D3C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 w:hint="eastAsia"/>
                <w:spacing w:val="-6"/>
                <w:sz w:val="28"/>
              </w:rPr>
              <w:t>11,97</w:t>
            </w:r>
            <w:r w:rsidR="008345E2">
              <w:rPr>
                <w:rFonts w:ascii="Angsana New" w:hAnsi="Angsana New"/>
                <w:spacing w:val="-6"/>
                <w:sz w:val="28"/>
              </w:rPr>
              <w:t>4</w:t>
            </w:r>
          </w:p>
        </w:tc>
      </w:tr>
      <w:tr w:rsidR="00D5121C" w14:paraId="047C9A4E" w14:textId="77777777" w:rsidTr="00802D3C">
        <w:tc>
          <w:tcPr>
            <w:tcW w:w="6557" w:type="dxa"/>
            <w:shd w:val="clear" w:color="auto" w:fill="auto"/>
            <w:vAlign w:val="bottom"/>
          </w:tcPr>
          <w:p w14:paraId="5C0B1D19" w14:textId="77777777" w:rsidR="00D5121C" w:rsidRPr="00871D2B" w:rsidRDefault="009B2480" w:rsidP="00802D3C">
            <w:pPr>
              <w:ind w:left="140"/>
              <w:jc w:val="thaiDistribute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สิ่งตอบแทนในการซื้อ</w:t>
            </w:r>
            <w:r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Pr="00871D2B">
              <w:rPr>
                <w:rFonts w:ascii="Angsana New" w:hAnsi="Angsana New"/>
                <w:spacing w:val="-6"/>
                <w:sz w:val="28"/>
                <w:lang w:val="en-GB"/>
              </w:rPr>
              <w:t>(</w:t>
            </w:r>
            <w:r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เงินสด)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vAlign w:val="bottom"/>
          </w:tcPr>
          <w:p w14:paraId="31682C6A" w14:textId="77777777" w:rsidR="00D5121C" w:rsidRPr="00871D2B" w:rsidRDefault="009B2480" w:rsidP="00802D3C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>
              <w:rPr>
                <w:rFonts w:ascii="Angsana New" w:hAnsi="Angsana New"/>
                <w:spacing w:val="-6"/>
                <w:sz w:val="28"/>
              </w:rPr>
              <w:t>10,000</w:t>
            </w:r>
          </w:p>
        </w:tc>
      </w:tr>
      <w:tr w:rsidR="00D5121C" w14:paraId="4F73BC07" w14:textId="77777777" w:rsidTr="006D1845">
        <w:tc>
          <w:tcPr>
            <w:tcW w:w="6557" w:type="dxa"/>
            <w:shd w:val="clear" w:color="auto" w:fill="auto"/>
            <w:vAlign w:val="bottom"/>
          </w:tcPr>
          <w:p w14:paraId="3B3853DD" w14:textId="77777777" w:rsidR="00D5121C" w:rsidRPr="00871D2B" w:rsidRDefault="009B2480" w:rsidP="00802D3C">
            <w:pPr>
              <w:ind w:left="140"/>
              <w:jc w:val="thaiDistribute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กำไรจากการต่อรองราคาซื้อเงินลงทุนในบริษัทย่อย</w:t>
            </w:r>
          </w:p>
        </w:tc>
        <w:tc>
          <w:tcPr>
            <w:tcW w:w="18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62198" w14:textId="7F360859" w:rsidR="00D5121C" w:rsidRDefault="009B2480" w:rsidP="00802D3C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 w:hint="eastAsia"/>
                <w:spacing w:val="-6"/>
                <w:sz w:val="28"/>
              </w:rPr>
              <w:t>1,97</w:t>
            </w:r>
            <w:r w:rsidR="008345E2">
              <w:rPr>
                <w:rFonts w:ascii="Angsana New" w:hAnsi="Angsana New"/>
                <w:spacing w:val="-6"/>
                <w:sz w:val="28"/>
              </w:rPr>
              <w:t>4</w:t>
            </w:r>
          </w:p>
        </w:tc>
      </w:tr>
    </w:tbl>
    <w:p w14:paraId="26014378" w14:textId="77777777" w:rsidR="00D5121C" w:rsidRDefault="009B2480">
      <w:pPr>
        <w:spacing w:before="240"/>
        <w:ind w:left="360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บริษัทรับรู้กำไรจากการต่อรองราคาซื้อของบริษัท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พี พี แอล พาวเวอร์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จำกัด จำนวน 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1.98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ล้านบาท ในงบกำไรขาดทุน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และกำไรขาดทุนอื่น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เบ็ดเสร็จสำหรับ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งวดสามเดือนและหกเดือน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สิ้นสุดวันที่ 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30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มิถุนายน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/>
          <w:spacing w:val="-4"/>
          <w:sz w:val="28"/>
        </w:rPr>
        <w:t>2563</w:t>
      </w:r>
    </w:p>
    <w:p w14:paraId="3AD97B27" w14:textId="77777777" w:rsidR="00802D3C" w:rsidRDefault="00802D3C">
      <w:pPr>
        <w:spacing w:before="240"/>
        <w:ind w:left="360"/>
        <w:rPr>
          <w:rFonts w:asciiTheme="majorBidi" w:eastAsia="Times New Roman" w:hAnsiTheme="majorBidi" w:cstheme="majorBidi"/>
          <w:spacing w:val="-4"/>
          <w:sz w:val="28"/>
          <w:lang w:val="en-GB"/>
        </w:rPr>
      </w:pPr>
    </w:p>
    <w:p w14:paraId="4055E117" w14:textId="77777777" w:rsidR="00802D3C" w:rsidRDefault="00802D3C">
      <w:pPr>
        <w:spacing w:before="240"/>
        <w:ind w:left="360"/>
        <w:rPr>
          <w:rFonts w:asciiTheme="majorBidi" w:eastAsia="Times New Roman" w:hAnsiTheme="majorBidi" w:cstheme="majorBidi"/>
          <w:spacing w:val="-4"/>
          <w:sz w:val="28"/>
        </w:rPr>
      </w:pPr>
    </w:p>
    <w:p w14:paraId="232EE7B8" w14:textId="77777777" w:rsidR="00802D3C" w:rsidRDefault="00802D3C">
      <w:pPr>
        <w:spacing w:before="240"/>
        <w:ind w:left="360"/>
        <w:rPr>
          <w:rFonts w:asciiTheme="majorBidi" w:eastAsia="Times New Roman" w:hAnsiTheme="majorBidi" w:cstheme="majorBidi"/>
          <w:spacing w:val="-4"/>
          <w:sz w:val="28"/>
          <w:lang w:val="en-GB"/>
        </w:rPr>
      </w:pPr>
    </w:p>
    <w:p w14:paraId="1059BBFA" w14:textId="77777777" w:rsidR="00802D3C" w:rsidRDefault="00802D3C">
      <w:pPr>
        <w:spacing w:before="240"/>
        <w:ind w:left="360"/>
        <w:rPr>
          <w:rFonts w:asciiTheme="majorBidi" w:eastAsia="Times New Roman" w:hAnsiTheme="majorBidi" w:cstheme="majorBidi"/>
          <w:spacing w:val="-4"/>
          <w:sz w:val="28"/>
        </w:rPr>
      </w:pPr>
    </w:p>
    <w:p w14:paraId="094407F5" w14:textId="77777777" w:rsidR="00802D3C" w:rsidRDefault="00802D3C">
      <w:pPr>
        <w:spacing w:before="240"/>
        <w:ind w:left="360"/>
        <w:rPr>
          <w:rFonts w:asciiTheme="majorBidi" w:eastAsia="Times New Roman" w:hAnsiTheme="majorBidi" w:cstheme="majorBidi"/>
          <w:spacing w:val="-4"/>
          <w:sz w:val="28"/>
          <w:lang w:val="en-GB"/>
        </w:rPr>
      </w:pPr>
    </w:p>
    <w:p w14:paraId="19860DCA" w14:textId="5D8D1AA5" w:rsidR="00D5121C" w:rsidRDefault="009B2480">
      <w:pPr>
        <w:spacing w:before="240"/>
        <w:ind w:left="360"/>
        <w:rPr>
          <w:rFonts w:asciiTheme="majorBidi" w:eastAsia="Times New Roman" w:hAnsiTheme="majorBidi" w:cstheme="majorBidi"/>
          <w:spacing w:val="-4"/>
          <w:sz w:val="28"/>
        </w:rPr>
      </w:pP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lastRenderedPageBreak/>
        <w:t>มูลค่ายุติธรรมของสินทรัพย์ที่ระบุได้ที่ได้มาและหนี้สินที่รับมา ณ วันที่ซื้อ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ธุรกิจ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ของ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บริษัท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ไบโอเอ็นเนอร์ยี่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สตูล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จำกัด มีรายละเอียดดังนี้</w:t>
      </w:r>
    </w:p>
    <w:p w14:paraId="46CBC4E4" w14:textId="77777777" w:rsidR="00D5121C" w:rsidRDefault="009B2480" w:rsidP="00A0761A">
      <w:pPr>
        <w:tabs>
          <w:tab w:val="decimal" w:pos="7578"/>
          <w:tab w:val="left" w:pos="9243"/>
        </w:tabs>
        <w:spacing w:line="380" w:lineRule="exact"/>
        <w:ind w:left="1080" w:right="450"/>
        <w:jc w:val="right"/>
        <w:rPr>
          <w:rFonts w:ascii="Angsana New" w:hAnsi="Angsana New"/>
          <w:spacing w:val="-6"/>
          <w:sz w:val="28"/>
        </w:rPr>
      </w:pPr>
      <w:r>
        <w:rPr>
          <w:rFonts w:ascii="Angsana New" w:hAnsi="Angsana New"/>
          <w:spacing w:val="-6"/>
          <w:sz w:val="28"/>
        </w:rPr>
        <w:t xml:space="preserve"> (</w:t>
      </w:r>
      <w:r w:rsidRPr="00871D2B">
        <w:rPr>
          <w:rFonts w:ascii="Angsana New" w:hAnsi="Angsana New"/>
          <w:spacing w:val="-6"/>
          <w:sz w:val="28"/>
          <w:cs/>
          <w:lang w:val="en-GB"/>
        </w:rPr>
        <w:t>หน่วย</w:t>
      </w:r>
      <w:r>
        <w:rPr>
          <w:rFonts w:ascii="Angsana New" w:hAnsi="Angsana New"/>
          <w:spacing w:val="-6"/>
          <w:sz w:val="28"/>
        </w:rPr>
        <w:t xml:space="preserve">: </w:t>
      </w:r>
      <w:r w:rsidRPr="00871D2B">
        <w:rPr>
          <w:rFonts w:ascii="Angsana New" w:hAnsi="Angsana New"/>
          <w:spacing w:val="-6"/>
          <w:sz w:val="28"/>
          <w:cs/>
          <w:lang w:val="en-GB"/>
        </w:rPr>
        <w:t>พันบาท</w:t>
      </w:r>
      <w:r>
        <w:rPr>
          <w:rFonts w:ascii="Angsana New" w:hAnsi="Angsana New"/>
          <w:spacing w:val="-6"/>
          <w:sz w:val="28"/>
        </w:rPr>
        <w:t>)</w:t>
      </w:r>
    </w:p>
    <w:tbl>
      <w:tblPr>
        <w:tblW w:w="7974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6557"/>
        <w:gridCol w:w="1417"/>
      </w:tblGrid>
      <w:tr w:rsidR="00D5121C" w14:paraId="09272867" w14:textId="77777777">
        <w:trPr>
          <w:trHeight w:val="180"/>
        </w:trPr>
        <w:tc>
          <w:tcPr>
            <w:tcW w:w="6557" w:type="dxa"/>
            <w:shd w:val="clear" w:color="auto" w:fill="auto"/>
            <w:vAlign w:val="bottom"/>
          </w:tcPr>
          <w:p w14:paraId="124D35C0" w14:textId="77777777" w:rsidR="00D5121C" w:rsidRPr="00871D2B" w:rsidRDefault="009B2480" w:rsidP="00802D3C">
            <w:pPr>
              <w:ind w:left="140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417" w:type="dxa"/>
            <w:vAlign w:val="bottom"/>
          </w:tcPr>
          <w:p w14:paraId="3713AED6" w14:textId="77777777" w:rsidR="00D5121C" w:rsidRDefault="009B2480" w:rsidP="00802D3C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 w:hint="eastAsia"/>
                <w:spacing w:val="-6"/>
                <w:sz w:val="28"/>
              </w:rPr>
              <w:t>4,340</w:t>
            </w:r>
          </w:p>
        </w:tc>
      </w:tr>
      <w:tr w:rsidR="00D5121C" w14:paraId="6C1CCDF6" w14:textId="77777777">
        <w:trPr>
          <w:trHeight w:val="180"/>
        </w:trPr>
        <w:tc>
          <w:tcPr>
            <w:tcW w:w="6557" w:type="dxa"/>
            <w:shd w:val="clear" w:color="auto" w:fill="auto"/>
            <w:vAlign w:val="bottom"/>
          </w:tcPr>
          <w:p w14:paraId="3E45B708" w14:textId="77777777" w:rsidR="00D5121C" w:rsidRPr="00871D2B" w:rsidRDefault="009B2480" w:rsidP="00802D3C">
            <w:pPr>
              <w:ind w:left="140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871D2B">
              <w:rPr>
                <w:rFonts w:ascii="Angsana New" w:hAnsi="Angsana New" w:hint="cs"/>
                <w:spacing w:val="-6"/>
                <w:sz w:val="28"/>
                <w:cs/>
                <w:lang w:val="en-GB"/>
              </w:rPr>
              <w:t>ที่ดิน อาคารและ</w:t>
            </w:r>
            <w:r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อุปกรณ์</w:t>
            </w:r>
          </w:p>
        </w:tc>
        <w:tc>
          <w:tcPr>
            <w:tcW w:w="1417" w:type="dxa"/>
            <w:vAlign w:val="bottom"/>
          </w:tcPr>
          <w:p w14:paraId="138B8FEA" w14:textId="77777777" w:rsidR="00D5121C" w:rsidRDefault="009B2480" w:rsidP="00802D3C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 w:hint="eastAsia"/>
                <w:spacing w:val="-6"/>
                <w:sz w:val="28"/>
              </w:rPr>
              <w:t>56,440</w:t>
            </w:r>
          </w:p>
        </w:tc>
      </w:tr>
      <w:tr w:rsidR="00D5121C" w14:paraId="4ABD6D98" w14:textId="77777777">
        <w:tc>
          <w:tcPr>
            <w:tcW w:w="6557" w:type="dxa"/>
            <w:shd w:val="clear" w:color="auto" w:fill="auto"/>
            <w:vAlign w:val="bottom"/>
          </w:tcPr>
          <w:p w14:paraId="28163AEC" w14:textId="77777777" w:rsidR="00D5121C" w:rsidRPr="00871D2B" w:rsidRDefault="009B2480" w:rsidP="00802D3C">
            <w:pPr>
              <w:ind w:left="140"/>
              <w:jc w:val="thaiDistribute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14:paraId="77DF4094" w14:textId="77777777" w:rsidR="00D5121C" w:rsidRDefault="009B2480" w:rsidP="00802D3C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 w:hint="eastAsia"/>
                <w:spacing w:val="-6"/>
                <w:sz w:val="28"/>
              </w:rPr>
              <w:t>(9,100)</w:t>
            </w:r>
          </w:p>
        </w:tc>
      </w:tr>
      <w:tr w:rsidR="00D5121C" w14:paraId="59416436" w14:textId="77777777" w:rsidTr="00802D3C">
        <w:tc>
          <w:tcPr>
            <w:tcW w:w="6557" w:type="dxa"/>
            <w:shd w:val="clear" w:color="auto" w:fill="auto"/>
            <w:vAlign w:val="bottom"/>
          </w:tcPr>
          <w:p w14:paraId="6022358F" w14:textId="77777777" w:rsidR="00D5121C" w:rsidRPr="00871D2B" w:rsidRDefault="009B2480" w:rsidP="00802D3C">
            <w:pPr>
              <w:ind w:left="720" w:hanging="580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เงินกู้ยืม</w:t>
            </w:r>
            <w:r w:rsidRPr="00871D2B">
              <w:rPr>
                <w:rFonts w:ascii="Angsana New" w:hAnsi="Angsana New" w:hint="cs"/>
                <w:spacing w:val="-6"/>
                <w:sz w:val="28"/>
                <w:cs/>
                <w:lang w:val="en-GB"/>
              </w:rPr>
              <w:t>จากกรรมการ</w:t>
            </w:r>
          </w:p>
        </w:tc>
        <w:tc>
          <w:tcPr>
            <w:tcW w:w="1417" w:type="dxa"/>
            <w:vAlign w:val="bottom"/>
          </w:tcPr>
          <w:p w14:paraId="1B6DAAE2" w14:textId="77777777" w:rsidR="00D5121C" w:rsidRDefault="009B2480" w:rsidP="00802D3C">
            <w:pPr>
              <w:tabs>
                <w:tab w:val="decimal" w:pos="1168"/>
              </w:tabs>
              <w:ind w:left="720" w:right="72" w:hanging="580"/>
              <w:jc w:val="thaiDistribute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 w:hint="eastAsia"/>
                <w:spacing w:val="-6"/>
                <w:sz w:val="28"/>
              </w:rPr>
              <w:t>(16,432)</w:t>
            </w:r>
          </w:p>
        </w:tc>
      </w:tr>
      <w:tr w:rsidR="00D5121C" w14:paraId="4CE90A81" w14:textId="77777777" w:rsidTr="00802D3C">
        <w:tc>
          <w:tcPr>
            <w:tcW w:w="6557" w:type="dxa"/>
            <w:shd w:val="clear" w:color="auto" w:fill="auto"/>
            <w:vAlign w:val="bottom"/>
          </w:tcPr>
          <w:p w14:paraId="3CAE49BA" w14:textId="77777777" w:rsidR="00D5121C" w:rsidRPr="00871D2B" w:rsidRDefault="009B2480" w:rsidP="00802D3C">
            <w:pPr>
              <w:ind w:left="140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871D2B">
              <w:rPr>
                <w:rFonts w:ascii="Angsana New" w:hAnsi="Angsana New" w:hint="cs"/>
                <w:spacing w:val="-6"/>
                <w:sz w:val="28"/>
                <w:cs/>
                <w:lang w:val="en-GB"/>
              </w:rPr>
              <w:t>เงินกู้ยืมระยะสั้น - บริษัทที่เกี่ยวข้องกัน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54F43CF" w14:textId="77777777" w:rsidR="00D5121C" w:rsidRDefault="009B2480" w:rsidP="00802D3C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 w:hint="eastAsia"/>
                <w:spacing w:val="-6"/>
                <w:sz w:val="28"/>
              </w:rPr>
              <w:t>(10,100)</w:t>
            </w:r>
          </w:p>
        </w:tc>
      </w:tr>
      <w:tr w:rsidR="00D5121C" w14:paraId="0EFF13FE" w14:textId="77777777" w:rsidTr="00802D3C">
        <w:trPr>
          <w:trHeight w:val="265"/>
        </w:trPr>
        <w:tc>
          <w:tcPr>
            <w:tcW w:w="6557" w:type="dxa"/>
            <w:shd w:val="clear" w:color="auto" w:fill="auto"/>
            <w:vAlign w:val="bottom"/>
          </w:tcPr>
          <w:p w14:paraId="2344DA72" w14:textId="77777777" w:rsidR="00D5121C" w:rsidRDefault="009B2480" w:rsidP="00802D3C">
            <w:pPr>
              <w:ind w:left="140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สินทรัพย์และหนี้สินที่ระบุได้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37D0A41" w14:textId="1ADBF34F" w:rsidR="00D5121C" w:rsidRDefault="009B2480" w:rsidP="00802D3C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 w:hint="eastAsia"/>
                <w:spacing w:val="-6"/>
                <w:sz w:val="28"/>
              </w:rPr>
              <w:t>25,14</w:t>
            </w:r>
            <w:r w:rsidR="008345E2">
              <w:rPr>
                <w:rFonts w:ascii="Angsana New" w:hAnsi="Angsana New"/>
                <w:spacing w:val="-6"/>
                <w:sz w:val="28"/>
              </w:rPr>
              <w:t>8</w:t>
            </w:r>
          </w:p>
        </w:tc>
      </w:tr>
      <w:tr w:rsidR="00D5121C" w14:paraId="5F9B557B" w14:textId="77777777">
        <w:trPr>
          <w:trHeight w:val="265"/>
        </w:trPr>
        <w:tc>
          <w:tcPr>
            <w:tcW w:w="6557" w:type="dxa"/>
            <w:shd w:val="clear" w:color="auto" w:fill="auto"/>
            <w:vAlign w:val="bottom"/>
          </w:tcPr>
          <w:p w14:paraId="6AAEA979" w14:textId="77777777" w:rsidR="00D5121C" w:rsidRDefault="009B2480" w:rsidP="00802D3C">
            <w:pPr>
              <w:ind w:left="140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สัดส่วนการถือหุ้น</w:t>
            </w:r>
          </w:p>
        </w:tc>
        <w:tc>
          <w:tcPr>
            <w:tcW w:w="1417" w:type="dxa"/>
            <w:vAlign w:val="bottom"/>
          </w:tcPr>
          <w:p w14:paraId="49A87B9F" w14:textId="77777777" w:rsidR="00D5121C" w:rsidRDefault="009B2480" w:rsidP="00802D3C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 xml:space="preserve">ร้อยละ </w:t>
            </w:r>
            <w:r>
              <w:rPr>
                <w:rFonts w:ascii="Angsana New" w:hAnsi="Angsana New"/>
                <w:spacing w:val="-6"/>
                <w:sz w:val="28"/>
              </w:rPr>
              <w:t>80.00</w:t>
            </w:r>
          </w:p>
        </w:tc>
      </w:tr>
      <w:tr w:rsidR="00D5121C" w14:paraId="662A9758" w14:textId="77777777" w:rsidTr="00802D3C">
        <w:trPr>
          <w:trHeight w:val="265"/>
        </w:trPr>
        <w:tc>
          <w:tcPr>
            <w:tcW w:w="6557" w:type="dxa"/>
            <w:shd w:val="clear" w:color="auto" w:fill="auto"/>
            <w:vAlign w:val="bottom"/>
          </w:tcPr>
          <w:p w14:paraId="652B3DE7" w14:textId="77777777" w:rsidR="00D5121C" w:rsidRPr="00871D2B" w:rsidRDefault="009B2480" w:rsidP="00802D3C">
            <w:pPr>
              <w:ind w:left="140"/>
              <w:jc w:val="thaiDistribute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มูลค่ายุติธรรมของสินทรัพย์สุทธิ</w:t>
            </w:r>
          </w:p>
        </w:tc>
        <w:tc>
          <w:tcPr>
            <w:tcW w:w="1417" w:type="dxa"/>
            <w:vAlign w:val="bottom"/>
          </w:tcPr>
          <w:p w14:paraId="46F2A82D" w14:textId="77777777" w:rsidR="00D5121C" w:rsidRDefault="009B2480" w:rsidP="00802D3C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 w:hint="eastAsia"/>
                <w:spacing w:val="-6"/>
                <w:sz w:val="28"/>
              </w:rPr>
              <w:t>20,118</w:t>
            </w:r>
          </w:p>
        </w:tc>
      </w:tr>
      <w:tr w:rsidR="00D5121C" w14:paraId="648AE49C" w14:textId="77777777" w:rsidTr="00802D3C">
        <w:tc>
          <w:tcPr>
            <w:tcW w:w="6557" w:type="dxa"/>
            <w:shd w:val="clear" w:color="auto" w:fill="auto"/>
            <w:vAlign w:val="bottom"/>
          </w:tcPr>
          <w:p w14:paraId="0AFCF260" w14:textId="77777777" w:rsidR="00D5121C" w:rsidRPr="00871D2B" w:rsidRDefault="009B2480" w:rsidP="00802D3C">
            <w:pPr>
              <w:ind w:left="140"/>
              <w:jc w:val="thaiDistribute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สิ่งตอบแทนในการซื้อ</w:t>
            </w:r>
            <w:r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Pr="00871D2B">
              <w:rPr>
                <w:rFonts w:ascii="Angsana New" w:hAnsi="Angsana New"/>
                <w:spacing w:val="-6"/>
                <w:sz w:val="28"/>
                <w:lang w:val="en-GB"/>
              </w:rPr>
              <w:t>(</w:t>
            </w:r>
            <w:r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เงินสด)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4EAF377" w14:textId="77777777" w:rsidR="00D5121C" w:rsidRPr="00871D2B" w:rsidRDefault="009B2480" w:rsidP="00802D3C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>
              <w:rPr>
                <w:rFonts w:ascii="Angsana New" w:hAnsi="Angsana New" w:hint="eastAsia"/>
                <w:spacing w:val="-6"/>
                <w:sz w:val="28"/>
              </w:rPr>
              <w:t>12,000</w:t>
            </w:r>
          </w:p>
        </w:tc>
      </w:tr>
      <w:tr w:rsidR="00D5121C" w14:paraId="05831AB6" w14:textId="77777777" w:rsidTr="006D1845">
        <w:tc>
          <w:tcPr>
            <w:tcW w:w="6557" w:type="dxa"/>
            <w:shd w:val="clear" w:color="auto" w:fill="auto"/>
            <w:vAlign w:val="bottom"/>
          </w:tcPr>
          <w:p w14:paraId="3F712058" w14:textId="77777777" w:rsidR="00D5121C" w:rsidRPr="00871D2B" w:rsidRDefault="009B2480" w:rsidP="00802D3C">
            <w:pPr>
              <w:ind w:left="140"/>
              <w:jc w:val="thaiDistribute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กำไรจากการต่อรองราคาซื้อเงินลงทุนในบริษัทย่อย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2AA7B" w14:textId="77777777" w:rsidR="00D5121C" w:rsidRDefault="009B2480" w:rsidP="00802D3C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 w:hint="eastAsia"/>
                <w:spacing w:val="-6"/>
                <w:sz w:val="28"/>
              </w:rPr>
              <w:t>8,118</w:t>
            </w:r>
          </w:p>
        </w:tc>
      </w:tr>
    </w:tbl>
    <w:p w14:paraId="11A46C7F" w14:textId="77777777" w:rsidR="00D5121C" w:rsidRDefault="009B2480">
      <w:pPr>
        <w:spacing w:before="240"/>
        <w:ind w:left="360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บริษัทรับรู้กำไรจากการต่อรองราคาซื้อของ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บริษัท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ไบโอเอ็นเนอร์ยี่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สตูล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จำกัด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จำนวน 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8.12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ล้านบาท ในงบกำไรขาดทุน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และกำไรขาดทุนอื่น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เบ็ดเสร็จสำหรับ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งวดสามเดือนและหกเดือน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สิ้นสุดวันที่ 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30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มิถุนายน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/>
          <w:spacing w:val="-4"/>
          <w:sz w:val="28"/>
        </w:rPr>
        <w:t>2563</w:t>
      </w:r>
    </w:p>
    <w:p w14:paraId="6BE2F656" w14:textId="67EFD240" w:rsidR="00D5121C" w:rsidRPr="00871D2B" w:rsidRDefault="009B2480">
      <w:pPr>
        <w:spacing w:before="240"/>
        <w:ind w:left="360"/>
        <w:jc w:val="thaiDistribute"/>
        <w:rPr>
          <w:rFonts w:asciiTheme="majorBidi" w:eastAsia="Times New Roman" w:hAnsiTheme="majorBidi" w:cstheme="majorBidi"/>
          <w:spacing w:val="-4"/>
          <w:sz w:val="28"/>
          <w:cs/>
          <w:lang w:val="en-GB"/>
        </w:rPr>
      </w:pP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กระแสเงินสดจ่ายสุทธิจากการซื้อหุ้นสามัญของ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บริษัท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พี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พี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แอล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พาวเวอร์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จำกัด</w:t>
      </w:r>
      <w:r w:rsidR="00A44F85">
        <w:rPr>
          <w:rFonts w:asciiTheme="majorBidi" w:eastAsia="Times New Roman" w:hAnsiTheme="majorBidi" w:cstheme="majorBidi"/>
          <w:spacing w:val="-4"/>
          <w:sz w:val="28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และบริษัท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ไบโอเอ็นเนอร์ยี่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สตูล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จำกัด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แสดงได้ดังนี้</w:t>
      </w:r>
    </w:p>
    <w:p w14:paraId="7D1135E7" w14:textId="77777777" w:rsidR="00D5121C" w:rsidRDefault="009B2480" w:rsidP="00A0761A">
      <w:pPr>
        <w:tabs>
          <w:tab w:val="left" w:pos="720"/>
          <w:tab w:val="decimal" w:pos="882"/>
        </w:tabs>
        <w:spacing w:before="240"/>
        <w:ind w:right="540"/>
        <w:jc w:val="right"/>
        <w:textAlignment w:val="auto"/>
        <w:rPr>
          <w:rFonts w:ascii="Angsana New" w:hAnsi="Angsana New"/>
          <w:spacing w:val="-6"/>
          <w:sz w:val="28"/>
        </w:rPr>
      </w:pPr>
      <w:r>
        <w:rPr>
          <w:rFonts w:ascii="Angsana New" w:hAnsi="Angsana New"/>
          <w:spacing w:val="-6"/>
          <w:sz w:val="28"/>
        </w:rPr>
        <w:t>(</w:t>
      </w:r>
      <w:r w:rsidRPr="00871D2B">
        <w:rPr>
          <w:rFonts w:ascii="Angsana New" w:hAnsi="Angsana New"/>
          <w:spacing w:val="-6"/>
          <w:sz w:val="28"/>
          <w:cs/>
          <w:lang w:val="en-GB"/>
        </w:rPr>
        <w:t>หน่วย</w:t>
      </w:r>
      <w:r>
        <w:rPr>
          <w:rFonts w:ascii="Angsana New" w:hAnsi="Angsana New"/>
          <w:spacing w:val="-6"/>
          <w:sz w:val="28"/>
        </w:rPr>
        <w:t>:</w:t>
      </w:r>
      <w:r w:rsidRPr="00871D2B">
        <w:rPr>
          <w:rFonts w:ascii="Angsana New" w:hAnsi="Angsana New"/>
          <w:spacing w:val="-6"/>
          <w:sz w:val="28"/>
          <w:cs/>
          <w:lang w:val="en-GB"/>
        </w:rPr>
        <w:t xml:space="preserve"> พันบาท</w:t>
      </w:r>
      <w:r>
        <w:rPr>
          <w:rFonts w:ascii="Angsana New" w:hAnsi="Angsana New"/>
          <w:spacing w:val="-6"/>
          <w:sz w:val="28"/>
        </w:rPr>
        <w:t>)</w:t>
      </w:r>
    </w:p>
    <w:tbl>
      <w:tblPr>
        <w:tblStyle w:val="TableGrid"/>
        <w:tblW w:w="0" w:type="auto"/>
        <w:tblInd w:w="126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9"/>
        <w:gridCol w:w="1527"/>
      </w:tblGrid>
      <w:tr w:rsidR="00D5121C" w14:paraId="7DFB9D5C" w14:textId="77777777" w:rsidTr="006B75CE">
        <w:tc>
          <w:tcPr>
            <w:tcW w:w="6239" w:type="dxa"/>
          </w:tcPr>
          <w:p w14:paraId="184DD814" w14:textId="77777777" w:rsidR="00D5121C" w:rsidRDefault="00D5121C">
            <w:pPr>
              <w:tabs>
                <w:tab w:val="left" w:pos="720"/>
                <w:tab w:val="decimal" w:pos="882"/>
              </w:tabs>
              <w:ind w:right="65"/>
              <w:jc w:val="right"/>
              <w:textAlignment w:val="auto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7D674629" w14:textId="77777777" w:rsidR="00D5121C" w:rsidRPr="00871D2B" w:rsidRDefault="009B2480">
            <w:pPr>
              <w:tabs>
                <w:tab w:val="left" w:pos="720"/>
                <w:tab w:val="decimal" w:pos="882"/>
              </w:tabs>
              <w:ind w:right="65"/>
              <w:jc w:val="center"/>
              <w:textAlignment w:val="auto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871D2B">
              <w:rPr>
                <w:rFonts w:ascii="Angsana New" w:hAnsi="Angsana New" w:hint="cs"/>
                <w:spacing w:val="-6"/>
                <w:sz w:val="28"/>
                <w:cs/>
                <w:lang w:val="en-GB"/>
              </w:rPr>
              <w:t>งบการเงินรวม</w:t>
            </w:r>
          </w:p>
        </w:tc>
      </w:tr>
      <w:tr w:rsidR="00D5121C" w14:paraId="04776EBE" w14:textId="77777777" w:rsidTr="006B75CE">
        <w:tc>
          <w:tcPr>
            <w:tcW w:w="6239" w:type="dxa"/>
            <w:vAlign w:val="bottom"/>
          </w:tcPr>
          <w:p w14:paraId="38D0C609" w14:textId="77777777" w:rsidR="00D5121C" w:rsidRDefault="009B2480">
            <w:pPr>
              <w:spacing w:line="320" w:lineRule="exact"/>
              <w:ind w:left="140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จำนวนเงินที่จ่ายระหว่างปี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3C4A2B99" w14:textId="77777777" w:rsidR="00D5121C" w:rsidRDefault="009B2480">
            <w:pPr>
              <w:tabs>
                <w:tab w:val="decimal" w:pos="1150"/>
              </w:tabs>
              <w:textAlignment w:val="auto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7,000</w:t>
            </w:r>
          </w:p>
        </w:tc>
      </w:tr>
      <w:tr w:rsidR="00D5121C" w14:paraId="1DA16238" w14:textId="77777777" w:rsidTr="00C61D85">
        <w:tc>
          <w:tcPr>
            <w:tcW w:w="6239" w:type="dxa"/>
            <w:tcBorders>
              <w:bottom w:val="nil"/>
            </w:tcBorders>
            <w:vAlign w:val="bottom"/>
          </w:tcPr>
          <w:p w14:paraId="74E0208C" w14:textId="77777777" w:rsidR="00D5121C" w:rsidRDefault="009B2480">
            <w:pPr>
              <w:spacing w:line="320" w:lineRule="exact"/>
              <w:ind w:left="140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871D2B">
              <w:rPr>
                <w:rFonts w:ascii="Angsana New" w:hAnsi="Angsana New"/>
                <w:spacing w:val="-6"/>
                <w:sz w:val="28"/>
                <w:u w:val="single"/>
                <w:cs/>
                <w:lang w:val="en-GB"/>
              </w:rPr>
              <w:t>หัก</w:t>
            </w:r>
            <w:r w:rsidRPr="001107AF">
              <w:rPr>
                <w:rFonts w:ascii="Angsana New" w:hAnsi="Angsana New"/>
                <w:spacing w:val="-6"/>
                <w:sz w:val="28"/>
                <w:u w:val="single"/>
              </w:rPr>
              <w:t>:</w:t>
            </w:r>
            <w:r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554D9D89" w14:textId="77777777" w:rsidR="00D5121C" w:rsidRDefault="009B2480">
            <w:pPr>
              <w:tabs>
                <w:tab w:val="decimal" w:pos="1150"/>
              </w:tabs>
              <w:textAlignment w:val="auto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(77)</w:t>
            </w:r>
          </w:p>
        </w:tc>
      </w:tr>
      <w:tr w:rsidR="00D5121C" w14:paraId="42CF19F0" w14:textId="77777777" w:rsidTr="00C61D85">
        <w:tc>
          <w:tcPr>
            <w:tcW w:w="6239" w:type="dxa"/>
            <w:tcBorders>
              <w:bottom w:val="nil"/>
            </w:tcBorders>
            <w:vAlign w:val="bottom"/>
          </w:tcPr>
          <w:p w14:paraId="5341C2D4" w14:textId="77777777" w:rsidR="00D5121C" w:rsidRDefault="009B2480">
            <w:pPr>
              <w:spacing w:line="320" w:lineRule="exact"/>
              <w:ind w:left="140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กระแสเงินสดจ่ายสุทธิจากการซื้อบริษัทย่อย</w:t>
            </w: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</w:tcPr>
          <w:p w14:paraId="1CDC199B" w14:textId="77777777" w:rsidR="00D5121C" w:rsidRDefault="009B2480">
            <w:pPr>
              <w:tabs>
                <w:tab w:val="decimal" w:pos="1150"/>
              </w:tabs>
              <w:textAlignment w:val="auto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6,923</w:t>
            </w:r>
          </w:p>
        </w:tc>
      </w:tr>
    </w:tbl>
    <w:p w14:paraId="1E22E2BB" w14:textId="77777777" w:rsidR="00D5121C" w:rsidRDefault="00D5121C">
      <w:pPr>
        <w:spacing w:after="120"/>
        <w:ind w:left="1267" w:right="-29"/>
        <w:jc w:val="thaiDistribute"/>
        <w:rPr>
          <w:rFonts w:ascii="Angsana New" w:hAnsi="Angsana New"/>
          <w:spacing w:val="-6"/>
          <w:sz w:val="28"/>
        </w:rPr>
      </w:pPr>
    </w:p>
    <w:p w14:paraId="3B60F1E8" w14:textId="77777777" w:rsidR="00D5121C" w:rsidRDefault="00D5121C">
      <w:pPr>
        <w:spacing w:before="240"/>
        <w:ind w:left="360"/>
        <w:rPr>
          <w:rFonts w:hint="eastAsia"/>
        </w:rPr>
      </w:pPr>
    </w:p>
    <w:p w14:paraId="112D202F" w14:textId="77777777" w:rsidR="00D5121C" w:rsidRDefault="00D5121C">
      <w:pPr>
        <w:rPr>
          <w:rFonts w:hint="eastAsia"/>
        </w:rPr>
      </w:pPr>
    </w:p>
    <w:p w14:paraId="0B3868D2" w14:textId="77777777" w:rsidR="00D5121C" w:rsidRDefault="00D5121C">
      <w:pPr>
        <w:rPr>
          <w:rFonts w:hint="eastAsia"/>
        </w:rPr>
      </w:pPr>
    </w:p>
    <w:p w14:paraId="0E19E72E" w14:textId="77777777" w:rsidR="00D5121C" w:rsidRDefault="00D5121C">
      <w:pPr>
        <w:rPr>
          <w:rFonts w:hint="eastAsia"/>
        </w:rPr>
      </w:pPr>
    </w:p>
    <w:p w14:paraId="12C68D9B" w14:textId="77777777" w:rsidR="00D5121C" w:rsidRDefault="00D5121C">
      <w:pPr>
        <w:rPr>
          <w:rFonts w:hint="eastAsia"/>
        </w:rPr>
      </w:pPr>
    </w:p>
    <w:p w14:paraId="66332822" w14:textId="77777777" w:rsidR="00D5121C" w:rsidRDefault="00D5121C">
      <w:pPr>
        <w:rPr>
          <w:rFonts w:hint="eastAsia"/>
        </w:rPr>
      </w:pPr>
    </w:p>
    <w:p w14:paraId="53977C5D" w14:textId="77777777" w:rsidR="00D5121C" w:rsidRDefault="00D5121C">
      <w:pPr>
        <w:rPr>
          <w:rFonts w:hint="eastAsia"/>
        </w:rPr>
      </w:pPr>
    </w:p>
    <w:p w14:paraId="758AD7B8" w14:textId="77777777" w:rsidR="00D5121C" w:rsidRDefault="00D5121C">
      <w:pPr>
        <w:rPr>
          <w:rFonts w:hint="eastAsia"/>
        </w:rPr>
      </w:pPr>
    </w:p>
    <w:p w14:paraId="6A82A92C" w14:textId="77777777" w:rsidR="00D5121C" w:rsidRDefault="00D5121C">
      <w:pPr>
        <w:rPr>
          <w:rFonts w:hint="eastAsia"/>
        </w:rPr>
      </w:pPr>
    </w:p>
    <w:p w14:paraId="0CC47871" w14:textId="77777777" w:rsidR="00D5121C" w:rsidRDefault="00D5121C">
      <w:pPr>
        <w:rPr>
          <w:rFonts w:hint="eastAsia"/>
          <w:cs/>
        </w:rPr>
      </w:pPr>
    </w:p>
    <w:p w14:paraId="684D2BEA" w14:textId="7777777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รายการธุรกิจกับกิจการที่เกี่ยวข้องกัน</w:t>
      </w:r>
    </w:p>
    <w:p w14:paraId="739A97EE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ในระหว่างงวดสามเดือนและหกเดือนสิ้นสุดวันที่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30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มิถุนายน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และ </w:t>
      </w:r>
      <w:r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กลุ่มบริษัท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และบริษัท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มีรายการธุรกิจที่สำคัญกับบุคคลหรือกิจการที่เกี่ยวข้องกัน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ซึ่งเป็นไปตามปกติธุรกิจโดยสามารถสรุปได้ดังนี้ </w:t>
      </w:r>
    </w:p>
    <w:p w14:paraId="0CC38332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1.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การขายสินค้าระหว่างกันกำหนดราคาตามราคาตลาด </w:t>
      </w:r>
    </w:p>
    <w:p w14:paraId="438CC0D9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>.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รายได้ค่าบริการและค่าบริการจ่ายอื่นเรียกเก็บตามราคาที่ตกลงร่วมกัน</w:t>
      </w:r>
    </w:p>
    <w:p w14:paraId="09CF1AB4" w14:textId="77777777" w:rsidR="00D5121C" w:rsidRPr="00944CF7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>.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เงินให้กู้ยืมระยะสั้นแก่กิจการที่เกี่ยวข้องกันคิดดอกเบี้ยในอัตราร้อยละ </w:t>
      </w:r>
      <w:r w:rsidRPr="00944CF7">
        <w:rPr>
          <w:rFonts w:asciiTheme="majorBidi" w:hAnsiTheme="majorBidi" w:cstheme="majorBidi"/>
          <w:color w:val="000000"/>
          <w:spacing w:val="-2"/>
          <w:sz w:val="28"/>
        </w:rPr>
        <w:t>3.50 - 7.50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ต่อปี</w:t>
      </w:r>
      <w:r w:rsidRPr="00944CF7">
        <w:rPr>
          <w:rFonts w:asciiTheme="majorBidi" w:hAnsiTheme="majorBidi" w:cstheme="majorBidi"/>
          <w:color w:val="000000"/>
          <w:spacing w:val="-2"/>
          <w:sz w:val="28"/>
        </w:rPr>
        <w:t xml:space="preserve"> (256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>2</w:t>
      </w:r>
      <w:r w:rsidRPr="00944CF7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ร้อยละ</w:t>
      </w:r>
      <w:r w:rsidRPr="00944CF7">
        <w:rPr>
          <w:rFonts w:asciiTheme="majorBidi" w:hAnsiTheme="majorBidi" w:cstheme="majorBidi"/>
          <w:color w:val="000000"/>
          <w:spacing w:val="-2"/>
          <w:sz w:val="28"/>
        </w:rPr>
        <w:t xml:space="preserve"> 3.50 - 7.25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ต่อปี</w:t>
      </w:r>
      <w:r w:rsidRPr="00944CF7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p w14:paraId="69402502" w14:textId="77777777" w:rsidR="00D5121C" w:rsidRPr="00871D2B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</w:pPr>
      <w:r w:rsidRPr="00944CF7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>.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เงินกู้ยืมระยะสั้นจากกิจการที่เกี่ยวข้องกันคิดดอกเบี้ยในอัตราร้อยละ </w:t>
      </w:r>
      <w:r w:rsidRPr="00944CF7">
        <w:rPr>
          <w:rFonts w:asciiTheme="majorBidi" w:hAnsiTheme="majorBidi" w:cstheme="majorBidi"/>
          <w:color w:val="000000"/>
          <w:spacing w:val="-2"/>
          <w:sz w:val="28"/>
        </w:rPr>
        <w:t xml:space="preserve">4.50 - 7.50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ต่อปี</w:t>
      </w:r>
      <w:r w:rsidRPr="00944CF7">
        <w:rPr>
          <w:rFonts w:asciiTheme="majorBidi" w:hAnsiTheme="majorBidi" w:cstheme="majorBidi"/>
          <w:color w:val="000000"/>
          <w:spacing w:val="-2"/>
          <w:sz w:val="28"/>
        </w:rPr>
        <w:t xml:space="preserve"> (256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>2</w:t>
      </w:r>
      <w:r w:rsidRPr="00944CF7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ร้อยละ </w:t>
      </w:r>
      <w:r w:rsidRPr="00944CF7">
        <w:rPr>
          <w:rFonts w:asciiTheme="majorBidi" w:hAnsiTheme="majorBidi" w:cstheme="majorBidi"/>
          <w:color w:val="000000"/>
          <w:spacing w:val="-2"/>
          <w:sz w:val="28"/>
        </w:rPr>
        <w:t xml:space="preserve">7.25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ต่อปี</w:t>
      </w:r>
      <w:r w:rsidRPr="00944CF7">
        <w:rPr>
          <w:rFonts w:asciiTheme="majorBidi" w:hAnsiTheme="majorBidi" w:cstheme="majorBidi"/>
          <w:color w:val="000000"/>
          <w:spacing w:val="-2"/>
          <w:sz w:val="28"/>
        </w:rPr>
        <w:t>)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</w:p>
    <w:p w14:paraId="5CD8B1B7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>.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ค่าตอบแทนกรรมการและผู้บริหารกำหนดตามที่ประชุมผู้ถือหุ้นอนุมัติในราคาที่ตกลงกันตามสัญญา</w:t>
      </w:r>
    </w:p>
    <w:p w14:paraId="00269A38" w14:textId="77777777" w:rsidR="00D5121C" w:rsidRPr="00871D2B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02"/>
        <w:gridCol w:w="236"/>
        <w:gridCol w:w="4462"/>
      </w:tblGrid>
      <w:tr w:rsidR="00D5121C" w14:paraId="6C4DDFC2" w14:textId="77777777">
        <w:trPr>
          <w:trHeight w:val="20"/>
          <w:tblHeader/>
        </w:trPr>
        <w:tc>
          <w:tcPr>
            <w:tcW w:w="4302" w:type="dxa"/>
            <w:tcBorders>
              <w:bottom w:val="single" w:sz="4" w:space="0" w:color="auto"/>
            </w:tcBorders>
            <w:shd w:val="clear" w:color="auto" w:fill="auto"/>
          </w:tcPr>
          <w:p w14:paraId="63F6F690" w14:textId="77777777" w:rsidR="00D5121C" w:rsidRPr="00944CF7" w:rsidRDefault="009B2480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44CF7">
              <w:rPr>
                <w:rFonts w:asciiTheme="majorBidi" w:hAnsiTheme="majorBidi" w:cstheme="majorBidi"/>
                <w:sz w:val="28"/>
              </w:rPr>
              <w:br w:type="page"/>
            </w:r>
            <w:r w:rsidRPr="00871D2B">
              <w:rPr>
                <w:rFonts w:asciiTheme="majorBidi" w:hAnsiTheme="majorBidi" w:cstheme="majorBidi"/>
                <w:b/>
                <w:sz w:val="28"/>
                <w:lang w:val="en-GB"/>
              </w:rPr>
              <w:br w:type="page"/>
            </w:r>
            <w:r w:rsidRPr="00871D2B">
              <w:rPr>
                <w:rFonts w:asciiTheme="majorBidi" w:hAnsiTheme="majorBidi" w:cstheme="majorBidi"/>
                <w:b/>
                <w:sz w:val="28"/>
                <w:lang w:val="en-GB"/>
              </w:rPr>
              <w:br w:type="page"/>
            </w:r>
            <w:r w:rsidRPr="00944CF7">
              <w:rPr>
                <w:rFonts w:asciiTheme="majorBidi" w:hAnsiTheme="majorBidi" w:cstheme="majorBidi"/>
                <w:sz w:val="28"/>
              </w:rPr>
              <w:br w:type="page"/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ชื่อกิจการ</w:t>
            </w:r>
          </w:p>
        </w:tc>
        <w:tc>
          <w:tcPr>
            <w:tcW w:w="236" w:type="dxa"/>
          </w:tcPr>
          <w:p w14:paraId="145DD034" w14:textId="77777777" w:rsidR="00D5121C" w:rsidRPr="00944CF7" w:rsidRDefault="00D5121C">
            <w:pPr>
              <w:ind w:right="113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462" w:type="dxa"/>
            <w:tcBorders>
              <w:bottom w:val="single" w:sz="4" w:space="0" w:color="auto"/>
            </w:tcBorders>
            <w:shd w:val="clear" w:color="auto" w:fill="auto"/>
          </w:tcPr>
          <w:p w14:paraId="6E090D3D" w14:textId="77777777" w:rsidR="00D5121C" w:rsidRPr="00944CF7" w:rsidRDefault="009B248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ความสัมพันธ์</w:t>
            </w:r>
          </w:p>
        </w:tc>
      </w:tr>
      <w:tr w:rsidR="00D5121C" w14:paraId="37C42F87" w14:textId="77777777">
        <w:trPr>
          <w:trHeight w:val="20"/>
        </w:trPr>
        <w:tc>
          <w:tcPr>
            <w:tcW w:w="4302" w:type="dxa"/>
            <w:tcBorders>
              <w:top w:val="single" w:sz="4" w:space="0" w:color="auto"/>
            </w:tcBorders>
            <w:shd w:val="clear" w:color="auto" w:fill="auto"/>
          </w:tcPr>
          <w:p w14:paraId="028E0666" w14:textId="77777777" w:rsidR="00D5121C" w:rsidRDefault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สตาร์ แก๊ส จำกัด</w:t>
            </w:r>
          </w:p>
        </w:tc>
        <w:tc>
          <w:tcPr>
            <w:tcW w:w="236" w:type="dxa"/>
          </w:tcPr>
          <w:p w14:paraId="1D982058" w14:textId="77777777" w:rsidR="00D5121C" w:rsidRDefault="00D5121C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tcBorders>
              <w:top w:val="single" w:sz="4" w:space="0" w:color="auto"/>
            </w:tcBorders>
            <w:shd w:val="clear" w:color="auto" w:fill="auto"/>
          </w:tcPr>
          <w:p w14:paraId="701D86AB" w14:textId="77777777" w:rsidR="00D5121C" w:rsidRPr="00871D2B" w:rsidRDefault="009B2480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</w:t>
            </w:r>
          </w:p>
        </w:tc>
      </w:tr>
      <w:tr w:rsidR="00D5121C" w14:paraId="3AC7A08B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7C602CF9" w14:textId="77777777" w:rsidR="00D5121C" w:rsidRDefault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บริษัท เอ็ม โซลูชั่น จำกัด </w:t>
            </w:r>
          </w:p>
        </w:tc>
        <w:tc>
          <w:tcPr>
            <w:tcW w:w="236" w:type="dxa"/>
          </w:tcPr>
          <w:p w14:paraId="10AA51FC" w14:textId="77777777" w:rsidR="00D5121C" w:rsidRDefault="00D5121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7117D808" w14:textId="77777777" w:rsidR="00D5121C" w:rsidRDefault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</w:t>
            </w:r>
          </w:p>
        </w:tc>
      </w:tr>
      <w:tr w:rsidR="00D5121C" w14:paraId="64B145EF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1766D53B" w14:textId="77777777" w:rsidR="00D5121C" w:rsidRDefault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เฟอร์รั่ม แคปปิตอล จำกัด</w:t>
            </w:r>
          </w:p>
        </w:tc>
        <w:tc>
          <w:tcPr>
            <w:tcW w:w="236" w:type="dxa"/>
          </w:tcPr>
          <w:p w14:paraId="5F0EFF04" w14:textId="77777777" w:rsidR="00D5121C" w:rsidRDefault="00D5121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5D5A1A56" w14:textId="77777777" w:rsidR="00D5121C" w:rsidRDefault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</w:t>
            </w:r>
          </w:p>
        </w:tc>
      </w:tr>
      <w:tr w:rsidR="00D5121C" w14:paraId="69B38920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7FD4C2DA" w14:textId="77777777" w:rsidR="00D5121C" w:rsidRDefault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แซม วอเตอร์ ซัพพลาย จำกัด</w:t>
            </w:r>
          </w:p>
        </w:tc>
        <w:tc>
          <w:tcPr>
            <w:tcW w:w="236" w:type="dxa"/>
          </w:tcPr>
          <w:p w14:paraId="20442E04" w14:textId="77777777" w:rsidR="00D5121C" w:rsidRDefault="00D5121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72A61D00" w14:textId="77777777" w:rsidR="00D5121C" w:rsidRDefault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</w:t>
            </w:r>
          </w:p>
        </w:tc>
      </w:tr>
      <w:tr w:rsidR="00D5121C" w14:paraId="48930730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27A081D8" w14:textId="77777777" w:rsidR="00D5121C" w:rsidRDefault="009B2480">
            <w:pPr>
              <w:ind w:left="-112" w:right="-18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เอ็นเนอร์ยี่ ฟอร์ โซไซตี้ จำกัด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53A2008D" w14:textId="77777777" w:rsidR="00D5121C" w:rsidRDefault="00D5121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08FC0D33" w14:textId="77777777" w:rsidR="00D5121C" w:rsidRDefault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</w:t>
            </w:r>
          </w:p>
        </w:tc>
      </w:tr>
      <w:tr w:rsidR="009B2480" w14:paraId="6892424D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228B693C" w14:textId="0F05FC48" w:rsidR="009B2480" w:rsidRDefault="002B12CA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บริษัท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พี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พี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แอล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พาวเวอร์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จำกัด</w:t>
            </w:r>
          </w:p>
        </w:tc>
        <w:tc>
          <w:tcPr>
            <w:tcW w:w="236" w:type="dxa"/>
          </w:tcPr>
          <w:p w14:paraId="5950D752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0D614B4B" w14:textId="7DC1DEF6" w:rsidR="009B2480" w:rsidRPr="00871D2B" w:rsidRDefault="009B2480" w:rsidP="009B2480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บริษัทย่อยของบริษัท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เอ็นเนอร์ยี่ ฟอร์ โซไซตี้ จำกัด</w:t>
            </w:r>
          </w:p>
        </w:tc>
      </w:tr>
      <w:tr w:rsidR="009B2480" w14:paraId="0B6DE617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78A380F7" w14:textId="436C9DC5" w:rsidR="009B2480" w:rsidRDefault="002B12CA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บริษัท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ไบโอเอ็นเนอร์ยี่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สตูล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จำกัด</w:t>
            </w:r>
          </w:p>
        </w:tc>
        <w:tc>
          <w:tcPr>
            <w:tcW w:w="236" w:type="dxa"/>
          </w:tcPr>
          <w:p w14:paraId="339789A1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5787AFBE" w14:textId="2B7DA2E9" w:rsidR="009B2480" w:rsidRPr="00871D2B" w:rsidRDefault="009B2480" w:rsidP="009B2480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บริษัทย่อยของบริษัท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เอ็นเนอร์ยี่ ฟอร์ โซไซตี้ จำกัด</w:t>
            </w:r>
          </w:p>
        </w:tc>
      </w:tr>
      <w:tr w:rsidR="009B2480" w14:paraId="608E622D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4B8795FA" w14:textId="77777777" w:rsidR="009B2480" w:rsidRDefault="009B2480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ธวัชภิญโญ จำกัด</w:t>
            </w:r>
          </w:p>
        </w:tc>
        <w:tc>
          <w:tcPr>
            <w:tcW w:w="236" w:type="dxa"/>
          </w:tcPr>
          <w:p w14:paraId="2B9173FC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061B4E10" w14:textId="77777777" w:rsidR="009B2480" w:rsidRDefault="009B2480" w:rsidP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บริษัทย่อยของบริษัท สตาร์ แก๊ส จำกัด</w:t>
            </w:r>
          </w:p>
        </w:tc>
      </w:tr>
      <w:tr w:rsidR="009B2480" w14:paraId="39B0B68A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51593230" w14:textId="77777777" w:rsidR="009B2480" w:rsidRDefault="009B2480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สตาร์ ปิโตรเลียม พลัส จำกัด</w:t>
            </w:r>
          </w:p>
        </w:tc>
        <w:tc>
          <w:tcPr>
            <w:tcW w:w="236" w:type="dxa"/>
          </w:tcPr>
          <w:p w14:paraId="65E72D1B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70BA648F" w14:textId="77777777" w:rsidR="009B2480" w:rsidRDefault="009B2480" w:rsidP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บริษัทย่อยของบริษัท สตาร์ แก๊ส จำกัด</w:t>
            </w:r>
          </w:p>
        </w:tc>
      </w:tr>
      <w:tr w:rsidR="009B2480" w14:paraId="54BE1B6B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4B5797E3" w14:textId="77777777" w:rsidR="009B2480" w:rsidRDefault="009B2480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เฟอร์รั่ม เอ็มเนอร์ยี่ จำกัด</w:t>
            </w:r>
          </w:p>
        </w:tc>
        <w:tc>
          <w:tcPr>
            <w:tcW w:w="236" w:type="dxa"/>
          </w:tcPr>
          <w:p w14:paraId="7A6AAB70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693FEEEE" w14:textId="77777777" w:rsidR="009B2480" w:rsidRDefault="009B2480" w:rsidP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บริษัทย่อยของบริษัท เฟอร์รั่ม แคปปิตอล จำกัด</w:t>
            </w:r>
          </w:p>
        </w:tc>
      </w:tr>
      <w:tr w:rsidR="009B2480" w14:paraId="58F67BA8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1C2EB47C" w14:textId="77777777" w:rsidR="009B2480" w:rsidRDefault="009B2480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อินฟอร์เมติกซ์ พลัส จำกัด</w:t>
            </w:r>
          </w:p>
        </w:tc>
        <w:tc>
          <w:tcPr>
            <w:tcW w:w="236" w:type="dxa"/>
          </w:tcPr>
          <w:p w14:paraId="46CEC001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04A8C0BB" w14:textId="77777777" w:rsidR="009B2480" w:rsidRDefault="009B2480" w:rsidP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บริษัทย่อยของบริษัท เอ็ม โซลูชั่น จำกัด</w:t>
            </w:r>
          </w:p>
        </w:tc>
      </w:tr>
      <w:tr w:rsidR="009B2480" w14:paraId="6CE0007E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02F2BEF1" w14:textId="77777777" w:rsidR="009B2480" w:rsidRDefault="009B2480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พระแสงกรีน พาวเวอร์ จำกัด</w:t>
            </w:r>
          </w:p>
        </w:tc>
        <w:tc>
          <w:tcPr>
            <w:tcW w:w="236" w:type="dxa"/>
          </w:tcPr>
          <w:p w14:paraId="3593CE09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025408BE" w14:textId="34DDC54F" w:rsidR="009B2480" w:rsidRDefault="009B2480" w:rsidP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บริษัทย่อยของบริษัท เฟอร์รั่ม เอ็</w:t>
            </w:r>
            <w:r w:rsidR="00A0761A"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น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เนอร์ยี่ จำกัด</w:t>
            </w:r>
          </w:p>
        </w:tc>
      </w:tr>
      <w:tr w:rsidR="009B2480" w14:paraId="5034E81C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687FC6B4" w14:textId="77777777" w:rsidR="009B2480" w:rsidRDefault="009B2480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อีโค เอ็นเนอร์ยี กรุ๊ป คอร์เปอเรชั่น จำกัด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08F6CB93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7EEC7441" w14:textId="507A4E77" w:rsidR="009B2480" w:rsidRDefault="009B2480" w:rsidP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บริษัทย่อยของบริษัท เฟอร์รั่ม เอ็</w:t>
            </w:r>
            <w:r w:rsidR="00A0761A"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น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เนอร์ยี่ จำกัด</w:t>
            </w:r>
          </w:p>
        </w:tc>
      </w:tr>
      <w:tr w:rsidR="009B2480" w14:paraId="4D0EBC86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18B955D0" w14:textId="77777777" w:rsidR="009B2480" w:rsidRDefault="009B2480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เอ็นเนอร์ยี่ รีโวลูชั่น จำกัด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191DC5A9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2634A79B" w14:textId="322B056F" w:rsidR="009B2480" w:rsidRDefault="009B2480" w:rsidP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บริษัทย่อยของบริษัท เฟอร์รั่ม เอ็</w:t>
            </w:r>
            <w:r w:rsidR="00A0761A"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น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เนอร์ยี่ จำกัด</w:t>
            </w:r>
          </w:p>
        </w:tc>
      </w:tr>
      <w:tr w:rsidR="009B2480" w14:paraId="180934CF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49634B01" w14:textId="77777777" w:rsidR="009B2480" w:rsidRDefault="009B2480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บริษัท อี อาร์ วี อินเตอร์เนชั่นแนล จำกัด</w:t>
            </w:r>
          </w:p>
        </w:tc>
        <w:tc>
          <w:tcPr>
            <w:tcW w:w="236" w:type="dxa"/>
          </w:tcPr>
          <w:p w14:paraId="0141358A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3DAFB03F" w14:textId="35FC9DB1" w:rsidR="009B2480" w:rsidRPr="00871D2B" w:rsidRDefault="009B2480" w:rsidP="009B2480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บริษัทย่อยของบริษัท เฟอร์รั่ม เอ็</w:t>
            </w:r>
            <w:r w:rsidR="00A0761A"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น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เนอร์ยี่ จำกัด</w:t>
            </w:r>
          </w:p>
        </w:tc>
      </w:tr>
      <w:tr w:rsidR="009B2480" w14:paraId="07B78F93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343BB8ED" w14:textId="77777777" w:rsidR="009B2480" w:rsidRDefault="009B2480" w:rsidP="009B2480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ประชารัฐชีวมวล แม่ลาน จำกัด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723219C3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07133A7D" w14:textId="77777777" w:rsidR="009B2480" w:rsidRPr="00871D2B" w:rsidRDefault="009B2480" w:rsidP="009B2480">
            <w:pPr>
              <w:ind w:left="211" w:hanging="211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บริษัทย่อยของบริษัท อีโค เอ็นเนอร์ยี กรุ๊ป คอร์เปอเรชั่น จำกัด</w:t>
            </w:r>
          </w:p>
        </w:tc>
      </w:tr>
      <w:tr w:rsidR="009B2480" w14:paraId="2B04C159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280BBCCA" w14:textId="77777777" w:rsidR="009B2480" w:rsidRDefault="009B2480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ประชารัฐชีวมวล บังนังสตา จำกัด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655668AC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3EFA7FC7" w14:textId="77777777" w:rsidR="009B2480" w:rsidRDefault="009B2480" w:rsidP="009B2480">
            <w:pPr>
              <w:ind w:left="211" w:hanging="211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บริษัทย่อยของบริษัท อีโค เอ็นเนอร์ยี กรุ๊ป คอร์เปอเรชั่น จำกัด</w:t>
            </w:r>
          </w:p>
        </w:tc>
      </w:tr>
      <w:tr w:rsidR="009B2480" w14:paraId="10402B6F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707A34D1" w14:textId="77777777" w:rsidR="009B2480" w:rsidRDefault="009B2480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ซิสเต็ม แอนด์ ซอฟท์แวร์ เซอร์วิสเซส จำกัด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1B492CB1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61443207" w14:textId="77777777" w:rsidR="009B2480" w:rsidRDefault="009B2480" w:rsidP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บริษัทร่วม</w:t>
            </w:r>
          </w:p>
        </w:tc>
      </w:tr>
      <w:tr w:rsidR="002B12CA" w14:paraId="58FD208D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0FC24994" w14:textId="7F5DE953" w:rsidR="002B12CA" w:rsidRDefault="002B12CA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บริษัท ค้าไม้ </w:t>
            </w:r>
            <w:r w:rsidR="00D0388D"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วังวิเศษ 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จำกัด</w:t>
            </w:r>
          </w:p>
        </w:tc>
        <w:tc>
          <w:tcPr>
            <w:tcW w:w="236" w:type="dxa"/>
          </w:tcPr>
          <w:p w14:paraId="2B8D6173" w14:textId="77777777" w:rsidR="002B12CA" w:rsidRDefault="002B12CA" w:rsidP="009B2480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69E03278" w14:textId="28EC6A65" w:rsidR="002B12CA" w:rsidRPr="00871D2B" w:rsidRDefault="002B12CA" w:rsidP="009B2480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บริษัทร่วม</w:t>
            </w:r>
          </w:p>
        </w:tc>
      </w:tr>
      <w:tr w:rsidR="009B2480" w14:paraId="7148D0E9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08CF0297" w14:textId="77777777" w:rsidR="009B2480" w:rsidRDefault="009B2480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lastRenderedPageBreak/>
              <w:t>บริษัท ยูนิเวอร์แซล เวสต์ แมเนจเม้นท์ จำกัด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08A3165A" w14:textId="77777777" w:rsidR="009B2480" w:rsidRDefault="009B2480" w:rsidP="009B2480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739D36B6" w14:textId="77777777" w:rsidR="009B2480" w:rsidRPr="00871D2B" w:rsidRDefault="009B2480" w:rsidP="008345E2">
            <w:pPr>
              <w:ind w:left="221" w:right="-18" w:hanging="180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บริษัทร่วม</w:t>
            </w:r>
          </w:p>
        </w:tc>
      </w:tr>
      <w:tr w:rsidR="009B2480" w14:paraId="0D80391E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118370F6" w14:textId="77777777" w:rsidR="009B2480" w:rsidRDefault="009B2480" w:rsidP="009B2480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เอเชีย เวสต์ แมนเน็จเม้นท์ จำกัด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7A9139A6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305D7C8F" w14:textId="77777777" w:rsidR="009B2480" w:rsidRPr="00871D2B" w:rsidRDefault="009B2480" w:rsidP="008345E2">
            <w:pPr>
              <w:ind w:left="221" w:hanging="18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บริษัทย่อยของบริษัท ยูนิเวอร์แซล เวสต์ แมเนจเม้นท์ จำกัด</w:t>
            </w:r>
          </w:p>
        </w:tc>
      </w:tr>
      <w:tr w:rsidR="009B2480" w14:paraId="5E637D3F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0B1BEC19" w14:textId="77777777" w:rsidR="009B2480" w:rsidRDefault="009B2480" w:rsidP="009B2480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เอเชีย รีไซเคิล เทคโนโลยี จำกัด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493D3766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4C83265C" w14:textId="77777777" w:rsidR="009B2480" w:rsidRPr="00871D2B" w:rsidRDefault="009B2480" w:rsidP="008345E2">
            <w:pPr>
              <w:ind w:left="221" w:hanging="18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บริษัทย่อยของบริษัท ยูนิเวอร์แซล เวสต์ แมเนจเม้นท์ จำกัด</w:t>
            </w:r>
          </w:p>
        </w:tc>
      </w:tr>
      <w:tr w:rsidR="009B2480" w14:paraId="687C566F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29C8D452" w14:textId="77777777" w:rsidR="009B2480" w:rsidRDefault="009B2480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ปาล์มทองคำ จำกัด</w:t>
            </w:r>
          </w:p>
        </w:tc>
        <w:tc>
          <w:tcPr>
            <w:tcW w:w="236" w:type="dxa"/>
          </w:tcPr>
          <w:p w14:paraId="18861FFD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1BC4BB6A" w14:textId="77777777" w:rsidR="00A0761A" w:rsidRDefault="009B2480" w:rsidP="00A0761A">
            <w:pPr>
              <w:ind w:left="221" w:hanging="180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ผู้ถือหุ้นของบริษัท พระแสงกรีน พาวเวอร์ จำกั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ด </w:t>
            </w:r>
          </w:p>
          <w:p w14:paraId="6C85EA59" w14:textId="2AB924C7" w:rsidR="009B2480" w:rsidRPr="00871D2B" w:rsidRDefault="00A0761A" w:rsidP="00A0761A">
            <w:pPr>
              <w:ind w:left="221" w:hanging="1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- </w:t>
            </w:r>
            <w:r w:rsidR="009B2480"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ผู้ถือหุ้นร่วมกัน</w:t>
            </w:r>
          </w:p>
        </w:tc>
      </w:tr>
      <w:tr w:rsidR="009B2480" w14:paraId="7B0E0DD2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656670FB" w14:textId="77777777" w:rsidR="009B2480" w:rsidRDefault="009B2480" w:rsidP="009B2480">
            <w:pPr>
              <w:ind w:left="-112" w:right="-18"/>
              <w:rPr>
                <w:rFonts w:asciiTheme="majorBidi" w:hAnsiTheme="majorBidi"/>
                <w:sz w:val="28"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บริษัท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การจัดการสิ่งแวดล้อมหาดใหญ่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จำกัด</w:t>
            </w:r>
          </w:p>
          <w:p w14:paraId="050CD524" w14:textId="4EC7E343" w:rsidR="00A0761A" w:rsidRDefault="00A0761A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</w:tcPr>
          <w:p w14:paraId="5859805F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7C9EA27C" w14:textId="77777777" w:rsidR="009B2480" w:rsidRPr="008345E2" w:rsidRDefault="009B2480" w:rsidP="008345E2">
            <w:pPr>
              <w:ind w:left="221" w:hanging="180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ผู้ถือหุ้นของบริษัท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พระแสงกรีน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พาวเวอร์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จำกัด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</w:p>
          <w:p w14:paraId="6CCC776A" w14:textId="36BAECE3" w:rsidR="009B2480" w:rsidRPr="00871D2B" w:rsidRDefault="008345E2" w:rsidP="008345E2">
            <w:pPr>
              <w:ind w:left="221" w:hanging="18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345E2">
              <w:rPr>
                <w:rFonts w:asciiTheme="majorBidi" w:hAnsiTheme="majorBidi" w:cstheme="majorBidi"/>
                <w:sz w:val="28"/>
              </w:rPr>
              <w:t xml:space="preserve"> </w:t>
            </w:r>
            <w:r w:rsidR="009B2480" w:rsidRPr="00871D2B">
              <w:rPr>
                <w:rFonts w:asciiTheme="majorBidi" w:hAnsiTheme="majorBidi" w:cstheme="majorBidi"/>
                <w:sz w:val="28"/>
                <w:lang w:val="en-GB"/>
              </w:rPr>
              <w:t xml:space="preserve">- </w:t>
            </w:r>
            <w:r w:rsidR="009B2480"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ผู้ถือหุ้นร่วมกัน</w:t>
            </w:r>
          </w:p>
        </w:tc>
      </w:tr>
      <w:tr w:rsidR="009B2480" w14:paraId="5AEF2A26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65353C47" w14:textId="77777777" w:rsidR="009B2480" w:rsidRDefault="009B2480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เอ็มลิ้งค์ คิวไออาร์ จำกัด</w:t>
            </w:r>
          </w:p>
        </w:tc>
        <w:tc>
          <w:tcPr>
            <w:tcW w:w="236" w:type="dxa"/>
          </w:tcPr>
          <w:p w14:paraId="46566DE6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7CC2DEED" w14:textId="77777777" w:rsidR="009B2480" w:rsidRDefault="009B2480" w:rsidP="008345E2">
            <w:pPr>
              <w:ind w:left="221" w:hanging="180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กิจการร่วมค้า</w:t>
            </w:r>
          </w:p>
        </w:tc>
      </w:tr>
      <w:tr w:rsidR="009B2480" w14:paraId="730112D9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2430DDFB" w14:textId="77777777" w:rsidR="009B2480" w:rsidRDefault="009B2480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บริษัท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แซม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อินเวสเม้นท์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จำกัด</w:t>
            </w:r>
          </w:p>
        </w:tc>
        <w:tc>
          <w:tcPr>
            <w:tcW w:w="236" w:type="dxa"/>
          </w:tcPr>
          <w:p w14:paraId="01C0A86D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570A0097" w14:textId="77777777" w:rsidR="009B2480" w:rsidRDefault="009B2480" w:rsidP="008345E2">
            <w:pPr>
              <w:ind w:left="221" w:hanging="180"/>
              <w:rPr>
                <w:rFonts w:asciiTheme="majorBidi" w:hAnsiTheme="majorBidi"/>
                <w:sz w:val="28"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ผู้ถือหุ้นของบริษัท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แซม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วอเตอร์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ซัพพลาย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จำกัด</w:t>
            </w:r>
          </w:p>
          <w:p w14:paraId="35C57407" w14:textId="005E21A5" w:rsidR="009B2480" w:rsidRPr="00871D2B" w:rsidRDefault="008345E2" w:rsidP="008345E2">
            <w:pPr>
              <w:ind w:left="311" w:hanging="9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 xml:space="preserve">- 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ผู้ถือหุ้นร่วมกัน</w:t>
            </w:r>
          </w:p>
        </w:tc>
      </w:tr>
      <w:tr w:rsidR="009B2480" w14:paraId="77E0B14A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0B3CF4AA" w14:textId="2B57414D" w:rsidR="009B2480" w:rsidRDefault="009B2480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บุคคลหรือกิจการ</w:t>
            </w:r>
            <w:r w:rsidR="00CE1730"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อื่น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236" w:type="dxa"/>
          </w:tcPr>
          <w:p w14:paraId="3C82CB8A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00C7464D" w14:textId="77777777" w:rsidR="009B2480" w:rsidRPr="00871D2B" w:rsidRDefault="009B2480" w:rsidP="008345E2">
            <w:pPr>
              <w:ind w:left="221" w:right="-18" w:hanging="18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เป็นบุคคลที่เกี่ยวข้องกับกรรมการของบริษัทหรือ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กรรมการบริษัทร่วมกัน</w:t>
            </w:r>
          </w:p>
        </w:tc>
      </w:tr>
    </w:tbl>
    <w:p w14:paraId="59AAE0B6" w14:textId="77777777" w:rsidR="002B12CA" w:rsidRPr="00871D2B" w:rsidRDefault="002B12C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</w:pPr>
    </w:p>
    <w:p w14:paraId="204F8472" w14:textId="77777777" w:rsidR="002B12CA" w:rsidRPr="00871D2B" w:rsidRDefault="002B12C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br w:type="page"/>
      </w:r>
    </w:p>
    <w:p w14:paraId="01FE625E" w14:textId="0B7B9D55" w:rsidR="00D5121C" w:rsidRPr="00871D2B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lastRenderedPageBreak/>
        <w:t>รายการธุรกิจที่สำคัญระหว่างบริษัทและกิจการที่เกี่ยวข้องกัน สามารถสรุปได้ดังนี้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080"/>
        <w:gridCol w:w="180"/>
        <w:gridCol w:w="1080"/>
        <w:gridCol w:w="180"/>
        <w:gridCol w:w="1080"/>
      </w:tblGrid>
      <w:tr w:rsidR="00D5121C" w14:paraId="2EF8F588" w14:textId="77777777">
        <w:tc>
          <w:tcPr>
            <w:tcW w:w="4140" w:type="dxa"/>
          </w:tcPr>
          <w:p w14:paraId="1710602E" w14:textId="77777777" w:rsidR="00D5121C" w:rsidRDefault="00D5121C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0" w:type="dxa"/>
            <w:gridSpan w:val="7"/>
          </w:tcPr>
          <w:p w14:paraId="6A4688BF" w14:textId="77777777" w:rsidR="00D5121C" w:rsidRPr="00871D2B" w:rsidRDefault="009B2480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871D2B"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871D2B"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  <w:t>ล้านบาท</w:t>
            </w:r>
            <w:r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D5121C" w14:paraId="0995D8B0" w14:textId="77777777">
        <w:tc>
          <w:tcPr>
            <w:tcW w:w="4140" w:type="dxa"/>
          </w:tcPr>
          <w:p w14:paraId="1FF03CB2" w14:textId="77777777" w:rsidR="00D5121C" w:rsidRDefault="00D5121C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</w:tcPr>
          <w:p w14:paraId="5E554DC8" w14:textId="77777777" w:rsidR="00D5121C" w:rsidRPr="00871D2B" w:rsidRDefault="009B24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</w:t>
            </w:r>
            <w:r w:rsidRPr="00871D2B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  <w:lang w:val="en-GB"/>
              </w:rPr>
              <w:t>สาม</w:t>
            </w:r>
            <w:r w:rsidRPr="00871D2B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30</w:t>
            </w:r>
            <w:r w:rsidRPr="00871D2B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  <w:lang w:val="en-GB"/>
              </w:rPr>
              <w:t>มิถุนายน</w:t>
            </w:r>
          </w:p>
        </w:tc>
      </w:tr>
      <w:tr w:rsidR="00D5121C" w14:paraId="141A9D31" w14:textId="77777777" w:rsidTr="006B75CE">
        <w:tc>
          <w:tcPr>
            <w:tcW w:w="4140" w:type="dxa"/>
          </w:tcPr>
          <w:p w14:paraId="54A6820C" w14:textId="77777777" w:rsidR="00D5121C" w:rsidRDefault="00D5121C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12D7E359" w14:textId="77777777" w:rsidR="00D5121C" w:rsidRPr="00871D2B" w:rsidRDefault="009B24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7F3990C4" w14:textId="77777777" w:rsidR="00D5121C" w:rsidRDefault="00D5121C" w:rsidP="006B75C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5E739B53" w14:textId="77777777" w:rsidR="00D5121C" w:rsidRPr="00871D2B" w:rsidRDefault="009B24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01709354" w14:textId="77777777" w:rsidTr="006B75CE">
        <w:tc>
          <w:tcPr>
            <w:tcW w:w="4140" w:type="dxa"/>
          </w:tcPr>
          <w:p w14:paraId="5C0D12B4" w14:textId="77777777" w:rsidR="00D5121C" w:rsidRPr="00871D2B" w:rsidRDefault="00D5121C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35C2D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C4433EB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8884BB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80" w:type="dxa"/>
          </w:tcPr>
          <w:p w14:paraId="5358C2EA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3A61B4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DC2EFEF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7B90D8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5121C" w14:paraId="0DDAAD2D" w14:textId="77777777">
        <w:tc>
          <w:tcPr>
            <w:tcW w:w="4140" w:type="dxa"/>
          </w:tcPr>
          <w:p w14:paraId="56D09D5C" w14:textId="77777777" w:rsidR="00D5121C" w:rsidRDefault="009B2480">
            <w:pPr>
              <w:ind w:left="-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รรายการธุรกิจกับบริษัทย่อย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31B3D5" w14:textId="77777777" w:rsidR="00D5121C" w:rsidRPr="00871D2B" w:rsidRDefault="00D5121C">
            <w:pPr>
              <w:tabs>
                <w:tab w:val="decimal" w:pos="864"/>
              </w:tabs>
              <w:ind w:left="-115"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39CCB66A" w14:textId="77777777" w:rsidR="00D5121C" w:rsidRDefault="00D5121C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D7ED7A5" w14:textId="77777777" w:rsidR="00D5121C" w:rsidRPr="00871D2B" w:rsidRDefault="00D5121C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0623DEAA" w14:textId="77777777" w:rsidR="00D5121C" w:rsidRDefault="00D5121C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921CDD7" w14:textId="77777777" w:rsidR="00D5121C" w:rsidRDefault="00D5121C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10E27FC9" w14:textId="77777777" w:rsidR="00D5121C" w:rsidRDefault="00D5121C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C4CEADB" w14:textId="77777777" w:rsidR="00D5121C" w:rsidRPr="00871D2B" w:rsidRDefault="00D5121C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</w:tr>
      <w:tr w:rsidR="00D5121C" w14:paraId="13282A0F" w14:textId="77777777">
        <w:tc>
          <w:tcPr>
            <w:tcW w:w="4140" w:type="dxa"/>
            <w:vAlign w:val="bottom"/>
          </w:tcPr>
          <w:p w14:paraId="1932541E" w14:textId="77777777" w:rsidR="00D5121C" w:rsidRDefault="009B2480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D1C24A" w14:textId="77777777" w:rsidR="00D5121C" w:rsidRDefault="009B2480" w:rsidP="002B12C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175DFD" w14:textId="77777777" w:rsidR="00D5121C" w:rsidRDefault="00D5121C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7D62DD" w14:textId="77777777" w:rsidR="00D5121C" w:rsidRDefault="009B2480" w:rsidP="002B12C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469BB7" w14:textId="77777777" w:rsidR="00D5121C" w:rsidRDefault="00D5121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D096BF" w14:textId="77777777" w:rsidR="00D5121C" w:rsidRDefault="009B2480" w:rsidP="00A44C78">
            <w:pPr>
              <w:tabs>
                <w:tab w:val="decimal" w:pos="990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80" w:type="dxa"/>
          </w:tcPr>
          <w:p w14:paraId="2033DA02" w14:textId="77777777" w:rsidR="00D5121C" w:rsidRDefault="00D5121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03F302F" w14:textId="77777777" w:rsidR="00D5121C" w:rsidRDefault="009B2480" w:rsidP="00A44C78">
            <w:pPr>
              <w:tabs>
                <w:tab w:val="decimal" w:pos="807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2</w:t>
            </w:r>
          </w:p>
        </w:tc>
      </w:tr>
      <w:tr w:rsidR="00D5121C" w14:paraId="65099B9F" w14:textId="77777777">
        <w:tc>
          <w:tcPr>
            <w:tcW w:w="4140" w:type="dxa"/>
            <w:vAlign w:val="bottom"/>
          </w:tcPr>
          <w:p w14:paraId="06E230A9" w14:textId="77777777" w:rsidR="00D5121C" w:rsidRDefault="009B2480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รายได้ค่าบริการการจัดการ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716F83" w14:textId="77777777" w:rsidR="00D5121C" w:rsidRDefault="009B2480" w:rsidP="002B12C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CFAF64" w14:textId="77777777" w:rsidR="00D5121C" w:rsidRDefault="00D5121C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886139" w14:textId="77777777" w:rsidR="00D5121C" w:rsidRDefault="009B2480" w:rsidP="002B12C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D06B600" w14:textId="77777777" w:rsidR="00D5121C" w:rsidRDefault="00D5121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81063A" w14:textId="77777777" w:rsidR="00D5121C" w:rsidRDefault="009B2480" w:rsidP="002B12C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31D8AC06" w14:textId="77777777" w:rsidR="00D5121C" w:rsidRDefault="00D5121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04C2A8F" w14:textId="77777777" w:rsidR="00D5121C" w:rsidRDefault="009B2480" w:rsidP="00A44C78">
            <w:pPr>
              <w:tabs>
                <w:tab w:val="decimal" w:pos="807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6</w:t>
            </w:r>
          </w:p>
        </w:tc>
      </w:tr>
      <w:tr w:rsidR="00D5121C" w14:paraId="51E92B45" w14:textId="77777777">
        <w:tc>
          <w:tcPr>
            <w:tcW w:w="4140" w:type="dxa"/>
          </w:tcPr>
          <w:p w14:paraId="3CA3FD47" w14:textId="77777777" w:rsidR="00D5121C" w:rsidRDefault="009B2480">
            <w:pPr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385073" w14:textId="77777777" w:rsidR="00D5121C" w:rsidRDefault="009B2480" w:rsidP="002B12C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734CCD" w14:textId="77777777" w:rsidR="00D5121C" w:rsidRDefault="00D5121C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564C96" w14:textId="77777777" w:rsidR="00D5121C" w:rsidRDefault="009B2480" w:rsidP="002B12C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C4D07D" w14:textId="77777777" w:rsidR="00D5121C" w:rsidRDefault="00D5121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7F1584" w14:textId="7C8FE70D" w:rsidR="00D5121C" w:rsidRPr="00871D2B" w:rsidRDefault="009B2480" w:rsidP="00A44C78">
            <w:pPr>
              <w:tabs>
                <w:tab w:val="decimal" w:pos="990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1</w:t>
            </w:r>
            <w:r w:rsidR="008C5CE9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</w:tcPr>
          <w:p w14:paraId="23693515" w14:textId="77777777" w:rsidR="00D5121C" w:rsidRDefault="00D5121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6262F16" w14:textId="77777777" w:rsidR="00D5121C" w:rsidRDefault="009B2480" w:rsidP="00A44C78">
            <w:pPr>
              <w:tabs>
                <w:tab w:val="decimal" w:pos="807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10</w:t>
            </w:r>
          </w:p>
        </w:tc>
      </w:tr>
      <w:tr w:rsidR="00D5121C" w14:paraId="00E9A76F" w14:textId="77777777">
        <w:tc>
          <w:tcPr>
            <w:tcW w:w="4140" w:type="dxa"/>
          </w:tcPr>
          <w:p w14:paraId="792DCC75" w14:textId="77777777" w:rsidR="00D5121C" w:rsidRDefault="009B2480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098EE6" w14:textId="77777777" w:rsidR="00D5121C" w:rsidRDefault="009B2480" w:rsidP="002B12C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BC0B10" w14:textId="77777777" w:rsidR="00D5121C" w:rsidRDefault="00D5121C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0121E2" w14:textId="77777777" w:rsidR="00D5121C" w:rsidRDefault="009B2480" w:rsidP="002B12C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7D8FFF" w14:textId="77777777" w:rsidR="00D5121C" w:rsidRDefault="00D5121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0A32FB" w14:textId="77777777" w:rsidR="00D5121C" w:rsidRDefault="009B2480" w:rsidP="00A44C78">
            <w:pPr>
              <w:tabs>
                <w:tab w:val="decimal" w:pos="990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</w:tcPr>
          <w:p w14:paraId="03529F14" w14:textId="77777777" w:rsidR="00D5121C" w:rsidRDefault="00D5121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3AD7838" w14:textId="77777777" w:rsidR="00D5121C" w:rsidRDefault="009B2480" w:rsidP="00A44C78">
            <w:pPr>
              <w:tabs>
                <w:tab w:val="decimal" w:pos="807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2</w:t>
            </w:r>
          </w:p>
        </w:tc>
      </w:tr>
      <w:tr w:rsidR="00D5121C" w14:paraId="65A3A04B" w14:textId="77777777">
        <w:tc>
          <w:tcPr>
            <w:tcW w:w="4140" w:type="dxa"/>
            <w:vAlign w:val="bottom"/>
          </w:tcPr>
          <w:p w14:paraId="1EC90273" w14:textId="77777777" w:rsidR="00D5121C" w:rsidRPr="00871D2B" w:rsidRDefault="00D5121C">
            <w:pPr>
              <w:ind w:left="268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6FC74E" w14:textId="77777777" w:rsidR="00D5121C" w:rsidRDefault="00D5121C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B3DABEC" w14:textId="77777777" w:rsidR="00D5121C" w:rsidRDefault="00D5121C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F98838" w14:textId="77777777" w:rsidR="00D5121C" w:rsidRDefault="00D5121C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AEB7170" w14:textId="77777777" w:rsidR="00D5121C" w:rsidRDefault="00D5121C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6B85CC" w14:textId="77777777" w:rsidR="00D5121C" w:rsidRDefault="00D5121C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08F887C1" w14:textId="77777777" w:rsidR="00D5121C" w:rsidRDefault="00D5121C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17CA3C5" w14:textId="77777777" w:rsidR="00D5121C" w:rsidRDefault="00D5121C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5A19F436" w14:textId="77777777" w:rsidTr="00944CF7">
        <w:tc>
          <w:tcPr>
            <w:tcW w:w="4140" w:type="dxa"/>
            <w:vAlign w:val="bottom"/>
          </w:tcPr>
          <w:p w14:paraId="51495462" w14:textId="77777777" w:rsidR="00D5121C" w:rsidRPr="00871D2B" w:rsidRDefault="009B248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รายการธุรกิจกับบริษัทร่วม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37061A" w14:textId="77777777" w:rsidR="00D5121C" w:rsidRPr="00944CF7" w:rsidRDefault="00D5121C" w:rsidP="00944CF7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AF1C666" w14:textId="77777777" w:rsidR="00D5121C" w:rsidRPr="00944CF7" w:rsidRDefault="00D5121C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54FE50" w14:textId="77777777" w:rsidR="00D5121C" w:rsidRPr="00944CF7" w:rsidRDefault="00D5121C">
            <w:pPr>
              <w:ind w:left="-18" w:right="9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FAD12F0" w14:textId="77777777" w:rsidR="00D5121C" w:rsidRDefault="00D5121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BC4CC9" w14:textId="77777777" w:rsidR="00D5121C" w:rsidRDefault="00D5121C">
            <w:pPr>
              <w:ind w:left="-18" w:right="9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3BDAC5CA" w14:textId="77777777" w:rsidR="00D5121C" w:rsidRDefault="00D5121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2E29925" w14:textId="77777777" w:rsidR="00D5121C" w:rsidRDefault="00D5121C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0687B452" w14:textId="77777777" w:rsidTr="00944CF7">
        <w:tc>
          <w:tcPr>
            <w:tcW w:w="4140" w:type="dxa"/>
            <w:vAlign w:val="bottom"/>
          </w:tcPr>
          <w:p w14:paraId="30BA984E" w14:textId="77777777" w:rsidR="00D5121C" w:rsidRPr="00871D2B" w:rsidRDefault="009B2480">
            <w:pPr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รายได้จากการขาย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71B644" w14:textId="153EDB27" w:rsidR="00D5121C" w:rsidRPr="00944CF7" w:rsidRDefault="00944CF7" w:rsidP="00A44C78">
            <w:pPr>
              <w:tabs>
                <w:tab w:val="decimal" w:pos="979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944CF7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269FE96" w14:textId="77777777" w:rsidR="00D5121C" w:rsidRPr="00944CF7" w:rsidRDefault="00D5121C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587698" w14:textId="77777777" w:rsidR="00D5121C" w:rsidRPr="00944CF7" w:rsidRDefault="009B2480" w:rsidP="002B12C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944CF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CA69BD" w14:textId="77777777" w:rsidR="00D5121C" w:rsidRDefault="00D5121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4751F4" w14:textId="77777777" w:rsidR="00D5121C" w:rsidRPr="00871D2B" w:rsidRDefault="009B2480" w:rsidP="002B12C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4A1FAC65" w14:textId="77777777" w:rsidR="00D5121C" w:rsidRDefault="00D5121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C2585B8" w14:textId="77777777" w:rsidR="00D5121C" w:rsidRDefault="009B2480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44CF7" w14:paraId="62B9C04C" w14:textId="77777777" w:rsidTr="00944CF7">
        <w:tc>
          <w:tcPr>
            <w:tcW w:w="4140" w:type="dxa"/>
            <w:vAlign w:val="bottom"/>
          </w:tcPr>
          <w:p w14:paraId="1F1D646A" w14:textId="77777777" w:rsidR="00944CF7" w:rsidRDefault="00944CF7" w:rsidP="00944CF7">
            <w:pPr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A1F9F1" w14:textId="2C05E3B1" w:rsidR="00944CF7" w:rsidRPr="00944CF7" w:rsidRDefault="00944CF7" w:rsidP="00A44C78">
            <w:pPr>
              <w:tabs>
                <w:tab w:val="decimal" w:pos="979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944CF7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71FE7EAB" w14:textId="77777777" w:rsidR="00944CF7" w:rsidRPr="00944CF7" w:rsidRDefault="00944CF7" w:rsidP="00944CF7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4E6A72" w14:textId="77777777" w:rsidR="00944CF7" w:rsidRPr="00944CF7" w:rsidRDefault="00944CF7" w:rsidP="00944CF7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944CF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5668DD" w14:textId="77777777" w:rsidR="00944CF7" w:rsidRDefault="00944CF7" w:rsidP="00944CF7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01AAC6" w14:textId="13956CBA" w:rsidR="00944CF7" w:rsidRDefault="00944CF7" w:rsidP="00A44C78">
            <w:pPr>
              <w:tabs>
                <w:tab w:val="decimal" w:pos="990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1</w:t>
            </w:r>
          </w:p>
        </w:tc>
        <w:tc>
          <w:tcPr>
            <w:tcW w:w="180" w:type="dxa"/>
          </w:tcPr>
          <w:p w14:paraId="5B012227" w14:textId="77777777" w:rsidR="00944CF7" w:rsidRDefault="00944CF7" w:rsidP="00944CF7">
            <w:pPr>
              <w:tabs>
                <w:tab w:val="decimal" w:pos="805"/>
                <w:tab w:val="decimal" w:pos="864"/>
              </w:tabs>
              <w:ind w:left="-10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5882329" w14:textId="77777777" w:rsidR="00944CF7" w:rsidRDefault="00944CF7" w:rsidP="00944CF7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44CF7" w14:paraId="273D936A" w14:textId="77777777" w:rsidTr="00944CF7">
        <w:tc>
          <w:tcPr>
            <w:tcW w:w="4140" w:type="dxa"/>
            <w:vAlign w:val="bottom"/>
          </w:tcPr>
          <w:p w14:paraId="0B130CBD" w14:textId="77777777" w:rsidR="00944CF7" w:rsidRPr="00871D2B" w:rsidRDefault="00944CF7" w:rsidP="00944CF7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DC5C10" w14:textId="170CEF4C" w:rsidR="00944CF7" w:rsidRPr="00944CF7" w:rsidRDefault="00944CF7" w:rsidP="00A44C78">
            <w:pPr>
              <w:tabs>
                <w:tab w:val="decimal" w:pos="979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944CF7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4C4D4DD" w14:textId="77777777" w:rsidR="00944CF7" w:rsidRPr="00944CF7" w:rsidRDefault="00944CF7" w:rsidP="00944CF7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26F049" w14:textId="77777777" w:rsidR="00944CF7" w:rsidRPr="00944CF7" w:rsidRDefault="00944CF7" w:rsidP="00944CF7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944CF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DCFDBB" w14:textId="77777777" w:rsidR="00944CF7" w:rsidRDefault="00944CF7" w:rsidP="00944CF7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FEC747" w14:textId="46DC2C4D" w:rsidR="00944CF7" w:rsidRDefault="00944CF7" w:rsidP="00A44C78">
            <w:pPr>
              <w:tabs>
                <w:tab w:val="decimal" w:pos="990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1</w:t>
            </w:r>
          </w:p>
        </w:tc>
        <w:tc>
          <w:tcPr>
            <w:tcW w:w="180" w:type="dxa"/>
          </w:tcPr>
          <w:p w14:paraId="172FA831" w14:textId="77777777" w:rsidR="00944CF7" w:rsidRDefault="00944CF7" w:rsidP="00944CF7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A541886" w14:textId="77777777" w:rsidR="00944CF7" w:rsidRDefault="00944CF7" w:rsidP="00944CF7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44CF7" w14:paraId="2F501C6D" w14:textId="77777777" w:rsidTr="00944CF7">
        <w:tc>
          <w:tcPr>
            <w:tcW w:w="4140" w:type="dxa"/>
            <w:vAlign w:val="bottom"/>
          </w:tcPr>
          <w:p w14:paraId="004D0EF8" w14:textId="77777777" w:rsidR="00944CF7" w:rsidRDefault="00944CF7" w:rsidP="00944CF7">
            <w:pPr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44022F" w14:textId="6644E823" w:rsidR="00944CF7" w:rsidRPr="00944CF7" w:rsidRDefault="00944CF7" w:rsidP="00A44C78">
            <w:pPr>
              <w:tabs>
                <w:tab w:val="decimal" w:pos="979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944CF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14807E" w14:textId="77777777" w:rsidR="00944CF7" w:rsidRPr="00944CF7" w:rsidRDefault="00944CF7" w:rsidP="00944CF7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8924B92" w14:textId="77777777" w:rsidR="00944CF7" w:rsidRPr="00944CF7" w:rsidRDefault="00944CF7" w:rsidP="00944CF7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944CF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6A0C29" w14:textId="77777777" w:rsidR="00944CF7" w:rsidRDefault="00944CF7" w:rsidP="00944CF7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615EDB" w14:textId="17D7A06C" w:rsidR="00944CF7" w:rsidRDefault="00944CF7" w:rsidP="00A44C78">
            <w:pPr>
              <w:tabs>
                <w:tab w:val="decimal" w:pos="990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C80C8DB" w14:textId="77777777" w:rsidR="00944CF7" w:rsidRDefault="00944CF7" w:rsidP="00944CF7">
            <w:pPr>
              <w:tabs>
                <w:tab w:val="decimal" w:pos="805"/>
                <w:tab w:val="decimal" w:pos="864"/>
              </w:tabs>
              <w:ind w:left="-10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3A65678" w14:textId="77777777" w:rsidR="00944CF7" w:rsidRPr="00871D2B" w:rsidRDefault="00944CF7" w:rsidP="00944CF7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44CF7" w14:paraId="42CE92ED" w14:textId="77777777" w:rsidTr="00944CF7">
        <w:tc>
          <w:tcPr>
            <w:tcW w:w="4140" w:type="dxa"/>
            <w:vAlign w:val="bottom"/>
          </w:tcPr>
          <w:p w14:paraId="2F5F4B7A" w14:textId="77777777" w:rsidR="00944CF7" w:rsidRPr="00871D2B" w:rsidRDefault="00944CF7" w:rsidP="00944CF7">
            <w:pPr>
              <w:ind w:left="268" w:right="-36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DF64E7" w14:textId="77777777" w:rsidR="00944CF7" w:rsidRPr="00944CF7" w:rsidRDefault="00944CF7" w:rsidP="00A44C78">
            <w:pPr>
              <w:tabs>
                <w:tab w:val="decimal" w:pos="979"/>
              </w:tabs>
              <w:ind w:left="-18" w:right="9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62EED1A" w14:textId="77777777" w:rsidR="00944CF7" w:rsidRPr="00944CF7" w:rsidRDefault="00944CF7" w:rsidP="00944CF7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4AC99A" w14:textId="77777777" w:rsidR="00944CF7" w:rsidRPr="00871D2B" w:rsidRDefault="00944CF7" w:rsidP="00944CF7">
            <w:pPr>
              <w:ind w:left="-18" w:right="95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D24D38A" w14:textId="77777777" w:rsidR="00944CF7" w:rsidRDefault="00944CF7" w:rsidP="00944CF7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D4309F" w14:textId="77777777" w:rsidR="00944CF7" w:rsidRDefault="00944CF7" w:rsidP="00944CF7">
            <w:pPr>
              <w:ind w:left="-18" w:right="9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F5A1549" w14:textId="77777777" w:rsidR="00944CF7" w:rsidRDefault="00944CF7" w:rsidP="00944CF7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DEF5CF9" w14:textId="77777777" w:rsidR="00944CF7" w:rsidRPr="00871D2B" w:rsidRDefault="00944CF7" w:rsidP="00944CF7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</w:tr>
      <w:tr w:rsidR="00944CF7" w14:paraId="42DBE664" w14:textId="77777777" w:rsidTr="00ED335B">
        <w:tc>
          <w:tcPr>
            <w:tcW w:w="4140" w:type="dxa"/>
            <w:vAlign w:val="bottom"/>
          </w:tcPr>
          <w:p w14:paraId="09E7591B" w14:textId="77777777" w:rsidR="00944CF7" w:rsidRDefault="00944CF7" w:rsidP="00944CF7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520D78" w14:textId="77777777" w:rsidR="00944CF7" w:rsidRPr="00ED335B" w:rsidRDefault="00944CF7" w:rsidP="00A44C78">
            <w:pPr>
              <w:tabs>
                <w:tab w:val="decimal" w:pos="979"/>
              </w:tabs>
              <w:ind w:left="-18" w:right="9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5DB71F5" w14:textId="77777777" w:rsidR="00944CF7" w:rsidRPr="00ED335B" w:rsidRDefault="00944CF7" w:rsidP="00944CF7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AFBB24" w14:textId="77777777" w:rsidR="00944CF7" w:rsidRPr="00ED335B" w:rsidRDefault="00944CF7" w:rsidP="00944CF7">
            <w:pPr>
              <w:ind w:left="-18" w:right="9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6AB2693" w14:textId="77777777" w:rsidR="00944CF7" w:rsidRPr="00ED335B" w:rsidRDefault="00944CF7" w:rsidP="00944CF7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F3AEB8" w14:textId="77777777" w:rsidR="00944CF7" w:rsidRPr="00ED335B" w:rsidRDefault="00944CF7" w:rsidP="00944CF7">
            <w:pPr>
              <w:ind w:left="-18" w:right="9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582901A" w14:textId="77777777" w:rsidR="00944CF7" w:rsidRPr="00ED335B" w:rsidRDefault="00944CF7" w:rsidP="00944CF7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DF0551" w14:textId="77777777" w:rsidR="00944CF7" w:rsidRPr="00ED335B" w:rsidRDefault="00944CF7" w:rsidP="00944CF7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44CF7" w14:paraId="3CAA82C2" w14:textId="77777777" w:rsidTr="00ED335B">
        <w:trPr>
          <w:trHeight w:val="68"/>
        </w:trPr>
        <w:tc>
          <w:tcPr>
            <w:tcW w:w="4140" w:type="dxa"/>
            <w:vAlign w:val="bottom"/>
          </w:tcPr>
          <w:p w14:paraId="09226ED0" w14:textId="77777777" w:rsidR="00944CF7" w:rsidRPr="00871D2B" w:rsidRDefault="00944CF7" w:rsidP="00944CF7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ซื้อสินค้าและค่าใช้จ่ายในการบริการ/ผลิต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01C4EF" w14:textId="7D267F49" w:rsidR="00944CF7" w:rsidRPr="00ED335B" w:rsidRDefault="00ED335B" w:rsidP="00A44C78">
            <w:pPr>
              <w:tabs>
                <w:tab w:val="decimal" w:pos="979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ED335B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3ECAE1D" w14:textId="77777777" w:rsidR="00944CF7" w:rsidRPr="00ED335B" w:rsidRDefault="00944CF7" w:rsidP="00ED335B">
            <w:pPr>
              <w:tabs>
                <w:tab w:val="decimal" w:pos="805"/>
                <w:tab w:val="decimal" w:pos="864"/>
              </w:tabs>
              <w:ind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E0453C" w14:textId="77777777" w:rsidR="00944CF7" w:rsidRPr="00ED335B" w:rsidRDefault="00944CF7" w:rsidP="00A44C78">
            <w:pPr>
              <w:tabs>
                <w:tab w:val="decimal" w:pos="990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BCCD934" w14:textId="77777777" w:rsidR="00944CF7" w:rsidRPr="00ED335B" w:rsidRDefault="00944CF7" w:rsidP="00944CF7">
            <w:pPr>
              <w:tabs>
                <w:tab w:val="decimal" w:pos="864"/>
              </w:tabs>
              <w:ind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B56187" w14:textId="77777777" w:rsidR="00944CF7" w:rsidRPr="00ED335B" w:rsidRDefault="00944CF7" w:rsidP="00944CF7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6B5661" w14:textId="77777777" w:rsidR="00944CF7" w:rsidRPr="00ED335B" w:rsidRDefault="00944CF7" w:rsidP="00944CF7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DD9503" w14:textId="77777777" w:rsidR="00944CF7" w:rsidRPr="00ED335B" w:rsidRDefault="00944CF7" w:rsidP="00944CF7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</w:tr>
    </w:tbl>
    <w:p w14:paraId="70EA02D5" w14:textId="7C69BCFD" w:rsidR="00D5121C" w:rsidRPr="006C7AD2" w:rsidRDefault="00D5121C" w:rsidP="002E363B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8"/>
          <w:szCs w:val="8"/>
          <w:cs/>
          <w:lang w:val="en-GB"/>
        </w:rPr>
      </w:pP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080"/>
        <w:gridCol w:w="180"/>
        <w:gridCol w:w="1080"/>
        <w:gridCol w:w="180"/>
        <w:gridCol w:w="1080"/>
      </w:tblGrid>
      <w:tr w:rsidR="00D5121C" w14:paraId="024491F6" w14:textId="77777777" w:rsidTr="002B12CA">
        <w:trPr>
          <w:tblHeader/>
        </w:trPr>
        <w:tc>
          <w:tcPr>
            <w:tcW w:w="4140" w:type="dxa"/>
          </w:tcPr>
          <w:p w14:paraId="5C7B9D1D" w14:textId="77777777" w:rsidR="00D5121C" w:rsidRDefault="00D5121C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0" w:type="dxa"/>
            <w:gridSpan w:val="7"/>
          </w:tcPr>
          <w:p w14:paraId="0D474591" w14:textId="77777777" w:rsidR="00D5121C" w:rsidRPr="00871D2B" w:rsidRDefault="009B2480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871D2B"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871D2B"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  <w:t>ล้านบาท</w:t>
            </w:r>
            <w:r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D5121C" w14:paraId="41D1E942" w14:textId="77777777" w:rsidTr="002B12CA">
        <w:trPr>
          <w:tblHeader/>
        </w:trPr>
        <w:tc>
          <w:tcPr>
            <w:tcW w:w="4140" w:type="dxa"/>
          </w:tcPr>
          <w:p w14:paraId="1BA04C62" w14:textId="77777777" w:rsidR="00D5121C" w:rsidRDefault="00D5121C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</w:tcPr>
          <w:p w14:paraId="6F9F000D" w14:textId="77777777" w:rsidR="00D5121C" w:rsidRPr="00871D2B" w:rsidRDefault="009B24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</w:t>
            </w:r>
            <w:r w:rsidRPr="00871D2B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  <w:lang w:val="en-GB"/>
              </w:rPr>
              <w:t>หก</w:t>
            </w:r>
            <w:r w:rsidRPr="00871D2B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30</w:t>
            </w:r>
            <w:r w:rsidRPr="00871D2B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  <w:lang w:val="en-GB"/>
              </w:rPr>
              <w:t>มิถุนายน</w:t>
            </w:r>
          </w:p>
        </w:tc>
      </w:tr>
      <w:tr w:rsidR="00D5121C" w14:paraId="56EFDE39" w14:textId="77777777" w:rsidTr="002B12CA">
        <w:trPr>
          <w:tblHeader/>
        </w:trPr>
        <w:tc>
          <w:tcPr>
            <w:tcW w:w="4140" w:type="dxa"/>
          </w:tcPr>
          <w:p w14:paraId="2CEE709B" w14:textId="77777777" w:rsidR="00D5121C" w:rsidRDefault="00D5121C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5262A5CD" w14:textId="77777777" w:rsidR="00D5121C" w:rsidRPr="00871D2B" w:rsidRDefault="009B24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2D7F8BDB" w14:textId="77777777" w:rsidR="00D5121C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112516FF" w14:textId="77777777" w:rsidR="00D5121C" w:rsidRPr="00871D2B" w:rsidRDefault="009B24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23AA9BBB" w14:textId="77777777" w:rsidTr="000C21BF">
        <w:trPr>
          <w:tblHeader/>
        </w:trPr>
        <w:tc>
          <w:tcPr>
            <w:tcW w:w="4140" w:type="dxa"/>
          </w:tcPr>
          <w:p w14:paraId="4B2D0347" w14:textId="77777777" w:rsidR="00D5121C" w:rsidRPr="00871D2B" w:rsidRDefault="00D5121C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39B14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EC11166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FC56CAA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80" w:type="dxa"/>
          </w:tcPr>
          <w:p w14:paraId="53E6A447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390EA2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1F34AB2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D857372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5121C" w14:paraId="5D4A2A1E" w14:textId="77777777">
        <w:tc>
          <w:tcPr>
            <w:tcW w:w="4140" w:type="dxa"/>
          </w:tcPr>
          <w:p w14:paraId="63251B11" w14:textId="77777777" w:rsidR="00D5121C" w:rsidRDefault="009B2480">
            <w:pPr>
              <w:ind w:left="-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รรายการธุรกิจกับบริษัทย่อย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8C359E" w14:textId="77777777" w:rsidR="00D5121C" w:rsidRPr="00871D2B" w:rsidRDefault="00D5121C">
            <w:pPr>
              <w:tabs>
                <w:tab w:val="decimal" w:pos="864"/>
              </w:tabs>
              <w:ind w:left="-115"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1AF1AB18" w14:textId="77777777" w:rsidR="00D5121C" w:rsidRDefault="00D5121C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43D7024" w14:textId="77777777" w:rsidR="00D5121C" w:rsidRPr="00871D2B" w:rsidRDefault="00D5121C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0403E64E" w14:textId="77777777" w:rsidR="00D5121C" w:rsidRDefault="00D5121C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4A6EDEB" w14:textId="77777777" w:rsidR="00D5121C" w:rsidRDefault="00D5121C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330210F6" w14:textId="77777777" w:rsidR="00D5121C" w:rsidRDefault="00D5121C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15176DF" w14:textId="77777777" w:rsidR="00D5121C" w:rsidRPr="00871D2B" w:rsidRDefault="00D5121C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</w:tr>
      <w:tr w:rsidR="00D5121C" w14:paraId="48473FEC" w14:textId="77777777">
        <w:tc>
          <w:tcPr>
            <w:tcW w:w="4140" w:type="dxa"/>
            <w:vAlign w:val="bottom"/>
          </w:tcPr>
          <w:p w14:paraId="013EAA54" w14:textId="77777777" w:rsidR="00D5121C" w:rsidRDefault="009B2480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18FB6E" w14:textId="77777777" w:rsidR="00D5121C" w:rsidRDefault="009B2480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729D87" w14:textId="77777777" w:rsidR="00D5121C" w:rsidRDefault="00D5121C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121EEE" w14:textId="77777777" w:rsidR="00D5121C" w:rsidRDefault="009B2480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3976F7" w14:textId="77777777" w:rsidR="00D5121C" w:rsidRDefault="00D5121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95A7C9" w14:textId="77777777" w:rsidR="00D5121C" w:rsidRDefault="009B2480" w:rsidP="00A44C78">
            <w:pPr>
              <w:tabs>
                <w:tab w:val="decimal" w:pos="904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8</w:t>
            </w:r>
          </w:p>
        </w:tc>
        <w:tc>
          <w:tcPr>
            <w:tcW w:w="180" w:type="dxa"/>
          </w:tcPr>
          <w:p w14:paraId="2252C3DB" w14:textId="77777777" w:rsidR="00D5121C" w:rsidRDefault="00D5121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C30695F" w14:textId="77777777" w:rsidR="00D5121C" w:rsidRDefault="009B2480" w:rsidP="00A44C78">
            <w:pPr>
              <w:tabs>
                <w:tab w:val="decimal" w:pos="897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3</w:t>
            </w:r>
          </w:p>
        </w:tc>
      </w:tr>
      <w:tr w:rsidR="00D5121C" w14:paraId="28713BD7" w14:textId="77777777">
        <w:tc>
          <w:tcPr>
            <w:tcW w:w="4140" w:type="dxa"/>
            <w:vAlign w:val="bottom"/>
          </w:tcPr>
          <w:p w14:paraId="706C157A" w14:textId="77777777" w:rsidR="00D5121C" w:rsidRDefault="009B2480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รายได้ค่าบริการการจัดการ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80D3DD" w14:textId="77777777" w:rsidR="00D5121C" w:rsidRDefault="009B2480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4CD0E0" w14:textId="77777777" w:rsidR="00D5121C" w:rsidRDefault="00D5121C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F60A7F" w14:textId="77777777" w:rsidR="00D5121C" w:rsidRDefault="009B2480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FDA445" w14:textId="77777777" w:rsidR="00D5121C" w:rsidRDefault="00D5121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93C7C0" w14:textId="77777777" w:rsidR="00D5121C" w:rsidRDefault="009B2480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4D63050A" w14:textId="77777777" w:rsidR="00D5121C" w:rsidRDefault="00D5121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AC526DF" w14:textId="77777777" w:rsidR="00D5121C" w:rsidRDefault="009B2480" w:rsidP="00A44C78">
            <w:pPr>
              <w:tabs>
                <w:tab w:val="decimal" w:pos="897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9</w:t>
            </w:r>
          </w:p>
        </w:tc>
      </w:tr>
      <w:tr w:rsidR="00D5121C" w14:paraId="5CC3ACC4" w14:textId="77777777">
        <w:tc>
          <w:tcPr>
            <w:tcW w:w="4140" w:type="dxa"/>
          </w:tcPr>
          <w:p w14:paraId="1B116047" w14:textId="77777777" w:rsidR="00D5121C" w:rsidRDefault="009B2480">
            <w:pPr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A74DFA" w14:textId="77777777" w:rsidR="00D5121C" w:rsidRDefault="009B2480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671C8E" w14:textId="77777777" w:rsidR="00D5121C" w:rsidRDefault="00D5121C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BF37ED" w14:textId="77777777" w:rsidR="00D5121C" w:rsidRDefault="009B2480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D12563" w14:textId="77777777" w:rsidR="00D5121C" w:rsidRDefault="00D5121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9419D7" w14:textId="086E1D2A" w:rsidR="00D5121C" w:rsidRDefault="009B2480" w:rsidP="00A44C78">
            <w:pPr>
              <w:tabs>
                <w:tab w:val="decimal" w:pos="904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2</w:t>
            </w:r>
            <w:r w:rsidR="008C5CE9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</w:tcPr>
          <w:p w14:paraId="3FAFFC89" w14:textId="77777777" w:rsidR="00D5121C" w:rsidRDefault="00D5121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D77ECC8" w14:textId="77777777" w:rsidR="00D5121C" w:rsidRDefault="009B2480" w:rsidP="00A44C78">
            <w:pPr>
              <w:tabs>
                <w:tab w:val="decimal" w:pos="897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18</w:t>
            </w:r>
          </w:p>
        </w:tc>
      </w:tr>
      <w:tr w:rsidR="00D5121C" w14:paraId="7962A128" w14:textId="77777777">
        <w:tc>
          <w:tcPr>
            <w:tcW w:w="4140" w:type="dxa"/>
          </w:tcPr>
          <w:p w14:paraId="59C7BB8F" w14:textId="77777777" w:rsidR="00D5121C" w:rsidRDefault="009B2480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734D6A" w14:textId="77777777" w:rsidR="00D5121C" w:rsidRDefault="009B2480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6DCE01" w14:textId="77777777" w:rsidR="00D5121C" w:rsidRDefault="00D5121C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849E74" w14:textId="77777777" w:rsidR="00D5121C" w:rsidRDefault="009B2480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BFBAC8" w14:textId="77777777" w:rsidR="00D5121C" w:rsidRDefault="00D5121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6D6134" w14:textId="77777777" w:rsidR="00D5121C" w:rsidRDefault="009B2480" w:rsidP="00A44C78">
            <w:pPr>
              <w:tabs>
                <w:tab w:val="decimal" w:pos="904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3</w:t>
            </w:r>
          </w:p>
        </w:tc>
        <w:tc>
          <w:tcPr>
            <w:tcW w:w="180" w:type="dxa"/>
          </w:tcPr>
          <w:p w14:paraId="5A36B37F" w14:textId="77777777" w:rsidR="00D5121C" w:rsidRDefault="00D5121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F910465" w14:textId="77777777" w:rsidR="00D5121C" w:rsidRDefault="009B2480" w:rsidP="00A44C78">
            <w:pPr>
              <w:tabs>
                <w:tab w:val="decimal" w:pos="897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3</w:t>
            </w:r>
          </w:p>
        </w:tc>
      </w:tr>
      <w:tr w:rsidR="0009174E" w14:paraId="61E2A4E2" w14:textId="77777777">
        <w:tc>
          <w:tcPr>
            <w:tcW w:w="4140" w:type="dxa"/>
          </w:tcPr>
          <w:p w14:paraId="468522E9" w14:textId="77777777" w:rsidR="0009174E" w:rsidRPr="00871D2B" w:rsidRDefault="0009174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991856" w14:textId="77777777" w:rsidR="0009174E" w:rsidRPr="00871D2B" w:rsidRDefault="0009174E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18479754" w14:textId="77777777" w:rsidR="0009174E" w:rsidRDefault="0009174E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851D34" w14:textId="77777777" w:rsidR="0009174E" w:rsidRPr="00871D2B" w:rsidRDefault="0009174E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6BE0365" w14:textId="77777777" w:rsidR="0009174E" w:rsidRDefault="0009174E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9519AE" w14:textId="77777777" w:rsidR="0009174E" w:rsidRPr="00871D2B" w:rsidRDefault="0009174E" w:rsidP="00A44C78">
            <w:pPr>
              <w:tabs>
                <w:tab w:val="decimal" w:pos="904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2D06CF7A" w14:textId="77777777" w:rsidR="0009174E" w:rsidRDefault="0009174E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95235B0" w14:textId="77777777" w:rsidR="0009174E" w:rsidRPr="00871D2B" w:rsidRDefault="0009174E" w:rsidP="00A44C78">
            <w:pPr>
              <w:tabs>
                <w:tab w:val="decimal" w:pos="897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09174E" w14:paraId="4AE0FB08" w14:textId="77777777">
        <w:tc>
          <w:tcPr>
            <w:tcW w:w="4140" w:type="dxa"/>
          </w:tcPr>
          <w:p w14:paraId="5A67ED52" w14:textId="77777777" w:rsidR="0009174E" w:rsidRPr="00871D2B" w:rsidRDefault="0009174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085B46" w14:textId="77777777" w:rsidR="0009174E" w:rsidRPr="00871D2B" w:rsidRDefault="0009174E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BA26944" w14:textId="77777777" w:rsidR="0009174E" w:rsidRDefault="0009174E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AD3190" w14:textId="77777777" w:rsidR="0009174E" w:rsidRPr="00871D2B" w:rsidRDefault="0009174E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F5355AC" w14:textId="77777777" w:rsidR="0009174E" w:rsidRDefault="0009174E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0AAB0E" w14:textId="77777777" w:rsidR="0009174E" w:rsidRPr="00871D2B" w:rsidRDefault="0009174E" w:rsidP="00A44C78">
            <w:pPr>
              <w:tabs>
                <w:tab w:val="decimal" w:pos="904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135136CB" w14:textId="77777777" w:rsidR="0009174E" w:rsidRDefault="0009174E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DAFC338" w14:textId="77777777" w:rsidR="0009174E" w:rsidRPr="00871D2B" w:rsidRDefault="0009174E" w:rsidP="00A44C78">
            <w:pPr>
              <w:tabs>
                <w:tab w:val="decimal" w:pos="897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09174E" w14:paraId="774320DB" w14:textId="77777777">
        <w:tc>
          <w:tcPr>
            <w:tcW w:w="4140" w:type="dxa"/>
          </w:tcPr>
          <w:p w14:paraId="739E25B9" w14:textId="77777777" w:rsidR="0009174E" w:rsidRPr="00871D2B" w:rsidRDefault="0009174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1A1A01" w14:textId="77777777" w:rsidR="0009174E" w:rsidRPr="00871D2B" w:rsidRDefault="0009174E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25644C24" w14:textId="77777777" w:rsidR="0009174E" w:rsidRDefault="0009174E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C9C843" w14:textId="77777777" w:rsidR="0009174E" w:rsidRPr="00871D2B" w:rsidRDefault="0009174E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F147B3F" w14:textId="77777777" w:rsidR="0009174E" w:rsidRDefault="0009174E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C8EF9D" w14:textId="77777777" w:rsidR="0009174E" w:rsidRPr="00871D2B" w:rsidRDefault="0009174E" w:rsidP="00A44C78">
            <w:pPr>
              <w:tabs>
                <w:tab w:val="decimal" w:pos="904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2A9D17B4" w14:textId="77777777" w:rsidR="0009174E" w:rsidRDefault="0009174E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7A31AAC" w14:textId="77777777" w:rsidR="0009174E" w:rsidRPr="00871D2B" w:rsidRDefault="0009174E" w:rsidP="00A44C78">
            <w:pPr>
              <w:tabs>
                <w:tab w:val="decimal" w:pos="897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09174E" w14:paraId="3528D6EF" w14:textId="77777777">
        <w:tc>
          <w:tcPr>
            <w:tcW w:w="4140" w:type="dxa"/>
          </w:tcPr>
          <w:p w14:paraId="51450EF8" w14:textId="77777777" w:rsidR="0009174E" w:rsidRPr="00871D2B" w:rsidRDefault="0009174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5C17AF" w14:textId="77777777" w:rsidR="0009174E" w:rsidRPr="00871D2B" w:rsidRDefault="0009174E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25057B61" w14:textId="77777777" w:rsidR="0009174E" w:rsidRDefault="0009174E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5AF3CE" w14:textId="77777777" w:rsidR="0009174E" w:rsidRPr="00871D2B" w:rsidRDefault="0009174E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2480F2F" w14:textId="77777777" w:rsidR="0009174E" w:rsidRDefault="0009174E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7B66C1" w14:textId="77777777" w:rsidR="0009174E" w:rsidRPr="00871D2B" w:rsidRDefault="0009174E" w:rsidP="00A44C78">
            <w:pPr>
              <w:tabs>
                <w:tab w:val="decimal" w:pos="904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7621A412" w14:textId="77777777" w:rsidR="0009174E" w:rsidRDefault="0009174E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3A03BF5" w14:textId="77777777" w:rsidR="0009174E" w:rsidRPr="00871D2B" w:rsidRDefault="0009174E" w:rsidP="00A44C78">
            <w:pPr>
              <w:tabs>
                <w:tab w:val="decimal" w:pos="897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09174E" w14:paraId="1A1BB1AA" w14:textId="77777777">
        <w:tc>
          <w:tcPr>
            <w:tcW w:w="4140" w:type="dxa"/>
          </w:tcPr>
          <w:p w14:paraId="4F851C4C" w14:textId="77777777" w:rsidR="0009174E" w:rsidRPr="00871D2B" w:rsidRDefault="0009174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9B6FAB" w14:textId="77777777" w:rsidR="0009174E" w:rsidRPr="00871D2B" w:rsidRDefault="0009174E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2617C7B8" w14:textId="77777777" w:rsidR="0009174E" w:rsidRDefault="0009174E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559417" w14:textId="77777777" w:rsidR="0009174E" w:rsidRPr="00871D2B" w:rsidRDefault="0009174E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31F23AD" w14:textId="77777777" w:rsidR="0009174E" w:rsidRDefault="0009174E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A87E49" w14:textId="77777777" w:rsidR="0009174E" w:rsidRPr="00871D2B" w:rsidRDefault="0009174E" w:rsidP="00A44C78">
            <w:pPr>
              <w:tabs>
                <w:tab w:val="decimal" w:pos="904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27019994" w14:textId="77777777" w:rsidR="0009174E" w:rsidRDefault="0009174E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36D7B31" w14:textId="77777777" w:rsidR="0009174E" w:rsidRPr="00871D2B" w:rsidRDefault="0009174E" w:rsidP="00A44C78">
            <w:pPr>
              <w:tabs>
                <w:tab w:val="decimal" w:pos="897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D5121C" w14:paraId="10BA3D17" w14:textId="77777777" w:rsidTr="00ED335B">
        <w:tc>
          <w:tcPr>
            <w:tcW w:w="4140" w:type="dxa"/>
            <w:vAlign w:val="bottom"/>
          </w:tcPr>
          <w:p w14:paraId="0F4795B7" w14:textId="77777777" w:rsidR="00D5121C" w:rsidRPr="00871D2B" w:rsidRDefault="009B248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lastRenderedPageBreak/>
              <w:t>รายการธุรกิจกับบริษัทร่วม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473C3C" w14:textId="77777777" w:rsidR="00D5121C" w:rsidRDefault="00D5121C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FDEB0D2" w14:textId="77777777" w:rsidR="00D5121C" w:rsidRDefault="00D5121C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325F20" w14:textId="77777777" w:rsidR="00D5121C" w:rsidRDefault="00D5121C">
            <w:pPr>
              <w:ind w:left="-18" w:right="9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0782BC3" w14:textId="77777777" w:rsidR="00D5121C" w:rsidRDefault="00D5121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33A936" w14:textId="77777777" w:rsidR="00D5121C" w:rsidRDefault="00D5121C">
            <w:pPr>
              <w:ind w:left="-18" w:right="9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1EF6080" w14:textId="77777777" w:rsidR="00D5121C" w:rsidRDefault="00D5121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55C6D8" w14:textId="77777777" w:rsidR="00D5121C" w:rsidRDefault="00D5121C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6C37989D" w14:textId="77777777" w:rsidTr="00ED335B">
        <w:tc>
          <w:tcPr>
            <w:tcW w:w="4140" w:type="dxa"/>
            <w:vAlign w:val="bottom"/>
          </w:tcPr>
          <w:p w14:paraId="53C6660F" w14:textId="77777777" w:rsidR="00D5121C" w:rsidRPr="00871D2B" w:rsidRDefault="009B2480">
            <w:pPr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รายได้จากการขาย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462AF5" w14:textId="1D7FA97C" w:rsidR="00D5121C" w:rsidRDefault="00ED335B" w:rsidP="00A44C78">
            <w:pPr>
              <w:tabs>
                <w:tab w:val="decimal" w:pos="896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07EAED39" w14:textId="77777777" w:rsidR="00D5121C" w:rsidRDefault="00D5121C" w:rsidP="00ED335B">
            <w:pPr>
              <w:tabs>
                <w:tab w:val="decimal" w:pos="805"/>
                <w:tab w:val="decimal" w:pos="864"/>
              </w:tabs>
              <w:ind w:left="-10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9B4CB1" w14:textId="77777777" w:rsidR="00D5121C" w:rsidRDefault="009B2480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DA09DB" w14:textId="77777777" w:rsidR="00D5121C" w:rsidRDefault="00D5121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B8CB15" w14:textId="77777777" w:rsidR="00D5121C" w:rsidRDefault="009B2480" w:rsidP="00A44C78">
            <w:pPr>
              <w:tabs>
                <w:tab w:val="decimal" w:pos="904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53CB22" w14:textId="77777777" w:rsidR="00D5121C" w:rsidRDefault="00D5121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A49D68" w14:textId="77777777" w:rsidR="00D5121C" w:rsidRDefault="009B2480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1C956BE0" w14:textId="77777777" w:rsidTr="00ED335B">
        <w:tc>
          <w:tcPr>
            <w:tcW w:w="4140" w:type="dxa"/>
            <w:vAlign w:val="bottom"/>
          </w:tcPr>
          <w:p w14:paraId="2BE6A637" w14:textId="77777777" w:rsidR="00D5121C" w:rsidRDefault="009B2480">
            <w:pPr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83441A" w14:textId="60BF69E7" w:rsidR="00D5121C" w:rsidRDefault="00ED335B" w:rsidP="00A44C78">
            <w:pPr>
              <w:tabs>
                <w:tab w:val="decimal" w:pos="896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8D87529" w14:textId="77777777" w:rsidR="00D5121C" w:rsidRDefault="00D5121C" w:rsidP="00ED335B">
            <w:pPr>
              <w:tabs>
                <w:tab w:val="decimal" w:pos="805"/>
                <w:tab w:val="decimal" w:pos="864"/>
              </w:tabs>
              <w:ind w:left="-10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31365F6" w14:textId="77777777" w:rsidR="00D5121C" w:rsidRDefault="009B2480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3B4D74" w14:textId="77777777" w:rsidR="00D5121C" w:rsidRDefault="00D5121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175919" w14:textId="39B801F1" w:rsidR="00D5121C" w:rsidRDefault="00ED335B" w:rsidP="00A44C78">
            <w:pPr>
              <w:tabs>
                <w:tab w:val="decimal" w:pos="904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AC1D486" w14:textId="77777777" w:rsidR="00D5121C" w:rsidRDefault="00D5121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02D440" w14:textId="77777777" w:rsidR="00D5121C" w:rsidRDefault="009B2480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66A62D69" w14:textId="77777777" w:rsidTr="00ED335B">
        <w:tc>
          <w:tcPr>
            <w:tcW w:w="4140" w:type="dxa"/>
            <w:vAlign w:val="bottom"/>
          </w:tcPr>
          <w:p w14:paraId="2B5834F0" w14:textId="77777777" w:rsidR="00D5121C" w:rsidRPr="00871D2B" w:rsidRDefault="009B2480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F39661" w14:textId="2A4EBA35" w:rsidR="00D5121C" w:rsidRDefault="00ED335B" w:rsidP="00A44C78">
            <w:pPr>
              <w:tabs>
                <w:tab w:val="decimal" w:pos="896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8DCF41C" w14:textId="77777777" w:rsidR="00D5121C" w:rsidRDefault="00D5121C" w:rsidP="00ED335B">
            <w:pPr>
              <w:tabs>
                <w:tab w:val="decimal" w:pos="805"/>
                <w:tab w:val="decimal" w:pos="864"/>
              </w:tabs>
              <w:ind w:left="-10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8DAD2A" w14:textId="77777777" w:rsidR="00D5121C" w:rsidRDefault="009B2480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38F9AD" w14:textId="77777777" w:rsidR="00D5121C" w:rsidRDefault="00D5121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CF3E62" w14:textId="77777777" w:rsidR="00D5121C" w:rsidRDefault="009B2480" w:rsidP="00A44C78">
            <w:pPr>
              <w:tabs>
                <w:tab w:val="decimal" w:pos="904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E991BF3" w14:textId="77777777" w:rsidR="00D5121C" w:rsidRDefault="00D5121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D23E20" w14:textId="77777777" w:rsidR="00D5121C" w:rsidRDefault="009B2480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11BFFA38" w14:textId="77777777" w:rsidTr="00ED335B">
        <w:tc>
          <w:tcPr>
            <w:tcW w:w="4140" w:type="dxa"/>
            <w:vAlign w:val="bottom"/>
          </w:tcPr>
          <w:p w14:paraId="1029028B" w14:textId="77777777" w:rsidR="00D5121C" w:rsidRDefault="009B2480">
            <w:pPr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534978" w14:textId="294A3D53" w:rsidR="00D5121C" w:rsidRDefault="00ED335B" w:rsidP="00A44C78">
            <w:pPr>
              <w:tabs>
                <w:tab w:val="decimal" w:pos="896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6363232" w14:textId="77777777" w:rsidR="00D5121C" w:rsidRDefault="00D5121C" w:rsidP="00ED335B">
            <w:pPr>
              <w:tabs>
                <w:tab w:val="decimal" w:pos="805"/>
                <w:tab w:val="decimal" w:pos="864"/>
              </w:tabs>
              <w:ind w:left="-10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8308B72" w14:textId="77777777" w:rsidR="00D5121C" w:rsidRDefault="009B2480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6261BE" w14:textId="77777777" w:rsidR="00D5121C" w:rsidRDefault="00D5121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4C7AE3" w14:textId="77777777" w:rsidR="00D5121C" w:rsidRDefault="009B2480" w:rsidP="00A44C78">
            <w:pPr>
              <w:tabs>
                <w:tab w:val="decimal" w:pos="904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7713072A" w14:textId="77777777" w:rsidR="00D5121C" w:rsidRDefault="00D5121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06D902" w14:textId="77777777" w:rsidR="00D5121C" w:rsidRPr="00871D2B" w:rsidRDefault="009B2480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040A2BAF" w14:textId="77777777" w:rsidTr="00ED335B">
        <w:tc>
          <w:tcPr>
            <w:tcW w:w="4140" w:type="dxa"/>
            <w:vAlign w:val="bottom"/>
          </w:tcPr>
          <w:p w14:paraId="0CEEFDAE" w14:textId="77777777" w:rsidR="00D5121C" w:rsidRPr="00871D2B" w:rsidRDefault="00D5121C">
            <w:pPr>
              <w:ind w:left="268" w:right="-36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86ACB0" w14:textId="77777777" w:rsidR="00D5121C" w:rsidRDefault="00D5121C" w:rsidP="00ED335B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49BC9C9" w14:textId="77777777" w:rsidR="00D5121C" w:rsidRDefault="00D5121C" w:rsidP="00ED335B">
            <w:pPr>
              <w:tabs>
                <w:tab w:val="decimal" w:pos="805"/>
                <w:tab w:val="decimal" w:pos="864"/>
              </w:tabs>
              <w:ind w:left="-10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98E270" w14:textId="77777777" w:rsidR="00D5121C" w:rsidRPr="00871D2B" w:rsidRDefault="00D5121C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F33A1EC" w14:textId="77777777" w:rsidR="00D5121C" w:rsidRDefault="00D5121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D7E69F" w14:textId="77777777" w:rsidR="00D5121C" w:rsidRDefault="00D5121C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7B766C2" w14:textId="77777777" w:rsidR="00D5121C" w:rsidRDefault="00D5121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EE0A33" w14:textId="77777777" w:rsidR="00D5121C" w:rsidRPr="00871D2B" w:rsidRDefault="00D5121C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</w:tr>
      <w:tr w:rsidR="00D5121C" w14:paraId="6CC3DE90" w14:textId="77777777" w:rsidTr="00ED335B">
        <w:tc>
          <w:tcPr>
            <w:tcW w:w="4140" w:type="dxa"/>
            <w:vAlign w:val="bottom"/>
          </w:tcPr>
          <w:p w14:paraId="153A944C" w14:textId="77777777" w:rsidR="00D5121C" w:rsidRDefault="009B248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57D22C" w14:textId="77777777" w:rsidR="00D5121C" w:rsidRDefault="00D5121C" w:rsidP="00ED335B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B269C0D" w14:textId="77777777" w:rsidR="00D5121C" w:rsidRDefault="00D5121C" w:rsidP="00ED335B">
            <w:pPr>
              <w:tabs>
                <w:tab w:val="decimal" w:pos="805"/>
                <w:tab w:val="decimal" w:pos="864"/>
              </w:tabs>
              <w:ind w:left="-10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3D9628" w14:textId="77777777" w:rsidR="00D5121C" w:rsidRDefault="00D5121C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CB66AE7" w14:textId="77777777" w:rsidR="00D5121C" w:rsidRDefault="00D5121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2FE8D3" w14:textId="77777777" w:rsidR="00D5121C" w:rsidRDefault="00D5121C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203B660" w14:textId="77777777" w:rsidR="00D5121C" w:rsidRDefault="00D5121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7864E7" w14:textId="7F842001" w:rsidR="00D5121C" w:rsidRDefault="00D5121C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73D4F652" w14:textId="77777777" w:rsidTr="00ED335B">
        <w:trPr>
          <w:trHeight w:val="68"/>
        </w:trPr>
        <w:tc>
          <w:tcPr>
            <w:tcW w:w="4140" w:type="dxa"/>
            <w:vAlign w:val="bottom"/>
          </w:tcPr>
          <w:p w14:paraId="313E22D7" w14:textId="77777777" w:rsidR="00D5121C" w:rsidRPr="00871D2B" w:rsidRDefault="009B2480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ซื้อสินค้าและค่าใช้จ่ายในการบริการ/ผลิต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CB5491" w14:textId="201F6A3A" w:rsidR="00D5121C" w:rsidRDefault="00ED335B" w:rsidP="00A44C78">
            <w:pPr>
              <w:tabs>
                <w:tab w:val="decimal" w:pos="896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E781CF0" w14:textId="77777777" w:rsidR="00D5121C" w:rsidRDefault="00D5121C" w:rsidP="00ED335B">
            <w:pPr>
              <w:tabs>
                <w:tab w:val="decimal" w:pos="805"/>
                <w:tab w:val="decimal" w:pos="864"/>
              </w:tabs>
              <w:ind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FAE9FF" w14:textId="77777777" w:rsidR="00D5121C" w:rsidRDefault="009B2480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4EFA811" w14:textId="77777777" w:rsidR="00D5121C" w:rsidRDefault="00D5121C">
            <w:pPr>
              <w:tabs>
                <w:tab w:val="decimal" w:pos="864"/>
              </w:tabs>
              <w:ind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0F5225" w14:textId="77777777" w:rsidR="00D5121C" w:rsidRDefault="009B2480" w:rsidP="00A44C78">
            <w:pPr>
              <w:tabs>
                <w:tab w:val="decimal" w:pos="904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CF113B" w14:textId="77777777" w:rsidR="00D5121C" w:rsidRDefault="00D5121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D502B0" w14:textId="77777777" w:rsidR="00D5121C" w:rsidRDefault="009B2480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</w:tr>
    </w:tbl>
    <w:p w14:paraId="5BE8B0E6" w14:textId="007B6964" w:rsidR="00D5121C" w:rsidRDefault="009B2480" w:rsidP="00AE33A4">
      <w:pPr>
        <w:spacing w:before="120" w:after="120"/>
        <w:ind w:left="450" w:hanging="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ยอดคงค้างระหว่างบริษัทและกิจการที่เกี่ยวข้องกัน ณ วันที่ </w:t>
      </w:r>
      <w:r w:rsidR="0072507E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มิถุนายน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และวันที่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มีรายละเอียดดังนี้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9"/>
        <w:gridCol w:w="1080"/>
        <w:gridCol w:w="180"/>
        <w:gridCol w:w="1080"/>
        <w:gridCol w:w="181"/>
        <w:gridCol w:w="1080"/>
        <w:gridCol w:w="180"/>
        <w:gridCol w:w="990"/>
      </w:tblGrid>
      <w:tr w:rsidR="00D5121C" w14:paraId="77B7CB8D" w14:textId="77777777" w:rsidTr="00851FE4">
        <w:trPr>
          <w:tblHeader/>
        </w:trPr>
        <w:tc>
          <w:tcPr>
            <w:tcW w:w="4229" w:type="dxa"/>
            <w:shd w:val="clear" w:color="auto" w:fill="auto"/>
          </w:tcPr>
          <w:p w14:paraId="08D74C0A" w14:textId="77777777" w:rsidR="00D5121C" w:rsidRDefault="00D5121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468CBF00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208832A7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240BE75E" w14:textId="77777777" w:rsidR="00D5121C" w:rsidRPr="00871D2B" w:rsidRDefault="009B2480">
            <w:pPr>
              <w:ind w:left="-108" w:right="4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พันบาท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5121C" w14:paraId="0A0FA682" w14:textId="77777777" w:rsidTr="00851FE4">
        <w:trPr>
          <w:tblHeader/>
        </w:trPr>
        <w:tc>
          <w:tcPr>
            <w:tcW w:w="4229" w:type="dxa"/>
            <w:shd w:val="clear" w:color="auto" w:fill="auto"/>
          </w:tcPr>
          <w:p w14:paraId="6108C839" w14:textId="77777777" w:rsidR="00D5121C" w:rsidRDefault="00D5121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F6110B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81" w:type="dxa"/>
            <w:shd w:val="clear" w:color="auto" w:fill="auto"/>
          </w:tcPr>
          <w:p w14:paraId="02F8A0C7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3C943D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184D8023" w14:textId="77777777" w:rsidTr="00851FE4">
        <w:trPr>
          <w:tblHeader/>
        </w:trPr>
        <w:tc>
          <w:tcPr>
            <w:tcW w:w="4229" w:type="dxa"/>
            <w:shd w:val="clear" w:color="auto" w:fill="auto"/>
          </w:tcPr>
          <w:p w14:paraId="15737224" w14:textId="77777777" w:rsidR="00D5121C" w:rsidRPr="00871D2B" w:rsidRDefault="00D5121C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8EE894D" w14:textId="0035EC2A" w:rsidR="00D5121C" w:rsidRPr="00871D2B" w:rsidRDefault="0072507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30</w:t>
            </w:r>
            <w:r w:rsidR="009B2480">
              <w:rPr>
                <w:rFonts w:asciiTheme="majorBidi" w:hAnsiTheme="majorBidi" w:cstheme="majorBidi"/>
                <w:sz w:val="28"/>
              </w:rPr>
              <w:t xml:space="preserve"> </w:t>
            </w:r>
            <w:r w:rsidR="009B2480"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216079E" w14:textId="77777777" w:rsidR="00D5121C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2F1E86" w14:textId="77777777" w:rsidR="00D5121C" w:rsidRPr="00871D2B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ธันวาคม</w:t>
            </w:r>
          </w:p>
        </w:tc>
        <w:tc>
          <w:tcPr>
            <w:tcW w:w="181" w:type="dxa"/>
            <w:shd w:val="clear" w:color="auto" w:fill="auto"/>
          </w:tcPr>
          <w:p w14:paraId="44B2EA9F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EDFBDD7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882A00D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642B604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ธันวาคม</w:t>
            </w:r>
          </w:p>
        </w:tc>
      </w:tr>
      <w:tr w:rsidR="00D5121C" w14:paraId="701DE56D" w14:textId="77777777" w:rsidTr="00851FE4">
        <w:trPr>
          <w:tblHeader/>
        </w:trPr>
        <w:tc>
          <w:tcPr>
            <w:tcW w:w="4229" w:type="dxa"/>
            <w:shd w:val="clear" w:color="auto" w:fill="auto"/>
          </w:tcPr>
          <w:p w14:paraId="70397988" w14:textId="77777777" w:rsidR="00D5121C" w:rsidRPr="00871D2B" w:rsidRDefault="00D5121C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F846CC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3AC0EBA2" w14:textId="77777777" w:rsidR="00D5121C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61C726E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81" w:type="dxa"/>
            <w:shd w:val="clear" w:color="auto" w:fill="auto"/>
          </w:tcPr>
          <w:p w14:paraId="5C5EB1DD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DA4533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4B9D8E2B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63DCE3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5121C" w14:paraId="7EDE2394" w14:textId="77777777" w:rsidTr="00851FE4">
        <w:tc>
          <w:tcPr>
            <w:tcW w:w="4229" w:type="dxa"/>
            <w:shd w:val="clear" w:color="auto" w:fill="auto"/>
            <w:vAlign w:val="bottom"/>
          </w:tcPr>
          <w:p w14:paraId="45F77544" w14:textId="77777777" w:rsidR="00D5121C" w:rsidRDefault="009B2480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  <w:lang w:val="en-GB"/>
              </w:rPr>
              <w:t>ลูกหนี้การค้า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 xml:space="preserve"> - </w:t>
            </w:r>
            <w:r w:rsidRPr="00871D2B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  <w:lang w:val="en-GB"/>
              </w:rPr>
              <w:t>กิจการที่เกี่ยวข้องกัน</w:t>
            </w:r>
            <w:r w:rsidRPr="00871D2B">
              <w:rPr>
                <w:rFonts w:asciiTheme="majorBidi" w:hAnsiTheme="majorBidi" w:cstheme="majorBidi" w:hint="cs"/>
                <w:b/>
                <w:bCs/>
                <w:spacing w:val="-4"/>
                <w:sz w:val="28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(</w:t>
            </w:r>
            <w:r w:rsidRPr="00871D2B">
              <w:rPr>
                <w:rFonts w:asciiTheme="majorBidi" w:hAnsiTheme="majorBidi" w:cstheme="majorBidi" w:hint="cs"/>
                <w:b/>
                <w:bCs/>
                <w:spacing w:val="-4"/>
                <w:sz w:val="28"/>
                <w:cs/>
                <w:lang w:val="en-GB"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10)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15A967B" w14:textId="77777777" w:rsidR="00D5121C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  <w:vAlign w:val="bottom"/>
          </w:tcPr>
          <w:p w14:paraId="4B4BD249" w14:textId="77777777" w:rsidR="00D5121C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F200C" w14:textId="77777777" w:rsidR="00D5121C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430D4AEB" w14:textId="77777777" w:rsidR="00D5121C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FFFFC0D" w14:textId="77777777" w:rsidR="00D5121C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A756107" w14:textId="77777777" w:rsidR="00D5121C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82F60" w14:textId="77777777" w:rsidR="00D5121C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D5121C" w14:paraId="7F343262" w14:textId="77777777" w:rsidTr="00ED335B">
        <w:tc>
          <w:tcPr>
            <w:tcW w:w="4229" w:type="dxa"/>
            <w:shd w:val="clear" w:color="auto" w:fill="auto"/>
            <w:vAlign w:val="bottom"/>
          </w:tcPr>
          <w:p w14:paraId="785DCF13" w14:textId="77777777" w:rsidR="00D5121C" w:rsidRPr="00871D2B" w:rsidRDefault="009B2480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41DDF268" w14:textId="4C9FC9DC" w:rsidR="00D5121C" w:rsidRDefault="00ED335B" w:rsidP="00ED335B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1,450</w:t>
            </w:r>
          </w:p>
        </w:tc>
        <w:tc>
          <w:tcPr>
            <w:tcW w:w="180" w:type="dxa"/>
            <w:shd w:val="clear" w:color="auto" w:fill="auto"/>
          </w:tcPr>
          <w:p w14:paraId="7AA945D6" w14:textId="77777777" w:rsidR="00D5121C" w:rsidRDefault="00D5121C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E91C93" w14:textId="77777777" w:rsidR="00D5121C" w:rsidRDefault="009B2480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6BFA1ABA" w14:textId="77777777" w:rsidR="00D5121C" w:rsidRDefault="00D5121C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E03DEA" w14:textId="77777777" w:rsidR="00D5121C" w:rsidRDefault="009B2480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B42D06" w14:textId="77777777" w:rsidR="00D5121C" w:rsidRDefault="00D5121C">
            <w:pPr>
              <w:tabs>
                <w:tab w:val="decimal" w:pos="882"/>
              </w:tabs>
              <w:ind w:left="-126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030121F" w14:textId="77777777" w:rsidR="00D5121C" w:rsidRDefault="009B2480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5B6AC8D7" w14:textId="77777777" w:rsidTr="00ED335B">
        <w:tc>
          <w:tcPr>
            <w:tcW w:w="4229" w:type="dxa"/>
            <w:shd w:val="clear" w:color="auto" w:fill="auto"/>
            <w:vAlign w:val="bottom"/>
          </w:tcPr>
          <w:p w14:paraId="107DD503" w14:textId="77777777" w:rsidR="00D5121C" w:rsidRPr="00871D2B" w:rsidRDefault="009B2480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รวมลูกหนี้การค้า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18DDC" w14:textId="4962B72F" w:rsidR="00D5121C" w:rsidRPr="00851FE4" w:rsidRDefault="00ED335B" w:rsidP="00ED335B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1,450</w:t>
            </w:r>
          </w:p>
        </w:tc>
        <w:tc>
          <w:tcPr>
            <w:tcW w:w="180" w:type="dxa"/>
            <w:shd w:val="clear" w:color="auto" w:fill="auto"/>
          </w:tcPr>
          <w:p w14:paraId="278C0C7C" w14:textId="77777777" w:rsidR="00D5121C" w:rsidRPr="00851FE4" w:rsidRDefault="00D5121C">
            <w:pPr>
              <w:tabs>
                <w:tab w:val="decimal" w:pos="882"/>
              </w:tabs>
              <w:ind w:left="-108" w:right="8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C7C98A" w14:textId="77777777" w:rsidR="00D5121C" w:rsidRPr="00851FE4" w:rsidRDefault="009B2480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1FE4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058B7A78" w14:textId="77777777" w:rsidR="00D5121C" w:rsidRPr="00851FE4" w:rsidRDefault="00D5121C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5FE12" w14:textId="77777777" w:rsidR="00D5121C" w:rsidRPr="00851FE4" w:rsidRDefault="009B2480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 w:hint="cs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50E662" w14:textId="77777777" w:rsidR="00D5121C" w:rsidRPr="00851FE4" w:rsidRDefault="00D5121C">
            <w:pPr>
              <w:tabs>
                <w:tab w:val="decimal" w:pos="882"/>
              </w:tabs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32262" w14:textId="77777777" w:rsidR="00D5121C" w:rsidRPr="00851FE4" w:rsidRDefault="009B2480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1FE4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D5121C" w14:paraId="5B1B6EFF" w14:textId="77777777" w:rsidTr="002E363B">
        <w:tc>
          <w:tcPr>
            <w:tcW w:w="4229" w:type="dxa"/>
            <w:shd w:val="clear" w:color="auto" w:fill="auto"/>
            <w:vAlign w:val="bottom"/>
          </w:tcPr>
          <w:p w14:paraId="51AFCCF5" w14:textId="0145A01F" w:rsidR="00D5121C" w:rsidRDefault="00D5121C">
            <w:pPr>
              <w:ind w:right="5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56C44B" w14:textId="77777777" w:rsidR="00D5121C" w:rsidRDefault="00D5121C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BB563A9" w14:textId="77777777" w:rsidR="00D5121C" w:rsidRDefault="00D5121C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8BD323E" w14:textId="77777777" w:rsidR="00D5121C" w:rsidRDefault="00D5121C">
            <w:pPr>
              <w:tabs>
                <w:tab w:val="decimal" w:pos="559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0D3D6B70" w14:textId="77777777" w:rsidR="00D5121C" w:rsidRDefault="00D5121C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4F655B" w14:textId="77777777" w:rsidR="00D5121C" w:rsidRPr="00871D2B" w:rsidRDefault="00D5121C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8F01A57" w14:textId="77777777" w:rsidR="00D5121C" w:rsidRDefault="00D5121C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E2F63FB" w14:textId="77777777" w:rsidR="00D5121C" w:rsidRDefault="00D5121C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</w:tr>
      <w:tr w:rsidR="00851FE4" w14:paraId="0708A8DC" w14:textId="77777777" w:rsidTr="002E363B">
        <w:tc>
          <w:tcPr>
            <w:tcW w:w="4229" w:type="dxa"/>
            <w:shd w:val="clear" w:color="auto" w:fill="auto"/>
            <w:vAlign w:val="bottom"/>
          </w:tcPr>
          <w:p w14:paraId="75C74F9D" w14:textId="671C81BA" w:rsidR="00851FE4" w:rsidRPr="00871D2B" w:rsidRDefault="00851FE4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ลูกหนี้อื่น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กิจการที่เกี่ยวข้องกัน 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(</w:t>
            </w:r>
            <w:r w:rsidRPr="00871D2B">
              <w:rPr>
                <w:rFonts w:asciiTheme="majorBidi" w:hAnsiTheme="majorBidi" w:cstheme="majorBidi" w:hint="cs"/>
                <w:b/>
                <w:bCs/>
                <w:spacing w:val="-4"/>
                <w:sz w:val="28"/>
                <w:cs/>
                <w:lang w:val="en-GB"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10)</w:t>
            </w:r>
          </w:p>
        </w:tc>
        <w:tc>
          <w:tcPr>
            <w:tcW w:w="1080" w:type="dxa"/>
            <w:shd w:val="clear" w:color="auto" w:fill="auto"/>
          </w:tcPr>
          <w:p w14:paraId="7A463E0E" w14:textId="77777777" w:rsidR="00851FE4" w:rsidRDefault="00851FE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3C7A162" w14:textId="77777777" w:rsidR="00851FE4" w:rsidRDefault="00851FE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C872802" w14:textId="77777777" w:rsidR="00851FE4" w:rsidRDefault="00851FE4">
            <w:pPr>
              <w:tabs>
                <w:tab w:val="decimal" w:pos="559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7816B4DB" w14:textId="77777777" w:rsidR="00851FE4" w:rsidRDefault="00851FE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25377D" w14:textId="77777777" w:rsidR="00851FE4" w:rsidRPr="00871D2B" w:rsidRDefault="00851FE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20CE68B0" w14:textId="77777777" w:rsidR="00851FE4" w:rsidRDefault="00851FE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992FD35" w14:textId="77777777" w:rsidR="00851FE4" w:rsidRDefault="00851FE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232E0270" w14:textId="77777777" w:rsidTr="002E363B">
        <w:tc>
          <w:tcPr>
            <w:tcW w:w="4229" w:type="dxa"/>
            <w:shd w:val="clear" w:color="auto" w:fill="auto"/>
            <w:vAlign w:val="bottom"/>
          </w:tcPr>
          <w:p w14:paraId="467E0C2C" w14:textId="77777777" w:rsidR="00D5121C" w:rsidRPr="00871D2B" w:rsidRDefault="009B2480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A5BE29" w14:textId="6B1A7005" w:rsidR="00D5121C" w:rsidRDefault="00ED335B" w:rsidP="00A44C78">
            <w:pPr>
              <w:tabs>
                <w:tab w:val="decimal" w:pos="815"/>
                <w:tab w:val="decimal" w:pos="905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7D245B" w14:textId="77777777" w:rsidR="00D5121C" w:rsidRDefault="00D5121C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E87B78" w14:textId="77777777" w:rsidR="00D5121C" w:rsidRDefault="009B2480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55D57E36" w14:textId="77777777" w:rsidR="00D5121C" w:rsidRDefault="00D5121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57D2BA" w14:textId="77777777" w:rsidR="00D5121C" w:rsidRDefault="009B2480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17,128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63C261B" w14:textId="77777777" w:rsidR="00D5121C" w:rsidRDefault="00D5121C">
            <w:pPr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C8E8917" w14:textId="77777777" w:rsidR="00D5121C" w:rsidRDefault="009B2480" w:rsidP="004B7015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17,745</w:t>
            </w:r>
          </w:p>
        </w:tc>
      </w:tr>
      <w:tr w:rsidR="00D5121C" w14:paraId="4C2292F4" w14:textId="77777777" w:rsidTr="002E363B">
        <w:tc>
          <w:tcPr>
            <w:tcW w:w="4229" w:type="dxa"/>
            <w:shd w:val="clear" w:color="auto" w:fill="auto"/>
            <w:vAlign w:val="bottom"/>
          </w:tcPr>
          <w:p w14:paraId="37203650" w14:textId="77777777" w:rsidR="00D5121C" w:rsidRPr="00871D2B" w:rsidRDefault="009B2480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D07AAB" w14:textId="3DB7839E" w:rsidR="00D5121C" w:rsidRDefault="00ED335B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2,186</w:t>
            </w:r>
          </w:p>
        </w:tc>
        <w:tc>
          <w:tcPr>
            <w:tcW w:w="180" w:type="dxa"/>
            <w:shd w:val="clear" w:color="auto" w:fill="auto"/>
          </w:tcPr>
          <w:p w14:paraId="7DFEE9A1" w14:textId="77777777" w:rsidR="00D5121C" w:rsidRDefault="00D5121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755BAD4" w14:textId="77777777" w:rsidR="00D5121C" w:rsidRDefault="009B2480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2,375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6EED1BDF" w14:textId="77777777" w:rsidR="00D5121C" w:rsidRDefault="00D5121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9533772" w14:textId="77777777" w:rsidR="00D5121C" w:rsidRDefault="009B2480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2,185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882C697" w14:textId="77777777" w:rsidR="00D5121C" w:rsidRDefault="00D5121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C094ED8" w14:textId="77777777" w:rsidR="00D5121C" w:rsidRDefault="009B2480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2,373</w:t>
            </w:r>
          </w:p>
        </w:tc>
      </w:tr>
      <w:tr w:rsidR="00ED335B" w14:paraId="0C47DA41" w14:textId="77777777" w:rsidTr="002E363B">
        <w:tc>
          <w:tcPr>
            <w:tcW w:w="4229" w:type="dxa"/>
            <w:shd w:val="clear" w:color="auto" w:fill="auto"/>
            <w:vAlign w:val="bottom"/>
          </w:tcPr>
          <w:p w14:paraId="0C4F5705" w14:textId="69AEC7E4" w:rsidR="00ED335B" w:rsidRPr="00871D2B" w:rsidRDefault="00ED335B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บริษัทที่เกี่ยวข้องกัน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(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มีกรรมการร่วมกัน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CA0BAB" w14:textId="5C837E1C" w:rsidR="00ED335B" w:rsidRDefault="00ED335B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88</w:t>
            </w:r>
          </w:p>
        </w:tc>
        <w:tc>
          <w:tcPr>
            <w:tcW w:w="180" w:type="dxa"/>
            <w:shd w:val="clear" w:color="auto" w:fill="auto"/>
          </w:tcPr>
          <w:p w14:paraId="142E8973" w14:textId="77777777" w:rsidR="00ED335B" w:rsidRDefault="00ED335B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85BAA96" w14:textId="6CF17D3B" w:rsidR="00ED335B" w:rsidRDefault="00ED335B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4FAC23F8" w14:textId="77777777" w:rsidR="00ED335B" w:rsidRDefault="00ED335B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9ECB504" w14:textId="075E3AA5" w:rsidR="00ED335B" w:rsidRPr="00871D2B" w:rsidRDefault="00ED335B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8E91EB7" w14:textId="77777777" w:rsidR="00ED335B" w:rsidRDefault="00ED335B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24C182B" w14:textId="44FC894F" w:rsidR="00ED335B" w:rsidRDefault="00ED335B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7E5D3EB9" w14:textId="77777777" w:rsidTr="002E363B">
        <w:tc>
          <w:tcPr>
            <w:tcW w:w="4229" w:type="dxa"/>
            <w:shd w:val="clear" w:color="auto" w:fill="auto"/>
            <w:vAlign w:val="bottom"/>
          </w:tcPr>
          <w:p w14:paraId="656C765A" w14:textId="77777777" w:rsidR="00D5121C" w:rsidRPr="00871D2B" w:rsidRDefault="009B2480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54120" w14:textId="1A5523F8" w:rsidR="00D5121C" w:rsidRDefault="00ED335B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40,433</w:t>
            </w:r>
          </w:p>
        </w:tc>
        <w:tc>
          <w:tcPr>
            <w:tcW w:w="180" w:type="dxa"/>
            <w:shd w:val="clear" w:color="auto" w:fill="auto"/>
          </w:tcPr>
          <w:p w14:paraId="1DA027B8" w14:textId="77777777" w:rsidR="00D5121C" w:rsidRDefault="00D5121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206F13" w14:textId="77777777" w:rsidR="00D5121C" w:rsidRDefault="009B2480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16,090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0B51EC58" w14:textId="77777777" w:rsidR="00D5121C" w:rsidRDefault="00D5121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E4A789" w14:textId="77777777" w:rsidR="00D5121C" w:rsidRDefault="009B2480" w:rsidP="002B12CA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EFC1C1E" w14:textId="77777777" w:rsidR="00D5121C" w:rsidRDefault="00D5121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CF9392" w14:textId="77777777" w:rsidR="00D5121C" w:rsidRDefault="009B2480">
            <w:pPr>
              <w:tabs>
                <w:tab w:val="decimal" w:pos="900"/>
              </w:tabs>
              <w:ind w:left="-18" w:right="1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66ABCF11" w14:textId="77777777" w:rsidTr="002E363B">
        <w:tc>
          <w:tcPr>
            <w:tcW w:w="4229" w:type="dxa"/>
            <w:shd w:val="clear" w:color="auto" w:fill="auto"/>
            <w:vAlign w:val="center"/>
          </w:tcPr>
          <w:p w14:paraId="5A3C349E" w14:textId="77777777" w:rsidR="00D5121C" w:rsidRPr="00871D2B" w:rsidRDefault="009B2480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B8383" w14:textId="6738737A" w:rsidR="00D5121C" w:rsidRDefault="00ED335B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42,</w:t>
            </w:r>
            <w:r w:rsidR="008F7043">
              <w:rPr>
                <w:rFonts w:asciiTheme="majorBidi" w:hAnsiTheme="majorBidi" w:cstheme="majorBidi"/>
                <w:sz w:val="28"/>
              </w:rPr>
              <w:t>707</w:t>
            </w:r>
          </w:p>
        </w:tc>
        <w:tc>
          <w:tcPr>
            <w:tcW w:w="180" w:type="dxa"/>
            <w:shd w:val="clear" w:color="auto" w:fill="auto"/>
          </w:tcPr>
          <w:p w14:paraId="7EB12AED" w14:textId="77777777" w:rsidR="00D5121C" w:rsidRDefault="00D5121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C8CD57" w14:textId="77777777" w:rsidR="00D5121C" w:rsidRDefault="009B2480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18,465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4B7A7D90" w14:textId="77777777" w:rsidR="00D5121C" w:rsidRDefault="00D5121C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2FDA00" w14:textId="77777777" w:rsidR="00D5121C" w:rsidRDefault="009B2480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19,313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7CAFFEE" w14:textId="77777777" w:rsidR="00D5121C" w:rsidRDefault="00D5121C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C8FD58" w14:textId="77777777" w:rsidR="00D5121C" w:rsidRDefault="009B2480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20,118</w:t>
            </w:r>
          </w:p>
        </w:tc>
      </w:tr>
      <w:tr w:rsidR="00D5121C" w14:paraId="3C241D2F" w14:textId="77777777" w:rsidTr="002E363B">
        <w:tc>
          <w:tcPr>
            <w:tcW w:w="4229" w:type="dxa"/>
            <w:shd w:val="clear" w:color="auto" w:fill="auto"/>
            <w:vAlign w:val="center"/>
          </w:tcPr>
          <w:p w14:paraId="68339E8F" w14:textId="77777777" w:rsidR="00D5121C" w:rsidRPr="00871D2B" w:rsidRDefault="009B2480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u w:val="single"/>
                <w:cs/>
                <w:lang w:val="en-GB"/>
              </w:rPr>
              <w:t>หัก</w:t>
            </w:r>
            <w:r>
              <w:rPr>
                <w:rFonts w:asciiTheme="majorBidi" w:hAnsiTheme="majorBidi" w:cstheme="majorBidi"/>
                <w:sz w:val="28"/>
              </w:rPr>
              <w:t>: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6B68F" w14:textId="02E3EA04" w:rsidR="00D5121C" w:rsidRDefault="00ED335B">
            <w:pPr>
              <w:tabs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(2,143)</w:t>
            </w:r>
          </w:p>
        </w:tc>
        <w:tc>
          <w:tcPr>
            <w:tcW w:w="180" w:type="dxa"/>
            <w:shd w:val="clear" w:color="auto" w:fill="auto"/>
          </w:tcPr>
          <w:p w14:paraId="5CA640EC" w14:textId="77777777" w:rsidR="00D5121C" w:rsidRDefault="00D5121C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1587AE" w14:textId="77777777" w:rsidR="00D5121C" w:rsidRDefault="009B2480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62031844" w14:textId="77777777" w:rsidR="00D5121C" w:rsidRDefault="00D5121C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C6E4DC" w14:textId="0E5A1B67" w:rsidR="00D5121C" w:rsidRDefault="009B2480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(18,5</w:t>
            </w:r>
            <w:r w:rsidR="008F7043">
              <w:rPr>
                <w:rFonts w:asciiTheme="majorBidi" w:hAnsiTheme="majorBidi" w:cstheme="majorBidi"/>
                <w:sz w:val="28"/>
              </w:rPr>
              <w:t>5</w:t>
            </w:r>
            <w:r w:rsidR="00AE33A4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846A4F1" w14:textId="77777777" w:rsidR="00D5121C" w:rsidRDefault="00D5121C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25CF0" w14:textId="77777777" w:rsidR="00D5121C" w:rsidRDefault="009B2480">
            <w:pPr>
              <w:tabs>
                <w:tab w:val="decimal" w:pos="810"/>
                <w:tab w:val="decimal" w:pos="900"/>
              </w:tabs>
              <w:ind w:left="-18" w:right="1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08F761A8" w14:textId="77777777" w:rsidTr="002E363B">
        <w:tc>
          <w:tcPr>
            <w:tcW w:w="4229" w:type="dxa"/>
            <w:shd w:val="clear" w:color="auto" w:fill="auto"/>
            <w:vAlign w:val="center"/>
          </w:tcPr>
          <w:p w14:paraId="50805E2D" w14:textId="77777777" w:rsidR="00D5121C" w:rsidRPr="00871D2B" w:rsidRDefault="009B2480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รวมลูกหนี้</w:t>
            </w:r>
            <w:r w:rsidRPr="00871D2B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อื่น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 กิจการที่เกี่ยวข้องกัน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A9D6D6" w14:textId="712DC849" w:rsidR="00D5121C" w:rsidRDefault="00ED335B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40,564</w:t>
            </w:r>
          </w:p>
        </w:tc>
        <w:tc>
          <w:tcPr>
            <w:tcW w:w="180" w:type="dxa"/>
            <w:shd w:val="clear" w:color="auto" w:fill="auto"/>
          </w:tcPr>
          <w:p w14:paraId="79A3BE8F" w14:textId="77777777" w:rsidR="00D5121C" w:rsidRDefault="00D5121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D26698" w14:textId="77777777" w:rsidR="00D5121C" w:rsidRDefault="009B2480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18,465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37B68566" w14:textId="77777777" w:rsidR="00D5121C" w:rsidRDefault="00D5121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286C06" w14:textId="1094D634" w:rsidR="00D5121C" w:rsidRDefault="008F7043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75</w:t>
            </w:r>
            <w:r w:rsidR="00AE33A4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9C51771" w14:textId="77777777" w:rsidR="00D5121C" w:rsidRDefault="00D5121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212E3A" w14:textId="77777777" w:rsidR="00D5121C" w:rsidRDefault="009B2480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20,118</w:t>
            </w:r>
          </w:p>
        </w:tc>
      </w:tr>
      <w:tr w:rsidR="00D5121C" w14:paraId="6D5D4A11" w14:textId="77777777" w:rsidTr="002E363B">
        <w:trPr>
          <w:trHeight w:val="132"/>
        </w:trPr>
        <w:tc>
          <w:tcPr>
            <w:tcW w:w="4229" w:type="dxa"/>
            <w:shd w:val="clear" w:color="auto" w:fill="auto"/>
            <w:vAlign w:val="center"/>
          </w:tcPr>
          <w:p w14:paraId="156A23CE" w14:textId="77777777" w:rsidR="00D5121C" w:rsidRPr="00871D2B" w:rsidRDefault="00D5121C">
            <w:pPr>
              <w:ind w:right="-108"/>
              <w:rPr>
                <w:rFonts w:asciiTheme="majorBidi" w:hAnsiTheme="majorBidi" w:cstheme="majorBidi"/>
                <w:sz w:val="14"/>
                <w:szCs w:val="1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EC4B09" w14:textId="77777777" w:rsidR="00D5121C" w:rsidRDefault="00D5121C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B0770C3" w14:textId="77777777" w:rsidR="00D5121C" w:rsidRDefault="00D5121C">
            <w:pPr>
              <w:tabs>
                <w:tab w:val="decimal" w:pos="882"/>
              </w:tabs>
              <w:ind w:left="-10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7DB02C" w14:textId="77777777" w:rsidR="00D5121C" w:rsidRDefault="00D5121C">
            <w:pPr>
              <w:tabs>
                <w:tab w:val="decimal" w:pos="92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shd w:val="clear" w:color="auto" w:fill="auto"/>
            <w:vAlign w:val="center"/>
          </w:tcPr>
          <w:p w14:paraId="1BDC5ED4" w14:textId="77777777" w:rsidR="00D5121C" w:rsidRDefault="00D5121C">
            <w:pPr>
              <w:tabs>
                <w:tab w:val="decimal" w:pos="882"/>
              </w:tabs>
              <w:ind w:left="-10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2EB27F" w14:textId="77777777" w:rsidR="00D5121C" w:rsidRDefault="00D5121C">
            <w:pPr>
              <w:tabs>
                <w:tab w:val="decimal" w:pos="882"/>
              </w:tabs>
              <w:ind w:left="-126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4A8296EA" w14:textId="77777777" w:rsidR="00D5121C" w:rsidRDefault="00D5121C">
            <w:pPr>
              <w:tabs>
                <w:tab w:val="decimal" w:pos="882"/>
              </w:tabs>
              <w:ind w:left="-126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E474B0" w14:textId="77777777" w:rsidR="00D5121C" w:rsidRDefault="00D5121C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</w:tr>
      <w:tr w:rsidR="00851FE4" w14:paraId="0F37584A" w14:textId="77777777" w:rsidTr="002E363B">
        <w:trPr>
          <w:trHeight w:val="132"/>
        </w:trPr>
        <w:tc>
          <w:tcPr>
            <w:tcW w:w="4229" w:type="dxa"/>
            <w:shd w:val="clear" w:color="auto" w:fill="auto"/>
            <w:vAlign w:val="center"/>
          </w:tcPr>
          <w:p w14:paraId="41933CA2" w14:textId="77777777" w:rsidR="00851FE4" w:rsidRPr="00871D2B" w:rsidRDefault="00851FE4">
            <w:pPr>
              <w:ind w:right="-108"/>
              <w:rPr>
                <w:rFonts w:asciiTheme="majorBidi" w:hAnsiTheme="majorBidi" w:cstheme="majorBidi"/>
                <w:sz w:val="14"/>
                <w:szCs w:val="1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889DB4F" w14:textId="77777777" w:rsidR="00851FE4" w:rsidRDefault="00851FE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BAF31F9" w14:textId="77777777" w:rsidR="00851FE4" w:rsidRDefault="00851FE4">
            <w:pPr>
              <w:tabs>
                <w:tab w:val="decimal" w:pos="882"/>
              </w:tabs>
              <w:ind w:left="-10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B1D1A37" w14:textId="77777777" w:rsidR="00851FE4" w:rsidRDefault="00851FE4">
            <w:pPr>
              <w:tabs>
                <w:tab w:val="decimal" w:pos="92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shd w:val="clear" w:color="auto" w:fill="auto"/>
            <w:vAlign w:val="center"/>
          </w:tcPr>
          <w:p w14:paraId="66837417" w14:textId="77777777" w:rsidR="00851FE4" w:rsidRDefault="00851FE4">
            <w:pPr>
              <w:tabs>
                <w:tab w:val="decimal" w:pos="882"/>
              </w:tabs>
              <w:ind w:left="-10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C097477" w14:textId="77777777" w:rsidR="00851FE4" w:rsidRDefault="00851FE4">
            <w:pPr>
              <w:tabs>
                <w:tab w:val="decimal" w:pos="882"/>
              </w:tabs>
              <w:ind w:left="-126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71C5D876" w14:textId="77777777" w:rsidR="00851FE4" w:rsidRDefault="00851FE4">
            <w:pPr>
              <w:tabs>
                <w:tab w:val="decimal" w:pos="882"/>
              </w:tabs>
              <w:ind w:left="-126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E0E21E6" w14:textId="77777777" w:rsidR="00851FE4" w:rsidRDefault="00851FE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</w:tr>
      <w:tr w:rsidR="008B30F1" w14:paraId="6D421762" w14:textId="77777777" w:rsidTr="002E363B">
        <w:trPr>
          <w:trHeight w:val="132"/>
        </w:trPr>
        <w:tc>
          <w:tcPr>
            <w:tcW w:w="4229" w:type="dxa"/>
            <w:shd w:val="clear" w:color="auto" w:fill="auto"/>
            <w:vAlign w:val="center"/>
          </w:tcPr>
          <w:p w14:paraId="2D05B09F" w14:textId="77777777" w:rsidR="008B30F1" w:rsidRPr="00871D2B" w:rsidRDefault="008B30F1">
            <w:pPr>
              <w:ind w:right="-108"/>
              <w:rPr>
                <w:rFonts w:asciiTheme="majorBidi" w:hAnsiTheme="majorBidi" w:cstheme="majorBidi"/>
                <w:sz w:val="14"/>
                <w:szCs w:val="1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E559582" w14:textId="77777777" w:rsidR="008B30F1" w:rsidRDefault="008B30F1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4557C96" w14:textId="77777777" w:rsidR="008B30F1" w:rsidRDefault="008B30F1">
            <w:pPr>
              <w:tabs>
                <w:tab w:val="decimal" w:pos="882"/>
              </w:tabs>
              <w:ind w:left="-10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E995099" w14:textId="77777777" w:rsidR="008B30F1" w:rsidRDefault="008B30F1">
            <w:pPr>
              <w:tabs>
                <w:tab w:val="decimal" w:pos="92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shd w:val="clear" w:color="auto" w:fill="auto"/>
            <w:vAlign w:val="center"/>
          </w:tcPr>
          <w:p w14:paraId="7AB5C9B5" w14:textId="77777777" w:rsidR="008B30F1" w:rsidRDefault="008B30F1">
            <w:pPr>
              <w:tabs>
                <w:tab w:val="decimal" w:pos="882"/>
              </w:tabs>
              <w:ind w:left="-10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081393" w14:textId="77777777" w:rsidR="008B30F1" w:rsidRDefault="008B30F1">
            <w:pPr>
              <w:tabs>
                <w:tab w:val="decimal" w:pos="882"/>
              </w:tabs>
              <w:ind w:left="-126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6FE3BAC0" w14:textId="77777777" w:rsidR="008B30F1" w:rsidRDefault="008B30F1">
            <w:pPr>
              <w:tabs>
                <w:tab w:val="decimal" w:pos="882"/>
              </w:tabs>
              <w:ind w:left="-126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E805B7A" w14:textId="77777777" w:rsidR="008B30F1" w:rsidRDefault="008B30F1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</w:tr>
      <w:tr w:rsidR="008B30F1" w14:paraId="78937A9B" w14:textId="77777777" w:rsidTr="002E363B">
        <w:trPr>
          <w:trHeight w:val="132"/>
        </w:trPr>
        <w:tc>
          <w:tcPr>
            <w:tcW w:w="4229" w:type="dxa"/>
            <w:shd w:val="clear" w:color="auto" w:fill="auto"/>
            <w:vAlign w:val="center"/>
          </w:tcPr>
          <w:p w14:paraId="57EE03BE" w14:textId="77777777" w:rsidR="008B30F1" w:rsidRPr="00871D2B" w:rsidRDefault="008B30F1">
            <w:pPr>
              <w:ind w:right="-108"/>
              <w:rPr>
                <w:rFonts w:asciiTheme="majorBidi" w:hAnsiTheme="majorBidi" w:cstheme="majorBidi"/>
                <w:sz w:val="14"/>
                <w:szCs w:val="1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11264EA" w14:textId="77777777" w:rsidR="008B30F1" w:rsidRDefault="008B30F1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9B65D7F" w14:textId="77777777" w:rsidR="008B30F1" w:rsidRDefault="008B30F1">
            <w:pPr>
              <w:tabs>
                <w:tab w:val="decimal" w:pos="882"/>
              </w:tabs>
              <w:ind w:left="-10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42D879D" w14:textId="77777777" w:rsidR="008B30F1" w:rsidRDefault="008B30F1">
            <w:pPr>
              <w:tabs>
                <w:tab w:val="decimal" w:pos="92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shd w:val="clear" w:color="auto" w:fill="auto"/>
            <w:vAlign w:val="center"/>
          </w:tcPr>
          <w:p w14:paraId="61B84788" w14:textId="77777777" w:rsidR="008B30F1" w:rsidRDefault="008B30F1">
            <w:pPr>
              <w:tabs>
                <w:tab w:val="decimal" w:pos="882"/>
              </w:tabs>
              <w:ind w:left="-10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59D20C4" w14:textId="77777777" w:rsidR="008B30F1" w:rsidRDefault="008B30F1">
            <w:pPr>
              <w:tabs>
                <w:tab w:val="decimal" w:pos="882"/>
              </w:tabs>
              <w:ind w:left="-126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27FF02C7" w14:textId="77777777" w:rsidR="008B30F1" w:rsidRDefault="008B30F1">
            <w:pPr>
              <w:tabs>
                <w:tab w:val="decimal" w:pos="882"/>
              </w:tabs>
              <w:ind w:left="-126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D1A64A1" w14:textId="77777777" w:rsidR="008B30F1" w:rsidRDefault="008B30F1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2470E2BC" w14:textId="77777777" w:rsidTr="008B30F1">
        <w:trPr>
          <w:trHeight w:val="333"/>
        </w:trPr>
        <w:tc>
          <w:tcPr>
            <w:tcW w:w="4229" w:type="dxa"/>
            <w:shd w:val="clear" w:color="auto" w:fill="auto"/>
            <w:vAlign w:val="bottom"/>
          </w:tcPr>
          <w:p w14:paraId="2EEF6EFB" w14:textId="77777777" w:rsidR="00D5121C" w:rsidRDefault="009B2480" w:rsidP="008F7043">
            <w:pPr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  <w:lang w:val="en-GB"/>
              </w:rPr>
              <w:lastRenderedPageBreak/>
              <w:t>รายได้ค้างรับ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 xml:space="preserve"> - </w:t>
            </w:r>
            <w:r w:rsidRPr="00871D2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  <w:lang w:val="en-GB"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 xml:space="preserve"> </w:t>
            </w:r>
            <w:r w:rsidRPr="00871D2B">
              <w:rPr>
                <w:rFonts w:asciiTheme="majorBidi" w:hAnsiTheme="majorBidi" w:cstheme="majorBidi"/>
                <w:b/>
                <w:bCs/>
                <w:spacing w:val="-6"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  <w:lang w:val="en-GB"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10</w:t>
            </w:r>
            <w:r w:rsidRPr="00871D2B">
              <w:rPr>
                <w:rFonts w:asciiTheme="majorBidi" w:hAnsiTheme="majorBidi" w:cstheme="majorBidi"/>
                <w:b/>
                <w:bCs/>
                <w:spacing w:val="-6"/>
                <w:sz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2814FF4" w14:textId="77777777" w:rsidR="00D5121C" w:rsidRDefault="00D5121C" w:rsidP="008F7043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5E50308" w14:textId="77777777" w:rsidR="00D5121C" w:rsidRDefault="00D5121C" w:rsidP="008F7043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DB21702" w14:textId="77777777" w:rsidR="00D5121C" w:rsidRDefault="00D5121C" w:rsidP="008F7043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shd w:val="clear" w:color="auto" w:fill="auto"/>
            <w:vAlign w:val="center"/>
          </w:tcPr>
          <w:p w14:paraId="14297E0C" w14:textId="77777777" w:rsidR="00D5121C" w:rsidRDefault="00D5121C" w:rsidP="008F7043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D54F6E" w14:textId="77777777" w:rsidR="00D5121C" w:rsidRDefault="00D5121C" w:rsidP="008F7043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054E3DD" w14:textId="77777777" w:rsidR="00D5121C" w:rsidRDefault="00D5121C" w:rsidP="008F7043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3B651E7" w14:textId="77777777" w:rsidR="00D5121C" w:rsidRDefault="00D5121C" w:rsidP="008F7043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50B8A691" w14:textId="77777777" w:rsidTr="002E363B">
        <w:tc>
          <w:tcPr>
            <w:tcW w:w="4229" w:type="dxa"/>
            <w:shd w:val="clear" w:color="auto" w:fill="auto"/>
            <w:vAlign w:val="bottom"/>
          </w:tcPr>
          <w:p w14:paraId="19B71BA5" w14:textId="77777777" w:rsidR="00D5121C" w:rsidRPr="00871D2B" w:rsidRDefault="009B2480" w:rsidP="008F7043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AC3826" w14:textId="7BB2EB2E" w:rsidR="00D5121C" w:rsidRDefault="008F7043" w:rsidP="008F7043">
            <w:pPr>
              <w:tabs>
                <w:tab w:val="decimal" w:pos="950"/>
              </w:tabs>
              <w:ind w:left="-18"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F2CDEB" w14:textId="77777777" w:rsidR="00D5121C" w:rsidRDefault="00D5121C" w:rsidP="008F7043">
            <w:pPr>
              <w:tabs>
                <w:tab w:val="decimal" w:pos="950"/>
              </w:tabs>
              <w:spacing w:line="240" w:lineRule="exact"/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2D2681E" w14:textId="77777777" w:rsidR="00D5121C" w:rsidRDefault="009B2480" w:rsidP="008F7043">
            <w:pPr>
              <w:tabs>
                <w:tab w:val="decimal" w:pos="904"/>
              </w:tabs>
              <w:ind w:left="-18" w:right="9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1CF12622" w14:textId="77777777" w:rsidR="00D5121C" w:rsidRDefault="00D5121C" w:rsidP="008F7043">
            <w:pPr>
              <w:tabs>
                <w:tab w:val="decimal" w:pos="950"/>
                <w:tab w:val="decimal" w:pos="990"/>
              </w:tabs>
              <w:spacing w:line="240" w:lineRule="exact"/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50BB05" w14:textId="77777777" w:rsidR="00D5121C" w:rsidRDefault="009B2480" w:rsidP="008F7043">
            <w:pPr>
              <w:tabs>
                <w:tab w:val="decimal" w:pos="900"/>
              </w:tabs>
              <w:ind w:left="-18"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6239266" w14:textId="77777777" w:rsidR="00D5121C" w:rsidRDefault="00D5121C" w:rsidP="008F7043">
            <w:pPr>
              <w:tabs>
                <w:tab w:val="decimal" w:pos="950"/>
              </w:tabs>
              <w:spacing w:line="240" w:lineRule="exact"/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DB415E5" w14:textId="77777777" w:rsidR="00D5121C" w:rsidRDefault="009B2480" w:rsidP="008F7043">
            <w:pPr>
              <w:tabs>
                <w:tab w:val="decimal" w:pos="950"/>
              </w:tabs>
              <w:ind w:left="-18" w:right="18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167</w:t>
            </w:r>
          </w:p>
        </w:tc>
      </w:tr>
      <w:tr w:rsidR="00D5121C" w:rsidRPr="001B30B4" w14:paraId="5A8B56E0" w14:textId="77777777" w:rsidTr="008B30F1">
        <w:trPr>
          <w:trHeight w:val="387"/>
        </w:trPr>
        <w:tc>
          <w:tcPr>
            <w:tcW w:w="4229" w:type="dxa"/>
            <w:shd w:val="clear" w:color="auto" w:fill="auto"/>
            <w:vAlign w:val="center"/>
          </w:tcPr>
          <w:p w14:paraId="56DAE13D" w14:textId="77777777" w:rsidR="00D5121C" w:rsidRPr="00871D2B" w:rsidRDefault="009B2480" w:rsidP="008F7043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FFD5D3" w14:textId="07FD966C" w:rsidR="008B30F1" w:rsidRDefault="008F7043" w:rsidP="008B30F1">
            <w:pPr>
              <w:tabs>
                <w:tab w:val="decimal" w:pos="950"/>
              </w:tabs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</w:t>
            </w:r>
            <w:r w:rsidR="008B30F1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BAD25F" w14:textId="77777777" w:rsidR="00D5121C" w:rsidRDefault="00D5121C" w:rsidP="008B30F1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2574BB" w14:textId="575C6907" w:rsidR="008B30F1" w:rsidRDefault="009B2480" w:rsidP="008B30F1">
            <w:pPr>
              <w:tabs>
                <w:tab w:val="decimal" w:pos="950"/>
              </w:tabs>
              <w:ind w:left="-18"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</w:t>
            </w:r>
            <w:r w:rsidR="008B30F1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BFC0B31" w14:textId="77777777" w:rsidR="00D5121C" w:rsidRDefault="00D5121C" w:rsidP="008B30F1">
            <w:pPr>
              <w:tabs>
                <w:tab w:val="decimal" w:pos="882"/>
                <w:tab w:val="decimal" w:pos="990"/>
              </w:tabs>
              <w:spacing w:line="240" w:lineRule="exact"/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4627CD" w14:textId="77777777" w:rsidR="00D5121C" w:rsidRDefault="009B2480" w:rsidP="008B30F1">
            <w:pPr>
              <w:tabs>
                <w:tab w:val="decimal" w:pos="898"/>
              </w:tabs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71A483" w14:textId="77777777" w:rsidR="00D5121C" w:rsidRDefault="00D5121C" w:rsidP="008B30F1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C1028A" w14:textId="0BD637BC" w:rsidR="00D5121C" w:rsidRDefault="009B2480" w:rsidP="008B30F1">
            <w:pPr>
              <w:tabs>
                <w:tab w:val="decimal" w:pos="950"/>
              </w:tabs>
              <w:ind w:left="-18" w:right="18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</w:t>
            </w:r>
          </w:p>
        </w:tc>
      </w:tr>
      <w:tr w:rsidR="00D5121C" w14:paraId="7E6928D6" w14:textId="77777777" w:rsidTr="002E363B">
        <w:tc>
          <w:tcPr>
            <w:tcW w:w="4229" w:type="dxa"/>
            <w:shd w:val="clear" w:color="auto" w:fill="auto"/>
            <w:vAlign w:val="center"/>
          </w:tcPr>
          <w:p w14:paraId="2E90BB33" w14:textId="77777777" w:rsidR="00D5121C" w:rsidRPr="00871D2B" w:rsidRDefault="009B2480" w:rsidP="008F7043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A559E" w14:textId="6DDE18A8" w:rsidR="00D5121C" w:rsidRDefault="008F7043" w:rsidP="008F7043">
            <w:pPr>
              <w:tabs>
                <w:tab w:val="decimal" w:pos="950"/>
              </w:tabs>
              <w:ind w:left="-18"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298</w:t>
            </w:r>
          </w:p>
        </w:tc>
        <w:tc>
          <w:tcPr>
            <w:tcW w:w="180" w:type="dxa"/>
            <w:shd w:val="clear" w:color="auto" w:fill="auto"/>
          </w:tcPr>
          <w:p w14:paraId="676349D1" w14:textId="77777777" w:rsidR="00D5121C" w:rsidRDefault="00D5121C" w:rsidP="008F7043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13B256" w14:textId="77777777" w:rsidR="00D5121C" w:rsidRDefault="009B2480" w:rsidP="008F7043">
            <w:pPr>
              <w:tabs>
                <w:tab w:val="decimal" w:pos="994"/>
              </w:tabs>
              <w:ind w:left="-18"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143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79AD899F" w14:textId="77777777" w:rsidR="00D5121C" w:rsidRDefault="00D5121C" w:rsidP="008F7043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8586AF" w14:textId="77777777" w:rsidR="00D5121C" w:rsidRDefault="009B2480" w:rsidP="008F7043">
            <w:pPr>
              <w:tabs>
                <w:tab w:val="decimal" w:pos="898"/>
              </w:tabs>
              <w:ind w:left="-18"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A8CAD08" w14:textId="77777777" w:rsidR="00D5121C" w:rsidRDefault="00D5121C" w:rsidP="008F7043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D6F45C" w14:textId="77777777" w:rsidR="00D5121C" w:rsidRDefault="009B2480" w:rsidP="00EB44D7">
            <w:pPr>
              <w:ind w:left="-18" w:right="9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233</w:t>
            </w:r>
          </w:p>
        </w:tc>
      </w:tr>
      <w:tr w:rsidR="00D5121C" w14:paraId="78609F5F" w14:textId="77777777" w:rsidTr="002E363B">
        <w:tc>
          <w:tcPr>
            <w:tcW w:w="4229" w:type="dxa"/>
            <w:shd w:val="clear" w:color="auto" w:fill="auto"/>
            <w:vAlign w:val="center"/>
          </w:tcPr>
          <w:p w14:paraId="23509B85" w14:textId="77777777" w:rsidR="00D5121C" w:rsidRPr="00871D2B" w:rsidRDefault="009B2480" w:rsidP="008F7043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u w:val="single"/>
                <w:cs/>
                <w:lang w:val="en-GB"/>
              </w:rPr>
              <w:t>หัก</w:t>
            </w:r>
            <w:r>
              <w:rPr>
                <w:rFonts w:asciiTheme="majorBidi" w:hAnsiTheme="majorBidi" w:cstheme="majorBidi"/>
                <w:sz w:val="28"/>
              </w:rPr>
              <w:t>: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B07DE" w14:textId="1D25AD49" w:rsidR="00D5121C" w:rsidRDefault="008F7043" w:rsidP="008F7043">
            <w:pPr>
              <w:tabs>
                <w:tab w:val="decimal" w:pos="950"/>
              </w:tabs>
              <w:ind w:left="-18"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(77)</w:t>
            </w:r>
          </w:p>
        </w:tc>
        <w:tc>
          <w:tcPr>
            <w:tcW w:w="180" w:type="dxa"/>
            <w:shd w:val="clear" w:color="auto" w:fill="auto"/>
          </w:tcPr>
          <w:p w14:paraId="3319C596" w14:textId="77777777" w:rsidR="00D5121C" w:rsidRDefault="00D5121C" w:rsidP="008F7043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DE195" w14:textId="77777777" w:rsidR="00D5121C" w:rsidRDefault="009B2480" w:rsidP="008F7043">
            <w:pPr>
              <w:tabs>
                <w:tab w:val="decimal" w:pos="950"/>
              </w:tabs>
              <w:ind w:left="-18"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(77)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55840604" w14:textId="77777777" w:rsidR="00D5121C" w:rsidRDefault="00D5121C" w:rsidP="008F7043">
            <w:pPr>
              <w:tabs>
                <w:tab w:val="decimal" w:pos="882"/>
                <w:tab w:val="decimal" w:pos="990"/>
              </w:tabs>
              <w:spacing w:line="240" w:lineRule="exact"/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7AF14" w14:textId="77777777" w:rsidR="00D5121C" w:rsidRDefault="009B2480" w:rsidP="008F7043">
            <w:pPr>
              <w:tabs>
                <w:tab w:val="decimal" w:pos="898"/>
              </w:tabs>
              <w:ind w:left="-18"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7347420" w14:textId="77777777" w:rsidR="00D5121C" w:rsidRDefault="00D5121C" w:rsidP="008F7043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7ABA6" w14:textId="77777777" w:rsidR="00D5121C" w:rsidRDefault="009B2480" w:rsidP="00EB44D7">
            <w:pPr>
              <w:tabs>
                <w:tab w:val="decimal" w:pos="903"/>
              </w:tabs>
              <w:ind w:left="-18"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6880E097" w14:textId="77777777" w:rsidTr="002E363B">
        <w:tc>
          <w:tcPr>
            <w:tcW w:w="4229" w:type="dxa"/>
            <w:shd w:val="clear" w:color="auto" w:fill="auto"/>
            <w:vAlign w:val="bottom"/>
          </w:tcPr>
          <w:p w14:paraId="2DCEF5D4" w14:textId="77777777" w:rsidR="00D5121C" w:rsidRPr="00871D2B" w:rsidRDefault="009B2480" w:rsidP="008F7043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รวมรายได้ค้างรับ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 กิจการที่เกี่ยวข้องกัน</w:t>
            </w:r>
            <w:r w:rsidRPr="00871D2B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871D2B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B98939" w14:textId="3DD5B77B" w:rsidR="00D5121C" w:rsidRPr="008F7043" w:rsidRDefault="008F7043" w:rsidP="008F7043">
            <w:pPr>
              <w:tabs>
                <w:tab w:val="decimal" w:pos="950"/>
              </w:tabs>
              <w:ind w:left="-18" w:right="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F7043">
              <w:rPr>
                <w:rFonts w:asciiTheme="majorBidi" w:hAnsiTheme="majorBidi" w:cstheme="majorBidi"/>
                <w:b/>
                <w:bCs/>
                <w:sz w:val="28"/>
              </w:rPr>
              <w:t>221</w:t>
            </w:r>
          </w:p>
        </w:tc>
        <w:tc>
          <w:tcPr>
            <w:tcW w:w="180" w:type="dxa"/>
            <w:shd w:val="clear" w:color="auto" w:fill="auto"/>
          </w:tcPr>
          <w:p w14:paraId="23D24D4A" w14:textId="77777777" w:rsidR="00D5121C" w:rsidRPr="008F7043" w:rsidRDefault="00D5121C" w:rsidP="008F7043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EBD3D7" w14:textId="77777777" w:rsidR="00D5121C" w:rsidRPr="008F7043" w:rsidRDefault="009B2480" w:rsidP="008F7043">
            <w:pPr>
              <w:tabs>
                <w:tab w:val="decimal" w:pos="994"/>
              </w:tabs>
              <w:ind w:left="-18" w:right="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F7043">
              <w:rPr>
                <w:rFonts w:asciiTheme="majorBidi" w:hAnsiTheme="majorBidi" w:cstheme="majorBidi"/>
                <w:b/>
                <w:bCs/>
                <w:sz w:val="28"/>
              </w:rPr>
              <w:t>66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532AD5A4" w14:textId="77777777" w:rsidR="00D5121C" w:rsidRPr="008F7043" w:rsidRDefault="00D5121C" w:rsidP="008F7043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52DC0E" w14:textId="77777777" w:rsidR="00D5121C" w:rsidRPr="008F7043" w:rsidRDefault="009B2480" w:rsidP="008F7043">
            <w:pPr>
              <w:tabs>
                <w:tab w:val="decimal" w:pos="898"/>
              </w:tabs>
              <w:ind w:left="-18" w:right="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F7043">
              <w:rPr>
                <w:rFonts w:asciiTheme="majorBidi" w:hAnsiTheme="majorBidi" w:cstheme="majorBidi"/>
                <w:b/>
                <w:bCs/>
                <w:sz w:val="28"/>
              </w:rPr>
              <w:t>453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ED0D901" w14:textId="77777777" w:rsidR="00D5121C" w:rsidRPr="008F7043" w:rsidRDefault="00D5121C" w:rsidP="008F7043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21E5FD" w14:textId="77777777" w:rsidR="00D5121C" w:rsidRPr="008F7043" w:rsidRDefault="009B2480" w:rsidP="00D32DA7">
            <w:pPr>
              <w:tabs>
                <w:tab w:val="decimal" w:pos="900"/>
              </w:tabs>
              <w:ind w:left="-18" w:right="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F7043">
              <w:rPr>
                <w:rFonts w:asciiTheme="majorBidi" w:hAnsiTheme="majorBidi" w:cstheme="majorBidi"/>
                <w:b/>
                <w:bCs/>
                <w:sz w:val="28"/>
              </w:rPr>
              <w:t>233</w:t>
            </w:r>
          </w:p>
        </w:tc>
      </w:tr>
      <w:tr w:rsidR="00D5121C" w14:paraId="6CB4DA7C" w14:textId="77777777" w:rsidTr="002E363B">
        <w:trPr>
          <w:trHeight w:val="123"/>
        </w:trPr>
        <w:tc>
          <w:tcPr>
            <w:tcW w:w="4229" w:type="dxa"/>
            <w:shd w:val="clear" w:color="auto" w:fill="auto"/>
            <w:vAlign w:val="bottom"/>
          </w:tcPr>
          <w:p w14:paraId="3334FE36" w14:textId="77777777" w:rsidR="00D5121C" w:rsidRPr="00871D2B" w:rsidRDefault="00D5121C" w:rsidP="008F7043">
            <w:pPr>
              <w:ind w:right="-108"/>
              <w:rPr>
                <w:rFonts w:asciiTheme="majorBidi" w:hAnsiTheme="majorBidi" w:cstheme="maj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309330A" w14:textId="77777777" w:rsidR="00D5121C" w:rsidRDefault="00D5121C" w:rsidP="008F7043">
            <w:pPr>
              <w:tabs>
                <w:tab w:val="decimal" w:pos="950"/>
              </w:tabs>
              <w:ind w:right="49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62F7BCCE" w14:textId="77777777" w:rsidR="00D5121C" w:rsidRDefault="00D5121C" w:rsidP="008F7043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131130" w14:textId="77777777" w:rsidR="00D5121C" w:rsidRDefault="00D5121C" w:rsidP="008F7043">
            <w:pPr>
              <w:tabs>
                <w:tab w:val="decimal" w:pos="920"/>
              </w:tabs>
              <w:ind w:left="-18" w:right="49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1" w:type="dxa"/>
            <w:shd w:val="clear" w:color="auto" w:fill="auto"/>
          </w:tcPr>
          <w:p w14:paraId="57873CEC" w14:textId="77777777" w:rsidR="00D5121C" w:rsidRDefault="00D5121C" w:rsidP="008F7043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A390572" w14:textId="77777777" w:rsidR="00D5121C" w:rsidRDefault="00D5121C" w:rsidP="008F7043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7892CCD7" w14:textId="77777777" w:rsidR="00D5121C" w:rsidRDefault="00D5121C" w:rsidP="008F7043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2C939A2" w14:textId="77777777" w:rsidR="00D5121C" w:rsidRDefault="00D5121C" w:rsidP="008F7043">
            <w:pPr>
              <w:tabs>
                <w:tab w:val="decimal" w:pos="950"/>
              </w:tabs>
              <w:ind w:left="-18" w:right="49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</w:tbl>
    <w:p w14:paraId="712EB0B1" w14:textId="77777777" w:rsidR="00D5121C" w:rsidRPr="002E363B" w:rsidRDefault="00D5121C" w:rsidP="008F7043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009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7"/>
        <w:gridCol w:w="1080"/>
        <w:gridCol w:w="162"/>
        <w:gridCol w:w="19"/>
        <w:gridCol w:w="1071"/>
        <w:gridCol w:w="9"/>
        <w:gridCol w:w="182"/>
        <w:gridCol w:w="1080"/>
        <w:gridCol w:w="180"/>
        <w:gridCol w:w="990"/>
        <w:gridCol w:w="9"/>
      </w:tblGrid>
      <w:tr w:rsidR="00D5121C" w14:paraId="6E8A6C75" w14:textId="77777777" w:rsidTr="002E363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6A980C4E" w14:textId="77777777" w:rsidR="00D5121C" w:rsidRDefault="009B2480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  <w:lang w:val="en-GB"/>
              </w:rPr>
              <w:t>ดอกเบี้ยค้างรับ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 xml:space="preserve"> </w:t>
            </w:r>
            <w:r w:rsidRPr="00871D2B">
              <w:rPr>
                <w:rFonts w:asciiTheme="majorBidi" w:hAnsiTheme="majorBidi" w:cstheme="majorBidi" w:hint="cs"/>
                <w:b/>
                <w:bCs/>
                <w:spacing w:val="-4"/>
                <w:sz w:val="28"/>
                <w:lang w:val="en-GB"/>
              </w:rPr>
              <w:t xml:space="preserve">- </w:t>
            </w:r>
            <w:r w:rsidRPr="00871D2B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  <w:lang w:val="en-GB"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 xml:space="preserve"> </w:t>
            </w:r>
            <w:r w:rsidRPr="00871D2B">
              <w:rPr>
                <w:rFonts w:asciiTheme="majorBidi" w:hAnsiTheme="majorBidi" w:cstheme="majorBidi"/>
                <w:b/>
                <w:bCs/>
                <w:spacing w:val="-6"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  <w:lang w:val="en-GB"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10</w:t>
            </w:r>
            <w:r w:rsidRPr="00871D2B">
              <w:rPr>
                <w:rFonts w:asciiTheme="majorBidi" w:hAnsiTheme="majorBidi" w:cstheme="majorBidi"/>
                <w:b/>
                <w:bCs/>
                <w:spacing w:val="-6"/>
                <w:sz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61CF589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00046383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36A4ACB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5FC41C0C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74D8F2" w14:textId="77777777" w:rsidR="00D5121C" w:rsidRPr="002E363B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AB3748E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18B7814" w14:textId="77777777" w:rsidR="00D5121C" w:rsidRPr="002E363B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5F12D120" w14:textId="77777777" w:rsidTr="002E363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4F6FB27F" w14:textId="77777777" w:rsidR="00D5121C" w:rsidRPr="00871D2B" w:rsidRDefault="009B2480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1FA4DB" w14:textId="3E3892E8" w:rsidR="00D5121C" w:rsidRPr="008F7043" w:rsidRDefault="008F7043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F704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58041C8E" w14:textId="77777777" w:rsidR="00D5121C" w:rsidRPr="008F7043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0C859DD" w14:textId="77777777" w:rsidR="00D5121C" w:rsidRPr="008F7043" w:rsidRDefault="009B2480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F704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12C4ACE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3E7A4E" w14:textId="77777777" w:rsidR="00D5121C" w:rsidRDefault="009B2480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71,509</w:t>
            </w:r>
          </w:p>
        </w:tc>
        <w:tc>
          <w:tcPr>
            <w:tcW w:w="180" w:type="dxa"/>
            <w:shd w:val="clear" w:color="auto" w:fill="auto"/>
          </w:tcPr>
          <w:p w14:paraId="56E6E863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6E0716" w14:textId="77777777" w:rsidR="00D5121C" w:rsidRDefault="009B2480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54,204</w:t>
            </w:r>
          </w:p>
        </w:tc>
      </w:tr>
      <w:tr w:rsidR="00D5121C" w14:paraId="6FA2B06D" w14:textId="77777777" w:rsidTr="002E363B">
        <w:trPr>
          <w:gridAfter w:val="1"/>
          <w:wAfter w:w="9" w:type="dxa"/>
          <w:trHeight w:val="288"/>
        </w:trPr>
        <w:tc>
          <w:tcPr>
            <w:tcW w:w="4227" w:type="dxa"/>
            <w:shd w:val="clear" w:color="auto" w:fill="auto"/>
            <w:vAlign w:val="bottom"/>
          </w:tcPr>
          <w:p w14:paraId="6FED9575" w14:textId="77777777" w:rsidR="00D5121C" w:rsidRPr="00871D2B" w:rsidRDefault="009B2480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8BABBC" w14:textId="13270078" w:rsidR="00D5121C" w:rsidRPr="008F7043" w:rsidRDefault="008F7043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F7043">
              <w:rPr>
                <w:rFonts w:asciiTheme="majorBidi" w:hAnsiTheme="majorBidi" w:cstheme="majorBidi"/>
                <w:sz w:val="28"/>
              </w:rPr>
              <w:t>10,047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7147F315" w14:textId="77777777" w:rsidR="00D5121C" w:rsidRPr="008F7043" w:rsidRDefault="00D5121C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04557C6" w14:textId="77777777" w:rsidR="00D5121C" w:rsidRPr="008F7043" w:rsidRDefault="009B2480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F7043">
              <w:rPr>
                <w:rFonts w:asciiTheme="majorBidi" w:hAnsiTheme="majorBidi" w:cstheme="majorBidi"/>
                <w:sz w:val="28"/>
              </w:rPr>
              <w:t>8,002</w:t>
            </w:r>
          </w:p>
        </w:tc>
        <w:tc>
          <w:tcPr>
            <w:tcW w:w="182" w:type="dxa"/>
            <w:shd w:val="clear" w:color="auto" w:fill="auto"/>
          </w:tcPr>
          <w:p w14:paraId="2F453D8B" w14:textId="77777777" w:rsidR="00D5121C" w:rsidRDefault="00D5121C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56C5A8" w14:textId="77777777" w:rsidR="00D5121C" w:rsidRDefault="009B2480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10,047</w:t>
            </w:r>
          </w:p>
        </w:tc>
        <w:tc>
          <w:tcPr>
            <w:tcW w:w="180" w:type="dxa"/>
            <w:shd w:val="clear" w:color="auto" w:fill="auto"/>
          </w:tcPr>
          <w:p w14:paraId="31E96E70" w14:textId="77777777" w:rsidR="00D5121C" w:rsidRDefault="00D5121C">
            <w:pPr>
              <w:tabs>
                <w:tab w:val="decimal" w:pos="882"/>
                <w:tab w:val="decimal" w:pos="950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3E7F33" w14:textId="77777777" w:rsidR="00D5121C" w:rsidRDefault="009B2480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8,002</w:t>
            </w:r>
          </w:p>
        </w:tc>
      </w:tr>
      <w:tr w:rsidR="00D5121C" w14:paraId="3D8B21CF" w14:textId="77777777" w:rsidTr="002E363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4F572AD3" w14:textId="77777777" w:rsidR="00D5121C" w:rsidRPr="00871D2B" w:rsidRDefault="009B2480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12C9C6" w14:textId="5A49ABEC" w:rsidR="00D5121C" w:rsidRPr="008F7043" w:rsidRDefault="008F7043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F704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11D3AB11" w14:textId="77777777" w:rsidR="00D5121C" w:rsidRPr="008F7043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0566181" w14:textId="77777777" w:rsidR="00D5121C" w:rsidRPr="008F7043" w:rsidRDefault="009B2480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F7043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2" w:type="dxa"/>
            <w:shd w:val="clear" w:color="auto" w:fill="auto"/>
          </w:tcPr>
          <w:p w14:paraId="0CE7396E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92E0D8" w14:textId="77777777" w:rsidR="00D5121C" w:rsidRDefault="009B2480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C882F2" w14:textId="77777777" w:rsidR="00D5121C" w:rsidRDefault="00D5121C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544940" w14:textId="77777777" w:rsidR="00D5121C" w:rsidRDefault="009B2480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2D9CBCBF" w14:textId="77777777" w:rsidTr="002E363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1D9CE6AE" w14:textId="77777777" w:rsidR="00D5121C" w:rsidRPr="00871D2B" w:rsidRDefault="009B2480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A6AF1" w14:textId="5034B53D" w:rsidR="00D5121C" w:rsidRPr="008F7043" w:rsidRDefault="008F7043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F7043">
              <w:rPr>
                <w:rFonts w:asciiTheme="majorBidi" w:hAnsiTheme="majorBidi" w:cstheme="majorBidi"/>
                <w:sz w:val="28"/>
              </w:rPr>
              <w:t>2,396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6CF56F32" w14:textId="77777777" w:rsidR="00D5121C" w:rsidRPr="008F7043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7D497" w14:textId="77777777" w:rsidR="00D5121C" w:rsidRPr="008F7043" w:rsidRDefault="009B2480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F7043">
              <w:rPr>
                <w:rFonts w:asciiTheme="majorBidi" w:hAnsiTheme="majorBidi" w:cstheme="majorBidi"/>
                <w:sz w:val="28"/>
              </w:rPr>
              <w:t>2,379</w:t>
            </w:r>
          </w:p>
        </w:tc>
        <w:tc>
          <w:tcPr>
            <w:tcW w:w="182" w:type="dxa"/>
            <w:shd w:val="clear" w:color="auto" w:fill="auto"/>
          </w:tcPr>
          <w:p w14:paraId="0D636F6A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5DEB8" w14:textId="77777777" w:rsidR="00D5121C" w:rsidRDefault="009B2480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2E0EEF" w14:textId="77777777" w:rsidR="00D5121C" w:rsidRDefault="00D5121C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FDBB6" w14:textId="77777777" w:rsidR="00D5121C" w:rsidRDefault="009B2480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1C95E818" w14:textId="77777777" w:rsidTr="002E363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7101A6F4" w14:textId="77777777" w:rsidR="00D5121C" w:rsidRPr="00871D2B" w:rsidRDefault="009B2480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EC7FD" w14:textId="12372048" w:rsidR="00D5121C" w:rsidRPr="008F7043" w:rsidRDefault="008F7043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F7043">
              <w:rPr>
                <w:rFonts w:asciiTheme="majorBidi" w:hAnsiTheme="majorBidi" w:cstheme="majorBidi"/>
                <w:sz w:val="28"/>
              </w:rPr>
              <w:t>12,443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1FFB1DBD" w14:textId="77777777" w:rsidR="00D5121C" w:rsidRPr="008F7043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0938E" w14:textId="77777777" w:rsidR="00D5121C" w:rsidRPr="008F7043" w:rsidRDefault="009B2480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F7043">
              <w:rPr>
                <w:rFonts w:asciiTheme="majorBidi" w:hAnsiTheme="majorBidi" w:cstheme="majorBidi"/>
                <w:sz w:val="28"/>
              </w:rPr>
              <w:t>10,386</w:t>
            </w:r>
          </w:p>
        </w:tc>
        <w:tc>
          <w:tcPr>
            <w:tcW w:w="182" w:type="dxa"/>
            <w:shd w:val="clear" w:color="auto" w:fill="auto"/>
          </w:tcPr>
          <w:p w14:paraId="34199BC2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92DFA" w14:textId="77777777" w:rsidR="00D5121C" w:rsidRDefault="009B2480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81,556</w:t>
            </w:r>
          </w:p>
        </w:tc>
        <w:tc>
          <w:tcPr>
            <w:tcW w:w="180" w:type="dxa"/>
            <w:shd w:val="clear" w:color="auto" w:fill="auto"/>
          </w:tcPr>
          <w:p w14:paraId="24E5BB1F" w14:textId="77777777" w:rsidR="00D5121C" w:rsidRDefault="00D5121C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84BF0" w14:textId="77777777" w:rsidR="00D5121C" w:rsidRDefault="009B2480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62,206</w:t>
            </w:r>
          </w:p>
        </w:tc>
      </w:tr>
      <w:tr w:rsidR="00D5121C" w14:paraId="58D496B3" w14:textId="77777777" w:rsidTr="002E363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center"/>
          </w:tcPr>
          <w:p w14:paraId="3DF59325" w14:textId="77777777" w:rsidR="00D5121C" w:rsidRPr="00871D2B" w:rsidRDefault="009B2480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u w:val="single"/>
                <w:cs/>
                <w:lang w:val="en-GB"/>
              </w:rPr>
              <w:t>หัก</w:t>
            </w:r>
            <w:r>
              <w:rPr>
                <w:rFonts w:asciiTheme="majorBidi" w:hAnsiTheme="majorBidi" w:cstheme="majorBidi"/>
                <w:sz w:val="28"/>
              </w:rPr>
              <w:t>: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AD5A6" w14:textId="2EA97F3D" w:rsidR="00D5121C" w:rsidRPr="008F7043" w:rsidRDefault="008F7043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F7043">
              <w:rPr>
                <w:rFonts w:asciiTheme="majorBidi" w:hAnsiTheme="majorBidi" w:cstheme="majorBidi"/>
                <w:sz w:val="28"/>
              </w:rPr>
              <w:t>(</w:t>
            </w:r>
            <w:r w:rsidR="00911941">
              <w:rPr>
                <w:rFonts w:asciiTheme="majorBidi" w:hAnsiTheme="majorBidi" w:cstheme="majorBidi"/>
                <w:sz w:val="28"/>
              </w:rPr>
              <w:t>3,225</w:t>
            </w:r>
            <w:r w:rsidRPr="008F704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4D8307A9" w14:textId="77777777" w:rsidR="00D5121C" w:rsidRPr="008F7043" w:rsidRDefault="00D5121C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9CDBD" w14:textId="77777777" w:rsidR="00D5121C" w:rsidRPr="008F7043" w:rsidRDefault="009B2480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F7043">
              <w:rPr>
                <w:rFonts w:asciiTheme="majorBidi" w:hAnsiTheme="majorBidi" w:cstheme="majorBidi"/>
                <w:sz w:val="28"/>
              </w:rPr>
              <w:t>(3,485)</w:t>
            </w:r>
          </w:p>
        </w:tc>
        <w:tc>
          <w:tcPr>
            <w:tcW w:w="182" w:type="dxa"/>
            <w:shd w:val="clear" w:color="auto" w:fill="auto"/>
          </w:tcPr>
          <w:p w14:paraId="76E6A259" w14:textId="77777777" w:rsidR="00D5121C" w:rsidRDefault="00D5121C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F369B" w14:textId="77777777" w:rsidR="00D5121C" w:rsidRDefault="009B2480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(21,870)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0E9EF7" w14:textId="77777777" w:rsidR="00D5121C" w:rsidRDefault="00D5121C">
            <w:pPr>
              <w:tabs>
                <w:tab w:val="decimal" w:pos="882"/>
                <w:tab w:val="decimal" w:pos="920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54E96" w14:textId="77777777" w:rsidR="00D5121C" w:rsidRPr="00871D2B" w:rsidRDefault="009B2480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(22,130)</w:t>
            </w:r>
          </w:p>
        </w:tc>
      </w:tr>
      <w:tr w:rsidR="00D5121C" w14:paraId="504D2093" w14:textId="77777777" w:rsidTr="002E363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6EA6326E" w14:textId="77777777" w:rsidR="00D5121C" w:rsidRPr="00871D2B" w:rsidRDefault="009B2480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รวมดอกเบี้ยค้างรับ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 กิจการที่เกี่ยวข้องกัน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E9AB41" w14:textId="6E6680C2" w:rsidR="00D5121C" w:rsidRPr="008F7043" w:rsidRDefault="00911941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9,218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375BE236" w14:textId="77777777" w:rsidR="00D5121C" w:rsidRPr="008F7043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02065C" w14:textId="77777777" w:rsidR="00D5121C" w:rsidRPr="008F7043" w:rsidRDefault="009B2480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F7043">
              <w:rPr>
                <w:rFonts w:asciiTheme="majorBidi" w:hAnsiTheme="majorBidi" w:cstheme="majorBidi"/>
                <w:b/>
                <w:bCs/>
                <w:sz w:val="28"/>
              </w:rPr>
              <w:t>6,901</w:t>
            </w:r>
          </w:p>
        </w:tc>
        <w:tc>
          <w:tcPr>
            <w:tcW w:w="182" w:type="dxa"/>
            <w:shd w:val="clear" w:color="auto" w:fill="auto"/>
          </w:tcPr>
          <w:p w14:paraId="77BAE1F8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7BCC2C" w14:textId="77777777" w:rsidR="00D5121C" w:rsidRDefault="009B2480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59,686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548F2C" w14:textId="77777777" w:rsidR="00D5121C" w:rsidRDefault="00D5121C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056700" w14:textId="77777777" w:rsidR="00D5121C" w:rsidRDefault="009B2480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40,076</w:t>
            </w:r>
          </w:p>
        </w:tc>
      </w:tr>
      <w:tr w:rsidR="00D5121C" w14:paraId="565A751B" w14:textId="77777777" w:rsidTr="002E363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39E77C5F" w14:textId="77777777" w:rsidR="00D5121C" w:rsidRPr="00871D2B" w:rsidRDefault="00D5121C">
            <w:pPr>
              <w:spacing w:line="240" w:lineRule="exact"/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09B219B" w14:textId="77777777" w:rsidR="00D5121C" w:rsidRPr="008F7043" w:rsidRDefault="00D5121C">
            <w:pPr>
              <w:tabs>
                <w:tab w:val="decimal" w:pos="900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5A64E9A9" w14:textId="77777777" w:rsidR="00D5121C" w:rsidRPr="008F7043" w:rsidRDefault="00D5121C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64D4A1" w14:textId="77777777" w:rsidR="00D5121C" w:rsidRPr="008F7043" w:rsidRDefault="00D5121C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733E20CB" w14:textId="77777777" w:rsidR="00D5121C" w:rsidRDefault="00D5121C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17CF2C6" w14:textId="77777777" w:rsidR="00D5121C" w:rsidRDefault="00D5121C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7A667B" w14:textId="77777777" w:rsidR="00D5121C" w:rsidRDefault="00D5121C">
            <w:pPr>
              <w:tabs>
                <w:tab w:val="decimal" w:pos="882"/>
              </w:tabs>
              <w:spacing w:line="240" w:lineRule="exact"/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FBA3A46" w14:textId="77777777" w:rsidR="00D5121C" w:rsidRDefault="00D5121C">
            <w:pPr>
              <w:tabs>
                <w:tab w:val="decimal" w:pos="95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31701C7A" w14:textId="77777777" w:rsidTr="002E363B">
        <w:trPr>
          <w:gridAfter w:val="1"/>
          <w:wAfter w:w="9" w:type="dxa"/>
          <w:tblHeader/>
        </w:trPr>
        <w:tc>
          <w:tcPr>
            <w:tcW w:w="4227" w:type="dxa"/>
            <w:shd w:val="clear" w:color="auto" w:fill="auto"/>
            <w:vAlign w:val="bottom"/>
          </w:tcPr>
          <w:p w14:paraId="674B7961" w14:textId="77777777" w:rsidR="00D5121C" w:rsidRDefault="009B2480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เงินมัดจำเพื่อตรวจสอบธุรกิจ</w:t>
            </w:r>
            <w:r w:rsidRPr="00871D2B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ก่อนซื้อกิจการ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 -</w:t>
            </w:r>
          </w:p>
          <w:p w14:paraId="557C5FA5" w14:textId="77777777" w:rsidR="00D5121C" w:rsidRPr="00871D2B" w:rsidRDefault="009B2480">
            <w:pPr>
              <w:ind w:left="162" w:right="50" w:hanging="16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ab/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กิจการที่เกี่ยวข้องกัน (ดูหมายเหตุข้อ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23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F6E1BE1" w14:textId="77777777" w:rsidR="00D5121C" w:rsidRPr="008F7043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5E303F88" w14:textId="77777777" w:rsidR="00D5121C" w:rsidRPr="008F7043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C023878" w14:textId="77777777" w:rsidR="00D5121C" w:rsidRPr="008F7043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7C3D3B4B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4189512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1BB1E0" w14:textId="77777777" w:rsidR="00D5121C" w:rsidRDefault="00D5121C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783AC27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D5121C" w14:paraId="39BC69FE" w14:textId="77777777" w:rsidTr="002E363B">
        <w:trPr>
          <w:gridAfter w:val="1"/>
          <w:wAfter w:w="9" w:type="dxa"/>
          <w:tblHeader/>
        </w:trPr>
        <w:tc>
          <w:tcPr>
            <w:tcW w:w="4227" w:type="dxa"/>
            <w:shd w:val="clear" w:color="auto" w:fill="auto"/>
            <w:vAlign w:val="center"/>
          </w:tcPr>
          <w:p w14:paraId="350132A9" w14:textId="77777777" w:rsidR="00D5121C" w:rsidRPr="00871D2B" w:rsidRDefault="009B2480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A015C08" w14:textId="442E777C" w:rsidR="00D5121C" w:rsidRPr="008F7043" w:rsidRDefault="008F7043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F7043">
              <w:rPr>
                <w:rFonts w:asciiTheme="majorBidi" w:hAnsiTheme="majorBidi" w:cstheme="majorBidi"/>
                <w:sz w:val="28"/>
              </w:rPr>
              <w:t>75,000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71346230" w14:textId="77777777" w:rsidR="00D5121C" w:rsidRPr="008F7043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A7CFFD" w14:textId="77777777" w:rsidR="00D5121C" w:rsidRPr="008F7043" w:rsidRDefault="009B2480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F7043">
              <w:rPr>
                <w:rFonts w:asciiTheme="majorBidi" w:hAnsiTheme="majorBidi" w:cstheme="majorBidi"/>
                <w:sz w:val="28"/>
              </w:rPr>
              <w:t>75,000</w:t>
            </w:r>
          </w:p>
        </w:tc>
        <w:tc>
          <w:tcPr>
            <w:tcW w:w="182" w:type="dxa"/>
            <w:shd w:val="clear" w:color="auto" w:fill="auto"/>
          </w:tcPr>
          <w:p w14:paraId="1DE2DCD4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3E622C" w14:textId="77777777" w:rsidR="00D5121C" w:rsidRDefault="009B2480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48F6F5" w14:textId="77777777" w:rsidR="00D5121C" w:rsidRDefault="00D5121C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36E358" w14:textId="77777777" w:rsidR="00D5121C" w:rsidRDefault="009B2480">
            <w:pPr>
              <w:tabs>
                <w:tab w:val="decimal" w:pos="958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75,000</w:t>
            </w:r>
          </w:p>
        </w:tc>
      </w:tr>
      <w:tr w:rsidR="00D5121C" w14:paraId="495EEE35" w14:textId="77777777" w:rsidTr="002E363B">
        <w:tc>
          <w:tcPr>
            <w:tcW w:w="4227" w:type="dxa"/>
            <w:shd w:val="clear" w:color="auto" w:fill="auto"/>
            <w:vAlign w:val="bottom"/>
          </w:tcPr>
          <w:p w14:paraId="0C3B0E41" w14:textId="77777777" w:rsidR="00D5121C" w:rsidRDefault="009B2480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รวมเงินมัดจำเพื่อตรวจสอบธุรกิจ</w:t>
            </w:r>
            <w:r w:rsidRPr="00871D2B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ก่อนซื้อกิจการ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 - </w:t>
            </w:r>
          </w:p>
          <w:p w14:paraId="509E8EA8" w14:textId="77777777" w:rsidR="00D5121C" w:rsidRDefault="009B2480">
            <w:pPr>
              <w:ind w:left="450" w:right="-36" w:hanging="4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D3A1F7" w14:textId="4603C1BB" w:rsidR="00D5121C" w:rsidRPr="008F7043" w:rsidRDefault="008F7043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F7043">
              <w:rPr>
                <w:rFonts w:asciiTheme="majorBidi" w:hAnsiTheme="majorBidi" w:cstheme="majorBidi"/>
                <w:b/>
                <w:bCs/>
                <w:sz w:val="28"/>
              </w:rPr>
              <w:t>75,000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6AF95FE3" w14:textId="77777777" w:rsidR="00D5121C" w:rsidRPr="008F7043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E07BAD" w14:textId="77777777" w:rsidR="00D5121C" w:rsidRPr="008F7043" w:rsidRDefault="009B2480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F7043">
              <w:rPr>
                <w:rFonts w:asciiTheme="majorBidi" w:hAnsiTheme="majorBidi" w:cstheme="majorBidi"/>
                <w:b/>
                <w:bCs/>
                <w:sz w:val="28"/>
              </w:rPr>
              <w:t>75,000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DF5918F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DE0294" w14:textId="77777777" w:rsidR="00D5121C" w:rsidRDefault="009B2480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75,000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15A355" w14:textId="77777777" w:rsidR="00D5121C" w:rsidRDefault="00D5121C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27DD3B" w14:textId="77777777" w:rsidR="00D5121C" w:rsidRDefault="009B2480">
            <w:pPr>
              <w:tabs>
                <w:tab w:val="decimal" w:pos="958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75,000</w:t>
            </w:r>
          </w:p>
        </w:tc>
      </w:tr>
      <w:tr w:rsidR="00D5121C" w14:paraId="71A02F0D" w14:textId="77777777" w:rsidTr="002E363B">
        <w:trPr>
          <w:gridAfter w:val="1"/>
          <w:wAfter w:w="9" w:type="dxa"/>
          <w:trHeight w:val="189"/>
          <w:tblHeader/>
        </w:trPr>
        <w:tc>
          <w:tcPr>
            <w:tcW w:w="4227" w:type="dxa"/>
            <w:shd w:val="clear" w:color="auto" w:fill="auto"/>
          </w:tcPr>
          <w:p w14:paraId="59E555EC" w14:textId="77777777" w:rsidR="00D5121C" w:rsidRPr="00871D2B" w:rsidRDefault="00D5121C">
            <w:pPr>
              <w:spacing w:line="240" w:lineRule="exact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E1E2370" w14:textId="77777777" w:rsidR="00D5121C" w:rsidRDefault="00D5121C">
            <w:pPr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75425E52" w14:textId="77777777" w:rsidR="00D5121C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E295971" w14:textId="77777777" w:rsidR="00D5121C" w:rsidRDefault="00D5121C">
            <w:pPr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2" w:type="dxa"/>
            <w:shd w:val="clear" w:color="auto" w:fill="auto"/>
          </w:tcPr>
          <w:p w14:paraId="6358FC05" w14:textId="77777777" w:rsidR="00D5121C" w:rsidRDefault="00D5121C">
            <w:pPr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67C93FF4" w14:textId="77777777" w:rsidR="00D5121C" w:rsidRDefault="00D5121C">
            <w:pPr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2EA76250" w14:textId="77777777" w:rsidR="00D5121C" w:rsidRDefault="00D5121C">
            <w:pPr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66735567" w14:textId="77777777" w:rsidR="00D5121C" w:rsidRDefault="00D5121C">
            <w:pPr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5121C" w14:paraId="11386C2D" w14:textId="77777777" w:rsidTr="002E363B">
        <w:tc>
          <w:tcPr>
            <w:tcW w:w="4227" w:type="dxa"/>
            <w:shd w:val="clear" w:color="auto" w:fill="auto"/>
            <w:vAlign w:val="bottom"/>
          </w:tcPr>
          <w:p w14:paraId="2939EF60" w14:textId="77777777" w:rsidR="00D5121C" w:rsidRDefault="009B2480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เจ้าหนี้การค้า - กิจการที่เกี่ยวข้องกัน </w:t>
            </w:r>
          </w:p>
          <w:p w14:paraId="2EA0EDD9" w14:textId="77777777" w:rsidR="00D5121C" w:rsidRDefault="009B2480">
            <w:pPr>
              <w:ind w:left="180" w:hanging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25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ED16B9B" w14:textId="77777777" w:rsidR="00D5121C" w:rsidRDefault="00D5121C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731A07FA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8B0E699" w14:textId="77777777" w:rsidR="00D5121C" w:rsidRDefault="00D5121C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458B6142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1F0D7A" w14:textId="77777777" w:rsidR="00D5121C" w:rsidRDefault="00D5121C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54B565" w14:textId="77777777" w:rsidR="00D5121C" w:rsidRDefault="00D5121C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0DBFC6C0" w14:textId="77777777" w:rsidR="00D5121C" w:rsidRDefault="00D5121C">
            <w:pPr>
              <w:tabs>
                <w:tab w:val="decimal" w:pos="958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179BE373" w14:textId="77777777" w:rsidTr="002E363B">
        <w:tc>
          <w:tcPr>
            <w:tcW w:w="4227" w:type="dxa"/>
            <w:shd w:val="clear" w:color="auto" w:fill="auto"/>
            <w:vAlign w:val="center"/>
          </w:tcPr>
          <w:p w14:paraId="3C9AA535" w14:textId="77777777" w:rsidR="00D5121C" w:rsidRPr="00871D2B" w:rsidRDefault="009B2480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0B833" w14:textId="7274DBD0" w:rsidR="00D5121C" w:rsidRDefault="008F7043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7,515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63673D1D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07168" w14:textId="77777777" w:rsidR="00D5121C" w:rsidRDefault="009B2480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796</w:t>
            </w:r>
          </w:p>
        </w:tc>
        <w:tc>
          <w:tcPr>
            <w:tcW w:w="182" w:type="dxa"/>
            <w:shd w:val="clear" w:color="auto" w:fill="auto"/>
          </w:tcPr>
          <w:p w14:paraId="482B5D86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AFC71B" w14:textId="77777777" w:rsidR="00D5121C" w:rsidRDefault="009B2480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762016" w14:textId="77777777" w:rsidR="00D5121C" w:rsidRDefault="00D5121C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B9DE90" w14:textId="77777777" w:rsidR="00D5121C" w:rsidRDefault="009B2480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7F2326B3" w14:textId="77777777" w:rsidTr="002E363B">
        <w:tc>
          <w:tcPr>
            <w:tcW w:w="4227" w:type="dxa"/>
            <w:shd w:val="clear" w:color="auto" w:fill="auto"/>
            <w:vAlign w:val="bottom"/>
          </w:tcPr>
          <w:p w14:paraId="527181E7" w14:textId="77777777" w:rsidR="00D5121C" w:rsidRDefault="009B2480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914D90" w14:textId="1A6E1910" w:rsidR="00D5121C" w:rsidRDefault="008F7043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7,515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4C597490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D99DB1" w14:textId="77777777" w:rsidR="00D5121C" w:rsidRDefault="009B2480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796</w:t>
            </w:r>
          </w:p>
        </w:tc>
        <w:tc>
          <w:tcPr>
            <w:tcW w:w="182" w:type="dxa"/>
            <w:shd w:val="clear" w:color="auto" w:fill="auto"/>
          </w:tcPr>
          <w:p w14:paraId="1D835FED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3CBA8" w14:textId="77777777" w:rsidR="00D5121C" w:rsidRDefault="009B2480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A8CD97" w14:textId="77777777" w:rsidR="00D5121C" w:rsidRDefault="00D5121C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E3E05D" w14:textId="77777777" w:rsidR="00D5121C" w:rsidRDefault="009B2480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D5121C" w14:paraId="1C91F6A4" w14:textId="77777777" w:rsidTr="0009174E">
        <w:tc>
          <w:tcPr>
            <w:tcW w:w="4227" w:type="dxa"/>
            <w:shd w:val="clear" w:color="auto" w:fill="auto"/>
            <w:vAlign w:val="bottom"/>
          </w:tcPr>
          <w:p w14:paraId="3F72B1A0" w14:textId="77777777" w:rsidR="00D5121C" w:rsidRDefault="00D5121C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  <w:p w14:paraId="7DE03B68" w14:textId="77777777" w:rsidR="00EB44D7" w:rsidRDefault="00EB44D7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  <w:p w14:paraId="14D7D155" w14:textId="77777777" w:rsidR="00EB44D7" w:rsidRDefault="00EB44D7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  <w:p w14:paraId="029095D8" w14:textId="1E53EDD5" w:rsidR="00EB44D7" w:rsidRDefault="00EB44D7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FD139D6" w14:textId="77777777" w:rsidR="00D5121C" w:rsidRDefault="00D5121C">
            <w:pPr>
              <w:tabs>
                <w:tab w:val="decimal" w:pos="539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18A4B3B1" w14:textId="77777777" w:rsidR="00D5121C" w:rsidRDefault="00D5121C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18E5BE8" w14:textId="77777777" w:rsidR="00D5121C" w:rsidRDefault="00D5121C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2" w:type="dxa"/>
            <w:shd w:val="clear" w:color="auto" w:fill="auto"/>
          </w:tcPr>
          <w:p w14:paraId="4D687526" w14:textId="77777777" w:rsidR="00D5121C" w:rsidRDefault="00D5121C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B63108B" w14:textId="77777777" w:rsidR="00D5121C" w:rsidRDefault="00D5121C">
            <w:pPr>
              <w:tabs>
                <w:tab w:val="decimal" w:pos="539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7E6C5A" w14:textId="77777777" w:rsidR="00D5121C" w:rsidRDefault="00D5121C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70F99F4" w14:textId="77777777" w:rsidR="00D5121C" w:rsidRDefault="00D5121C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09174E" w14:paraId="4A69AB43" w14:textId="77777777" w:rsidTr="0009174E">
        <w:tc>
          <w:tcPr>
            <w:tcW w:w="4227" w:type="dxa"/>
            <w:shd w:val="clear" w:color="auto" w:fill="auto"/>
            <w:vAlign w:val="bottom"/>
          </w:tcPr>
          <w:p w14:paraId="23CB4DE8" w14:textId="77777777" w:rsidR="0009174E" w:rsidRDefault="0009174E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49789027" w14:textId="77777777" w:rsidR="0009174E" w:rsidRDefault="0009174E">
            <w:pPr>
              <w:tabs>
                <w:tab w:val="decimal" w:pos="539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313F0977" w14:textId="77777777" w:rsidR="0009174E" w:rsidRDefault="0009174E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A5ADB91" w14:textId="77777777" w:rsidR="0009174E" w:rsidRDefault="0009174E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2" w:type="dxa"/>
            <w:shd w:val="clear" w:color="auto" w:fill="auto"/>
          </w:tcPr>
          <w:p w14:paraId="6AA63280" w14:textId="77777777" w:rsidR="0009174E" w:rsidRDefault="0009174E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04EC36C4" w14:textId="77777777" w:rsidR="0009174E" w:rsidRDefault="0009174E">
            <w:pPr>
              <w:tabs>
                <w:tab w:val="decimal" w:pos="539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FD9DA5" w14:textId="77777777" w:rsidR="0009174E" w:rsidRDefault="0009174E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4095B5BB" w14:textId="77777777" w:rsidR="0009174E" w:rsidRDefault="0009174E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09174E" w14:paraId="30F00B3A" w14:textId="77777777" w:rsidTr="0009174E">
        <w:tc>
          <w:tcPr>
            <w:tcW w:w="4227" w:type="dxa"/>
            <w:shd w:val="clear" w:color="auto" w:fill="auto"/>
            <w:vAlign w:val="bottom"/>
          </w:tcPr>
          <w:p w14:paraId="36B17BBB" w14:textId="77777777" w:rsidR="0009174E" w:rsidRDefault="0009174E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51E47D8A" w14:textId="77777777" w:rsidR="0009174E" w:rsidRDefault="0009174E">
            <w:pPr>
              <w:tabs>
                <w:tab w:val="decimal" w:pos="539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45B0F159" w14:textId="77777777" w:rsidR="0009174E" w:rsidRDefault="0009174E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027B17C" w14:textId="77777777" w:rsidR="0009174E" w:rsidRDefault="0009174E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2" w:type="dxa"/>
            <w:shd w:val="clear" w:color="auto" w:fill="auto"/>
          </w:tcPr>
          <w:p w14:paraId="7DD0A6D4" w14:textId="77777777" w:rsidR="0009174E" w:rsidRDefault="0009174E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489D097A" w14:textId="77777777" w:rsidR="0009174E" w:rsidRDefault="0009174E">
            <w:pPr>
              <w:tabs>
                <w:tab w:val="decimal" w:pos="539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816DE7" w14:textId="77777777" w:rsidR="0009174E" w:rsidRDefault="0009174E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3F6215ED" w14:textId="77777777" w:rsidR="0009174E" w:rsidRDefault="0009174E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FC5BF7" w14:paraId="4E724F4E" w14:textId="77777777" w:rsidTr="00FC5BF7">
        <w:trPr>
          <w:gridAfter w:val="1"/>
          <w:wAfter w:w="9" w:type="dxa"/>
          <w:tblHeader/>
        </w:trPr>
        <w:tc>
          <w:tcPr>
            <w:tcW w:w="4227" w:type="dxa"/>
            <w:shd w:val="clear" w:color="auto" w:fill="auto"/>
          </w:tcPr>
          <w:p w14:paraId="20EB4B4E" w14:textId="77777777" w:rsidR="00FC5BF7" w:rsidRDefault="00FC5BF7" w:rsidP="00E1133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1" w:type="dxa"/>
            <w:gridSpan w:val="5"/>
            <w:shd w:val="clear" w:color="auto" w:fill="auto"/>
          </w:tcPr>
          <w:p w14:paraId="7DB4C281" w14:textId="77777777" w:rsidR="00FC5BF7" w:rsidRPr="00871D2B" w:rsidRDefault="00FC5BF7" w:rsidP="00E1133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1A96C088" w14:textId="77777777" w:rsidR="00FC5BF7" w:rsidRDefault="00FC5BF7" w:rsidP="00E1133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2464EA04" w14:textId="77777777" w:rsidR="00FC5BF7" w:rsidRPr="00871D2B" w:rsidRDefault="00FC5BF7" w:rsidP="00E1133F">
            <w:pPr>
              <w:ind w:left="-108" w:right="4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พันบาท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C5BF7" w14:paraId="6CE934F3" w14:textId="77777777" w:rsidTr="00FC5BF7">
        <w:trPr>
          <w:gridAfter w:val="1"/>
          <w:wAfter w:w="9" w:type="dxa"/>
          <w:tblHeader/>
        </w:trPr>
        <w:tc>
          <w:tcPr>
            <w:tcW w:w="4227" w:type="dxa"/>
            <w:shd w:val="clear" w:color="auto" w:fill="auto"/>
          </w:tcPr>
          <w:p w14:paraId="1259317D" w14:textId="77777777" w:rsidR="00FC5BF7" w:rsidRDefault="00FC5BF7" w:rsidP="00E1133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2CC4D33" w14:textId="77777777" w:rsidR="00FC5BF7" w:rsidRDefault="00FC5BF7" w:rsidP="00E1133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82" w:type="dxa"/>
            <w:shd w:val="clear" w:color="auto" w:fill="auto"/>
          </w:tcPr>
          <w:p w14:paraId="72BA4742" w14:textId="77777777" w:rsidR="00FC5BF7" w:rsidRDefault="00FC5BF7" w:rsidP="00E1133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4CB5D9" w14:textId="77777777" w:rsidR="00FC5BF7" w:rsidRDefault="00FC5BF7" w:rsidP="00E1133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FC5BF7" w14:paraId="49AEBF4A" w14:textId="77777777" w:rsidTr="00FC5BF7">
        <w:trPr>
          <w:gridAfter w:val="1"/>
          <w:wAfter w:w="9" w:type="dxa"/>
          <w:tblHeader/>
        </w:trPr>
        <w:tc>
          <w:tcPr>
            <w:tcW w:w="4227" w:type="dxa"/>
            <w:shd w:val="clear" w:color="auto" w:fill="auto"/>
          </w:tcPr>
          <w:p w14:paraId="49A13681" w14:textId="77777777" w:rsidR="00FC5BF7" w:rsidRPr="00871D2B" w:rsidRDefault="00FC5BF7" w:rsidP="00E1133F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8B4BFD0" w14:textId="77777777" w:rsidR="00FC5BF7" w:rsidRPr="00871D2B" w:rsidRDefault="00FC5BF7" w:rsidP="00E1133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8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92F7D4E" w14:textId="77777777" w:rsidR="00FC5BF7" w:rsidRDefault="00FC5BF7" w:rsidP="00E113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E70503" w14:textId="77777777" w:rsidR="00FC5BF7" w:rsidRPr="00871D2B" w:rsidRDefault="00FC5BF7" w:rsidP="00E1133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ธันวาคม</w:t>
            </w:r>
          </w:p>
        </w:tc>
        <w:tc>
          <w:tcPr>
            <w:tcW w:w="182" w:type="dxa"/>
            <w:shd w:val="clear" w:color="auto" w:fill="auto"/>
          </w:tcPr>
          <w:p w14:paraId="72B7F83D" w14:textId="77777777" w:rsidR="00FC5BF7" w:rsidRDefault="00FC5BF7" w:rsidP="00E1133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6BB2630" w14:textId="77777777" w:rsidR="00FC5BF7" w:rsidRDefault="00FC5BF7" w:rsidP="00E1133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4B4B3D0" w14:textId="77777777" w:rsidR="00FC5BF7" w:rsidRDefault="00FC5BF7" w:rsidP="00E1133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3630B21" w14:textId="77777777" w:rsidR="00FC5BF7" w:rsidRDefault="00FC5BF7" w:rsidP="00E1133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ธันวาคม</w:t>
            </w:r>
          </w:p>
        </w:tc>
      </w:tr>
      <w:tr w:rsidR="00FC5BF7" w14:paraId="6F69147F" w14:textId="77777777" w:rsidTr="00FC5BF7">
        <w:trPr>
          <w:gridAfter w:val="1"/>
          <w:wAfter w:w="9" w:type="dxa"/>
          <w:tblHeader/>
        </w:trPr>
        <w:tc>
          <w:tcPr>
            <w:tcW w:w="4227" w:type="dxa"/>
            <w:shd w:val="clear" w:color="auto" w:fill="auto"/>
          </w:tcPr>
          <w:p w14:paraId="4FED4C9A" w14:textId="77777777" w:rsidR="00FC5BF7" w:rsidRPr="00871D2B" w:rsidRDefault="00FC5BF7" w:rsidP="00E1133F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DA09E2A" w14:textId="77777777" w:rsidR="00FC5BF7" w:rsidRDefault="00FC5BF7" w:rsidP="00E1133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75E09283" w14:textId="77777777" w:rsidR="00FC5BF7" w:rsidRDefault="00FC5BF7" w:rsidP="00E113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61A2F3" w14:textId="77777777" w:rsidR="00FC5BF7" w:rsidRDefault="00FC5BF7" w:rsidP="00E1133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82" w:type="dxa"/>
            <w:shd w:val="clear" w:color="auto" w:fill="auto"/>
          </w:tcPr>
          <w:p w14:paraId="13B52BC2" w14:textId="77777777" w:rsidR="00FC5BF7" w:rsidRDefault="00FC5BF7" w:rsidP="00E1133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85C5F09" w14:textId="77777777" w:rsidR="00FC5BF7" w:rsidRDefault="00FC5BF7" w:rsidP="00E1133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7AB6A087" w14:textId="77777777" w:rsidR="00FC5BF7" w:rsidRDefault="00FC5BF7" w:rsidP="00E1133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B394717" w14:textId="77777777" w:rsidR="00FC5BF7" w:rsidRDefault="00FC5BF7" w:rsidP="00E1133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5121C" w14:paraId="4351DBA3" w14:textId="77777777" w:rsidTr="002E363B">
        <w:tc>
          <w:tcPr>
            <w:tcW w:w="4227" w:type="dxa"/>
            <w:shd w:val="clear" w:color="auto" w:fill="auto"/>
            <w:vAlign w:val="bottom"/>
          </w:tcPr>
          <w:p w14:paraId="26AFB29E" w14:textId="77777777" w:rsidR="00D5121C" w:rsidRDefault="009B2480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เจ้าหนี้อื่น </w:t>
            </w:r>
            <w:r w:rsidRPr="00871D2B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-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 กิจการที่เกี่ยวข้องกัน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25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D64245A" w14:textId="77777777" w:rsidR="00D5121C" w:rsidRDefault="00D5121C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45D35913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80D1993" w14:textId="77777777" w:rsidR="00D5121C" w:rsidRDefault="00D5121C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099AF6EB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FF5909" w14:textId="77777777" w:rsidR="00D5121C" w:rsidRDefault="00D5121C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076293" w14:textId="77777777" w:rsidR="00D5121C" w:rsidRDefault="00D5121C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115D4CA4" w14:textId="77777777" w:rsidR="00D5121C" w:rsidRDefault="00D5121C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78046F71" w14:textId="77777777" w:rsidTr="002E363B">
        <w:tc>
          <w:tcPr>
            <w:tcW w:w="4227" w:type="dxa"/>
            <w:shd w:val="clear" w:color="auto" w:fill="auto"/>
            <w:vAlign w:val="bottom"/>
          </w:tcPr>
          <w:p w14:paraId="3663CE90" w14:textId="77777777" w:rsidR="00D5121C" w:rsidRPr="00871D2B" w:rsidRDefault="009B2480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F835B1" w14:textId="5C4F79FA" w:rsidR="00D5121C" w:rsidRDefault="008F7043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9,245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263096CD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1160599" w14:textId="77777777" w:rsidR="00D5121C" w:rsidRDefault="009B2480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9,245</w:t>
            </w:r>
          </w:p>
        </w:tc>
        <w:tc>
          <w:tcPr>
            <w:tcW w:w="182" w:type="dxa"/>
            <w:shd w:val="clear" w:color="auto" w:fill="auto"/>
          </w:tcPr>
          <w:p w14:paraId="34E1913B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8D4552" w14:textId="77777777" w:rsidR="00D5121C" w:rsidRDefault="009B2480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9,245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A9402A" w14:textId="77777777" w:rsidR="00D5121C" w:rsidRDefault="00D5121C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120F823F" w14:textId="77777777" w:rsidR="00D5121C" w:rsidRDefault="009B2480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9,245</w:t>
            </w:r>
          </w:p>
        </w:tc>
      </w:tr>
      <w:tr w:rsidR="00D5121C" w14:paraId="5D2E8037" w14:textId="77777777" w:rsidTr="002E363B">
        <w:tc>
          <w:tcPr>
            <w:tcW w:w="4227" w:type="dxa"/>
            <w:shd w:val="clear" w:color="auto" w:fill="auto"/>
            <w:vAlign w:val="bottom"/>
          </w:tcPr>
          <w:p w14:paraId="5D3449F8" w14:textId="77777777" w:rsidR="00D5121C" w:rsidRPr="00871D2B" w:rsidRDefault="009B2480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069C1D" w14:textId="0BD04F25" w:rsidR="00D5121C" w:rsidRDefault="008F7043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48,000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2A9FE964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3C96789" w14:textId="77777777" w:rsidR="00D5121C" w:rsidRDefault="009B2480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48,000</w:t>
            </w:r>
          </w:p>
        </w:tc>
        <w:tc>
          <w:tcPr>
            <w:tcW w:w="182" w:type="dxa"/>
            <w:shd w:val="clear" w:color="auto" w:fill="auto"/>
          </w:tcPr>
          <w:p w14:paraId="7095D42C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F9A148" w14:textId="77777777" w:rsidR="00D5121C" w:rsidRDefault="009B2480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AD2665" w14:textId="77777777" w:rsidR="00D5121C" w:rsidRDefault="00D5121C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52A69EFF" w14:textId="77777777" w:rsidR="00D5121C" w:rsidRDefault="009B2480">
            <w:pPr>
              <w:tabs>
                <w:tab w:val="decimal" w:pos="958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48,000</w:t>
            </w:r>
          </w:p>
        </w:tc>
      </w:tr>
      <w:tr w:rsidR="008F7043" w14:paraId="597F9FA4" w14:textId="77777777" w:rsidTr="002E363B">
        <w:tc>
          <w:tcPr>
            <w:tcW w:w="4227" w:type="dxa"/>
            <w:shd w:val="clear" w:color="auto" w:fill="auto"/>
            <w:vAlign w:val="bottom"/>
          </w:tcPr>
          <w:p w14:paraId="77CB49AD" w14:textId="520FC58F" w:rsidR="008F7043" w:rsidRPr="00871D2B" w:rsidRDefault="008F7043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65773" w14:textId="501D2A62" w:rsidR="008F7043" w:rsidRDefault="008F7043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15,000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55E5BC4E" w14:textId="77777777" w:rsidR="008F7043" w:rsidRDefault="008F7043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5DAE5" w14:textId="09EFE020" w:rsidR="008F7043" w:rsidRDefault="008F7043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95B65DF" w14:textId="77777777" w:rsidR="008F7043" w:rsidRDefault="008F7043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FFE51" w14:textId="5275DC07" w:rsidR="008F7043" w:rsidRDefault="008F7043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AC4F40" w14:textId="77777777" w:rsidR="008F7043" w:rsidRDefault="008F7043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944C2" w14:textId="0E86DF6C" w:rsidR="008F7043" w:rsidRDefault="008F7043">
            <w:pPr>
              <w:tabs>
                <w:tab w:val="decimal" w:pos="958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1D234B6C" w14:textId="77777777" w:rsidTr="002E363B">
        <w:tc>
          <w:tcPr>
            <w:tcW w:w="4227" w:type="dxa"/>
            <w:shd w:val="clear" w:color="auto" w:fill="auto"/>
            <w:vAlign w:val="bottom"/>
          </w:tcPr>
          <w:p w14:paraId="5BF9A72E" w14:textId="77777777" w:rsidR="00D5121C" w:rsidRDefault="009B2480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รวมเจ้าหนี้อื่น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8F6A74" w14:textId="2EF1CEB1" w:rsidR="00D5121C" w:rsidRDefault="008F7043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72,245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7FF39657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DB7C45" w14:textId="77777777" w:rsidR="00D5121C" w:rsidRDefault="009B2480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57,245</w:t>
            </w:r>
          </w:p>
        </w:tc>
        <w:tc>
          <w:tcPr>
            <w:tcW w:w="182" w:type="dxa"/>
            <w:shd w:val="clear" w:color="auto" w:fill="auto"/>
          </w:tcPr>
          <w:p w14:paraId="053B35DE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8E2E1C" w14:textId="77777777" w:rsidR="00D5121C" w:rsidRDefault="009B2480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57,245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8BC54F" w14:textId="77777777" w:rsidR="00D5121C" w:rsidRDefault="00D5121C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1D3913" w14:textId="77777777" w:rsidR="00D5121C" w:rsidRDefault="009B2480">
            <w:pPr>
              <w:tabs>
                <w:tab w:val="decimal" w:pos="958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57,245</w:t>
            </w:r>
          </w:p>
        </w:tc>
      </w:tr>
      <w:tr w:rsidR="004E1C14" w14:paraId="62466ED0" w14:textId="77777777" w:rsidTr="002E363B">
        <w:tc>
          <w:tcPr>
            <w:tcW w:w="4227" w:type="dxa"/>
            <w:shd w:val="clear" w:color="auto" w:fill="auto"/>
            <w:vAlign w:val="bottom"/>
          </w:tcPr>
          <w:p w14:paraId="5DEFBBE3" w14:textId="77777777" w:rsidR="004E1C14" w:rsidRDefault="004E1C14" w:rsidP="004E1C14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ค่าใช้จ่ายค้างจ่าย </w:t>
            </w:r>
            <w:r w:rsidRPr="00871D2B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-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 กิจการที่เกี่ยวข้องกัน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  <w:p w14:paraId="16AA5F18" w14:textId="5107CCDB" w:rsidR="004E1C14" w:rsidRPr="00871D2B" w:rsidRDefault="004E1C14" w:rsidP="004E1C14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25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10EC814" w14:textId="77777777" w:rsidR="004E1C14" w:rsidRDefault="004E1C14">
            <w:pPr>
              <w:tabs>
                <w:tab w:val="decimal" w:pos="958"/>
              </w:tabs>
              <w:ind w:left="-18" w:right="4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" w:type="dxa"/>
            <w:shd w:val="clear" w:color="auto" w:fill="auto"/>
          </w:tcPr>
          <w:p w14:paraId="4F1E6F1F" w14:textId="77777777" w:rsidR="004E1C14" w:rsidRDefault="004E1C14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gridSpan w:val="3"/>
            <w:shd w:val="clear" w:color="auto" w:fill="auto"/>
          </w:tcPr>
          <w:p w14:paraId="5D99D984" w14:textId="77777777" w:rsidR="004E1C14" w:rsidRDefault="004E1C14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723A9450" w14:textId="77777777" w:rsidR="004E1C14" w:rsidRDefault="004E1C14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C58A877" w14:textId="77777777" w:rsidR="004E1C14" w:rsidRDefault="004E1C14">
            <w:pPr>
              <w:tabs>
                <w:tab w:val="decimal" w:pos="539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43AA30" w14:textId="77777777" w:rsidR="004E1C14" w:rsidRDefault="004E1C14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3EE49575" w14:textId="77777777" w:rsidR="004E1C14" w:rsidRDefault="004E1C14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5C76B60E" w14:textId="77777777" w:rsidTr="002E363B">
        <w:tc>
          <w:tcPr>
            <w:tcW w:w="4227" w:type="dxa"/>
            <w:shd w:val="clear" w:color="auto" w:fill="auto"/>
            <w:vAlign w:val="bottom"/>
          </w:tcPr>
          <w:p w14:paraId="5F103929" w14:textId="77777777" w:rsidR="00D5121C" w:rsidRPr="00871D2B" w:rsidRDefault="009B2480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0C6DB77C" w14:textId="0D933611" w:rsidR="00D5121C" w:rsidRDefault="008F7043">
            <w:pPr>
              <w:tabs>
                <w:tab w:val="decimal" w:pos="958"/>
              </w:tabs>
              <w:ind w:left="-18" w:right="4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6824BE80" w14:textId="77777777" w:rsidR="00D5121C" w:rsidRDefault="00D5121C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gridSpan w:val="3"/>
            <w:shd w:val="clear" w:color="auto" w:fill="auto"/>
          </w:tcPr>
          <w:p w14:paraId="64AD2604" w14:textId="6797E9E8" w:rsidR="00D5121C" w:rsidRDefault="004E1C14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1984869" w14:textId="77777777" w:rsidR="00D5121C" w:rsidRDefault="00D5121C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1EBFA2" w14:textId="77777777" w:rsidR="00D5121C" w:rsidRDefault="009B2480">
            <w:pPr>
              <w:tabs>
                <w:tab w:val="decimal" w:pos="539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AA7B5F" w14:textId="77777777" w:rsidR="00D5121C" w:rsidRDefault="00D5121C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3F4BDD54" w14:textId="77777777" w:rsidR="00D5121C" w:rsidRDefault="009B2480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-</w:t>
            </w:r>
          </w:p>
        </w:tc>
      </w:tr>
      <w:tr w:rsidR="00D5121C" w14:paraId="6686B944" w14:textId="77777777" w:rsidTr="002E363B">
        <w:tc>
          <w:tcPr>
            <w:tcW w:w="4227" w:type="dxa"/>
            <w:shd w:val="clear" w:color="auto" w:fill="auto"/>
            <w:vAlign w:val="bottom"/>
          </w:tcPr>
          <w:p w14:paraId="51332F6C" w14:textId="77777777" w:rsidR="00D5121C" w:rsidRPr="00871D2B" w:rsidRDefault="009B2480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shd w:val="clear" w:color="auto" w:fill="auto"/>
          </w:tcPr>
          <w:p w14:paraId="33AF1123" w14:textId="68B91A19" w:rsidR="00D5121C" w:rsidRDefault="008F7043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326</w:t>
            </w:r>
          </w:p>
        </w:tc>
        <w:tc>
          <w:tcPr>
            <w:tcW w:w="162" w:type="dxa"/>
            <w:shd w:val="clear" w:color="auto" w:fill="auto"/>
          </w:tcPr>
          <w:p w14:paraId="5E312974" w14:textId="77777777" w:rsidR="00D5121C" w:rsidRDefault="00D5121C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gridSpan w:val="3"/>
            <w:shd w:val="clear" w:color="auto" w:fill="auto"/>
          </w:tcPr>
          <w:p w14:paraId="1F103AC2" w14:textId="77777777" w:rsidR="00D5121C" w:rsidRDefault="009B2480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350</w:t>
            </w:r>
          </w:p>
        </w:tc>
        <w:tc>
          <w:tcPr>
            <w:tcW w:w="182" w:type="dxa"/>
            <w:shd w:val="clear" w:color="auto" w:fill="auto"/>
          </w:tcPr>
          <w:p w14:paraId="4CAAE25E" w14:textId="77777777" w:rsidR="00D5121C" w:rsidRDefault="00D5121C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BB0B56" w14:textId="77777777" w:rsidR="00D5121C" w:rsidRDefault="009B2480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AEBE40" w14:textId="77777777" w:rsidR="00D5121C" w:rsidRDefault="00D5121C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06C59F8E" w14:textId="77777777" w:rsidR="00D5121C" w:rsidRDefault="009B2480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F7043" w14:paraId="55FCDFBE" w14:textId="77777777" w:rsidTr="002E363B">
        <w:tc>
          <w:tcPr>
            <w:tcW w:w="4227" w:type="dxa"/>
            <w:shd w:val="clear" w:color="auto" w:fill="auto"/>
            <w:vAlign w:val="bottom"/>
          </w:tcPr>
          <w:p w14:paraId="32EDF16A" w14:textId="1941B7A8" w:rsidR="008F7043" w:rsidRPr="00871D2B" w:rsidRDefault="008F7043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D53388F" w14:textId="2375A121" w:rsidR="008F7043" w:rsidRDefault="008F7043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284</w:t>
            </w:r>
          </w:p>
        </w:tc>
        <w:tc>
          <w:tcPr>
            <w:tcW w:w="162" w:type="dxa"/>
            <w:shd w:val="clear" w:color="auto" w:fill="auto"/>
          </w:tcPr>
          <w:p w14:paraId="2CADC9F9" w14:textId="77777777" w:rsidR="008F7043" w:rsidRDefault="008F7043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gridSpan w:val="3"/>
            <w:shd w:val="clear" w:color="auto" w:fill="auto"/>
          </w:tcPr>
          <w:p w14:paraId="222A3165" w14:textId="72B3442E" w:rsidR="008F7043" w:rsidRDefault="008F7043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7B5C4A9" w14:textId="77777777" w:rsidR="008F7043" w:rsidRDefault="008F7043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46607D" w14:textId="624B86B4" w:rsidR="008F7043" w:rsidRPr="00871D2B" w:rsidRDefault="008F7043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F04DC3" w14:textId="77777777" w:rsidR="008F7043" w:rsidRDefault="008F7043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66E40E13" w14:textId="067B9A1C" w:rsidR="008F7043" w:rsidRDefault="008F7043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0E7F8411" w14:textId="77777777" w:rsidTr="002E363B">
        <w:tc>
          <w:tcPr>
            <w:tcW w:w="4227" w:type="dxa"/>
            <w:shd w:val="clear" w:color="auto" w:fill="auto"/>
            <w:vAlign w:val="bottom"/>
          </w:tcPr>
          <w:p w14:paraId="597E45C3" w14:textId="77777777" w:rsidR="00D5121C" w:rsidRDefault="009B2480">
            <w:pPr>
              <w:ind w:right="-3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รวมค่าใช้จ่ายค้างจ่าย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471E6F" w14:textId="0225DD13" w:rsidR="00D5121C" w:rsidRDefault="008F7043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610</w:t>
            </w:r>
          </w:p>
        </w:tc>
        <w:tc>
          <w:tcPr>
            <w:tcW w:w="162" w:type="dxa"/>
            <w:shd w:val="clear" w:color="auto" w:fill="auto"/>
          </w:tcPr>
          <w:p w14:paraId="2F6764F0" w14:textId="77777777" w:rsidR="00D5121C" w:rsidRDefault="00D5121C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981225" w14:textId="77777777" w:rsidR="00D5121C" w:rsidRDefault="009B2480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350</w:t>
            </w:r>
          </w:p>
        </w:tc>
        <w:tc>
          <w:tcPr>
            <w:tcW w:w="182" w:type="dxa"/>
            <w:shd w:val="clear" w:color="auto" w:fill="auto"/>
          </w:tcPr>
          <w:p w14:paraId="60FCEFCE" w14:textId="77777777" w:rsidR="00D5121C" w:rsidRDefault="00D5121C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888DEC" w14:textId="77777777" w:rsidR="00D5121C" w:rsidRDefault="009B2480">
            <w:pPr>
              <w:tabs>
                <w:tab w:val="decimal" w:pos="539"/>
                <w:tab w:val="left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 w:hint="cs"/>
                <w:b/>
                <w:bCs/>
                <w:sz w:val="28"/>
                <w:lang w:val="en-GB"/>
              </w:rPr>
              <w:t>44</w:t>
            </w:r>
          </w:p>
        </w:tc>
        <w:tc>
          <w:tcPr>
            <w:tcW w:w="180" w:type="dxa"/>
            <w:shd w:val="clear" w:color="auto" w:fill="auto"/>
          </w:tcPr>
          <w:p w14:paraId="2BB979A4" w14:textId="77777777" w:rsidR="00D5121C" w:rsidRDefault="009B2480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7C596E" w14:textId="77777777" w:rsidR="00D5121C" w:rsidRDefault="009B2480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D5121C" w14:paraId="48262FBE" w14:textId="77777777" w:rsidTr="002E363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4CFA2F01" w14:textId="77777777" w:rsidR="00D5121C" w:rsidRDefault="009B2480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ดอกเบี้ยค้างจ่าย - กิจการที่เกี่ยวข้องกัน</w:t>
            </w:r>
          </w:p>
          <w:p w14:paraId="34EA275C" w14:textId="77777777" w:rsidR="00D5121C" w:rsidRDefault="009B2480">
            <w:pPr>
              <w:ind w:left="92" w:right="5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25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5F4C0C7" w14:textId="77777777" w:rsidR="00D5121C" w:rsidRDefault="00D5121C">
            <w:pPr>
              <w:tabs>
                <w:tab w:val="decimal" w:pos="539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6994494A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78CC8228" w14:textId="77777777" w:rsidR="00D5121C" w:rsidRDefault="00D5121C">
            <w:pPr>
              <w:tabs>
                <w:tab w:val="decimal" w:pos="557"/>
              </w:tabs>
              <w:ind w:left="-10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14:paraId="58AA3669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F639FB" w14:textId="77777777" w:rsidR="00D5121C" w:rsidRDefault="00D5121C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1B11DF" w14:textId="77777777" w:rsidR="00D5121C" w:rsidRDefault="00D5121C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A8980FD" w14:textId="77777777" w:rsidR="00D5121C" w:rsidRDefault="00D5121C">
            <w:pPr>
              <w:tabs>
                <w:tab w:val="decimal" w:pos="539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2A32A6F4" w14:textId="77777777" w:rsidTr="002E363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7C0270F3" w14:textId="77777777" w:rsidR="00D5121C" w:rsidRPr="00871D2B" w:rsidRDefault="009B2480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B40DD2" w14:textId="71DE4786" w:rsidR="00D5121C" w:rsidRDefault="00201A70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0A82E85D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B18FEAA" w14:textId="77777777" w:rsidR="00D5121C" w:rsidRDefault="009B2480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68EEB984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4FDD2A" w14:textId="77777777" w:rsidR="00D5121C" w:rsidRDefault="009B2480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9,810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E4506C" w14:textId="77777777" w:rsidR="00D5121C" w:rsidRDefault="00D5121C">
            <w:pPr>
              <w:ind w:right="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EE39F8" w14:textId="77777777" w:rsidR="00D5121C" w:rsidRDefault="009B2480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7,487</w:t>
            </w:r>
          </w:p>
        </w:tc>
      </w:tr>
      <w:tr w:rsidR="00D5121C" w14:paraId="203A976F" w14:textId="77777777" w:rsidTr="002E363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743B9988" w14:textId="77777777" w:rsidR="00D5121C" w:rsidRPr="00871D2B" w:rsidRDefault="009B2480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D7DEDC5" w14:textId="319BC647" w:rsidR="00D5121C" w:rsidRDefault="00201A70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1,042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53175FAE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42BE6A21" w14:textId="77777777" w:rsidR="00D5121C" w:rsidRDefault="009B2480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1,053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1DFA5E9D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0C72B8" w14:textId="77777777" w:rsidR="00D5121C" w:rsidRDefault="009B2480" w:rsidP="008D4B53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99D3D6" w14:textId="77777777" w:rsidR="00D5121C" w:rsidRDefault="00D5121C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608E28" w14:textId="77777777" w:rsidR="00D5121C" w:rsidRDefault="009B2480">
            <w:pPr>
              <w:tabs>
                <w:tab w:val="decimal" w:pos="539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239D4798" w14:textId="77777777" w:rsidTr="002E363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02D03D64" w14:textId="77777777" w:rsidR="00D5121C" w:rsidRDefault="009B2480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รวมดอกเบี้ยค้างจ่าย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CFE46C" w14:textId="5D3E0EAE" w:rsidR="00D5121C" w:rsidRPr="00871D2B" w:rsidRDefault="00201A70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1,042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077AB478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6A10AB" w14:textId="77777777" w:rsidR="00D5121C" w:rsidRDefault="009B2480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1,053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450E135E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09C645" w14:textId="77777777" w:rsidR="00D5121C" w:rsidRDefault="009B2480" w:rsidP="008D4B53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10,488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081A69" w14:textId="77777777" w:rsidR="00D5121C" w:rsidRDefault="00D5121C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EA03B6" w14:textId="77777777" w:rsidR="00D5121C" w:rsidRDefault="009B2480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7,487</w:t>
            </w:r>
          </w:p>
        </w:tc>
      </w:tr>
      <w:tr w:rsidR="00D5121C" w14:paraId="2B06CB37" w14:textId="77777777" w:rsidTr="002E363B">
        <w:trPr>
          <w:gridAfter w:val="1"/>
          <w:wAfter w:w="9" w:type="dxa"/>
          <w:trHeight w:val="206"/>
        </w:trPr>
        <w:tc>
          <w:tcPr>
            <w:tcW w:w="4227" w:type="dxa"/>
            <w:shd w:val="clear" w:color="auto" w:fill="auto"/>
            <w:vAlign w:val="bottom"/>
          </w:tcPr>
          <w:p w14:paraId="63D049F7" w14:textId="77777777" w:rsidR="00D5121C" w:rsidRPr="00871D2B" w:rsidRDefault="00D5121C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B267F7" w14:textId="77777777" w:rsidR="00D5121C" w:rsidRDefault="00D5121C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7F4B4365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6583A3" w14:textId="77777777" w:rsidR="00D5121C" w:rsidRDefault="00D5121C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14:paraId="2277C721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1EF854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29A954" w14:textId="77777777" w:rsidR="00D5121C" w:rsidRDefault="00D5121C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51A3D3" w14:textId="77777777" w:rsidR="00D5121C" w:rsidRDefault="00D5121C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D5121C" w14:paraId="332C5D1A" w14:textId="77777777" w:rsidTr="002E363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3EAED698" w14:textId="77777777" w:rsidR="00D5121C" w:rsidRDefault="009B2480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เงินประกันรับค่าเช่าพื้นที่ - กิจการที่เกี่ยวข้องกัน </w:t>
            </w:r>
          </w:p>
        </w:tc>
        <w:tc>
          <w:tcPr>
            <w:tcW w:w="1080" w:type="dxa"/>
            <w:shd w:val="clear" w:color="auto" w:fill="auto"/>
          </w:tcPr>
          <w:p w14:paraId="546B6859" w14:textId="77777777" w:rsidR="00D5121C" w:rsidRDefault="00D5121C">
            <w:pPr>
              <w:tabs>
                <w:tab w:val="decimal" w:pos="539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378F0416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049C8D19" w14:textId="77777777" w:rsidR="00D5121C" w:rsidRDefault="00D5121C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14:paraId="04DDA80A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8444B3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4C624A" w14:textId="77777777" w:rsidR="00D5121C" w:rsidRDefault="00D5121C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C6393DE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762C9CCA" w14:textId="77777777" w:rsidTr="002E363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47FC83CA" w14:textId="77777777" w:rsidR="00D5121C" w:rsidRPr="00871D2B" w:rsidRDefault="009B2480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3D58B1F4" w14:textId="30C62093" w:rsidR="00D5121C" w:rsidRDefault="00201A70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0EAFA1C1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02DD20DD" w14:textId="77777777" w:rsidR="00D5121C" w:rsidRDefault="009B2480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78427727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E20E34" w14:textId="77777777" w:rsidR="00D5121C" w:rsidRDefault="009B2480" w:rsidP="008D4B53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47B530" w14:textId="77777777" w:rsidR="00D5121C" w:rsidRDefault="00D5121C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0FEB32C" w14:textId="77777777" w:rsidR="00D5121C" w:rsidRDefault="009B2480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167</w:t>
            </w:r>
          </w:p>
        </w:tc>
      </w:tr>
      <w:tr w:rsidR="00D5121C" w14:paraId="527A40C2" w14:textId="77777777" w:rsidTr="002E363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2887E141" w14:textId="77777777" w:rsidR="00D5121C" w:rsidRPr="00871D2B" w:rsidRDefault="009B2480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7FD9356E" w14:textId="3C234D2E" w:rsidR="00D5121C" w:rsidRDefault="00201A70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178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4AE3AD5A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1B7E4138" w14:textId="77777777" w:rsidR="00D5121C" w:rsidRDefault="009B2480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178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5598CDEB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20A2A3" w14:textId="77777777" w:rsidR="00D5121C" w:rsidRDefault="009B2480" w:rsidP="008D4B53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0C2122" w14:textId="77777777" w:rsidR="00D5121C" w:rsidRDefault="00D5121C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15FC7A2" w14:textId="77777777" w:rsidR="00D5121C" w:rsidRDefault="009B2480">
            <w:pPr>
              <w:tabs>
                <w:tab w:val="decimal" w:pos="539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178</w:t>
            </w:r>
          </w:p>
        </w:tc>
      </w:tr>
      <w:tr w:rsidR="00D5121C" w14:paraId="0B96AEEE" w14:textId="77777777" w:rsidTr="002E363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37132114" w14:textId="77777777" w:rsidR="00D5121C" w:rsidRDefault="009B2480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รวมเงินประกันรับค่าเช่าพื้นที่ - กิจการที่เกี่ยวข้องกัน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E8CFF5" w14:textId="4EA453F2" w:rsidR="00D5121C" w:rsidRDefault="00201A70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178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457EE616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4DAC0A" w14:textId="77777777" w:rsidR="00D5121C" w:rsidRDefault="009B2480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178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2ECDD181" w14:textId="77777777" w:rsidR="00D5121C" w:rsidRDefault="009B2480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EAFB7C" w14:textId="77777777" w:rsidR="00D5121C" w:rsidRDefault="009B2480" w:rsidP="008D4B53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BE91AC" w14:textId="77777777" w:rsidR="00D5121C" w:rsidRDefault="00D5121C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75437" w14:textId="77777777" w:rsidR="00D5121C" w:rsidRDefault="009B2480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345</w:t>
            </w:r>
          </w:p>
        </w:tc>
      </w:tr>
    </w:tbl>
    <w:p w14:paraId="0CF665E9" w14:textId="77777777" w:rsidR="004E1C14" w:rsidRPr="00871D2B" w:rsidRDefault="004E1C14">
      <w:pPr>
        <w:overflowPunct/>
        <w:autoSpaceDE/>
        <w:autoSpaceDN/>
        <w:adjustRightInd/>
        <w:spacing w:before="240"/>
        <w:ind w:firstLine="360"/>
        <w:textAlignment w:val="auto"/>
        <w:rPr>
          <w:rFonts w:asciiTheme="majorBidi" w:hAnsiTheme="majorBidi" w:cstheme="majorBidi"/>
          <w:b/>
          <w:bCs/>
          <w:sz w:val="28"/>
          <w:cs/>
          <w:lang w:val="en-GB"/>
        </w:rPr>
      </w:pPr>
    </w:p>
    <w:p w14:paraId="7E56A43D" w14:textId="77777777" w:rsidR="004E1C14" w:rsidRPr="00871D2B" w:rsidRDefault="004E1C1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871D2B">
        <w:rPr>
          <w:rFonts w:asciiTheme="majorBidi" w:hAnsiTheme="majorBidi" w:cstheme="majorBidi"/>
          <w:b/>
          <w:bCs/>
          <w:sz w:val="28"/>
          <w:lang w:val="en-GB"/>
        </w:rPr>
        <w:br w:type="page"/>
      </w:r>
    </w:p>
    <w:p w14:paraId="2EC19822" w14:textId="63B0526A" w:rsidR="00D5121C" w:rsidRDefault="009B2480">
      <w:pPr>
        <w:overflowPunct/>
        <w:autoSpaceDE/>
        <w:autoSpaceDN/>
        <w:adjustRightInd/>
        <w:spacing w:before="240"/>
        <w:ind w:firstLine="360"/>
        <w:textAlignment w:val="auto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เงินให้กู้ยืมระยะสั้นแก่กิจการที่เกี่ยวข้องกันและเงินกู้ยืมระยะสั้นจากบุคคลหรือกิจการที่เกี่ยวข้องกัน</w:t>
      </w:r>
    </w:p>
    <w:p w14:paraId="53F6289E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ยอดคงเหลือของเงินให้กู้ยืมระยะสั้นแก่บุคคลหรือกิจการที่เกี่ยวข้องกัน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ณ วันที่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t>3</w:t>
      </w:r>
      <w:r w:rsidRPr="00871D2B">
        <w:rPr>
          <w:rFonts w:asciiTheme="majorBidi" w:hAnsiTheme="majorBidi" w:cstheme="majorBidi" w:hint="cs"/>
          <w:sz w:val="28"/>
          <w:lang w:val="en-GB"/>
        </w:rPr>
        <w:t>0</w:t>
      </w:r>
      <w:r>
        <w:rPr>
          <w:rFonts w:asciiTheme="majorBidi" w:hAnsiTheme="majorBidi" w:cstheme="majorBidi"/>
          <w:sz w:val="28"/>
        </w:rPr>
        <w:t xml:space="preserve">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มิถุนายน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และ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31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รวมถึง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การเคลื่อนไหวของเงินให้กู้ยืมระยะสั้นดังกล่าวมีรายละเอียดดังนี้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</w:p>
    <w:tbl>
      <w:tblPr>
        <w:tblW w:w="900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0"/>
        <w:gridCol w:w="1530"/>
        <w:gridCol w:w="90"/>
        <w:gridCol w:w="1080"/>
        <w:gridCol w:w="180"/>
        <w:gridCol w:w="1080"/>
        <w:gridCol w:w="180"/>
        <w:gridCol w:w="990"/>
        <w:gridCol w:w="180"/>
        <w:gridCol w:w="1260"/>
      </w:tblGrid>
      <w:tr w:rsidR="00D5121C" w14:paraId="3FE633CA" w14:textId="77777777">
        <w:trPr>
          <w:trHeight w:val="80"/>
        </w:trPr>
        <w:tc>
          <w:tcPr>
            <w:tcW w:w="2340" w:type="dxa"/>
            <w:vAlign w:val="bottom"/>
          </w:tcPr>
          <w:p w14:paraId="25810E31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630A2AA4" w14:textId="77777777" w:rsidR="00D5121C" w:rsidRDefault="00D5121C">
            <w:pPr>
              <w:ind w:left="117"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1812C24D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22B4CCF4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950" w:type="dxa"/>
            <w:gridSpan w:val="7"/>
            <w:tcBorders>
              <w:bottom w:val="nil"/>
            </w:tcBorders>
            <w:vAlign w:val="bottom"/>
          </w:tcPr>
          <w:p w14:paraId="0D278356" w14:textId="77777777" w:rsidR="00D5121C" w:rsidRPr="00871D2B" w:rsidRDefault="009B2480">
            <w:pPr>
              <w:ind w:right="6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พันบาท)</w:t>
            </w:r>
          </w:p>
        </w:tc>
      </w:tr>
      <w:tr w:rsidR="00D5121C" w14:paraId="47346C21" w14:textId="77777777">
        <w:trPr>
          <w:trHeight w:val="80"/>
        </w:trPr>
        <w:tc>
          <w:tcPr>
            <w:tcW w:w="2340" w:type="dxa"/>
            <w:vAlign w:val="bottom"/>
          </w:tcPr>
          <w:p w14:paraId="7D5D9309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09DECB7D" w14:textId="77777777" w:rsidR="00D5121C" w:rsidRDefault="00D5121C">
            <w:pPr>
              <w:ind w:left="117"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433140C5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38E8E8C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1EFF678E" w14:textId="77777777" w:rsidR="00D5121C" w:rsidRPr="00871D2B" w:rsidRDefault="009B2480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5121C" w14:paraId="0D112A1D" w14:textId="77777777" w:rsidTr="00E1133F">
        <w:trPr>
          <w:trHeight w:val="449"/>
        </w:trPr>
        <w:tc>
          <w:tcPr>
            <w:tcW w:w="2340" w:type="dxa"/>
            <w:tcBorders>
              <w:bottom w:val="nil"/>
            </w:tcBorders>
            <w:vAlign w:val="bottom"/>
          </w:tcPr>
          <w:p w14:paraId="41251B02" w14:textId="4C42F386" w:rsidR="00D5121C" w:rsidRDefault="00E1133F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เงินให้กู้ยืมระยะสั้นแก่</w:t>
            </w:r>
          </w:p>
        </w:tc>
        <w:tc>
          <w:tcPr>
            <w:tcW w:w="90" w:type="dxa"/>
            <w:vAlign w:val="bottom"/>
          </w:tcPr>
          <w:p w14:paraId="478A0094" w14:textId="77777777" w:rsidR="00D5121C" w:rsidRDefault="00D5121C">
            <w:pPr>
              <w:ind w:left="117"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4451A57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3A1036A6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1B0D5D3E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6ABECC51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ในระหว่างงวด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34B1337E" w14:textId="77777777" w:rsidR="00D5121C" w:rsidRPr="00871D2B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</w:tr>
      <w:tr w:rsidR="00E1133F" w14:paraId="0C022BC2" w14:textId="77777777" w:rsidTr="002E363B">
        <w:trPr>
          <w:trHeight w:val="359"/>
        </w:trPr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78EB1FC7" w14:textId="29BF5C7A" w:rsidR="00E1133F" w:rsidRPr="00871D2B" w:rsidRDefault="00E1133F" w:rsidP="00E1133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บุคคลหรือกิจการที่เกี่ยวข้องกัน</w:t>
            </w:r>
          </w:p>
        </w:tc>
        <w:tc>
          <w:tcPr>
            <w:tcW w:w="90" w:type="dxa"/>
            <w:vAlign w:val="bottom"/>
          </w:tcPr>
          <w:p w14:paraId="6F2F10FF" w14:textId="77777777" w:rsidR="00E1133F" w:rsidRDefault="00E1133F" w:rsidP="00E1133F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BAC02A4" w14:textId="7A701B64" w:rsidR="00E1133F" w:rsidRPr="00871D2B" w:rsidRDefault="00E1133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ลักษณะความสัมพันธ์</w:t>
            </w:r>
          </w:p>
        </w:tc>
        <w:tc>
          <w:tcPr>
            <w:tcW w:w="90" w:type="dxa"/>
            <w:vAlign w:val="bottom"/>
          </w:tcPr>
          <w:p w14:paraId="10EE3F19" w14:textId="77777777" w:rsidR="00E1133F" w:rsidRDefault="00E1133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F75CC1" w14:textId="0BE99DD9" w:rsidR="00E1133F" w:rsidRDefault="00E1133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Cs w:val="24"/>
              </w:rPr>
              <w:t>1</w:t>
            </w:r>
            <w:r w:rsidRPr="00871D2B">
              <w:rPr>
                <w:rFonts w:asciiTheme="majorBidi" w:hAnsiTheme="majorBidi" w:cstheme="majorBidi"/>
                <w:spacing w:val="-6"/>
                <w:szCs w:val="24"/>
                <w:cs/>
                <w:lang w:val="en-GB"/>
              </w:rPr>
              <w:t xml:space="preserve"> มกราคม </w:t>
            </w:r>
            <w:r>
              <w:rPr>
                <w:rFonts w:asciiTheme="majorBidi" w:hAnsiTheme="majorBidi" w:cstheme="majorBidi"/>
                <w:spacing w:val="-6"/>
                <w:szCs w:val="24"/>
              </w:rPr>
              <w:t>2563</w:t>
            </w:r>
          </w:p>
        </w:tc>
        <w:tc>
          <w:tcPr>
            <w:tcW w:w="180" w:type="dxa"/>
            <w:tcBorders>
              <w:bottom w:val="nil"/>
            </w:tcBorders>
          </w:tcPr>
          <w:p w14:paraId="12AE1435" w14:textId="77777777" w:rsidR="00E1133F" w:rsidRDefault="00E1133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B4A02A8" w14:textId="17026A6E" w:rsidR="00E1133F" w:rsidRPr="00E1133F" w:rsidRDefault="00E1133F" w:rsidP="002E363B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871D2B">
              <w:rPr>
                <w:rFonts w:asciiTheme="majorBidi" w:hAnsiTheme="majorBidi" w:cstheme="majorBidi"/>
                <w:spacing w:val="-6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180" w:type="dxa"/>
          </w:tcPr>
          <w:p w14:paraId="2154B2DC" w14:textId="77777777" w:rsidR="00E1133F" w:rsidRPr="00E1133F" w:rsidRDefault="00E1133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95E74DE" w14:textId="05DEBADD" w:rsidR="00E1133F" w:rsidRDefault="00E1133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ลดลง</w:t>
            </w:r>
          </w:p>
        </w:tc>
        <w:tc>
          <w:tcPr>
            <w:tcW w:w="180" w:type="dxa"/>
            <w:vAlign w:val="bottom"/>
          </w:tcPr>
          <w:p w14:paraId="47B64569" w14:textId="77777777" w:rsidR="00E1133F" w:rsidRPr="00871D2B" w:rsidRDefault="00E1133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691A20A" w14:textId="0F5FC304" w:rsidR="00E1133F" w:rsidRDefault="00E1133F" w:rsidP="00E1133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Cs w:val="24"/>
              </w:rPr>
              <w:t xml:space="preserve">30 </w:t>
            </w:r>
            <w:r w:rsidRPr="00871D2B">
              <w:rPr>
                <w:rFonts w:asciiTheme="majorBidi" w:hAnsiTheme="majorBidi" w:hint="cs"/>
                <w:spacing w:val="-6"/>
                <w:szCs w:val="24"/>
                <w:cs/>
                <w:lang w:val="en-GB"/>
              </w:rPr>
              <w:t>มิถุนายน</w:t>
            </w:r>
            <w:r w:rsidRPr="00871D2B">
              <w:rPr>
                <w:rFonts w:asciiTheme="majorBidi" w:hAnsiTheme="majorBidi"/>
                <w:spacing w:val="-6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pacing w:val="-6"/>
                <w:szCs w:val="24"/>
              </w:rPr>
              <w:t>2563</w:t>
            </w:r>
          </w:p>
        </w:tc>
      </w:tr>
      <w:tr w:rsidR="00D5121C" w14:paraId="4FFF14A8" w14:textId="77777777" w:rsidTr="00773E62">
        <w:trPr>
          <w:trHeight w:val="20"/>
        </w:trPr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4683C69C" w14:textId="77777777" w:rsidR="00D5121C" w:rsidRDefault="009B2480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กรรมการบริษัทย่อย</w:t>
            </w:r>
          </w:p>
        </w:tc>
        <w:tc>
          <w:tcPr>
            <w:tcW w:w="90" w:type="dxa"/>
            <w:vAlign w:val="bottom"/>
          </w:tcPr>
          <w:p w14:paraId="4867187A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622D6F0" w14:textId="77777777" w:rsidR="00D5121C" w:rsidRDefault="009B2480">
            <w:pPr>
              <w:tabs>
                <w:tab w:val="left" w:pos="360"/>
                <w:tab w:val="left" w:pos="2160"/>
              </w:tabs>
              <w:ind w:left="-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90" w:type="dxa"/>
            <w:vAlign w:val="bottom"/>
          </w:tcPr>
          <w:p w14:paraId="719C8E20" w14:textId="77777777" w:rsidR="00D5121C" w:rsidRPr="00871D2B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E0552C5" w14:textId="77777777" w:rsidR="00D5121C" w:rsidRDefault="009B2480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6,661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D450DD5" w14:textId="77777777" w:rsidR="00D5121C" w:rsidRPr="00871D2B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D307C0B" w14:textId="7B6EE7CB" w:rsidR="00D5121C" w:rsidRDefault="00773E62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45,009</w:t>
            </w:r>
          </w:p>
        </w:tc>
        <w:tc>
          <w:tcPr>
            <w:tcW w:w="180" w:type="dxa"/>
            <w:shd w:val="clear" w:color="auto" w:fill="auto"/>
          </w:tcPr>
          <w:p w14:paraId="78139FC3" w14:textId="77777777" w:rsidR="00D5121C" w:rsidRDefault="00D5121C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3E50017" w14:textId="68BF5FA3" w:rsidR="00D5121C" w:rsidRDefault="00773E62" w:rsidP="00773E62">
            <w:pPr>
              <w:tabs>
                <w:tab w:val="decimal" w:pos="539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413CC3" w14:textId="77777777" w:rsidR="00D5121C" w:rsidRPr="00871D2B" w:rsidRDefault="00D5121C">
            <w:pPr>
              <w:tabs>
                <w:tab w:val="left" w:pos="360"/>
                <w:tab w:val="left" w:pos="2160"/>
              </w:tabs>
              <w:ind w:right="180"/>
              <w:jc w:val="right"/>
              <w:rPr>
                <w:rFonts w:asciiTheme="majorBidi" w:hAnsiTheme="majorBidi" w:cstheme="majorBidi"/>
                <w:spacing w:val="-6"/>
                <w:szCs w:val="24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8C4C67B" w14:textId="2D6FCF0D" w:rsidR="00D5121C" w:rsidRDefault="00773E62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51,670</w:t>
            </w:r>
          </w:p>
        </w:tc>
      </w:tr>
      <w:tr w:rsidR="00D5121C" w14:paraId="7A03DE7F" w14:textId="77777777" w:rsidTr="00773E62">
        <w:trPr>
          <w:trHeight w:val="20"/>
        </w:trPr>
        <w:tc>
          <w:tcPr>
            <w:tcW w:w="2340" w:type="dxa"/>
            <w:vAlign w:val="bottom"/>
          </w:tcPr>
          <w:p w14:paraId="07C83ED0" w14:textId="77777777" w:rsidR="00D5121C" w:rsidRDefault="009B2480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ปาล์มทองคำ จำกัด</w:t>
            </w:r>
          </w:p>
        </w:tc>
        <w:tc>
          <w:tcPr>
            <w:tcW w:w="90" w:type="dxa"/>
            <w:vAlign w:val="bottom"/>
          </w:tcPr>
          <w:p w14:paraId="281E5382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2E766091" w14:textId="77777777" w:rsidR="00D5121C" w:rsidRDefault="009B248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90" w:type="dxa"/>
            <w:vAlign w:val="bottom"/>
          </w:tcPr>
          <w:p w14:paraId="0E637950" w14:textId="77777777" w:rsidR="00D5121C" w:rsidRPr="00871D2B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931B55A" w14:textId="77777777" w:rsidR="00D5121C" w:rsidRDefault="009B2480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2,500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2306F585" w14:textId="77777777" w:rsidR="00D5121C" w:rsidRPr="00871D2B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D05AF27" w14:textId="3566F393" w:rsidR="00D5121C" w:rsidRDefault="00773E62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E1D6214" w14:textId="77777777" w:rsidR="00D5121C" w:rsidRDefault="00D5121C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8487D39" w14:textId="72748098" w:rsidR="00D5121C" w:rsidRDefault="00773E62" w:rsidP="00773E62">
            <w:pPr>
              <w:tabs>
                <w:tab w:val="decimal" w:pos="539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(2,500)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F8B305" w14:textId="77777777" w:rsidR="00D5121C" w:rsidRPr="00871D2B" w:rsidRDefault="00D5121C">
            <w:pPr>
              <w:tabs>
                <w:tab w:val="left" w:pos="360"/>
                <w:tab w:val="left" w:pos="2160"/>
              </w:tabs>
              <w:ind w:right="180"/>
              <w:jc w:val="right"/>
              <w:rPr>
                <w:rFonts w:asciiTheme="majorBidi" w:hAnsiTheme="majorBidi" w:cstheme="majorBidi"/>
                <w:spacing w:val="-6"/>
                <w:szCs w:val="24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2F8B350" w14:textId="7A763E34" w:rsidR="00D5121C" w:rsidRDefault="00773E62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5121C" w14:paraId="60B5ABA3" w14:textId="77777777" w:rsidTr="00773E62">
        <w:trPr>
          <w:trHeight w:val="20"/>
        </w:trPr>
        <w:tc>
          <w:tcPr>
            <w:tcW w:w="2340" w:type="dxa"/>
          </w:tcPr>
          <w:p w14:paraId="017BB78F" w14:textId="77777777" w:rsidR="00D5121C" w:rsidRDefault="009B2480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บริษัท ซิสเต็ม แอนด์ ซอฟท์แวร์ </w:t>
            </w:r>
          </w:p>
        </w:tc>
        <w:tc>
          <w:tcPr>
            <w:tcW w:w="90" w:type="dxa"/>
          </w:tcPr>
          <w:p w14:paraId="023DA186" w14:textId="77777777" w:rsidR="00D5121C" w:rsidRDefault="00D5121C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116A4A7B" w14:textId="77777777" w:rsidR="00D5121C" w:rsidRPr="00871D2B" w:rsidRDefault="00D5121C">
            <w:pPr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35B80385" w14:textId="77777777" w:rsidR="00D5121C" w:rsidRDefault="00D5121C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F6BE4A9" w14:textId="77777777" w:rsidR="00D5121C" w:rsidRDefault="00D5121C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193019BD" w14:textId="77777777" w:rsidR="00D5121C" w:rsidRDefault="00D5121C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5582254" w14:textId="77777777" w:rsidR="00D5121C" w:rsidRDefault="00D5121C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0129D2FA" w14:textId="77777777" w:rsidR="00D5121C" w:rsidRDefault="00D5121C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C8F67DC" w14:textId="77777777" w:rsidR="00D5121C" w:rsidRDefault="00D5121C" w:rsidP="00773E62">
            <w:pPr>
              <w:tabs>
                <w:tab w:val="decimal" w:pos="539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64902EC0" w14:textId="77777777" w:rsidR="00D5121C" w:rsidRDefault="00D5121C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A5E5A2A" w14:textId="77777777" w:rsidR="00D5121C" w:rsidRDefault="00D5121C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D5121C" w14:paraId="6EC1D59F" w14:textId="77777777" w:rsidTr="00773E62">
        <w:trPr>
          <w:trHeight w:val="20"/>
        </w:trPr>
        <w:tc>
          <w:tcPr>
            <w:tcW w:w="2340" w:type="dxa"/>
          </w:tcPr>
          <w:p w14:paraId="348676C4" w14:textId="77777777" w:rsidR="00D5121C" w:rsidRDefault="009B2480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8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เซอร์วิสเซส จำกัด</w:t>
            </w:r>
          </w:p>
        </w:tc>
        <w:tc>
          <w:tcPr>
            <w:tcW w:w="90" w:type="dxa"/>
          </w:tcPr>
          <w:p w14:paraId="2586FBEC" w14:textId="77777777" w:rsidR="00D5121C" w:rsidRDefault="00D5121C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467B417C" w14:textId="77777777" w:rsidR="00D5121C" w:rsidRPr="00871D2B" w:rsidRDefault="009B2480">
            <w:pPr>
              <w:ind w:left="-542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018C0718" w14:textId="77777777" w:rsidR="00D5121C" w:rsidRDefault="00D5121C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3F8DD69" w14:textId="77777777" w:rsidR="00D5121C" w:rsidRDefault="009B2480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 w:hint="eastAsia"/>
                <w:szCs w:val="24"/>
                <w:lang w:val="en-GB"/>
              </w:rPr>
              <w:t>62</w:t>
            </w:r>
            <w:r>
              <w:rPr>
                <w:rFonts w:asciiTheme="majorBidi" w:hAnsiTheme="majorBidi" w:cstheme="majorBidi" w:hint="eastAsia"/>
                <w:szCs w:val="24"/>
              </w:rPr>
              <w:t>,</w:t>
            </w:r>
            <w:r w:rsidRPr="00871D2B">
              <w:rPr>
                <w:rFonts w:asciiTheme="majorBidi" w:hAnsiTheme="majorBidi" w:cstheme="majorBidi" w:hint="eastAsia"/>
                <w:szCs w:val="24"/>
                <w:lang w:val="en-GB"/>
              </w:rPr>
              <w:t>600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2D53001B" w14:textId="77777777" w:rsidR="00D5121C" w:rsidRDefault="00D5121C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437CDAB" w14:textId="7AA557A3" w:rsidR="00D5121C" w:rsidRDefault="00773E62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810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4BDA0C5C" w14:textId="77777777" w:rsidR="00D5121C" w:rsidRDefault="00D5121C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7190D34" w14:textId="0B51373E" w:rsidR="00D5121C" w:rsidRDefault="00773E62" w:rsidP="00773E62">
            <w:pPr>
              <w:tabs>
                <w:tab w:val="decimal" w:pos="539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(36,500)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671C26F4" w14:textId="77777777" w:rsidR="00D5121C" w:rsidRDefault="00D5121C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E0F5F25" w14:textId="5456119B" w:rsidR="00D5121C" w:rsidRDefault="00773E62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26,910</w:t>
            </w:r>
          </w:p>
        </w:tc>
      </w:tr>
      <w:tr w:rsidR="00D5121C" w14:paraId="1E22EFAA" w14:textId="77777777" w:rsidTr="00773E62">
        <w:trPr>
          <w:trHeight w:val="20"/>
        </w:trPr>
        <w:tc>
          <w:tcPr>
            <w:tcW w:w="2340" w:type="dxa"/>
          </w:tcPr>
          <w:p w14:paraId="1D2D2408" w14:textId="77777777" w:rsidR="00D5121C" w:rsidRDefault="009B2480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รวม</w:t>
            </w:r>
          </w:p>
        </w:tc>
        <w:tc>
          <w:tcPr>
            <w:tcW w:w="90" w:type="dxa"/>
          </w:tcPr>
          <w:p w14:paraId="67CC16B4" w14:textId="77777777" w:rsidR="00D5121C" w:rsidRDefault="00D5121C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1B8FE264" w14:textId="77777777" w:rsidR="00D5121C" w:rsidRPr="00871D2B" w:rsidRDefault="00D5121C">
            <w:pPr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79ECD87D" w14:textId="77777777" w:rsidR="00D5121C" w:rsidRDefault="00D5121C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E3A1C2A" w14:textId="77777777" w:rsidR="00D5121C" w:rsidRDefault="009B2480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71,761</w:t>
            </w:r>
          </w:p>
        </w:tc>
        <w:tc>
          <w:tcPr>
            <w:tcW w:w="180" w:type="dxa"/>
            <w:shd w:val="clear" w:color="auto" w:fill="auto"/>
          </w:tcPr>
          <w:p w14:paraId="66572855" w14:textId="77777777" w:rsidR="00D5121C" w:rsidRDefault="00D5121C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B3441C" w14:textId="6D75B9A6" w:rsidR="00D5121C" w:rsidRDefault="00773E62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45,819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5048A9FB" w14:textId="77777777" w:rsidR="00D5121C" w:rsidRDefault="00D5121C" w:rsidP="00773E62">
            <w:pPr>
              <w:tabs>
                <w:tab w:val="decimal" w:pos="808"/>
                <w:tab w:val="decimal" w:pos="1242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ADEAC9" w14:textId="1F4D333A" w:rsidR="00D5121C" w:rsidRDefault="00773E62" w:rsidP="00773E62">
            <w:pPr>
              <w:tabs>
                <w:tab w:val="decimal" w:pos="539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(39,000)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14EA60" w14:textId="77777777" w:rsidR="00D5121C" w:rsidRDefault="00D5121C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A70380B" w14:textId="137E72EC" w:rsidR="00D5121C" w:rsidRDefault="00773E62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78,580</w:t>
            </w:r>
          </w:p>
        </w:tc>
      </w:tr>
      <w:tr w:rsidR="00D5121C" w14:paraId="0A190730" w14:textId="77777777" w:rsidTr="00773E62">
        <w:trPr>
          <w:trHeight w:val="80"/>
        </w:trPr>
        <w:tc>
          <w:tcPr>
            <w:tcW w:w="2340" w:type="dxa"/>
            <w:vAlign w:val="bottom"/>
          </w:tcPr>
          <w:p w14:paraId="3D51154A" w14:textId="77777777" w:rsidR="00D5121C" w:rsidRDefault="009B2480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  <w:t>หัก</w:t>
            </w:r>
            <w:r>
              <w:rPr>
                <w:rFonts w:asciiTheme="majorBidi" w:hAnsiTheme="majorBidi" w:cstheme="majorBidi"/>
                <w:szCs w:val="24"/>
              </w:rPr>
              <w:t>: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ค่าเผื่อหนี้สงสัยจะสูญ</w:t>
            </w:r>
          </w:p>
        </w:tc>
        <w:tc>
          <w:tcPr>
            <w:tcW w:w="90" w:type="dxa"/>
            <w:vAlign w:val="bottom"/>
          </w:tcPr>
          <w:p w14:paraId="6AAA8B20" w14:textId="77777777" w:rsidR="00D5121C" w:rsidRPr="00871D2B" w:rsidRDefault="00D5121C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BA84343" w14:textId="77777777" w:rsidR="00D5121C" w:rsidRDefault="00D5121C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12925BF" w14:textId="77777777" w:rsidR="00D5121C" w:rsidRDefault="00D5121C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9A0A5F" w14:textId="77777777" w:rsidR="00D5121C" w:rsidRDefault="009B2480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(62,600)</w:t>
            </w:r>
          </w:p>
        </w:tc>
        <w:tc>
          <w:tcPr>
            <w:tcW w:w="180" w:type="dxa"/>
            <w:shd w:val="clear" w:color="auto" w:fill="auto"/>
          </w:tcPr>
          <w:p w14:paraId="7A8CAD42" w14:textId="77777777" w:rsidR="00D5121C" w:rsidRDefault="00D5121C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DFB983" w14:textId="58601355" w:rsidR="00D5121C" w:rsidRDefault="00773E62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7EDC85DE" w14:textId="77777777" w:rsidR="00D5121C" w:rsidRDefault="00D5121C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088717" w14:textId="37275FFE" w:rsidR="00D5121C" w:rsidRDefault="00773E62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36,500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7B336E6B" w14:textId="77777777" w:rsidR="00D5121C" w:rsidRDefault="00D5121C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F2002D1" w14:textId="48F41C1E" w:rsidR="00D5121C" w:rsidRDefault="00773E62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(26,100)</w:t>
            </w:r>
          </w:p>
        </w:tc>
      </w:tr>
      <w:tr w:rsidR="00773E62" w14:paraId="400497F7" w14:textId="77777777" w:rsidTr="00773E62">
        <w:trPr>
          <w:trHeight w:val="20"/>
        </w:trPr>
        <w:tc>
          <w:tcPr>
            <w:tcW w:w="2340" w:type="dxa"/>
            <w:tcBorders>
              <w:bottom w:val="nil"/>
            </w:tcBorders>
            <w:vAlign w:val="bottom"/>
          </w:tcPr>
          <w:p w14:paraId="7D356844" w14:textId="77777777" w:rsidR="00773E62" w:rsidRDefault="00773E62" w:rsidP="00773E62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71D2B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สุทธิ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4EE02E0" w14:textId="77777777" w:rsidR="00773E62" w:rsidRDefault="00773E62" w:rsidP="00773E62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39F0FCC1" w14:textId="77777777" w:rsidR="00773E62" w:rsidRDefault="00773E62" w:rsidP="00773E62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6D1D467C" w14:textId="77777777" w:rsidR="00773E62" w:rsidRDefault="00773E62" w:rsidP="00773E62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26031A" w14:textId="77777777" w:rsidR="00773E62" w:rsidRPr="00773E62" w:rsidRDefault="00773E62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73E62">
              <w:rPr>
                <w:rFonts w:asciiTheme="majorBidi" w:hAnsiTheme="majorBidi" w:cstheme="majorBidi"/>
                <w:b/>
                <w:bCs/>
                <w:szCs w:val="24"/>
              </w:rPr>
              <w:t>9,161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2851C042" w14:textId="77777777" w:rsidR="00773E62" w:rsidRPr="00773E62" w:rsidRDefault="00773E62" w:rsidP="00773E62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496636" w14:textId="4949E36C" w:rsidR="00773E62" w:rsidRPr="00773E62" w:rsidRDefault="00773E62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73E62">
              <w:rPr>
                <w:rFonts w:asciiTheme="majorBidi" w:hAnsiTheme="majorBidi" w:cstheme="majorBidi"/>
                <w:b/>
                <w:bCs/>
                <w:szCs w:val="24"/>
              </w:rPr>
              <w:t>45,819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11E31557" w14:textId="77777777" w:rsidR="00773E62" w:rsidRPr="00773E62" w:rsidRDefault="00773E62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B65769" w14:textId="4539A196" w:rsidR="00773E62" w:rsidRPr="00773E62" w:rsidRDefault="00773E62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73E62">
              <w:rPr>
                <w:rFonts w:asciiTheme="majorBidi" w:hAnsiTheme="majorBidi" w:cstheme="majorBidi"/>
                <w:b/>
                <w:bCs/>
                <w:szCs w:val="24"/>
              </w:rPr>
              <w:t>(2,500)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214448D0" w14:textId="77777777" w:rsidR="00773E62" w:rsidRPr="00773E62" w:rsidRDefault="00773E62" w:rsidP="00773E62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A1C18" w14:textId="4BFD1DEE" w:rsidR="00773E62" w:rsidRPr="00871D2B" w:rsidRDefault="00773E62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  <w:r w:rsidRPr="00773E62">
              <w:rPr>
                <w:rFonts w:asciiTheme="majorBidi" w:hAnsiTheme="majorBidi" w:cstheme="majorBidi"/>
                <w:b/>
                <w:bCs/>
                <w:szCs w:val="24"/>
              </w:rPr>
              <w:t>52,480</w:t>
            </w:r>
          </w:p>
        </w:tc>
      </w:tr>
      <w:tr w:rsidR="00773E62" w14:paraId="191E2E5C" w14:textId="77777777" w:rsidTr="00773E62">
        <w:trPr>
          <w:trHeight w:val="20"/>
        </w:trPr>
        <w:tc>
          <w:tcPr>
            <w:tcW w:w="2340" w:type="dxa"/>
            <w:tcBorders>
              <w:bottom w:val="nil"/>
            </w:tcBorders>
            <w:vAlign w:val="bottom"/>
          </w:tcPr>
          <w:p w14:paraId="0B46B101" w14:textId="77777777" w:rsidR="00773E62" w:rsidRPr="00871D2B" w:rsidRDefault="00773E62" w:rsidP="00773E62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320137C6" w14:textId="77777777" w:rsidR="00773E62" w:rsidRDefault="00773E62" w:rsidP="00773E62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3C57A8C" w14:textId="77777777" w:rsidR="00773E62" w:rsidRDefault="00773E62" w:rsidP="00773E62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9FB41F8" w14:textId="77777777" w:rsidR="00773E62" w:rsidRDefault="00773E62" w:rsidP="00773E62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371EC3B3" w14:textId="77777777" w:rsidR="00773E62" w:rsidRDefault="00773E62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2468691" w14:textId="77777777" w:rsidR="00773E62" w:rsidRDefault="00773E62" w:rsidP="00773E62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6A528AA" w14:textId="77777777" w:rsidR="00773E62" w:rsidRDefault="00773E62" w:rsidP="00773E62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1915E03F" w14:textId="77777777" w:rsidR="00773E62" w:rsidRDefault="00773E62" w:rsidP="00773E62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748863C" w14:textId="77777777" w:rsidR="00773E62" w:rsidRDefault="00773E62" w:rsidP="00773E62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52923A" w14:textId="77777777" w:rsidR="00773E62" w:rsidRDefault="00773E62" w:rsidP="00773E62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EC07A3C" w14:textId="77777777" w:rsidR="00773E62" w:rsidRDefault="00773E62" w:rsidP="00773E62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</w:tbl>
    <w:p w14:paraId="35E53BBD" w14:textId="77777777" w:rsidR="00D5121C" w:rsidRDefault="00D512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Theme="majorBidi" w:hAnsiTheme="majorBidi" w:cstheme="majorBidi"/>
          <w:spacing w:val="-4"/>
          <w:sz w:val="10"/>
          <w:szCs w:val="10"/>
        </w:rPr>
      </w:pP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0"/>
        <w:gridCol w:w="1530"/>
        <w:gridCol w:w="90"/>
        <w:gridCol w:w="1080"/>
        <w:gridCol w:w="180"/>
        <w:gridCol w:w="1080"/>
        <w:gridCol w:w="180"/>
        <w:gridCol w:w="990"/>
        <w:gridCol w:w="180"/>
        <w:gridCol w:w="1260"/>
      </w:tblGrid>
      <w:tr w:rsidR="00D5121C" w14:paraId="1D9E72EF" w14:textId="77777777">
        <w:trPr>
          <w:trHeight w:val="20"/>
        </w:trPr>
        <w:tc>
          <w:tcPr>
            <w:tcW w:w="2340" w:type="dxa"/>
            <w:vAlign w:val="bottom"/>
          </w:tcPr>
          <w:p w14:paraId="3631A3F8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296C208F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3429E205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45D0AC03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7163D2E4" w14:textId="77777777" w:rsidR="00D5121C" w:rsidRPr="00871D2B" w:rsidRDefault="009B2480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พันบาท)</w:t>
            </w:r>
          </w:p>
        </w:tc>
      </w:tr>
      <w:tr w:rsidR="00D5121C" w14:paraId="3CF29E80" w14:textId="77777777">
        <w:trPr>
          <w:trHeight w:val="20"/>
        </w:trPr>
        <w:tc>
          <w:tcPr>
            <w:tcW w:w="2340" w:type="dxa"/>
            <w:vAlign w:val="bottom"/>
          </w:tcPr>
          <w:p w14:paraId="62AC0946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7CECA315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1D3968F9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3E7CD42D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55E49345" w14:textId="77777777" w:rsidR="00D5121C" w:rsidRPr="00871D2B" w:rsidRDefault="009B248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3649687A" w14:textId="77777777">
        <w:trPr>
          <w:trHeight w:val="20"/>
        </w:trPr>
        <w:tc>
          <w:tcPr>
            <w:tcW w:w="2340" w:type="dxa"/>
            <w:vAlign w:val="bottom"/>
          </w:tcPr>
          <w:p w14:paraId="42B76593" w14:textId="77777777" w:rsidR="00D5121C" w:rsidRDefault="009B248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เงินให้กู้ยืมระยะสั้นแก่</w:t>
            </w:r>
          </w:p>
        </w:tc>
        <w:tc>
          <w:tcPr>
            <w:tcW w:w="90" w:type="dxa"/>
          </w:tcPr>
          <w:p w14:paraId="10C08069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440B04FA" w14:textId="77777777" w:rsidR="00D5121C" w:rsidRPr="00871D2B" w:rsidRDefault="009B248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ลักษณะ</w:t>
            </w:r>
          </w:p>
        </w:tc>
        <w:tc>
          <w:tcPr>
            <w:tcW w:w="90" w:type="dxa"/>
          </w:tcPr>
          <w:p w14:paraId="75CAB393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C57F68D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59A6BA5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06C7D" w14:textId="77777777" w:rsidR="00D5121C" w:rsidRPr="00871D2B" w:rsidRDefault="009B248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ในระหว่างงวด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6EEBF32" w14:textId="77777777" w:rsidR="00D5121C" w:rsidRDefault="00D5121C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vAlign w:val="bottom"/>
          </w:tcPr>
          <w:p w14:paraId="60299516" w14:textId="77777777" w:rsidR="00D5121C" w:rsidRDefault="00D5121C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D5121C" w14:paraId="4EAB3158" w14:textId="77777777">
        <w:trPr>
          <w:trHeight w:val="20"/>
        </w:trPr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3939D0FC" w14:textId="77777777" w:rsidR="00D5121C" w:rsidRDefault="009B248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7A132404" w14:textId="77777777" w:rsidR="00D5121C" w:rsidRDefault="00D5121C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B59B0CD" w14:textId="77777777" w:rsidR="00D5121C" w:rsidRDefault="009B2480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ความสัมพันธ์</w:t>
            </w:r>
          </w:p>
        </w:tc>
        <w:tc>
          <w:tcPr>
            <w:tcW w:w="90" w:type="dxa"/>
          </w:tcPr>
          <w:p w14:paraId="4AE09259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5B2D10" w14:textId="77777777" w:rsidR="00D5121C" w:rsidRDefault="009B248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มกราคม</w:t>
            </w:r>
            <w:r>
              <w:rPr>
                <w:rFonts w:asciiTheme="majorBidi" w:hAnsiTheme="majorBidi" w:cstheme="majorBidi"/>
                <w:szCs w:val="24"/>
              </w:rPr>
              <w:t xml:space="preserve"> 2563</w:t>
            </w:r>
          </w:p>
        </w:tc>
        <w:tc>
          <w:tcPr>
            <w:tcW w:w="180" w:type="dxa"/>
          </w:tcPr>
          <w:p w14:paraId="58DC7249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19528F" w14:textId="77777777" w:rsidR="00D5121C" w:rsidRDefault="009B248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180" w:type="dxa"/>
          </w:tcPr>
          <w:p w14:paraId="1280EAFA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6C3470B" w14:textId="77777777" w:rsidR="00D5121C" w:rsidRPr="00871D2B" w:rsidRDefault="009B248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ลดลง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C89631D" w14:textId="77777777" w:rsidR="00D5121C" w:rsidRDefault="00D5121C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vAlign w:val="bottom"/>
          </w:tcPr>
          <w:p w14:paraId="7DAC1B95" w14:textId="77777777" w:rsidR="00D5121C" w:rsidRDefault="009B2480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 xml:space="preserve">มิถุนายน </w:t>
            </w:r>
            <w:r>
              <w:rPr>
                <w:rFonts w:asciiTheme="majorBidi" w:hAnsiTheme="majorBidi"/>
                <w:szCs w:val="24"/>
              </w:rPr>
              <w:t>2563</w:t>
            </w:r>
          </w:p>
        </w:tc>
      </w:tr>
      <w:tr w:rsidR="00D5121C" w14:paraId="202AC04C" w14:textId="77777777">
        <w:trPr>
          <w:trHeight w:val="180"/>
        </w:trPr>
        <w:tc>
          <w:tcPr>
            <w:tcW w:w="2340" w:type="dxa"/>
            <w:tcBorders>
              <w:top w:val="single" w:sz="4" w:space="0" w:color="auto"/>
            </w:tcBorders>
          </w:tcPr>
          <w:p w14:paraId="1890CD85" w14:textId="77777777" w:rsidR="00D5121C" w:rsidRDefault="009B2480">
            <w:pPr>
              <w:tabs>
                <w:tab w:val="left" w:pos="360"/>
                <w:tab w:val="left" w:pos="2160"/>
              </w:tabs>
              <w:ind w:left="162" w:right="-380" w:hanging="162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เฟอร์รั่ม เอ็นเนอร์ยี่ จำกัด</w:t>
            </w:r>
          </w:p>
        </w:tc>
        <w:tc>
          <w:tcPr>
            <w:tcW w:w="90" w:type="dxa"/>
          </w:tcPr>
          <w:p w14:paraId="062924E9" w14:textId="77777777" w:rsidR="00D5121C" w:rsidRDefault="00D5121C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379BDF5" w14:textId="77777777" w:rsidR="00D5121C" w:rsidRPr="00871D2B" w:rsidRDefault="009B2480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90" w:type="dxa"/>
          </w:tcPr>
          <w:p w14:paraId="20794C81" w14:textId="77777777" w:rsidR="00D5121C" w:rsidRDefault="00D5121C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78A4F0" w14:textId="77777777" w:rsidR="00D5121C" w:rsidRDefault="009B248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332,280</w:t>
            </w:r>
          </w:p>
        </w:tc>
        <w:tc>
          <w:tcPr>
            <w:tcW w:w="180" w:type="dxa"/>
          </w:tcPr>
          <w:p w14:paraId="775C6E3D" w14:textId="77777777" w:rsidR="00D5121C" w:rsidRDefault="00D5121C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E1F4F" w14:textId="77777777" w:rsidR="00D5121C" w:rsidRDefault="009B2480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23,800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03EAFF" w14:textId="77777777" w:rsidR="00D5121C" w:rsidRDefault="00D5121C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B158D" w14:textId="77777777" w:rsidR="00D5121C" w:rsidRDefault="009B2480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Cs w:val="24"/>
                <w:lang w:val="en-GB"/>
              </w:rPr>
              <w:t>(5,002)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567EB1" w14:textId="77777777" w:rsidR="00D5121C" w:rsidRDefault="00D5121C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647162D" w14:textId="77777777" w:rsidR="00D5121C" w:rsidRDefault="009B2480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351,078</w:t>
            </w:r>
          </w:p>
        </w:tc>
      </w:tr>
      <w:tr w:rsidR="00D5121C" w14:paraId="1F1D7109" w14:textId="77777777">
        <w:trPr>
          <w:trHeight w:val="20"/>
        </w:trPr>
        <w:tc>
          <w:tcPr>
            <w:tcW w:w="2340" w:type="dxa"/>
          </w:tcPr>
          <w:p w14:paraId="231FF881" w14:textId="77777777" w:rsidR="00D5121C" w:rsidRDefault="009B2480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1C8D3EFD" w14:textId="77777777" w:rsidR="00D5121C" w:rsidRDefault="00D5121C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71B62661" w14:textId="77777777" w:rsidR="00D5121C" w:rsidRPr="00871D2B" w:rsidRDefault="009B2480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90" w:type="dxa"/>
          </w:tcPr>
          <w:p w14:paraId="73EB5976" w14:textId="77777777" w:rsidR="00D5121C" w:rsidRDefault="00D5121C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D3F862" w14:textId="77777777" w:rsidR="00D5121C" w:rsidRDefault="009B248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153,000</w:t>
            </w:r>
          </w:p>
        </w:tc>
        <w:tc>
          <w:tcPr>
            <w:tcW w:w="180" w:type="dxa"/>
          </w:tcPr>
          <w:p w14:paraId="2CEC8C76" w14:textId="77777777" w:rsidR="00D5121C" w:rsidRDefault="00D5121C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561F0" w14:textId="77777777" w:rsidR="00D5121C" w:rsidRDefault="009B2480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1AEA36" w14:textId="77777777" w:rsidR="00D5121C" w:rsidRDefault="00D5121C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97F208" w14:textId="77777777" w:rsidR="00D5121C" w:rsidRDefault="009B2480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Cs w:val="24"/>
                <w:lang w:val="en-GB"/>
              </w:rPr>
              <w:t>(48,531)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D03A2" w14:textId="77777777" w:rsidR="00D5121C" w:rsidRDefault="00D5121C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76F138D0" w14:textId="77777777" w:rsidR="00D5121C" w:rsidRDefault="009B2480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104,469</w:t>
            </w:r>
          </w:p>
        </w:tc>
      </w:tr>
      <w:tr w:rsidR="00D5121C" w14:paraId="40AAB84C" w14:textId="77777777">
        <w:trPr>
          <w:trHeight w:val="20"/>
        </w:trPr>
        <w:tc>
          <w:tcPr>
            <w:tcW w:w="2340" w:type="dxa"/>
          </w:tcPr>
          <w:p w14:paraId="47862848" w14:textId="77777777" w:rsidR="00D5121C" w:rsidRDefault="009B2480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00C42CF9" w14:textId="77777777" w:rsidR="00D5121C" w:rsidRDefault="00D5121C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00FE05A2" w14:textId="77777777" w:rsidR="00D5121C" w:rsidRPr="00871D2B" w:rsidRDefault="009B2480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90" w:type="dxa"/>
          </w:tcPr>
          <w:p w14:paraId="2C2ABBAC" w14:textId="77777777" w:rsidR="00D5121C" w:rsidRDefault="00D5121C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E6E6DB6" w14:textId="77777777" w:rsidR="00D5121C" w:rsidRDefault="009B248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32,704</w:t>
            </w:r>
          </w:p>
        </w:tc>
        <w:tc>
          <w:tcPr>
            <w:tcW w:w="180" w:type="dxa"/>
          </w:tcPr>
          <w:p w14:paraId="6D73E7D2" w14:textId="77777777" w:rsidR="00D5121C" w:rsidRDefault="00D5121C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915FE6" w14:textId="77777777" w:rsidR="00D5121C" w:rsidRDefault="009B2480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Cs w:val="24"/>
                <w:lang w:val="en-GB"/>
              </w:rPr>
              <w:t>3,900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18B0BA" w14:textId="77777777" w:rsidR="00D5121C" w:rsidRDefault="00D5121C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40B5EC" w14:textId="77777777" w:rsidR="00D5121C" w:rsidRDefault="009B2480">
            <w:pPr>
              <w:tabs>
                <w:tab w:val="decimal" w:pos="7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Cs w:val="24"/>
              </w:rPr>
            </w:pPr>
            <w:r>
              <w:rPr>
                <w:rFonts w:asciiTheme="majorBidi" w:eastAsia="Times New Roman" w:hAnsiTheme="majorBidi" w:cstheme="majorBidi"/>
                <w:szCs w:val="24"/>
              </w:rPr>
              <w:t>(7,887)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FFD5F" w14:textId="77777777" w:rsidR="00D5121C" w:rsidRDefault="00D5121C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0BF7E8CD" w14:textId="77777777" w:rsidR="00D5121C" w:rsidRDefault="009B2480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28,717</w:t>
            </w:r>
          </w:p>
        </w:tc>
      </w:tr>
      <w:tr w:rsidR="00D5121C" w14:paraId="0BB27BF0" w14:textId="77777777">
        <w:trPr>
          <w:trHeight w:val="20"/>
        </w:trPr>
        <w:tc>
          <w:tcPr>
            <w:tcW w:w="2340" w:type="dxa"/>
          </w:tcPr>
          <w:p w14:paraId="706D06F2" w14:textId="77777777" w:rsidR="00D5121C" w:rsidRDefault="009B2480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21B07770" w14:textId="77777777" w:rsidR="00D5121C" w:rsidRDefault="00D5121C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09E2D18B" w14:textId="77777777" w:rsidR="00D5121C" w:rsidRPr="00871D2B" w:rsidRDefault="009B2480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90" w:type="dxa"/>
          </w:tcPr>
          <w:p w14:paraId="5D8D6A68" w14:textId="77777777" w:rsidR="00D5121C" w:rsidRDefault="00D5121C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37F85E" w14:textId="77777777" w:rsidR="00D5121C" w:rsidRDefault="009B248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50,600</w:t>
            </w:r>
          </w:p>
        </w:tc>
        <w:tc>
          <w:tcPr>
            <w:tcW w:w="180" w:type="dxa"/>
          </w:tcPr>
          <w:p w14:paraId="1F3FE6CC" w14:textId="77777777" w:rsidR="00D5121C" w:rsidRDefault="00D5121C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85DFDF" w14:textId="77777777" w:rsidR="00D5121C" w:rsidRDefault="009B2480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EA5DF5" w14:textId="77777777" w:rsidR="00D5121C" w:rsidRDefault="00D5121C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2341DE" w14:textId="77777777" w:rsidR="00D5121C" w:rsidRDefault="009B2480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A2AE87" w14:textId="77777777" w:rsidR="00D5121C" w:rsidRDefault="00D5121C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100E3275" w14:textId="77777777" w:rsidR="00D5121C" w:rsidRDefault="009B2480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50,600</w:t>
            </w:r>
          </w:p>
        </w:tc>
      </w:tr>
      <w:tr w:rsidR="00D5121C" w14:paraId="66754230" w14:textId="77777777">
        <w:trPr>
          <w:trHeight w:val="20"/>
        </w:trPr>
        <w:tc>
          <w:tcPr>
            <w:tcW w:w="2340" w:type="dxa"/>
          </w:tcPr>
          <w:p w14:paraId="594959F6" w14:textId="77777777" w:rsidR="00D5121C" w:rsidRDefault="009B2480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เอ็ม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โซลูชั่น จำกัด</w:t>
            </w:r>
          </w:p>
        </w:tc>
        <w:tc>
          <w:tcPr>
            <w:tcW w:w="90" w:type="dxa"/>
          </w:tcPr>
          <w:p w14:paraId="6E0D1FE9" w14:textId="77777777" w:rsidR="00D5121C" w:rsidRDefault="00D5121C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088E1CEB" w14:textId="77777777" w:rsidR="00D5121C" w:rsidRPr="00871D2B" w:rsidRDefault="009B2480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90" w:type="dxa"/>
          </w:tcPr>
          <w:p w14:paraId="4EF80CCE" w14:textId="77777777" w:rsidR="00D5121C" w:rsidRDefault="00D5121C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D1025D6" w14:textId="77777777" w:rsidR="00D5121C" w:rsidRDefault="009B248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73,118</w:t>
            </w:r>
          </w:p>
        </w:tc>
        <w:tc>
          <w:tcPr>
            <w:tcW w:w="180" w:type="dxa"/>
          </w:tcPr>
          <w:p w14:paraId="0F8844E8" w14:textId="77777777" w:rsidR="00D5121C" w:rsidRDefault="00D5121C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C83AAA" w14:textId="77777777" w:rsidR="00D5121C" w:rsidRDefault="009B2480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Cs w:val="24"/>
                <w:lang w:val="en-GB"/>
              </w:rPr>
              <w:t>47,500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7F896A" w14:textId="77777777" w:rsidR="00D5121C" w:rsidRDefault="00D5121C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C77282" w14:textId="77777777" w:rsidR="00D5121C" w:rsidRDefault="009B2480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Cs w:val="24"/>
                <w:lang w:val="en-GB"/>
              </w:rPr>
              <w:t>(19,367)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80DE9C" w14:textId="77777777" w:rsidR="00D5121C" w:rsidRDefault="00D5121C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34E8EA67" w14:textId="77777777" w:rsidR="00D5121C" w:rsidRDefault="009B2480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101,251</w:t>
            </w:r>
          </w:p>
        </w:tc>
      </w:tr>
      <w:tr w:rsidR="00D5121C" w14:paraId="09E51844" w14:textId="77777777">
        <w:trPr>
          <w:trHeight w:val="20"/>
        </w:trPr>
        <w:tc>
          <w:tcPr>
            <w:tcW w:w="2340" w:type="dxa"/>
          </w:tcPr>
          <w:p w14:paraId="3B79244C" w14:textId="77777777" w:rsidR="00D5121C" w:rsidRDefault="009B2480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อินฟอร์เมติกซ์ พลัส จำกัด</w:t>
            </w:r>
          </w:p>
        </w:tc>
        <w:tc>
          <w:tcPr>
            <w:tcW w:w="90" w:type="dxa"/>
          </w:tcPr>
          <w:p w14:paraId="317250ED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09975B5C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90" w:type="dxa"/>
          </w:tcPr>
          <w:p w14:paraId="0E9881EF" w14:textId="77777777" w:rsidR="00D5121C" w:rsidRDefault="00D5121C">
            <w:pPr>
              <w:tabs>
                <w:tab w:val="decimal" w:pos="720"/>
              </w:tabs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BBD796E" w14:textId="77777777" w:rsidR="00D5121C" w:rsidRDefault="009B248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27,113</w:t>
            </w:r>
          </w:p>
        </w:tc>
        <w:tc>
          <w:tcPr>
            <w:tcW w:w="180" w:type="dxa"/>
          </w:tcPr>
          <w:p w14:paraId="7EE82F00" w14:textId="77777777" w:rsidR="00D5121C" w:rsidRDefault="00D5121C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5FFC20" w14:textId="77777777" w:rsidR="00D5121C" w:rsidRDefault="009B2480">
            <w:pPr>
              <w:tabs>
                <w:tab w:val="decimal" w:pos="770"/>
              </w:tabs>
              <w:ind w:right="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6,050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582B77" w14:textId="77777777" w:rsidR="00D5121C" w:rsidRDefault="00D5121C">
            <w:pPr>
              <w:tabs>
                <w:tab w:val="decimal" w:pos="770"/>
              </w:tabs>
              <w:ind w:right="-9"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887E40" w14:textId="77777777" w:rsidR="00D5121C" w:rsidRDefault="009B2480">
            <w:pPr>
              <w:tabs>
                <w:tab w:val="decimal" w:pos="470"/>
              </w:tabs>
              <w:ind w:right="58"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Cs w:val="24"/>
                <w:lang w:val="en-GB"/>
              </w:rPr>
              <w:t>(27,063)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602733" w14:textId="77777777" w:rsidR="00D5121C" w:rsidRDefault="00D5121C">
            <w:pPr>
              <w:tabs>
                <w:tab w:val="decimal" w:pos="770"/>
              </w:tabs>
              <w:ind w:right="-9"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6CCCDA71" w14:textId="77777777" w:rsidR="00D5121C" w:rsidRDefault="009B2480">
            <w:pPr>
              <w:tabs>
                <w:tab w:val="decimal" w:pos="1168"/>
              </w:tabs>
              <w:ind w:right="6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6,100</w:t>
            </w:r>
          </w:p>
        </w:tc>
      </w:tr>
      <w:tr w:rsidR="00D5121C" w14:paraId="55B907E9" w14:textId="77777777">
        <w:trPr>
          <w:trHeight w:val="20"/>
        </w:trPr>
        <w:tc>
          <w:tcPr>
            <w:tcW w:w="2340" w:type="dxa"/>
          </w:tcPr>
          <w:p w14:paraId="34E09BE1" w14:textId="77777777" w:rsidR="00D5121C" w:rsidRDefault="009B2480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พระแสงกรีน พาวเวอร์ จำกัด</w:t>
            </w:r>
          </w:p>
        </w:tc>
        <w:tc>
          <w:tcPr>
            <w:tcW w:w="90" w:type="dxa"/>
          </w:tcPr>
          <w:p w14:paraId="27C8E2E7" w14:textId="77777777" w:rsidR="00D5121C" w:rsidRDefault="00D5121C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60B57B6D" w14:textId="77777777" w:rsidR="00D5121C" w:rsidRPr="00871D2B" w:rsidRDefault="009B2480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90" w:type="dxa"/>
          </w:tcPr>
          <w:p w14:paraId="2D4CF7B0" w14:textId="77777777" w:rsidR="00D5121C" w:rsidRDefault="00D5121C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CC6F4C6" w14:textId="77777777" w:rsidR="00D5121C" w:rsidRDefault="009B248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1,39</w:t>
            </w:r>
            <w:r w:rsidRPr="00871D2B">
              <w:rPr>
                <w:rFonts w:asciiTheme="majorBidi" w:hAnsiTheme="majorBidi" w:cstheme="majorBidi" w:hint="cs"/>
                <w:szCs w:val="24"/>
                <w:lang w:val="en-GB"/>
              </w:rPr>
              <w:t>5</w:t>
            </w:r>
          </w:p>
        </w:tc>
        <w:tc>
          <w:tcPr>
            <w:tcW w:w="180" w:type="dxa"/>
          </w:tcPr>
          <w:p w14:paraId="77A947F6" w14:textId="77777777" w:rsidR="00D5121C" w:rsidRDefault="00D5121C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3AA845" w14:textId="77777777" w:rsidR="00D5121C" w:rsidRDefault="009B2480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2,600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563B4E" w14:textId="77777777" w:rsidR="00D5121C" w:rsidRDefault="00D5121C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2DE9D1" w14:textId="77777777" w:rsidR="00D5121C" w:rsidRDefault="009B2480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Cs w:val="24"/>
                <w:lang w:val="en-GB"/>
              </w:rPr>
              <w:t>(1,370)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6FBF88" w14:textId="77777777" w:rsidR="00D5121C" w:rsidRDefault="00D5121C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52139E9E" w14:textId="77777777" w:rsidR="00D5121C" w:rsidRDefault="009B2480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2,625</w:t>
            </w:r>
          </w:p>
        </w:tc>
      </w:tr>
      <w:tr w:rsidR="00D5121C" w14:paraId="05CC174D" w14:textId="77777777">
        <w:trPr>
          <w:trHeight w:val="20"/>
        </w:trPr>
        <w:tc>
          <w:tcPr>
            <w:tcW w:w="2340" w:type="dxa"/>
          </w:tcPr>
          <w:p w14:paraId="367160CB" w14:textId="77777777" w:rsidR="00D5121C" w:rsidRDefault="009B2480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สตาร์ ปิโตรเลียม พลัส จำกัด</w:t>
            </w:r>
          </w:p>
        </w:tc>
        <w:tc>
          <w:tcPr>
            <w:tcW w:w="90" w:type="dxa"/>
          </w:tcPr>
          <w:p w14:paraId="369B1BD8" w14:textId="77777777" w:rsidR="00D5121C" w:rsidRDefault="00D5121C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77880DF9" w14:textId="77777777" w:rsidR="00D5121C" w:rsidRPr="00871D2B" w:rsidRDefault="009B2480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90" w:type="dxa"/>
          </w:tcPr>
          <w:p w14:paraId="398D07DD" w14:textId="77777777" w:rsidR="00D5121C" w:rsidRDefault="00D5121C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2736D3E" w14:textId="77777777" w:rsidR="00D5121C" w:rsidRDefault="009B248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5,000</w:t>
            </w:r>
          </w:p>
        </w:tc>
        <w:tc>
          <w:tcPr>
            <w:tcW w:w="180" w:type="dxa"/>
          </w:tcPr>
          <w:p w14:paraId="5132DA0F" w14:textId="77777777" w:rsidR="00D5121C" w:rsidRDefault="00D5121C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E45914" w14:textId="77777777" w:rsidR="00D5121C" w:rsidRDefault="009B2480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3A0FC3" w14:textId="77777777" w:rsidR="00D5121C" w:rsidRDefault="00D5121C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7B67DB" w14:textId="77777777" w:rsidR="00D5121C" w:rsidRDefault="009B2480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Cs w:val="24"/>
                <w:lang w:val="en-GB"/>
              </w:rPr>
              <w:t>(5,000)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4C295A" w14:textId="77777777" w:rsidR="00D5121C" w:rsidRDefault="00D5121C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7CDB5801" w14:textId="77777777" w:rsidR="00D5121C" w:rsidRDefault="009B2480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5121C" w14:paraId="2EB74B8E" w14:textId="77777777">
        <w:trPr>
          <w:trHeight w:val="20"/>
        </w:trPr>
        <w:tc>
          <w:tcPr>
            <w:tcW w:w="2340" w:type="dxa"/>
          </w:tcPr>
          <w:p w14:paraId="01A69F0C" w14:textId="77777777" w:rsidR="00D5121C" w:rsidRDefault="009B2480">
            <w:pPr>
              <w:tabs>
                <w:tab w:val="left" w:pos="360"/>
                <w:tab w:val="left" w:pos="2160"/>
              </w:tabs>
              <w:ind w:left="162" w:right="-360" w:hanging="162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บริษัท อีโค เอ็นเนอร์ยี กรุ๊ป </w:t>
            </w:r>
          </w:p>
        </w:tc>
        <w:tc>
          <w:tcPr>
            <w:tcW w:w="90" w:type="dxa"/>
          </w:tcPr>
          <w:p w14:paraId="70303A11" w14:textId="77777777" w:rsidR="00D5121C" w:rsidRDefault="00D5121C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05308C8D" w14:textId="77777777" w:rsidR="00D5121C" w:rsidRPr="00871D2B" w:rsidRDefault="00D5121C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328CAB4E" w14:textId="77777777" w:rsidR="00D5121C" w:rsidRDefault="00D5121C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9949E02" w14:textId="77777777" w:rsidR="00D5121C" w:rsidRDefault="00D5121C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</w:tcPr>
          <w:p w14:paraId="357EA84A" w14:textId="77777777" w:rsidR="00D5121C" w:rsidRDefault="00D5121C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0AF87F" w14:textId="77777777" w:rsidR="00D5121C" w:rsidRDefault="00D5121C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EC0344" w14:textId="77777777" w:rsidR="00D5121C" w:rsidRDefault="00D5121C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462D75" w14:textId="77777777" w:rsidR="00D5121C" w:rsidRDefault="00D5121C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4AAE9B" w14:textId="77777777" w:rsidR="00D5121C" w:rsidRDefault="00D5121C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521946A0" w14:textId="77777777" w:rsidR="00D5121C" w:rsidRDefault="00D5121C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</w:p>
        </w:tc>
      </w:tr>
      <w:tr w:rsidR="00D5121C" w14:paraId="2B175FCD" w14:textId="77777777">
        <w:trPr>
          <w:trHeight w:val="20"/>
        </w:trPr>
        <w:tc>
          <w:tcPr>
            <w:tcW w:w="2340" w:type="dxa"/>
          </w:tcPr>
          <w:p w14:paraId="48DA61D9" w14:textId="77777777" w:rsidR="00D5121C" w:rsidRDefault="009B2480">
            <w:pPr>
              <w:tabs>
                <w:tab w:val="left" w:pos="360"/>
                <w:tab w:val="left" w:pos="2160"/>
              </w:tabs>
              <w:ind w:left="162" w:right="-360" w:firstLine="105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คอร์ปอเรชั่น จำกัด</w:t>
            </w:r>
          </w:p>
        </w:tc>
        <w:tc>
          <w:tcPr>
            <w:tcW w:w="90" w:type="dxa"/>
          </w:tcPr>
          <w:p w14:paraId="7CE8A4CF" w14:textId="77777777" w:rsidR="00D5121C" w:rsidRDefault="00D5121C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04079762" w14:textId="77777777" w:rsidR="00D5121C" w:rsidRPr="00871D2B" w:rsidRDefault="009B2480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90" w:type="dxa"/>
          </w:tcPr>
          <w:p w14:paraId="32473995" w14:textId="77777777" w:rsidR="00D5121C" w:rsidRDefault="00D5121C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178DEB2" w14:textId="77777777" w:rsidR="00D5121C" w:rsidRDefault="009B248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8,800</w:t>
            </w:r>
          </w:p>
        </w:tc>
        <w:tc>
          <w:tcPr>
            <w:tcW w:w="180" w:type="dxa"/>
          </w:tcPr>
          <w:p w14:paraId="45043D23" w14:textId="77777777" w:rsidR="00D5121C" w:rsidRDefault="00D5121C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AA45E6" w14:textId="77777777" w:rsidR="00D5121C" w:rsidRDefault="009B2480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67,190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486EC1" w14:textId="77777777" w:rsidR="00D5121C" w:rsidRDefault="00D5121C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CDD905" w14:textId="77777777" w:rsidR="00D5121C" w:rsidRDefault="009B2480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0B9F35" w14:textId="77777777" w:rsidR="00D5121C" w:rsidRDefault="00D5121C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22E7A0FA" w14:textId="77777777" w:rsidR="00D5121C" w:rsidRDefault="009B2480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75,990</w:t>
            </w:r>
          </w:p>
        </w:tc>
      </w:tr>
      <w:tr w:rsidR="00D5121C" w14:paraId="42D3D7F5" w14:textId="77777777">
        <w:trPr>
          <w:trHeight w:val="20"/>
        </w:trPr>
        <w:tc>
          <w:tcPr>
            <w:tcW w:w="2340" w:type="dxa"/>
          </w:tcPr>
          <w:p w14:paraId="3AC3122A" w14:textId="77777777" w:rsidR="00D5121C" w:rsidRDefault="009B2480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ซิสเต็ม แอนด์ ซอฟท์แวร์</w:t>
            </w:r>
          </w:p>
        </w:tc>
        <w:tc>
          <w:tcPr>
            <w:tcW w:w="90" w:type="dxa"/>
          </w:tcPr>
          <w:p w14:paraId="689CB52A" w14:textId="77777777" w:rsidR="00D5121C" w:rsidRDefault="00D5121C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</w:tcPr>
          <w:p w14:paraId="5EDEF947" w14:textId="77777777" w:rsidR="00D5121C" w:rsidRPr="00871D2B" w:rsidRDefault="00D5121C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2B0DFDA6" w14:textId="77777777" w:rsidR="00D5121C" w:rsidRDefault="00D5121C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C88F83" w14:textId="77777777" w:rsidR="00D5121C" w:rsidRDefault="00D5121C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33675FE" w14:textId="77777777" w:rsidR="00D5121C" w:rsidRDefault="00D5121C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599693" w14:textId="77777777" w:rsidR="00D5121C" w:rsidRDefault="00D5121C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F23E47" w14:textId="77777777" w:rsidR="00D5121C" w:rsidRDefault="00D5121C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4BD81A" w14:textId="77777777" w:rsidR="00D5121C" w:rsidRDefault="00D5121C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E1AA9" w14:textId="77777777" w:rsidR="00D5121C" w:rsidRDefault="00D5121C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1041AE99" w14:textId="77777777" w:rsidR="00D5121C" w:rsidRDefault="00D5121C">
            <w:pPr>
              <w:tabs>
                <w:tab w:val="decimal" w:pos="678"/>
                <w:tab w:val="decimal" w:pos="1168"/>
              </w:tabs>
              <w:ind w:right="6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</w:tr>
      <w:tr w:rsidR="00D5121C" w14:paraId="15ED5EF6" w14:textId="77777777">
        <w:trPr>
          <w:trHeight w:val="20"/>
        </w:trPr>
        <w:tc>
          <w:tcPr>
            <w:tcW w:w="2340" w:type="dxa"/>
          </w:tcPr>
          <w:p w14:paraId="5410AA91" w14:textId="77777777" w:rsidR="00D5121C" w:rsidRDefault="009B2480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เซอร์วิสเซส จำกัด</w:t>
            </w:r>
          </w:p>
        </w:tc>
        <w:tc>
          <w:tcPr>
            <w:tcW w:w="90" w:type="dxa"/>
          </w:tcPr>
          <w:p w14:paraId="1E6C7157" w14:textId="77777777" w:rsidR="00D5121C" w:rsidRDefault="00D5121C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4144E954" w14:textId="77777777" w:rsidR="00D5121C" w:rsidRPr="00871D2B" w:rsidRDefault="009B2480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90" w:type="dxa"/>
          </w:tcPr>
          <w:p w14:paraId="0BB80360" w14:textId="77777777" w:rsidR="00D5121C" w:rsidRDefault="00D5121C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6634C5" w14:textId="77777777" w:rsidR="00D5121C" w:rsidRDefault="009B248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62,600</w:t>
            </w:r>
          </w:p>
        </w:tc>
        <w:tc>
          <w:tcPr>
            <w:tcW w:w="180" w:type="dxa"/>
            <w:shd w:val="clear" w:color="auto" w:fill="auto"/>
          </w:tcPr>
          <w:p w14:paraId="45033A90" w14:textId="77777777" w:rsidR="00D5121C" w:rsidRDefault="00D5121C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EA8DB7" w14:textId="77777777" w:rsidR="00D5121C" w:rsidRDefault="009B2480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Cs w:val="24"/>
              </w:rPr>
            </w:pPr>
            <w:r>
              <w:rPr>
                <w:rFonts w:asciiTheme="majorBidi" w:eastAsia="Times New Roman" w:hAnsiTheme="majorBidi" w:cstheme="majorBidi"/>
                <w:szCs w:val="24"/>
              </w:rPr>
              <w:t>810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4B726E" w14:textId="77777777" w:rsidR="00D5121C" w:rsidRDefault="00D5121C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71D4B5" w14:textId="77777777" w:rsidR="00D5121C" w:rsidRDefault="009B2480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(36,500)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9E937" w14:textId="77777777" w:rsidR="00D5121C" w:rsidRDefault="00D5121C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0074A512" w14:textId="77777777" w:rsidR="00D5121C" w:rsidRDefault="009B2480">
            <w:pPr>
              <w:tabs>
                <w:tab w:val="decimal" w:pos="1168"/>
              </w:tabs>
              <w:ind w:right="6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  <w:r>
              <w:rPr>
                <w:rFonts w:asciiTheme="majorBidi" w:eastAsia="Times New Roman" w:hAnsiTheme="majorBidi" w:cstheme="majorBidi"/>
                <w:szCs w:val="24"/>
              </w:rPr>
              <w:t>26,910</w:t>
            </w:r>
          </w:p>
        </w:tc>
      </w:tr>
      <w:tr w:rsidR="00D5121C" w14:paraId="49C75C70" w14:textId="77777777">
        <w:trPr>
          <w:trHeight w:val="20"/>
        </w:trPr>
        <w:tc>
          <w:tcPr>
            <w:tcW w:w="2340" w:type="dxa"/>
          </w:tcPr>
          <w:p w14:paraId="4E60B86B" w14:textId="77777777" w:rsidR="00D5121C" w:rsidRDefault="009B2480">
            <w:pPr>
              <w:tabs>
                <w:tab w:val="left" w:pos="360"/>
                <w:tab w:val="left" w:pos="2160"/>
              </w:tabs>
              <w:contextualSpacing/>
              <w:rPr>
                <w:rFonts w:asciiTheme="majorBidi" w:hAnsiTheme="majorBidi" w:cstheme="majorBidi"/>
                <w:spacing w:val="-10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เอ็นเนอร์ยี่ รีโวลูชั่น จำกัด</w:t>
            </w:r>
          </w:p>
        </w:tc>
        <w:tc>
          <w:tcPr>
            <w:tcW w:w="90" w:type="dxa"/>
          </w:tcPr>
          <w:p w14:paraId="6F8FB6EC" w14:textId="77777777" w:rsidR="00D5121C" w:rsidRDefault="00D5121C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7769805B" w14:textId="77777777" w:rsidR="00D5121C" w:rsidRPr="00871D2B" w:rsidRDefault="009B2480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90" w:type="dxa"/>
          </w:tcPr>
          <w:p w14:paraId="256E1062" w14:textId="77777777" w:rsidR="00D5121C" w:rsidRDefault="00D5121C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7733AE" w14:textId="77777777" w:rsidR="00D5121C" w:rsidRDefault="009B248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0656E8" w14:textId="77777777" w:rsidR="00D5121C" w:rsidRDefault="00D5121C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40BAB5" w14:textId="77777777" w:rsidR="00D5121C" w:rsidRDefault="009B2480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1,400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475C9D" w14:textId="77777777" w:rsidR="00D5121C" w:rsidRDefault="00D5121C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B8C8FB" w14:textId="77777777" w:rsidR="00D5121C" w:rsidRDefault="009B2480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(1,400)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031429" w14:textId="77777777" w:rsidR="00D5121C" w:rsidRDefault="00D5121C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5F292D9A" w14:textId="77777777" w:rsidR="00D5121C" w:rsidRDefault="009B2480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5121C" w14:paraId="030E98BC" w14:textId="77777777">
        <w:trPr>
          <w:trHeight w:val="20"/>
        </w:trPr>
        <w:tc>
          <w:tcPr>
            <w:tcW w:w="2340" w:type="dxa"/>
            <w:vAlign w:val="bottom"/>
          </w:tcPr>
          <w:p w14:paraId="00321952" w14:textId="77777777" w:rsidR="00D5121C" w:rsidRDefault="009B2480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รวม</w:t>
            </w:r>
          </w:p>
        </w:tc>
        <w:tc>
          <w:tcPr>
            <w:tcW w:w="90" w:type="dxa"/>
          </w:tcPr>
          <w:p w14:paraId="1D021018" w14:textId="77777777" w:rsidR="00D5121C" w:rsidRDefault="00D5121C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73303020" w14:textId="77777777" w:rsidR="00D5121C" w:rsidRPr="00871D2B" w:rsidRDefault="00D5121C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1AB327D3" w14:textId="77777777" w:rsidR="00D5121C" w:rsidRDefault="00D5121C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60B8837" w14:textId="77777777" w:rsidR="00D5121C" w:rsidRDefault="009B248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746,610</w:t>
            </w:r>
          </w:p>
        </w:tc>
        <w:tc>
          <w:tcPr>
            <w:tcW w:w="180" w:type="dxa"/>
          </w:tcPr>
          <w:p w14:paraId="63759985" w14:textId="77777777" w:rsidR="00D5121C" w:rsidRDefault="00D5121C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8F609A" w14:textId="77777777" w:rsidR="00D5121C" w:rsidRDefault="009B2480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153,250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79D341" w14:textId="77777777" w:rsidR="00D5121C" w:rsidRDefault="00D5121C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AA4040" w14:textId="77777777" w:rsidR="00D5121C" w:rsidRDefault="009B2480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(152,120)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FB6B6" w14:textId="77777777" w:rsidR="00D5121C" w:rsidRDefault="00D5121C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6EC12753" w14:textId="77777777" w:rsidR="00D5121C" w:rsidRDefault="009B2480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747,740</w:t>
            </w:r>
          </w:p>
        </w:tc>
      </w:tr>
      <w:tr w:rsidR="00D5121C" w14:paraId="3FBAAF71" w14:textId="77777777">
        <w:trPr>
          <w:trHeight w:val="20"/>
        </w:trPr>
        <w:tc>
          <w:tcPr>
            <w:tcW w:w="2340" w:type="dxa"/>
            <w:vAlign w:val="bottom"/>
          </w:tcPr>
          <w:p w14:paraId="62062841" w14:textId="77777777" w:rsidR="00D5121C" w:rsidRDefault="009B2480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  <w:t>หัก</w:t>
            </w:r>
            <w:r>
              <w:rPr>
                <w:rFonts w:asciiTheme="majorBidi" w:hAnsiTheme="majorBidi" w:cstheme="majorBidi"/>
                <w:szCs w:val="24"/>
              </w:rPr>
              <w:t>: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ค่าเผื่อหนี้สงสัยจะสูญ</w:t>
            </w:r>
          </w:p>
        </w:tc>
        <w:tc>
          <w:tcPr>
            <w:tcW w:w="90" w:type="dxa"/>
          </w:tcPr>
          <w:p w14:paraId="21433C28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2B677C49" w14:textId="77777777" w:rsidR="00D5121C" w:rsidRPr="00871D2B" w:rsidRDefault="00D5121C">
            <w:pPr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3C17C760" w14:textId="77777777" w:rsidR="00D5121C" w:rsidRDefault="00D5121C">
            <w:pPr>
              <w:tabs>
                <w:tab w:val="decimal" w:pos="1080"/>
              </w:tabs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4872F5" w14:textId="77777777" w:rsidR="00D5121C" w:rsidRDefault="009B248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(62,600)</w:t>
            </w:r>
          </w:p>
        </w:tc>
        <w:tc>
          <w:tcPr>
            <w:tcW w:w="180" w:type="dxa"/>
          </w:tcPr>
          <w:p w14:paraId="316F0CFA" w14:textId="77777777" w:rsidR="00D5121C" w:rsidRDefault="00D5121C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51A2EC" w14:textId="77777777" w:rsidR="00D5121C" w:rsidRDefault="00D5121C">
            <w:pPr>
              <w:tabs>
                <w:tab w:val="decimal" w:pos="410"/>
              </w:tabs>
              <w:ind w:right="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2E3F1E1" w14:textId="77777777" w:rsidR="00D5121C" w:rsidRDefault="00D5121C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C31CC7" w14:textId="77777777" w:rsidR="00D5121C" w:rsidRDefault="00D5121C">
            <w:pPr>
              <w:tabs>
                <w:tab w:val="decimal" w:pos="49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33E88A" w14:textId="77777777" w:rsidR="00D5121C" w:rsidRDefault="00D5121C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F6CE5D9" w14:textId="77777777" w:rsidR="00D5121C" w:rsidRDefault="009B2480">
            <w:pPr>
              <w:tabs>
                <w:tab w:val="decimal" w:pos="1168"/>
              </w:tabs>
              <w:ind w:right="6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(26,100)</w:t>
            </w:r>
          </w:p>
        </w:tc>
      </w:tr>
      <w:tr w:rsidR="00D5121C" w14:paraId="4DFB9C9A" w14:textId="77777777">
        <w:trPr>
          <w:trHeight w:val="20"/>
        </w:trPr>
        <w:tc>
          <w:tcPr>
            <w:tcW w:w="2340" w:type="dxa"/>
            <w:vAlign w:val="bottom"/>
          </w:tcPr>
          <w:p w14:paraId="77E95465" w14:textId="77777777" w:rsidR="00D5121C" w:rsidRDefault="009B2480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71D2B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สุทธิ</w:t>
            </w:r>
          </w:p>
        </w:tc>
        <w:tc>
          <w:tcPr>
            <w:tcW w:w="90" w:type="dxa"/>
          </w:tcPr>
          <w:p w14:paraId="4D57986F" w14:textId="77777777" w:rsidR="00D5121C" w:rsidRDefault="00D5121C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47FA9F9" w14:textId="77777777" w:rsidR="00D5121C" w:rsidRDefault="00D5121C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20A89285" w14:textId="77777777" w:rsidR="00D5121C" w:rsidRDefault="00D5121C">
            <w:pPr>
              <w:tabs>
                <w:tab w:val="decimal" w:pos="108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09C2B7" w14:textId="77777777" w:rsidR="00D5121C" w:rsidRDefault="009B2480">
            <w:pPr>
              <w:tabs>
                <w:tab w:val="decimal" w:pos="812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684,010</w:t>
            </w:r>
          </w:p>
        </w:tc>
        <w:tc>
          <w:tcPr>
            <w:tcW w:w="180" w:type="dxa"/>
          </w:tcPr>
          <w:p w14:paraId="577FF4D8" w14:textId="77777777" w:rsidR="00D5121C" w:rsidRDefault="00D5121C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E0E0CD" w14:textId="77777777" w:rsidR="00D5121C" w:rsidRDefault="00D5121C">
            <w:pPr>
              <w:tabs>
                <w:tab w:val="decimal" w:pos="410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81D0C9C" w14:textId="77777777" w:rsidR="00D5121C" w:rsidRDefault="00D5121C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79AB57" w14:textId="77777777" w:rsidR="00D5121C" w:rsidRDefault="00D5121C">
            <w:pPr>
              <w:tabs>
                <w:tab w:val="decimal" w:pos="490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AF0D4E" w14:textId="77777777" w:rsidR="00D5121C" w:rsidRDefault="00D5121C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9E6E55" w14:textId="77777777" w:rsidR="00D5121C" w:rsidRDefault="009B2480">
            <w:pPr>
              <w:tabs>
                <w:tab w:val="decimal" w:pos="1168"/>
              </w:tabs>
              <w:ind w:right="6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721,640</w:t>
            </w:r>
          </w:p>
        </w:tc>
      </w:tr>
    </w:tbl>
    <w:p w14:paraId="69B1CE4B" w14:textId="77777777" w:rsidR="00AD326E" w:rsidRDefault="00AD326E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8B3A52C" w14:textId="124B315F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lastRenderedPageBreak/>
        <w:t xml:space="preserve">ยอดคงเหลือของเงินกู้ยืมระยะสั้นจากบุคคลหรือกิจการที่เกี่ยวข้องกัน ณ 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มิถุนายน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และ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2562          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มีรายละเอียดดังนี้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1645"/>
        <w:gridCol w:w="86"/>
        <w:gridCol w:w="1081"/>
        <w:gridCol w:w="86"/>
        <w:gridCol w:w="882"/>
        <w:gridCol w:w="90"/>
        <w:gridCol w:w="900"/>
        <w:gridCol w:w="90"/>
        <w:gridCol w:w="1170"/>
      </w:tblGrid>
      <w:tr w:rsidR="00D5121C" w14:paraId="580F745A" w14:textId="77777777">
        <w:trPr>
          <w:trHeight w:val="20"/>
        </w:trPr>
        <w:tc>
          <w:tcPr>
            <w:tcW w:w="2970" w:type="dxa"/>
            <w:vAlign w:val="bottom"/>
          </w:tcPr>
          <w:p w14:paraId="2ED47209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27279013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5" w:type="dxa"/>
            <w:vAlign w:val="bottom"/>
          </w:tcPr>
          <w:p w14:paraId="33CEE359" w14:textId="77777777" w:rsidR="00D5121C" w:rsidRPr="00871D2B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22F49AE3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299" w:type="dxa"/>
            <w:gridSpan w:val="7"/>
            <w:vAlign w:val="bottom"/>
          </w:tcPr>
          <w:p w14:paraId="1CE6A9DE" w14:textId="77777777" w:rsidR="00D5121C" w:rsidRPr="00871D2B" w:rsidRDefault="009B248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7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พันบาท)</w:t>
            </w:r>
          </w:p>
        </w:tc>
      </w:tr>
      <w:tr w:rsidR="00D5121C" w14:paraId="0A4AA430" w14:textId="77777777">
        <w:trPr>
          <w:trHeight w:val="20"/>
        </w:trPr>
        <w:tc>
          <w:tcPr>
            <w:tcW w:w="2970" w:type="dxa"/>
            <w:vAlign w:val="bottom"/>
          </w:tcPr>
          <w:p w14:paraId="63EF7E34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75C9851A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5" w:type="dxa"/>
            <w:vAlign w:val="bottom"/>
          </w:tcPr>
          <w:p w14:paraId="4F042C15" w14:textId="77777777" w:rsidR="00D5121C" w:rsidRPr="00871D2B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6E1C025C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299" w:type="dxa"/>
            <w:gridSpan w:val="7"/>
            <w:tcBorders>
              <w:bottom w:val="single" w:sz="4" w:space="0" w:color="auto"/>
            </w:tcBorders>
            <w:vAlign w:val="bottom"/>
          </w:tcPr>
          <w:p w14:paraId="4393705E" w14:textId="77777777" w:rsidR="00D5121C" w:rsidRPr="00871D2B" w:rsidRDefault="009B2480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5121C" w14:paraId="2100463C" w14:textId="77777777">
        <w:trPr>
          <w:trHeight w:val="20"/>
        </w:trPr>
        <w:tc>
          <w:tcPr>
            <w:tcW w:w="2970" w:type="dxa"/>
            <w:vAlign w:val="bottom"/>
          </w:tcPr>
          <w:p w14:paraId="6C897756" w14:textId="164B99FF" w:rsidR="00D5121C" w:rsidRDefault="009B248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เงินกู้ยืมระยะสั้นจาก</w:t>
            </w:r>
          </w:p>
        </w:tc>
        <w:tc>
          <w:tcPr>
            <w:tcW w:w="90" w:type="dxa"/>
          </w:tcPr>
          <w:p w14:paraId="70B41D65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5" w:type="dxa"/>
            <w:vAlign w:val="bottom"/>
          </w:tcPr>
          <w:p w14:paraId="48D88EF9" w14:textId="77777777" w:rsidR="00D5121C" w:rsidRPr="00871D2B" w:rsidRDefault="009B248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ลักษณะ</w:t>
            </w:r>
          </w:p>
        </w:tc>
        <w:tc>
          <w:tcPr>
            <w:tcW w:w="86" w:type="dxa"/>
          </w:tcPr>
          <w:p w14:paraId="36F1B3DC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718DCABF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67A7FAB2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72" w:type="dxa"/>
            <w:gridSpan w:val="3"/>
            <w:tcBorders>
              <w:bottom w:val="single" w:sz="4" w:space="0" w:color="auto"/>
            </w:tcBorders>
            <w:vAlign w:val="bottom"/>
          </w:tcPr>
          <w:p w14:paraId="32495B80" w14:textId="77777777" w:rsidR="00D5121C" w:rsidRDefault="009B248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ในระหว่างงวด</w:t>
            </w:r>
          </w:p>
        </w:tc>
        <w:tc>
          <w:tcPr>
            <w:tcW w:w="90" w:type="dxa"/>
            <w:tcBorders>
              <w:right w:val="nil"/>
            </w:tcBorders>
          </w:tcPr>
          <w:p w14:paraId="4348195D" w14:textId="77777777" w:rsidR="00D5121C" w:rsidRPr="00871D2B" w:rsidRDefault="00D5121C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4001D2C9" w14:textId="77777777" w:rsidR="00D5121C" w:rsidRDefault="00D5121C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D5121C" w14:paraId="18EF1FB7" w14:textId="77777777">
        <w:trPr>
          <w:trHeight w:val="20"/>
        </w:trPr>
        <w:tc>
          <w:tcPr>
            <w:tcW w:w="2970" w:type="dxa"/>
            <w:tcBorders>
              <w:bottom w:val="single" w:sz="4" w:space="0" w:color="auto"/>
            </w:tcBorders>
            <w:vAlign w:val="bottom"/>
          </w:tcPr>
          <w:p w14:paraId="22931DC7" w14:textId="135173C7" w:rsidR="00D5121C" w:rsidRDefault="009B2480">
            <w:pPr>
              <w:tabs>
                <w:tab w:val="left" w:pos="360"/>
                <w:tab w:val="left" w:pos="2160"/>
                <w:tab w:val="left" w:pos="243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กิจการที่เกี่ยวข้องกัน </w:t>
            </w:r>
          </w:p>
        </w:tc>
        <w:tc>
          <w:tcPr>
            <w:tcW w:w="90" w:type="dxa"/>
          </w:tcPr>
          <w:p w14:paraId="00EA14B1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  <w:vAlign w:val="bottom"/>
          </w:tcPr>
          <w:p w14:paraId="2F288306" w14:textId="77777777" w:rsidR="00D5121C" w:rsidRDefault="009B248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ความสัมพันธ์</w:t>
            </w:r>
          </w:p>
        </w:tc>
        <w:tc>
          <w:tcPr>
            <w:tcW w:w="86" w:type="dxa"/>
          </w:tcPr>
          <w:p w14:paraId="403743EA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33538F8" w14:textId="77777777" w:rsidR="00D5121C" w:rsidRDefault="009B248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มกราคม</w:t>
            </w:r>
            <w:r>
              <w:rPr>
                <w:rFonts w:asciiTheme="majorBidi" w:hAnsiTheme="majorBidi" w:cstheme="majorBidi"/>
                <w:szCs w:val="24"/>
              </w:rPr>
              <w:t xml:space="preserve"> 2563</w:t>
            </w:r>
          </w:p>
        </w:tc>
        <w:tc>
          <w:tcPr>
            <w:tcW w:w="86" w:type="dxa"/>
          </w:tcPr>
          <w:p w14:paraId="4BD752DE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1E92E126" w14:textId="77777777" w:rsidR="00D5121C" w:rsidRDefault="009B248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</w:tcPr>
          <w:p w14:paraId="03D421C3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C1FD6BB" w14:textId="77777777" w:rsidR="00D5121C" w:rsidRDefault="009B248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</w:tcPr>
          <w:p w14:paraId="6C7DBA2B" w14:textId="77777777" w:rsidR="00D5121C" w:rsidRPr="00871D2B" w:rsidRDefault="00D5121C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vAlign w:val="bottom"/>
          </w:tcPr>
          <w:p w14:paraId="2E5BF5BD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มิถุนายน</w:t>
            </w:r>
            <w:r w:rsidRPr="00871D2B">
              <w:rPr>
                <w:rFonts w:asciiTheme="majorBidi" w:hAnsiTheme="majorBidi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D5121C" w14:paraId="3280B26B" w14:textId="77777777" w:rsidTr="008601C0">
        <w:trPr>
          <w:trHeight w:val="20"/>
        </w:trPr>
        <w:tc>
          <w:tcPr>
            <w:tcW w:w="2970" w:type="dxa"/>
            <w:tcBorders>
              <w:top w:val="single" w:sz="4" w:space="0" w:color="auto"/>
            </w:tcBorders>
          </w:tcPr>
          <w:p w14:paraId="28A070F8" w14:textId="77777777" w:rsidR="00D5121C" w:rsidRDefault="009B2480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pacing w:val="-6"/>
                <w:szCs w:val="24"/>
                <w:cs/>
                <w:lang w:val="en-GB"/>
              </w:rPr>
              <w:t>กรรมการของบริษัทย่อย</w:t>
            </w:r>
            <w:r>
              <w:rPr>
                <w:rFonts w:asciiTheme="majorBidi" w:hAnsiTheme="majorBidi" w:cstheme="majorBidi"/>
                <w:spacing w:val="-6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2E1AAA7E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500B79CA" w14:textId="77777777" w:rsidR="00D5121C" w:rsidRPr="00871D2B" w:rsidRDefault="009B2480">
            <w:pPr>
              <w:ind w:left="92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86" w:type="dxa"/>
          </w:tcPr>
          <w:p w14:paraId="634C284D" w14:textId="77777777" w:rsidR="00D5121C" w:rsidRDefault="00D5121C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7BB2FDB7" w14:textId="77777777" w:rsidR="00D5121C" w:rsidRDefault="009B248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250</w:t>
            </w:r>
          </w:p>
        </w:tc>
        <w:tc>
          <w:tcPr>
            <w:tcW w:w="86" w:type="dxa"/>
          </w:tcPr>
          <w:p w14:paraId="1CBC5D54" w14:textId="77777777" w:rsidR="00D5121C" w:rsidRDefault="00D5121C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</w:tcPr>
          <w:p w14:paraId="01551F22" w14:textId="7884BAF1" w:rsidR="00D5121C" w:rsidRDefault="008601C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16,442</w:t>
            </w:r>
          </w:p>
        </w:tc>
        <w:tc>
          <w:tcPr>
            <w:tcW w:w="90" w:type="dxa"/>
            <w:shd w:val="clear" w:color="auto" w:fill="auto"/>
          </w:tcPr>
          <w:p w14:paraId="399816FF" w14:textId="77777777" w:rsidR="00D5121C" w:rsidRDefault="00D5121C">
            <w:pPr>
              <w:tabs>
                <w:tab w:val="decimal" w:pos="792"/>
                <w:tab w:val="decimal" w:pos="900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6FE98" w14:textId="3DAABA7D" w:rsidR="00D5121C" w:rsidRDefault="008601C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(250)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7951D6DF" w14:textId="77777777" w:rsidR="00D5121C" w:rsidRDefault="00D5121C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3AD180E" w14:textId="3EF5CDC4" w:rsidR="00D5121C" w:rsidRDefault="008601C0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16,442</w:t>
            </w:r>
          </w:p>
        </w:tc>
      </w:tr>
      <w:tr w:rsidR="008601C0" w14:paraId="29A994BC" w14:textId="77777777" w:rsidTr="008601C0">
        <w:trPr>
          <w:trHeight w:val="20"/>
        </w:trPr>
        <w:tc>
          <w:tcPr>
            <w:tcW w:w="2970" w:type="dxa"/>
          </w:tcPr>
          <w:p w14:paraId="18601EFF" w14:textId="66834347" w:rsidR="008601C0" w:rsidRDefault="008601C0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871D2B">
              <w:rPr>
                <w:rFonts w:asciiTheme="majorBidi" w:hAnsiTheme="majorBidi" w:hint="cs"/>
                <w:spacing w:val="-6"/>
                <w:szCs w:val="24"/>
                <w:cs/>
                <w:lang w:val="en-GB"/>
              </w:rPr>
              <w:t>บริษัท</w:t>
            </w:r>
            <w:r w:rsidRPr="00871D2B">
              <w:rPr>
                <w:rFonts w:asciiTheme="majorBidi" w:hAnsiTheme="majorBidi"/>
                <w:spacing w:val="-6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pacing w:val="-6"/>
                <w:szCs w:val="24"/>
                <w:cs/>
                <w:lang w:val="en-GB"/>
              </w:rPr>
              <w:t>การจัดการสิ่งแวดล้อมหาดใหญ่</w:t>
            </w:r>
            <w:r w:rsidRPr="00871D2B">
              <w:rPr>
                <w:rFonts w:asciiTheme="majorBidi" w:hAnsiTheme="majorBidi"/>
                <w:spacing w:val="-6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pacing w:val="-6"/>
                <w:szCs w:val="24"/>
                <w:cs/>
                <w:lang w:val="en-GB"/>
              </w:rPr>
              <w:t>จำกัด</w:t>
            </w:r>
          </w:p>
        </w:tc>
        <w:tc>
          <w:tcPr>
            <w:tcW w:w="90" w:type="dxa"/>
          </w:tcPr>
          <w:p w14:paraId="3A91E6AB" w14:textId="77777777" w:rsidR="008601C0" w:rsidRDefault="008601C0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5" w:type="dxa"/>
          </w:tcPr>
          <w:p w14:paraId="5D1F016D" w14:textId="77777777" w:rsidR="008601C0" w:rsidRDefault="008601C0">
            <w:pPr>
              <w:ind w:left="92"/>
              <w:rPr>
                <w:rFonts w:asciiTheme="majorBidi" w:hAnsiTheme="majorBidi"/>
                <w:szCs w:val="24"/>
              </w:rPr>
            </w:pP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บริษัทที่เกี่ยวข้องกัน</w:t>
            </w:r>
            <w:r w:rsidRPr="00871D2B">
              <w:rPr>
                <w:rFonts w:asciiTheme="majorBidi" w:hAnsiTheme="majorBidi"/>
                <w:szCs w:val="24"/>
                <w:cs/>
                <w:lang w:val="en-GB"/>
              </w:rPr>
              <w:t xml:space="preserve"> </w:t>
            </w:r>
          </w:p>
          <w:p w14:paraId="0A4AF349" w14:textId="0DDFC897" w:rsidR="008601C0" w:rsidRPr="00871D2B" w:rsidRDefault="008601C0" w:rsidP="008601C0">
            <w:pPr>
              <w:ind w:left="182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/>
                <w:szCs w:val="24"/>
                <w:lang w:val="en-GB"/>
              </w:rPr>
              <w:t>(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มีผู้ถือหุ้นร่วมกัน</w:t>
            </w:r>
            <w:r w:rsidRPr="00871D2B">
              <w:rPr>
                <w:rFonts w:asciiTheme="majorBidi" w:hAnsiTheme="majorBidi"/>
                <w:szCs w:val="24"/>
                <w:cs/>
                <w:lang w:val="en-GB"/>
              </w:rPr>
              <w:t>)</w:t>
            </w:r>
          </w:p>
        </w:tc>
        <w:tc>
          <w:tcPr>
            <w:tcW w:w="86" w:type="dxa"/>
          </w:tcPr>
          <w:p w14:paraId="7863DDBB" w14:textId="77777777" w:rsidR="008601C0" w:rsidRDefault="008601C0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2A3E4133" w14:textId="69BBC7F6" w:rsidR="008601C0" w:rsidRDefault="008601C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6" w:type="dxa"/>
          </w:tcPr>
          <w:p w14:paraId="31581B84" w14:textId="77777777" w:rsidR="008601C0" w:rsidRDefault="008601C0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20A93823" w14:textId="77777777" w:rsidR="008601C0" w:rsidRDefault="008601C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1C247690" w14:textId="45030A26" w:rsidR="008601C0" w:rsidRDefault="008601C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9,959</w:t>
            </w:r>
          </w:p>
        </w:tc>
        <w:tc>
          <w:tcPr>
            <w:tcW w:w="90" w:type="dxa"/>
            <w:shd w:val="clear" w:color="auto" w:fill="auto"/>
          </w:tcPr>
          <w:p w14:paraId="3DE54376" w14:textId="77777777" w:rsidR="008601C0" w:rsidRDefault="008601C0">
            <w:pPr>
              <w:tabs>
                <w:tab w:val="decimal" w:pos="792"/>
                <w:tab w:val="decimal" w:pos="900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59D4D8" w14:textId="16DB5283" w:rsidR="008601C0" w:rsidRDefault="008601C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5447272D" w14:textId="77777777" w:rsidR="008601C0" w:rsidRDefault="008601C0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bottom"/>
          </w:tcPr>
          <w:p w14:paraId="48B6D8D7" w14:textId="1BB00DAB" w:rsidR="008601C0" w:rsidRDefault="008601C0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9,959</w:t>
            </w:r>
          </w:p>
        </w:tc>
      </w:tr>
      <w:tr w:rsidR="00D5121C" w14:paraId="38F76B01" w14:textId="77777777" w:rsidTr="008601C0">
        <w:trPr>
          <w:trHeight w:val="20"/>
        </w:trPr>
        <w:tc>
          <w:tcPr>
            <w:tcW w:w="2970" w:type="dxa"/>
          </w:tcPr>
          <w:p w14:paraId="0E498AD7" w14:textId="77777777" w:rsidR="00D5121C" w:rsidRDefault="009B2480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pacing w:val="-6"/>
                <w:szCs w:val="24"/>
                <w:cs/>
                <w:lang w:val="en-GB"/>
              </w:rPr>
              <w:t>บริษัท ยูนิเวอร์แซล เวสต์ แมเนจเม้นท์ จำกัด</w:t>
            </w:r>
            <w:r>
              <w:rPr>
                <w:rFonts w:asciiTheme="majorBidi" w:hAnsiTheme="majorBidi" w:cstheme="majorBidi"/>
                <w:spacing w:val="-6"/>
                <w:szCs w:val="24"/>
              </w:rPr>
              <w:t xml:space="preserve">  </w:t>
            </w:r>
          </w:p>
        </w:tc>
        <w:tc>
          <w:tcPr>
            <w:tcW w:w="90" w:type="dxa"/>
          </w:tcPr>
          <w:p w14:paraId="36601706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5" w:type="dxa"/>
          </w:tcPr>
          <w:p w14:paraId="1F600E82" w14:textId="77777777" w:rsidR="00D5121C" w:rsidRPr="00871D2B" w:rsidRDefault="009B2480">
            <w:pPr>
              <w:ind w:left="92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86" w:type="dxa"/>
          </w:tcPr>
          <w:p w14:paraId="43195616" w14:textId="77777777" w:rsidR="00D5121C" w:rsidRDefault="00D5121C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3E08610F" w14:textId="77777777" w:rsidR="00D5121C" w:rsidRDefault="009B248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62,454</w:t>
            </w:r>
          </w:p>
        </w:tc>
        <w:tc>
          <w:tcPr>
            <w:tcW w:w="86" w:type="dxa"/>
          </w:tcPr>
          <w:p w14:paraId="628058D6" w14:textId="77777777" w:rsidR="00D5121C" w:rsidRDefault="00D5121C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70DCE228" w14:textId="34B09E73" w:rsidR="00D5121C" w:rsidRDefault="008601C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103,300</w:t>
            </w:r>
          </w:p>
        </w:tc>
        <w:tc>
          <w:tcPr>
            <w:tcW w:w="90" w:type="dxa"/>
            <w:shd w:val="clear" w:color="auto" w:fill="auto"/>
          </w:tcPr>
          <w:p w14:paraId="64DCFF42" w14:textId="77777777" w:rsidR="00D5121C" w:rsidRDefault="00D5121C">
            <w:pPr>
              <w:tabs>
                <w:tab w:val="decimal" w:pos="792"/>
                <w:tab w:val="decimal" w:pos="900"/>
              </w:tabs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396205" w14:textId="62A8FE1C" w:rsidR="00D5121C" w:rsidRDefault="008601C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(105,947)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6D720187" w14:textId="77777777" w:rsidR="00D5121C" w:rsidRDefault="00D5121C">
            <w:pPr>
              <w:tabs>
                <w:tab w:val="decimal" w:pos="732"/>
              </w:tabs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bottom"/>
          </w:tcPr>
          <w:p w14:paraId="49B17C39" w14:textId="630DD59B" w:rsidR="00D5121C" w:rsidRDefault="008601C0" w:rsidP="00674B9A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59,807</w:t>
            </w:r>
          </w:p>
        </w:tc>
      </w:tr>
      <w:tr w:rsidR="00D5121C" w14:paraId="7CBC4FE6" w14:textId="77777777" w:rsidTr="008601C0">
        <w:trPr>
          <w:trHeight w:val="20"/>
        </w:trPr>
        <w:tc>
          <w:tcPr>
            <w:tcW w:w="2970" w:type="dxa"/>
          </w:tcPr>
          <w:p w14:paraId="06D0C61B" w14:textId="77777777" w:rsidR="00D5121C" w:rsidRDefault="009B2480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871D2B">
              <w:rPr>
                <w:rFonts w:asciiTheme="majorBidi" w:hAnsiTheme="majorBidi" w:hint="cs"/>
                <w:spacing w:val="-6"/>
                <w:szCs w:val="24"/>
                <w:cs/>
                <w:lang w:val="en-GB"/>
              </w:rPr>
              <w:t>บริษัท</w:t>
            </w:r>
            <w:r w:rsidRPr="00871D2B">
              <w:rPr>
                <w:rFonts w:asciiTheme="majorBidi" w:hAnsiTheme="majorBidi"/>
                <w:spacing w:val="-6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pacing w:val="-6"/>
                <w:szCs w:val="24"/>
                <w:cs/>
                <w:lang w:val="en-GB"/>
              </w:rPr>
              <w:t>เอเชีย</w:t>
            </w:r>
            <w:r w:rsidRPr="00871D2B">
              <w:rPr>
                <w:rFonts w:asciiTheme="majorBidi" w:hAnsiTheme="majorBidi"/>
                <w:spacing w:val="-6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pacing w:val="-6"/>
                <w:szCs w:val="24"/>
                <w:cs/>
                <w:lang w:val="en-GB"/>
              </w:rPr>
              <w:t>เวสต์</w:t>
            </w:r>
            <w:r w:rsidRPr="00871D2B">
              <w:rPr>
                <w:rFonts w:asciiTheme="majorBidi" w:hAnsiTheme="majorBidi"/>
                <w:spacing w:val="-6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pacing w:val="-6"/>
                <w:szCs w:val="24"/>
                <w:cs/>
                <w:lang w:val="en-GB"/>
              </w:rPr>
              <w:t>แมนเน็จเม้นท์</w:t>
            </w:r>
            <w:r w:rsidRPr="00871D2B">
              <w:rPr>
                <w:rFonts w:asciiTheme="majorBidi" w:hAnsiTheme="majorBidi"/>
                <w:spacing w:val="-6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pacing w:val="-6"/>
                <w:szCs w:val="24"/>
                <w:cs/>
                <w:lang w:val="en-GB"/>
              </w:rPr>
              <w:t>จำกัด</w:t>
            </w:r>
          </w:p>
        </w:tc>
        <w:tc>
          <w:tcPr>
            <w:tcW w:w="90" w:type="dxa"/>
            <w:vAlign w:val="center"/>
          </w:tcPr>
          <w:p w14:paraId="124CAAE4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5" w:type="dxa"/>
            <w:vAlign w:val="center"/>
          </w:tcPr>
          <w:p w14:paraId="22449F55" w14:textId="77777777" w:rsidR="00D5121C" w:rsidRDefault="009B2480">
            <w:pPr>
              <w:ind w:left="182" w:hanging="90"/>
              <w:rPr>
                <w:rFonts w:asciiTheme="majorBidi" w:hAnsiTheme="majorBidi"/>
                <w:szCs w:val="24"/>
              </w:rPr>
            </w:pP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บริษัทย่อยของบริษัท</w:t>
            </w:r>
            <w:r w:rsidRPr="00871D2B">
              <w:rPr>
                <w:rFonts w:asciiTheme="majorBidi" w:hAnsiTheme="majorBidi"/>
                <w:szCs w:val="24"/>
                <w:cs/>
                <w:lang w:val="en-GB"/>
              </w:rPr>
              <w:t xml:space="preserve"> </w:t>
            </w:r>
          </w:p>
          <w:p w14:paraId="3DA143B1" w14:textId="77777777" w:rsidR="00D5121C" w:rsidRPr="00871D2B" w:rsidRDefault="009B2480">
            <w:pPr>
              <w:ind w:left="182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ยูนิเวอร์แซล</w:t>
            </w:r>
            <w:r w:rsidRPr="00871D2B">
              <w:rPr>
                <w:rFonts w:asciiTheme="majorBidi" w:hAnsiTheme="majorBidi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เวสต์</w:t>
            </w:r>
            <w:r w:rsidRPr="00871D2B">
              <w:rPr>
                <w:rFonts w:asciiTheme="majorBidi" w:hAnsiTheme="majorBidi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แมเนจเม้นท์</w:t>
            </w:r>
            <w:r w:rsidRPr="00871D2B">
              <w:rPr>
                <w:rFonts w:asciiTheme="majorBidi" w:hAnsiTheme="majorBidi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จำกัด</w:t>
            </w:r>
          </w:p>
        </w:tc>
        <w:tc>
          <w:tcPr>
            <w:tcW w:w="86" w:type="dxa"/>
          </w:tcPr>
          <w:p w14:paraId="6EAE9F89" w14:textId="77777777" w:rsidR="00D5121C" w:rsidRDefault="00D5121C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3C2B3A7D" w14:textId="77777777" w:rsidR="00D5121C" w:rsidRDefault="009B248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6" w:type="dxa"/>
          </w:tcPr>
          <w:p w14:paraId="616FA0A7" w14:textId="77777777" w:rsidR="00D5121C" w:rsidRDefault="00D5121C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12731F4E" w14:textId="3ACA9E74" w:rsidR="00D5121C" w:rsidRDefault="008601C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6584B7BE" w14:textId="77777777" w:rsidR="00D5121C" w:rsidRDefault="00D5121C">
            <w:pPr>
              <w:tabs>
                <w:tab w:val="decimal" w:pos="792"/>
                <w:tab w:val="decimal" w:pos="900"/>
              </w:tabs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89EE02" w14:textId="0829596F" w:rsidR="00D5121C" w:rsidRDefault="008601C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597C917A" w14:textId="77777777" w:rsidR="00D5121C" w:rsidRDefault="00D5121C">
            <w:pPr>
              <w:tabs>
                <w:tab w:val="decimal" w:pos="732"/>
              </w:tabs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bottom"/>
          </w:tcPr>
          <w:p w14:paraId="1AE5CB7E" w14:textId="60AFE501" w:rsidR="00D5121C" w:rsidRDefault="008601C0" w:rsidP="00674B9A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10,000</w:t>
            </w:r>
          </w:p>
        </w:tc>
      </w:tr>
      <w:tr w:rsidR="00D5121C" w14:paraId="401F4CEA" w14:textId="77777777" w:rsidTr="008601C0">
        <w:trPr>
          <w:trHeight w:val="20"/>
        </w:trPr>
        <w:tc>
          <w:tcPr>
            <w:tcW w:w="2970" w:type="dxa"/>
            <w:vAlign w:val="bottom"/>
          </w:tcPr>
          <w:p w14:paraId="5F52346C" w14:textId="77777777" w:rsidR="00D5121C" w:rsidRDefault="009B2480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871D2B">
              <w:rPr>
                <w:rFonts w:asciiTheme="majorBidi" w:hAnsiTheme="majorBidi" w:cstheme="majorBidi"/>
                <w:b/>
                <w:bCs/>
                <w:spacing w:val="-6"/>
                <w:szCs w:val="24"/>
                <w:cs/>
                <w:lang w:val="en-GB"/>
              </w:rPr>
              <w:t>รวม</w:t>
            </w:r>
          </w:p>
        </w:tc>
        <w:tc>
          <w:tcPr>
            <w:tcW w:w="90" w:type="dxa"/>
          </w:tcPr>
          <w:p w14:paraId="6FB1F576" w14:textId="77777777" w:rsidR="00D5121C" w:rsidRDefault="00D5121C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1922B518" w14:textId="77777777" w:rsidR="00D5121C" w:rsidRDefault="00D5121C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" w:type="dxa"/>
            <w:vAlign w:val="bottom"/>
          </w:tcPr>
          <w:p w14:paraId="638A0BB2" w14:textId="77777777" w:rsidR="00D5121C" w:rsidRDefault="00D5121C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F8B6C" w14:textId="77777777" w:rsidR="00D5121C" w:rsidRDefault="009B248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62,704</w:t>
            </w:r>
          </w:p>
        </w:tc>
        <w:tc>
          <w:tcPr>
            <w:tcW w:w="86" w:type="dxa"/>
          </w:tcPr>
          <w:p w14:paraId="1DC48D52" w14:textId="77777777" w:rsidR="00D5121C" w:rsidRDefault="00D5121C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E4986" w14:textId="6C711731" w:rsidR="00D5121C" w:rsidRDefault="008601C0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139,701</w:t>
            </w:r>
          </w:p>
        </w:tc>
        <w:tc>
          <w:tcPr>
            <w:tcW w:w="90" w:type="dxa"/>
            <w:shd w:val="clear" w:color="auto" w:fill="auto"/>
          </w:tcPr>
          <w:p w14:paraId="5A075F23" w14:textId="77777777" w:rsidR="00D5121C" w:rsidRDefault="00D5121C">
            <w:pPr>
              <w:tabs>
                <w:tab w:val="decimal" w:pos="792"/>
                <w:tab w:val="decimal" w:pos="9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D9AA2A" w14:textId="445E3B35" w:rsidR="00D5121C" w:rsidRDefault="008601C0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(106,197)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2461EF0B" w14:textId="77777777" w:rsidR="00D5121C" w:rsidRDefault="00D5121C">
            <w:pPr>
              <w:tabs>
                <w:tab w:val="decimal" w:pos="73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C1C2E0B" w14:textId="5EF8220F" w:rsidR="00D5121C" w:rsidRPr="00394A2F" w:rsidRDefault="008601C0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A2F">
              <w:rPr>
                <w:rFonts w:asciiTheme="majorBidi" w:hAnsiTheme="majorBidi" w:cstheme="majorBidi"/>
                <w:b/>
                <w:bCs/>
                <w:szCs w:val="24"/>
              </w:rPr>
              <w:t>96,208</w:t>
            </w:r>
          </w:p>
        </w:tc>
      </w:tr>
    </w:tbl>
    <w:p w14:paraId="0BD67C96" w14:textId="77777777" w:rsidR="00D5121C" w:rsidRDefault="00D512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thaiDistribute"/>
        <w:rPr>
          <w:rFonts w:asciiTheme="majorBidi" w:hAnsiTheme="majorBidi" w:cstheme="majorBidi"/>
          <w:sz w:val="28"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1530"/>
        <w:gridCol w:w="90"/>
        <w:gridCol w:w="1080"/>
        <w:gridCol w:w="90"/>
        <w:gridCol w:w="990"/>
        <w:gridCol w:w="90"/>
        <w:gridCol w:w="900"/>
        <w:gridCol w:w="90"/>
        <w:gridCol w:w="1170"/>
      </w:tblGrid>
      <w:tr w:rsidR="00D5121C" w14:paraId="3DF8AE47" w14:textId="77777777">
        <w:trPr>
          <w:trHeight w:val="20"/>
        </w:trPr>
        <w:tc>
          <w:tcPr>
            <w:tcW w:w="2970" w:type="dxa"/>
            <w:vAlign w:val="bottom"/>
          </w:tcPr>
          <w:p w14:paraId="3E763639" w14:textId="77777777" w:rsidR="00D5121C" w:rsidRDefault="00D5121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580AF73B" w14:textId="77777777" w:rsidR="00D5121C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37BB7A0F" w14:textId="77777777" w:rsidR="00D5121C" w:rsidRPr="00871D2B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2E46734F" w14:textId="77777777" w:rsidR="00D5121C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5FC259B7" w14:textId="77777777" w:rsidR="00D5121C" w:rsidRPr="00871D2B" w:rsidRDefault="009B2480">
            <w:pPr>
              <w:tabs>
                <w:tab w:val="left" w:pos="360"/>
                <w:tab w:val="left" w:pos="2160"/>
              </w:tabs>
              <w:spacing w:line="320" w:lineRule="exact"/>
              <w:ind w:left="-72" w:right="4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หน่วย: พันบาท)</w:t>
            </w:r>
          </w:p>
        </w:tc>
      </w:tr>
      <w:tr w:rsidR="00D5121C" w14:paraId="6620868B" w14:textId="77777777">
        <w:trPr>
          <w:trHeight w:val="20"/>
        </w:trPr>
        <w:tc>
          <w:tcPr>
            <w:tcW w:w="2970" w:type="dxa"/>
            <w:vAlign w:val="bottom"/>
          </w:tcPr>
          <w:p w14:paraId="0842A9BF" w14:textId="77777777" w:rsidR="00D5121C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0076B099" w14:textId="77777777" w:rsidR="00D5121C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64619780" w14:textId="77777777" w:rsidR="00D5121C" w:rsidRPr="00871D2B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0EFDF301" w14:textId="77777777" w:rsidR="00D5121C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4410" w:type="dxa"/>
            <w:gridSpan w:val="7"/>
            <w:tcBorders>
              <w:bottom w:val="single" w:sz="4" w:space="0" w:color="auto"/>
            </w:tcBorders>
            <w:vAlign w:val="bottom"/>
          </w:tcPr>
          <w:p w14:paraId="3F6022B6" w14:textId="77777777" w:rsidR="00D5121C" w:rsidRPr="00871D2B" w:rsidRDefault="009B2480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59E3485B" w14:textId="77777777">
        <w:trPr>
          <w:trHeight w:val="20"/>
        </w:trPr>
        <w:tc>
          <w:tcPr>
            <w:tcW w:w="2970" w:type="dxa"/>
            <w:vAlign w:val="bottom"/>
          </w:tcPr>
          <w:p w14:paraId="08D667F4" w14:textId="7282D85B" w:rsidR="00D5121C" w:rsidRDefault="009B2480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เงินกู้ยืมระยะสั้นจาก</w:t>
            </w:r>
          </w:p>
        </w:tc>
        <w:tc>
          <w:tcPr>
            <w:tcW w:w="90" w:type="dxa"/>
          </w:tcPr>
          <w:p w14:paraId="245EACDF" w14:textId="77777777" w:rsidR="00D5121C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5F1AA773" w14:textId="77777777" w:rsidR="00D5121C" w:rsidRPr="00871D2B" w:rsidRDefault="009B2480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ลักษณะ</w:t>
            </w:r>
          </w:p>
        </w:tc>
        <w:tc>
          <w:tcPr>
            <w:tcW w:w="90" w:type="dxa"/>
            <w:vAlign w:val="bottom"/>
          </w:tcPr>
          <w:p w14:paraId="1C96C8B6" w14:textId="77777777" w:rsidR="00D5121C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9EB11A" w14:textId="77777777" w:rsidR="00D5121C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65FD1B1E" w14:textId="77777777" w:rsidR="00D5121C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64496" w14:textId="77777777" w:rsidR="00D5121C" w:rsidRDefault="009B2480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ในระหว่างงวด</w:t>
            </w:r>
          </w:p>
        </w:tc>
        <w:tc>
          <w:tcPr>
            <w:tcW w:w="90" w:type="dxa"/>
            <w:tcBorders>
              <w:top w:val="single" w:sz="4" w:space="0" w:color="auto"/>
              <w:right w:val="nil"/>
            </w:tcBorders>
            <w:vAlign w:val="bottom"/>
          </w:tcPr>
          <w:p w14:paraId="1D81FD8B" w14:textId="77777777" w:rsidR="00D5121C" w:rsidRPr="00871D2B" w:rsidRDefault="00D5121C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vAlign w:val="bottom"/>
          </w:tcPr>
          <w:p w14:paraId="1EE8892D" w14:textId="77777777" w:rsidR="00D5121C" w:rsidRDefault="00D5121C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D5121C" w14:paraId="0FC58103" w14:textId="77777777">
        <w:trPr>
          <w:trHeight w:val="20"/>
        </w:trPr>
        <w:tc>
          <w:tcPr>
            <w:tcW w:w="2970" w:type="dxa"/>
            <w:tcBorders>
              <w:bottom w:val="single" w:sz="4" w:space="0" w:color="auto"/>
            </w:tcBorders>
            <w:vAlign w:val="bottom"/>
          </w:tcPr>
          <w:p w14:paraId="7F5BB00F" w14:textId="632DA31D" w:rsidR="00D5121C" w:rsidRDefault="009B2480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กิจการที่เกี่ยวข้องกัน </w:t>
            </w:r>
          </w:p>
        </w:tc>
        <w:tc>
          <w:tcPr>
            <w:tcW w:w="90" w:type="dxa"/>
          </w:tcPr>
          <w:p w14:paraId="7B7E29F4" w14:textId="77777777" w:rsidR="00D5121C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21C753F" w14:textId="77777777" w:rsidR="00D5121C" w:rsidRDefault="009B2480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ความสัมพันธ์</w:t>
            </w:r>
          </w:p>
        </w:tc>
        <w:tc>
          <w:tcPr>
            <w:tcW w:w="90" w:type="dxa"/>
            <w:vAlign w:val="bottom"/>
          </w:tcPr>
          <w:p w14:paraId="08CAB241" w14:textId="77777777" w:rsidR="00D5121C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251C36" w14:textId="77777777" w:rsidR="00D5121C" w:rsidRDefault="009B2480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มกราคม</w:t>
            </w:r>
            <w:r>
              <w:rPr>
                <w:rFonts w:asciiTheme="majorBidi" w:hAnsiTheme="majorBidi" w:cstheme="majorBidi"/>
                <w:szCs w:val="24"/>
              </w:rPr>
              <w:t xml:space="preserve"> 2563</w:t>
            </w:r>
          </w:p>
        </w:tc>
        <w:tc>
          <w:tcPr>
            <w:tcW w:w="90" w:type="dxa"/>
            <w:vAlign w:val="bottom"/>
          </w:tcPr>
          <w:p w14:paraId="21B83117" w14:textId="77777777" w:rsidR="00D5121C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240014B" w14:textId="77777777" w:rsidR="00D5121C" w:rsidRDefault="009B2480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  <w:vAlign w:val="bottom"/>
          </w:tcPr>
          <w:p w14:paraId="5C7E6E17" w14:textId="77777777" w:rsidR="00D5121C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524C02" w14:textId="77777777" w:rsidR="00D5121C" w:rsidRDefault="009B2480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653AD8E4" w14:textId="77777777" w:rsidR="00D5121C" w:rsidRPr="00871D2B" w:rsidRDefault="00D5121C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vAlign w:val="bottom"/>
          </w:tcPr>
          <w:p w14:paraId="1D9F9FE3" w14:textId="77777777" w:rsidR="00D5121C" w:rsidRDefault="009B2480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มิถุนายน</w:t>
            </w:r>
            <w:r w:rsidRPr="00871D2B">
              <w:rPr>
                <w:rFonts w:asciiTheme="majorBidi" w:hAnsiTheme="majorBidi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D5121C" w14:paraId="131D1BD6" w14:textId="77777777">
        <w:trPr>
          <w:trHeight w:val="64"/>
        </w:trPr>
        <w:tc>
          <w:tcPr>
            <w:tcW w:w="2970" w:type="dxa"/>
            <w:tcBorders>
              <w:top w:val="single" w:sz="4" w:space="0" w:color="auto"/>
            </w:tcBorders>
            <w:vAlign w:val="bottom"/>
          </w:tcPr>
          <w:p w14:paraId="26F316C0" w14:textId="77777777" w:rsidR="00D5121C" w:rsidRDefault="009B2480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hint="cs"/>
                <w:spacing w:val="-6"/>
                <w:szCs w:val="24"/>
                <w:cs/>
                <w:lang w:val="en-GB"/>
              </w:rPr>
              <w:t>บริษัท</w:t>
            </w:r>
            <w:r w:rsidRPr="00871D2B">
              <w:rPr>
                <w:rFonts w:asciiTheme="majorBidi" w:hAnsiTheme="majorBidi"/>
                <w:spacing w:val="-6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pacing w:val="-6"/>
                <w:szCs w:val="24"/>
                <w:cs/>
                <w:lang w:val="en-GB"/>
              </w:rPr>
              <w:t>เอ็นเนอร์ยี่</w:t>
            </w:r>
            <w:r w:rsidRPr="00871D2B">
              <w:rPr>
                <w:rFonts w:asciiTheme="majorBidi" w:hAnsiTheme="majorBidi"/>
                <w:spacing w:val="-6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pacing w:val="-6"/>
                <w:szCs w:val="24"/>
                <w:cs/>
                <w:lang w:val="en-GB"/>
              </w:rPr>
              <w:t>ฟอร์</w:t>
            </w:r>
            <w:r w:rsidRPr="00871D2B">
              <w:rPr>
                <w:rFonts w:asciiTheme="majorBidi" w:hAnsiTheme="majorBidi"/>
                <w:spacing w:val="-6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pacing w:val="-6"/>
                <w:szCs w:val="24"/>
                <w:cs/>
                <w:lang w:val="en-GB"/>
              </w:rPr>
              <w:t>โซไซตี้</w:t>
            </w:r>
            <w:r w:rsidRPr="00871D2B">
              <w:rPr>
                <w:rFonts w:asciiTheme="majorBidi" w:hAnsiTheme="majorBidi"/>
                <w:spacing w:val="-6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pacing w:val="-6"/>
                <w:szCs w:val="24"/>
                <w:cs/>
                <w:lang w:val="en-GB"/>
              </w:rPr>
              <w:t>จำกัด</w:t>
            </w:r>
          </w:p>
        </w:tc>
        <w:tc>
          <w:tcPr>
            <w:tcW w:w="90" w:type="dxa"/>
          </w:tcPr>
          <w:p w14:paraId="56BC823D" w14:textId="77777777" w:rsidR="00D5121C" w:rsidRDefault="00D5121C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8DD4ABC" w14:textId="77777777" w:rsidR="00D5121C" w:rsidRPr="00871D2B" w:rsidRDefault="009B2480">
            <w:pPr>
              <w:spacing w:line="320" w:lineRule="exact"/>
              <w:ind w:left="-88" w:firstLine="180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7C88C956" w14:textId="77777777" w:rsidR="00D5121C" w:rsidRDefault="00D5121C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6A0ED8B" w14:textId="77777777" w:rsidR="00D5121C" w:rsidRDefault="009B2480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89,105</w:t>
            </w:r>
          </w:p>
        </w:tc>
        <w:tc>
          <w:tcPr>
            <w:tcW w:w="90" w:type="dxa"/>
            <w:vAlign w:val="bottom"/>
          </w:tcPr>
          <w:p w14:paraId="06C5A65F" w14:textId="77777777" w:rsidR="00D5121C" w:rsidRDefault="00D5121C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C38D1" w14:textId="77777777" w:rsidR="00D5121C" w:rsidRDefault="009B2480">
            <w:pPr>
              <w:spacing w:line="320" w:lineRule="exact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15,920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6C8D82" w14:textId="77777777" w:rsidR="00D5121C" w:rsidRDefault="00D5121C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D7711" w14:textId="77777777" w:rsidR="00D5121C" w:rsidRDefault="009B2480">
            <w:pPr>
              <w:spacing w:line="320" w:lineRule="exact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(7,922)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7C4D7B8C" w14:textId="77777777" w:rsidR="00D5121C" w:rsidRDefault="00D5121C">
            <w:pPr>
              <w:tabs>
                <w:tab w:val="decimal" w:pos="766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389A8CA" w14:textId="77777777" w:rsidR="00D5121C" w:rsidRDefault="009B2480">
            <w:pPr>
              <w:tabs>
                <w:tab w:val="decimal" w:pos="990"/>
              </w:tabs>
              <w:spacing w:line="320" w:lineRule="exact"/>
              <w:ind w:right="86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97,103</w:t>
            </w:r>
          </w:p>
        </w:tc>
      </w:tr>
      <w:tr w:rsidR="00D5121C" w14:paraId="57E48F51" w14:textId="77777777">
        <w:trPr>
          <w:trHeight w:val="64"/>
        </w:trPr>
        <w:tc>
          <w:tcPr>
            <w:tcW w:w="2970" w:type="dxa"/>
            <w:vAlign w:val="bottom"/>
          </w:tcPr>
          <w:p w14:paraId="5EC19B09" w14:textId="77777777" w:rsidR="00D5121C" w:rsidRDefault="009B2480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ajorBidi" w:hAnsiTheme="majorBidi"/>
                <w:spacing w:val="-6"/>
                <w:szCs w:val="24"/>
                <w:cs/>
              </w:rPr>
            </w:pPr>
            <w:r w:rsidRPr="00871D2B">
              <w:rPr>
                <w:rFonts w:asciiTheme="majorBidi" w:hAnsiTheme="majorBidi" w:hint="cs"/>
                <w:spacing w:val="-6"/>
                <w:szCs w:val="24"/>
                <w:cs/>
                <w:lang w:val="en-GB"/>
              </w:rPr>
              <w:t>บริษัท เอ็นเนอร์ยี่ รีโวลูชั่น จำกัด</w:t>
            </w:r>
          </w:p>
        </w:tc>
        <w:tc>
          <w:tcPr>
            <w:tcW w:w="90" w:type="dxa"/>
          </w:tcPr>
          <w:p w14:paraId="44658E3F" w14:textId="77777777" w:rsidR="00D5121C" w:rsidRDefault="00D5121C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070EE8E6" w14:textId="77777777" w:rsidR="00D5121C" w:rsidRPr="00871D2B" w:rsidRDefault="009B2480">
            <w:pPr>
              <w:spacing w:line="320" w:lineRule="exact"/>
              <w:ind w:left="-88" w:firstLine="180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62096325" w14:textId="77777777" w:rsidR="00D5121C" w:rsidRDefault="00D5121C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D2D66FF" w14:textId="77777777" w:rsidR="00D5121C" w:rsidRDefault="009B2480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 w:hint="cs"/>
                <w:szCs w:val="24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71D51555" w14:textId="77777777" w:rsidR="00D5121C" w:rsidRDefault="00D5121C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A04FC6" w14:textId="77777777" w:rsidR="00D5121C" w:rsidRDefault="009B2480">
            <w:pPr>
              <w:spacing w:line="320" w:lineRule="exact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4,150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211601" w14:textId="77777777" w:rsidR="00D5121C" w:rsidRDefault="00D5121C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55EB3F" w14:textId="77777777" w:rsidR="00D5121C" w:rsidRDefault="009B2480">
            <w:pPr>
              <w:spacing w:line="320" w:lineRule="exact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(300)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222EA349" w14:textId="77777777" w:rsidR="00D5121C" w:rsidRDefault="00D5121C">
            <w:pPr>
              <w:tabs>
                <w:tab w:val="decimal" w:pos="766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bottom"/>
          </w:tcPr>
          <w:p w14:paraId="723AE15D" w14:textId="77777777" w:rsidR="00D5121C" w:rsidRDefault="009B2480">
            <w:pPr>
              <w:tabs>
                <w:tab w:val="decimal" w:pos="990"/>
              </w:tabs>
              <w:spacing w:line="320" w:lineRule="exact"/>
              <w:ind w:right="86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3,850</w:t>
            </w:r>
          </w:p>
        </w:tc>
      </w:tr>
      <w:tr w:rsidR="00D5121C" w14:paraId="1DE12C3B" w14:textId="77777777">
        <w:trPr>
          <w:trHeight w:val="64"/>
        </w:trPr>
        <w:tc>
          <w:tcPr>
            <w:tcW w:w="2970" w:type="dxa"/>
            <w:vAlign w:val="bottom"/>
          </w:tcPr>
          <w:p w14:paraId="765AEADE" w14:textId="77777777" w:rsidR="00D5121C" w:rsidRDefault="009B2480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ajorBidi" w:hAnsiTheme="majorBidi"/>
                <w:spacing w:val="-6"/>
                <w:szCs w:val="24"/>
                <w:cs/>
              </w:rPr>
            </w:pPr>
            <w:r w:rsidRPr="00871D2B">
              <w:rPr>
                <w:rFonts w:asciiTheme="majorBidi" w:hAnsiTheme="majorBidi" w:hint="cs"/>
                <w:spacing w:val="-6"/>
                <w:szCs w:val="24"/>
                <w:cs/>
                <w:lang w:val="en-GB"/>
              </w:rPr>
              <w:t>บริษัท ยูนิเวอร์แซล เวสต์ แมเนจเม้นท์ จำกัด</w:t>
            </w:r>
          </w:p>
        </w:tc>
        <w:tc>
          <w:tcPr>
            <w:tcW w:w="90" w:type="dxa"/>
          </w:tcPr>
          <w:p w14:paraId="18F13BB0" w14:textId="77777777" w:rsidR="00D5121C" w:rsidRDefault="00D5121C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798B9E49" w14:textId="77777777" w:rsidR="00D5121C" w:rsidRPr="00871D2B" w:rsidRDefault="009B2480">
            <w:pPr>
              <w:spacing w:line="320" w:lineRule="exact"/>
              <w:ind w:left="-88" w:firstLine="180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7C443E11" w14:textId="77777777" w:rsidR="00D5121C" w:rsidRDefault="00D5121C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10E1393" w14:textId="77777777" w:rsidR="00D5121C" w:rsidRDefault="009B2480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 w:hint="cs"/>
                <w:szCs w:val="24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7411E2EA" w14:textId="77777777" w:rsidR="00D5121C" w:rsidRDefault="00D5121C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3B1627" w14:textId="77777777" w:rsidR="00D5121C" w:rsidRDefault="009B2480">
            <w:pPr>
              <w:spacing w:line="320" w:lineRule="exact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90,800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CDCCC8" w14:textId="77777777" w:rsidR="00D5121C" w:rsidRDefault="00D5121C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35DCD1" w14:textId="77777777" w:rsidR="00D5121C" w:rsidRDefault="009B2480">
            <w:pPr>
              <w:spacing w:line="320" w:lineRule="exact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(60,000)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1564EE55" w14:textId="77777777" w:rsidR="00D5121C" w:rsidRDefault="00D5121C">
            <w:pPr>
              <w:tabs>
                <w:tab w:val="decimal" w:pos="766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bottom"/>
          </w:tcPr>
          <w:p w14:paraId="5C17F364" w14:textId="77777777" w:rsidR="00D5121C" w:rsidRDefault="009B2480">
            <w:pPr>
              <w:tabs>
                <w:tab w:val="decimal" w:pos="990"/>
              </w:tabs>
              <w:spacing w:line="320" w:lineRule="exact"/>
              <w:ind w:right="86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30,800</w:t>
            </w:r>
          </w:p>
        </w:tc>
      </w:tr>
      <w:tr w:rsidR="00D5121C" w14:paraId="50D1DC10" w14:textId="77777777">
        <w:trPr>
          <w:trHeight w:val="20"/>
        </w:trPr>
        <w:tc>
          <w:tcPr>
            <w:tcW w:w="2970" w:type="dxa"/>
            <w:vAlign w:val="bottom"/>
          </w:tcPr>
          <w:p w14:paraId="626A924C" w14:textId="77777777" w:rsidR="00D5121C" w:rsidRDefault="009B2480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871D2B">
              <w:rPr>
                <w:rFonts w:asciiTheme="majorBidi" w:hAnsiTheme="majorBidi" w:cstheme="majorBidi"/>
                <w:b/>
                <w:bCs/>
                <w:spacing w:val="-6"/>
                <w:szCs w:val="24"/>
                <w:cs/>
                <w:lang w:val="en-GB"/>
              </w:rPr>
              <w:t>รวม</w:t>
            </w:r>
          </w:p>
        </w:tc>
        <w:tc>
          <w:tcPr>
            <w:tcW w:w="90" w:type="dxa"/>
          </w:tcPr>
          <w:p w14:paraId="2D7B56A9" w14:textId="77777777" w:rsidR="00D5121C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FB85E32" w14:textId="77777777" w:rsidR="00D5121C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F0284FA" w14:textId="77777777" w:rsidR="00D5121C" w:rsidRDefault="00D5121C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41201" w14:textId="77777777" w:rsidR="00D5121C" w:rsidRDefault="009B2480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89,105</w:t>
            </w:r>
          </w:p>
        </w:tc>
        <w:tc>
          <w:tcPr>
            <w:tcW w:w="90" w:type="dxa"/>
            <w:vAlign w:val="bottom"/>
          </w:tcPr>
          <w:p w14:paraId="0D23B07E" w14:textId="77777777" w:rsidR="00D5121C" w:rsidRDefault="00D5121C">
            <w:pPr>
              <w:tabs>
                <w:tab w:val="decimal" w:pos="795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369CA1" w14:textId="77777777" w:rsidR="00D5121C" w:rsidRDefault="009B2480">
            <w:pPr>
              <w:spacing w:line="320" w:lineRule="exact"/>
              <w:ind w:right="86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110,870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239193" w14:textId="77777777" w:rsidR="00D5121C" w:rsidRDefault="00D5121C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947A03" w14:textId="77777777" w:rsidR="00D5121C" w:rsidRDefault="009B2480">
            <w:pPr>
              <w:spacing w:line="320" w:lineRule="exact"/>
              <w:ind w:right="86"/>
              <w:jc w:val="right"/>
              <w:rPr>
                <w:rFonts w:asciiTheme="majorBidi" w:eastAsia="Times New Roman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(68,222)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2919951D" w14:textId="77777777" w:rsidR="00D5121C" w:rsidRDefault="00D5121C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57A5313" w14:textId="77777777" w:rsidR="00D5121C" w:rsidRDefault="009B2480">
            <w:pPr>
              <w:tabs>
                <w:tab w:val="decimal" w:pos="990"/>
              </w:tabs>
              <w:spacing w:line="320" w:lineRule="exact"/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131,753</w:t>
            </w:r>
          </w:p>
        </w:tc>
      </w:tr>
    </w:tbl>
    <w:p w14:paraId="1DF43BB0" w14:textId="77777777" w:rsidR="00D5121C" w:rsidRDefault="00D5121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3DA29BAA" w14:textId="77777777" w:rsidR="00D5121C" w:rsidRDefault="00D5121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223AA299" w14:textId="77777777" w:rsidR="00D5121C" w:rsidRDefault="00D5121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3E7C9941" w14:textId="77777777" w:rsidR="00D5121C" w:rsidRDefault="00D5121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4D102C01" w14:textId="77777777" w:rsidR="00D5121C" w:rsidRDefault="00D5121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0074F098" w14:textId="77777777" w:rsidR="00D5121C" w:rsidRDefault="00D5121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213E9C9C" w14:textId="77777777" w:rsidR="00D5121C" w:rsidRDefault="00D5121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7A0AD8A6" w14:textId="0174C122" w:rsidR="00D5121C" w:rsidRDefault="00D5121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1025F739" w14:textId="77777777" w:rsidR="00D5121C" w:rsidRDefault="009B2480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ค่าตอบแทนกรรมการและผู้บริหาร</w:t>
      </w:r>
    </w:p>
    <w:p w14:paraId="1B89ECAC" w14:textId="2273A4D2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ในระหว่างงวดสามเดือน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และหกเดือน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สิ้นสุดวันที่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มิถุนายน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และ</w:t>
      </w:r>
      <w:r w:rsidR="00E710B8" w:rsidRPr="00871D2B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>บริษัทและบริษัทย่อยมีค่าใช้จ่ายผลประโยชน์พนักงานที่ให้แก่กรรมการและผู้บริหาร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170"/>
        <w:gridCol w:w="90"/>
        <w:gridCol w:w="1170"/>
        <w:gridCol w:w="90"/>
        <w:gridCol w:w="1170"/>
      </w:tblGrid>
      <w:tr w:rsidR="00D5121C" w14:paraId="19807FA9" w14:textId="77777777">
        <w:tc>
          <w:tcPr>
            <w:tcW w:w="4140" w:type="dxa"/>
            <w:vAlign w:val="bottom"/>
          </w:tcPr>
          <w:p w14:paraId="15494759" w14:textId="77777777" w:rsidR="00D5121C" w:rsidRDefault="00D5121C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3742D209" w14:textId="77777777" w:rsidR="00D5121C" w:rsidRPr="00871D2B" w:rsidRDefault="009B2480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aps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  <w:t>หน่วย: พันบาท)</w:t>
            </w:r>
          </w:p>
        </w:tc>
      </w:tr>
      <w:tr w:rsidR="00D5121C" w14:paraId="15A4341E" w14:textId="77777777">
        <w:tc>
          <w:tcPr>
            <w:tcW w:w="4140" w:type="dxa"/>
            <w:vAlign w:val="bottom"/>
          </w:tcPr>
          <w:p w14:paraId="71AE2872" w14:textId="77777777" w:rsidR="00D5121C" w:rsidRDefault="00D5121C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41528424" w14:textId="77777777" w:rsidR="00D5121C" w:rsidRPr="00871D2B" w:rsidRDefault="009B2480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28"/>
              </w:rPr>
              <w:t>30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มิถุนายน</w:t>
            </w:r>
          </w:p>
        </w:tc>
      </w:tr>
      <w:tr w:rsidR="00D5121C" w14:paraId="48E1DB11" w14:textId="77777777">
        <w:tc>
          <w:tcPr>
            <w:tcW w:w="4140" w:type="dxa"/>
            <w:vAlign w:val="bottom"/>
          </w:tcPr>
          <w:p w14:paraId="577030F9" w14:textId="77777777" w:rsidR="00D5121C" w:rsidRDefault="00D5121C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3A4A4" w14:textId="77777777" w:rsidR="00D5121C" w:rsidRDefault="009B2480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A9FD56F" w14:textId="77777777" w:rsidR="00D5121C" w:rsidRDefault="00D5121C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BE376" w14:textId="77777777" w:rsidR="00D5121C" w:rsidRDefault="009B2480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06F91395" w14:textId="77777777">
        <w:tc>
          <w:tcPr>
            <w:tcW w:w="4140" w:type="dxa"/>
            <w:vAlign w:val="bottom"/>
          </w:tcPr>
          <w:p w14:paraId="1B9DF3AB" w14:textId="77777777" w:rsidR="00D5121C" w:rsidRDefault="00D5121C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99AE75" w14:textId="77777777" w:rsidR="00D5121C" w:rsidRDefault="009B2480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3C66EFC" w14:textId="77777777" w:rsidR="00D5121C" w:rsidRDefault="00D5121C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C8108" w14:textId="77777777" w:rsidR="00D5121C" w:rsidRDefault="009B2480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450ECE52" w14:textId="77777777" w:rsidR="00D5121C" w:rsidRDefault="00D5121C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E0564" w14:textId="77777777" w:rsidR="00D5121C" w:rsidRDefault="009B2480">
            <w:pPr>
              <w:ind w:right="-43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08F1B2DC" w14:textId="77777777" w:rsidR="00D5121C" w:rsidRDefault="00D5121C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75A1E" w14:textId="77777777" w:rsidR="00D5121C" w:rsidRDefault="009B2480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5121C" w14:paraId="7C5D5454" w14:textId="77777777">
        <w:trPr>
          <w:trHeight w:val="431"/>
        </w:trPr>
        <w:tc>
          <w:tcPr>
            <w:tcW w:w="4140" w:type="dxa"/>
            <w:shd w:val="clear" w:color="auto" w:fill="auto"/>
            <w:vAlign w:val="center"/>
          </w:tcPr>
          <w:p w14:paraId="1C70F713" w14:textId="77777777" w:rsidR="00D5121C" w:rsidRDefault="009B2480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3535E" w14:textId="77777777" w:rsidR="00D5121C" w:rsidRDefault="009B248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7,608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621138" w14:textId="77777777" w:rsidR="00D5121C" w:rsidRDefault="00D5121C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B638B" w14:textId="5E8AEE61" w:rsidR="00D5121C" w:rsidRPr="008C5CE9" w:rsidRDefault="0091026C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8C5CE9">
              <w:rPr>
                <w:rFonts w:ascii="Angsana New" w:hAnsi="Angsana New"/>
                <w:sz w:val="28"/>
              </w:rPr>
              <w:t>10,685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6688F0" w14:textId="77777777" w:rsidR="00D5121C" w:rsidRDefault="00D5121C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036EF" w14:textId="77777777" w:rsidR="00D5121C" w:rsidRDefault="009B2480">
            <w:pPr>
              <w:tabs>
                <w:tab w:val="decimal" w:pos="989"/>
              </w:tabs>
              <w:ind w:right="18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3,073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68224E" w14:textId="77777777" w:rsidR="00D5121C" w:rsidRDefault="00D5121C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F8B5A5" w14:textId="77777777" w:rsidR="00D5121C" w:rsidRDefault="009B2480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4,020</w:t>
            </w:r>
          </w:p>
        </w:tc>
      </w:tr>
      <w:tr w:rsidR="00D5121C" w14:paraId="4E45354B" w14:textId="77777777">
        <w:trPr>
          <w:trHeight w:val="360"/>
        </w:trPr>
        <w:tc>
          <w:tcPr>
            <w:tcW w:w="4140" w:type="dxa"/>
            <w:shd w:val="clear" w:color="auto" w:fill="auto"/>
            <w:vAlign w:val="center"/>
          </w:tcPr>
          <w:p w14:paraId="23790F1B" w14:textId="77777777" w:rsidR="00D5121C" w:rsidRDefault="009B2480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54A8F" w14:textId="77777777" w:rsidR="00D5121C" w:rsidRDefault="009B248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1,473</w:t>
            </w:r>
          </w:p>
        </w:tc>
        <w:tc>
          <w:tcPr>
            <w:tcW w:w="90" w:type="dxa"/>
            <w:shd w:val="clear" w:color="auto" w:fill="auto"/>
          </w:tcPr>
          <w:p w14:paraId="5B4A424A" w14:textId="77777777" w:rsidR="00D5121C" w:rsidRDefault="00D5121C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DF1EA" w14:textId="66B00135" w:rsidR="00D5121C" w:rsidRPr="008C5CE9" w:rsidRDefault="009B248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8C5CE9">
              <w:rPr>
                <w:rFonts w:ascii="Angsana New" w:hAnsi="Angsana New"/>
                <w:sz w:val="28"/>
              </w:rPr>
              <w:t>90</w:t>
            </w:r>
            <w:r w:rsidR="0091026C" w:rsidRPr="008C5CE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F968077" w14:textId="77777777" w:rsidR="00D5121C" w:rsidRDefault="00D5121C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B22A3" w14:textId="1C0E44A7" w:rsidR="00D5121C" w:rsidRDefault="009B2480">
            <w:pPr>
              <w:tabs>
                <w:tab w:val="decimal" w:pos="989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</w:t>
            </w:r>
            <w:r w:rsidR="00754113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0AFC6CAF" w14:textId="77777777" w:rsidR="00D5121C" w:rsidRDefault="00D5121C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22229" w14:textId="77777777" w:rsidR="00D5121C" w:rsidRDefault="009B2480">
            <w:pPr>
              <w:tabs>
                <w:tab w:val="decimal" w:pos="945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</w:t>
            </w:r>
          </w:p>
        </w:tc>
      </w:tr>
      <w:tr w:rsidR="00D5121C" w14:paraId="0AA17BC2" w14:textId="77777777">
        <w:tc>
          <w:tcPr>
            <w:tcW w:w="4140" w:type="dxa"/>
            <w:shd w:val="clear" w:color="auto" w:fill="auto"/>
            <w:vAlign w:val="center"/>
          </w:tcPr>
          <w:p w14:paraId="501A5324" w14:textId="77777777" w:rsidR="00D5121C" w:rsidRDefault="009B2480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45E34" w14:textId="77777777" w:rsidR="00D5121C" w:rsidRDefault="009B248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9,081</w:t>
            </w:r>
          </w:p>
        </w:tc>
        <w:tc>
          <w:tcPr>
            <w:tcW w:w="90" w:type="dxa"/>
            <w:shd w:val="clear" w:color="auto" w:fill="auto"/>
          </w:tcPr>
          <w:p w14:paraId="65CEA75D" w14:textId="77777777" w:rsidR="00D5121C" w:rsidRDefault="00D5121C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F776A6" w14:textId="64F73604" w:rsidR="00D5121C" w:rsidRPr="008C5CE9" w:rsidRDefault="009B248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C5CE9">
              <w:rPr>
                <w:rFonts w:ascii="Angsana New" w:hAnsi="Angsana New"/>
                <w:b/>
                <w:bCs/>
                <w:sz w:val="28"/>
              </w:rPr>
              <w:t>1</w:t>
            </w:r>
            <w:r w:rsidR="0091026C" w:rsidRPr="008C5CE9">
              <w:rPr>
                <w:rFonts w:ascii="Angsana New" w:hAnsi="Angsana New"/>
                <w:b/>
                <w:bCs/>
                <w:sz w:val="28"/>
              </w:rPr>
              <w:t>1,588</w:t>
            </w:r>
          </w:p>
        </w:tc>
        <w:tc>
          <w:tcPr>
            <w:tcW w:w="90" w:type="dxa"/>
            <w:shd w:val="clear" w:color="auto" w:fill="auto"/>
          </w:tcPr>
          <w:p w14:paraId="078F8C4F" w14:textId="77777777" w:rsidR="00D5121C" w:rsidRDefault="00D5121C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06698C" w14:textId="63F63D6B" w:rsidR="00D5121C" w:rsidRDefault="009B2480">
            <w:pPr>
              <w:tabs>
                <w:tab w:val="decimal" w:pos="989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3,3</w:t>
            </w:r>
            <w:r w:rsidR="00754113">
              <w:rPr>
                <w:rFonts w:asciiTheme="majorBidi" w:hAnsiTheme="majorBidi" w:cstheme="majorBidi"/>
                <w:b/>
                <w:bCs/>
                <w:sz w:val="28"/>
              </w:rPr>
              <w:t>80</w:t>
            </w:r>
          </w:p>
        </w:tc>
        <w:tc>
          <w:tcPr>
            <w:tcW w:w="90" w:type="dxa"/>
            <w:shd w:val="clear" w:color="auto" w:fill="auto"/>
          </w:tcPr>
          <w:p w14:paraId="760BF832" w14:textId="77777777" w:rsidR="00D5121C" w:rsidRDefault="00D5121C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3D9C49" w14:textId="77777777" w:rsidR="00D5121C" w:rsidRDefault="009B2480">
            <w:pPr>
              <w:tabs>
                <w:tab w:val="decimal" w:pos="927"/>
              </w:tabs>
              <w:ind w:left="-108" w:right="90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4,066</w:t>
            </w:r>
          </w:p>
        </w:tc>
      </w:tr>
      <w:tr w:rsidR="00D5121C" w14:paraId="3B84663F" w14:textId="77777777">
        <w:tc>
          <w:tcPr>
            <w:tcW w:w="4140" w:type="dxa"/>
            <w:vAlign w:val="bottom"/>
          </w:tcPr>
          <w:p w14:paraId="016E2F3D" w14:textId="77777777" w:rsidR="00D5121C" w:rsidRDefault="00D5121C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7B16FA11" w14:textId="1D9F347A" w:rsidR="00D5121C" w:rsidRPr="00871D2B" w:rsidRDefault="00D5121C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</w:pPr>
          </w:p>
        </w:tc>
      </w:tr>
      <w:tr w:rsidR="00394A2F" w14:paraId="61F9A65F" w14:textId="77777777">
        <w:tc>
          <w:tcPr>
            <w:tcW w:w="4140" w:type="dxa"/>
            <w:vAlign w:val="bottom"/>
          </w:tcPr>
          <w:p w14:paraId="0DEEAF7F" w14:textId="77777777" w:rsidR="00394A2F" w:rsidRDefault="00394A2F" w:rsidP="00394A2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8CF40E7" w14:textId="22135A00" w:rsidR="00394A2F" w:rsidRPr="00871D2B" w:rsidRDefault="00394A2F" w:rsidP="00394A2F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aps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  <w:t>หน่วย: พันบาท)</w:t>
            </w:r>
          </w:p>
        </w:tc>
      </w:tr>
      <w:tr w:rsidR="00394A2F" w14:paraId="701A73F2" w14:textId="77777777">
        <w:tc>
          <w:tcPr>
            <w:tcW w:w="4140" w:type="dxa"/>
            <w:vAlign w:val="bottom"/>
          </w:tcPr>
          <w:p w14:paraId="61535EDE" w14:textId="77777777" w:rsidR="00394A2F" w:rsidRDefault="00394A2F" w:rsidP="00394A2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566B5EA3" w14:textId="77777777" w:rsidR="00394A2F" w:rsidRPr="00871D2B" w:rsidRDefault="00394A2F" w:rsidP="00394A2F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หก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8"/>
              </w:rPr>
              <w:t>30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มิถุนายน</w:t>
            </w:r>
          </w:p>
        </w:tc>
      </w:tr>
      <w:tr w:rsidR="00394A2F" w14:paraId="46C5DEC3" w14:textId="77777777">
        <w:tc>
          <w:tcPr>
            <w:tcW w:w="4140" w:type="dxa"/>
            <w:vAlign w:val="bottom"/>
          </w:tcPr>
          <w:p w14:paraId="41DEF7DC" w14:textId="77777777" w:rsidR="00394A2F" w:rsidRDefault="00394A2F" w:rsidP="00394A2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790F6" w14:textId="77777777" w:rsidR="00394A2F" w:rsidRDefault="00394A2F" w:rsidP="00394A2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5E0DF44" w14:textId="77777777" w:rsidR="00394A2F" w:rsidRDefault="00394A2F" w:rsidP="00394A2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E232DA" w14:textId="77777777" w:rsidR="00394A2F" w:rsidRDefault="00394A2F" w:rsidP="00394A2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394A2F" w14:paraId="04C99F15" w14:textId="77777777">
        <w:tc>
          <w:tcPr>
            <w:tcW w:w="4140" w:type="dxa"/>
            <w:vAlign w:val="bottom"/>
          </w:tcPr>
          <w:p w14:paraId="2FFFCB90" w14:textId="77777777" w:rsidR="00394A2F" w:rsidRDefault="00394A2F" w:rsidP="00394A2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11C4C" w14:textId="77777777" w:rsidR="00394A2F" w:rsidRDefault="00394A2F" w:rsidP="00394A2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E173FF1" w14:textId="77777777" w:rsidR="00394A2F" w:rsidRDefault="00394A2F" w:rsidP="00394A2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CBA19" w14:textId="77777777" w:rsidR="00394A2F" w:rsidRDefault="00394A2F" w:rsidP="00394A2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767C2EBD" w14:textId="77777777" w:rsidR="00394A2F" w:rsidRDefault="00394A2F" w:rsidP="00394A2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A0AD0" w14:textId="77777777" w:rsidR="00394A2F" w:rsidRDefault="00394A2F" w:rsidP="00394A2F">
            <w:pPr>
              <w:ind w:right="-43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231D94AC" w14:textId="77777777" w:rsidR="00394A2F" w:rsidRDefault="00394A2F" w:rsidP="00394A2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D4C6C" w14:textId="77777777" w:rsidR="00394A2F" w:rsidRDefault="00394A2F" w:rsidP="00394A2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394A2F" w14:paraId="2AF850EC" w14:textId="77777777">
        <w:trPr>
          <w:trHeight w:val="431"/>
        </w:trPr>
        <w:tc>
          <w:tcPr>
            <w:tcW w:w="4140" w:type="dxa"/>
            <w:shd w:val="clear" w:color="auto" w:fill="auto"/>
            <w:vAlign w:val="center"/>
          </w:tcPr>
          <w:p w14:paraId="45E8A5EC" w14:textId="77777777" w:rsidR="00394A2F" w:rsidRDefault="00394A2F" w:rsidP="00394A2F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2188B" w14:textId="77777777" w:rsidR="00394A2F" w:rsidRDefault="00394A2F" w:rsidP="00394A2F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17,371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E43CC0" w14:textId="77777777" w:rsidR="00394A2F" w:rsidRDefault="00394A2F" w:rsidP="00394A2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B6AB2" w14:textId="77777777" w:rsidR="00394A2F" w:rsidRDefault="00394A2F" w:rsidP="00394A2F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18,781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38D314" w14:textId="77777777" w:rsidR="00394A2F" w:rsidRDefault="00394A2F" w:rsidP="00394A2F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68ABE" w14:textId="77777777" w:rsidR="00394A2F" w:rsidRDefault="00394A2F" w:rsidP="00394A2F">
            <w:pPr>
              <w:tabs>
                <w:tab w:val="decimal" w:pos="989"/>
              </w:tabs>
              <w:ind w:right="18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6,545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058B1E" w14:textId="77777777" w:rsidR="00394A2F" w:rsidRDefault="00394A2F" w:rsidP="00394A2F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B6CD8D" w14:textId="77777777" w:rsidR="00394A2F" w:rsidRDefault="00394A2F" w:rsidP="00394A2F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6,277</w:t>
            </w:r>
          </w:p>
        </w:tc>
      </w:tr>
      <w:tr w:rsidR="00394A2F" w14:paraId="155AE586" w14:textId="77777777">
        <w:trPr>
          <w:trHeight w:val="360"/>
        </w:trPr>
        <w:tc>
          <w:tcPr>
            <w:tcW w:w="4140" w:type="dxa"/>
            <w:shd w:val="clear" w:color="auto" w:fill="auto"/>
            <w:vAlign w:val="center"/>
          </w:tcPr>
          <w:p w14:paraId="13453824" w14:textId="77777777" w:rsidR="00394A2F" w:rsidRDefault="00394A2F" w:rsidP="00394A2F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77EB7" w14:textId="77777777" w:rsidR="00394A2F" w:rsidRDefault="00394A2F" w:rsidP="00394A2F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2,946</w:t>
            </w:r>
          </w:p>
        </w:tc>
        <w:tc>
          <w:tcPr>
            <w:tcW w:w="90" w:type="dxa"/>
            <w:shd w:val="clear" w:color="auto" w:fill="auto"/>
          </w:tcPr>
          <w:p w14:paraId="261510D1" w14:textId="77777777" w:rsidR="00394A2F" w:rsidRDefault="00394A2F" w:rsidP="00394A2F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2EFB4" w14:textId="77777777" w:rsidR="00394A2F" w:rsidRDefault="00394A2F" w:rsidP="00394A2F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1,806</w:t>
            </w:r>
          </w:p>
        </w:tc>
        <w:tc>
          <w:tcPr>
            <w:tcW w:w="90" w:type="dxa"/>
            <w:shd w:val="clear" w:color="auto" w:fill="auto"/>
          </w:tcPr>
          <w:p w14:paraId="6A2294B2" w14:textId="77777777" w:rsidR="00394A2F" w:rsidRDefault="00394A2F" w:rsidP="00394A2F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F555E" w14:textId="77777777" w:rsidR="00394A2F" w:rsidRDefault="00394A2F" w:rsidP="00394A2F">
            <w:pPr>
              <w:tabs>
                <w:tab w:val="decimal" w:pos="989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613</w:t>
            </w:r>
          </w:p>
        </w:tc>
        <w:tc>
          <w:tcPr>
            <w:tcW w:w="90" w:type="dxa"/>
            <w:shd w:val="clear" w:color="auto" w:fill="auto"/>
          </w:tcPr>
          <w:p w14:paraId="206AD5C9" w14:textId="77777777" w:rsidR="00394A2F" w:rsidRDefault="00394A2F" w:rsidP="00394A2F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8434E" w14:textId="77777777" w:rsidR="00394A2F" w:rsidRDefault="00394A2F" w:rsidP="00394A2F">
            <w:pPr>
              <w:tabs>
                <w:tab w:val="decimal" w:pos="945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</w:t>
            </w:r>
          </w:p>
        </w:tc>
      </w:tr>
      <w:tr w:rsidR="00394A2F" w14:paraId="44AC534C" w14:textId="77777777">
        <w:tc>
          <w:tcPr>
            <w:tcW w:w="4140" w:type="dxa"/>
            <w:shd w:val="clear" w:color="auto" w:fill="auto"/>
            <w:vAlign w:val="center"/>
          </w:tcPr>
          <w:p w14:paraId="5B240584" w14:textId="77777777" w:rsidR="00394A2F" w:rsidRDefault="00394A2F" w:rsidP="00394A2F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F48FDE" w14:textId="52FD65B3" w:rsidR="00394A2F" w:rsidRDefault="00394A2F" w:rsidP="00394A2F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20,31</w:t>
            </w:r>
            <w:r w:rsidR="00A44C78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343FF53E" w14:textId="77777777" w:rsidR="00394A2F" w:rsidRDefault="00394A2F" w:rsidP="00394A2F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B00AD7" w14:textId="77777777" w:rsidR="00394A2F" w:rsidRDefault="00394A2F" w:rsidP="00394A2F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 w:hint="eastAsia"/>
                <w:b/>
                <w:bCs/>
                <w:sz w:val="28"/>
              </w:rPr>
              <w:t>20,587</w:t>
            </w:r>
          </w:p>
        </w:tc>
        <w:tc>
          <w:tcPr>
            <w:tcW w:w="90" w:type="dxa"/>
            <w:shd w:val="clear" w:color="auto" w:fill="auto"/>
          </w:tcPr>
          <w:p w14:paraId="409CA03D" w14:textId="77777777" w:rsidR="00394A2F" w:rsidRDefault="00394A2F" w:rsidP="00394A2F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BC1E99" w14:textId="77777777" w:rsidR="00394A2F" w:rsidRDefault="00394A2F" w:rsidP="00394A2F">
            <w:pPr>
              <w:tabs>
                <w:tab w:val="decimal" w:pos="989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7,158</w:t>
            </w:r>
          </w:p>
        </w:tc>
        <w:tc>
          <w:tcPr>
            <w:tcW w:w="90" w:type="dxa"/>
            <w:shd w:val="clear" w:color="auto" w:fill="auto"/>
          </w:tcPr>
          <w:p w14:paraId="72EEB6A2" w14:textId="77777777" w:rsidR="00394A2F" w:rsidRDefault="00394A2F" w:rsidP="00394A2F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E16A00" w14:textId="77777777" w:rsidR="00394A2F" w:rsidRDefault="00394A2F" w:rsidP="00394A2F">
            <w:pPr>
              <w:tabs>
                <w:tab w:val="decimal" w:pos="927"/>
              </w:tabs>
              <w:ind w:left="-108" w:right="90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eastAsia"/>
                <w:b/>
                <w:bCs/>
                <w:sz w:val="28"/>
              </w:rPr>
              <w:t>6,369</w:t>
            </w:r>
          </w:p>
        </w:tc>
      </w:tr>
    </w:tbl>
    <w:p w14:paraId="22046786" w14:textId="77777777" w:rsidR="00D5121C" w:rsidRPr="00871D2B" w:rsidRDefault="009B248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360" w:right="-43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ภาระค้ำประกันกับกิจการที่เกี่ยวข้องกัน</w:t>
      </w:r>
    </w:p>
    <w:p w14:paraId="1E043C26" w14:textId="5E336668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บริษัทมีภาระการค้ำประกันให้กับกิจการที่เกี่ยวข้องกันตามที่กล่าวไว้ในหมายเหตุประกอบงบการเงิน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ข้อ </w:t>
      </w:r>
      <w:r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1026C">
        <w:rPr>
          <w:rFonts w:asciiTheme="majorBidi" w:hAnsiTheme="majorBidi" w:cstheme="majorBidi"/>
          <w:color w:val="000000"/>
          <w:spacing w:val="-2"/>
          <w:sz w:val="28"/>
        </w:rPr>
        <w:t>3</w:t>
      </w:r>
      <w:r>
        <w:rPr>
          <w:rFonts w:asciiTheme="majorBidi" w:hAnsiTheme="majorBidi" w:cstheme="majorBidi"/>
          <w:color w:val="000000"/>
          <w:spacing w:val="-2"/>
          <w:sz w:val="28"/>
        </w:rPr>
        <w:t>.2.2</w:t>
      </w:r>
    </w:p>
    <w:p w14:paraId="238447B0" w14:textId="77777777" w:rsidR="00D5121C" w:rsidRPr="00871D2B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  <w:cs/>
          <w:lang w:val="en-GB"/>
        </w:rPr>
      </w:pPr>
      <w:bookmarkStart w:id="2" w:name="_Hlk39673225"/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ข้อมูลเพิ่มเติมเกี่ยวกับกระแสเงินสด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4BEE229" w14:textId="77777777" w:rsidR="00D5121C" w:rsidRDefault="009B2480">
      <w:pPr>
        <w:tabs>
          <w:tab w:val="left" w:pos="450"/>
          <w:tab w:val="left" w:pos="630"/>
        </w:tabs>
        <w:spacing w:before="120"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</w:rPr>
        <w:t>8.1    </w:t>
      </w:r>
      <w:r w:rsidRPr="00871D2B">
        <w:rPr>
          <w:rFonts w:asciiTheme="majorBidi" w:hAnsiTheme="majorBidi" w:cstheme="majorBidi"/>
          <w:color w:val="000000" w:themeColor="text1"/>
          <w:spacing w:val="-2"/>
          <w:sz w:val="28"/>
          <w:cs/>
          <w:lang w:val="en-GB"/>
        </w:rPr>
        <w:t xml:space="preserve">เงินสดและรายการเทียบเท่าเงินสด ณ วันที่ 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>30</w:t>
      </w:r>
      <w:r w:rsidRPr="00871D2B">
        <w:rPr>
          <w:rFonts w:asciiTheme="majorBidi" w:hAnsiTheme="majorBidi" w:cstheme="majorBidi"/>
          <w:color w:val="000000" w:themeColor="text1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 w:themeColor="text1"/>
          <w:spacing w:val="-2"/>
          <w:sz w:val="28"/>
          <w:cs/>
          <w:lang w:val="en-GB"/>
        </w:rPr>
        <w:t>มิถุนายน</w:t>
      </w:r>
      <w:r w:rsidRPr="00871D2B">
        <w:rPr>
          <w:rFonts w:asciiTheme="majorBidi" w:hAnsiTheme="majorBidi" w:cstheme="majorBidi"/>
          <w:color w:val="000000" w:themeColor="text1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>2563</w:t>
      </w:r>
      <w:r w:rsidRPr="00871D2B">
        <w:rPr>
          <w:rFonts w:asciiTheme="majorBidi" w:hAnsiTheme="majorBidi" w:cstheme="majorBidi"/>
          <w:color w:val="000000" w:themeColor="text1"/>
          <w:spacing w:val="-2"/>
          <w:sz w:val="28"/>
          <w:cs/>
          <w:lang w:val="en-GB"/>
        </w:rPr>
        <w:t xml:space="preserve"> และวันที่ 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>31</w:t>
      </w:r>
      <w:r w:rsidRPr="00871D2B">
        <w:rPr>
          <w:rFonts w:asciiTheme="majorBidi" w:hAnsiTheme="majorBidi" w:cstheme="majorBidi"/>
          <w:color w:val="000000" w:themeColor="text1"/>
          <w:spacing w:val="-2"/>
          <w:sz w:val="28"/>
          <w:cs/>
          <w:lang w:val="en-GB"/>
        </w:rPr>
        <w:t xml:space="preserve"> ธันวาคม 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 w:themeColor="text1"/>
          <w:spacing w:val="-2"/>
          <w:sz w:val="28"/>
          <w:cs/>
          <w:lang w:val="en-GB"/>
        </w:rPr>
        <w:t xml:space="preserve"> ประกอบด้วย</w:t>
      </w:r>
    </w:p>
    <w:tbl>
      <w:tblPr>
        <w:tblW w:w="909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90"/>
        <w:gridCol w:w="1260"/>
        <w:gridCol w:w="90"/>
        <w:gridCol w:w="1170"/>
        <w:gridCol w:w="90"/>
        <w:gridCol w:w="1260"/>
      </w:tblGrid>
      <w:tr w:rsidR="00D5121C" w14:paraId="476AC676" w14:textId="7777777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9F713B7" w14:textId="77777777" w:rsidR="00D5121C" w:rsidRDefault="00D512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BC1EA3" w14:textId="77777777" w:rsidR="00D5121C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00DD0" w14:textId="77777777" w:rsidR="00D5121C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E99B0" w14:textId="77777777" w:rsidR="00D5121C" w:rsidRDefault="009B2480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Cs w:val="24"/>
              </w:rPr>
            </w:pPr>
            <w:r w:rsidRPr="00871D2B">
              <w:rPr>
                <w:rFonts w:asciiTheme="majorBidi" w:hAnsiTheme="majorBidi" w:cstheme="majorBidi"/>
                <w:caps/>
                <w:szCs w:val="24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caps/>
                <w:szCs w:val="24"/>
                <w:cs/>
                <w:lang w:val="en-GB"/>
              </w:rPr>
              <w:t>หน่วย: พันบาท)</w:t>
            </w:r>
          </w:p>
        </w:tc>
      </w:tr>
      <w:tr w:rsidR="00D5121C" w14:paraId="190284A0" w14:textId="7777777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64C6851" w14:textId="77777777" w:rsidR="00D5121C" w:rsidRDefault="00D512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4AE842" w14:textId="77777777" w:rsidR="00D5121C" w:rsidRDefault="009B248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CF6FC" w14:textId="77777777" w:rsidR="00D5121C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5BCE34" w14:textId="77777777" w:rsidR="00D5121C" w:rsidRPr="00871D2B" w:rsidRDefault="009B2480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286D6C0B" w14:textId="7777777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0A6A427" w14:textId="77777777" w:rsidR="00D5121C" w:rsidRPr="00871D2B" w:rsidRDefault="00D512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F41E38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71D2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มิถุนายน</w:t>
            </w:r>
          </w:p>
          <w:p w14:paraId="27383113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F5A81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FFCDF9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ธันวาคม</w:t>
            </w:r>
          </w:p>
          <w:p w14:paraId="348D8B65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29758A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8EEC6D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71D2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มิถุนายน</w:t>
            </w:r>
          </w:p>
          <w:p w14:paraId="1010DB68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DD508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A29336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ธันวาคม</w:t>
            </w:r>
          </w:p>
          <w:p w14:paraId="69F64978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D5121C" w14:paraId="30FF1899" w14:textId="7777777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8D6A79C" w14:textId="77777777" w:rsidR="00D5121C" w:rsidRDefault="009B2480">
            <w:pPr>
              <w:pStyle w:val="Heading5"/>
              <w:keepNext w:val="0"/>
              <w:spacing w:line="240" w:lineRule="auto"/>
              <w:ind w:right="58" w:firstLine="85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871D2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  <w:lang w:val="en-GB"/>
              </w:rPr>
              <w:t>เงินสดในมือ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E8B555" w14:textId="00F3DF11" w:rsidR="00D5121C" w:rsidRDefault="008601C0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1,665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81576B" w14:textId="77777777" w:rsidR="00D5121C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038009" w14:textId="77777777" w:rsidR="00D5121C" w:rsidRDefault="009B2480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2,839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539CC8" w14:textId="77777777" w:rsidR="00D5121C" w:rsidRDefault="00D5121C">
            <w:pPr>
              <w:tabs>
                <w:tab w:val="decimal" w:pos="841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27162" w14:textId="77777777" w:rsidR="00D5121C" w:rsidRDefault="009B2480">
            <w:pPr>
              <w:tabs>
                <w:tab w:val="decimal" w:pos="1074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B49671" w14:textId="77777777" w:rsidR="00D5121C" w:rsidRDefault="00D5121C">
            <w:pPr>
              <w:ind w:right="5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FC3EB9" w14:textId="77777777" w:rsidR="00D5121C" w:rsidRDefault="009B2480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135</w:t>
            </w:r>
          </w:p>
        </w:tc>
      </w:tr>
      <w:tr w:rsidR="00D5121C" w14:paraId="41FCD463" w14:textId="7777777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55F73CF" w14:textId="77777777" w:rsidR="00D5121C" w:rsidRPr="00871D2B" w:rsidRDefault="009B2480">
            <w:pPr>
              <w:pStyle w:val="Heading5"/>
              <w:keepNext w:val="0"/>
              <w:spacing w:line="240" w:lineRule="auto"/>
              <w:ind w:right="58" w:firstLine="85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  <w:lang w:val="en-GB"/>
              </w:rPr>
              <w:t>เงินฝากธนาคาร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A97F3" w14:textId="06A21368" w:rsidR="00D5121C" w:rsidRDefault="008601C0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53,398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D4379E" w14:textId="77777777" w:rsidR="00D5121C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66896E" w14:textId="77777777" w:rsidR="00D5121C" w:rsidRDefault="009B2480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108,802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B3236A" w14:textId="77777777" w:rsidR="00D5121C" w:rsidRDefault="00D5121C">
            <w:pPr>
              <w:tabs>
                <w:tab w:val="decimal" w:pos="841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628D46" w14:textId="77777777" w:rsidR="00D5121C" w:rsidRDefault="009B2480">
            <w:pPr>
              <w:tabs>
                <w:tab w:val="decimal" w:pos="1074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1,081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D28255" w14:textId="77777777" w:rsidR="00D5121C" w:rsidRDefault="00D5121C">
            <w:pPr>
              <w:ind w:right="5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DED0CC" w14:textId="77777777" w:rsidR="00D5121C" w:rsidRDefault="009B2480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6,842</w:t>
            </w:r>
          </w:p>
        </w:tc>
      </w:tr>
      <w:tr w:rsidR="00D5121C" w14:paraId="0B98E751" w14:textId="7777777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6CAF3C" w14:textId="77777777" w:rsidR="00D5121C" w:rsidRPr="00871D2B" w:rsidRDefault="009B2480">
            <w:pPr>
              <w:pStyle w:val="Heading5"/>
              <w:keepNext w:val="0"/>
              <w:spacing w:line="240" w:lineRule="auto"/>
              <w:ind w:left="90" w:right="58" w:hanging="7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8B5F66" w14:textId="2A61BD91" w:rsidR="00D5121C" w:rsidRPr="00871D2B" w:rsidRDefault="008601C0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55,063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D7944A" w14:textId="77777777" w:rsidR="00D5121C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609241" w14:textId="77777777" w:rsidR="00D5121C" w:rsidRDefault="009B2480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111,641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D7AA5E" w14:textId="77777777" w:rsidR="00D5121C" w:rsidRDefault="00D5121C">
            <w:pPr>
              <w:tabs>
                <w:tab w:val="decimal" w:pos="841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AFC16C" w14:textId="77777777" w:rsidR="00D5121C" w:rsidRDefault="009B2480">
            <w:pPr>
              <w:tabs>
                <w:tab w:val="decimal" w:pos="1074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1,240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9C2DF0" w14:textId="77777777" w:rsidR="00D5121C" w:rsidRDefault="00D512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9B4AFF" w14:textId="77777777" w:rsidR="00D5121C" w:rsidRDefault="009B2480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6,977</w:t>
            </w:r>
          </w:p>
        </w:tc>
      </w:tr>
    </w:tbl>
    <w:p w14:paraId="03EEB744" w14:textId="77777777" w:rsidR="00D5121C" w:rsidRDefault="00D5121C">
      <w:pPr>
        <w:ind w:left="360"/>
        <w:jc w:val="thaiDistribute"/>
        <w:rPr>
          <w:rFonts w:asciiTheme="majorBidi" w:hAnsiTheme="majorBidi"/>
          <w:color w:val="000000" w:themeColor="text1"/>
          <w:spacing w:val="-2"/>
          <w:sz w:val="28"/>
        </w:rPr>
      </w:pPr>
    </w:p>
    <w:p w14:paraId="77F95EF3" w14:textId="3B83B01B" w:rsidR="00D5121C" w:rsidRDefault="009B2480">
      <w:pPr>
        <w:ind w:left="360"/>
        <w:jc w:val="thaiDistribute"/>
        <w:rPr>
          <w:rFonts w:asciiTheme="majorBidi" w:hAnsiTheme="majorBidi"/>
          <w:color w:val="000000" w:themeColor="text1"/>
          <w:spacing w:val="-2"/>
          <w:sz w:val="28"/>
        </w:rPr>
      </w:pPr>
      <w:r w:rsidRPr="00871D2B">
        <w:rPr>
          <w:rFonts w:asciiTheme="majorBidi" w:hAnsiTheme="majorBidi" w:hint="cs"/>
          <w:color w:val="000000" w:themeColor="text1"/>
          <w:spacing w:val="-2"/>
          <w:sz w:val="28"/>
          <w:cs/>
          <w:lang w:val="en-GB"/>
        </w:rPr>
        <w:t>ณ</w:t>
      </w:r>
      <w:r w:rsidRPr="00871D2B">
        <w:rPr>
          <w:rFonts w:asciiTheme="majorBidi" w:hAnsiTheme="majorBidi"/>
          <w:color w:val="000000" w:themeColor="text1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 w:themeColor="text1"/>
          <w:spacing w:val="-2"/>
          <w:sz w:val="28"/>
          <w:cs/>
          <w:lang w:val="en-GB"/>
        </w:rPr>
        <w:t>วันที่</w:t>
      </w:r>
      <w:r w:rsidRPr="00871D2B">
        <w:rPr>
          <w:rFonts w:asciiTheme="majorBidi" w:hAnsiTheme="majorBidi"/>
          <w:color w:val="000000" w:themeColor="text1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>3</w:t>
      </w:r>
      <w:r w:rsidRPr="00871D2B">
        <w:rPr>
          <w:rFonts w:asciiTheme="majorBidi" w:hAnsiTheme="majorBidi" w:cstheme="majorBidi" w:hint="cs"/>
          <w:color w:val="000000" w:themeColor="text1"/>
          <w:spacing w:val="-2"/>
          <w:sz w:val="28"/>
          <w:lang w:val="en-GB"/>
        </w:rPr>
        <w:t>0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Pr="00871D2B">
        <w:rPr>
          <w:rFonts w:asciiTheme="majorBidi" w:hAnsiTheme="majorBidi" w:hint="cs"/>
          <w:color w:val="000000" w:themeColor="text1"/>
          <w:spacing w:val="-2"/>
          <w:sz w:val="28"/>
          <w:cs/>
          <w:lang w:val="en-GB"/>
        </w:rPr>
        <w:t>มิถุนายน</w:t>
      </w:r>
      <w:r w:rsidRPr="00871D2B">
        <w:rPr>
          <w:rFonts w:asciiTheme="majorBidi" w:hAnsiTheme="majorBidi"/>
          <w:color w:val="000000" w:themeColor="text1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2563 </w:t>
      </w:r>
      <w:r w:rsidRPr="00871D2B">
        <w:rPr>
          <w:rFonts w:asciiTheme="majorBidi" w:hAnsiTheme="majorBidi" w:hint="cs"/>
          <w:color w:val="000000" w:themeColor="text1"/>
          <w:spacing w:val="-2"/>
          <w:sz w:val="28"/>
          <w:cs/>
          <w:lang w:val="en-GB"/>
        </w:rPr>
        <w:t>และวันที่</w:t>
      </w:r>
      <w:r w:rsidRPr="00871D2B">
        <w:rPr>
          <w:rFonts w:asciiTheme="majorBidi" w:hAnsiTheme="majorBidi"/>
          <w:color w:val="000000" w:themeColor="text1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Pr="00871D2B">
        <w:rPr>
          <w:rFonts w:asciiTheme="majorBidi" w:hAnsiTheme="majorBidi" w:hint="cs"/>
          <w:color w:val="000000" w:themeColor="text1"/>
          <w:spacing w:val="-2"/>
          <w:sz w:val="28"/>
          <w:cs/>
          <w:lang w:val="en-GB"/>
        </w:rPr>
        <w:t>ธันวาคม</w:t>
      </w:r>
      <w:r w:rsidRPr="00871D2B">
        <w:rPr>
          <w:rFonts w:asciiTheme="majorBidi" w:hAnsiTheme="majorBidi"/>
          <w:color w:val="000000" w:themeColor="text1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2562 </w:t>
      </w:r>
      <w:r w:rsidRPr="00871D2B">
        <w:rPr>
          <w:rFonts w:asciiTheme="majorBidi" w:hAnsiTheme="majorBidi" w:hint="cs"/>
          <w:color w:val="000000" w:themeColor="text1"/>
          <w:spacing w:val="-2"/>
          <w:sz w:val="28"/>
          <w:cs/>
          <w:lang w:val="en-GB"/>
        </w:rPr>
        <w:t>ดอกเบี้ยเงินฝากประจำธนาคารในงบการเงินรวมและงบการเงินเฉพาะกิจการคิดอัตราดอกเบี้ยร้อยละ</w:t>
      </w:r>
      <w:r w:rsidRPr="00871D2B">
        <w:rPr>
          <w:rFonts w:asciiTheme="majorBidi" w:hAnsiTheme="majorBidi"/>
          <w:color w:val="000000" w:themeColor="text1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 w:hint="eastAsia"/>
          <w:color w:val="000000" w:themeColor="text1"/>
          <w:spacing w:val="-2"/>
          <w:sz w:val="28"/>
        </w:rPr>
        <w:t>0.05 - 0.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>25</w:t>
      </w:r>
      <w:r>
        <w:rPr>
          <w:rFonts w:asciiTheme="majorBidi" w:hAnsiTheme="majorBidi" w:cstheme="majorBidi" w:hint="eastAsia"/>
          <w:color w:val="000000" w:themeColor="text1"/>
          <w:spacing w:val="-2"/>
          <w:sz w:val="28"/>
        </w:rPr>
        <w:t xml:space="preserve"> </w:t>
      </w:r>
      <w:r w:rsidRPr="00871D2B">
        <w:rPr>
          <w:rFonts w:asciiTheme="majorBidi" w:hAnsiTheme="majorBidi" w:hint="cs"/>
          <w:color w:val="000000" w:themeColor="text1"/>
          <w:spacing w:val="-2"/>
          <w:sz w:val="28"/>
          <w:cs/>
          <w:lang w:val="en-GB"/>
        </w:rPr>
        <w:t>และ</w:t>
      </w:r>
      <w:r w:rsidRPr="00871D2B">
        <w:rPr>
          <w:rFonts w:asciiTheme="majorBidi" w:hAnsiTheme="majorBidi"/>
          <w:color w:val="000000" w:themeColor="text1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>0.</w:t>
      </w:r>
      <w:r w:rsidR="008601C0">
        <w:rPr>
          <w:rFonts w:asciiTheme="majorBidi" w:hAnsiTheme="majorBidi" w:cstheme="majorBidi"/>
          <w:color w:val="000000" w:themeColor="text1"/>
          <w:spacing w:val="-2"/>
          <w:sz w:val="28"/>
        </w:rPr>
        <w:t>13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- 0.38 </w:t>
      </w:r>
      <w:r w:rsidRPr="00871D2B">
        <w:rPr>
          <w:rFonts w:asciiTheme="majorBidi" w:hAnsiTheme="majorBidi" w:hint="cs"/>
          <w:color w:val="000000" w:themeColor="text1"/>
          <w:spacing w:val="-2"/>
          <w:sz w:val="28"/>
          <w:cs/>
          <w:lang w:val="en-GB"/>
        </w:rPr>
        <w:t>ต่อปี</w:t>
      </w:r>
      <w:r w:rsidRPr="00871D2B">
        <w:rPr>
          <w:rFonts w:asciiTheme="majorBidi" w:hAnsiTheme="majorBidi"/>
          <w:color w:val="000000" w:themeColor="text1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 w:themeColor="text1"/>
          <w:spacing w:val="-2"/>
          <w:sz w:val="28"/>
          <w:cs/>
          <w:lang w:val="en-GB"/>
        </w:rPr>
        <w:t>ตามลำดับ</w:t>
      </w:r>
    </w:p>
    <w:p w14:paraId="34BC99C6" w14:textId="77777777" w:rsidR="00D5121C" w:rsidRDefault="009B2480">
      <w:pPr>
        <w:tabs>
          <w:tab w:val="left" w:pos="360"/>
        </w:tabs>
        <w:spacing w:before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</w:rPr>
        <w:lastRenderedPageBreak/>
        <w:t>8.2 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Pr="00871D2B">
        <w:rPr>
          <w:rFonts w:asciiTheme="majorBidi" w:hAnsiTheme="majorBidi" w:cstheme="majorBidi"/>
          <w:color w:val="000000" w:themeColor="text1"/>
          <w:spacing w:val="-2"/>
          <w:sz w:val="28"/>
          <w:cs/>
          <w:lang w:val="en-GB"/>
        </w:rPr>
        <w:t>เงินสดจ่ายเพื่อซื้ออุปกรณ์</w:t>
      </w:r>
      <w:r w:rsidRPr="00871D2B">
        <w:rPr>
          <w:rFonts w:asciiTheme="majorBidi" w:hAnsiTheme="majorBidi" w:cstheme="majorBidi"/>
          <w:sz w:val="28"/>
          <w:cs/>
          <w:lang w:val="en-GB"/>
        </w:rPr>
        <w:t>สำหรับงวด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หก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เดือนสิ้นสุดวันที่ </w:t>
      </w:r>
      <w:r>
        <w:rPr>
          <w:rFonts w:asciiTheme="majorBidi" w:hAnsiTheme="majorBidi" w:cstheme="majorBidi"/>
          <w:sz w:val="28"/>
        </w:rPr>
        <w:t>30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 มิถุนายน</w:t>
      </w:r>
      <w:r w:rsidRPr="00871D2B">
        <w:rPr>
          <w:rFonts w:asciiTheme="majorBidi" w:hAnsiTheme="majorBidi" w:cstheme="majorBidi" w:hint="cs"/>
          <w:color w:val="000000" w:themeColor="text1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>2563</w:t>
      </w:r>
      <w:r w:rsidRPr="00871D2B">
        <w:rPr>
          <w:rFonts w:asciiTheme="majorBidi" w:hAnsiTheme="majorBidi" w:cstheme="majorBidi"/>
          <w:color w:val="000000" w:themeColor="text1"/>
          <w:spacing w:val="-2"/>
          <w:sz w:val="28"/>
          <w:cs/>
          <w:lang w:val="en-GB"/>
        </w:rPr>
        <w:t xml:space="preserve"> และ </w:t>
      </w:r>
      <w:r w:rsidRPr="00871D2B">
        <w:rPr>
          <w:rFonts w:asciiTheme="majorBidi" w:hAnsiTheme="majorBidi" w:cstheme="majorBidi" w:hint="cs"/>
          <w:color w:val="000000" w:themeColor="text1"/>
          <w:spacing w:val="-2"/>
          <w:sz w:val="28"/>
          <w:cs/>
          <w:lang w:val="en-GB"/>
        </w:rPr>
        <w:t xml:space="preserve">สำหรับปีสิ้นสุดวันที่ 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Pr="00871D2B">
        <w:rPr>
          <w:rFonts w:asciiTheme="majorBidi" w:hAnsiTheme="majorBidi" w:cstheme="majorBidi" w:hint="cs"/>
          <w:color w:val="000000" w:themeColor="text1"/>
          <w:spacing w:val="-2"/>
          <w:sz w:val="28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 w:themeColor="text1"/>
          <w:spacing w:val="-2"/>
          <w:sz w:val="28"/>
          <w:lang w:val="en-GB"/>
        </w:rPr>
        <w:t xml:space="preserve"> </w:t>
      </w:r>
    </w:p>
    <w:p w14:paraId="42640065" w14:textId="77777777" w:rsidR="00D5121C" w:rsidRDefault="009B2480">
      <w:pPr>
        <w:tabs>
          <w:tab w:val="left" w:pos="90"/>
          <w:tab w:val="left" w:pos="360"/>
        </w:tabs>
        <w:spacing w:before="120"/>
        <w:ind w:left="360" w:hanging="27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 </w:t>
      </w:r>
      <w:r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มี</w:t>
      </w:r>
      <w:r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รายละเอียดดังนี้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260"/>
        <w:gridCol w:w="90"/>
        <w:gridCol w:w="1260"/>
        <w:gridCol w:w="90"/>
        <w:gridCol w:w="1170"/>
        <w:gridCol w:w="90"/>
        <w:gridCol w:w="1260"/>
      </w:tblGrid>
      <w:tr w:rsidR="00D5121C" w14:paraId="01FB6A52" w14:textId="77777777">
        <w:trPr>
          <w:cantSplit/>
          <w:trHeight w:val="108"/>
        </w:trPr>
        <w:tc>
          <w:tcPr>
            <w:tcW w:w="3870" w:type="dxa"/>
          </w:tcPr>
          <w:p w14:paraId="116FF6C4" w14:textId="77777777" w:rsidR="00D5121C" w:rsidRDefault="00D5121C">
            <w:pPr>
              <w:rPr>
                <w:rFonts w:asciiTheme="majorBidi" w:eastAsia="MS Mincho" w:hAnsiTheme="majorBidi" w:cstheme="majorBidi"/>
                <w:b/>
                <w:bCs/>
                <w:szCs w:val="24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0F5A690A" w14:textId="77777777" w:rsidR="00D5121C" w:rsidRDefault="00D5121C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1A7C6214" w14:textId="77777777" w:rsidR="00D5121C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30CB4AA5" w14:textId="77777777" w:rsidR="00D5121C" w:rsidRDefault="009B2480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caps/>
                <w:szCs w:val="24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caps/>
                <w:szCs w:val="24"/>
                <w:cs/>
                <w:lang w:val="en-GB"/>
              </w:rPr>
              <w:t>หน่วย: พันบาท)</w:t>
            </w:r>
          </w:p>
        </w:tc>
      </w:tr>
      <w:tr w:rsidR="00D5121C" w14:paraId="2CE9DEE9" w14:textId="77777777">
        <w:trPr>
          <w:cantSplit/>
          <w:trHeight w:val="108"/>
        </w:trPr>
        <w:tc>
          <w:tcPr>
            <w:tcW w:w="3870" w:type="dxa"/>
          </w:tcPr>
          <w:p w14:paraId="252A7F1E" w14:textId="77777777" w:rsidR="00D5121C" w:rsidRDefault="00D5121C">
            <w:pPr>
              <w:rPr>
                <w:rFonts w:asciiTheme="majorBidi" w:eastAsia="MS Mincho" w:hAnsiTheme="majorBidi" w:cstheme="majorBidi"/>
                <w:b/>
                <w:bCs/>
                <w:szCs w:val="24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center"/>
          </w:tcPr>
          <w:p w14:paraId="6A5B65A2" w14:textId="77777777" w:rsidR="00D5121C" w:rsidRDefault="009B248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4F56F07C" w14:textId="77777777" w:rsidR="00D5121C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14:paraId="5554AFD2" w14:textId="77777777" w:rsidR="00D5121C" w:rsidRPr="00871D2B" w:rsidRDefault="009B2480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46730D24" w14:textId="77777777">
        <w:trPr>
          <w:cantSplit/>
        </w:trPr>
        <w:tc>
          <w:tcPr>
            <w:tcW w:w="3870" w:type="dxa"/>
          </w:tcPr>
          <w:p w14:paraId="23195F65" w14:textId="77777777" w:rsidR="00D5121C" w:rsidRDefault="00D5121C">
            <w:pPr>
              <w:rPr>
                <w:rFonts w:asciiTheme="majorBidi" w:eastAsia="MS Mincho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F6D7BDC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สำหรับงวด</w:t>
            </w:r>
            <w:r w:rsidRPr="00871D2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หก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เดือนสิ้นสุด</w:t>
            </w:r>
          </w:p>
          <w:p w14:paraId="46357C6A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วันที่ </w:t>
            </w: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มิถุนายน</w:t>
            </w:r>
            <w:r w:rsidRPr="00871D2B">
              <w:rPr>
                <w:rFonts w:asciiTheme="majorBidi" w:hAnsiTheme="majorBidi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</w:rPr>
              <w:t>256</w:t>
            </w:r>
            <w:r w:rsidRPr="00871D2B">
              <w:rPr>
                <w:rFonts w:asciiTheme="majorBidi" w:hAnsiTheme="majorBidi" w:cstheme="majorBidi" w:hint="cs"/>
                <w:szCs w:val="24"/>
                <w:lang w:val="en-GB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CF2D204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A6F9F52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สำหรับปีสิ้นสุดวันที่</w:t>
            </w:r>
          </w:p>
          <w:p w14:paraId="073FEBA7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31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ธันวาคม</w:t>
            </w:r>
          </w:p>
          <w:p w14:paraId="3A40177F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256</w:t>
            </w:r>
            <w:r w:rsidRPr="00871D2B">
              <w:rPr>
                <w:rFonts w:asciiTheme="majorBidi" w:hAnsiTheme="majorBidi" w:cstheme="majorBidi" w:hint="cs"/>
                <w:szCs w:val="24"/>
                <w:lang w:val="en-GB"/>
              </w:rPr>
              <w:t>2</w:t>
            </w:r>
          </w:p>
        </w:tc>
        <w:tc>
          <w:tcPr>
            <w:tcW w:w="90" w:type="dxa"/>
          </w:tcPr>
          <w:p w14:paraId="47D234F5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6468254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สำหรับงวด</w:t>
            </w:r>
            <w:r w:rsidRPr="00871D2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หก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เดือนสิ้นสุด</w:t>
            </w:r>
          </w:p>
          <w:p w14:paraId="3A02BCDD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วันที่ </w:t>
            </w: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มิถุนายน</w:t>
            </w:r>
            <w:r w:rsidRPr="00871D2B">
              <w:rPr>
                <w:rFonts w:asciiTheme="majorBidi" w:hAnsiTheme="majorBidi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</w:rPr>
              <w:t>256</w:t>
            </w:r>
            <w:r w:rsidRPr="00871D2B">
              <w:rPr>
                <w:rFonts w:asciiTheme="majorBidi" w:hAnsiTheme="majorBidi" w:cstheme="majorBidi" w:hint="cs"/>
                <w:szCs w:val="24"/>
                <w:lang w:val="en-GB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61436CA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086A852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สำหรับปีสิ้นสุดวันที่</w:t>
            </w:r>
          </w:p>
          <w:p w14:paraId="68F40975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31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ธันวาคม</w:t>
            </w:r>
          </w:p>
          <w:p w14:paraId="751BCC21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256</w:t>
            </w:r>
            <w:r w:rsidRPr="00871D2B">
              <w:rPr>
                <w:rFonts w:asciiTheme="majorBidi" w:hAnsiTheme="majorBidi" w:cstheme="majorBidi" w:hint="cs"/>
                <w:szCs w:val="24"/>
                <w:lang w:val="en-GB"/>
              </w:rPr>
              <w:t>2</w:t>
            </w:r>
          </w:p>
        </w:tc>
      </w:tr>
      <w:tr w:rsidR="00D5121C" w14:paraId="30EC1D49" w14:textId="77777777">
        <w:trPr>
          <w:cantSplit/>
        </w:trPr>
        <w:tc>
          <w:tcPr>
            <w:tcW w:w="3870" w:type="dxa"/>
          </w:tcPr>
          <w:p w14:paraId="46CC015C" w14:textId="77777777" w:rsidR="00D5121C" w:rsidRDefault="009B2480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szCs w:val="24"/>
              </w:rPr>
            </w:pPr>
            <w:r w:rsidRPr="00871D2B">
              <w:rPr>
                <w:rFonts w:asciiTheme="majorBidi" w:eastAsia="MS Mincho" w:hAnsiTheme="majorBidi" w:cstheme="majorBidi"/>
                <w:szCs w:val="24"/>
                <w:cs/>
                <w:lang w:val="en-GB"/>
              </w:rPr>
              <w:t>เจ้าหนี้ค่าซื้ออุปกรณ์ยกมา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5CF3C0" w14:textId="77777777" w:rsidR="00D5121C" w:rsidRDefault="00D5121C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7FFD19C" w14:textId="77777777" w:rsidR="00D5121C" w:rsidRDefault="00D5121C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C1924BE" w14:textId="77777777" w:rsidR="00D5121C" w:rsidRDefault="00D5121C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BA3430C" w14:textId="77777777" w:rsidR="00D5121C" w:rsidRDefault="00D5121C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4FFBC7" w14:textId="77777777" w:rsidR="00D5121C" w:rsidRDefault="00D5121C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47AC1A7" w14:textId="77777777" w:rsidR="00D5121C" w:rsidRDefault="00D5121C">
            <w:pPr>
              <w:ind w:left="-90" w:right="-10"/>
              <w:jc w:val="center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46424FF" w14:textId="77777777" w:rsidR="00D5121C" w:rsidRDefault="00D5121C">
            <w:pPr>
              <w:ind w:right="-225"/>
              <w:jc w:val="center"/>
              <w:rPr>
                <w:rFonts w:asciiTheme="majorBidi" w:eastAsia="MS Mincho" w:hAnsiTheme="majorBidi" w:cstheme="majorBidi"/>
                <w:szCs w:val="24"/>
              </w:rPr>
            </w:pPr>
          </w:p>
        </w:tc>
      </w:tr>
      <w:tr w:rsidR="00D5121C" w14:paraId="667AA6C2" w14:textId="77777777" w:rsidTr="00427C58">
        <w:trPr>
          <w:cantSplit/>
        </w:trPr>
        <w:tc>
          <w:tcPr>
            <w:tcW w:w="3870" w:type="dxa"/>
          </w:tcPr>
          <w:p w14:paraId="6D2C3A68" w14:textId="77777777" w:rsidR="00D5121C" w:rsidRDefault="009B2480">
            <w:pPr>
              <w:ind w:left="270" w:right="63" w:hanging="185"/>
              <w:jc w:val="thaiDistribute"/>
              <w:rPr>
                <w:rFonts w:asciiTheme="majorBidi" w:eastAsia="MS Mincho" w:hAnsiTheme="majorBidi" w:cstheme="majorBidi"/>
                <w:szCs w:val="24"/>
              </w:rPr>
            </w:pPr>
            <w:r w:rsidRPr="00871D2B">
              <w:rPr>
                <w:rFonts w:asciiTheme="majorBidi" w:eastAsia="MS Mincho" w:hAnsiTheme="majorBidi" w:cstheme="majorBidi" w:hint="cs"/>
                <w:szCs w:val="24"/>
                <w:lang w:val="en-GB"/>
              </w:rPr>
              <w:t xml:space="preserve">  </w:t>
            </w:r>
            <w:r w:rsidRPr="00871D2B">
              <w:rPr>
                <w:rFonts w:asciiTheme="majorBidi" w:eastAsia="MS Mincho" w:hAnsiTheme="majorBidi" w:cstheme="majorBidi"/>
                <w:szCs w:val="24"/>
                <w:lang w:val="en-GB"/>
              </w:rPr>
              <w:t>(</w:t>
            </w:r>
            <w:r w:rsidRPr="00871D2B">
              <w:rPr>
                <w:rFonts w:asciiTheme="majorBidi" w:eastAsia="MS Mincho" w:hAnsiTheme="majorBidi" w:cstheme="majorBidi"/>
                <w:szCs w:val="24"/>
                <w:cs/>
                <w:lang w:val="en-GB"/>
              </w:rPr>
              <w:t>บันทึกเป็นส่วนหนึ่งของเจ้าหนี้การค้าและเจ้าหนี้อื่น)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C98D29" w14:textId="62C8E234" w:rsidR="00D5121C" w:rsidRDefault="008601C0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7,233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392E97" w14:textId="77777777" w:rsidR="00D5121C" w:rsidRDefault="00D5121C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BD48BF" w14:textId="77777777" w:rsidR="00D5121C" w:rsidRDefault="009B2480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8,136</w:t>
            </w:r>
          </w:p>
        </w:tc>
        <w:tc>
          <w:tcPr>
            <w:tcW w:w="90" w:type="dxa"/>
            <w:shd w:val="clear" w:color="auto" w:fill="auto"/>
          </w:tcPr>
          <w:p w14:paraId="1F9CA4D3" w14:textId="77777777" w:rsidR="00D5121C" w:rsidRDefault="00D5121C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6BF989" w14:textId="77777777" w:rsidR="00D5121C" w:rsidRDefault="009B2480">
            <w:pPr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50D02A" w14:textId="77777777" w:rsidR="00D5121C" w:rsidRDefault="00D5121C">
            <w:pPr>
              <w:ind w:left="-90" w:right="180"/>
              <w:jc w:val="right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4EBB78" w14:textId="77777777" w:rsidR="00D5121C" w:rsidRDefault="009B2480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5121C" w14:paraId="1FB6DA9D" w14:textId="77777777" w:rsidTr="00427C58">
        <w:trPr>
          <w:cantSplit/>
        </w:trPr>
        <w:tc>
          <w:tcPr>
            <w:tcW w:w="3870" w:type="dxa"/>
          </w:tcPr>
          <w:p w14:paraId="0A5C5B36" w14:textId="77777777" w:rsidR="00D5121C" w:rsidRDefault="009B2480">
            <w:pPr>
              <w:ind w:left="85"/>
              <w:jc w:val="thaiDistribute"/>
              <w:rPr>
                <w:rFonts w:asciiTheme="majorBidi" w:eastAsia="MS Mincho" w:hAnsiTheme="majorBidi" w:cstheme="majorBidi"/>
                <w:szCs w:val="24"/>
                <w:u w:val="single"/>
              </w:rPr>
            </w:pPr>
            <w:r w:rsidRPr="00871D2B">
              <w:rPr>
                <w:rFonts w:asciiTheme="majorBidi" w:eastAsia="MS Mincho" w:hAnsiTheme="majorBidi" w:cstheme="majorBidi"/>
                <w:szCs w:val="24"/>
                <w:u w:val="single"/>
                <w:cs/>
                <w:lang w:val="en-GB"/>
              </w:rPr>
              <w:t>บวก</w:t>
            </w:r>
            <w:r w:rsidRPr="00871D2B">
              <w:rPr>
                <w:rFonts w:asciiTheme="majorBidi" w:eastAsia="MS Mincho" w:hAnsiTheme="majorBidi" w:cstheme="majorBidi"/>
                <w:szCs w:val="24"/>
                <w:cs/>
                <w:lang w:val="en-GB"/>
              </w:rPr>
              <w:tab/>
              <w:t xml:space="preserve">ซื้ออุปกรณ์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23EE54" w14:textId="2C8B060B" w:rsidR="00D5121C" w:rsidRDefault="008601C0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130,099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7AB979" w14:textId="77777777" w:rsidR="00D5121C" w:rsidRDefault="00D5121C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2A3033" w14:textId="77777777" w:rsidR="00D5121C" w:rsidRPr="00871D2B" w:rsidRDefault="009B2480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86,856</w:t>
            </w:r>
          </w:p>
        </w:tc>
        <w:tc>
          <w:tcPr>
            <w:tcW w:w="90" w:type="dxa"/>
            <w:shd w:val="clear" w:color="auto" w:fill="auto"/>
          </w:tcPr>
          <w:p w14:paraId="1987D4D2" w14:textId="77777777" w:rsidR="00D5121C" w:rsidRDefault="00D5121C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FC29ED" w14:textId="77777777" w:rsidR="00D5121C" w:rsidRDefault="009B2480">
            <w:pPr>
              <w:tabs>
                <w:tab w:val="decimal" w:pos="103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106</w:t>
            </w:r>
          </w:p>
        </w:tc>
        <w:tc>
          <w:tcPr>
            <w:tcW w:w="90" w:type="dxa"/>
            <w:shd w:val="clear" w:color="auto" w:fill="auto"/>
          </w:tcPr>
          <w:p w14:paraId="06E10DF7" w14:textId="77777777" w:rsidR="00D5121C" w:rsidRDefault="00D5121C">
            <w:pPr>
              <w:ind w:left="-90"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E17E4C" w14:textId="77777777" w:rsidR="00D5121C" w:rsidRDefault="009B2480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4,229</w:t>
            </w:r>
          </w:p>
        </w:tc>
      </w:tr>
      <w:tr w:rsidR="00D5121C" w14:paraId="46DCC603" w14:textId="77777777" w:rsidTr="00427C58">
        <w:trPr>
          <w:cantSplit/>
        </w:trPr>
        <w:tc>
          <w:tcPr>
            <w:tcW w:w="3870" w:type="dxa"/>
          </w:tcPr>
          <w:p w14:paraId="44ED8AEF" w14:textId="77777777" w:rsidR="00D5121C" w:rsidRPr="00871D2B" w:rsidRDefault="009B2480">
            <w:pPr>
              <w:ind w:left="85" w:firstLine="630"/>
              <w:jc w:val="thaiDistribute"/>
              <w:rPr>
                <w:rFonts w:asciiTheme="majorBidi" w:eastAsia="MS Mincho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eastAsia="MS Mincho" w:hAnsiTheme="majorBidi" w:cstheme="majorBidi" w:hint="cs"/>
                <w:szCs w:val="24"/>
                <w:cs/>
                <w:lang w:val="en-GB"/>
              </w:rPr>
              <w:t>ซื้อสินทรัพย์ไม่มีตัวตน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F7D1C2" w14:textId="2D59E2DB" w:rsidR="00D5121C" w:rsidRDefault="008601C0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888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936DEA3" w14:textId="77777777" w:rsidR="00D5121C" w:rsidRDefault="00D5121C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07E0EB" w14:textId="77777777" w:rsidR="00D5121C" w:rsidRDefault="009B2480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613</w:t>
            </w:r>
          </w:p>
        </w:tc>
        <w:tc>
          <w:tcPr>
            <w:tcW w:w="90" w:type="dxa"/>
            <w:shd w:val="clear" w:color="auto" w:fill="auto"/>
          </w:tcPr>
          <w:p w14:paraId="7E4C58B5" w14:textId="77777777" w:rsidR="00D5121C" w:rsidRDefault="00D5121C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F40094" w14:textId="77777777" w:rsidR="00D5121C" w:rsidRDefault="009B2480">
            <w:pPr>
              <w:tabs>
                <w:tab w:val="decimal" w:pos="103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39</w:t>
            </w:r>
          </w:p>
        </w:tc>
        <w:tc>
          <w:tcPr>
            <w:tcW w:w="90" w:type="dxa"/>
            <w:shd w:val="clear" w:color="auto" w:fill="auto"/>
          </w:tcPr>
          <w:p w14:paraId="18C70C1A" w14:textId="77777777" w:rsidR="00D5121C" w:rsidRDefault="00D5121C">
            <w:pPr>
              <w:ind w:left="-90"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280F39" w14:textId="77777777" w:rsidR="00D5121C" w:rsidRDefault="009B2480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531</w:t>
            </w:r>
          </w:p>
        </w:tc>
      </w:tr>
      <w:tr w:rsidR="00427C58" w14:paraId="5E951535" w14:textId="77777777" w:rsidTr="00427C58">
        <w:trPr>
          <w:cantSplit/>
        </w:trPr>
        <w:tc>
          <w:tcPr>
            <w:tcW w:w="3870" w:type="dxa"/>
          </w:tcPr>
          <w:p w14:paraId="1798CD90" w14:textId="534595C0" w:rsidR="00427C58" w:rsidRPr="00871D2B" w:rsidRDefault="00427C58" w:rsidP="00427C58">
            <w:pPr>
              <w:ind w:left="85" w:firstLine="630"/>
              <w:jc w:val="thaiDistribute"/>
              <w:rPr>
                <w:rFonts w:asciiTheme="majorBidi" w:eastAsia="MS Mincho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eastAsia="MS Mincho" w:hAnsiTheme="majorBidi" w:hint="cs"/>
                <w:szCs w:val="24"/>
                <w:cs/>
                <w:lang w:val="en-GB"/>
              </w:rPr>
              <w:t>เพิ่มขึ้นจากการซื้อบริษัท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12C189" w14:textId="49C1F511" w:rsidR="00427C58" w:rsidRDefault="00427C58" w:rsidP="00427C58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30,549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9795C3" w14:textId="77777777" w:rsidR="00427C58" w:rsidRDefault="00427C58" w:rsidP="00427C58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593063" w14:textId="620EDFF9" w:rsidR="00427C58" w:rsidRDefault="00427C58" w:rsidP="00427C58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A1F193" w14:textId="77777777" w:rsidR="00427C58" w:rsidRDefault="00427C58" w:rsidP="00427C58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BD634E" w14:textId="6FB3407A" w:rsidR="00427C58" w:rsidRDefault="00427C58" w:rsidP="00427C58">
            <w:pPr>
              <w:tabs>
                <w:tab w:val="decimal" w:pos="103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976515" w14:textId="77777777" w:rsidR="00427C58" w:rsidRDefault="00427C58" w:rsidP="00427C58">
            <w:pPr>
              <w:ind w:left="-90"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0D7D84" w14:textId="4ABD6D2C" w:rsidR="00427C58" w:rsidRDefault="00427C58" w:rsidP="00427C58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427C58" w14:paraId="3FAAA429" w14:textId="77777777" w:rsidTr="00427C58">
        <w:trPr>
          <w:cantSplit/>
        </w:trPr>
        <w:tc>
          <w:tcPr>
            <w:tcW w:w="3870" w:type="dxa"/>
          </w:tcPr>
          <w:p w14:paraId="1EA545CC" w14:textId="77777777" w:rsidR="00427C58" w:rsidRDefault="00427C58" w:rsidP="00427C58">
            <w:pPr>
              <w:tabs>
                <w:tab w:val="left" w:pos="715"/>
              </w:tabs>
              <w:ind w:left="85"/>
              <w:jc w:val="thaiDistribute"/>
              <w:rPr>
                <w:rFonts w:asciiTheme="majorBidi" w:eastAsia="MS Mincho" w:hAnsiTheme="majorBidi" w:cstheme="majorBidi"/>
                <w:szCs w:val="24"/>
              </w:rPr>
            </w:pPr>
            <w:r w:rsidRPr="00871D2B">
              <w:rPr>
                <w:rFonts w:asciiTheme="majorBidi" w:eastAsia="MS Mincho" w:hAnsiTheme="majorBidi" w:cstheme="majorBidi"/>
                <w:szCs w:val="24"/>
                <w:u w:val="single"/>
                <w:cs/>
                <w:lang w:val="en-GB"/>
              </w:rPr>
              <w:t>หัก</w:t>
            </w:r>
            <w:r w:rsidRPr="00871D2B">
              <w:rPr>
                <w:rFonts w:asciiTheme="majorBidi" w:eastAsia="MS Mincho" w:hAnsiTheme="majorBidi" w:cstheme="majorBidi"/>
                <w:szCs w:val="24"/>
                <w:cs/>
                <w:lang w:val="en-GB"/>
              </w:rPr>
              <w:tab/>
              <w:t>เงินสดจ่ายเพื่อซื้ออุปกรณ์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735B61" w14:textId="6DC2FD06" w:rsidR="00427C58" w:rsidRDefault="00427C58" w:rsidP="00427C58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(111,</w:t>
            </w:r>
            <w:r w:rsidR="00754113">
              <w:rPr>
                <w:rFonts w:asciiTheme="majorBidi" w:hAnsiTheme="majorBidi" w:cstheme="majorBidi"/>
                <w:szCs w:val="24"/>
              </w:rPr>
              <w:t>214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8581E2" w14:textId="77777777" w:rsidR="00427C58" w:rsidRDefault="00427C58" w:rsidP="00427C58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D4BFA7" w14:textId="77777777" w:rsidR="00427C58" w:rsidRDefault="00427C58" w:rsidP="00427C58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(84,845)</w:t>
            </w:r>
          </w:p>
        </w:tc>
        <w:tc>
          <w:tcPr>
            <w:tcW w:w="90" w:type="dxa"/>
            <w:shd w:val="clear" w:color="auto" w:fill="auto"/>
          </w:tcPr>
          <w:p w14:paraId="05C92996" w14:textId="77777777" w:rsidR="00427C58" w:rsidRDefault="00427C58" w:rsidP="00427C58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4D10A6" w14:textId="77777777" w:rsidR="00427C58" w:rsidRDefault="00427C58" w:rsidP="00427C58">
            <w:pPr>
              <w:tabs>
                <w:tab w:val="decimal" w:pos="103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(145)</w:t>
            </w:r>
          </w:p>
        </w:tc>
        <w:tc>
          <w:tcPr>
            <w:tcW w:w="90" w:type="dxa"/>
            <w:shd w:val="clear" w:color="auto" w:fill="auto"/>
          </w:tcPr>
          <w:p w14:paraId="548469C6" w14:textId="77777777" w:rsidR="00427C58" w:rsidRDefault="00427C58" w:rsidP="00427C58">
            <w:pPr>
              <w:ind w:left="-90"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DAB6FB" w14:textId="77777777" w:rsidR="00427C58" w:rsidRDefault="00427C58" w:rsidP="00427C58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(1,939)</w:t>
            </w:r>
          </w:p>
        </w:tc>
      </w:tr>
      <w:tr w:rsidR="00427C58" w14:paraId="7FB4952C" w14:textId="77777777" w:rsidTr="00427C58">
        <w:trPr>
          <w:cantSplit/>
        </w:trPr>
        <w:tc>
          <w:tcPr>
            <w:tcW w:w="3870" w:type="dxa"/>
          </w:tcPr>
          <w:p w14:paraId="10687ECE" w14:textId="77777777" w:rsidR="00427C58" w:rsidRPr="00871D2B" w:rsidRDefault="00427C58" w:rsidP="00427C58">
            <w:pPr>
              <w:tabs>
                <w:tab w:val="left" w:pos="715"/>
              </w:tabs>
              <w:ind w:left="85"/>
              <w:jc w:val="thaiDistribute"/>
              <w:rPr>
                <w:rFonts w:asciiTheme="majorBidi" w:eastAsia="MS Mincho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eastAsia="MS Mincho" w:hAnsiTheme="majorBidi" w:cstheme="majorBidi"/>
                <w:szCs w:val="24"/>
              </w:rPr>
              <w:tab/>
            </w:r>
            <w:r w:rsidRPr="00871D2B">
              <w:rPr>
                <w:rFonts w:asciiTheme="majorBidi" w:eastAsia="MS Mincho" w:hAnsiTheme="majorBidi" w:cstheme="majorBidi"/>
                <w:szCs w:val="24"/>
                <w:cs/>
                <w:lang w:val="en-GB"/>
              </w:rPr>
              <w:t>หนี้สินภายใต้สัญญาเช่า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56A5F" w14:textId="40E9BD45" w:rsidR="00427C58" w:rsidRDefault="00427C58" w:rsidP="00427C58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5E8790" w14:textId="77777777" w:rsidR="00427C58" w:rsidRDefault="00427C58" w:rsidP="00427C58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3A356" w14:textId="77777777" w:rsidR="00427C58" w:rsidRDefault="00427C58" w:rsidP="00427C58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(3,527)</w:t>
            </w:r>
          </w:p>
        </w:tc>
        <w:tc>
          <w:tcPr>
            <w:tcW w:w="90" w:type="dxa"/>
            <w:shd w:val="clear" w:color="auto" w:fill="auto"/>
          </w:tcPr>
          <w:p w14:paraId="0B1DF62F" w14:textId="77777777" w:rsidR="00427C58" w:rsidRDefault="00427C58" w:rsidP="00427C58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A17AF" w14:textId="77777777" w:rsidR="00427C58" w:rsidRDefault="00427C58" w:rsidP="00427C58">
            <w:pPr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EB474D" w14:textId="77777777" w:rsidR="00427C58" w:rsidRDefault="00427C58" w:rsidP="00427C58">
            <w:pPr>
              <w:ind w:left="-90"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B2DAF" w14:textId="77777777" w:rsidR="00427C58" w:rsidRDefault="00427C58" w:rsidP="00427C58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(2,821)</w:t>
            </w:r>
          </w:p>
        </w:tc>
      </w:tr>
      <w:tr w:rsidR="00427C58" w14:paraId="522349DA" w14:textId="77777777" w:rsidTr="00427C58">
        <w:trPr>
          <w:cantSplit/>
        </w:trPr>
        <w:tc>
          <w:tcPr>
            <w:tcW w:w="3870" w:type="dxa"/>
          </w:tcPr>
          <w:p w14:paraId="4DCBA9E7" w14:textId="77777777" w:rsidR="00427C58" w:rsidRDefault="00427C58" w:rsidP="00427C58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szCs w:val="24"/>
              </w:rPr>
            </w:pPr>
            <w:r w:rsidRPr="00871D2B">
              <w:rPr>
                <w:rFonts w:asciiTheme="majorBidi" w:eastAsia="MS Mincho" w:hAnsiTheme="majorBidi" w:cstheme="majorBidi"/>
                <w:szCs w:val="24"/>
                <w:cs/>
                <w:lang w:val="en-GB"/>
              </w:rPr>
              <w:t>เจ้าหนี้ค่าซื้ออุปกรณ์ยกไป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1D292" w14:textId="77777777" w:rsidR="00427C58" w:rsidRDefault="00427C58" w:rsidP="00427C58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D37E1BD" w14:textId="77777777" w:rsidR="00427C58" w:rsidRDefault="00427C58" w:rsidP="00427C58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BDA11" w14:textId="77777777" w:rsidR="00427C58" w:rsidRDefault="00427C58" w:rsidP="00427C58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497FD1" w14:textId="77777777" w:rsidR="00427C58" w:rsidRDefault="00427C58" w:rsidP="00427C58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92CE5" w14:textId="77777777" w:rsidR="00427C58" w:rsidRDefault="00427C58" w:rsidP="00427C58">
            <w:pPr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FC4154" w14:textId="77777777" w:rsidR="00427C58" w:rsidRDefault="00427C58" w:rsidP="00427C58">
            <w:pPr>
              <w:ind w:left="-90"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32230" w14:textId="77777777" w:rsidR="00427C58" w:rsidRDefault="00427C58" w:rsidP="00427C58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427C58" w14:paraId="27979A58" w14:textId="77777777" w:rsidTr="00427C58">
        <w:trPr>
          <w:cantSplit/>
        </w:trPr>
        <w:tc>
          <w:tcPr>
            <w:tcW w:w="3870" w:type="dxa"/>
          </w:tcPr>
          <w:p w14:paraId="2ED515CD" w14:textId="77777777" w:rsidR="00427C58" w:rsidRDefault="00427C58" w:rsidP="00427C58">
            <w:pPr>
              <w:ind w:left="175" w:right="63"/>
              <w:jc w:val="thaiDistribute"/>
              <w:rPr>
                <w:rFonts w:asciiTheme="majorBidi" w:eastAsia="MS Mincho" w:hAnsiTheme="majorBidi" w:cstheme="majorBidi"/>
                <w:szCs w:val="24"/>
              </w:rPr>
            </w:pPr>
            <w:r w:rsidRPr="00871D2B">
              <w:rPr>
                <w:rFonts w:asciiTheme="majorBidi" w:eastAsia="MS Mincho" w:hAnsiTheme="majorBidi" w:cstheme="majorBidi"/>
                <w:szCs w:val="24"/>
                <w:lang w:val="en-GB"/>
              </w:rPr>
              <w:t>(</w:t>
            </w:r>
            <w:r w:rsidRPr="00871D2B">
              <w:rPr>
                <w:rFonts w:asciiTheme="majorBidi" w:eastAsia="MS Mincho" w:hAnsiTheme="majorBidi" w:cstheme="majorBidi"/>
                <w:szCs w:val="24"/>
                <w:cs/>
                <w:lang w:val="en-GB"/>
              </w:rPr>
              <w:t>บันทึกเป็นส่วนหนึ่งของเจ้าหนี้การค้าและเจ้าหนี้อื่น)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B218A3" w14:textId="3C2F616E" w:rsidR="00427C58" w:rsidRDefault="00427C58" w:rsidP="00427C58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57,5</w:t>
            </w:r>
            <w:r w:rsidR="00754113">
              <w:rPr>
                <w:rFonts w:asciiTheme="majorBidi" w:hAnsiTheme="majorBidi" w:cstheme="majorBidi"/>
                <w:szCs w:val="24"/>
              </w:rPr>
              <w:t>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6803C7" w14:textId="77777777" w:rsidR="00427C58" w:rsidRDefault="00427C58" w:rsidP="00427C58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65A59C" w14:textId="77777777" w:rsidR="00427C58" w:rsidRPr="00871D2B" w:rsidRDefault="00427C58" w:rsidP="00427C58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7,233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8F33FA" w14:textId="77777777" w:rsidR="00427C58" w:rsidRDefault="00427C58" w:rsidP="00427C58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C9E3A6" w14:textId="77777777" w:rsidR="00427C58" w:rsidRDefault="00427C58" w:rsidP="00427C58">
            <w:pPr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2F2B60" w14:textId="77777777" w:rsidR="00427C58" w:rsidRDefault="00427C58" w:rsidP="00427C58">
            <w:pPr>
              <w:ind w:left="-90"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9FD412" w14:textId="77777777" w:rsidR="00427C58" w:rsidRDefault="00427C58" w:rsidP="00427C58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14:paraId="7E08F9B5" w14:textId="77777777" w:rsidR="00D5121C" w:rsidRDefault="009B2480">
      <w:pPr>
        <w:spacing w:before="240" w:after="120"/>
        <w:ind w:left="360" w:hanging="446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</w:rPr>
        <w:t>8.3 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Pr="00871D2B">
        <w:rPr>
          <w:rFonts w:asciiTheme="majorBidi" w:hAnsiTheme="majorBidi" w:cstheme="majorBidi" w:hint="cs"/>
          <w:color w:val="000000" w:themeColor="text1"/>
          <w:spacing w:val="-2"/>
          <w:sz w:val="28"/>
          <w:cs/>
          <w:lang w:val="en-GB"/>
        </w:rPr>
        <w:t>รายการที่ไม่เกี่ยวข้องกับเงินสด</w:t>
      </w:r>
      <w:r w:rsidRPr="00871D2B">
        <w:rPr>
          <w:rFonts w:asciiTheme="majorBidi" w:hAnsiTheme="majorBidi" w:cstheme="majorBidi"/>
          <w:sz w:val="28"/>
          <w:cs/>
          <w:lang w:val="en-GB"/>
        </w:rPr>
        <w:t>สำหรับงวด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หก</w:t>
      </w:r>
      <w:r w:rsidRPr="00871D2B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Pr="00871D2B">
        <w:rPr>
          <w:rFonts w:asciiTheme="majorBidi" w:hAnsiTheme="majorBidi" w:cstheme="majorBidi"/>
          <w:sz w:val="28"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>30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 มิถุนายน</w:t>
      </w:r>
      <w:r w:rsidRPr="00871D2B">
        <w:rPr>
          <w:rFonts w:asciiTheme="majorBidi" w:hAnsiTheme="majorBidi" w:cstheme="majorBidi"/>
          <w:color w:val="000000" w:themeColor="text1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 w:hint="cs"/>
          <w:color w:val="000000" w:themeColor="text1"/>
          <w:spacing w:val="-2"/>
          <w:sz w:val="28"/>
          <w:cs/>
          <w:lang w:val="en-GB"/>
        </w:rPr>
        <w:t>และ</w:t>
      </w:r>
      <w:r w:rsidRPr="00871D2B">
        <w:rPr>
          <w:rFonts w:asciiTheme="majorBidi" w:hAnsiTheme="majorBidi" w:cstheme="majorBidi"/>
          <w:color w:val="000000" w:themeColor="text1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 w:themeColor="text1"/>
          <w:spacing w:val="-2"/>
          <w:sz w:val="28"/>
          <w:cs/>
          <w:lang w:val="en-GB"/>
        </w:rPr>
        <w:t>สำหรับปีสิ้นสุดวันที่</w:t>
      </w:r>
      <w:r w:rsidRPr="00871D2B">
        <w:rPr>
          <w:rFonts w:asciiTheme="majorBidi" w:hAnsiTheme="majorBidi" w:cstheme="majorBidi"/>
          <w:color w:val="000000" w:themeColor="text1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Pr="00871D2B">
        <w:rPr>
          <w:rFonts w:asciiTheme="majorBidi" w:hAnsiTheme="majorBidi" w:cstheme="majorBidi" w:hint="cs"/>
          <w:color w:val="000000" w:themeColor="text1"/>
          <w:spacing w:val="-2"/>
          <w:sz w:val="28"/>
          <w:cs/>
          <w:lang w:val="en-GB"/>
        </w:rPr>
        <w:t>ธันวาคม</w:t>
      </w:r>
      <w:r w:rsidRPr="00871D2B">
        <w:rPr>
          <w:rFonts w:asciiTheme="majorBidi" w:hAnsiTheme="majorBidi" w:cstheme="majorBidi"/>
          <w:color w:val="000000" w:themeColor="text1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2562 </w:t>
      </w:r>
      <w:r w:rsidRPr="00871D2B">
        <w:rPr>
          <w:rFonts w:asciiTheme="majorBidi" w:hAnsiTheme="majorBidi" w:cstheme="majorBidi" w:hint="cs"/>
          <w:color w:val="000000" w:themeColor="text1"/>
          <w:spacing w:val="-2"/>
          <w:sz w:val="28"/>
          <w:cs/>
          <w:lang w:val="en-GB"/>
        </w:rPr>
        <w:t>มีดังนี้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90"/>
        <w:gridCol w:w="1080"/>
        <w:gridCol w:w="90"/>
        <w:gridCol w:w="1170"/>
        <w:gridCol w:w="90"/>
        <w:gridCol w:w="1170"/>
      </w:tblGrid>
      <w:tr w:rsidR="00D5121C" w14:paraId="75B466AA" w14:textId="77777777">
        <w:trPr>
          <w:cantSplit/>
          <w:trHeight w:val="342"/>
        </w:trPr>
        <w:tc>
          <w:tcPr>
            <w:tcW w:w="4230" w:type="dxa"/>
          </w:tcPr>
          <w:p w14:paraId="3960897E" w14:textId="77777777" w:rsidR="00D5121C" w:rsidRDefault="00D5121C">
            <w:pPr>
              <w:rPr>
                <w:rFonts w:ascii="Angsana New" w:eastAsia="MS Mincho" w:hAnsi="Angsana New"/>
                <w:b/>
                <w:bCs/>
                <w:szCs w:val="24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4787809D" w14:textId="77777777" w:rsidR="00D5121C" w:rsidRDefault="00D5121C">
            <w:pPr>
              <w:tabs>
                <w:tab w:val="left" w:pos="216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45DD8B5" w14:textId="77777777" w:rsidR="00D5121C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F4F7126" w14:textId="77777777" w:rsidR="00D5121C" w:rsidRDefault="009B2480">
            <w:pPr>
              <w:tabs>
                <w:tab w:val="left" w:pos="2160"/>
              </w:tabs>
              <w:ind w:left="-297" w:firstLine="297"/>
              <w:jc w:val="right"/>
              <w:rPr>
                <w:rFonts w:ascii="Angsana New" w:hAnsi="Angsana New"/>
                <w:szCs w:val="24"/>
              </w:rPr>
            </w:pPr>
            <w:r w:rsidRPr="00871D2B">
              <w:rPr>
                <w:rFonts w:ascii="Angsana New" w:hAnsi="Angsana New"/>
                <w:caps/>
                <w:szCs w:val="24"/>
                <w:lang w:val="en-GB"/>
              </w:rPr>
              <w:t>(</w:t>
            </w:r>
            <w:r w:rsidRPr="00871D2B">
              <w:rPr>
                <w:rFonts w:ascii="Angsana New" w:hAnsi="Angsana New"/>
                <w:caps/>
                <w:szCs w:val="24"/>
                <w:cs/>
                <w:lang w:val="en-GB"/>
              </w:rPr>
              <w:t>หน่วย: พันบาท)</w:t>
            </w:r>
          </w:p>
        </w:tc>
      </w:tr>
      <w:tr w:rsidR="00D5121C" w14:paraId="7BA86F5D" w14:textId="77777777">
        <w:trPr>
          <w:cantSplit/>
        </w:trPr>
        <w:tc>
          <w:tcPr>
            <w:tcW w:w="4230" w:type="dxa"/>
          </w:tcPr>
          <w:p w14:paraId="24D379E0" w14:textId="77777777" w:rsidR="00D5121C" w:rsidRDefault="00D5121C">
            <w:pPr>
              <w:rPr>
                <w:rFonts w:ascii="Angsana New" w:eastAsia="MS Mincho" w:hAnsi="Angsana New"/>
                <w:b/>
                <w:bCs/>
                <w:szCs w:val="24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center"/>
          </w:tcPr>
          <w:p w14:paraId="5FF7526D" w14:textId="77777777" w:rsidR="00D5121C" w:rsidRDefault="009B2480">
            <w:pPr>
              <w:tabs>
                <w:tab w:val="left" w:pos="216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2E220773" w14:textId="77777777" w:rsidR="00D5121C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6A84972C" w14:textId="77777777" w:rsidR="00D5121C" w:rsidRPr="00871D2B" w:rsidRDefault="009B2480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2DF37AC8" w14:textId="77777777">
        <w:trPr>
          <w:cantSplit/>
        </w:trPr>
        <w:tc>
          <w:tcPr>
            <w:tcW w:w="4230" w:type="dxa"/>
          </w:tcPr>
          <w:p w14:paraId="07C530B5" w14:textId="77777777" w:rsidR="00D5121C" w:rsidRDefault="00D5121C">
            <w:pPr>
              <w:rPr>
                <w:rFonts w:ascii="Angsana New" w:eastAsia="MS Mincho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EA5537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สำหรับงวด</w:t>
            </w:r>
            <w:r w:rsidRPr="00871D2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หก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เดือนสิ้นสุด</w:t>
            </w:r>
          </w:p>
          <w:p w14:paraId="62D3E111" w14:textId="77777777" w:rsidR="00D5121C" w:rsidRPr="00871D2B" w:rsidRDefault="009B2480">
            <w:pPr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วันที่ </w:t>
            </w: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มิถุนายน</w:t>
            </w:r>
            <w:r w:rsidRPr="00871D2B">
              <w:rPr>
                <w:rFonts w:asciiTheme="majorBidi" w:hAnsiTheme="majorBidi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</w:rPr>
              <w:t>256</w:t>
            </w:r>
            <w:r w:rsidRPr="00871D2B">
              <w:rPr>
                <w:rFonts w:asciiTheme="majorBidi" w:hAnsiTheme="majorBidi" w:cstheme="majorBidi" w:hint="cs"/>
                <w:szCs w:val="24"/>
                <w:lang w:val="en-GB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6E2AF4" w14:textId="77777777" w:rsidR="00D5121C" w:rsidRDefault="00D5121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E72D46B" w14:textId="77777777" w:rsidR="00D5121C" w:rsidRDefault="009B2480">
            <w:pPr>
              <w:jc w:val="center"/>
              <w:rPr>
                <w:rFonts w:ascii="Angsana New" w:hAnsi="Angsana New"/>
                <w:szCs w:val="24"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สำหรับปีสิ้นสุดวันที่</w:t>
            </w:r>
          </w:p>
          <w:p w14:paraId="364BD76D" w14:textId="77777777" w:rsidR="00D5121C" w:rsidRDefault="009B2480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 w:rsidRPr="00871D2B">
              <w:rPr>
                <w:rFonts w:ascii="Angsana New" w:hAnsi="Angsana New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>ธันวาคม</w:t>
            </w:r>
          </w:p>
          <w:p w14:paraId="1694402D" w14:textId="77777777" w:rsidR="00D5121C" w:rsidRPr="00871D2B" w:rsidRDefault="009B2480">
            <w:pPr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0" w:type="dxa"/>
          </w:tcPr>
          <w:p w14:paraId="506EAE14" w14:textId="77777777" w:rsidR="00D5121C" w:rsidRDefault="00D5121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11903CA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สำหรับงวด</w:t>
            </w:r>
            <w:r w:rsidRPr="00871D2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หก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เดือนสิ้นสุด</w:t>
            </w:r>
          </w:p>
          <w:p w14:paraId="77B34401" w14:textId="77777777" w:rsidR="00D5121C" w:rsidRDefault="009B2480">
            <w:pPr>
              <w:jc w:val="center"/>
              <w:rPr>
                <w:rFonts w:ascii="Angsana New" w:hAnsi="Angsana New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วันที่ </w:t>
            </w: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มิถุนายน</w:t>
            </w:r>
            <w:r w:rsidRPr="00871D2B">
              <w:rPr>
                <w:rFonts w:asciiTheme="majorBidi" w:hAnsiTheme="majorBidi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</w:rPr>
              <w:t>256</w:t>
            </w:r>
            <w:r w:rsidRPr="00871D2B">
              <w:rPr>
                <w:rFonts w:asciiTheme="majorBidi" w:hAnsiTheme="majorBidi" w:cstheme="majorBidi" w:hint="cs"/>
                <w:szCs w:val="24"/>
                <w:lang w:val="en-GB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344E296" w14:textId="77777777" w:rsidR="00D5121C" w:rsidRDefault="00D5121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4B550A8" w14:textId="77777777" w:rsidR="00D5121C" w:rsidRDefault="009B2480">
            <w:pPr>
              <w:jc w:val="center"/>
              <w:rPr>
                <w:rFonts w:ascii="Angsana New" w:hAnsi="Angsana New"/>
                <w:szCs w:val="24"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สำหรับปีสิ้นสุดวันที่</w:t>
            </w:r>
          </w:p>
          <w:p w14:paraId="6AE437C3" w14:textId="77777777" w:rsidR="00D5121C" w:rsidRDefault="009B2480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 w:rsidRPr="00871D2B">
              <w:rPr>
                <w:rFonts w:ascii="Angsana New" w:hAnsi="Angsana New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>ธันวาคม</w:t>
            </w:r>
          </w:p>
          <w:p w14:paraId="503C220F" w14:textId="77777777" w:rsidR="00D5121C" w:rsidRPr="00871D2B" w:rsidRDefault="009B2480">
            <w:pPr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</w:tr>
      <w:tr w:rsidR="00D5121C" w14:paraId="0D130F61" w14:textId="77777777">
        <w:trPr>
          <w:cantSplit/>
        </w:trPr>
        <w:tc>
          <w:tcPr>
            <w:tcW w:w="4230" w:type="dxa"/>
          </w:tcPr>
          <w:p w14:paraId="70BA229F" w14:textId="77777777" w:rsidR="00D5121C" w:rsidRPr="00871D2B" w:rsidRDefault="009B2480">
            <w:pPr>
              <w:ind w:left="85" w:right="108"/>
              <w:jc w:val="thaiDistribute"/>
              <w:rPr>
                <w:rFonts w:ascii="Angsana New" w:eastAsia="MS Mincho" w:hAnsi="Angsana New"/>
                <w:szCs w:val="24"/>
                <w:cs/>
                <w:lang w:val="en-GB"/>
              </w:rPr>
            </w:pPr>
            <w:r w:rsidRPr="00871D2B">
              <w:rPr>
                <w:rFonts w:ascii="Angsana New" w:eastAsia="MS Mincho" w:hAnsi="Angsana New" w:hint="cs"/>
                <w:szCs w:val="24"/>
                <w:cs/>
                <w:lang w:val="en-GB"/>
              </w:rPr>
              <w:t>หนี้สินระยะยาวภายใต้สัญญาเช่ายกมา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CF110B" w14:textId="77777777" w:rsidR="00D5121C" w:rsidRDefault="00D5121C">
            <w:pPr>
              <w:tabs>
                <w:tab w:val="decimal" w:pos="107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5CDA066" w14:textId="77777777" w:rsidR="00D5121C" w:rsidRDefault="00D5121C">
            <w:pPr>
              <w:tabs>
                <w:tab w:val="decimal" w:pos="798"/>
              </w:tabs>
              <w:ind w:right="5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C8F34E2" w14:textId="77777777" w:rsidR="00D5121C" w:rsidRDefault="00D5121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0CEC950D" w14:textId="77777777" w:rsidR="00D5121C" w:rsidRDefault="00D5121C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1ECA1E" w14:textId="77777777" w:rsidR="00D5121C" w:rsidRDefault="00D5121C">
            <w:pPr>
              <w:tabs>
                <w:tab w:val="decimal" w:pos="107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173CDC29" w14:textId="77777777" w:rsidR="00D5121C" w:rsidRDefault="00D5121C">
            <w:pPr>
              <w:ind w:left="-90" w:right="-10"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1170" w:type="dxa"/>
          </w:tcPr>
          <w:p w14:paraId="14D6BCBB" w14:textId="77777777" w:rsidR="00D5121C" w:rsidRDefault="00D5121C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5121C" w14:paraId="28128C2D" w14:textId="77777777" w:rsidTr="00427C58">
        <w:trPr>
          <w:cantSplit/>
        </w:trPr>
        <w:tc>
          <w:tcPr>
            <w:tcW w:w="4230" w:type="dxa"/>
          </w:tcPr>
          <w:p w14:paraId="2F41AD9E" w14:textId="77777777" w:rsidR="00D5121C" w:rsidRPr="00871D2B" w:rsidRDefault="009B2480" w:rsidP="00E15820">
            <w:pPr>
              <w:ind w:left="85" w:right="108" w:firstLine="96"/>
              <w:jc w:val="thaiDistribute"/>
              <w:rPr>
                <w:rFonts w:ascii="Angsana New" w:eastAsia="MS Mincho" w:hAnsi="Angsana New"/>
                <w:szCs w:val="24"/>
                <w:cs/>
                <w:lang w:val="en-GB"/>
              </w:rPr>
            </w:pPr>
            <w:r w:rsidRPr="00871D2B">
              <w:rPr>
                <w:rFonts w:ascii="Angsana New" w:eastAsia="MS Mincho" w:hAnsi="Angsana New" w:hint="cs"/>
                <w:szCs w:val="24"/>
                <w:lang w:val="en-GB"/>
              </w:rPr>
              <w:t>(</w:t>
            </w:r>
            <w:r w:rsidRPr="00871D2B">
              <w:rPr>
                <w:rFonts w:ascii="Angsana New" w:eastAsia="MS Mincho" w:hAnsi="Angsana New" w:hint="cs"/>
                <w:szCs w:val="24"/>
                <w:cs/>
                <w:lang w:val="en-GB"/>
              </w:rPr>
              <w:t>รวมส่วนของหนี้สินระยะยาวที่ถึงกำหนดชำระภายในหนึ่งปี)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AE54C7" w14:textId="4116CAC5" w:rsidR="00D5121C" w:rsidRDefault="00427C58">
            <w:pPr>
              <w:tabs>
                <w:tab w:val="decimal" w:pos="1060"/>
              </w:tabs>
              <w:ind w:right="-3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10,488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F7099F" w14:textId="77777777" w:rsidR="00D5121C" w:rsidRDefault="00D5121C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38DC80" w14:textId="77777777" w:rsidR="00D5121C" w:rsidRDefault="009B2480">
            <w:pPr>
              <w:tabs>
                <w:tab w:val="decimal" w:pos="990"/>
              </w:tabs>
              <w:ind w:right="-3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9,932</w:t>
            </w:r>
          </w:p>
        </w:tc>
        <w:tc>
          <w:tcPr>
            <w:tcW w:w="90" w:type="dxa"/>
            <w:shd w:val="clear" w:color="auto" w:fill="auto"/>
          </w:tcPr>
          <w:p w14:paraId="636FD5C4" w14:textId="77777777" w:rsidR="00D5121C" w:rsidRDefault="00D5121C">
            <w:pPr>
              <w:tabs>
                <w:tab w:val="decimal" w:pos="810"/>
                <w:tab w:val="decimal" w:pos="841"/>
              </w:tabs>
              <w:ind w:right="1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68B40B" w14:textId="77777777" w:rsidR="00D5121C" w:rsidRDefault="009B2480">
            <w:pPr>
              <w:tabs>
                <w:tab w:val="decimal" w:pos="990"/>
              </w:tabs>
              <w:ind w:right="-3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9,619</w:t>
            </w:r>
          </w:p>
        </w:tc>
        <w:tc>
          <w:tcPr>
            <w:tcW w:w="90" w:type="dxa"/>
            <w:shd w:val="clear" w:color="auto" w:fill="auto"/>
          </w:tcPr>
          <w:p w14:paraId="4FCFDCCB" w14:textId="77777777" w:rsidR="00D5121C" w:rsidRDefault="00D5121C">
            <w:pPr>
              <w:tabs>
                <w:tab w:val="decimal" w:pos="810"/>
              </w:tabs>
              <w:ind w:left="-90" w:right="1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562691" w14:textId="77777777" w:rsidR="00D5121C" w:rsidRDefault="009B2480">
            <w:pPr>
              <w:tabs>
                <w:tab w:val="decimal" w:pos="810"/>
                <w:tab w:val="decimal" w:pos="901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8,690</w:t>
            </w:r>
          </w:p>
        </w:tc>
      </w:tr>
      <w:tr w:rsidR="00D5121C" w14:paraId="7509C766" w14:textId="77777777" w:rsidTr="00427C58">
        <w:trPr>
          <w:cantSplit/>
        </w:trPr>
        <w:tc>
          <w:tcPr>
            <w:tcW w:w="4230" w:type="dxa"/>
          </w:tcPr>
          <w:p w14:paraId="6A986BCB" w14:textId="77777777" w:rsidR="00D5121C" w:rsidRPr="00871D2B" w:rsidRDefault="009B2480">
            <w:pPr>
              <w:tabs>
                <w:tab w:val="left" w:pos="535"/>
              </w:tabs>
              <w:ind w:left="85"/>
              <w:jc w:val="thaiDistribute"/>
              <w:rPr>
                <w:rFonts w:ascii="Angsana New" w:eastAsia="MS Mincho" w:hAnsi="Angsana New"/>
                <w:szCs w:val="24"/>
                <w:u w:val="single"/>
                <w:cs/>
                <w:lang w:val="en-GB"/>
              </w:rPr>
            </w:pPr>
            <w:r w:rsidRPr="00871D2B">
              <w:rPr>
                <w:rFonts w:ascii="Angsana New" w:eastAsia="MS Mincho" w:hAnsi="Angsana New"/>
                <w:szCs w:val="24"/>
                <w:u w:val="single"/>
                <w:cs/>
                <w:lang w:val="en-GB"/>
              </w:rPr>
              <w:t>บวก</w:t>
            </w:r>
            <w:r w:rsidRPr="00871D2B">
              <w:rPr>
                <w:rFonts w:ascii="Angsana New" w:eastAsia="MS Mincho" w:hAnsi="Angsana New"/>
                <w:szCs w:val="24"/>
                <w:cs/>
                <w:lang w:val="en-GB"/>
              </w:rPr>
              <w:tab/>
            </w:r>
            <w:r w:rsidRPr="00871D2B">
              <w:rPr>
                <w:rFonts w:ascii="Angsana New" w:eastAsia="MS Mincho" w:hAnsi="Angsana New" w:hint="cs"/>
                <w:szCs w:val="24"/>
                <w:cs/>
                <w:lang w:val="en-GB"/>
              </w:rPr>
              <w:t>รายการที่เพิ่ม</w:t>
            </w:r>
            <w:r w:rsidRPr="00871D2B">
              <w:rPr>
                <w:rFonts w:ascii="Angsana New" w:eastAsia="MS Mincho" w:hAnsi="Angsana New"/>
                <w:spacing w:val="-4"/>
                <w:szCs w:val="24"/>
                <w:cs/>
                <w:lang w:val="en-GB"/>
              </w:rPr>
              <w:t>ระหว่าง</w:t>
            </w:r>
            <w:r w:rsidRPr="00871D2B">
              <w:rPr>
                <w:rFonts w:ascii="Angsana New" w:eastAsia="MS Mincho" w:hAnsi="Angsana New" w:hint="cs"/>
                <w:spacing w:val="-4"/>
                <w:szCs w:val="24"/>
                <w:cs/>
                <w:lang w:val="en-GB"/>
              </w:rPr>
              <w:t>งวด</w:t>
            </w:r>
            <w:r>
              <w:rPr>
                <w:rFonts w:ascii="Angsana New" w:eastAsia="MS Mincho" w:hAnsi="Angsana New"/>
                <w:spacing w:val="-4"/>
                <w:szCs w:val="24"/>
              </w:rPr>
              <w:t>/</w:t>
            </w:r>
            <w:r w:rsidRPr="00871D2B">
              <w:rPr>
                <w:rFonts w:ascii="Angsana New" w:eastAsia="MS Mincho" w:hAnsi="Angsana New" w:hint="cs"/>
                <w:spacing w:val="-4"/>
                <w:szCs w:val="24"/>
                <w:cs/>
                <w:lang w:val="en-GB"/>
              </w:rPr>
              <w:t>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6C3597" w14:textId="226DADC7" w:rsidR="00D5121C" w:rsidRDefault="00427C58">
            <w:pPr>
              <w:tabs>
                <w:tab w:val="decimal" w:pos="1060"/>
              </w:tabs>
              <w:ind w:right="-3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650E2CE" w14:textId="77777777" w:rsidR="00D5121C" w:rsidRDefault="00D5121C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19E9E8" w14:textId="77777777" w:rsidR="00D5121C" w:rsidRDefault="009B2480">
            <w:pPr>
              <w:tabs>
                <w:tab w:val="decimal" w:pos="990"/>
              </w:tabs>
              <w:ind w:right="-3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2,874</w:t>
            </w:r>
          </w:p>
        </w:tc>
        <w:tc>
          <w:tcPr>
            <w:tcW w:w="90" w:type="dxa"/>
            <w:shd w:val="clear" w:color="auto" w:fill="auto"/>
          </w:tcPr>
          <w:p w14:paraId="352F2081" w14:textId="77777777" w:rsidR="00D5121C" w:rsidRDefault="00D5121C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FEC9AE" w14:textId="77777777" w:rsidR="00D5121C" w:rsidRDefault="009B2480">
            <w:pPr>
              <w:tabs>
                <w:tab w:val="decimal" w:pos="990"/>
              </w:tabs>
              <w:ind w:right="-3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8C09BB" w14:textId="77777777" w:rsidR="00D5121C" w:rsidRDefault="00D5121C">
            <w:pPr>
              <w:ind w:left="-90"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5E059B" w14:textId="77777777" w:rsidR="00D5121C" w:rsidRDefault="009B2480">
            <w:pPr>
              <w:tabs>
                <w:tab w:val="decimal" w:pos="1081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2,821</w:t>
            </w:r>
          </w:p>
        </w:tc>
      </w:tr>
      <w:tr w:rsidR="00D5121C" w14:paraId="0E575C6B" w14:textId="77777777" w:rsidTr="00427C58">
        <w:trPr>
          <w:cantSplit/>
        </w:trPr>
        <w:tc>
          <w:tcPr>
            <w:tcW w:w="4230" w:type="dxa"/>
          </w:tcPr>
          <w:p w14:paraId="133387D2" w14:textId="77777777" w:rsidR="00D5121C" w:rsidRDefault="009B2480">
            <w:pPr>
              <w:tabs>
                <w:tab w:val="left" w:pos="535"/>
              </w:tabs>
              <w:ind w:left="85"/>
              <w:jc w:val="thaiDistribute"/>
              <w:rPr>
                <w:rFonts w:ascii="Angsana New" w:eastAsia="MS Mincho" w:hAnsi="Angsana New"/>
                <w:szCs w:val="24"/>
              </w:rPr>
            </w:pPr>
            <w:r w:rsidRPr="00871D2B">
              <w:rPr>
                <w:rFonts w:ascii="Angsana New" w:eastAsia="MS Mincho" w:hAnsi="Angsana New"/>
                <w:szCs w:val="24"/>
                <w:u w:val="single"/>
                <w:cs/>
                <w:lang w:val="en-GB"/>
              </w:rPr>
              <w:t>หัก</w:t>
            </w:r>
            <w:r w:rsidRPr="00871D2B">
              <w:rPr>
                <w:rFonts w:ascii="Angsana New" w:eastAsia="MS Mincho" w:hAnsi="Angsana New"/>
                <w:szCs w:val="24"/>
                <w:cs/>
                <w:lang w:val="en-GB"/>
              </w:rPr>
              <w:tab/>
            </w:r>
            <w:r w:rsidRPr="00871D2B">
              <w:rPr>
                <w:rFonts w:ascii="Angsana New" w:eastAsia="MS Mincho" w:hAnsi="Angsana New"/>
                <w:spacing w:val="-2"/>
                <w:szCs w:val="24"/>
                <w:cs/>
                <w:lang w:val="en-GB"/>
              </w:rPr>
              <w:t>เงินสดจ่าย</w:t>
            </w:r>
            <w:r w:rsidRPr="00871D2B">
              <w:rPr>
                <w:rFonts w:ascii="Angsana New" w:eastAsia="MS Mincho" w:hAnsi="Angsana New"/>
                <w:spacing w:val="-4"/>
                <w:szCs w:val="24"/>
                <w:cs/>
                <w:lang w:val="en-GB"/>
              </w:rPr>
              <w:t>ระหว่าง</w:t>
            </w:r>
            <w:r w:rsidRPr="00871D2B">
              <w:rPr>
                <w:rFonts w:ascii="Angsana New" w:eastAsia="MS Mincho" w:hAnsi="Angsana New" w:hint="cs"/>
                <w:spacing w:val="-4"/>
                <w:szCs w:val="24"/>
                <w:cs/>
                <w:lang w:val="en-GB"/>
              </w:rPr>
              <w:t>งวด</w:t>
            </w:r>
            <w:r>
              <w:rPr>
                <w:rFonts w:ascii="Angsana New" w:eastAsia="MS Mincho" w:hAnsi="Angsana New"/>
                <w:spacing w:val="-4"/>
                <w:szCs w:val="24"/>
              </w:rPr>
              <w:t>/</w:t>
            </w:r>
            <w:r w:rsidRPr="00871D2B">
              <w:rPr>
                <w:rFonts w:ascii="Angsana New" w:eastAsia="MS Mincho" w:hAnsi="Angsana New" w:hint="cs"/>
                <w:spacing w:val="-4"/>
                <w:szCs w:val="24"/>
                <w:cs/>
                <w:lang w:val="en-GB"/>
              </w:rPr>
              <w:t>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EE4F31" w14:textId="15952916" w:rsidR="00D5121C" w:rsidRDefault="00427C58">
            <w:pPr>
              <w:tabs>
                <w:tab w:val="decimal" w:pos="1060"/>
              </w:tabs>
              <w:ind w:right="-3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(3,933)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60E4B7" w14:textId="77777777" w:rsidR="00D5121C" w:rsidRDefault="00D5121C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331920" w14:textId="77777777" w:rsidR="00D5121C" w:rsidRDefault="009B2480">
            <w:pPr>
              <w:tabs>
                <w:tab w:val="decimal" w:pos="990"/>
              </w:tabs>
              <w:ind w:right="18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(2,318)</w:t>
            </w:r>
          </w:p>
        </w:tc>
        <w:tc>
          <w:tcPr>
            <w:tcW w:w="90" w:type="dxa"/>
            <w:shd w:val="clear" w:color="auto" w:fill="auto"/>
          </w:tcPr>
          <w:p w14:paraId="1E578F88" w14:textId="77777777" w:rsidR="00D5121C" w:rsidRDefault="00D5121C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2A2302" w14:textId="66D7BB75" w:rsidR="00D5121C" w:rsidRDefault="009B2480">
            <w:pPr>
              <w:tabs>
                <w:tab w:val="decimal" w:pos="990"/>
              </w:tabs>
              <w:ind w:right="18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(1,22</w:t>
            </w:r>
            <w:r w:rsidR="00754113">
              <w:rPr>
                <w:rFonts w:ascii="Angsana New" w:hAnsi="Angsana New"/>
                <w:szCs w:val="24"/>
              </w:rPr>
              <w:t>6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8DCBF6" w14:textId="77777777" w:rsidR="00D5121C" w:rsidRDefault="00D5121C">
            <w:pPr>
              <w:ind w:left="-90"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D653BD" w14:textId="77777777" w:rsidR="00D5121C" w:rsidRDefault="009B2480">
            <w:pPr>
              <w:tabs>
                <w:tab w:val="decimal" w:pos="1081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(1,892)</w:t>
            </w:r>
          </w:p>
        </w:tc>
      </w:tr>
      <w:tr w:rsidR="00D5121C" w14:paraId="6F956A24" w14:textId="77777777" w:rsidTr="00427C58">
        <w:trPr>
          <w:cantSplit/>
        </w:trPr>
        <w:tc>
          <w:tcPr>
            <w:tcW w:w="4230" w:type="dxa"/>
          </w:tcPr>
          <w:p w14:paraId="488137C8" w14:textId="77777777" w:rsidR="00D5121C" w:rsidRDefault="009B2480">
            <w:pPr>
              <w:tabs>
                <w:tab w:val="left" w:pos="535"/>
              </w:tabs>
              <w:ind w:left="85"/>
              <w:jc w:val="thaiDistribute"/>
              <w:rPr>
                <w:rFonts w:ascii="Angsana New" w:eastAsia="MS Mincho" w:hAnsi="Angsana New"/>
                <w:szCs w:val="24"/>
              </w:rPr>
            </w:pPr>
            <w:r w:rsidRPr="00871D2B">
              <w:rPr>
                <w:rFonts w:ascii="Angsana New" w:eastAsia="MS Mincho" w:hAnsi="Angsana New"/>
                <w:szCs w:val="24"/>
                <w:cs/>
                <w:lang w:val="en-GB"/>
              </w:rPr>
              <w:t>หนี้สินตามสัญญาเช่าเพิ่มขึ้นจากการนำมาตรฐานการรายงาน</w:t>
            </w:r>
          </w:p>
          <w:p w14:paraId="2045D55D" w14:textId="77777777" w:rsidR="00D5121C" w:rsidRPr="00871D2B" w:rsidRDefault="009B2480">
            <w:pPr>
              <w:tabs>
                <w:tab w:val="left" w:pos="535"/>
              </w:tabs>
              <w:ind w:left="358" w:hanging="180"/>
              <w:jc w:val="thaiDistribute"/>
              <w:rPr>
                <w:rFonts w:ascii="Angsana New" w:eastAsia="MS Mincho" w:hAnsi="Angsana New"/>
                <w:szCs w:val="24"/>
                <w:u w:val="single"/>
                <w:cs/>
                <w:lang w:val="en-GB"/>
              </w:rPr>
            </w:pPr>
            <w:r w:rsidRPr="00871D2B">
              <w:rPr>
                <w:rFonts w:ascii="Angsana New" w:eastAsia="MS Mincho" w:hAnsi="Angsana New"/>
                <w:szCs w:val="24"/>
                <w:cs/>
                <w:lang w:val="en-GB"/>
              </w:rPr>
              <w:t xml:space="preserve">ทางการเงิน ฉบับที่ </w:t>
            </w:r>
            <w:r w:rsidRPr="00871D2B">
              <w:rPr>
                <w:rFonts w:ascii="Angsana New" w:hAnsi="Angsana New"/>
                <w:sz w:val="26"/>
                <w:szCs w:val="26"/>
                <w:lang w:val="en-GB"/>
              </w:rPr>
              <w:t>16</w:t>
            </w:r>
            <w:r w:rsidRPr="00871D2B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r w:rsidRPr="00871D2B">
              <w:rPr>
                <w:rFonts w:ascii="Angsana New" w:eastAsia="MS Mincho" w:hAnsi="Angsana New"/>
                <w:szCs w:val="24"/>
                <w:cs/>
                <w:lang w:val="en-GB"/>
              </w:rPr>
              <w:t>มาถือปฏิบัติครั้งแรก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7253B" w14:textId="0465D005" w:rsidR="00D5121C" w:rsidRPr="00871D2B" w:rsidRDefault="00427C58">
            <w:pPr>
              <w:tabs>
                <w:tab w:val="decimal" w:pos="1060"/>
              </w:tabs>
              <w:ind w:right="-30"/>
              <w:rPr>
                <w:rFonts w:ascii="Angsana New" w:hAnsi="Angsana New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Cs w:val="24"/>
              </w:rPr>
              <w:t>225,033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FC171C" w14:textId="77777777" w:rsidR="00D5121C" w:rsidRDefault="00D5121C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F5C5F" w14:textId="77777777" w:rsidR="00D5121C" w:rsidRDefault="009B2480">
            <w:pPr>
              <w:tabs>
                <w:tab w:val="decimal" w:pos="990"/>
              </w:tabs>
              <w:ind w:right="-3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578221" w14:textId="77777777" w:rsidR="00D5121C" w:rsidRDefault="00D5121C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7E8C2" w14:textId="77777777" w:rsidR="00D5121C" w:rsidRPr="00871D2B" w:rsidRDefault="009B2480">
            <w:pPr>
              <w:tabs>
                <w:tab w:val="decimal" w:pos="1030"/>
              </w:tabs>
              <w:rPr>
                <w:rFonts w:ascii="Angsana New" w:hAnsi="Angsana New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1919DD" w14:textId="77777777" w:rsidR="00D5121C" w:rsidRDefault="00D5121C">
            <w:pPr>
              <w:ind w:left="-90"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226BF" w14:textId="77777777" w:rsidR="00D5121C" w:rsidRDefault="009B2480">
            <w:pPr>
              <w:tabs>
                <w:tab w:val="decimal" w:pos="901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D5121C" w14:paraId="7764C189" w14:textId="77777777" w:rsidTr="00427C58">
        <w:trPr>
          <w:cantSplit/>
        </w:trPr>
        <w:tc>
          <w:tcPr>
            <w:tcW w:w="4230" w:type="dxa"/>
          </w:tcPr>
          <w:p w14:paraId="5215D17A" w14:textId="77777777" w:rsidR="00D5121C" w:rsidRDefault="009B2480">
            <w:pPr>
              <w:ind w:left="85" w:right="108"/>
              <w:jc w:val="thaiDistribute"/>
              <w:rPr>
                <w:rFonts w:ascii="Angsana New" w:eastAsia="MS Mincho" w:hAnsi="Angsana New"/>
                <w:szCs w:val="24"/>
              </w:rPr>
            </w:pPr>
            <w:r w:rsidRPr="00871D2B">
              <w:rPr>
                <w:rFonts w:ascii="Angsana New" w:eastAsia="MS Mincho" w:hAnsi="Angsana New" w:hint="cs"/>
                <w:szCs w:val="24"/>
                <w:cs/>
                <w:lang w:val="en-GB"/>
              </w:rPr>
              <w:t>หนี้สินระยะยาวภายใต้สัญญาเช่าทางการเงินยกไป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20C77" w14:textId="77777777" w:rsidR="00D5121C" w:rsidRDefault="00D5121C">
            <w:pPr>
              <w:tabs>
                <w:tab w:val="decimal" w:pos="1060"/>
              </w:tabs>
              <w:ind w:right="-30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174EE3A" w14:textId="77777777" w:rsidR="00D5121C" w:rsidRDefault="00D5121C">
            <w:pPr>
              <w:tabs>
                <w:tab w:val="decimal" w:pos="798"/>
                <w:tab w:val="decimal" w:pos="1060"/>
              </w:tabs>
              <w:ind w:right="-30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E3D500" w14:textId="77777777" w:rsidR="00D5121C" w:rsidRDefault="00D5121C">
            <w:pPr>
              <w:tabs>
                <w:tab w:val="decimal" w:pos="990"/>
              </w:tabs>
              <w:ind w:right="-30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F481A" w14:textId="77777777" w:rsidR="00D5121C" w:rsidRDefault="00D5121C">
            <w:pPr>
              <w:tabs>
                <w:tab w:val="decimal" w:pos="841"/>
                <w:tab w:val="decimal" w:pos="1060"/>
              </w:tabs>
              <w:ind w:right="-3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2DE4E4" w14:textId="77777777" w:rsidR="00D5121C" w:rsidRDefault="00D5121C">
            <w:pPr>
              <w:tabs>
                <w:tab w:val="decimal" w:pos="1060"/>
              </w:tabs>
              <w:ind w:right="-30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2B155" w14:textId="77777777" w:rsidR="00D5121C" w:rsidRDefault="00D5121C">
            <w:pPr>
              <w:tabs>
                <w:tab w:val="decimal" w:pos="1060"/>
              </w:tabs>
              <w:ind w:left="-90" w:right="-3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49CDB1" w14:textId="77777777" w:rsidR="00D5121C" w:rsidRDefault="00D5121C">
            <w:pPr>
              <w:tabs>
                <w:tab w:val="decimal" w:pos="901"/>
                <w:tab w:val="decimal" w:pos="1060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D5121C" w14:paraId="35858E94" w14:textId="77777777" w:rsidTr="00427C58">
        <w:trPr>
          <w:cantSplit/>
        </w:trPr>
        <w:tc>
          <w:tcPr>
            <w:tcW w:w="4230" w:type="dxa"/>
          </w:tcPr>
          <w:p w14:paraId="6F61947C" w14:textId="77777777" w:rsidR="00D5121C" w:rsidRPr="00871D2B" w:rsidRDefault="009B2480">
            <w:pPr>
              <w:ind w:left="85" w:right="108" w:firstLine="90"/>
              <w:jc w:val="thaiDistribute"/>
              <w:rPr>
                <w:rFonts w:ascii="Angsana New" w:eastAsia="MS Mincho" w:hAnsi="Angsana New"/>
                <w:szCs w:val="24"/>
                <w:cs/>
                <w:lang w:val="en-GB"/>
              </w:rPr>
            </w:pPr>
            <w:r w:rsidRPr="00871D2B">
              <w:rPr>
                <w:rFonts w:ascii="Angsana New" w:eastAsia="MS Mincho" w:hAnsi="Angsana New" w:hint="cs"/>
                <w:szCs w:val="24"/>
                <w:lang w:val="en-GB"/>
              </w:rPr>
              <w:t>(</w:t>
            </w:r>
            <w:r w:rsidRPr="00871D2B">
              <w:rPr>
                <w:rFonts w:ascii="Angsana New" w:eastAsia="MS Mincho" w:hAnsi="Angsana New" w:hint="cs"/>
                <w:szCs w:val="24"/>
                <w:cs/>
                <w:lang w:val="en-GB"/>
              </w:rPr>
              <w:t>รวมส่วนของหนี้สินระยะยาวที่ถึงกำหนดชำระภายในหนึ่งปี)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8A52A9" w14:textId="39E8665F" w:rsidR="00D5121C" w:rsidRDefault="00427C58">
            <w:pPr>
              <w:tabs>
                <w:tab w:val="decimal" w:pos="1060"/>
              </w:tabs>
              <w:ind w:right="-3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231,588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91C961" w14:textId="77777777" w:rsidR="00D5121C" w:rsidRDefault="00D5121C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E7599F" w14:textId="77777777" w:rsidR="00D5121C" w:rsidRDefault="009B2480">
            <w:pPr>
              <w:tabs>
                <w:tab w:val="decimal" w:pos="990"/>
              </w:tabs>
              <w:ind w:right="-3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  <w:r w:rsidRPr="00871D2B">
              <w:rPr>
                <w:rFonts w:ascii="Angsana New" w:hAnsi="Angsana New" w:hint="cs"/>
                <w:szCs w:val="24"/>
                <w:lang w:val="en-GB"/>
              </w:rPr>
              <w:t>0</w:t>
            </w:r>
            <w:r>
              <w:rPr>
                <w:rFonts w:ascii="Angsana New" w:hAnsi="Angsana New" w:hint="cs"/>
                <w:szCs w:val="24"/>
              </w:rPr>
              <w:t>,</w:t>
            </w:r>
            <w:r w:rsidRPr="00871D2B">
              <w:rPr>
                <w:rFonts w:ascii="Angsana New" w:hAnsi="Angsana New" w:hint="cs"/>
                <w:szCs w:val="24"/>
                <w:lang w:val="en-GB"/>
              </w:rPr>
              <w:t>488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65D1E7" w14:textId="77777777" w:rsidR="00D5121C" w:rsidRDefault="00D5121C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3233AD" w14:textId="04D50F6E" w:rsidR="00D5121C" w:rsidRDefault="009B2480">
            <w:pPr>
              <w:tabs>
                <w:tab w:val="decimal" w:pos="103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8,39</w:t>
            </w:r>
            <w:r w:rsidR="00754113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F56CDC" w14:textId="77777777" w:rsidR="00D5121C" w:rsidRDefault="00D5121C">
            <w:pPr>
              <w:ind w:left="-90"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5DF4CF" w14:textId="77777777" w:rsidR="00D5121C" w:rsidRDefault="009B2480">
            <w:pPr>
              <w:tabs>
                <w:tab w:val="decimal" w:pos="1081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9,619</w:t>
            </w:r>
          </w:p>
        </w:tc>
      </w:tr>
    </w:tbl>
    <w:p w14:paraId="0472CE28" w14:textId="1FC71298" w:rsidR="00394A2F" w:rsidRDefault="00394A2F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332116D4" w14:textId="1775930B" w:rsidR="00DD2077" w:rsidRDefault="00DD2077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29AE6434" w14:textId="77777777" w:rsidR="00394A2F" w:rsidRDefault="00394A2F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254EDA06" w14:textId="77777777" w:rsidR="00D5121C" w:rsidRDefault="009B2480">
      <w:pPr>
        <w:tabs>
          <w:tab w:val="left" w:pos="360"/>
        </w:tabs>
        <w:spacing w:after="120"/>
        <w:ind w:left="-86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</w:rPr>
        <w:lastRenderedPageBreak/>
        <w:t>8.4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Pr="00871D2B">
        <w:rPr>
          <w:rFonts w:asciiTheme="majorBidi" w:hAnsiTheme="majorBidi" w:cstheme="majorBidi"/>
          <w:color w:val="000000" w:themeColor="text1"/>
          <w:spacing w:val="-2"/>
          <w:sz w:val="28"/>
          <w:cs/>
          <w:lang w:val="en-GB"/>
        </w:rPr>
        <w:t>การเปลี่ยนแปลงในหนี้สินที่เกิดจากกิจกรรมจัดหา</w:t>
      </w:r>
      <w:r w:rsidRPr="00871D2B">
        <w:rPr>
          <w:rFonts w:asciiTheme="majorBidi" w:hAnsiTheme="majorBidi" w:cstheme="majorBidi" w:hint="cs"/>
          <w:color w:val="000000" w:themeColor="text1"/>
          <w:spacing w:val="-2"/>
          <w:sz w:val="28"/>
          <w:cs/>
          <w:lang w:val="en-GB"/>
        </w:rPr>
        <w:t>เงิน</w:t>
      </w:r>
      <w:r w:rsidRPr="00871D2B">
        <w:rPr>
          <w:rFonts w:asciiTheme="majorBidi" w:hAnsiTheme="majorBidi" w:cstheme="majorBidi"/>
          <w:sz w:val="28"/>
          <w:cs/>
          <w:lang w:val="en-GB"/>
        </w:rPr>
        <w:t>สำหรับงวด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หก</w:t>
      </w:r>
      <w:r w:rsidRPr="00871D2B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Pr="00871D2B">
        <w:rPr>
          <w:rFonts w:asciiTheme="majorBidi" w:hAnsiTheme="majorBidi" w:cstheme="majorBidi"/>
          <w:sz w:val="28"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>30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 มิถุนายน</w:t>
      </w:r>
      <w:r w:rsidRPr="00871D2B">
        <w:rPr>
          <w:rFonts w:asciiTheme="majorBidi" w:hAnsiTheme="majorBidi" w:cstheme="majorBidi" w:hint="cs"/>
          <w:color w:val="000000" w:themeColor="text1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>2563</w:t>
      </w:r>
      <w:r w:rsidRPr="00871D2B">
        <w:rPr>
          <w:rFonts w:asciiTheme="majorBidi" w:hAnsiTheme="majorBidi" w:cstheme="majorBidi"/>
          <w:color w:val="000000" w:themeColor="text1"/>
          <w:spacing w:val="-2"/>
          <w:sz w:val="28"/>
          <w:cs/>
          <w:lang w:val="en-GB"/>
        </w:rPr>
        <w:t xml:space="preserve"> มีดังนี้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20"/>
        <w:gridCol w:w="70"/>
        <w:gridCol w:w="637"/>
        <w:gridCol w:w="533"/>
        <w:gridCol w:w="90"/>
        <w:gridCol w:w="852"/>
        <w:gridCol w:w="228"/>
        <w:gridCol w:w="90"/>
        <w:gridCol w:w="1080"/>
        <w:gridCol w:w="90"/>
        <w:gridCol w:w="1170"/>
      </w:tblGrid>
      <w:tr w:rsidR="00D5121C" w14:paraId="7128E6AA" w14:textId="77777777" w:rsidTr="00427C58">
        <w:trPr>
          <w:trHeight w:val="80"/>
        </w:trPr>
        <w:tc>
          <w:tcPr>
            <w:tcW w:w="3150" w:type="dxa"/>
          </w:tcPr>
          <w:p w14:paraId="5D0EDEB0" w14:textId="77777777" w:rsidR="00D5121C" w:rsidRDefault="00D5121C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E81DCDB" w14:textId="77777777" w:rsidR="00D5121C" w:rsidRDefault="00D5121C">
            <w:pPr>
              <w:jc w:val="right"/>
              <w:rPr>
                <w:rFonts w:ascii="Angsana New" w:hAnsi="Angsana New"/>
                <w:caps/>
                <w:szCs w:val="24"/>
                <w:cs/>
              </w:rPr>
            </w:pPr>
          </w:p>
        </w:tc>
        <w:tc>
          <w:tcPr>
            <w:tcW w:w="20" w:type="dxa"/>
          </w:tcPr>
          <w:p w14:paraId="77028C01" w14:textId="77777777" w:rsidR="00D5121C" w:rsidRDefault="00D5121C">
            <w:pPr>
              <w:jc w:val="right"/>
              <w:rPr>
                <w:rFonts w:ascii="Angsana New" w:hAnsi="Angsana New"/>
                <w:caps/>
                <w:szCs w:val="24"/>
                <w:cs/>
              </w:rPr>
            </w:pPr>
          </w:p>
        </w:tc>
        <w:tc>
          <w:tcPr>
            <w:tcW w:w="707" w:type="dxa"/>
            <w:gridSpan w:val="2"/>
          </w:tcPr>
          <w:p w14:paraId="37C20963" w14:textId="77777777" w:rsidR="00D5121C" w:rsidRDefault="00D5121C">
            <w:pPr>
              <w:jc w:val="right"/>
              <w:rPr>
                <w:rFonts w:ascii="Angsana New" w:hAnsi="Angsana New"/>
                <w:caps/>
                <w:szCs w:val="24"/>
                <w:cs/>
              </w:rPr>
            </w:pPr>
          </w:p>
        </w:tc>
        <w:tc>
          <w:tcPr>
            <w:tcW w:w="1475" w:type="dxa"/>
            <w:gridSpan w:val="3"/>
          </w:tcPr>
          <w:p w14:paraId="29EEDABB" w14:textId="77777777" w:rsidR="00D5121C" w:rsidRDefault="00D5121C">
            <w:pPr>
              <w:jc w:val="right"/>
              <w:rPr>
                <w:rFonts w:ascii="Angsana New" w:hAnsi="Angsana New"/>
                <w:caps/>
                <w:szCs w:val="24"/>
                <w:cs/>
              </w:rPr>
            </w:pPr>
          </w:p>
        </w:tc>
        <w:tc>
          <w:tcPr>
            <w:tcW w:w="2658" w:type="dxa"/>
            <w:gridSpan w:val="5"/>
            <w:vAlign w:val="center"/>
          </w:tcPr>
          <w:p w14:paraId="4B4A0183" w14:textId="77777777" w:rsidR="00D5121C" w:rsidRPr="00871D2B" w:rsidRDefault="009B2480">
            <w:pPr>
              <w:ind w:right="4"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  <w:r w:rsidRPr="00871D2B">
              <w:rPr>
                <w:rFonts w:ascii="Angsana New" w:hAnsi="Angsana New"/>
                <w:caps/>
                <w:szCs w:val="24"/>
                <w:lang w:val="en-GB"/>
              </w:rPr>
              <w:t>(</w:t>
            </w:r>
            <w:r w:rsidRPr="00871D2B">
              <w:rPr>
                <w:rFonts w:ascii="Angsana New" w:hAnsi="Angsana New"/>
                <w:caps/>
                <w:szCs w:val="24"/>
                <w:cs/>
                <w:lang w:val="en-GB"/>
              </w:rPr>
              <w:t>หน่วย: พันบาท)</w:t>
            </w:r>
          </w:p>
        </w:tc>
      </w:tr>
      <w:tr w:rsidR="00D5121C" w14:paraId="725CEC45" w14:textId="77777777" w:rsidTr="00427C58">
        <w:trPr>
          <w:trHeight w:val="80"/>
        </w:trPr>
        <w:tc>
          <w:tcPr>
            <w:tcW w:w="3150" w:type="dxa"/>
          </w:tcPr>
          <w:p w14:paraId="4925ED10" w14:textId="77777777" w:rsidR="00D5121C" w:rsidRDefault="00D5121C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5940" w:type="dxa"/>
            <w:gridSpan w:val="12"/>
          </w:tcPr>
          <w:p w14:paraId="4F044877" w14:textId="77777777" w:rsidR="00D5121C" w:rsidRPr="00871D2B" w:rsidRDefault="009B2480">
            <w:pPr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5121C" w14:paraId="3C63C637" w14:textId="77777777" w:rsidTr="00427C58">
        <w:trPr>
          <w:trHeight w:val="80"/>
        </w:trPr>
        <w:tc>
          <w:tcPr>
            <w:tcW w:w="3150" w:type="dxa"/>
          </w:tcPr>
          <w:p w14:paraId="71E11A9C" w14:textId="77777777" w:rsidR="00D5121C" w:rsidRDefault="00D5121C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C6C323" w14:textId="77777777" w:rsidR="00D5121C" w:rsidRDefault="009B248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</w:tcPr>
          <w:p w14:paraId="5B390847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35FF8195" w14:textId="77777777" w:rsidR="00D5121C" w:rsidRDefault="009B248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61AF949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3DA3C49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647A366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5442AA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C8E5FF5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03F892" w14:textId="77777777" w:rsidR="00D5121C" w:rsidRPr="00871D2B" w:rsidRDefault="009B2480">
            <w:pPr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ยอดคงเหลือ</w:t>
            </w:r>
          </w:p>
        </w:tc>
      </w:tr>
      <w:tr w:rsidR="00D5121C" w14:paraId="1746E05E" w14:textId="77777777" w:rsidTr="00427C58">
        <w:trPr>
          <w:trHeight w:val="80"/>
        </w:trPr>
        <w:tc>
          <w:tcPr>
            <w:tcW w:w="3150" w:type="dxa"/>
          </w:tcPr>
          <w:p w14:paraId="5AB80944" w14:textId="77777777" w:rsidR="00D5121C" w:rsidRDefault="00D5121C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485503" w14:textId="77777777" w:rsidR="00D5121C" w:rsidRDefault="009B2480">
            <w:pPr>
              <w:jc w:val="center"/>
              <w:rPr>
                <w:rFonts w:ascii="Angsana New" w:hAnsi="Angsana New"/>
                <w:szCs w:val="24"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ณ วันที่</w:t>
            </w:r>
          </w:p>
          <w:p w14:paraId="2EF22FBA" w14:textId="77777777" w:rsidR="00D5121C" w:rsidRDefault="009B2480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  <w:r w:rsidRPr="00871D2B">
              <w:rPr>
                <w:rFonts w:ascii="Angsana New" w:hAnsi="Angsana New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>มกราคม</w:t>
            </w:r>
            <w:r>
              <w:rPr>
                <w:rFonts w:ascii="Angsana New" w:hAnsi="Angsana New"/>
                <w:szCs w:val="24"/>
              </w:rPr>
              <w:t xml:space="preserve"> 2563</w:t>
            </w:r>
          </w:p>
        </w:tc>
        <w:tc>
          <w:tcPr>
            <w:tcW w:w="90" w:type="dxa"/>
            <w:gridSpan w:val="2"/>
          </w:tcPr>
          <w:p w14:paraId="1C1DD208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F0F401E" w14:textId="77777777" w:rsidR="00D5121C" w:rsidRDefault="009B2480">
            <w:pPr>
              <w:jc w:val="center"/>
              <w:rPr>
                <w:rFonts w:ascii="Angsana New" w:hAnsi="Angsana New"/>
                <w:szCs w:val="24"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จากกิจกรรม</w:t>
            </w:r>
          </w:p>
          <w:p w14:paraId="471B961D" w14:textId="77777777" w:rsidR="00D5121C" w:rsidRDefault="009B248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085AC0DD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CA58819" w14:textId="77777777" w:rsidR="00D5121C" w:rsidRDefault="009B248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การเปลี่ยนแปลง</w:t>
            </w:r>
            <w:r>
              <w:rPr>
                <w:rFonts w:ascii="Angsana New" w:hAnsi="Angsana New"/>
                <w:szCs w:val="24"/>
              </w:rPr>
              <w:t xml:space="preserve">   </w:t>
            </w: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90" w:type="dxa"/>
          </w:tcPr>
          <w:p w14:paraId="1562E833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729A16" w14:textId="77777777" w:rsidR="00D5121C" w:rsidRDefault="009B248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การเปลี่ยนแปลง</w:t>
            </w:r>
            <w:r>
              <w:rPr>
                <w:rFonts w:ascii="Angsana New" w:hAnsi="Angsana New"/>
                <w:szCs w:val="24"/>
              </w:rPr>
              <w:t xml:space="preserve">   </w:t>
            </w: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อื่นๆ</w:t>
            </w:r>
          </w:p>
        </w:tc>
        <w:tc>
          <w:tcPr>
            <w:tcW w:w="90" w:type="dxa"/>
          </w:tcPr>
          <w:p w14:paraId="5D8E0240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F93D4C" w14:textId="77777777" w:rsidR="00D5121C" w:rsidRDefault="009B2480">
            <w:pPr>
              <w:jc w:val="center"/>
              <w:rPr>
                <w:rFonts w:ascii="Angsana New" w:hAnsi="Angsana New"/>
                <w:szCs w:val="24"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ณ วันที่</w:t>
            </w:r>
          </w:p>
          <w:p w14:paraId="13B1639B" w14:textId="77777777" w:rsidR="00D5121C" w:rsidRPr="00871D2B" w:rsidRDefault="009B2480">
            <w:pPr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Cs w:val="24"/>
              </w:rPr>
              <w:t>3</w:t>
            </w:r>
            <w:r w:rsidRPr="00871D2B">
              <w:rPr>
                <w:rFonts w:ascii="Angsana New" w:hAnsi="Angsana New" w:hint="cs"/>
                <w:szCs w:val="24"/>
                <w:lang w:val="en-GB"/>
              </w:rPr>
              <w:t>0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 xml:space="preserve">มิถุนายน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</w:tr>
      <w:tr w:rsidR="00D5121C" w14:paraId="19893742" w14:textId="77777777" w:rsidTr="00427C58">
        <w:trPr>
          <w:trHeight w:val="80"/>
        </w:trPr>
        <w:tc>
          <w:tcPr>
            <w:tcW w:w="3150" w:type="dxa"/>
          </w:tcPr>
          <w:p w14:paraId="151A2C53" w14:textId="4417D8BC" w:rsidR="00D5121C" w:rsidRPr="00871D2B" w:rsidRDefault="009B2480">
            <w:pPr>
              <w:ind w:left="350" w:right="65" w:hanging="238"/>
              <w:rPr>
                <w:rFonts w:ascii="Angsana New" w:hAnsi="Angsana New"/>
                <w:szCs w:val="24"/>
                <w:cs/>
                <w:lang w:val="en-GB"/>
              </w:rPr>
            </w:pP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>เงินเบิกเกินบัญชีธนาคารและ</w:t>
            </w: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  <w:r>
              <w:rPr>
                <w:rFonts w:ascii="Angsana New" w:hAnsi="Angsana New"/>
                <w:szCs w:val="24"/>
              </w:rPr>
              <w:t xml:space="preserve"> (</w:t>
            </w: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>ดูหมายเหต</w:t>
            </w:r>
            <w:r w:rsidR="00E710B8" w:rsidRPr="00871D2B">
              <w:rPr>
                <w:rFonts w:ascii="Angsana New" w:hAnsi="Angsana New" w:hint="cs"/>
                <w:szCs w:val="24"/>
                <w:cs/>
                <w:lang w:val="en-GB"/>
              </w:rPr>
              <w:t>ุ</w:t>
            </w: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 xml:space="preserve">ข้อ </w:t>
            </w:r>
            <w:r>
              <w:rPr>
                <w:rFonts w:ascii="Angsana New" w:hAnsi="Angsana New"/>
                <w:szCs w:val="24"/>
              </w:rPr>
              <w:t>2</w:t>
            </w:r>
            <w:r w:rsidR="00394A2F">
              <w:rPr>
                <w:rFonts w:ascii="Angsana New" w:hAnsi="Angsana New"/>
                <w:szCs w:val="24"/>
              </w:rPr>
              <w:t>4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8232C25" w14:textId="77777777" w:rsidR="00D5121C" w:rsidRDefault="00D5121C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</w:p>
          <w:p w14:paraId="68613F90" w14:textId="77777777" w:rsidR="00D5121C" w:rsidRDefault="009B2480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 w:rsidRPr="00871D2B">
              <w:rPr>
                <w:rFonts w:ascii="Angsana New" w:hAnsi="Angsana New"/>
                <w:szCs w:val="24"/>
                <w:lang w:val="en-GB"/>
              </w:rPr>
              <w:t>110</w:t>
            </w:r>
            <w:r>
              <w:rPr>
                <w:rFonts w:ascii="Angsana New" w:hAnsi="Angsana New"/>
                <w:szCs w:val="24"/>
              </w:rPr>
              <w:t>,</w:t>
            </w:r>
            <w:r w:rsidRPr="00871D2B">
              <w:rPr>
                <w:rFonts w:ascii="Angsana New" w:hAnsi="Angsana New"/>
                <w:szCs w:val="24"/>
                <w:lang w:val="en-GB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5D05306" w14:textId="77777777" w:rsidR="00D5121C" w:rsidRDefault="00D5121C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F62B234" w14:textId="77777777" w:rsidR="00D5121C" w:rsidRDefault="00D5121C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</w:p>
          <w:p w14:paraId="540DF39B" w14:textId="07B25A5B" w:rsidR="00427C58" w:rsidRDefault="00427C58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(17,694)</w:t>
            </w:r>
          </w:p>
        </w:tc>
        <w:tc>
          <w:tcPr>
            <w:tcW w:w="90" w:type="dxa"/>
            <w:shd w:val="clear" w:color="auto" w:fill="auto"/>
          </w:tcPr>
          <w:p w14:paraId="364766D6" w14:textId="77777777" w:rsidR="00D5121C" w:rsidRDefault="00D5121C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981267C" w14:textId="77777777" w:rsidR="00427C58" w:rsidRDefault="00427C58" w:rsidP="00427C58">
            <w:pPr>
              <w:snapToGrid w:val="0"/>
              <w:ind w:right="180"/>
              <w:rPr>
                <w:rFonts w:ascii="Angsana New" w:hAnsi="Angsana New"/>
                <w:szCs w:val="24"/>
              </w:rPr>
            </w:pPr>
          </w:p>
          <w:p w14:paraId="6C40FE4D" w14:textId="179C2FA7" w:rsidR="00427C58" w:rsidRDefault="00427C58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78,677</w:t>
            </w:r>
          </w:p>
        </w:tc>
        <w:tc>
          <w:tcPr>
            <w:tcW w:w="90" w:type="dxa"/>
            <w:shd w:val="clear" w:color="auto" w:fill="auto"/>
          </w:tcPr>
          <w:p w14:paraId="1468B2A8" w14:textId="77777777" w:rsidR="00D5121C" w:rsidRDefault="00D5121C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7865FA2" w14:textId="77777777" w:rsidR="00D5121C" w:rsidRDefault="00D5121C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</w:p>
          <w:p w14:paraId="0F9A930D" w14:textId="5DDCD48F" w:rsidR="00427C58" w:rsidRDefault="00427C58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082028" w14:textId="77777777" w:rsidR="00D5121C" w:rsidRDefault="00D5121C">
            <w:pPr>
              <w:tabs>
                <w:tab w:val="decimal" w:pos="840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3EE5E2E" w14:textId="77777777" w:rsidR="00D5121C" w:rsidRDefault="00D5121C">
            <w:pPr>
              <w:tabs>
                <w:tab w:val="decimal" w:pos="985"/>
              </w:tabs>
              <w:snapToGrid w:val="0"/>
              <w:rPr>
                <w:rFonts w:ascii="Angsana New" w:hAnsi="Angsana New"/>
                <w:szCs w:val="24"/>
              </w:rPr>
            </w:pPr>
          </w:p>
          <w:p w14:paraId="2AC66E7B" w14:textId="3A379C08" w:rsidR="00427C58" w:rsidRDefault="00427C58">
            <w:pPr>
              <w:tabs>
                <w:tab w:val="decimal" w:pos="985"/>
              </w:tabs>
              <w:snapToGrid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170,983</w:t>
            </w:r>
          </w:p>
        </w:tc>
      </w:tr>
      <w:tr w:rsidR="00D5121C" w14:paraId="79445EF1" w14:textId="77777777" w:rsidTr="00427C58">
        <w:trPr>
          <w:trHeight w:val="80"/>
        </w:trPr>
        <w:tc>
          <w:tcPr>
            <w:tcW w:w="3150" w:type="dxa"/>
          </w:tcPr>
          <w:p w14:paraId="401998E5" w14:textId="61E283C1" w:rsidR="00D5121C" w:rsidRDefault="009B2480">
            <w:pPr>
              <w:ind w:left="350" w:right="65" w:hanging="238"/>
              <w:rPr>
                <w:rFonts w:ascii="Angsana New" w:hAnsi="Angsana New"/>
                <w:szCs w:val="24"/>
                <w:cs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เงินกู้ยืมระยะสั้น</w:t>
            </w: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(</w:t>
            </w: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>ดูหมายเหต</w:t>
            </w:r>
            <w:r w:rsidR="00E710B8" w:rsidRPr="00871D2B">
              <w:rPr>
                <w:rFonts w:ascii="Angsana New" w:hAnsi="Angsana New" w:hint="cs"/>
                <w:szCs w:val="24"/>
                <w:cs/>
                <w:lang w:val="en-GB"/>
              </w:rPr>
              <w:t>ุ</w:t>
            </w: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 xml:space="preserve">ข้อ </w:t>
            </w:r>
            <w:r>
              <w:rPr>
                <w:rFonts w:ascii="Angsana New" w:hAnsi="Angsana New"/>
                <w:szCs w:val="24"/>
              </w:rPr>
              <w:t>2</w:t>
            </w:r>
            <w:r w:rsidR="00394A2F">
              <w:rPr>
                <w:rFonts w:ascii="Angsana New" w:hAnsi="Angsana New"/>
                <w:szCs w:val="24"/>
              </w:rPr>
              <w:t>7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10B72B1" w14:textId="77777777" w:rsidR="00D5121C" w:rsidRDefault="009B2480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 w:rsidRPr="00871D2B">
              <w:rPr>
                <w:rFonts w:ascii="Angsana New" w:hAnsi="Angsana New"/>
                <w:szCs w:val="24"/>
                <w:lang w:val="en-GB"/>
              </w:rPr>
              <w:t>69</w:t>
            </w:r>
            <w:r>
              <w:rPr>
                <w:rFonts w:ascii="Angsana New" w:hAnsi="Angsana New"/>
                <w:szCs w:val="24"/>
              </w:rPr>
              <w:t>,</w:t>
            </w:r>
            <w:r w:rsidRPr="00871D2B">
              <w:rPr>
                <w:rFonts w:ascii="Angsana New" w:hAnsi="Angsana New" w:hint="cs"/>
                <w:szCs w:val="24"/>
                <w:lang w:val="en-GB"/>
              </w:rPr>
              <w:t>392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F3BC08D" w14:textId="77777777" w:rsidR="00D5121C" w:rsidRDefault="00D5121C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256A94E" w14:textId="55540AC2" w:rsidR="00D5121C" w:rsidRDefault="00427C58">
            <w:pPr>
              <w:tabs>
                <w:tab w:val="decimal" w:pos="830"/>
              </w:tabs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43,554</w:t>
            </w:r>
          </w:p>
        </w:tc>
        <w:tc>
          <w:tcPr>
            <w:tcW w:w="90" w:type="dxa"/>
            <w:shd w:val="clear" w:color="auto" w:fill="auto"/>
          </w:tcPr>
          <w:p w14:paraId="61A9E522" w14:textId="77777777" w:rsidR="00D5121C" w:rsidRDefault="00D5121C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DC83459" w14:textId="0B28C9D4" w:rsidR="00D5121C" w:rsidRDefault="00427C58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8D22DC" w14:textId="77777777" w:rsidR="00D5121C" w:rsidRDefault="00D5121C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57F1450" w14:textId="04C14847" w:rsidR="00D5121C" w:rsidRDefault="00427C58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3AF1FD" w14:textId="77777777" w:rsidR="00D5121C" w:rsidRPr="00871D2B" w:rsidRDefault="00D5121C">
            <w:pPr>
              <w:tabs>
                <w:tab w:val="decimal" w:pos="840"/>
              </w:tabs>
              <w:snapToGrid w:val="0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B626834" w14:textId="23156B97" w:rsidR="00D5121C" w:rsidRPr="00871D2B" w:rsidRDefault="00427C58">
            <w:pPr>
              <w:tabs>
                <w:tab w:val="decimal" w:pos="985"/>
              </w:tabs>
              <w:snapToGrid w:val="0"/>
              <w:rPr>
                <w:rFonts w:ascii="Angsana New" w:hAnsi="Angsana New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Cs w:val="24"/>
              </w:rPr>
              <w:t>112,946</w:t>
            </w:r>
          </w:p>
        </w:tc>
      </w:tr>
      <w:tr w:rsidR="00D5121C" w14:paraId="7821E1F3" w14:textId="77777777" w:rsidTr="00427C58">
        <w:trPr>
          <w:trHeight w:val="80"/>
        </w:trPr>
        <w:tc>
          <w:tcPr>
            <w:tcW w:w="3150" w:type="dxa"/>
          </w:tcPr>
          <w:p w14:paraId="4EFB2B67" w14:textId="77777777" w:rsidR="00D5121C" w:rsidRDefault="009B2480">
            <w:pPr>
              <w:ind w:left="350" w:right="65" w:hanging="238"/>
              <w:rPr>
                <w:rFonts w:ascii="Angsana New" w:hAnsi="Angsana New"/>
                <w:szCs w:val="24"/>
                <w:cs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หนี้สินภายใต้สัญญาเช่า</w:t>
            </w:r>
          </w:p>
        </w:tc>
        <w:tc>
          <w:tcPr>
            <w:tcW w:w="1080" w:type="dxa"/>
            <w:shd w:val="clear" w:color="auto" w:fill="auto"/>
          </w:tcPr>
          <w:p w14:paraId="14BCDEF8" w14:textId="77777777" w:rsidR="00D5121C" w:rsidRDefault="009B2480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 w:rsidRPr="00871D2B">
              <w:rPr>
                <w:rFonts w:ascii="Angsana New" w:hAnsi="Angsana New"/>
                <w:szCs w:val="24"/>
                <w:lang w:val="en-GB"/>
              </w:rPr>
              <w:t>10</w:t>
            </w:r>
            <w:r>
              <w:rPr>
                <w:rFonts w:ascii="Angsana New" w:hAnsi="Angsana New"/>
                <w:szCs w:val="24"/>
              </w:rPr>
              <w:t>,</w:t>
            </w:r>
            <w:r w:rsidRPr="00871D2B">
              <w:rPr>
                <w:rFonts w:ascii="Angsana New" w:hAnsi="Angsana New"/>
                <w:szCs w:val="24"/>
                <w:lang w:val="en-GB"/>
              </w:rPr>
              <w:t>488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CC28DB0" w14:textId="77777777" w:rsidR="00D5121C" w:rsidRPr="00871D2B" w:rsidRDefault="00D5121C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EC25841" w14:textId="5F71CC5D" w:rsidR="00D5121C" w:rsidRPr="00871D2B" w:rsidRDefault="00427C58">
            <w:pPr>
              <w:tabs>
                <w:tab w:val="decimal" w:pos="830"/>
              </w:tabs>
              <w:snapToGrid w:val="0"/>
              <w:ind w:right="180"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Cs w:val="24"/>
              </w:rPr>
              <w:t>(3,933)</w:t>
            </w:r>
          </w:p>
        </w:tc>
        <w:tc>
          <w:tcPr>
            <w:tcW w:w="90" w:type="dxa"/>
            <w:shd w:val="clear" w:color="auto" w:fill="auto"/>
          </w:tcPr>
          <w:p w14:paraId="40C07BBF" w14:textId="77777777" w:rsidR="00D5121C" w:rsidRDefault="00D5121C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35828D4" w14:textId="36D38D9A" w:rsidR="00D5121C" w:rsidRDefault="00427C58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2309B5" w14:textId="77777777" w:rsidR="00D5121C" w:rsidRDefault="00D5121C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338438A" w14:textId="0A7A26A2" w:rsidR="00D5121C" w:rsidRDefault="00427C58">
            <w:pPr>
              <w:tabs>
                <w:tab w:val="decimal" w:pos="830"/>
              </w:tabs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225,033</w:t>
            </w:r>
          </w:p>
        </w:tc>
        <w:tc>
          <w:tcPr>
            <w:tcW w:w="90" w:type="dxa"/>
            <w:shd w:val="clear" w:color="auto" w:fill="auto"/>
          </w:tcPr>
          <w:p w14:paraId="3083D65B" w14:textId="77777777" w:rsidR="00D5121C" w:rsidRPr="00871D2B" w:rsidRDefault="00D5121C">
            <w:pPr>
              <w:tabs>
                <w:tab w:val="decimal" w:pos="840"/>
              </w:tabs>
              <w:snapToGrid w:val="0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CC33700" w14:textId="102C0B7C" w:rsidR="00D5121C" w:rsidRPr="00871D2B" w:rsidRDefault="00427C58">
            <w:pPr>
              <w:tabs>
                <w:tab w:val="decimal" w:pos="985"/>
              </w:tabs>
              <w:snapToGrid w:val="0"/>
              <w:rPr>
                <w:rFonts w:ascii="Angsana New" w:hAnsi="Angsana New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Cs w:val="24"/>
              </w:rPr>
              <w:t>231,588</w:t>
            </w:r>
          </w:p>
        </w:tc>
      </w:tr>
      <w:tr w:rsidR="00D5121C" w14:paraId="201264A5" w14:textId="77777777" w:rsidTr="00427C58">
        <w:trPr>
          <w:trHeight w:val="80"/>
        </w:trPr>
        <w:tc>
          <w:tcPr>
            <w:tcW w:w="3150" w:type="dxa"/>
          </w:tcPr>
          <w:p w14:paraId="46E61725" w14:textId="77777777" w:rsidR="00D5121C" w:rsidRPr="00871D2B" w:rsidRDefault="00D5121C">
            <w:pPr>
              <w:ind w:left="350" w:right="65" w:hanging="238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412C7A1" w14:textId="77777777" w:rsidR="00D5121C" w:rsidRDefault="00D5121C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5F810F27" w14:textId="77777777" w:rsidR="00D5121C" w:rsidRDefault="00D5121C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52F36B0" w14:textId="77777777" w:rsidR="00D5121C" w:rsidRPr="00871D2B" w:rsidRDefault="00D5121C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F51F0E1" w14:textId="77777777" w:rsidR="00D5121C" w:rsidRDefault="00D5121C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592B3CA" w14:textId="77777777" w:rsidR="00D5121C" w:rsidRDefault="00D5121C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808343C" w14:textId="77777777" w:rsidR="00D5121C" w:rsidRDefault="00D5121C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DC8B259" w14:textId="77777777" w:rsidR="00D5121C" w:rsidRDefault="00D5121C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76EBDEC" w14:textId="77777777" w:rsidR="00D5121C" w:rsidRDefault="00D5121C">
            <w:pPr>
              <w:tabs>
                <w:tab w:val="decimal" w:pos="840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E78EC6A" w14:textId="77777777" w:rsidR="00D5121C" w:rsidRDefault="00D5121C">
            <w:pPr>
              <w:tabs>
                <w:tab w:val="decimal" w:pos="840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</w:tr>
      <w:tr w:rsidR="00D5121C" w14:paraId="0C416B9E" w14:textId="77777777" w:rsidTr="00427C58">
        <w:trPr>
          <w:trHeight w:val="80"/>
        </w:trPr>
        <w:tc>
          <w:tcPr>
            <w:tcW w:w="3150" w:type="dxa"/>
          </w:tcPr>
          <w:p w14:paraId="7CABC203" w14:textId="77777777" w:rsidR="00D5121C" w:rsidRDefault="009B2480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080" w:type="dxa"/>
            <w:shd w:val="clear" w:color="auto" w:fill="auto"/>
          </w:tcPr>
          <w:p w14:paraId="643EF682" w14:textId="77777777" w:rsidR="00D5121C" w:rsidRDefault="00D5121C">
            <w:pPr>
              <w:jc w:val="right"/>
              <w:rPr>
                <w:rFonts w:ascii="Angsana New" w:hAnsi="Angsana New"/>
                <w:caps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E83B829" w14:textId="77777777" w:rsidR="00D5121C" w:rsidRDefault="00D5121C">
            <w:pPr>
              <w:jc w:val="right"/>
              <w:rPr>
                <w:rFonts w:ascii="Angsana New" w:hAnsi="Angsana New"/>
                <w:caps/>
                <w:szCs w:val="24"/>
                <w:cs/>
              </w:rPr>
            </w:pPr>
          </w:p>
        </w:tc>
        <w:tc>
          <w:tcPr>
            <w:tcW w:w="707" w:type="dxa"/>
            <w:gridSpan w:val="2"/>
            <w:shd w:val="clear" w:color="auto" w:fill="auto"/>
          </w:tcPr>
          <w:p w14:paraId="7E3CDC0D" w14:textId="77777777" w:rsidR="00D5121C" w:rsidRDefault="00D5121C">
            <w:pPr>
              <w:jc w:val="right"/>
              <w:rPr>
                <w:rFonts w:ascii="Angsana New" w:hAnsi="Angsana New"/>
                <w:caps/>
                <w:szCs w:val="24"/>
                <w:cs/>
              </w:rPr>
            </w:pPr>
          </w:p>
        </w:tc>
        <w:tc>
          <w:tcPr>
            <w:tcW w:w="1475" w:type="dxa"/>
            <w:gridSpan w:val="3"/>
            <w:shd w:val="clear" w:color="auto" w:fill="auto"/>
          </w:tcPr>
          <w:p w14:paraId="7FD2D2C8" w14:textId="77777777" w:rsidR="00D5121C" w:rsidRDefault="00D5121C">
            <w:pPr>
              <w:jc w:val="right"/>
              <w:rPr>
                <w:rFonts w:ascii="Angsana New" w:hAnsi="Angsana New"/>
                <w:caps/>
                <w:szCs w:val="24"/>
                <w:cs/>
              </w:rPr>
            </w:pPr>
          </w:p>
        </w:tc>
        <w:tc>
          <w:tcPr>
            <w:tcW w:w="2658" w:type="dxa"/>
            <w:gridSpan w:val="5"/>
            <w:shd w:val="clear" w:color="auto" w:fill="auto"/>
            <w:vAlign w:val="center"/>
          </w:tcPr>
          <w:p w14:paraId="55ED50CB" w14:textId="77777777" w:rsidR="00D5121C" w:rsidRPr="00871D2B" w:rsidRDefault="009B2480">
            <w:pPr>
              <w:ind w:right="4"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  <w:r w:rsidRPr="00871D2B">
              <w:rPr>
                <w:rFonts w:ascii="Angsana New" w:hAnsi="Angsana New"/>
                <w:caps/>
                <w:szCs w:val="24"/>
                <w:lang w:val="en-GB"/>
              </w:rPr>
              <w:t>(</w:t>
            </w:r>
            <w:r w:rsidRPr="00871D2B">
              <w:rPr>
                <w:rFonts w:ascii="Angsana New" w:hAnsi="Angsana New"/>
                <w:caps/>
                <w:szCs w:val="24"/>
                <w:cs/>
                <w:lang w:val="en-GB"/>
              </w:rPr>
              <w:t>หน่วย: พันบาท)</w:t>
            </w:r>
          </w:p>
        </w:tc>
      </w:tr>
      <w:tr w:rsidR="00D5121C" w14:paraId="7A973324" w14:textId="77777777" w:rsidTr="00427C58">
        <w:trPr>
          <w:trHeight w:val="80"/>
        </w:trPr>
        <w:tc>
          <w:tcPr>
            <w:tcW w:w="3150" w:type="dxa"/>
          </w:tcPr>
          <w:p w14:paraId="44CA4724" w14:textId="77777777" w:rsidR="00D5121C" w:rsidRDefault="00D5121C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5940" w:type="dxa"/>
            <w:gridSpan w:val="12"/>
            <w:shd w:val="clear" w:color="auto" w:fill="auto"/>
          </w:tcPr>
          <w:p w14:paraId="1F181981" w14:textId="77777777" w:rsidR="00D5121C" w:rsidRPr="00871D2B" w:rsidRDefault="009B2480">
            <w:pPr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58453805" w14:textId="77777777" w:rsidTr="00427C58">
        <w:trPr>
          <w:trHeight w:val="80"/>
        </w:trPr>
        <w:tc>
          <w:tcPr>
            <w:tcW w:w="3150" w:type="dxa"/>
          </w:tcPr>
          <w:p w14:paraId="1591DEA5" w14:textId="77777777" w:rsidR="00D5121C" w:rsidRDefault="00D5121C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172F71" w14:textId="77777777" w:rsidR="00D5121C" w:rsidRDefault="009B248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C83D12D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FC7DFE" w14:textId="77777777" w:rsidR="00D5121C" w:rsidRDefault="009B248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C7A6087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DD5DA34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02101D0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4F6B64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7AD7CB91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3A97DA0" w14:textId="77777777" w:rsidR="00D5121C" w:rsidRPr="00871D2B" w:rsidRDefault="009B2480">
            <w:pPr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ยอดคงเหลือ</w:t>
            </w:r>
          </w:p>
        </w:tc>
      </w:tr>
      <w:tr w:rsidR="00D5121C" w14:paraId="06A71888" w14:textId="77777777" w:rsidTr="00427C58">
        <w:trPr>
          <w:trHeight w:val="80"/>
        </w:trPr>
        <w:tc>
          <w:tcPr>
            <w:tcW w:w="3150" w:type="dxa"/>
          </w:tcPr>
          <w:p w14:paraId="7282E9EF" w14:textId="77777777" w:rsidR="00D5121C" w:rsidRDefault="00D5121C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557907" w14:textId="77777777" w:rsidR="00D5121C" w:rsidRDefault="009B2480">
            <w:pPr>
              <w:jc w:val="center"/>
              <w:rPr>
                <w:rFonts w:ascii="Angsana New" w:hAnsi="Angsana New"/>
                <w:szCs w:val="24"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ณ วันที่</w:t>
            </w:r>
          </w:p>
          <w:p w14:paraId="2110B71E" w14:textId="77777777" w:rsidR="00D5121C" w:rsidRDefault="009B2480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  <w:r w:rsidRPr="00871D2B">
              <w:rPr>
                <w:rFonts w:ascii="Angsana New" w:hAnsi="Angsana New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>มกราคม</w:t>
            </w:r>
            <w:r>
              <w:rPr>
                <w:rFonts w:ascii="Angsana New" w:hAnsi="Angsana New"/>
                <w:szCs w:val="24"/>
              </w:rPr>
              <w:t xml:space="preserve"> 2563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94DCEDF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05F3BD" w14:textId="77777777" w:rsidR="00D5121C" w:rsidRDefault="009B2480">
            <w:pPr>
              <w:jc w:val="center"/>
              <w:rPr>
                <w:rFonts w:ascii="Angsana New" w:hAnsi="Angsana New"/>
                <w:szCs w:val="24"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จากกิจกรรม</w:t>
            </w:r>
          </w:p>
          <w:p w14:paraId="54647260" w14:textId="77777777" w:rsidR="00D5121C" w:rsidRDefault="009B248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  <w:shd w:val="clear" w:color="auto" w:fill="auto"/>
          </w:tcPr>
          <w:p w14:paraId="2C84A91D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588803" w14:textId="77777777" w:rsidR="00D5121C" w:rsidRDefault="009B248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การเปลี่ยนแปลง</w:t>
            </w:r>
            <w:r>
              <w:rPr>
                <w:rFonts w:ascii="Angsana New" w:hAnsi="Angsana New"/>
                <w:szCs w:val="24"/>
              </w:rPr>
              <w:t xml:space="preserve">   </w:t>
            </w: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90" w:type="dxa"/>
            <w:shd w:val="clear" w:color="auto" w:fill="auto"/>
          </w:tcPr>
          <w:p w14:paraId="7766CA0E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627BBD" w14:textId="77777777" w:rsidR="00D5121C" w:rsidRDefault="009B248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การเปลี่ยนแปลง</w:t>
            </w:r>
            <w:r>
              <w:rPr>
                <w:rFonts w:ascii="Angsana New" w:hAnsi="Angsana New"/>
                <w:szCs w:val="24"/>
              </w:rPr>
              <w:t xml:space="preserve">   </w:t>
            </w: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อื่นๆ</w:t>
            </w:r>
          </w:p>
        </w:tc>
        <w:tc>
          <w:tcPr>
            <w:tcW w:w="90" w:type="dxa"/>
            <w:shd w:val="clear" w:color="auto" w:fill="auto"/>
          </w:tcPr>
          <w:p w14:paraId="0631D6DC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0C5731" w14:textId="77777777" w:rsidR="00D5121C" w:rsidRDefault="009B2480">
            <w:pPr>
              <w:jc w:val="center"/>
              <w:rPr>
                <w:rFonts w:ascii="Angsana New" w:hAnsi="Angsana New"/>
                <w:szCs w:val="24"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ณ วันที่</w:t>
            </w:r>
          </w:p>
          <w:p w14:paraId="1179BF28" w14:textId="77777777" w:rsidR="00D5121C" w:rsidRPr="00871D2B" w:rsidRDefault="009B2480">
            <w:pPr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Cs w:val="24"/>
              </w:rPr>
              <w:t>3</w:t>
            </w:r>
            <w:r w:rsidRPr="00871D2B">
              <w:rPr>
                <w:rFonts w:ascii="Angsana New" w:hAnsi="Angsana New" w:hint="cs"/>
                <w:szCs w:val="24"/>
                <w:lang w:val="en-GB"/>
              </w:rPr>
              <w:t>0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 xml:space="preserve">มิถุนายน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</w:tr>
      <w:tr w:rsidR="00D5121C" w14:paraId="67DD8953" w14:textId="77777777" w:rsidTr="00427C58">
        <w:trPr>
          <w:trHeight w:val="80"/>
        </w:trPr>
        <w:tc>
          <w:tcPr>
            <w:tcW w:w="3150" w:type="dxa"/>
          </w:tcPr>
          <w:p w14:paraId="5364D952" w14:textId="49E56CB0" w:rsidR="00D5121C" w:rsidRPr="00871D2B" w:rsidRDefault="009B2480">
            <w:pPr>
              <w:ind w:left="350" w:right="65" w:hanging="238"/>
              <w:rPr>
                <w:rFonts w:ascii="Angsana New" w:hAnsi="Angsana New"/>
                <w:szCs w:val="24"/>
                <w:cs/>
                <w:lang w:val="en-GB"/>
              </w:rPr>
            </w:pP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>เงินเบิกเกินบัญชีธนาคารและ</w:t>
            </w: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เงินกู้ยืมระยะสั้นจากสถาบันการเงิ</w:t>
            </w: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 xml:space="preserve">น </w:t>
            </w:r>
            <w:r>
              <w:rPr>
                <w:rFonts w:ascii="Angsana New" w:hAnsi="Angsana New"/>
                <w:szCs w:val="24"/>
              </w:rPr>
              <w:t>(</w:t>
            </w: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>ดูหมายเหต</w:t>
            </w:r>
            <w:r w:rsidR="00E710B8" w:rsidRPr="00871D2B">
              <w:rPr>
                <w:rFonts w:ascii="Angsana New" w:hAnsi="Angsana New" w:hint="cs"/>
                <w:szCs w:val="24"/>
                <w:cs/>
                <w:lang w:val="en-GB"/>
              </w:rPr>
              <w:t>ุ</w:t>
            </w: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 xml:space="preserve">ข้อ </w:t>
            </w:r>
            <w:r>
              <w:rPr>
                <w:rFonts w:ascii="Angsana New" w:hAnsi="Angsana New"/>
                <w:szCs w:val="24"/>
              </w:rPr>
              <w:t>24)</w:t>
            </w:r>
          </w:p>
        </w:tc>
        <w:tc>
          <w:tcPr>
            <w:tcW w:w="1080" w:type="dxa"/>
            <w:shd w:val="clear" w:color="auto" w:fill="auto"/>
          </w:tcPr>
          <w:p w14:paraId="5EF1F64E" w14:textId="77777777" w:rsidR="00D5121C" w:rsidRDefault="00D5121C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</w:p>
          <w:p w14:paraId="0382EE2C" w14:textId="77777777" w:rsidR="00D5121C" w:rsidRDefault="009B2480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70,000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0F7CDAC" w14:textId="77777777" w:rsidR="00D5121C" w:rsidRDefault="00D5121C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D9A2875" w14:textId="77777777" w:rsidR="00D5121C" w:rsidRDefault="00D5121C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</w:p>
          <w:p w14:paraId="2E0EFCB4" w14:textId="77777777" w:rsidR="00D5121C" w:rsidRDefault="009B2480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1,142</w:t>
            </w:r>
          </w:p>
        </w:tc>
        <w:tc>
          <w:tcPr>
            <w:tcW w:w="90" w:type="dxa"/>
            <w:shd w:val="clear" w:color="auto" w:fill="auto"/>
          </w:tcPr>
          <w:p w14:paraId="100143F6" w14:textId="77777777" w:rsidR="00D5121C" w:rsidRDefault="00D5121C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B98DB2F" w14:textId="77777777" w:rsidR="00D5121C" w:rsidRDefault="00D5121C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</w:p>
          <w:p w14:paraId="521D50FF" w14:textId="77777777" w:rsidR="00D5121C" w:rsidRDefault="009B2480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B925F2" w14:textId="77777777" w:rsidR="00D5121C" w:rsidRDefault="00D5121C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EF1908D" w14:textId="77777777" w:rsidR="00D5121C" w:rsidRDefault="00D5121C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</w:p>
          <w:p w14:paraId="744350AE" w14:textId="77777777" w:rsidR="00D5121C" w:rsidRDefault="009B2480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7B0CC9" w14:textId="77777777" w:rsidR="00D5121C" w:rsidRDefault="00D5121C">
            <w:pPr>
              <w:tabs>
                <w:tab w:val="decimal" w:pos="840"/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CA6524F" w14:textId="77777777" w:rsidR="00D5121C" w:rsidRDefault="00D5121C">
            <w:pPr>
              <w:tabs>
                <w:tab w:val="decimal" w:pos="805"/>
                <w:tab w:val="decimal" w:pos="895"/>
              </w:tabs>
              <w:snapToGrid w:val="0"/>
              <w:ind w:right="90"/>
              <w:jc w:val="right"/>
              <w:rPr>
                <w:rFonts w:ascii="Angsana New" w:hAnsi="Angsana New"/>
                <w:szCs w:val="24"/>
              </w:rPr>
            </w:pPr>
          </w:p>
          <w:p w14:paraId="43B091FE" w14:textId="77777777" w:rsidR="00D5121C" w:rsidRDefault="009B2480">
            <w:pPr>
              <w:tabs>
                <w:tab w:val="decimal" w:pos="805"/>
                <w:tab w:val="decimal" w:pos="895"/>
              </w:tabs>
              <w:snapToGrid w:val="0"/>
              <w:ind w:right="9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71,142</w:t>
            </w:r>
          </w:p>
        </w:tc>
      </w:tr>
      <w:tr w:rsidR="00D5121C" w14:paraId="42CFE4AC" w14:textId="77777777" w:rsidTr="00427C58">
        <w:trPr>
          <w:trHeight w:val="80"/>
        </w:trPr>
        <w:tc>
          <w:tcPr>
            <w:tcW w:w="3150" w:type="dxa"/>
          </w:tcPr>
          <w:p w14:paraId="38EA1D01" w14:textId="01877328" w:rsidR="00D5121C" w:rsidRPr="00871D2B" w:rsidRDefault="009B2480">
            <w:pPr>
              <w:ind w:left="350" w:right="65" w:hanging="238"/>
              <w:rPr>
                <w:rFonts w:ascii="Angsana New" w:hAnsi="Angsana New"/>
                <w:szCs w:val="24"/>
                <w:cs/>
                <w:lang w:val="en-GB"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เงินกู้ยืมระยะสั้น</w:t>
            </w: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(</w:t>
            </w: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>ดูหมายเหต</w:t>
            </w:r>
            <w:r w:rsidR="00E710B8" w:rsidRPr="00871D2B">
              <w:rPr>
                <w:rFonts w:ascii="Angsana New" w:hAnsi="Angsana New" w:hint="cs"/>
                <w:szCs w:val="24"/>
                <w:cs/>
                <w:lang w:val="en-GB"/>
              </w:rPr>
              <w:t>ุ</w:t>
            </w: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 xml:space="preserve">ข้อ </w:t>
            </w:r>
            <w:r>
              <w:rPr>
                <w:rFonts w:ascii="Angsana New" w:hAnsi="Angsana New"/>
                <w:szCs w:val="24"/>
              </w:rPr>
              <w:t>27)</w:t>
            </w:r>
          </w:p>
        </w:tc>
        <w:tc>
          <w:tcPr>
            <w:tcW w:w="1080" w:type="dxa"/>
            <w:shd w:val="clear" w:color="auto" w:fill="auto"/>
          </w:tcPr>
          <w:p w14:paraId="08677FC4" w14:textId="77777777" w:rsidR="00D5121C" w:rsidRDefault="009B2480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89,105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59D31DD" w14:textId="77777777" w:rsidR="00D5121C" w:rsidRDefault="00D5121C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A8E8C7A" w14:textId="77777777" w:rsidR="00D5121C" w:rsidRDefault="009B2480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42,648</w:t>
            </w:r>
          </w:p>
        </w:tc>
        <w:tc>
          <w:tcPr>
            <w:tcW w:w="90" w:type="dxa"/>
            <w:shd w:val="clear" w:color="auto" w:fill="auto"/>
          </w:tcPr>
          <w:p w14:paraId="49B01011" w14:textId="77777777" w:rsidR="00D5121C" w:rsidRDefault="00D5121C">
            <w:pPr>
              <w:tabs>
                <w:tab w:val="decimal" w:pos="989"/>
              </w:tabs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2653DD0" w14:textId="77777777" w:rsidR="00D5121C" w:rsidRDefault="009B2480">
            <w:pPr>
              <w:tabs>
                <w:tab w:val="decimal" w:pos="989"/>
              </w:tabs>
              <w:snapToGrid w:val="0"/>
              <w:ind w:right="9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00FBAE" w14:textId="77777777" w:rsidR="00D5121C" w:rsidRDefault="00D5121C">
            <w:pPr>
              <w:tabs>
                <w:tab w:val="decimal" w:pos="989"/>
              </w:tabs>
              <w:snapToGrid w:val="0"/>
              <w:ind w:righ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DC3EEA6" w14:textId="77777777" w:rsidR="00D5121C" w:rsidRDefault="009B2480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A715C4" w14:textId="77777777" w:rsidR="00D5121C" w:rsidRPr="00871D2B" w:rsidRDefault="00D5121C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4FAC121" w14:textId="77777777" w:rsidR="00D5121C" w:rsidRPr="00871D2B" w:rsidRDefault="009B2480">
            <w:pPr>
              <w:tabs>
                <w:tab w:val="decimal" w:pos="805"/>
                <w:tab w:val="decimal" w:pos="895"/>
              </w:tabs>
              <w:snapToGrid w:val="0"/>
              <w:ind w:right="90"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Cs w:val="24"/>
              </w:rPr>
              <w:t>131,753</w:t>
            </w:r>
          </w:p>
        </w:tc>
      </w:tr>
      <w:tr w:rsidR="00D5121C" w14:paraId="080E6AA8" w14:textId="77777777" w:rsidTr="00427C58">
        <w:trPr>
          <w:trHeight w:val="80"/>
        </w:trPr>
        <w:tc>
          <w:tcPr>
            <w:tcW w:w="3150" w:type="dxa"/>
          </w:tcPr>
          <w:p w14:paraId="3C84615E" w14:textId="77777777" w:rsidR="00D5121C" w:rsidRPr="00871D2B" w:rsidRDefault="009B2480">
            <w:pPr>
              <w:ind w:left="350" w:right="65" w:hanging="238"/>
              <w:rPr>
                <w:rFonts w:ascii="Angsana New" w:hAnsi="Angsana New"/>
                <w:szCs w:val="24"/>
                <w:cs/>
                <w:lang w:val="en-GB"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หนี้สินภายใต้สัญญาเช่า</w:t>
            </w:r>
          </w:p>
        </w:tc>
        <w:tc>
          <w:tcPr>
            <w:tcW w:w="1080" w:type="dxa"/>
            <w:shd w:val="clear" w:color="auto" w:fill="auto"/>
          </w:tcPr>
          <w:p w14:paraId="3D98268B" w14:textId="77777777" w:rsidR="00D5121C" w:rsidRDefault="009B2480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9,619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10B82B5" w14:textId="77777777" w:rsidR="00D5121C" w:rsidRPr="00871D2B" w:rsidRDefault="00D5121C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1A215ED" w14:textId="6AF03881" w:rsidR="00D5121C" w:rsidRPr="00871D2B" w:rsidRDefault="009B2480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Cs w:val="24"/>
              </w:rPr>
              <w:t>(1,22</w:t>
            </w:r>
            <w:r w:rsidR="002F1016">
              <w:rPr>
                <w:rFonts w:ascii="Angsana New" w:hAnsi="Angsana New"/>
                <w:szCs w:val="24"/>
              </w:rPr>
              <w:t>6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2FD31B" w14:textId="77777777" w:rsidR="00D5121C" w:rsidRDefault="00D5121C">
            <w:pPr>
              <w:tabs>
                <w:tab w:val="decimal" w:pos="989"/>
              </w:tabs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FC27A84" w14:textId="77777777" w:rsidR="00D5121C" w:rsidRDefault="009B2480">
            <w:pPr>
              <w:tabs>
                <w:tab w:val="decimal" w:pos="989"/>
              </w:tabs>
              <w:snapToGrid w:val="0"/>
              <w:ind w:right="9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E2F8BD" w14:textId="77777777" w:rsidR="00D5121C" w:rsidRDefault="00D5121C">
            <w:pPr>
              <w:tabs>
                <w:tab w:val="decimal" w:pos="989"/>
              </w:tabs>
              <w:snapToGrid w:val="0"/>
              <w:ind w:righ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86D3BE1" w14:textId="77777777" w:rsidR="00D5121C" w:rsidRDefault="009B2480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9F230C" w14:textId="77777777" w:rsidR="00D5121C" w:rsidRPr="00871D2B" w:rsidRDefault="00D5121C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1104406" w14:textId="594F2322" w:rsidR="00D5121C" w:rsidRPr="00871D2B" w:rsidRDefault="009B2480">
            <w:pPr>
              <w:tabs>
                <w:tab w:val="decimal" w:pos="805"/>
                <w:tab w:val="decimal" w:pos="895"/>
              </w:tabs>
              <w:snapToGrid w:val="0"/>
              <w:ind w:right="90"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Cs w:val="24"/>
              </w:rPr>
              <w:t>8,39</w:t>
            </w:r>
            <w:r w:rsidR="002F1016">
              <w:rPr>
                <w:rFonts w:ascii="Angsana New" w:hAnsi="Angsana New"/>
                <w:szCs w:val="24"/>
              </w:rPr>
              <w:t>3</w:t>
            </w:r>
          </w:p>
        </w:tc>
      </w:tr>
      <w:tr w:rsidR="00D5121C" w14:paraId="2637B26B" w14:textId="77777777" w:rsidTr="00427C58">
        <w:trPr>
          <w:trHeight w:val="80"/>
        </w:trPr>
        <w:tc>
          <w:tcPr>
            <w:tcW w:w="3150" w:type="dxa"/>
          </w:tcPr>
          <w:p w14:paraId="2C1E65A8" w14:textId="77777777" w:rsidR="00D5121C" w:rsidRPr="00871D2B" w:rsidRDefault="00D5121C">
            <w:pPr>
              <w:ind w:left="350" w:right="65" w:hanging="238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52EA178" w14:textId="77777777" w:rsidR="00D5121C" w:rsidRDefault="00D5121C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08F53E5B" w14:textId="77777777" w:rsidR="00D5121C" w:rsidRDefault="00D5121C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365E0A8" w14:textId="77777777" w:rsidR="00D5121C" w:rsidRPr="00871D2B" w:rsidRDefault="00D5121C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6685E54" w14:textId="77777777" w:rsidR="00D5121C" w:rsidRDefault="00D5121C">
            <w:pPr>
              <w:tabs>
                <w:tab w:val="decimal" w:pos="989"/>
              </w:tabs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CF7996D" w14:textId="77777777" w:rsidR="00D5121C" w:rsidRDefault="00D5121C">
            <w:pPr>
              <w:tabs>
                <w:tab w:val="decimal" w:pos="989"/>
              </w:tabs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1C5CD6E" w14:textId="77777777" w:rsidR="00D5121C" w:rsidRDefault="00D5121C">
            <w:pPr>
              <w:tabs>
                <w:tab w:val="decimal" w:pos="989"/>
              </w:tabs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C66BED7" w14:textId="77777777" w:rsidR="00D5121C" w:rsidRDefault="00D5121C">
            <w:pPr>
              <w:tabs>
                <w:tab w:val="decimal" w:pos="989"/>
              </w:tabs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CB41BB1" w14:textId="77777777" w:rsidR="00D5121C" w:rsidRDefault="00D5121C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4972A1F" w14:textId="77777777" w:rsidR="00D5121C" w:rsidRDefault="00D5121C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</w:tr>
    </w:tbl>
    <w:bookmarkEnd w:id="2"/>
    <w:p w14:paraId="41C46D77" w14:textId="77777777" w:rsidR="00D5121C" w:rsidRPr="00871D2B" w:rsidRDefault="009B2480" w:rsidP="008C2E3D">
      <w:pPr>
        <w:pStyle w:val="ListParagraph"/>
        <w:numPr>
          <w:ilvl w:val="0"/>
          <w:numId w:val="21"/>
        </w:numPr>
        <w:tabs>
          <w:tab w:val="left" w:pos="360"/>
        </w:tabs>
        <w:spacing w:before="120" w:line="240" w:lineRule="atLeast"/>
        <w:ind w:hanging="446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871D2B">
        <w:rPr>
          <w:rFonts w:asciiTheme="majorBidi" w:hAnsiTheme="majorBidi" w:cstheme="majorBidi" w:hint="cs"/>
          <w:b/>
          <w:bCs/>
          <w:sz w:val="28"/>
          <w:cs/>
          <w:lang w:val="en-GB"/>
        </w:rPr>
        <w:t>สินทรัพย์ทางการเงินหมุนเวียนอื่น</w:t>
      </w:r>
    </w:p>
    <w:p w14:paraId="27A849B8" w14:textId="3B1E2E68" w:rsidR="00D5121C" w:rsidRDefault="009B2480">
      <w:pPr>
        <w:spacing w:before="120" w:after="120"/>
        <w:ind w:left="360" w:right="-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รายการเปลี่ยนแปลงของ</w:t>
      </w:r>
      <w:r w:rsidR="00394A2F"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บัญชีเงินลงทุนชั่วคราวในตราสารทุน </w:t>
      </w:r>
      <w:r w:rsidRPr="00871D2B">
        <w:rPr>
          <w:rFonts w:asciiTheme="majorBidi" w:hAnsiTheme="majorBidi" w:cstheme="majorBidi"/>
          <w:sz w:val="28"/>
          <w:cs/>
          <w:lang w:val="en-GB"/>
        </w:rPr>
        <w:t>สำหรับงวด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หก</w:t>
      </w:r>
      <w:r w:rsidRPr="00871D2B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Pr="00871D2B">
        <w:rPr>
          <w:rFonts w:asciiTheme="majorBidi" w:hAnsiTheme="majorBidi" w:cstheme="majorBidi"/>
          <w:sz w:val="28"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>30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 มิถุนายน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และสำหรับปีสิ้นสุดวันที่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394A2F">
        <w:rPr>
          <w:rFonts w:asciiTheme="majorBidi" w:hAnsiTheme="majorBidi" w:cstheme="majorBidi"/>
          <w:color w:val="000000"/>
          <w:spacing w:val="-2"/>
          <w:sz w:val="28"/>
        </w:rPr>
        <w:t>2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สรุปได้ดังนี้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1710"/>
        <w:gridCol w:w="270"/>
        <w:gridCol w:w="1620"/>
      </w:tblGrid>
      <w:tr w:rsidR="00D5121C" w14:paraId="02CBC563" w14:textId="77777777">
        <w:tc>
          <w:tcPr>
            <w:tcW w:w="4140" w:type="dxa"/>
          </w:tcPr>
          <w:p w14:paraId="7E20E95D" w14:textId="77777777" w:rsidR="00D5121C" w:rsidRDefault="00D5121C">
            <w:pPr>
              <w:pStyle w:val="Header"/>
              <w:ind w:left="72"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4FA5869A" w14:textId="77777777" w:rsidR="00D5121C" w:rsidRPr="00871D2B" w:rsidRDefault="00D5121C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1C29987D" w14:textId="77777777" w:rsidR="00D5121C" w:rsidRPr="00871D2B" w:rsidRDefault="009B2480">
            <w:pPr>
              <w:tabs>
                <w:tab w:val="left" w:pos="720"/>
                <w:tab w:val="left" w:pos="3384"/>
              </w:tabs>
              <w:ind w:right="4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พันบาท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5121C" w14:paraId="7BC5C27F" w14:textId="77777777">
        <w:tc>
          <w:tcPr>
            <w:tcW w:w="4140" w:type="dxa"/>
          </w:tcPr>
          <w:p w14:paraId="5E600F80" w14:textId="77777777" w:rsidR="00D5121C" w:rsidRDefault="00D5121C">
            <w:pPr>
              <w:pStyle w:val="Header"/>
              <w:ind w:left="72"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263F859C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6DF56F8F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งบการเงินรวมและ</w:t>
            </w:r>
          </w:p>
        </w:tc>
      </w:tr>
      <w:tr w:rsidR="00D5121C" w14:paraId="06C26F26" w14:textId="77777777">
        <w:tc>
          <w:tcPr>
            <w:tcW w:w="4140" w:type="dxa"/>
          </w:tcPr>
          <w:p w14:paraId="6CC38496" w14:textId="77777777" w:rsidR="00D5121C" w:rsidRDefault="00D5121C">
            <w:pPr>
              <w:pStyle w:val="Header"/>
              <w:ind w:left="72"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23C25179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  <w:vAlign w:val="bottom"/>
          </w:tcPr>
          <w:p w14:paraId="70BC66D8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36C28A4A" w14:textId="77777777">
        <w:tc>
          <w:tcPr>
            <w:tcW w:w="4140" w:type="dxa"/>
          </w:tcPr>
          <w:p w14:paraId="6C2EAFE3" w14:textId="77777777" w:rsidR="00D5121C" w:rsidRDefault="00D5121C">
            <w:pPr>
              <w:pStyle w:val="Header"/>
              <w:ind w:left="72"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561E8250" w14:textId="77777777" w:rsidR="00D5121C" w:rsidRPr="00871D2B" w:rsidRDefault="00D5121C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B7A11CC" w14:textId="77777777" w:rsidR="00D5121C" w:rsidRDefault="009B2480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71D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09BE0A" w14:textId="77777777" w:rsidR="00D5121C" w:rsidRPr="00871D2B" w:rsidRDefault="00D5121C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1CC5416" w14:textId="77777777" w:rsidR="00D5121C" w:rsidRPr="00871D2B" w:rsidRDefault="009B2480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ธันวาคม</w:t>
            </w:r>
            <w:r w:rsidRPr="00871D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5121C" w14:paraId="3D5BAD05" w14:textId="77777777">
        <w:tc>
          <w:tcPr>
            <w:tcW w:w="4140" w:type="dxa"/>
          </w:tcPr>
          <w:p w14:paraId="603FF87F" w14:textId="77777777" w:rsidR="00D5121C" w:rsidRPr="00871D2B" w:rsidRDefault="009B2480">
            <w:pPr>
              <w:pStyle w:val="Header"/>
              <w:ind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ยอดคงเหลือต้นงวด</w:t>
            </w:r>
          </w:p>
        </w:tc>
        <w:tc>
          <w:tcPr>
            <w:tcW w:w="1260" w:type="dxa"/>
          </w:tcPr>
          <w:p w14:paraId="112D0225" w14:textId="77777777" w:rsidR="00D5121C" w:rsidRDefault="00D5121C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6B80F66" w14:textId="77777777" w:rsidR="00D5121C" w:rsidRDefault="009B2480">
            <w:pPr>
              <w:pStyle w:val="BodyText2"/>
              <w:tabs>
                <w:tab w:val="decimal" w:pos="1074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7,371</w:t>
            </w:r>
          </w:p>
        </w:tc>
        <w:tc>
          <w:tcPr>
            <w:tcW w:w="270" w:type="dxa"/>
          </w:tcPr>
          <w:p w14:paraId="5E337A3E" w14:textId="77777777" w:rsidR="00D5121C" w:rsidRDefault="00D5121C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7E59395" w14:textId="77777777" w:rsidR="00D5121C" w:rsidRDefault="009B2480">
            <w:pPr>
              <w:pStyle w:val="BodyText2"/>
              <w:tabs>
                <w:tab w:val="decimal" w:pos="1083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1D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9,354</w:t>
            </w:r>
          </w:p>
        </w:tc>
      </w:tr>
      <w:tr w:rsidR="00D5121C" w14:paraId="54C04F51" w14:textId="77777777">
        <w:tc>
          <w:tcPr>
            <w:tcW w:w="4140" w:type="dxa"/>
          </w:tcPr>
          <w:p w14:paraId="01097642" w14:textId="77777777" w:rsidR="00D5121C" w:rsidRPr="00871D2B" w:rsidRDefault="009B2480">
            <w:pPr>
              <w:pStyle w:val="Header"/>
              <w:ind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จำหน่ายเงินลงทุน</w:t>
            </w:r>
          </w:p>
        </w:tc>
        <w:tc>
          <w:tcPr>
            <w:tcW w:w="1260" w:type="dxa"/>
          </w:tcPr>
          <w:p w14:paraId="630A627E" w14:textId="77777777" w:rsidR="00D5121C" w:rsidRDefault="00D5121C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0717589" w14:textId="77777777" w:rsidR="00D5121C" w:rsidRDefault="009B2480">
            <w:pPr>
              <w:pStyle w:val="BodyText2"/>
              <w:tabs>
                <w:tab w:val="decimal" w:pos="1074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B6CE14" w14:textId="77777777" w:rsidR="00D5121C" w:rsidRDefault="00D5121C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F0CAFC7" w14:textId="77777777" w:rsidR="00D5121C" w:rsidRDefault="009B2480">
            <w:pPr>
              <w:pStyle w:val="BodyText2"/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1D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(2,238)</w:t>
            </w:r>
          </w:p>
        </w:tc>
      </w:tr>
      <w:tr w:rsidR="00D5121C" w14:paraId="330FD751" w14:textId="77777777">
        <w:tc>
          <w:tcPr>
            <w:tcW w:w="4140" w:type="dxa"/>
          </w:tcPr>
          <w:p w14:paraId="70AFB129" w14:textId="77777777" w:rsidR="00D5121C" w:rsidRDefault="009B2480">
            <w:pPr>
              <w:pStyle w:val="Header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กำไร </w:t>
            </w:r>
            <w:r>
              <w:rPr>
                <w:rFonts w:asciiTheme="majorBidi" w:hAnsiTheme="majorBidi" w:cstheme="majorBidi"/>
                <w:sz w:val="28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ขาดทุน</w:t>
            </w:r>
            <w:r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จากการเปลี่ยนแปลงมูลค่า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1F2C70D3" w14:textId="77777777" w:rsidR="00D5121C" w:rsidRDefault="00D5121C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6F11D1B" w14:textId="77777777" w:rsidR="00D5121C" w:rsidRDefault="009B2480">
            <w:pPr>
              <w:pStyle w:val="BodyText2"/>
              <w:tabs>
                <w:tab w:val="decimal" w:pos="1074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(132)</w:t>
            </w:r>
          </w:p>
        </w:tc>
        <w:tc>
          <w:tcPr>
            <w:tcW w:w="270" w:type="dxa"/>
          </w:tcPr>
          <w:p w14:paraId="6AF64F1A" w14:textId="77777777" w:rsidR="00D5121C" w:rsidRDefault="00D5121C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6457E6D" w14:textId="77777777" w:rsidR="00D5121C" w:rsidRDefault="009B2480">
            <w:pPr>
              <w:pStyle w:val="BodyText2"/>
              <w:tabs>
                <w:tab w:val="decimal" w:pos="1083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</w:tr>
      <w:tr w:rsidR="00D5121C" w14:paraId="5AD83E86" w14:textId="77777777">
        <w:tc>
          <w:tcPr>
            <w:tcW w:w="4140" w:type="dxa"/>
          </w:tcPr>
          <w:p w14:paraId="01C40F5A" w14:textId="77777777" w:rsidR="00D5121C" w:rsidRPr="00871D2B" w:rsidRDefault="009B2480">
            <w:pPr>
              <w:pStyle w:val="Header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ยอดคงเหลือปลายงวด</w:t>
            </w:r>
          </w:p>
        </w:tc>
        <w:tc>
          <w:tcPr>
            <w:tcW w:w="1260" w:type="dxa"/>
          </w:tcPr>
          <w:p w14:paraId="598DA9C3" w14:textId="77777777" w:rsidR="00D5121C" w:rsidRDefault="00D5121C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69548" w14:textId="77777777" w:rsidR="00D5121C" w:rsidRDefault="009B2480">
            <w:pPr>
              <w:pStyle w:val="BodyText2"/>
              <w:tabs>
                <w:tab w:val="decimal" w:pos="1074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7,239</w:t>
            </w:r>
          </w:p>
        </w:tc>
        <w:tc>
          <w:tcPr>
            <w:tcW w:w="270" w:type="dxa"/>
          </w:tcPr>
          <w:p w14:paraId="3989A3CE" w14:textId="77777777" w:rsidR="00D5121C" w:rsidRDefault="00D5121C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05DD599" w14:textId="77777777" w:rsidR="00D5121C" w:rsidRDefault="009B2480">
            <w:pPr>
              <w:pStyle w:val="BodyText2"/>
              <w:tabs>
                <w:tab w:val="decimal" w:pos="1083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7,371</w:t>
            </w:r>
          </w:p>
        </w:tc>
      </w:tr>
    </w:tbl>
    <w:p w14:paraId="34E382E8" w14:textId="77777777" w:rsidR="00D5121C" w:rsidRDefault="00D5121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1721CB29" w14:textId="77777777" w:rsidR="00D5121C" w:rsidRDefault="00D5121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067BA550" w14:textId="77777777" w:rsidR="00D5121C" w:rsidRDefault="00D5121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50819121" w14:textId="7777777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ลูกหนี้การค้าและลูกหนี้หมุนเวียนอื่น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15A97921" w14:textId="10FB8C88" w:rsidR="00D5121C" w:rsidRDefault="009B2480">
      <w:pPr>
        <w:pStyle w:val="ListParagraph"/>
        <w:numPr>
          <w:ilvl w:val="1"/>
          <w:numId w:val="21"/>
        </w:numPr>
        <w:spacing w:before="240" w:line="240" w:lineRule="atLeast"/>
        <w:ind w:left="360" w:hanging="360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spacing w:val="-6"/>
          <w:sz w:val="28"/>
          <w:cs/>
          <w:lang w:val="en-GB"/>
        </w:rPr>
        <w:t xml:space="preserve">ลูกหนี้การค้าและลูกหนี้หมุนเวียนอื่น ณ วันที่ </w:t>
      </w:r>
      <w:r w:rsidR="00871D2B">
        <w:rPr>
          <w:rFonts w:asciiTheme="majorBidi" w:hAnsiTheme="majorBidi" w:cstheme="majorBidi"/>
          <w:spacing w:val="-6"/>
          <w:sz w:val="28"/>
        </w:rPr>
        <w:t>30</w:t>
      </w:r>
      <w:r w:rsidRPr="00871D2B">
        <w:rPr>
          <w:rFonts w:asciiTheme="majorBidi" w:hAnsiTheme="majorBidi" w:cstheme="majorBidi"/>
          <w:spacing w:val="-6"/>
          <w:sz w:val="28"/>
          <w:lang w:val="en-GB"/>
        </w:rPr>
        <w:t xml:space="preserve"> </w:t>
      </w:r>
      <w:r w:rsidRPr="00871D2B">
        <w:rPr>
          <w:rFonts w:asciiTheme="majorBidi" w:hAnsiTheme="majorBidi" w:cstheme="majorBidi" w:hint="cs"/>
          <w:spacing w:val="-6"/>
          <w:sz w:val="28"/>
          <w:cs/>
          <w:lang w:val="en-GB"/>
        </w:rPr>
        <w:t>มิถุนายน</w:t>
      </w:r>
      <w:r w:rsidRPr="00871D2B">
        <w:rPr>
          <w:rFonts w:asciiTheme="majorBidi" w:hAnsiTheme="majorBidi" w:cstheme="majorBidi"/>
          <w:spacing w:val="-6"/>
          <w:sz w:val="28"/>
          <w:lang w:val="en-GB"/>
        </w:rPr>
        <w:t xml:space="preserve"> </w:t>
      </w:r>
      <w:r>
        <w:rPr>
          <w:rFonts w:asciiTheme="majorBidi" w:hAnsiTheme="majorBidi" w:cstheme="majorBidi"/>
          <w:spacing w:val="-6"/>
          <w:sz w:val="28"/>
        </w:rPr>
        <w:t>2563</w:t>
      </w:r>
      <w:r w:rsidRPr="00871D2B">
        <w:rPr>
          <w:rFonts w:asciiTheme="majorBidi" w:hAnsiTheme="majorBidi" w:cstheme="majorBidi"/>
          <w:spacing w:val="-6"/>
          <w:sz w:val="28"/>
          <w:cs/>
          <w:lang w:val="en-GB"/>
        </w:rPr>
        <w:t xml:space="preserve"> และวันที่</w:t>
      </w:r>
      <w:r w:rsidRPr="00871D2B">
        <w:rPr>
          <w:rFonts w:asciiTheme="majorBidi" w:hAnsiTheme="majorBidi" w:cstheme="majorBidi"/>
          <w:spacing w:val="-6"/>
          <w:sz w:val="28"/>
          <w:lang w:val="en-GB"/>
        </w:rPr>
        <w:t xml:space="preserve"> </w:t>
      </w:r>
      <w:r>
        <w:rPr>
          <w:rFonts w:asciiTheme="majorBidi" w:hAnsiTheme="majorBidi" w:cstheme="majorBidi"/>
          <w:spacing w:val="-6"/>
          <w:sz w:val="28"/>
        </w:rPr>
        <w:t xml:space="preserve">31 </w:t>
      </w:r>
      <w:r w:rsidRPr="00871D2B">
        <w:rPr>
          <w:rFonts w:asciiTheme="majorBidi" w:hAnsiTheme="majorBidi" w:cstheme="majorBidi"/>
          <w:spacing w:val="-6"/>
          <w:sz w:val="28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spacing w:val="-6"/>
          <w:sz w:val="28"/>
        </w:rPr>
        <w:t>2562</w:t>
      </w:r>
      <w:r w:rsidRPr="00871D2B">
        <w:rPr>
          <w:rFonts w:asciiTheme="majorBidi" w:hAnsiTheme="majorBidi" w:cstheme="majorBidi"/>
          <w:spacing w:val="-6"/>
          <w:sz w:val="28"/>
          <w:cs/>
          <w:lang w:val="en-GB"/>
        </w:rPr>
        <w:t xml:space="preserve"> ประกอบด้วย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76"/>
        <w:gridCol w:w="994"/>
        <w:gridCol w:w="90"/>
        <w:gridCol w:w="1080"/>
      </w:tblGrid>
      <w:tr w:rsidR="00D5121C" w14:paraId="795E96E3" w14:textId="77777777">
        <w:tc>
          <w:tcPr>
            <w:tcW w:w="9000" w:type="dxa"/>
            <w:gridSpan w:val="8"/>
          </w:tcPr>
          <w:p w14:paraId="2198AE2C" w14:textId="77777777" w:rsidR="00D5121C" w:rsidRPr="00871D2B" w:rsidRDefault="009B2480">
            <w:pPr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หน่วย: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พันบาท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D5121C" w14:paraId="7764F64D" w14:textId="77777777">
        <w:tc>
          <w:tcPr>
            <w:tcW w:w="4320" w:type="dxa"/>
          </w:tcPr>
          <w:p w14:paraId="3CCF788D" w14:textId="77777777" w:rsidR="00D5121C" w:rsidRDefault="00D5121C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7E509D40" w14:textId="77777777" w:rsidR="00D5121C" w:rsidRDefault="009B2480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76" w:type="dxa"/>
          </w:tcPr>
          <w:p w14:paraId="75AD8CE5" w14:textId="77777777" w:rsidR="00D5121C" w:rsidRDefault="00D5121C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64" w:type="dxa"/>
            <w:gridSpan w:val="3"/>
            <w:tcBorders>
              <w:bottom w:val="single" w:sz="4" w:space="0" w:color="auto"/>
            </w:tcBorders>
            <w:vAlign w:val="bottom"/>
          </w:tcPr>
          <w:p w14:paraId="1E0315B8" w14:textId="77777777" w:rsidR="00D5121C" w:rsidRDefault="009B2480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41EBA15A" w14:textId="77777777">
        <w:tc>
          <w:tcPr>
            <w:tcW w:w="4320" w:type="dxa"/>
          </w:tcPr>
          <w:p w14:paraId="7749EC98" w14:textId="77777777" w:rsidR="00D5121C" w:rsidRDefault="00D5121C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A067089" w14:textId="77777777" w:rsidR="00D5121C" w:rsidRPr="00871D2B" w:rsidRDefault="009B2480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4183893" w14:textId="77777777" w:rsidR="00D5121C" w:rsidRDefault="00D5121C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3F1C19" w14:textId="77777777" w:rsidR="00D5121C" w:rsidRPr="00871D2B" w:rsidRDefault="009B2480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76" w:type="dxa"/>
          </w:tcPr>
          <w:p w14:paraId="1025A382" w14:textId="77777777" w:rsidR="00D5121C" w:rsidRDefault="00D5121C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0EFE5D17" w14:textId="77777777" w:rsidR="00D5121C" w:rsidRDefault="009B2480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F45F94D" w14:textId="77777777" w:rsidR="00D5121C" w:rsidRDefault="00D5121C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A79E8FA" w14:textId="77777777" w:rsidR="00D5121C" w:rsidRDefault="009B2480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ธันวาคม</w:t>
            </w:r>
          </w:p>
        </w:tc>
      </w:tr>
      <w:tr w:rsidR="00D5121C" w14:paraId="395505EA" w14:textId="77777777">
        <w:tc>
          <w:tcPr>
            <w:tcW w:w="4320" w:type="dxa"/>
          </w:tcPr>
          <w:p w14:paraId="0799CE11" w14:textId="77777777" w:rsidR="00D5121C" w:rsidRDefault="00D5121C" w:rsidP="005B1162">
            <w:pPr>
              <w:tabs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8329E2" w14:textId="77777777" w:rsidR="00D5121C" w:rsidRDefault="009B2480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</w:tcPr>
          <w:p w14:paraId="6CEA966B" w14:textId="77777777" w:rsidR="00D5121C" w:rsidRDefault="00D5121C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998678" w14:textId="77777777" w:rsidR="00D5121C" w:rsidRDefault="009B2480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176" w:type="dxa"/>
          </w:tcPr>
          <w:p w14:paraId="62C8B6AF" w14:textId="77777777" w:rsidR="00D5121C" w:rsidRDefault="00D5121C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4915329D" w14:textId="77777777" w:rsidR="00D5121C" w:rsidRDefault="009B2480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</w:tcPr>
          <w:p w14:paraId="4D437F1C" w14:textId="77777777" w:rsidR="00D5121C" w:rsidRDefault="00D5121C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70395A" w14:textId="77777777" w:rsidR="00D5121C" w:rsidRDefault="009B2480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D5121C" w14:paraId="50BF46C9" w14:textId="77777777" w:rsidTr="00501782">
        <w:tc>
          <w:tcPr>
            <w:tcW w:w="4320" w:type="dxa"/>
          </w:tcPr>
          <w:p w14:paraId="0DD0C225" w14:textId="77777777" w:rsidR="00D5121C" w:rsidRPr="00871D2B" w:rsidRDefault="009B2480" w:rsidP="005B1162">
            <w:pPr>
              <w:tabs>
                <w:tab w:val="left" w:pos="27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ลูกหนี้การค้า</w:t>
            </w:r>
            <w:r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Cs w:val="24"/>
              </w:rPr>
              <w:t>7)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CB4BAA5" w14:textId="0EFB08AA" w:rsidR="00D5121C" w:rsidRDefault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1,450</w:t>
            </w:r>
          </w:p>
        </w:tc>
        <w:tc>
          <w:tcPr>
            <w:tcW w:w="90" w:type="dxa"/>
            <w:shd w:val="clear" w:color="auto" w:fill="auto"/>
          </w:tcPr>
          <w:p w14:paraId="5C68FE11" w14:textId="77777777" w:rsidR="00D5121C" w:rsidRDefault="00D5121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7BFDF" w14:textId="77777777" w:rsidR="00D5121C" w:rsidRDefault="009B248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lang w:val="en-GB"/>
              </w:rPr>
              <w:t xml:space="preserve">                       </w:t>
            </w: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76" w:type="dxa"/>
            <w:shd w:val="clear" w:color="auto" w:fill="auto"/>
          </w:tcPr>
          <w:p w14:paraId="4FB8A4DA" w14:textId="77777777" w:rsidR="00D5121C" w:rsidRDefault="00D5121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92D09" w14:textId="77777777" w:rsidR="00D5121C" w:rsidRDefault="009B2480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 w:hint="cs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61BD6A" w14:textId="77777777" w:rsidR="00D5121C" w:rsidRDefault="00D5121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AC4AD3" w14:textId="77777777" w:rsidR="00D5121C" w:rsidRDefault="009B248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lang w:val="en-GB"/>
              </w:rPr>
              <w:t xml:space="preserve">                    </w:t>
            </w: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5121C" w14:paraId="26E77CE2" w14:textId="77777777" w:rsidTr="00501782">
        <w:tc>
          <w:tcPr>
            <w:tcW w:w="4320" w:type="dxa"/>
          </w:tcPr>
          <w:p w14:paraId="550B6775" w14:textId="77777777" w:rsidR="00D5121C" w:rsidRPr="00871D2B" w:rsidRDefault="009B2480" w:rsidP="005B1162">
            <w:pPr>
              <w:tabs>
                <w:tab w:val="left" w:pos="27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ลูกหนี้การค้า</w:t>
            </w:r>
            <w:r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18CD68F" w14:textId="2095A57C" w:rsidR="00D5121C" w:rsidRDefault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102,07</w:t>
            </w:r>
            <w:r w:rsidR="00E1133F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03100ABD" w14:textId="77777777" w:rsidR="00D5121C" w:rsidRDefault="00D5121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789F86" w14:textId="77777777" w:rsidR="00D5121C" w:rsidRDefault="009B248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154,942</w:t>
            </w:r>
          </w:p>
        </w:tc>
        <w:tc>
          <w:tcPr>
            <w:tcW w:w="176" w:type="dxa"/>
            <w:shd w:val="clear" w:color="auto" w:fill="auto"/>
          </w:tcPr>
          <w:p w14:paraId="438C8743" w14:textId="77777777" w:rsidR="00D5121C" w:rsidRDefault="00D5121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12DECEF" w14:textId="77777777" w:rsidR="00D5121C" w:rsidRDefault="009B2480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 w:hint="cs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E74D43" w14:textId="77777777" w:rsidR="00D5121C" w:rsidRDefault="00D5121C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8BE546" w14:textId="77777777" w:rsidR="00D5121C" w:rsidRDefault="009B248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lang w:val="en-GB"/>
              </w:rPr>
              <w:t xml:space="preserve">                    -</w:t>
            </w:r>
          </w:p>
        </w:tc>
      </w:tr>
      <w:tr w:rsidR="00D5121C" w14:paraId="474A6E1B" w14:textId="77777777" w:rsidTr="00501782">
        <w:tc>
          <w:tcPr>
            <w:tcW w:w="4320" w:type="dxa"/>
          </w:tcPr>
          <w:p w14:paraId="19AEA466" w14:textId="77777777" w:rsidR="00D5121C" w:rsidRPr="00871D2B" w:rsidRDefault="009B2480" w:rsidP="005B1162">
            <w:pPr>
              <w:tabs>
                <w:tab w:val="left" w:pos="27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ลูกหนี้อื่น - กิจการที่เกี่ยวข้องกัน</w:t>
            </w:r>
            <w:r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ดูหมายเหตุข้อ</w:t>
            </w:r>
            <w:r>
              <w:rPr>
                <w:rFonts w:asciiTheme="majorBidi" w:hAnsiTheme="majorBidi" w:cstheme="majorBidi"/>
                <w:szCs w:val="24"/>
              </w:rPr>
              <w:t xml:space="preserve"> 7)</w:t>
            </w:r>
          </w:p>
        </w:tc>
        <w:tc>
          <w:tcPr>
            <w:tcW w:w="1170" w:type="dxa"/>
            <w:shd w:val="clear" w:color="auto" w:fill="auto"/>
          </w:tcPr>
          <w:p w14:paraId="5BE59CAB" w14:textId="58168C07" w:rsidR="00D5121C" w:rsidRDefault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42,707</w:t>
            </w:r>
          </w:p>
        </w:tc>
        <w:tc>
          <w:tcPr>
            <w:tcW w:w="90" w:type="dxa"/>
            <w:shd w:val="clear" w:color="auto" w:fill="auto"/>
          </w:tcPr>
          <w:p w14:paraId="12B82E21" w14:textId="77777777" w:rsidR="00D5121C" w:rsidRDefault="00D5121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ECE71F1" w14:textId="77777777" w:rsidR="00D5121C" w:rsidRDefault="009B248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18,465 </w:t>
            </w:r>
          </w:p>
        </w:tc>
        <w:tc>
          <w:tcPr>
            <w:tcW w:w="176" w:type="dxa"/>
            <w:shd w:val="clear" w:color="auto" w:fill="auto"/>
          </w:tcPr>
          <w:p w14:paraId="10F60F1C" w14:textId="77777777" w:rsidR="00D5121C" w:rsidRDefault="00D5121C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4AAE4F82" w14:textId="77777777" w:rsidR="00D5121C" w:rsidRDefault="009B2480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19,313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2CF9C2" w14:textId="77777777" w:rsidR="00D5121C" w:rsidRDefault="00D5121C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4763E8E" w14:textId="77777777" w:rsidR="00D5121C" w:rsidRDefault="009B248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20,118 </w:t>
            </w:r>
          </w:p>
        </w:tc>
      </w:tr>
      <w:tr w:rsidR="00D5121C" w14:paraId="0096A887" w14:textId="77777777" w:rsidTr="00501782">
        <w:tc>
          <w:tcPr>
            <w:tcW w:w="4320" w:type="dxa"/>
          </w:tcPr>
          <w:p w14:paraId="0D6ED535" w14:textId="77777777" w:rsidR="00D5121C" w:rsidRPr="00871D2B" w:rsidRDefault="009B2480" w:rsidP="005B1162">
            <w:pPr>
              <w:tabs>
                <w:tab w:val="left" w:pos="27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ลูกหนี้อื่น </w:t>
            </w:r>
            <w:r>
              <w:rPr>
                <w:rFonts w:asciiTheme="majorBidi" w:hAnsiTheme="majorBidi" w:cstheme="majorBidi"/>
                <w:szCs w:val="24"/>
              </w:rPr>
              <w:t>-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6FF60C19" w14:textId="649FE354" w:rsidR="00D5121C" w:rsidRDefault="00394A2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9,420</w:t>
            </w:r>
          </w:p>
        </w:tc>
        <w:tc>
          <w:tcPr>
            <w:tcW w:w="90" w:type="dxa"/>
            <w:shd w:val="clear" w:color="auto" w:fill="auto"/>
          </w:tcPr>
          <w:p w14:paraId="4D3AFD9D" w14:textId="77777777" w:rsidR="00D5121C" w:rsidRDefault="00D5121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B20447A" w14:textId="77777777" w:rsidR="00D5121C" w:rsidRDefault="009B248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14,339 </w:t>
            </w:r>
          </w:p>
        </w:tc>
        <w:tc>
          <w:tcPr>
            <w:tcW w:w="176" w:type="dxa"/>
            <w:shd w:val="clear" w:color="auto" w:fill="auto"/>
          </w:tcPr>
          <w:p w14:paraId="4FEFF15C" w14:textId="77777777" w:rsidR="00D5121C" w:rsidRDefault="00D5121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430B25C5" w14:textId="77777777" w:rsidR="00D5121C" w:rsidRDefault="009B2480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B4DE1F" w14:textId="77777777" w:rsidR="00D5121C" w:rsidRDefault="00D5121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EB9FFC9" w14:textId="77777777" w:rsidR="00D5121C" w:rsidRDefault="009B248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228 </w:t>
            </w:r>
          </w:p>
        </w:tc>
      </w:tr>
      <w:tr w:rsidR="00D5121C" w14:paraId="14E5649B" w14:textId="77777777" w:rsidTr="00501782">
        <w:tc>
          <w:tcPr>
            <w:tcW w:w="4320" w:type="dxa"/>
          </w:tcPr>
          <w:p w14:paraId="2ECBE2BD" w14:textId="77777777" w:rsidR="00D5121C" w:rsidRPr="00871D2B" w:rsidRDefault="009B2480" w:rsidP="005B1162">
            <w:pPr>
              <w:tabs>
                <w:tab w:val="left" w:pos="27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รายได้ค้างรับ - กิจการที่เกี่ยวข้องกัน</w:t>
            </w:r>
            <w:r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Cs w:val="24"/>
              </w:rPr>
              <w:t>7)</w:t>
            </w:r>
          </w:p>
        </w:tc>
        <w:tc>
          <w:tcPr>
            <w:tcW w:w="1170" w:type="dxa"/>
            <w:shd w:val="clear" w:color="auto" w:fill="auto"/>
          </w:tcPr>
          <w:p w14:paraId="5EC64021" w14:textId="5961348A" w:rsidR="00D5121C" w:rsidRDefault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298</w:t>
            </w:r>
          </w:p>
        </w:tc>
        <w:tc>
          <w:tcPr>
            <w:tcW w:w="90" w:type="dxa"/>
            <w:shd w:val="clear" w:color="auto" w:fill="auto"/>
          </w:tcPr>
          <w:p w14:paraId="769724AA" w14:textId="77777777" w:rsidR="00D5121C" w:rsidRDefault="00D5121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F667ADB" w14:textId="77777777" w:rsidR="00D5121C" w:rsidRDefault="009B248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143 </w:t>
            </w:r>
          </w:p>
        </w:tc>
        <w:tc>
          <w:tcPr>
            <w:tcW w:w="176" w:type="dxa"/>
            <w:shd w:val="clear" w:color="auto" w:fill="auto"/>
          </w:tcPr>
          <w:p w14:paraId="3983E905" w14:textId="77777777" w:rsidR="00D5121C" w:rsidRDefault="00D5121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148F26E8" w14:textId="77777777" w:rsidR="00D5121C" w:rsidRDefault="009B2480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453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D44DB3" w14:textId="77777777" w:rsidR="00D5121C" w:rsidRDefault="00D5121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5B5A771" w14:textId="77777777" w:rsidR="00D5121C" w:rsidRDefault="009B248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233 </w:t>
            </w:r>
          </w:p>
        </w:tc>
      </w:tr>
      <w:tr w:rsidR="00D5121C" w14:paraId="359C5A05" w14:textId="77777777" w:rsidTr="00501782">
        <w:tc>
          <w:tcPr>
            <w:tcW w:w="4320" w:type="dxa"/>
          </w:tcPr>
          <w:p w14:paraId="3F515DE2" w14:textId="77777777" w:rsidR="00D5121C" w:rsidRPr="00871D2B" w:rsidRDefault="009B2480" w:rsidP="005B1162">
            <w:pPr>
              <w:tabs>
                <w:tab w:val="left" w:pos="27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รายได้ค้างรับ -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2F8B7D32" w14:textId="3769BD52" w:rsidR="00D5121C" w:rsidRDefault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35,893</w:t>
            </w:r>
          </w:p>
        </w:tc>
        <w:tc>
          <w:tcPr>
            <w:tcW w:w="90" w:type="dxa"/>
            <w:shd w:val="clear" w:color="auto" w:fill="auto"/>
          </w:tcPr>
          <w:p w14:paraId="154EB5B1" w14:textId="77777777" w:rsidR="00D5121C" w:rsidRDefault="00D5121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79D0891" w14:textId="77777777" w:rsidR="00D5121C" w:rsidRDefault="009B248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18,239 </w:t>
            </w:r>
          </w:p>
        </w:tc>
        <w:tc>
          <w:tcPr>
            <w:tcW w:w="176" w:type="dxa"/>
            <w:shd w:val="clear" w:color="auto" w:fill="auto"/>
          </w:tcPr>
          <w:p w14:paraId="2E5E5E2C" w14:textId="77777777" w:rsidR="00D5121C" w:rsidRDefault="00D5121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754F7A00" w14:textId="77777777" w:rsidR="00D5121C" w:rsidRDefault="009B2480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083ECD" w14:textId="77777777" w:rsidR="00D5121C" w:rsidRDefault="00D5121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85DE80F" w14:textId="77777777" w:rsidR="00D5121C" w:rsidRDefault="009B248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96 </w:t>
            </w:r>
          </w:p>
        </w:tc>
      </w:tr>
      <w:tr w:rsidR="00D5121C" w14:paraId="4BE4FA6E" w14:textId="77777777" w:rsidTr="00501782">
        <w:tc>
          <w:tcPr>
            <w:tcW w:w="4320" w:type="dxa"/>
          </w:tcPr>
          <w:p w14:paraId="4A365219" w14:textId="77777777" w:rsidR="00D5121C" w:rsidRPr="00871D2B" w:rsidRDefault="009B2480" w:rsidP="005B1162">
            <w:pPr>
              <w:tabs>
                <w:tab w:val="left" w:pos="27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ดอกเบี้ยค้างรับ - กิจการที่เกี่ยวข้องกัน </w:t>
            </w:r>
            <w:r>
              <w:rPr>
                <w:rFonts w:asciiTheme="majorBidi" w:hAnsiTheme="majorBidi" w:cstheme="majorBidi"/>
                <w:szCs w:val="24"/>
              </w:rPr>
              <w:t>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Cs w:val="24"/>
              </w:rPr>
              <w:t>7)</w:t>
            </w:r>
          </w:p>
        </w:tc>
        <w:tc>
          <w:tcPr>
            <w:tcW w:w="1170" w:type="dxa"/>
            <w:shd w:val="clear" w:color="auto" w:fill="auto"/>
          </w:tcPr>
          <w:p w14:paraId="20F87295" w14:textId="2E93066E" w:rsidR="00D5121C" w:rsidRDefault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12,443</w:t>
            </w:r>
          </w:p>
        </w:tc>
        <w:tc>
          <w:tcPr>
            <w:tcW w:w="90" w:type="dxa"/>
            <w:shd w:val="clear" w:color="auto" w:fill="auto"/>
          </w:tcPr>
          <w:p w14:paraId="76508E60" w14:textId="77777777" w:rsidR="00D5121C" w:rsidRDefault="00D5121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B72E753" w14:textId="77777777" w:rsidR="00D5121C" w:rsidRDefault="009B248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10,386</w:t>
            </w:r>
          </w:p>
        </w:tc>
        <w:tc>
          <w:tcPr>
            <w:tcW w:w="176" w:type="dxa"/>
            <w:shd w:val="clear" w:color="auto" w:fill="auto"/>
          </w:tcPr>
          <w:p w14:paraId="522104BD" w14:textId="77777777" w:rsidR="00D5121C" w:rsidRDefault="00D5121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7BF993B" w14:textId="77777777" w:rsidR="00D5121C" w:rsidRDefault="009B2480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81,556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664CB7" w14:textId="77777777" w:rsidR="00D5121C" w:rsidRDefault="00D5121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99F1FB" w14:textId="77777777" w:rsidR="00D5121C" w:rsidRDefault="009B248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62,206</w:t>
            </w:r>
          </w:p>
        </w:tc>
      </w:tr>
      <w:tr w:rsidR="00501782" w14:paraId="6B601250" w14:textId="77777777" w:rsidTr="00501782">
        <w:tc>
          <w:tcPr>
            <w:tcW w:w="4320" w:type="dxa"/>
          </w:tcPr>
          <w:p w14:paraId="6EA3A3EE" w14:textId="1625437A" w:rsidR="00501782" w:rsidRPr="00871D2B" w:rsidRDefault="00501782" w:rsidP="005B1162">
            <w:pPr>
              <w:tabs>
                <w:tab w:val="left" w:pos="27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ดอกเบี้ยค้างรับ -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6D4D41B" w14:textId="7102924E" w:rsidR="00501782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7DD9BFFC" w14:textId="77777777" w:rsidR="00501782" w:rsidRDefault="00501782" w:rsidP="0050178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5A71EE2" w14:textId="0AB3B0E0" w:rsidR="00501782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76" w:type="dxa"/>
            <w:shd w:val="clear" w:color="auto" w:fill="auto"/>
          </w:tcPr>
          <w:p w14:paraId="17589327" w14:textId="77777777" w:rsidR="00501782" w:rsidRDefault="00501782" w:rsidP="0050178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C120AD9" w14:textId="2A9542A4" w:rsidR="00501782" w:rsidRDefault="00501782" w:rsidP="00501782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36EBD8" w14:textId="77777777" w:rsidR="00501782" w:rsidRDefault="00501782" w:rsidP="00501782">
            <w:pPr>
              <w:tabs>
                <w:tab w:val="decimal" w:pos="1002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5027C1C" w14:textId="3B2A4912" w:rsidR="00501782" w:rsidRPr="00871D2B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01782" w14:paraId="56CEFEE6" w14:textId="77777777" w:rsidTr="00501782">
        <w:tc>
          <w:tcPr>
            <w:tcW w:w="4320" w:type="dxa"/>
          </w:tcPr>
          <w:p w14:paraId="2A683C68" w14:textId="77777777" w:rsidR="00501782" w:rsidRPr="00871D2B" w:rsidRDefault="00501782" w:rsidP="005B1162">
            <w:pPr>
              <w:tabs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ภาษีซื้อรอเรียกคืน</w:t>
            </w:r>
          </w:p>
        </w:tc>
        <w:tc>
          <w:tcPr>
            <w:tcW w:w="1170" w:type="dxa"/>
            <w:shd w:val="clear" w:color="auto" w:fill="auto"/>
          </w:tcPr>
          <w:p w14:paraId="7BE23194" w14:textId="63081C53" w:rsidR="00501782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8,632</w:t>
            </w:r>
          </w:p>
        </w:tc>
        <w:tc>
          <w:tcPr>
            <w:tcW w:w="90" w:type="dxa"/>
            <w:shd w:val="clear" w:color="auto" w:fill="auto"/>
          </w:tcPr>
          <w:p w14:paraId="2F94E5C4" w14:textId="77777777" w:rsidR="00501782" w:rsidRDefault="00501782" w:rsidP="0050178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E3F525D" w14:textId="77777777" w:rsidR="00501782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36,735</w:t>
            </w:r>
          </w:p>
        </w:tc>
        <w:tc>
          <w:tcPr>
            <w:tcW w:w="176" w:type="dxa"/>
            <w:shd w:val="clear" w:color="auto" w:fill="auto"/>
          </w:tcPr>
          <w:p w14:paraId="5E47A289" w14:textId="77777777" w:rsidR="00501782" w:rsidRDefault="00501782" w:rsidP="0050178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D333935" w14:textId="77777777" w:rsidR="00501782" w:rsidRDefault="00501782" w:rsidP="00501782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26A57C" w14:textId="77777777" w:rsidR="00501782" w:rsidRDefault="00501782" w:rsidP="00501782">
            <w:pPr>
              <w:tabs>
                <w:tab w:val="decimal" w:pos="1002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2A74A02" w14:textId="77777777" w:rsidR="00501782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lang w:val="en-GB"/>
              </w:rPr>
              <w:t xml:space="preserve">                    -</w:t>
            </w:r>
          </w:p>
        </w:tc>
      </w:tr>
      <w:tr w:rsidR="00501782" w14:paraId="2C18805B" w14:textId="77777777" w:rsidTr="00501782">
        <w:tc>
          <w:tcPr>
            <w:tcW w:w="4320" w:type="dxa"/>
          </w:tcPr>
          <w:p w14:paraId="5E15A507" w14:textId="77777777" w:rsidR="00501782" w:rsidRPr="00871D2B" w:rsidRDefault="00501782" w:rsidP="005B1162">
            <w:pPr>
              <w:tabs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ภาษีซื้อรอใช้สิทธิ</w:t>
            </w:r>
          </w:p>
        </w:tc>
        <w:tc>
          <w:tcPr>
            <w:tcW w:w="1170" w:type="dxa"/>
            <w:shd w:val="clear" w:color="auto" w:fill="auto"/>
          </w:tcPr>
          <w:p w14:paraId="7F68F7D3" w14:textId="6324986C" w:rsidR="00501782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46,937</w:t>
            </w:r>
          </w:p>
        </w:tc>
        <w:tc>
          <w:tcPr>
            <w:tcW w:w="90" w:type="dxa"/>
            <w:shd w:val="clear" w:color="auto" w:fill="auto"/>
          </w:tcPr>
          <w:p w14:paraId="78F84446" w14:textId="77777777" w:rsidR="00501782" w:rsidRDefault="00501782" w:rsidP="0050178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7601D8D" w14:textId="77777777" w:rsidR="00501782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32,516</w:t>
            </w:r>
          </w:p>
        </w:tc>
        <w:tc>
          <w:tcPr>
            <w:tcW w:w="176" w:type="dxa"/>
            <w:shd w:val="clear" w:color="auto" w:fill="auto"/>
          </w:tcPr>
          <w:p w14:paraId="6D5A8841" w14:textId="77777777" w:rsidR="00501782" w:rsidRDefault="00501782" w:rsidP="0050178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452A243E" w14:textId="77777777" w:rsidR="00501782" w:rsidRDefault="00501782" w:rsidP="00501782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1,235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BD3776" w14:textId="77777777" w:rsidR="00501782" w:rsidRDefault="00501782" w:rsidP="00501782">
            <w:pPr>
              <w:tabs>
                <w:tab w:val="decimal" w:pos="100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2059B03" w14:textId="77777777" w:rsidR="00501782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lang w:val="en-GB"/>
              </w:rPr>
              <w:t xml:space="preserve">      </w:t>
            </w:r>
            <w:r>
              <w:rPr>
                <w:rFonts w:asciiTheme="majorBidi" w:hAnsiTheme="majorBidi" w:cstheme="majorBidi"/>
                <w:szCs w:val="24"/>
              </w:rPr>
              <w:t>976</w:t>
            </w:r>
          </w:p>
        </w:tc>
      </w:tr>
      <w:tr w:rsidR="00501782" w14:paraId="2CB934C3" w14:textId="77777777" w:rsidTr="00501782">
        <w:tc>
          <w:tcPr>
            <w:tcW w:w="4320" w:type="dxa"/>
          </w:tcPr>
          <w:p w14:paraId="4300FABA" w14:textId="77777777" w:rsidR="00501782" w:rsidRPr="00871D2B" w:rsidRDefault="00501782" w:rsidP="005B1162">
            <w:pPr>
              <w:tabs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ภาษีเงินได้ถูกหัก ณ ที่จ่ายรอเรียกคืน</w:t>
            </w:r>
          </w:p>
        </w:tc>
        <w:tc>
          <w:tcPr>
            <w:tcW w:w="1170" w:type="dxa"/>
            <w:shd w:val="clear" w:color="auto" w:fill="auto"/>
          </w:tcPr>
          <w:p w14:paraId="179F8FFC" w14:textId="4923D152" w:rsidR="00501782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4,46</w:t>
            </w:r>
            <w:r w:rsidR="00E1133F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F6364ED" w14:textId="77777777" w:rsidR="00501782" w:rsidRDefault="00501782" w:rsidP="0050178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323C2A6" w14:textId="77777777" w:rsidR="00501782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16,526</w:t>
            </w:r>
          </w:p>
        </w:tc>
        <w:tc>
          <w:tcPr>
            <w:tcW w:w="176" w:type="dxa"/>
            <w:shd w:val="clear" w:color="auto" w:fill="auto"/>
          </w:tcPr>
          <w:p w14:paraId="0DEF1906" w14:textId="77777777" w:rsidR="00501782" w:rsidRDefault="00501782" w:rsidP="0050178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289FAFEF" w14:textId="77777777" w:rsidR="00501782" w:rsidRDefault="00501782" w:rsidP="00501782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2,529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2D2983" w14:textId="77777777" w:rsidR="00501782" w:rsidRDefault="00501782" w:rsidP="0050178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C9E3739" w14:textId="77777777" w:rsidR="00501782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9,764</w:t>
            </w:r>
          </w:p>
        </w:tc>
      </w:tr>
      <w:tr w:rsidR="00501782" w14:paraId="0A200894" w14:textId="77777777" w:rsidTr="00501782">
        <w:tc>
          <w:tcPr>
            <w:tcW w:w="4320" w:type="dxa"/>
          </w:tcPr>
          <w:p w14:paraId="5829F960" w14:textId="77777777" w:rsidR="00501782" w:rsidRPr="00871D2B" w:rsidRDefault="00501782" w:rsidP="005B1162">
            <w:pPr>
              <w:tabs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ภาษีเงินได้ถูกหัก ณ ที่จ่ายรอใช้สิทธิ</w:t>
            </w:r>
          </w:p>
        </w:tc>
        <w:tc>
          <w:tcPr>
            <w:tcW w:w="1170" w:type="dxa"/>
            <w:shd w:val="clear" w:color="auto" w:fill="auto"/>
          </w:tcPr>
          <w:p w14:paraId="5D50BE3A" w14:textId="1713B40A" w:rsidR="00501782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9,458</w:t>
            </w:r>
          </w:p>
        </w:tc>
        <w:tc>
          <w:tcPr>
            <w:tcW w:w="90" w:type="dxa"/>
            <w:shd w:val="clear" w:color="auto" w:fill="auto"/>
          </w:tcPr>
          <w:p w14:paraId="7D9E958D" w14:textId="77777777" w:rsidR="00501782" w:rsidRDefault="00501782" w:rsidP="0050178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7DC444C" w14:textId="77777777" w:rsidR="00501782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8,760</w:t>
            </w:r>
          </w:p>
        </w:tc>
        <w:tc>
          <w:tcPr>
            <w:tcW w:w="176" w:type="dxa"/>
            <w:shd w:val="clear" w:color="auto" w:fill="auto"/>
          </w:tcPr>
          <w:p w14:paraId="6834FE09" w14:textId="77777777" w:rsidR="00501782" w:rsidRDefault="00501782" w:rsidP="0050178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540284B9" w14:textId="77777777" w:rsidR="00501782" w:rsidRDefault="00501782" w:rsidP="00501782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3,709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AA84CB" w14:textId="77777777" w:rsidR="00501782" w:rsidRDefault="00501782" w:rsidP="0050178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BB56CE9" w14:textId="77777777" w:rsidR="00501782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3,271</w:t>
            </w:r>
          </w:p>
        </w:tc>
      </w:tr>
      <w:tr w:rsidR="00501782" w14:paraId="45AF14F9" w14:textId="77777777" w:rsidTr="00501782">
        <w:tc>
          <w:tcPr>
            <w:tcW w:w="4320" w:type="dxa"/>
            <w:vAlign w:val="bottom"/>
          </w:tcPr>
          <w:p w14:paraId="09F5D8C1" w14:textId="77777777" w:rsidR="00501782" w:rsidRPr="00871D2B" w:rsidRDefault="00501782" w:rsidP="005B1162">
            <w:pPr>
              <w:tabs>
                <w:tab w:val="left" w:pos="27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เงินจ่ายล่วงหน้าให้พนักงาน</w:t>
            </w:r>
          </w:p>
        </w:tc>
        <w:tc>
          <w:tcPr>
            <w:tcW w:w="1170" w:type="dxa"/>
            <w:shd w:val="clear" w:color="auto" w:fill="auto"/>
          </w:tcPr>
          <w:p w14:paraId="3789266D" w14:textId="4CB24E57" w:rsidR="00501782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2,004</w:t>
            </w:r>
          </w:p>
        </w:tc>
        <w:tc>
          <w:tcPr>
            <w:tcW w:w="90" w:type="dxa"/>
            <w:shd w:val="clear" w:color="auto" w:fill="auto"/>
          </w:tcPr>
          <w:p w14:paraId="2393F3EC" w14:textId="77777777" w:rsidR="00501782" w:rsidRDefault="00501782" w:rsidP="0050178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E0173C8" w14:textId="77777777" w:rsidR="00501782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209</w:t>
            </w:r>
          </w:p>
        </w:tc>
        <w:tc>
          <w:tcPr>
            <w:tcW w:w="176" w:type="dxa"/>
            <w:shd w:val="clear" w:color="auto" w:fill="auto"/>
          </w:tcPr>
          <w:p w14:paraId="18C3B1B3" w14:textId="77777777" w:rsidR="00501782" w:rsidRDefault="00501782" w:rsidP="0050178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2684E530" w14:textId="77777777" w:rsidR="00501782" w:rsidRDefault="00501782" w:rsidP="00501782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592F03" w14:textId="77777777" w:rsidR="00501782" w:rsidRDefault="00501782" w:rsidP="0050178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F6D785C" w14:textId="77777777" w:rsidR="00501782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01782" w14:paraId="1541E575" w14:textId="77777777" w:rsidTr="00501782">
        <w:tc>
          <w:tcPr>
            <w:tcW w:w="4320" w:type="dxa"/>
            <w:vAlign w:val="bottom"/>
          </w:tcPr>
          <w:p w14:paraId="68C46D18" w14:textId="77777777" w:rsidR="00501782" w:rsidRPr="00871D2B" w:rsidRDefault="00501782" w:rsidP="005B1162">
            <w:pPr>
              <w:tabs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ค่าใช้จ่ายจ่ายล่วงหน้า</w:t>
            </w:r>
          </w:p>
        </w:tc>
        <w:tc>
          <w:tcPr>
            <w:tcW w:w="1170" w:type="dxa"/>
            <w:shd w:val="clear" w:color="auto" w:fill="auto"/>
          </w:tcPr>
          <w:p w14:paraId="529A2D5A" w14:textId="1C6A9B7D" w:rsidR="00501782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42,384</w:t>
            </w:r>
          </w:p>
        </w:tc>
        <w:tc>
          <w:tcPr>
            <w:tcW w:w="90" w:type="dxa"/>
            <w:shd w:val="clear" w:color="auto" w:fill="auto"/>
          </w:tcPr>
          <w:p w14:paraId="7FCAA44B" w14:textId="77777777" w:rsidR="00501782" w:rsidRDefault="00501782" w:rsidP="0050178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C0DBFD8" w14:textId="77777777" w:rsidR="00501782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8,426</w:t>
            </w:r>
          </w:p>
        </w:tc>
        <w:tc>
          <w:tcPr>
            <w:tcW w:w="176" w:type="dxa"/>
            <w:shd w:val="clear" w:color="auto" w:fill="auto"/>
          </w:tcPr>
          <w:p w14:paraId="568578D7" w14:textId="77777777" w:rsidR="00501782" w:rsidRDefault="00501782" w:rsidP="0050178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5979B2DC" w14:textId="77777777" w:rsidR="00501782" w:rsidRDefault="00501782" w:rsidP="00501782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32,740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CF8B33" w14:textId="77777777" w:rsidR="00501782" w:rsidRDefault="00501782" w:rsidP="0050178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11BDEDF" w14:textId="77777777" w:rsidR="00501782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1,759 </w:t>
            </w:r>
          </w:p>
        </w:tc>
      </w:tr>
      <w:tr w:rsidR="00501782" w14:paraId="61CBEEE4" w14:textId="77777777" w:rsidTr="00501782">
        <w:tc>
          <w:tcPr>
            <w:tcW w:w="4320" w:type="dxa"/>
            <w:vAlign w:val="bottom"/>
          </w:tcPr>
          <w:p w14:paraId="1C0C882E" w14:textId="77777777" w:rsidR="00501782" w:rsidRPr="00871D2B" w:rsidRDefault="00501782" w:rsidP="005B1162">
            <w:pPr>
              <w:tabs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เงินมัดจำโครงการ </w:t>
            </w:r>
          </w:p>
        </w:tc>
        <w:tc>
          <w:tcPr>
            <w:tcW w:w="1170" w:type="dxa"/>
            <w:shd w:val="clear" w:color="auto" w:fill="auto"/>
          </w:tcPr>
          <w:p w14:paraId="27D11BE9" w14:textId="5041F3CE" w:rsidR="00501782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57,954</w:t>
            </w:r>
          </w:p>
        </w:tc>
        <w:tc>
          <w:tcPr>
            <w:tcW w:w="90" w:type="dxa"/>
            <w:shd w:val="clear" w:color="auto" w:fill="auto"/>
          </w:tcPr>
          <w:p w14:paraId="1C289343" w14:textId="77777777" w:rsidR="00501782" w:rsidRDefault="00501782" w:rsidP="0050178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BA62E1B" w14:textId="77777777" w:rsidR="00501782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77,747</w:t>
            </w:r>
          </w:p>
        </w:tc>
        <w:tc>
          <w:tcPr>
            <w:tcW w:w="176" w:type="dxa"/>
            <w:shd w:val="clear" w:color="auto" w:fill="auto"/>
          </w:tcPr>
          <w:p w14:paraId="1143A790" w14:textId="77777777" w:rsidR="00501782" w:rsidRDefault="00501782" w:rsidP="0050178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6B800C69" w14:textId="77777777" w:rsidR="00501782" w:rsidRDefault="00501782" w:rsidP="00501782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6914D4" w14:textId="77777777" w:rsidR="00501782" w:rsidRDefault="00501782" w:rsidP="0050178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C50C616" w14:textId="77777777" w:rsidR="00501782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01782" w14:paraId="3328B54E" w14:textId="77777777" w:rsidTr="00501782">
        <w:tc>
          <w:tcPr>
            <w:tcW w:w="4320" w:type="dxa"/>
            <w:vAlign w:val="bottom"/>
          </w:tcPr>
          <w:p w14:paraId="679883CE" w14:textId="77777777" w:rsidR="00501782" w:rsidRDefault="00501782" w:rsidP="005B1162">
            <w:pPr>
              <w:tabs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057403" w14:textId="0DC7ABE5" w:rsidR="00501782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  <w:r w:rsidR="00E1133F">
              <w:rPr>
                <w:rFonts w:asciiTheme="majorBidi" w:hAnsiTheme="majorBidi" w:cstheme="majorBidi"/>
                <w:szCs w:val="24"/>
              </w:rPr>
              <w:t>2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="00E1133F">
              <w:rPr>
                <w:rFonts w:asciiTheme="majorBidi" w:hAnsiTheme="majorBidi" w:cstheme="majorBidi"/>
                <w:szCs w:val="24"/>
              </w:rPr>
              <w:t>339</w:t>
            </w:r>
          </w:p>
        </w:tc>
        <w:tc>
          <w:tcPr>
            <w:tcW w:w="90" w:type="dxa"/>
            <w:shd w:val="clear" w:color="auto" w:fill="auto"/>
          </w:tcPr>
          <w:p w14:paraId="294092CC" w14:textId="77777777" w:rsidR="00501782" w:rsidRDefault="00501782" w:rsidP="0050178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D4C71AE" w14:textId="77777777" w:rsidR="00501782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10,530</w:t>
            </w:r>
          </w:p>
        </w:tc>
        <w:tc>
          <w:tcPr>
            <w:tcW w:w="176" w:type="dxa"/>
            <w:shd w:val="clear" w:color="auto" w:fill="auto"/>
          </w:tcPr>
          <w:p w14:paraId="68B1E452" w14:textId="77777777" w:rsidR="00501782" w:rsidRDefault="00501782" w:rsidP="0050178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0B90FBE7" w14:textId="77777777" w:rsidR="00501782" w:rsidRDefault="00501782" w:rsidP="00501782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1,160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1C85CA" w14:textId="77777777" w:rsidR="00501782" w:rsidRDefault="00501782" w:rsidP="0050178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456B0D" w14:textId="77777777" w:rsidR="00501782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1,687</w:t>
            </w:r>
          </w:p>
        </w:tc>
      </w:tr>
      <w:tr w:rsidR="00501782" w14:paraId="26464750" w14:textId="77777777" w:rsidTr="00501782">
        <w:tc>
          <w:tcPr>
            <w:tcW w:w="4320" w:type="dxa"/>
            <w:vAlign w:val="bottom"/>
          </w:tcPr>
          <w:p w14:paraId="3BC0342C" w14:textId="77777777" w:rsidR="00501782" w:rsidRPr="00871D2B" w:rsidRDefault="00501782" w:rsidP="005B1162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79E56B9" w14:textId="421E5D95" w:rsidR="00501782" w:rsidRDefault="00394A2F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39</w:t>
            </w:r>
            <w:r w:rsidR="00E1133F">
              <w:rPr>
                <w:rFonts w:asciiTheme="majorBidi" w:hAnsiTheme="majorBidi" w:cstheme="majorBidi"/>
                <w:szCs w:val="24"/>
              </w:rPr>
              <w:t>8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="00E1133F">
              <w:rPr>
                <w:rFonts w:asciiTheme="majorBidi" w:hAnsiTheme="majorBidi" w:cstheme="majorBidi"/>
                <w:szCs w:val="24"/>
              </w:rPr>
              <w:t>469</w:t>
            </w:r>
          </w:p>
        </w:tc>
        <w:tc>
          <w:tcPr>
            <w:tcW w:w="90" w:type="dxa"/>
            <w:shd w:val="clear" w:color="auto" w:fill="auto"/>
          </w:tcPr>
          <w:p w14:paraId="7071CFC5" w14:textId="77777777" w:rsidR="00501782" w:rsidRDefault="00501782" w:rsidP="0050178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93CAD3B" w14:textId="77777777" w:rsidR="00501782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407,963</w:t>
            </w:r>
          </w:p>
        </w:tc>
        <w:tc>
          <w:tcPr>
            <w:tcW w:w="176" w:type="dxa"/>
            <w:shd w:val="clear" w:color="auto" w:fill="auto"/>
          </w:tcPr>
          <w:p w14:paraId="07CE833C" w14:textId="77777777" w:rsidR="00501782" w:rsidRDefault="00501782" w:rsidP="0050178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188D3D43" w14:textId="2100B809" w:rsidR="00501782" w:rsidRDefault="00501782" w:rsidP="00501782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143,18</w:t>
            </w:r>
            <w:r w:rsidR="00394A2F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73EA1C" w14:textId="77777777" w:rsidR="00501782" w:rsidRDefault="00501782" w:rsidP="0050178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E92BE8" w14:textId="77777777" w:rsidR="00501782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100,338</w:t>
            </w:r>
          </w:p>
        </w:tc>
      </w:tr>
      <w:tr w:rsidR="00501782" w14:paraId="7922F59F" w14:textId="77777777" w:rsidTr="00501782">
        <w:tc>
          <w:tcPr>
            <w:tcW w:w="4320" w:type="dxa"/>
            <w:vAlign w:val="center"/>
          </w:tcPr>
          <w:p w14:paraId="712A8E58" w14:textId="77777777" w:rsidR="00501782" w:rsidRPr="00871D2B" w:rsidRDefault="00501782" w:rsidP="005B1162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  <w:t>หัก</w:t>
            </w:r>
            <w:r>
              <w:rPr>
                <w:rFonts w:asciiTheme="majorBidi" w:hAnsiTheme="majorBidi" w:cstheme="majorBidi"/>
                <w:szCs w:val="24"/>
              </w:rPr>
              <w:t>: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shd w:val="clear" w:color="auto" w:fill="auto"/>
          </w:tcPr>
          <w:p w14:paraId="08A3AE59" w14:textId="69E9A685" w:rsidR="00501782" w:rsidRDefault="00501782" w:rsidP="00501782">
            <w:pPr>
              <w:tabs>
                <w:tab w:val="decimal" w:pos="1010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(27,722)</w:t>
            </w:r>
          </w:p>
        </w:tc>
        <w:tc>
          <w:tcPr>
            <w:tcW w:w="90" w:type="dxa"/>
            <w:shd w:val="clear" w:color="auto" w:fill="auto"/>
          </w:tcPr>
          <w:p w14:paraId="0A6440DC" w14:textId="77777777" w:rsidR="00501782" w:rsidRDefault="00501782" w:rsidP="0050178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318F810" w14:textId="77777777" w:rsidR="00501782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(12,126)</w:t>
            </w:r>
          </w:p>
        </w:tc>
        <w:tc>
          <w:tcPr>
            <w:tcW w:w="176" w:type="dxa"/>
            <w:shd w:val="clear" w:color="auto" w:fill="auto"/>
          </w:tcPr>
          <w:p w14:paraId="2FF143DF" w14:textId="77777777" w:rsidR="00501782" w:rsidRDefault="00501782" w:rsidP="0050178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55C5957B" w14:textId="77777777" w:rsidR="00501782" w:rsidRDefault="00501782" w:rsidP="00501782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(40,462)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0476DD" w14:textId="77777777" w:rsidR="00501782" w:rsidRDefault="00501782" w:rsidP="00501782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E50B454" w14:textId="77777777" w:rsidR="00501782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(22,130)</w:t>
            </w:r>
          </w:p>
        </w:tc>
      </w:tr>
      <w:tr w:rsidR="00501782" w14:paraId="3E0802A8" w14:textId="77777777" w:rsidTr="00501782">
        <w:tc>
          <w:tcPr>
            <w:tcW w:w="4320" w:type="dxa"/>
            <w:vAlign w:val="bottom"/>
          </w:tcPr>
          <w:p w14:paraId="4D35BF62" w14:textId="77777777" w:rsidR="00501782" w:rsidRPr="00871D2B" w:rsidRDefault="00501782" w:rsidP="005B1162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       ค่าเผื่อการลดมูลค่าของภาษีซื้อและภาษีเงินได้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FBFEBA" w14:textId="2E42958B" w:rsidR="00501782" w:rsidRDefault="00501782" w:rsidP="00501782">
            <w:pPr>
              <w:tabs>
                <w:tab w:val="decimal" w:pos="10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B67DD2A" w14:textId="77777777" w:rsidR="00501782" w:rsidRDefault="00501782" w:rsidP="0050178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9C8BEB" w14:textId="77777777" w:rsidR="00501782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6" w:type="dxa"/>
            <w:shd w:val="clear" w:color="auto" w:fill="auto"/>
          </w:tcPr>
          <w:p w14:paraId="22B09349" w14:textId="77777777" w:rsidR="00501782" w:rsidRDefault="00501782" w:rsidP="0050178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6B0F13FC" w14:textId="77777777" w:rsidR="00501782" w:rsidRDefault="00501782" w:rsidP="00501782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C7E9ACA" w14:textId="77777777" w:rsidR="00501782" w:rsidRDefault="00501782" w:rsidP="0050178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005151E" w14:textId="77777777" w:rsidR="00501782" w:rsidRDefault="00501782" w:rsidP="00501782">
            <w:pPr>
              <w:tabs>
                <w:tab w:val="decimal" w:pos="1004"/>
              </w:tabs>
              <w:ind w:right="90"/>
              <w:rPr>
                <w:rFonts w:asciiTheme="majorBidi" w:hAnsiTheme="majorBidi" w:cstheme="majorBidi"/>
                <w:szCs w:val="24"/>
              </w:rPr>
            </w:pPr>
          </w:p>
        </w:tc>
      </w:tr>
      <w:tr w:rsidR="00501782" w14:paraId="71DAB8DB" w14:textId="77777777" w:rsidTr="00501782">
        <w:tc>
          <w:tcPr>
            <w:tcW w:w="4320" w:type="dxa"/>
            <w:vAlign w:val="bottom"/>
          </w:tcPr>
          <w:p w14:paraId="545AA9F1" w14:textId="77777777" w:rsidR="00501782" w:rsidRPr="00871D2B" w:rsidRDefault="00501782" w:rsidP="005B1162">
            <w:pPr>
              <w:tabs>
                <w:tab w:val="left" w:pos="442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       </w:t>
            </w:r>
            <w:r w:rsidRPr="00871D2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 xml:space="preserve">  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ถูกหัก ณ ที่จ่ายรอเรียกคืน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366442" w14:textId="4B6FC55F" w:rsidR="00501782" w:rsidRDefault="00501782" w:rsidP="0050178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(9,478)</w:t>
            </w:r>
          </w:p>
        </w:tc>
        <w:tc>
          <w:tcPr>
            <w:tcW w:w="90" w:type="dxa"/>
            <w:shd w:val="clear" w:color="auto" w:fill="auto"/>
          </w:tcPr>
          <w:p w14:paraId="02B10C6D" w14:textId="77777777" w:rsidR="00501782" w:rsidRDefault="00501782" w:rsidP="0050178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D3659E8" w14:textId="77777777" w:rsidR="00501782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(42,292)</w:t>
            </w:r>
          </w:p>
        </w:tc>
        <w:tc>
          <w:tcPr>
            <w:tcW w:w="176" w:type="dxa"/>
            <w:shd w:val="clear" w:color="auto" w:fill="auto"/>
          </w:tcPr>
          <w:p w14:paraId="09240EDA" w14:textId="77777777" w:rsidR="00501782" w:rsidRDefault="00501782" w:rsidP="0050178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75A6516" w14:textId="77777777" w:rsidR="00501782" w:rsidRDefault="00501782" w:rsidP="00501782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(2,380)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E4D70E" w14:textId="77777777" w:rsidR="00501782" w:rsidRDefault="00501782" w:rsidP="0050178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1B1AA9" w14:textId="77777777" w:rsidR="00501782" w:rsidRDefault="00501782" w:rsidP="00501782">
            <w:pPr>
              <w:tabs>
                <w:tab w:val="decimal" w:pos="1004"/>
              </w:tabs>
              <w:ind w:right="9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(2,393)</w:t>
            </w:r>
          </w:p>
        </w:tc>
      </w:tr>
      <w:tr w:rsidR="00501782" w14:paraId="31CEDF63" w14:textId="77777777" w:rsidTr="00501782">
        <w:tc>
          <w:tcPr>
            <w:tcW w:w="4320" w:type="dxa"/>
          </w:tcPr>
          <w:p w14:paraId="6EF2A650" w14:textId="77777777" w:rsidR="00501782" w:rsidRDefault="00501782" w:rsidP="005B1162">
            <w:pPr>
              <w:tabs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 xml:space="preserve">ลูกหนี้การค้าและลูกหนี้หมุนเวียนอื่น 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 xml:space="preserve">- </w:t>
            </w:r>
            <w:r w:rsidRPr="00871D2B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E33588" w14:textId="7C970D8B" w:rsidR="00501782" w:rsidRDefault="00394A2F" w:rsidP="00501782">
            <w:pPr>
              <w:tabs>
                <w:tab w:val="decimal" w:pos="1010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36</w:t>
            </w:r>
            <w:r w:rsidR="00E1133F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 w:rsidR="00E1133F">
              <w:rPr>
                <w:rFonts w:asciiTheme="majorBidi" w:hAnsiTheme="majorBidi" w:cstheme="majorBidi"/>
                <w:b/>
                <w:bCs/>
                <w:szCs w:val="24"/>
              </w:rPr>
              <w:t>269</w:t>
            </w:r>
          </w:p>
        </w:tc>
        <w:tc>
          <w:tcPr>
            <w:tcW w:w="90" w:type="dxa"/>
            <w:shd w:val="clear" w:color="auto" w:fill="auto"/>
          </w:tcPr>
          <w:p w14:paraId="4089A6F4" w14:textId="77777777" w:rsidR="00501782" w:rsidRDefault="00501782" w:rsidP="0050178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D6C4EA" w14:textId="77777777" w:rsidR="00501782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353,545</w:t>
            </w:r>
          </w:p>
        </w:tc>
        <w:tc>
          <w:tcPr>
            <w:tcW w:w="176" w:type="dxa"/>
            <w:shd w:val="clear" w:color="auto" w:fill="auto"/>
          </w:tcPr>
          <w:p w14:paraId="794D42E2" w14:textId="77777777" w:rsidR="00501782" w:rsidRDefault="00501782" w:rsidP="0050178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BDE4D" w14:textId="77777777" w:rsidR="00501782" w:rsidRDefault="00501782" w:rsidP="00501782">
            <w:pPr>
              <w:tabs>
                <w:tab w:val="decimal" w:pos="1004"/>
              </w:tabs>
              <w:ind w:right="80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100,342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65BEFBC" w14:textId="77777777" w:rsidR="00501782" w:rsidRDefault="00501782" w:rsidP="0050178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8EF3D" w14:textId="77777777" w:rsidR="00501782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75,815</w:t>
            </w:r>
          </w:p>
        </w:tc>
      </w:tr>
    </w:tbl>
    <w:p w14:paraId="685CA5D7" w14:textId="77777777" w:rsidR="00D5121C" w:rsidRDefault="00D5121C">
      <w:pPr>
        <w:pStyle w:val="ListParagraph"/>
        <w:spacing w:before="240" w:after="12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55310E2" w14:textId="77777777" w:rsidR="00D5121C" w:rsidRDefault="00D5121C">
      <w:pPr>
        <w:pStyle w:val="ListParagraph"/>
        <w:spacing w:before="240" w:after="12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EBB7789" w14:textId="77777777" w:rsidR="00D5121C" w:rsidRDefault="00D5121C">
      <w:pPr>
        <w:pStyle w:val="ListParagraph"/>
        <w:spacing w:before="240" w:after="12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7658EE6" w14:textId="77777777" w:rsidR="00D5121C" w:rsidRPr="00871D2B" w:rsidRDefault="00D5121C" w:rsidP="00871D2B">
      <w:pPr>
        <w:spacing w:before="240" w:after="120" w:line="400" w:lineRule="exact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E2803A5" w14:textId="77777777" w:rsidR="00D5121C" w:rsidRDefault="009B2480">
      <w:pPr>
        <w:pStyle w:val="ListParagraph"/>
        <w:numPr>
          <w:ilvl w:val="1"/>
          <w:numId w:val="21"/>
        </w:numPr>
        <w:spacing w:before="240" w:after="120" w:line="400" w:lineRule="exact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lastRenderedPageBreak/>
        <w:t xml:space="preserve">การวิเคราะห์อายุของลูกหนี้การค้า ณ 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ม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ิถุนายน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และวันที่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80"/>
        <w:gridCol w:w="990"/>
        <w:gridCol w:w="90"/>
        <w:gridCol w:w="1080"/>
      </w:tblGrid>
      <w:tr w:rsidR="00D5121C" w14:paraId="507CC11B" w14:textId="77777777">
        <w:trPr>
          <w:trHeight w:val="20"/>
        </w:trPr>
        <w:tc>
          <w:tcPr>
            <w:tcW w:w="4320" w:type="dxa"/>
          </w:tcPr>
          <w:p w14:paraId="30208E9C" w14:textId="77777777" w:rsidR="00D5121C" w:rsidRDefault="00D5121C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C0BBCF4" w14:textId="77777777" w:rsidR="00D5121C" w:rsidRPr="00871D2B" w:rsidRDefault="00D5121C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195CC505" w14:textId="77777777" w:rsidR="00D5121C" w:rsidRDefault="00D5121C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16FF0558" w14:textId="77777777" w:rsidR="00D5121C" w:rsidRPr="00871D2B" w:rsidRDefault="009B2480">
            <w:pPr>
              <w:tabs>
                <w:tab w:val="left" w:pos="540"/>
              </w:tabs>
              <w:overflowPunct/>
              <w:autoSpaceDE/>
              <w:autoSpaceDN/>
              <w:adjustRightInd/>
              <w:ind w:right="4"/>
              <w:jc w:val="right"/>
              <w:textAlignment w:val="auto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พันบาท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D5121C" w14:paraId="5850E5BB" w14:textId="77777777">
        <w:trPr>
          <w:trHeight w:val="20"/>
        </w:trPr>
        <w:tc>
          <w:tcPr>
            <w:tcW w:w="4320" w:type="dxa"/>
          </w:tcPr>
          <w:p w14:paraId="5D09153A" w14:textId="77777777" w:rsidR="00D5121C" w:rsidRDefault="00D5121C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40804BE7" w14:textId="77777777" w:rsidR="00D5121C" w:rsidRPr="00871D2B" w:rsidRDefault="009B24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14ECC419" w14:textId="77777777" w:rsidR="00D5121C" w:rsidRDefault="00D5121C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vAlign w:val="bottom"/>
          </w:tcPr>
          <w:p w14:paraId="5A2BAB21" w14:textId="77777777" w:rsidR="00D5121C" w:rsidRPr="00871D2B" w:rsidRDefault="009B24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3CC88DF0" w14:textId="77777777">
        <w:trPr>
          <w:trHeight w:val="20"/>
        </w:trPr>
        <w:tc>
          <w:tcPr>
            <w:tcW w:w="4320" w:type="dxa"/>
          </w:tcPr>
          <w:p w14:paraId="328A217C" w14:textId="77777777" w:rsidR="00D5121C" w:rsidRDefault="00D5121C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83350C2" w14:textId="77777777" w:rsidR="00D5121C" w:rsidRDefault="009B24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 w:rsidRPr="00871D2B">
              <w:rPr>
                <w:rFonts w:asciiTheme="majorBidi" w:hAnsiTheme="majorBidi" w:cstheme="majorBidi" w:hint="cs"/>
                <w:szCs w:val="24"/>
                <w:lang w:val="en-GB"/>
              </w:rPr>
              <w:t>0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3AE23F3" w14:textId="77777777" w:rsidR="00D5121C" w:rsidRDefault="00D5121C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A61CB0" w14:textId="77777777" w:rsidR="00D5121C" w:rsidRDefault="009B24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80" w:type="dxa"/>
          </w:tcPr>
          <w:p w14:paraId="41A745A2" w14:textId="77777777" w:rsidR="00D5121C" w:rsidRDefault="00D5121C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9272C72" w14:textId="77777777" w:rsidR="00D5121C" w:rsidRDefault="009B24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 w:rsidRPr="00871D2B">
              <w:rPr>
                <w:rFonts w:asciiTheme="majorBidi" w:hAnsiTheme="majorBidi" w:cstheme="majorBidi" w:hint="cs"/>
                <w:szCs w:val="24"/>
                <w:lang w:val="en-GB"/>
              </w:rPr>
              <w:t>0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EE0EE06" w14:textId="77777777" w:rsidR="00D5121C" w:rsidRDefault="00D5121C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184981" w14:textId="77777777" w:rsidR="00D5121C" w:rsidRDefault="009B24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ธันวาคม</w:t>
            </w:r>
          </w:p>
        </w:tc>
      </w:tr>
      <w:tr w:rsidR="00D5121C" w14:paraId="7CE7241C" w14:textId="77777777">
        <w:trPr>
          <w:trHeight w:val="20"/>
        </w:trPr>
        <w:tc>
          <w:tcPr>
            <w:tcW w:w="4320" w:type="dxa"/>
          </w:tcPr>
          <w:p w14:paraId="74FA133D" w14:textId="77777777" w:rsidR="00D5121C" w:rsidRDefault="00D5121C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8C1104F" w14:textId="77777777" w:rsidR="00D5121C" w:rsidRDefault="009B24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</w:tcPr>
          <w:p w14:paraId="619B77FF" w14:textId="77777777" w:rsidR="00D5121C" w:rsidRDefault="00D5121C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574E8D" w14:textId="77777777" w:rsidR="00D5121C" w:rsidRDefault="009B24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180" w:type="dxa"/>
          </w:tcPr>
          <w:p w14:paraId="446D33B1" w14:textId="77777777" w:rsidR="00D5121C" w:rsidRDefault="00D5121C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64D72E" w14:textId="77777777" w:rsidR="00D5121C" w:rsidRDefault="009B24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</w:tcPr>
          <w:p w14:paraId="339FDD4C" w14:textId="77777777" w:rsidR="00D5121C" w:rsidRDefault="00D5121C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F9816E" w14:textId="77777777" w:rsidR="00D5121C" w:rsidRDefault="009B24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D5121C" w14:paraId="6ED81154" w14:textId="77777777" w:rsidTr="00501782">
        <w:trPr>
          <w:trHeight w:val="20"/>
        </w:trPr>
        <w:tc>
          <w:tcPr>
            <w:tcW w:w="4320" w:type="dxa"/>
          </w:tcPr>
          <w:p w14:paraId="4A614D7E" w14:textId="77777777" w:rsidR="00D5121C" w:rsidRDefault="009B2480">
            <w:pPr>
              <w:tabs>
                <w:tab w:val="left" w:pos="2160"/>
              </w:tabs>
              <w:spacing w:before="20" w:after="20"/>
              <w:ind w:left="-90" w:firstLine="9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1E6B66A" w14:textId="03F17CB4" w:rsidR="00D5121C" w:rsidRDefault="0050178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83,650</w:t>
            </w:r>
          </w:p>
        </w:tc>
        <w:tc>
          <w:tcPr>
            <w:tcW w:w="90" w:type="dxa"/>
            <w:shd w:val="clear" w:color="auto" w:fill="auto"/>
          </w:tcPr>
          <w:p w14:paraId="5AF0B99A" w14:textId="77777777" w:rsidR="00D5121C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00D3285" w14:textId="77777777" w:rsidR="00D5121C" w:rsidRDefault="009B248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119,071</w:t>
            </w:r>
          </w:p>
        </w:tc>
        <w:tc>
          <w:tcPr>
            <w:tcW w:w="180" w:type="dxa"/>
            <w:shd w:val="clear" w:color="auto" w:fill="auto"/>
          </w:tcPr>
          <w:p w14:paraId="7557EF88" w14:textId="77777777" w:rsidR="00D5121C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D1EBB" w14:textId="77777777" w:rsidR="00D5121C" w:rsidRPr="00871D2B" w:rsidRDefault="009B248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E0BC2F" w14:textId="77777777" w:rsidR="00D5121C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01F27" w14:textId="77777777" w:rsidR="00D5121C" w:rsidRPr="00871D2B" w:rsidRDefault="009B248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5121C" w14:paraId="65ED7F4F" w14:textId="77777777" w:rsidTr="00501782">
        <w:trPr>
          <w:trHeight w:val="20"/>
        </w:trPr>
        <w:tc>
          <w:tcPr>
            <w:tcW w:w="4320" w:type="dxa"/>
          </w:tcPr>
          <w:p w14:paraId="721DAE83" w14:textId="77777777" w:rsidR="00D5121C" w:rsidRDefault="009B24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</w:tcPr>
          <w:p w14:paraId="77BCC01D" w14:textId="77777777" w:rsidR="00D5121C" w:rsidRDefault="00D5121C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F23015D" w14:textId="77777777" w:rsidR="00D5121C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CF804C2" w14:textId="77777777" w:rsidR="00D5121C" w:rsidRDefault="00D5121C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1DB5440" w14:textId="77777777" w:rsidR="00D5121C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3C09EC" w14:textId="77777777" w:rsidR="00D5121C" w:rsidRDefault="00D5121C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8556126" w14:textId="77777777" w:rsidR="00D5121C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7CD469" w14:textId="77777777" w:rsidR="00D5121C" w:rsidRDefault="00D5121C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D5121C" w14:paraId="5FBBCB7A" w14:textId="77777777" w:rsidTr="00501782">
        <w:trPr>
          <w:trHeight w:val="20"/>
        </w:trPr>
        <w:tc>
          <w:tcPr>
            <w:tcW w:w="4320" w:type="dxa"/>
          </w:tcPr>
          <w:p w14:paraId="6339D842" w14:textId="77777777" w:rsidR="00D5121C" w:rsidRPr="00871D2B" w:rsidRDefault="009B2480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ab/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ไม่เกิน </w:t>
            </w:r>
            <w:r>
              <w:rPr>
                <w:rFonts w:asciiTheme="majorBidi" w:hAnsiTheme="majorBidi" w:cstheme="majorBidi"/>
                <w:szCs w:val="24"/>
              </w:rPr>
              <w:t>3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เดือน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3D2A3EA8" w14:textId="00D827FF" w:rsidR="00D5121C" w:rsidRDefault="0050178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8,904</w:t>
            </w:r>
          </w:p>
        </w:tc>
        <w:tc>
          <w:tcPr>
            <w:tcW w:w="90" w:type="dxa"/>
            <w:shd w:val="clear" w:color="auto" w:fill="auto"/>
          </w:tcPr>
          <w:p w14:paraId="18B29557" w14:textId="77777777" w:rsidR="00D5121C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617EA13" w14:textId="77777777" w:rsidR="00D5121C" w:rsidRDefault="009B248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17,993</w:t>
            </w:r>
          </w:p>
        </w:tc>
        <w:tc>
          <w:tcPr>
            <w:tcW w:w="180" w:type="dxa"/>
            <w:shd w:val="clear" w:color="auto" w:fill="auto"/>
          </w:tcPr>
          <w:p w14:paraId="2E7B889C" w14:textId="77777777" w:rsidR="00D5121C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349ADE" w14:textId="77777777" w:rsidR="00D5121C" w:rsidRDefault="009B248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261A75" w14:textId="77777777" w:rsidR="00D5121C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D1ABE2" w14:textId="77777777" w:rsidR="00D5121C" w:rsidRDefault="009B248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5121C" w14:paraId="216ECC0B" w14:textId="77777777" w:rsidTr="00501782">
        <w:trPr>
          <w:trHeight w:val="20"/>
        </w:trPr>
        <w:tc>
          <w:tcPr>
            <w:tcW w:w="4320" w:type="dxa"/>
          </w:tcPr>
          <w:p w14:paraId="4279EC83" w14:textId="77777777" w:rsidR="00D5121C" w:rsidRPr="00871D2B" w:rsidRDefault="009B2480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ab/>
              <w:t xml:space="preserve">3 - 6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A733002" w14:textId="71EA77DD" w:rsidR="00D5121C" w:rsidRDefault="0050178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2,603</w:t>
            </w:r>
          </w:p>
        </w:tc>
        <w:tc>
          <w:tcPr>
            <w:tcW w:w="90" w:type="dxa"/>
            <w:shd w:val="clear" w:color="auto" w:fill="auto"/>
          </w:tcPr>
          <w:p w14:paraId="1005B570" w14:textId="77777777" w:rsidR="00D5121C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60E5511" w14:textId="77777777" w:rsidR="00D5121C" w:rsidRDefault="009B248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13,648</w:t>
            </w:r>
          </w:p>
        </w:tc>
        <w:tc>
          <w:tcPr>
            <w:tcW w:w="180" w:type="dxa"/>
            <w:shd w:val="clear" w:color="auto" w:fill="auto"/>
          </w:tcPr>
          <w:p w14:paraId="2EE23CAD" w14:textId="77777777" w:rsidR="00D5121C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3E87F9" w14:textId="77777777" w:rsidR="00D5121C" w:rsidRDefault="009B248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F32E1A" w14:textId="77777777" w:rsidR="00D5121C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3C82B1" w14:textId="77777777" w:rsidR="00D5121C" w:rsidRDefault="009B248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5121C" w14:paraId="4D5FD2AD" w14:textId="77777777" w:rsidTr="00501782">
        <w:trPr>
          <w:trHeight w:val="243"/>
        </w:trPr>
        <w:tc>
          <w:tcPr>
            <w:tcW w:w="4320" w:type="dxa"/>
          </w:tcPr>
          <w:p w14:paraId="329692B2" w14:textId="77777777" w:rsidR="00D5121C" w:rsidRPr="00871D2B" w:rsidRDefault="009B2480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lang w:val="en-GB"/>
              </w:rPr>
              <w:tab/>
            </w:r>
            <w:r>
              <w:rPr>
                <w:rFonts w:asciiTheme="majorBidi" w:hAnsiTheme="majorBidi" w:cstheme="majorBidi"/>
                <w:szCs w:val="24"/>
              </w:rPr>
              <w:t xml:space="preserve">6 - 12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5868231" w14:textId="0C203F4F" w:rsidR="00D5121C" w:rsidRDefault="0050178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7,601</w:t>
            </w:r>
          </w:p>
        </w:tc>
        <w:tc>
          <w:tcPr>
            <w:tcW w:w="90" w:type="dxa"/>
            <w:shd w:val="clear" w:color="auto" w:fill="auto"/>
          </w:tcPr>
          <w:p w14:paraId="243D6F3D" w14:textId="77777777" w:rsidR="00D5121C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3E13E0A" w14:textId="77777777" w:rsidR="00D5121C" w:rsidRDefault="009B248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3,463</w:t>
            </w:r>
          </w:p>
        </w:tc>
        <w:tc>
          <w:tcPr>
            <w:tcW w:w="180" w:type="dxa"/>
            <w:shd w:val="clear" w:color="auto" w:fill="auto"/>
          </w:tcPr>
          <w:p w14:paraId="5315FF64" w14:textId="77777777" w:rsidR="00D5121C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F37F8A" w14:textId="77777777" w:rsidR="00D5121C" w:rsidRDefault="009B248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708D4D" w14:textId="77777777" w:rsidR="00D5121C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E99757" w14:textId="77777777" w:rsidR="00D5121C" w:rsidRDefault="009B248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5121C" w14:paraId="6C0CED5F" w14:textId="77777777" w:rsidTr="00501782">
        <w:trPr>
          <w:trHeight w:val="20"/>
        </w:trPr>
        <w:tc>
          <w:tcPr>
            <w:tcW w:w="4320" w:type="dxa"/>
          </w:tcPr>
          <w:p w14:paraId="70220A2A" w14:textId="77777777" w:rsidR="00D5121C" w:rsidRDefault="009B2480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ab/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มากกว่า</w:t>
            </w:r>
            <w:r>
              <w:rPr>
                <w:rFonts w:asciiTheme="majorBidi" w:hAnsiTheme="majorBidi" w:cstheme="majorBidi"/>
                <w:szCs w:val="24"/>
              </w:rPr>
              <w:t xml:space="preserve"> 12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ECECDC" w14:textId="75BCE495" w:rsidR="00D5121C" w:rsidRDefault="0050178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767</w:t>
            </w:r>
          </w:p>
        </w:tc>
        <w:tc>
          <w:tcPr>
            <w:tcW w:w="90" w:type="dxa"/>
            <w:shd w:val="clear" w:color="auto" w:fill="auto"/>
          </w:tcPr>
          <w:p w14:paraId="70479AA5" w14:textId="77777777" w:rsidR="00D5121C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04AD46" w14:textId="77777777" w:rsidR="00D5121C" w:rsidRDefault="009B248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767</w:t>
            </w:r>
          </w:p>
        </w:tc>
        <w:tc>
          <w:tcPr>
            <w:tcW w:w="180" w:type="dxa"/>
            <w:shd w:val="clear" w:color="auto" w:fill="auto"/>
          </w:tcPr>
          <w:p w14:paraId="7C77F752" w14:textId="77777777" w:rsidR="00D5121C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7FB07" w14:textId="77777777" w:rsidR="00D5121C" w:rsidRDefault="009B248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46074C" w14:textId="77777777" w:rsidR="00D5121C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2BA96" w14:textId="77777777" w:rsidR="00D5121C" w:rsidRDefault="009B248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5121C" w14:paraId="564958DE" w14:textId="77777777" w:rsidTr="00501782">
        <w:trPr>
          <w:trHeight w:val="20"/>
        </w:trPr>
        <w:tc>
          <w:tcPr>
            <w:tcW w:w="4320" w:type="dxa"/>
          </w:tcPr>
          <w:p w14:paraId="46FB5065" w14:textId="77777777" w:rsidR="00D5121C" w:rsidRDefault="009B2480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71D2B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80856" w14:textId="25E3A88C" w:rsidR="00D5121C" w:rsidRDefault="0050178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103,525</w:t>
            </w:r>
          </w:p>
        </w:tc>
        <w:tc>
          <w:tcPr>
            <w:tcW w:w="90" w:type="dxa"/>
            <w:shd w:val="clear" w:color="auto" w:fill="auto"/>
          </w:tcPr>
          <w:p w14:paraId="10749653" w14:textId="77777777" w:rsidR="00D5121C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7A1C7" w14:textId="77777777" w:rsidR="00D5121C" w:rsidRDefault="009B248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154,942</w:t>
            </w:r>
          </w:p>
        </w:tc>
        <w:tc>
          <w:tcPr>
            <w:tcW w:w="180" w:type="dxa"/>
            <w:shd w:val="clear" w:color="auto" w:fill="auto"/>
          </w:tcPr>
          <w:p w14:paraId="16C62EE8" w14:textId="77777777" w:rsidR="00D5121C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022511" w14:textId="77777777" w:rsidR="00D5121C" w:rsidRDefault="009B248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54CC27" w14:textId="77777777" w:rsidR="00D5121C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28B8E1" w14:textId="77777777" w:rsidR="00D5121C" w:rsidRDefault="009B248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</w:tr>
    </w:tbl>
    <w:p w14:paraId="1C9390D3" w14:textId="77777777" w:rsidR="008C5951" w:rsidRDefault="008C5951" w:rsidP="008C5951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hint="cs"/>
          <w:b/>
          <w:bCs/>
          <w:sz w:val="28"/>
          <w:cs/>
          <w:lang w:val="en-GB"/>
        </w:rPr>
        <w:t>ลูกหนี้ตามสัญญาเช่าการเงิน</w:t>
      </w:r>
    </w:p>
    <w:p w14:paraId="64279F34" w14:textId="77777777" w:rsidR="008C5951" w:rsidRDefault="008C5951" w:rsidP="008C5951">
      <w:pPr>
        <w:pStyle w:val="ListParagraph"/>
        <w:spacing w:before="240" w:line="240" w:lineRule="atLeast"/>
        <w:ind w:left="360" w:right="-90"/>
        <w:jc w:val="thaiDistribute"/>
        <w:rPr>
          <w:rFonts w:asciiTheme="majorBidi" w:hAnsiTheme="majorBidi"/>
          <w:sz w:val="28"/>
        </w:rPr>
      </w:pPr>
      <w:r w:rsidRPr="00871D2B">
        <w:rPr>
          <w:rFonts w:asciiTheme="majorBidi" w:hAnsiTheme="majorBidi" w:hint="cs"/>
          <w:sz w:val="28"/>
          <w:cs/>
          <w:lang w:val="en-GB"/>
        </w:rPr>
        <w:t>ลูกหนี้ตามสัญญาเช่าการเงิน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ณ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วันที่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 xml:space="preserve">30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มิถุนายน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 xml:space="preserve">2563 </w:t>
      </w:r>
      <w:r w:rsidRPr="00871D2B">
        <w:rPr>
          <w:rFonts w:asciiTheme="majorBidi" w:hAnsiTheme="majorBidi" w:hint="cs"/>
          <w:sz w:val="28"/>
          <w:cs/>
          <w:lang w:val="en-GB"/>
        </w:rPr>
        <w:t>และ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ณ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วันที่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 xml:space="preserve">31 </w:t>
      </w:r>
      <w:r w:rsidRPr="00871D2B">
        <w:rPr>
          <w:rFonts w:asciiTheme="majorBidi" w:hAnsiTheme="majorBidi" w:hint="cs"/>
          <w:sz w:val="28"/>
          <w:cs/>
          <w:lang w:val="en-GB"/>
        </w:rPr>
        <w:t>ธันวาคม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 xml:space="preserve">2562 </w:t>
      </w:r>
      <w:r w:rsidRPr="00871D2B">
        <w:rPr>
          <w:rFonts w:asciiTheme="majorBidi" w:hAnsiTheme="majorBidi" w:hint="cs"/>
          <w:sz w:val="28"/>
          <w:cs/>
          <w:lang w:val="en-GB"/>
        </w:rPr>
        <w:t>ประกอบด้วย</w:t>
      </w:r>
      <w:r w:rsidRPr="00871D2B">
        <w:rPr>
          <w:rFonts w:asciiTheme="majorBidi" w:hAnsiTheme="majorBidi"/>
          <w:sz w:val="28"/>
          <w:cs/>
          <w:lang w:val="en-GB"/>
        </w:rPr>
        <w:t xml:space="preserve"> (</w:t>
      </w:r>
      <w:r w:rsidRPr="00871D2B">
        <w:rPr>
          <w:rFonts w:asciiTheme="majorBidi" w:hAnsiTheme="majorBidi" w:hint="cs"/>
          <w:sz w:val="28"/>
          <w:cs/>
          <w:lang w:val="en-GB"/>
        </w:rPr>
        <w:t>งบ</w:t>
      </w:r>
      <w:r>
        <w:rPr>
          <w:rFonts w:asciiTheme="majorBidi" w:hAnsiTheme="majorBidi" w:hint="cs"/>
          <w:sz w:val="28"/>
          <w:cs/>
          <w:lang w:val="en-GB"/>
        </w:rPr>
        <w:t>การเงิน</w:t>
      </w:r>
      <w:r w:rsidRPr="00871D2B">
        <w:rPr>
          <w:rFonts w:asciiTheme="majorBidi" w:hAnsiTheme="majorBidi" w:hint="cs"/>
          <w:sz w:val="28"/>
          <w:cs/>
          <w:lang w:val="en-GB"/>
        </w:rPr>
        <w:t>เฉพา</w:t>
      </w:r>
      <w:r>
        <w:rPr>
          <w:rFonts w:asciiTheme="majorBidi" w:hAnsiTheme="majorBidi" w:hint="cs"/>
          <w:sz w:val="28"/>
          <w:cs/>
          <w:lang w:val="en-GB"/>
        </w:rPr>
        <w:t>ะ</w:t>
      </w:r>
      <w:r w:rsidRPr="00871D2B">
        <w:rPr>
          <w:rFonts w:asciiTheme="majorBidi" w:hAnsiTheme="majorBidi" w:hint="cs"/>
          <w:sz w:val="28"/>
          <w:cs/>
          <w:lang w:val="en-GB"/>
        </w:rPr>
        <w:t>กิจการ</w:t>
      </w:r>
      <w:r>
        <w:rPr>
          <w:rFonts w:asciiTheme="majorBidi" w:hAnsiTheme="majorBidi"/>
          <w:sz w:val="28"/>
          <w:lang w:val="en-GB"/>
        </w:rPr>
        <w:t>:</w:t>
      </w:r>
      <w:r w:rsidRPr="00871D2B">
        <w:rPr>
          <w:rFonts w:asciiTheme="majorBidi" w:hAnsiTheme="majorBidi" w:hint="cs"/>
          <w:sz w:val="28"/>
          <w:cs/>
          <w:lang w:val="en-GB"/>
        </w:rPr>
        <w:t>ไม่มี</w:t>
      </w:r>
      <w:r w:rsidRPr="00871D2B">
        <w:rPr>
          <w:rFonts w:asciiTheme="majorBidi" w:hAnsiTheme="majorBidi"/>
          <w:sz w:val="28"/>
          <w:cs/>
          <w:lang w:val="en-GB"/>
        </w:rPr>
        <w:t>)</w:t>
      </w:r>
    </w:p>
    <w:p w14:paraId="5F1382B4" w14:textId="77777777" w:rsidR="008C5951" w:rsidRDefault="008C5951" w:rsidP="008C5951">
      <w:pPr>
        <w:tabs>
          <w:tab w:val="left" w:pos="540"/>
        </w:tabs>
        <w:ind w:right="-180"/>
        <w:jc w:val="right"/>
        <w:rPr>
          <w:rFonts w:ascii="Angsana New" w:hAnsi="Angsana New"/>
          <w:szCs w:val="24"/>
        </w:rPr>
      </w:pPr>
      <w:r w:rsidRPr="00871D2B">
        <w:rPr>
          <w:rFonts w:ascii="Angsana New" w:hAnsi="Angsana New" w:hint="cs"/>
          <w:szCs w:val="24"/>
          <w:lang w:val="en-GB"/>
        </w:rPr>
        <w:t xml:space="preserve">     </w:t>
      </w:r>
      <w:r>
        <w:rPr>
          <w:rFonts w:ascii="Angsana New" w:hAnsi="Angsana New"/>
          <w:szCs w:val="24"/>
        </w:rPr>
        <w:t>(</w:t>
      </w:r>
      <w:r w:rsidRPr="00871D2B">
        <w:rPr>
          <w:rFonts w:ascii="Angsana New" w:hAnsi="Angsana New"/>
          <w:szCs w:val="24"/>
          <w:cs/>
          <w:lang w:val="en-GB"/>
        </w:rPr>
        <w:t>หน่วย</w:t>
      </w:r>
      <w:r>
        <w:rPr>
          <w:rFonts w:ascii="Angsana New" w:hAnsi="Angsana New"/>
          <w:szCs w:val="24"/>
        </w:rPr>
        <w:t xml:space="preserve">: </w:t>
      </w:r>
      <w:r w:rsidRPr="00871D2B">
        <w:rPr>
          <w:rFonts w:ascii="Angsana New" w:hAnsi="Angsana New"/>
          <w:szCs w:val="24"/>
          <w:cs/>
          <w:lang w:val="en-GB"/>
        </w:rPr>
        <w:t>พันบาท</w:t>
      </w:r>
      <w:r>
        <w:rPr>
          <w:rFonts w:ascii="Angsana New" w:hAnsi="Angsana New"/>
          <w:szCs w:val="24"/>
        </w:rPr>
        <w:t>)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1170"/>
        <w:gridCol w:w="90"/>
        <w:gridCol w:w="1170"/>
        <w:gridCol w:w="90"/>
        <w:gridCol w:w="1170"/>
      </w:tblGrid>
      <w:tr w:rsidR="008C5951" w14:paraId="410A2340" w14:textId="77777777" w:rsidTr="00860E6F">
        <w:tc>
          <w:tcPr>
            <w:tcW w:w="4500" w:type="dxa"/>
          </w:tcPr>
          <w:p w14:paraId="0A8A140D" w14:textId="77777777" w:rsidR="008C5951" w:rsidRDefault="008C5951" w:rsidP="00860E6F">
            <w:pPr>
              <w:tabs>
                <w:tab w:val="left" w:pos="2160"/>
              </w:tabs>
              <w:ind w:right="65" w:firstLine="458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</w:tcPr>
          <w:p w14:paraId="6E2FF656" w14:textId="77777777" w:rsidR="008C5951" w:rsidRPr="00871D2B" w:rsidRDefault="008C5951" w:rsidP="00860E6F">
            <w:pPr>
              <w:tabs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</w:tr>
      <w:tr w:rsidR="008C5951" w14:paraId="2E98E8F4" w14:textId="77777777" w:rsidTr="00860E6F">
        <w:tc>
          <w:tcPr>
            <w:tcW w:w="4500" w:type="dxa"/>
          </w:tcPr>
          <w:p w14:paraId="3CF71834" w14:textId="77777777" w:rsidR="008C5951" w:rsidRDefault="008C5951" w:rsidP="00860E6F">
            <w:pPr>
              <w:tabs>
                <w:tab w:val="left" w:pos="2160"/>
              </w:tabs>
              <w:ind w:right="65" w:firstLine="458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86771" w14:textId="77777777" w:rsidR="008C5951" w:rsidRPr="00871D2B" w:rsidRDefault="008C5951" w:rsidP="00860E6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จำนวนเงิน</w:t>
            </w:r>
          </w:p>
          <w:p w14:paraId="3655511D" w14:textId="77777777" w:rsidR="008C5951" w:rsidRDefault="008C5951" w:rsidP="00860E6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ขั้นต่ำที่จะได้รับ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2159124" w14:textId="77777777" w:rsidR="008C5951" w:rsidRDefault="008C5951" w:rsidP="00860E6F">
            <w:pPr>
              <w:tabs>
                <w:tab w:val="left" w:pos="2160"/>
              </w:tabs>
              <w:ind w:left="-126" w:firstLine="126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6DD01F" w14:textId="77777777" w:rsidR="008C5951" w:rsidRPr="00871D2B" w:rsidRDefault="008C5951" w:rsidP="00860E6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มูลค่าปัจจุบันของ</w:t>
            </w:r>
          </w:p>
          <w:p w14:paraId="5FD5F806" w14:textId="77777777" w:rsidR="008C5951" w:rsidRPr="00871D2B" w:rsidRDefault="008C5951" w:rsidP="00860E6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จำนวนเงินขั้นต่ำที่จะได้รับ</w:t>
            </w:r>
          </w:p>
        </w:tc>
      </w:tr>
      <w:tr w:rsidR="008C5951" w14:paraId="40044A8F" w14:textId="77777777" w:rsidTr="00860E6F">
        <w:tc>
          <w:tcPr>
            <w:tcW w:w="4500" w:type="dxa"/>
          </w:tcPr>
          <w:p w14:paraId="3B2DAC43" w14:textId="77777777" w:rsidR="008C5951" w:rsidRPr="00871D2B" w:rsidRDefault="008C5951" w:rsidP="00860E6F">
            <w:pPr>
              <w:tabs>
                <w:tab w:val="left" w:pos="2160"/>
              </w:tabs>
              <w:ind w:right="65" w:firstLine="458"/>
              <w:jc w:val="both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62365516" w14:textId="77777777" w:rsidR="008C5951" w:rsidRDefault="008C5951" w:rsidP="00860E6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</w:tcPr>
          <w:p w14:paraId="596B2986" w14:textId="77777777" w:rsidR="008C5951" w:rsidRPr="00871D2B" w:rsidRDefault="008C5951" w:rsidP="00860E6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7F24CF2B" w14:textId="77777777" w:rsidR="008C5951" w:rsidRDefault="008C5951" w:rsidP="00860E6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0" w:type="dxa"/>
          </w:tcPr>
          <w:p w14:paraId="422CAE7D" w14:textId="77777777" w:rsidR="008C5951" w:rsidRPr="00871D2B" w:rsidRDefault="008C5951" w:rsidP="00860E6F">
            <w:pPr>
              <w:tabs>
                <w:tab w:val="left" w:pos="2160"/>
              </w:tabs>
              <w:ind w:left="-126" w:firstLine="12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472ED3A4" w14:textId="77777777" w:rsidR="008C5951" w:rsidRDefault="008C5951" w:rsidP="00860E6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</w:tcPr>
          <w:p w14:paraId="6A7A196F" w14:textId="77777777" w:rsidR="008C5951" w:rsidRPr="00871D2B" w:rsidRDefault="008C5951" w:rsidP="00860E6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692EB5E0" w14:textId="77777777" w:rsidR="008C5951" w:rsidRDefault="008C5951" w:rsidP="00860E6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ธันวาคม</w:t>
            </w:r>
          </w:p>
        </w:tc>
      </w:tr>
      <w:tr w:rsidR="008C5951" w14:paraId="69E99061" w14:textId="77777777" w:rsidTr="00860E6F">
        <w:tc>
          <w:tcPr>
            <w:tcW w:w="4500" w:type="dxa"/>
          </w:tcPr>
          <w:p w14:paraId="7FAD3746" w14:textId="77777777" w:rsidR="008C5951" w:rsidRPr="00871D2B" w:rsidRDefault="008C5951" w:rsidP="00860E6F">
            <w:pPr>
              <w:tabs>
                <w:tab w:val="left" w:pos="2160"/>
              </w:tabs>
              <w:ind w:right="65" w:firstLine="458"/>
              <w:jc w:val="both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2E64C7" w14:textId="77777777" w:rsidR="008C5951" w:rsidRDefault="008C5951" w:rsidP="00860E6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</w:tcPr>
          <w:p w14:paraId="15DCF2F3" w14:textId="77777777" w:rsidR="008C5951" w:rsidRPr="00871D2B" w:rsidRDefault="008C5951" w:rsidP="00860E6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6100C9" w14:textId="77777777" w:rsidR="008C5951" w:rsidRDefault="008C5951" w:rsidP="00860E6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0" w:type="dxa"/>
          </w:tcPr>
          <w:p w14:paraId="1C67F4D1" w14:textId="77777777" w:rsidR="008C5951" w:rsidRPr="00871D2B" w:rsidRDefault="008C5951" w:rsidP="00860E6F">
            <w:pPr>
              <w:tabs>
                <w:tab w:val="left" w:pos="2160"/>
              </w:tabs>
              <w:ind w:left="-126" w:firstLine="12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27A893" w14:textId="77777777" w:rsidR="008C5951" w:rsidRDefault="008C5951" w:rsidP="00860E6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</w:tcPr>
          <w:p w14:paraId="1B7B0784" w14:textId="77777777" w:rsidR="008C5951" w:rsidRPr="00871D2B" w:rsidRDefault="008C5951" w:rsidP="00860E6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DC0CF2" w14:textId="77777777" w:rsidR="008C5951" w:rsidRDefault="008C5951" w:rsidP="00860E6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8C5951" w14:paraId="57C5574E" w14:textId="77777777" w:rsidTr="00860E6F">
        <w:trPr>
          <w:trHeight w:val="20"/>
        </w:trPr>
        <w:tc>
          <w:tcPr>
            <w:tcW w:w="4500" w:type="dxa"/>
          </w:tcPr>
          <w:p w14:paraId="4054CBBB" w14:textId="77777777" w:rsidR="008C5951" w:rsidRDefault="008C5951" w:rsidP="00860E6F">
            <w:pPr>
              <w:tabs>
                <w:tab w:val="left" w:pos="2160"/>
              </w:tabs>
              <w:spacing w:line="360" w:lineRule="exact"/>
              <w:ind w:right="65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ระยะเวลาการรับชำระ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188D64" w14:textId="77777777" w:rsidR="008C5951" w:rsidRDefault="008C5951" w:rsidP="00860E6F">
            <w:pPr>
              <w:tabs>
                <w:tab w:val="left" w:pos="2160"/>
              </w:tabs>
              <w:spacing w:line="360" w:lineRule="exact"/>
              <w:ind w:left="-126" w:right="126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18F5019C" w14:textId="77777777" w:rsidR="008C5951" w:rsidRDefault="008C5951" w:rsidP="00860E6F">
            <w:pPr>
              <w:tabs>
                <w:tab w:val="left" w:pos="2160"/>
              </w:tabs>
              <w:spacing w:line="360" w:lineRule="exact"/>
              <w:ind w:left="-126" w:right="126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A4B6DB4" w14:textId="77777777" w:rsidR="008C5951" w:rsidRDefault="008C5951" w:rsidP="00860E6F">
            <w:pPr>
              <w:tabs>
                <w:tab w:val="left" w:pos="2160"/>
              </w:tabs>
              <w:spacing w:line="360" w:lineRule="exact"/>
              <w:ind w:left="-126" w:right="126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0ABC566E" w14:textId="77777777" w:rsidR="008C5951" w:rsidRDefault="008C5951" w:rsidP="00860E6F">
            <w:pPr>
              <w:tabs>
                <w:tab w:val="decimal" w:pos="990"/>
                <w:tab w:val="decimal" w:pos="1044"/>
                <w:tab w:val="left" w:pos="2160"/>
              </w:tabs>
              <w:spacing w:line="36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4C6ABC" w14:textId="77777777" w:rsidR="008C5951" w:rsidRDefault="008C5951" w:rsidP="00860E6F">
            <w:pPr>
              <w:tabs>
                <w:tab w:val="left" w:pos="2160"/>
              </w:tabs>
              <w:spacing w:line="360" w:lineRule="exact"/>
              <w:ind w:left="-126" w:right="126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6CA7B803" w14:textId="77777777" w:rsidR="008C5951" w:rsidRDefault="008C5951" w:rsidP="00860E6F">
            <w:pPr>
              <w:tabs>
                <w:tab w:val="left" w:pos="2160"/>
              </w:tabs>
              <w:spacing w:line="360" w:lineRule="exact"/>
              <w:ind w:left="-126" w:right="126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4B45E5" w14:textId="77777777" w:rsidR="008C5951" w:rsidRPr="00871D2B" w:rsidRDefault="008C5951" w:rsidP="00860E6F">
            <w:pPr>
              <w:tabs>
                <w:tab w:val="left" w:pos="2160"/>
              </w:tabs>
              <w:spacing w:line="360" w:lineRule="exact"/>
              <w:ind w:left="-126" w:right="12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</w:tr>
      <w:tr w:rsidR="008C5951" w14:paraId="1C4D076F" w14:textId="77777777" w:rsidTr="00860E6F">
        <w:trPr>
          <w:trHeight w:val="20"/>
        </w:trPr>
        <w:tc>
          <w:tcPr>
            <w:tcW w:w="4500" w:type="dxa"/>
          </w:tcPr>
          <w:p w14:paraId="48B32194" w14:textId="77777777" w:rsidR="008C5951" w:rsidRDefault="008C5951" w:rsidP="00860E6F">
            <w:pPr>
              <w:tabs>
                <w:tab w:val="left" w:pos="2160"/>
              </w:tabs>
              <w:spacing w:line="360" w:lineRule="exact"/>
              <w:ind w:left="272" w:right="-428"/>
              <w:jc w:val="both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ภายใน </w:t>
            </w:r>
            <w:r>
              <w:rPr>
                <w:rFonts w:asciiTheme="majorBidi" w:hAnsiTheme="majorBidi" w:cstheme="majorBidi"/>
                <w:szCs w:val="24"/>
              </w:rPr>
              <w:t>1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</w:tcPr>
          <w:p w14:paraId="1B1C073B" w14:textId="77777777" w:rsidR="008C5951" w:rsidRPr="00871D2B" w:rsidRDefault="008C5951" w:rsidP="00860E6F">
            <w:pPr>
              <w:tabs>
                <w:tab w:val="decimal" w:pos="1125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cs/>
                <w:lang w:val="en-GB" w:eastAsia="ja-JP"/>
              </w:rPr>
            </w:pPr>
            <w:r>
              <w:rPr>
                <w:rFonts w:asciiTheme="majorBidi" w:hAnsiTheme="majorBidi" w:cstheme="majorBidi" w:hint="eastAsia"/>
                <w:szCs w:val="24"/>
                <w:lang w:eastAsia="ja-JP"/>
              </w:rPr>
              <w:t>78,870</w:t>
            </w:r>
          </w:p>
        </w:tc>
        <w:tc>
          <w:tcPr>
            <w:tcW w:w="90" w:type="dxa"/>
          </w:tcPr>
          <w:p w14:paraId="1D4E1B75" w14:textId="77777777" w:rsidR="008C5951" w:rsidRDefault="008C5951" w:rsidP="00860E6F">
            <w:pPr>
              <w:tabs>
                <w:tab w:val="decimal" w:pos="135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170" w:type="dxa"/>
          </w:tcPr>
          <w:p w14:paraId="588013BF" w14:textId="77777777" w:rsidR="008C5951" w:rsidRDefault="008C5951" w:rsidP="00860E6F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Cs w:val="24"/>
                <w:lang w:eastAsia="ja-JP"/>
              </w:rPr>
              <w:t>74,827</w:t>
            </w:r>
          </w:p>
        </w:tc>
        <w:tc>
          <w:tcPr>
            <w:tcW w:w="90" w:type="dxa"/>
          </w:tcPr>
          <w:p w14:paraId="448261B9" w14:textId="77777777" w:rsidR="008C5951" w:rsidRPr="00871D2B" w:rsidRDefault="008C5951" w:rsidP="00860E6F">
            <w:pPr>
              <w:tabs>
                <w:tab w:val="decimal" w:pos="990"/>
                <w:tab w:val="decimal" w:pos="1044"/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cs/>
                <w:lang w:val="en-GB" w:eastAsia="ja-JP"/>
              </w:rPr>
            </w:pPr>
          </w:p>
        </w:tc>
        <w:tc>
          <w:tcPr>
            <w:tcW w:w="1170" w:type="dxa"/>
          </w:tcPr>
          <w:p w14:paraId="58EBE028" w14:textId="77777777" w:rsidR="008C5951" w:rsidRPr="00871D2B" w:rsidRDefault="008C5951" w:rsidP="00860E6F">
            <w:pPr>
              <w:tabs>
                <w:tab w:val="decimal" w:pos="144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Cs w:val="24"/>
                <w:cs/>
                <w:lang w:val="en-GB" w:eastAsia="ja-JP"/>
              </w:rPr>
            </w:pPr>
            <w:r>
              <w:rPr>
                <w:rFonts w:asciiTheme="majorBidi" w:hAnsiTheme="majorBidi" w:cstheme="majorBidi" w:hint="eastAsia"/>
                <w:szCs w:val="24"/>
                <w:lang w:eastAsia="ja-JP"/>
              </w:rPr>
              <w:t>17,836</w:t>
            </w:r>
          </w:p>
        </w:tc>
        <w:tc>
          <w:tcPr>
            <w:tcW w:w="90" w:type="dxa"/>
          </w:tcPr>
          <w:p w14:paraId="6C033239" w14:textId="77777777" w:rsidR="008C5951" w:rsidRDefault="008C5951" w:rsidP="00860E6F">
            <w:pPr>
              <w:tabs>
                <w:tab w:val="decimal" w:pos="144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170" w:type="dxa"/>
          </w:tcPr>
          <w:p w14:paraId="51AAB0CA" w14:textId="77777777" w:rsidR="008C5951" w:rsidRDefault="008C5951" w:rsidP="00860E6F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Cs w:val="24"/>
                <w:lang w:eastAsia="ja-JP"/>
              </w:rPr>
              <w:t>13,596</w:t>
            </w:r>
          </w:p>
        </w:tc>
      </w:tr>
      <w:tr w:rsidR="008C5951" w14:paraId="7951616E" w14:textId="77777777" w:rsidTr="00860E6F">
        <w:trPr>
          <w:trHeight w:val="20"/>
        </w:trPr>
        <w:tc>
          <w:tcPr>
            <w:tcW w:w="4500" w:type="dxa"/>
          </w:tcPr>
          <w:p w14:paraId="5222DCD4" w14:textId="77777777" w:rsidR="008C5951" w:rsidRPr="00871D2B" w:rsidRDefault="008C5951" w:rsidP="00860E6F">
            <w:pPr>
              <w:tabs>
                <w:tab w:val="left" w:pos="2160"/>
              </w:tabs>
              <w:spacing w:line="360" w:lineRule="exact"/>
              <w:ind w:left="272" w:right="-428"/>
              <w:jc w:val="both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 w:rsidRPr="00871D2B">
              <w:rPr>
                <w:rFonts w:asciiTheme="majorBidi" w:hAnsiTheme="majorBidi" w:cstheme="majorBidi"/>
                <w:szCs w:val="24"/>
                <w:lang w:val="en-GB"/>
              </w:rPr>
              <w:t xml:space="preserve"> - </w:t>
            </w:r>
            <w:r>
              <w:rPr>
                <w:rFonts w:asciiTheme="majorBidi" w:hAnsiTheme="majorBidi" w:cstheme="majorBidi"/>
                <w:szCs w:val="24"/>
              </w:rPr>
              <w:t>5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7E9100" w14:textId="77777777" w:rsidR="008C5951" w:rsidRPr="00871D2B" w:rsidRDefault="008C5951" w:rsidP="00860E6F">
            <w:pPr>
              <w:tabs>
                <w:tab w:val="decimal" w:pos="1125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cs/>
                <w:lang w:val="en-GB" w:eastAsia="ja-JP"/>
              </w:rPr>
            </w:pPr>
            <w:r>
              <w:rPr>
                <w:rFonts w:asciiTheme="majorBidi" w:hAnsiTheme="majorBidi" w:cstheme="majorBidi" w:hint="eastAsia"/>
                <w:szCs w:val="24"/>
                <w:lang w:eastAsia="ja-JP"/>
              </w:rPr>
              <w:t>231,178</w:t>
            </w:r>
          </w:p>
        </w:tc>
        <w:tc>
          <w:tcPr>
            <w:tcW w:w="90" w:type="dxa"/>
          </w:tcPr>
          <w:p w14:paraId="788D7A9F" w14:textId="77777777" w:rsidR="008C5951" w:rsidRDefault="008C5951" w:rsidP="00860E6F">
            <w:pPr>
              <w:tabs>
                <w:tab w:val="decimal" w:pos="135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A62CDB" w14:textId="77777777" w:rsidR="008C5951" w:rsidRDefault="008C5951" w:rsidP="00860E6F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Cs w:val="24"/>
                <w:lang w:eastAsia="ja-JP"/>
              </w:rPr>
              <w:t>254,499</w:t>
            </w:r>
          </w:p>
        </w:tc>
        <w:tc>
          <w:tcPr>
            <w:tcW w:w="90" w:type="dxa"/>
          </w:tcPr>
          <w:p w14:paraId="1013BA95" w14:textId="77777777" w:rsidR="008C5951" w:rsidRPr="00871D2B" w:rsidRDefault="008C5951" w:rsidP="00860E6F">
            <w:pPr>
              <w:tabs>
                <w:tab w:val="decimal" w:pos="990"/>
                <w:tab w:val="decimal" w:pos="1044"/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cs/>
                <w:lang w:val="en-GB" w:eastAsia="ja-JP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E9A49E" w14:textId="77777777" w:rsidR="008C5951" w:rsidRPr="00871D2B" w:rsidRDefault="008C5951" w:rsidP="00860E6F">
            <w:pPr>
              <w:tabs>
                <w:tab w:val="decimal" w:pos="144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Cs w:val="24"/>
                <w:cs/>
                <w:lang w:val="en-GB" w:eastAsia="ja-JP"/>
              </w:rPr>
            </w:pPr>
            <w:r>
              <w:rPr>
                <w:rFonts w:asciiTheme="majorBidi" w:hAnsiTheme="majorBidi" w:cstheme="majorBidi" w:hint="eastAsia"/>
                <w:szCs w:val="24"/>
                <w:lang w:eastAsia="ja-JP"/>
              </w:rPr>
              <w:t>128,157</w:t>
            </w:r>
          </w:p>
        </w:tc>
        <w:tc>
          <w:tcPr>
            <w:tcW w:w="90" w:type="dxa"/>
          </w:tcPr>
          <w:p w14:paraId="215D2DF9" w14:textId="77777777" w:rsidR="008C5951" w:rsidRDefault="008C5951" w:rsidP="00860E6F">
            <w:pPr>
              <w:tabs>
                <w:tab w:val="decimal" w:pos="144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B96481" w14:textId="77777777" w:rsidR="008C5951" w:rsidRDefault="008C5951" w:rsidP="00860E6F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Cs w:val="24"/>
                <w:lang w:eastAsia="ja-JP"/>
              </w:rPr>
              <w:t>129,632</w:t>
            </w:r>
          </w:p>
        </w:tc>
      </w:tr>
      <w:tr w:rsidR="008C5951" w14:paraId="6E2ABD54" w14:textId="77777777" w:rsidTr="00860E6F">
        <w:trPr>
          <w:trHeight w:val="20"/>
        </w:trPr>
        <w:tc>
          <w:tcPr>
            <w:tcW w:w="4500" w:type="dxa"/>
          </w:tcPr>
          <w:p w14:paraId="4213BE7C" w14:textId="77777777" w:rsidR="008C5951" w:rsidRPr="00871D2B" w:rsidRDefault="008C5951" w:rsidP="00860E6F">
            <w:pPr>
              <w:tabs>
                <w:tab w:val="left" w:pos="2160"/>
              </w:tabs>
              <w:spacing w:line="360" w:lineRule="exact"/>
              <w:ind w:right="-428" w:firstLine="900"/>
              <w:jc w:val="both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7F68E7" w14:textId="77777777" w:rsidR="008C5951" w:rsidRPr="00871D2B" w:rsidRDefault="008C5951" w:rsidP="00860E6F">
            <w:pPr>
              <w:tabs>
                <w:tab w:val="decimal" w:pos="1125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cs/>
                <w:lang w:val="en-GB" w:eastAsia="ja-JP"/>
              </w:rPr>
            </w:pPr>
            <w:r>
              <w:rPr>
                <w:rFonts w:asciiTheme="majorBidi" w:hAnsiTheme="majorBidi" w:cstheme="majorBidi" w:hint="eastAsia"/>
                <w:szCs w:val="24"/>
                <w:lang w:eastAsia="ja-JP"/>
              </w:rPr>
              <w:t>310,048</w:t>
            </w:r>
          </w:p>
        </w:tc>
        <w:tc>
          <w:tcPr>
            <w:tcW w:w="90" w:type="dxa"/>
          </w:tcPr>
          <w:p w14:paraId="54E80ED4" w14:textId="77777777" w:rsidR="008C5951" w:rsidRDefault="008C5951" w:rsidP="00860E6F">
            <w:pPr>
              <w:tabs>
                <w:tab w:val="decimal" w:pos="135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8DBB99" w14:textId="77777777" w:rsidR="008C5951" w:rsidRDefault="008C5951" w:rsidP="00860E6F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Cs w:val="24"/>
                <w:lang w:eastAsia="ja-JP"/>
              </w:rPr>
              <w:t>329,326</w:t>
            </w:r>
          </w:p>
        </w:tc>
        <w:tc>
          <w:tcPr>
            <w:tcW w:w="90" w:type="dxa"/>
          </w:tcPr>
          <w:p w14:paraId="0962BB98" w14:textId="77777777" w:rsidR="008C5951" w:rsidRPr="00871D2B" w:rsidRDefault="008C5951" w:rsidP="00860E6F">
            <w:pPr>
              <w:tabs>
                <w:tab w:val="decimal" w:pos="990"/>
                <w:tab w:val="decimal" w:pos="1044"/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cs/>
                <w:lang w:val="en-GB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C375FC" w14:textId="77777777" w:rsidR="008C5951" w:rsidRPr="00871D2B" w:rsidRDefault="008C5951" w:rsidP="00860E6F">
            <w:pPr>
              <w:tabs>
                <w:tab w:val="decimal" w:pos="144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Cs w:val="24"/>
                <w:cs/>
                <w:lang w:val="en-GB" w:eastAsia="ja-JP"/>
              </w:rPr>
            </w:pPr>
            <w:r>
              <w:rPr>
                <w:rFonts w:asciiTheme="majorBidi" w:hAnsiTheme="majorBidi" w:cstheme="majorBidi" w:hint="eastAsia"/>
                <w:szCs w:val="24"/>
                <w:lang w:eastAsia="ja-JP"/>
              </w:rPr>
              <w:t>145,993</w:t>
            </w:r>
          </w:p>
        </w:tc>
        <w:tc>
          <w:tcPr>
            <w:tcW w:w="90" w:type="dxa"/>
          </w:tcPr>
          <w:p w14:paraId="04920E21" w14:textId="77777777" w:rsidR="008C5951" w:rsidRDefault="008C5951" w:rsidP="00860E6F">
            <w:pPr>
              <w:tabs>
                <w:tab w:val="decimal" w:pos="144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34C9B3" w14:textId="77777777" w:rsidR="008C5951" w:rsidRDefault="008C5951" w:rsidP="00860E6F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Cs w:val="24"/>
                <w:lang w:eastAsia="ja-JP"/>
              </w:rPr>
              <w:t>143,228</w:t>
            </w:r>
          </w:p>
        </w:tc>
      </w:tr>
      <w:tr w:rsidR="008C5951" w14:paraId="001E9FE5" w14:textId="77777777" w:rsidTr="00860E6F">
        <w:trPr>
          <w:trHeight w:val="20"/>
        </w:trPr>
        <w:tc>
          <w:tcPr>
            <w:tcW w:w="4500" w:type="dxa"/>
          </w:tcPr>
          <w:p w14:paraId="78AE2F88" w14:textId="77777777" w:rsidR="008C5951" w:rsidRDefault="008C5951" w:rsidP="00860E6F">
            <w:pPr>
              <w:tabs>
                <w:tab w:val="left" w:pos="2160"/>
              </w:tabs>
              <w:spacing w:line="360" w:lineRule="exact"/>
              <w:ind w:left="272" w:right="-42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  <w:t>หัก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รายได้ทางการเงินรอการรับรู้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626386" w14:textId="77777777" w:rsidR="008C5951" w:rsidRDefault="008C5951" w:rsidP="00860E6F">
            <w:pPr>
              <w:tabs>
                <w:tab w:val="decimal" w:pos="1125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cs/>
                <w:lang w:eastAsia="ja-JP"/>
              </w:rPr>
            </w:pPr>
            <w:r w:rsidRPr="00871D2B">
              <w:rPr>
                <w:rFonts w:asciiTheme="majorBidi" w:hAnsiTheme="majorBidi" w:hint="eastAsia"/>
                <w:szCs w:val="24"/>
                <w:lang w:val="en-GB" w:eastAsia="ja-JP"/>
              </w:rPr>
              <w:t>(164</w:t>
            </w:r>
            <w:r>
              <w:rPr>
                <w:rFonts w:asciiTheme="majorBidi" w:hAnsiTheme="majorBidi" w:cstheme="majorBidi" w:hint="eastAsia"/>
                <w:szCs w:val="24"/>
                <w:lang w:eastAsia="ja-JP"/>
              </w:rPr>
              <w:t>,</w:t>
            </w:r>
            <w:r w:rsidRPr="00871D2B">
              <w:rPr>
                <w:rFonts w:asciiTheme="majorBidi" w:hAnsiTheme="majorBidi" w:hint="eastAsia"/>
                <w:szCs w:val="24"/>
                <w:lang w:val="en-GB" w:eastAsia="ja-JP"/>
              </w:rPr>
              <w:t>055)</w:t>
            </w:r>
          </w:p>
        </w:tc>
        <w:tc>
          <w:tcPr>
            <w:tcW w:w="90" w:type="dxa"/>
          </w:tcPr>
          <w:p w14:paraId="5290F3E7" w14:textId="77777777" w:rsidR="008C5951" w:rsidRPr="00871D2B" w:rsidRDefault="008C5951" w:rsidP="00860E6F">
            <w:pPr>
              <w:tabs>
                <w:tab w:val="decimal" w:pos="135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cs/>
                <w:lang w:val="en-GB" w:eastAsia="ja-JP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E9D829" w14:textId="77777777" w:rsidR="008C5951" w:rsidRDefault="008C5951" w:rsidP="00860E6F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Cs w:val="24"/>
                <w:lang w:eastAsia="ja-JP"/>
              </w:rPr>
              <w:t>(186,098)</w:t>
            </w:r>
          </w:p>
        </w:tc>
        <w:tc>
          <w:tcPr>
            <w:tcW w:w="90" w:type="dxa"/>
          </w:tcPr>
          <w:p w14:paraId="2F165E4F" w14:textId="77777777" w:rsidR="008C5951" w:rsidRDefault="008C5951" w:rsidP="00860E6F">
            <w:pPr>
              <w:tabs>
                <w:tab w:val="decimal" w:pos="990"/>
                <w:tab w:val="decimal" w:pos="1044"/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cs/>
                <w:lang w:eastAsia="ja-JP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2CC622" w14:textId="77777777" w:rsidR="008C5951" w:rsidRDefault="008C5951" w:rsidP="00860E6F">
            <w:pPr>
              <w:tabs>
                <w:tab w:val="decimal" w:pos="360"/>
              </w:tabs>
              <w:spacing w:line="360" w:lineRule="exact"/>
              <w:ind w:left="-108" w:right="90"/>
              <w:jc w:val="right"/>
              <w:rPr>
                <w:rFonts w:asciiTheme="majorBidi" w:hAnsiTheme="majorBidi" w:cstheme="majorBidi"/>
                <w:szCs w:val="24"/>
                <w:cs/>
                <w:lang w:eastAsia="ja-JP"/>
              </w:rPr>
            </w:pPr>
            <w:r w:rsidRPr="00871D2B">
              <w:rPr>
                <w:rFonts w:asciiTheme="majorBidi" w:hAnsiTheme="majorBidi" w:cstheme="majorBidi"/>
                <w:szCs w:val="24"/>
                <w:lang w:val="en-GB" w:eastAsia="ja-JP"/>
              </w:rPr>
              <w:t>-</w:t>
            </w:r>
          </w:p>
        </w:tc>
        <w:tc>
          <w:tcPr>
            <w:tcW w:w="90" w:type="dxa"/>
          </w:tcPr>
          <w:p w14:paraId="38B9BA21" w14:textId="77777777" w:rsidR="008C5951" w:rsidRPr="00871D2B" w:rsidRDefault="008C5951" w:rsidP="00860E6F">
            <w:pPr>
              <w:spacing w:line="360" w:lineRule="exact"/>
              <w:ind w:left="-108" w:right="-270"/>
              <w:jc w:val="right"/>
              <w:rPr>
                <w:rFonts w:asciiTheme="majorBidi" w:hAnsiTheme="majorBidi" w:cstheme="majorBidi"/>
                <w:szCs w:val="24"/>
                <w:cs/>
                <w:lang w:val="en-GB" w:eastAsia="ja-JP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264B2C" w14:textId="77777777" w:rsidR="008C5951" w:rsidRDefault="008C5951" w:rsidP="00860E6F">
            <w:pPr>
              <w:tabs>
                <w:tab w:val="decimal" w:pos="360"/>
              </w:tabs>
              <w:spacing w:line="360" w:lineRule="exact"/>
              <w:ind w:left="-108" w:right="90"/>
              <w:jc w:val="right"/>
              <w:rPr>
                <w:rFonts w:asciiTheme="majorBidi" w:hAnsiTheme="majorBidi" w:cstheme="majorBidi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Cs w:val="24"/>
                <w:lang w:eastAsia="ja-JP"/>
              </w:rPr>
              <w:t>-</w:t>
            </w:r>
          </w:p>
        </w:tc>
      </w:tr>
      <w:tr w:rsidR="008C5951" w14:paraId="4FF44DA8" w14:textId="77777777" w:rsidTr="00860E6F">
        <w:trPr>
          <w:trHeight w:val="20"/>
        </w:trPr>
        <w:tc>
          <w:tcPr>
            <w:tcW w:w="4500" w:type="dxa"/>
          </w:tcPr>
          <w:p w14:paraId="31E8BD8E" w14:textId="77777777" w:rsidR="008C5951" w:rsidRPr="00871D2B" w:rsidRDefault="008C5951" w:rsidP="00860E6F">
            <w:pPr>
              <w:tabs>
                <w:tab w:val="left" w:pos="2160"/>
              </w:tabs>
              <w:spacing w:line="360" w:lineRule="exact"/>
              <w:ind w:right="-428"/>
              <w:jc w:val="both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b/>
                <w:bCs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BCAE41" w14:textId="77777777" w:rsidR="008C5951" w:rsidRPr="00871D2B" w:rsidRDefault="008C5951" w:rsidP="00860E6F">
            <w:pPr>
              <w:tabs>
                <w:tab w:val="decimal" w:pos="1125"/>
              </w:tabs>
              <w:spacing w:line="360" w:lineRule="exact"/>
              <w:ind w:left="-108" w:right="72"/>
              <w:rPr>
                <w:rFonts w:asciiTheme="majorBidi" w:hAnsiTheme="majorBidi" w:cstheme="majorBidi"/>
                <w:b/>
                <w:bCs/>
                <w:szCs w:val="24"/>
                <w:cs/>
                <w:lang w:val="en-GB" w:eastAsia="ja-JP"/>
              </w:rPr>
            </w:pPr>
            <w:r>
              <w:rPr>
                <w:rFonts w:asciiTheme="majorBidi" w:hAnsiTheme="majorBidi" w:cstheme="majorBidi" w:hint="eastAsia"/>
                <w:b/>
                <w:bCs/>
                <w:szCs w:val="24"/>
                <w:lang w:eastAsia="ja-JP"/>
              </w:rPr>
              <w:t>145,993</w:t>
            </w:r>
          </w:p>
        </w:tc>
        <w:tc>
          <w:tcPr>
            <w:tcW w:w="90" w:type="dxa"/>
          </w:tcPr>
          <w:p w14:paraId="0975C849" w14:textId="77777777" w:rsidR="008C5951" w:rsidRDefault="008C5951" w:rsidP="00860E6F">
            <w:pPr>
              <w:tabs>
                <w:tab w:val="decimal" w:pos="1350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Cs w:val="24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9155BD" w14:textId="77777777" w:rsidR="008C5951" w:rsidRDefault="008C5951" w:rsidP="00860E6F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b/>
                <w:bCs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eastAsia="ja-JP"/>
              </w:rPr>
              <w:t>143,228</w:t>
            </w:r>
          </w:p>
        </w:tc>
        <w:tc>
          <w:tcPr>
            <w:tcW w:w="90" w:type="dxa"/>
          </w:tcPr>
          <w:p w14:paraId="1092F680" w14:textId="77777777" w:rsidR="008C5951" w:rsidRPr="00871D2B" w:rsidRDefault="008C5951" w:rsidP="00860E6F">
            <w:pPr>
              <w:tabs>
                <w:tab w:val="decimal" w:pos="990"/>
                <w:tab w:val="decimal" w:pos="1044"/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Cs w:val="24"/>
                <w:cs/>
                <w:lang w:val="en-GB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0740DF" w14:textId="77777777" w:rsidR="008C5951" w:rsidRPr="00871D2B" w:rsidRDefault="008C5951" w:rsidP="00860E6F">
            <w:pPr>
              <w:tabs>
                <w:tab w:val="decimal" w:pos="1440"/>
              </w:tabs>
              <w:spacing w:line="360" w:lineRule="exact"/>
              <w:ind w:left="-108" w:right="90"/>
              <w:rPr>
                <w:rFonts w:asciiTheme="majorBidi" w:hAnsiTheme="majorBidi" w:cstheme="majorBidi"/>
                <w:b/>
                <w:bCs/>
                <w:szCs w:val="24"/>
                <w:cs/>
                <w:lang w:val="en-GB" w:eastAsia="ja-JP"/>
              </w:rPr>
            </w:pPr>
            <w:r>
              <w:rPr>
                <w:rFonts w:asciiTheme="majorBidi" w:hAnsiTheme="majorBidi" w:cstheme="majorBidi" w:hint="eastAsia"/>
                <w:b/>
                <w:bCs/>
                <w:szCs w:val="24"/>
                <w:lang w:eastAsia="ja-JP"/>
              </w:rPr>
              <w:t>145,993</w:t>
            </w:r>
          </w:p>
        </w:tc>
        <w:tc>
          <w:tcPr>
            <w:tcW w:w="90" w:type="dxa"/>
          </w:tcPr>
          <w:p w14:paraId="3E50A9F1" w14:textId="77777777" w:rsidR="008C5951" w:rsidRDefault="008C5951" w:rsidP="00860E6F">
            <w:pPr>
              <w:tabs>
                <w:tab w:val="decimal" w:pos="1440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Cs w:val="24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945100" w14:textId="77777777" w:rsidR="008C5951" w:rsidRPr="00871D2B" w:rsidRDefault="008C5951" w:rsidP="00860E6F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b/>
                <w:bCs/>
                <w:szCs w:val="24"/>
                <w:cs/>
                <w:lang w:val="en-GB" w:eastAsia="ja-JP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eastAsia="ja-JP"/>
              </w:rPr>
              <w:t>143,228</w:t>
            </w:r>
          </w:p>
        </w:tc>
      </w:tr>
      <w:tr w:rsidR="008C5951" w14:paraId="105F9320" w14:textId="77777777" w:rsidTr="00860E6F">
        <w:trPr>
          <w:trHeight w:val="20"/>
        </w:trPr>
        <w:tc>
          <w:tcPr>
            <w:tcW w:w="4500" w:type="dxa"/>
          </w:tcPr>
          <w:p w14:paraId="6A540C02" w14:textId="77777777" w:rsidR="008C5951" w:rsidRDefault="008C5951" w:rsidP="00860E6F">
            <w:pPr>
              <w:tabs>
                <w:tab w:val="left" w:pos="2160"/>
              </w:tabs>
              <w:spacing w:line="360" w:lineRule="exact"/>
              <w:ind w:right="-42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ส่วนของลูกหนี้ตามสัญญาเช่าการเงินที่</w:t>
            </w:r>
            <w:r w:rsidRPr="00871D2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ครบ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1080" w:type="dxa"/>
          </w:tcPr>
          <w:p w14:paraId="355D8ABC" w14:textId="77777777" w:rsidR="008C5951" w:rsidRDefault="008C5951" w:rsidP="00860E6F">
            <w:pPr>
              <w:tabs>
                <w:tab w:val="decimal" w:pos="1230"/>
              </w:tabs>
              <w:spacing w:line="360" w:lineRule="exact"/>
              <w:ind w:left="-108" w:right="6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60A01840" w14:textId="77777777" w:rsidR="008C5951" w:rsidRDefault="008C5951" w:rsidP="00860E6F">
            <w:pPr>
              <w:tabs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78CF33CD" w14:textId="77777777" w:rsidR="008C5951" w:rsidRDefault="008C5951" w:rsidP="00860E6F">
            <w:pPr>
              <w:tabs>
                <w:tab w:val="decimal" w:pos="123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Cs w:val="24"/>
                <w:cs/>
                <w:lang w:eastAsia="ja-JP"/>
              </w:rPr>
            </w:pPr>
          </w:p>
        </w:tc>
        <w:tc>
          <w:tcPr>
            <w:tcW w:w="90" w:type="dxa"/>
          </w:tcPr>
          <w:p w14:paraId="40033689" w14:textId="77777777" w:rsidR="008C5951" w:rsidRPr="00871D2B" w:rsidRDefault="008C5951" w:rsidP="00860E6F">
            <w:pPr>
              <w:tabs>
                <w:tab w:val="decimal" w:pos="990"/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cs/>
                <w:lang w:val="en-GB" w:eastAsia="ja-JP"/>
              </w:rPr>
            </w:pPr>
          </w:p>
        </w:tc>
        <w:tc>
          <w:tcPr>
            <w:tcW w:w="1170" w:type="dxa"/>
          </w:tcPr>
          <w:p w14:paraId="564FF15F" w14:textId="77777777" w:rsidR="008C5951" w:rsidRPr="00871D2B" w:rsidRDefault="008C5951" w:rsidP="00860E6F">
            <w:pPr>
              <w:tabs>
                <w:tab w:val="decimal" w:pos="144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Cs w:val="24"/>
                <w:cs/>
                <w:lang w:val="en-GB" w:eastAsia="ja-JP"/>
              </w:rPr>
            </w:pPr>
            <w:r>
              <w:rPr>
                <w:rFonts w:asciiTheme="majorBidi" w:hAnsiTheme="majorBidi" w:cstheme="majorBidi" w:hint="eastAsia"/>
                <w:szCs w:val="24"/>
                <w:lang w:eastAsia="ja-JP"/>
              </w:rPr>
              <w:t>17,836</w:t>
            </w:r>
          </w:p>
        </w:tc>
        <w:tc>
          <w:tcPr>
            <w:tcW w:w="90" w:type="dxa"/>
          </w:tcPr>
          <w:p w14:paraId="53EBADEA" w14:textId="77777777" w:rsidR="008C5951" w:rsidRDefault="008C5951" w:rsidP="00860E6F">
            <w:pPr>
              <w:tabs>
                <w:tab w:val="decimal" w:pos="144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170" w:type="dxa"/>
          </w:tcPr>
          <w:p w14:paraId="137BD323" w14:textId="77777777" w:rsidR="008C5951" w:rsidRDefault="008C5951" w:rsidP="00860E6F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Cs w:val="24"/>
                <w:lang w:eastAsia="ja-JP"/>
              </w:rPr>
              <w:t>13,596</w:t>
            </w:r>
          </w:p>
        </w:tc>
      </w:tr>
      <w:tr w:rsidR="008C5951" w14:paraId="7A108717" w14:textId="77777777" w:rsidTr="00860E6F">
        <w:trPr>
          <w:trHeight w:val="20"/>
        </w:trPr>
        <w:tc>
          <w:tcPr>
            <w:tcW w:w="4500" w:type="dxa"/>
          </w:tcPr>
          <w:p w14:paraId="3D9BE8F3" w14:textId="77777777" w:rsidR="008C5951" w:rsidRDefault="008C5951" w:rsidP="00860E6F">
            <w:pPr>
              <w:tabs>
                <w:tab w:val="left" w:pos="2160"/>
              </w:tabs>
              <w:spacing w:line="360" w:lineRule="exact"/>
              <w:ind w:right="65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1080" w:type="dxa"/>
          </w:tcPr>
          <w:p w14:paraId="21448034" w14:textId="77777777" w:rsidR="008C5951" w:rsidRDefault="008C5951" w:rsidP="00860E6F">
            <w:pPr>
              <w:tabs>
                <w:tab w:val="decimal" w:pos="1230"/>
              </w:tabs>
              <w:spacing w:line="360" w:lineRule="exact"/>
              <w:ind w:left="-108" w:right="6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5BF72122" w14:textId="77777777" w:rsidR="008C5951" w:rsidRDefault="008C5951" w:rsidP="00860E6F">
            <w:pPr>
              <w:tabs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32BEF1D0" w14:textId="77777777" w:rsidR="008C5951" w:rsidRDefault="008C5951" w:rsidP="00860E6F">
            <w:pPr>
              <w:tabs>
                <w:tab w:val="decimal" w:pos="123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Cs w:val="24"/>
                <w:cs/>
                <w:lang w:eastAsia="ja-JP"/>
              </w:rPr>
            </w:pPr>
          </w:p>
        </w:tc>
        <w:tc>
          <w:tcPr>
            <w:tcW w:w="90" w:type="dxa"/>
          </w:tcPr>
          <w:p w14:paraId="624F97F2" w14:textId="77777777" w:rsidR="008C5951" w:rsidRPr="00871D2B" w:rsidRDefault="008C5951" w:rsidP="00860E6F">
            <w:pPr>
              <w:tabs>
                <w:tab w:val="decimal" w:pos="990"/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cs/>
                <w:lang w:val="en-GB" w:eastAsia="ja-JP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850186" w14:textId="77777777" w:rsidR="008C5951" w:rsidRPr="00871D2B" w:rsidRDefault="008C5951" w:rsidP="00860E6F">
            <w:pPr>
              <w:tabs>
                <w:tab w:val="decimal" w:pos="144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Cs w:val="24"/>
                <w:cs/>
                <w:lang w:val="en-GB" w:eastAsia="ja-JP"/>
              </w:rPr>
            </w:pPr>
            <w:r>
              <w:rPr>
                <w:rFonts w:asciiTheme="majorBidi" w:hAnsiTheme="majorBidi" w:cstheme="majorBidi" w:hint="eastAsia"/>
                <w:szCs w:val="24"/>
                <w:lang w:eastAsia="ja-JP"/>
              </w:rPr>
              <w:t>128,157</w:t>
            </w:r>
          </w:p>
        </w:tc>
        <w:tc>
          <w:tcPr>
            <w:tcW w:w="90" w:type="dxa"/>
          </w:tcPr>
          <w:p w14:paraId="639826A7" w14:textId="77777777" w:rsidR="008C5951" w:rsidRDefault="008C5951" w:rsidP="00860E6F">
            <w:pPr>
              <w:tabs>
                <w:tab w:val="decimal" w:pos="144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0FBE9D" w14:textId="77777777" w:rsidR="008C5951" w:rsidRDefault="008C5951" w:rsidP="00860E6F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Cs w:val="24"/>
                <w:lang w:eastAsia="ja-JP"/>
              </w:rPr>
              <w:t>129,632</w:t>
            </w:r>
          </w:p>
        </w:tc>
      </w:tr>
      <w:tr w:rsidR="008C5951" w14:paraId="3407047A" w14:textId="77777777" w:rsidTr="00860E6F">
        <w:trPr>
          <w:trHeight w:val="20"/>
        </w:trPr>
        <w:tc>
          <w:tcPr>
            <w:tcW w:w="4500" w:type="dxa"/>
          </w:tcPr>
          <w:p w14:paraId="671B796F" w14:textId="77777777" w:rsidR="008C5951" w:rsidRDefault="008C5951" w:rsidP="00860E6F">
            <w:pPr>
              <w:tabs>
                <w:tab w:val="left" w:pos="2160"/>
              </w:tabs>
              <w:spacing w:line="360" w:lineRule="exact"/>
              <w:ind w:right="-428"/>
              <w:jc w:val="both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871D2B">
              <w:rPr>
                <w:rFonts w:asciiTheme="majorBidi" w:hAnsiTheme="majorBidi" w:cstheme="majorBidi" w:hint="cs"/>
                <w:b/>
                <w:bCs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</w:tcPr>
          <w:p w14:paraId="240E8FBC" w14:textId="77777777" w:rsidR="008C5951" w:rsidRDefault="008C5951" w:rsidP="00860E6F">
            <w:pPr>
              <w:tabs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Cs w:val="24"/>
                <w:cs/>
                <w:lang w:eastAsia="ja-JP"/>
              </w:rPr>
            </w:pPr>
          </w:p>
        </w:tc>
        <w:tc>
          <w:tcPr>
            <w:tcW w:w="90" w:type="dxa"/>
          </w:tcPr>
          <w:p w14:paraId="5DACF52A" w14:textId="77777777" w:rsidR="008C5951" w:rsidRDefault="008C5951" w:rsidP="00860E6F">
            <w:pPr>
              <w:tabs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4F462C3E" w14:textId="77777777" w:rsidR="008C5951" w:rsidRDefault="008C5951" w:rsidP="00860E6F">
            <w:pPr>
              <w:tabs>
                <w:tab w:val="decimal" w:pos="1230"/>
              </w:tabs>
              <w:spacing w:line="360" w:lineRule="exact"/>
              <w:ind w:left="-108" w:right="90"/>
              <w:rPr>
                <w:rFonts w:asciiTheme="majorBidi" w:hAnsiTheme="majorBidi" w:cstheme="majorBidi"/>
                <w:b/>
                <w:bCs/>
                <w:szCs w:val="24"/>
                <w:cs/>
                <w:lang w:eastAsia="ja-JP"/>
              </w:rPr>
            </w:pPr>
          </w:p>
        </w:tc>
        <w:tc>
          <w:tcPr>
            <w:tcW w:w="90" w:type="dxa"/>
          </w:tcPr>
          <w:p w14:paraId="521C1426" w14:textId="77777777" w:rsidR="008C5951" w:rsidRPr="00871D2B" w:rsidRDefault="008C5951" w:rsidP="00860E6F">
            <w:pPr>
              <w:tabs>
                <w:tab w:val="decimal" w:pos="1230"/>
              </w:tabs>
              <w:spacing w:line="360" w:lineRule="exact"/>
              <w:ind w:left="-108" w:right="81"/>
              <w:rPr>
                <w:rFonts w:asciiTheme="majorBidi" w:hAnsiTheme="majorBidi" w:cstheme="majorBidi"/>
                <w:b/>
                <w:bCs/>
                <w:szCs w:val="24"/>
                <w:cs/>
                <w:lang w:val="en-GB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3DD68A" w14:textId="77777777" w:rsidR="008C5951" w:rsidRPr="00871D2B" w:rsidRDefault="008C5951" w:rsidP="00860E6F">
            <w:pPr>
              <w:tabs>
                <w:tab w:val="decimal" w:pos="1440"/>
              </w:tabs>
              <w:spacing w:line="360" w:lineRule="exact"/>
              <w:ind w:left="-108" w:right="90"/>
              <w:rPr>
                <w:rFonts w:asciiTheme="majorBidi" w:hAnsiTheme="majorBidi" w:cstheme="majorBidi"/>
                <w:b/>
                <w:bCs/>
                <w:szCs w:val="24"/>
                <w:cs/>
                <w:lang w:val="en-GB" w:eastAsia="ja-JP"/>
              </w:rPr>
            </w:pPr>
            <w:r>
              <w:rPr>
                <w:rFonts w:asciiTheme="majorBidi" w:hAnsiTheme="majorBidi" w:cstheme="majorBidi" w:hint="eastAsia"/>
                <w:b/>
                <w:bCs/>
                <w:szCs w:val="24"/>
                <w:lang w:eastAsia="ja-JP"/>
              </w:rPr>
              <w:t>145,993</w:t>
            </w:r>
          </w:p>
        </w:tc>
        <w:tc>
          <w:tcPr>
            <w:tcW w:w="90" w:type="dxa"/>
          </w:tcPr>
          <w:p w14:paraId="515C32B7" w14:textId="77777777" w:rsidR="008C5951" w:rsidRDefault="008C5951" w:rsidP="00860E6F">
            <w:pPr>
              <w:tabs>
                <w:tab w:val="decimal" w:pos="1440"/>
              </w:tabs>
              <w:spacing w:line="360" w:lineRule="exact"/>
              <w:ind w:left="-108" w:right="126"/>
              <w:rPr>
                <w:rFonts w:asciiTheme="majorBidi" w:hAnsiTheme="majorBidi" w:cstheme="majorBidi"/>
                <w:b/>
                <w:bCs/>
                <w:szCs w:val="24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12745D" w14:textId="77777777" w:rsidR="008C5951" w:rsidRDefault="008C5951" w:rsidP="00860E6F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b/>
                <w:bCs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eastAsia="ja-JP"/>
              </w:rPr>
              <w:t>143,228</w:t>
            </w:r>
          </w:p>
        </w:tc>
      </w:tr>
    </w:tbl>
    <w:p w14:paraId="256D4772" w14:textId="32665853" w:rsidR="008C5951" w:rsidRDefault="008C5951" w:rsidP="008C5951">
      <w:p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</w:p>
    <w:p w14:paraId="1B5744B1" w14:textId="77777777" w:rsidR="008C5951" w:rsidRPr="008C5951" w:rsidRDefault="008C5951" w:rsidP="008C5951">
      <w:p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</w:p>
    <w:p w14:paraId="56E32147" w14:textId="0832F1A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เงินให้กู้ยืมระยะสั้นและเงินให้กู้ยืมระยะยาว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62807875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เงินให้กู้ยืมระยะสั้นและเงินให้กู้ยืมระยะยาว ณ 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t>0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 xml:space="preserve">มิถุนายน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และวันที่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มีดังนี้</w:t>
      </w:r>
    </w:p>
    <w:tbl>
      <w:tblPr>
        <w:tblW w:w="900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80"/>
        <w:gridCol w:w="990"/>
        <w:gridCol w:w="90"/>
        <w:gridCol w:w="1080"/>
      </w:tblGrid>
      <w:tr w:rsidR="00D5121C" w14:paraId="30E2E0D8" w14:textId="7777777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59A0E45" w14:textId="77777777" w:rsidR="00D5121C" w:rsidRDefault="00D512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22713E" w14:textId="77777777" w:rsidR="00D5121C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F1AE2" w14:textId="77777777" w:rsidR="00D5121C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73541" w14:textId="77777777" w:rsidR="00D5121C" w:rsidRPr="00871D2B" w:rsidRDefault="009B2480">
            <w:pPr>
              <w:tabs>
                <w:tab w:val="left" w:pos="2160"/>
              </w:tabs>
              <w:ind w:left="-297" w:firstLine="29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หน่วย: พันบาท)</w:t>
            </w:r>
          </w:p>
        </w:tc>
      </w:tr>
      <w:tr w:rsidR="00D5121C" w14:paraId="75E8CDEA" w14:textId="7777777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AD89D55" w14:textId="77777777" w:rsidR="00D5121C" w:rsidRDefault="00D512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1877B5" w14:textId="77777777" w:rsidR="00D5121C" w:rsidRDefault="009B248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52C93" w14:textId="77777777" w:rsidR="00D5121C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7BEABA" w14:textId="77777777" w:rsidR="00D5121C" w:rsidRPr="00871D2B" w:rsidRDefault="009B2480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6D5372BB" w14:textId="7777777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F307CDF" w14:textId="77777777" w:rsidR="00D5121C" w:rsidRDefault="00D512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336263" w14:textId="77777777" w:rsidR="00D5121C" w:rsidRPr="00871D2B" w:rsidRDefault="009B2480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 w:rsidRPr="00871D2B">
              <w:rPr>
                <w:rFonts w:asciiTheme="majorBidi" w:hAnsiTheme="majorBidi" w:cstheme="majorBidi" w:hint="cs"/>
                <w:szCs w:val="24"/>
                <w:lang w:val="en-GB"/>
              </w:rPr>
              <w:t>0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522EAF" w14:textId="77777777" w:rsidR="00D5121C" w:rsidRDefault="00D5121C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D5A453" w14:textId="77777777" w:rsidR="00D5121C" w:rsidRPr="00871D2B" w:rsidRDefault="009B2480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60DF031" w14:textId="77777777" w:rsidR="00D5121C" w:rsidRDefault="00D5121C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C44F82" w14:textId="77777777" w:rsidR="00D5121C" w:rsidRDefault="009B2480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 w:rsidRPr="00871D2B">
              <w:rPr>
                <w:rFonts w:asciiTheme="majorBidi" w:hAnsiTheme="majorBidi" w:cstheme="majorBidi" w:hint="cs"/>
                <w:szCs w:val="24"/>
                <w:lang w:val="en-GB"/>
              </w:rPr>
              <w:t>0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2B018C" w14:textId="77777777" w:rsidR="00D5121C" w:rsidRDefault="00D5121C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E7311A" w14:textId="77777777" w:rsidR="00D5121C" w:rsidRDefault="009B2480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ธันวาคม</w:t>
            </w:r>
          </w:p>
        </w:tc>
      </w:tr>
      <w:tr w:rsidR="00D5121C" w14:paraId="31607B21" w14:textId="7777777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5656A4B" w14:textId="77777777" w:rsidR="00D5121C" w:rsidRDefault="00D512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AB8A8D" w14:textId="77777777" w:rsidR="00D5121C" w:rsidRDefault="009B2480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EF0BC0" w14:textId="77777777" w:rsidR="00D5121C" w:rsidRDefault="00D5121C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A2BE5C" w14:textId="77777777" w:rsidR="00D5121C" w:rsidRDefault="009B2480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46DA1B1" w14:textId="77777777" w:rsidR="00D5121C" w:rsidRDefault="00D5121C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E0EE12" w14:textId="77777777" w:rsidR="00D5121C" w:rsidRDefault="009B2480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1A2286" w14:textId="77777777" w:rsidR="00D5121C" w:rsidRDefault="00D5121C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AB3D6E" w14:textId="77777777" w:rsidR="00D5121C" w:rsidRDefault="009B2480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D5121C" w14:paraId="6D4F23AE" w14:textId="77777777" w:rsidTr="00D21E7B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D60767B" w14:textId="77777777" w:rsidR="00D5121C" w:rsidRPr="00871D2B" w:rsidRDefault="009B2480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(</w:t>
            </w:r>
            <w:r w:rsidRPr="00871D2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  <w:lang w:val="en-GB"/>
              </w:rPr>
              <w:t>ดูหมายเหตุข้อ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7)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AE3030" w14:textId="3C4330A3" w:rsidR="00D5121C" w:rsidRDefault="00D21E7B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78,5</w:t>
            </w:r>
            <w:r w:rsidR="005B1162">
              <w:rPr>
                <w:rFonts w:asciiTheme="majorBidi" w:hAnsiTheme="majorBidi" w:cstheme="majorBidi"/>
                <w:szCs w:val="24"/>
              </w:rPr>
              <w:t>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B83AC" w14:textId="77777777" w:rsidR="00D5121C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7715FA" w14:textId="77777777" w:rsidR="00D5121C" w:rsidRDefault="009B2480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71,761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1931660" w14:textId="77777777" w:rsidR="00D5121C" w:rsidRDefault="00D5121C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CE32C6" w14:textId="77777777" w:rsidR="00D5121C" w:rsidRDefault="009B2480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747,740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7E9DDD" w14:textId="77777777" w:rsidR="00D5121C" w:rsidRDefault="00D5121C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7AE926" w14:textId="77777777" w:rsidR="00D5121C" w:rsidRDefault="009B2480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746,610</w:t>
            </w:r>
          </w:p>
        </w:tc>
      </w:tr>
      <w:tr w:rsidR="00D5121C" w14:paraId="78A96349" w14:textId="77777777" w:rsidTr="00D21E7B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018B1FD" w14:textId="77777777" w:rsidR="00D5121C" w:rsidRPr="00871D2B" w:rsidRDefault="009B2480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single"/>
                <w:cs/>
                <w:lang w:val="en-GB"/>
              </w:rPr>
              <w:t>หัก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</w:t>
            </w:r>
            <w:r w:rsidRPr="00871D2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71006B" w14:textId="25823DFE" w:rsidR="00D5121C" w:rsidRDefault="00D21E7B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(26,100)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9C39D" w14:textId="77777777" w:rsidR="00D5121C" w:rsidRDefault="00D5121C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424776" w14:textId="77777777" w:rsidR="00D5121C" w:rsidRDefault="009B2480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(62,600)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2BC4339" w14:textId="77777777" w:rsidR="00D5121C" w:rsidRDefault="00D5121C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6BB4E1" w14:textId="77777777" w:rsidR="00D5121C" w:rsidRDefault="009B2480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(26,100)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06E70A" w14:textId="77777777" w:rsidR="00D5121C" w:rsidRDefault="00D5121C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A5986" w14:textId="77777777" w:rsidR="00D5121C" w:rsidRPr="00871D2B" w:rsidRDefault="009B2480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(62,600)</w:t>
            </w:r>
          </w:p>
        </w:tc>
      </w:tr>
      <w:tr w:rsidR="00D5121C" w14:paraId="28C591E0" w14:textId="77777777" w:rsidTr="00D21E7B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552E028" w14:textId="77777777" w:rsidR="00D5121C" w:rsidRPr="00871D2B" w:rsidRDefault="009B2480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871D2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6E2318" w14:textId="642C6110" w:rsidR="00D5121C" w:rsidRDefault="008C5CE9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52,</w:t>
            </w:r>
            <w:r w:rsidR="00D21E7B">
              <w:rPr>
                <w:rFonts w:asciiTheme="majorBidi" w:hAnsiTheme="majorBidi" w:cstheme="majorBidi"/>
                <w:b/>
                <w:bCs/>
                <w:szCs w:val="24"/>
              </w:rPr>
              <w:t>4</w:t>
            </w:r>
            <w:r w:rsidR="005B1162">
              <w:rPr>
                <w:rFonts w:asciiTheme="majorBidi" w:hAnsiTheme="majorBidi" w:cstheme="majorBidi"/>
                <w:b/>
                <w:bCs/>
                <w:szCs w:val="24"/>
              </w:rPr>
              <w:t>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50AE9" w14:textId="77777777" w:rsidR="00D5121C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C07984" w14:textId="77777777" w:rsidR="00D5121C" w:rsidRDefault="009B2480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9,161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0293DE" w14:textId="77777777" w:rsidR="00D5121C" w:rsidRDefault="00D5121C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EFA075" w14:textId="77777777" w:rsidR="00D5121C" w:rsidRDefault="009B2480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721,640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EBAF99" w14:textId="77777777" w:rsidR="00D5121C" w:rsidRDefault="00D5121C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BC6D9B" w14:textId="77777777" w:rsidR="00D5121C" w:rsidRDefault="009B2480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684,010</w:t>
            </w:r>
          </w:p>
        </w:tc>
      </w:tr>
      <w:tr w:rsidR="00D5121C" w14:paraId="3C0DB32F" w14:textId="77777777" w:rsidTr="00D21E7B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E7A0B8D" w14:textId="77777777" w:rsidR="00D5121C" w:rsidRPr="00871D2B" w:rsidRDefault="00D5121C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19FD82" w14:textId="77777777" w:rsidR="00D5121C" w:rsidRDefault="00D5121C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F4389" w14:textId="77777777" w:rsidR="00D5121C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6EBA68" w14:textId="77777777" w:rsidR="00D5121C" w:rsidRDefault="00D5121C">
            <w:pPr>
              <w:tabs>
                <w:tab w:val="decimal" w:pos="902"/>
              </w:tabs>
              <w:ind w:right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BF2073E" w14:textId="77777777" w:rsidR="00D5121C" w:rsidRDefault="00D5121C">
            <w:pPr>
              <w:tabs>
                <w:tab w:val="decimal" w:pos="841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0C98BB" w14:textId="77777777" w:rsidR="00D5121C" w:rsidRDefault="00D5121C">
            <w:pPr>
              <w:tabs>
                <w:tab w:val="decimal" w:pos="900"/>
              </w:tabs>
              <w:ind w:right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4C3B84" w14:textId="77777777" w:rsidR="00D5121C" w:rsidRDefault="00D5121C">
            <w:pPr>
              <w:ind w:right="5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93FAEB" w14:textId="77777777" w:rsidR="00D5121C" w:rsidRDefault="00D5121C">
            <w:pPr>
              <w:tabs>
                <w:tab w:val="decimal" w:pos="900"/>
              </w:tabs>
              <w:ind w:right="90"/>
              <w:rPr>
                <w:rFonts w:asciiTheme="majorBidi" w:hAnsiTheme="majorBidi" w:cstheme="majorBidi"/>
                <w:szCs w:val="24"/>
              </w:rPr>
            </w:pPr>
          </w:p>
        </w:tc>
      </w:tr>
      <w:tr w:rsidR="00D5121C" w14:paraId="2845594F" w14:textId="77777777" w:rsidTr="00D21E7B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49FD32F" w14:textId="77777777" w:rsidR="00D5121C" w:rsidRPr="00871D2B" w:rsidRDefault="009B2480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  <w:lang w:val="en-GB"/>
              </w:rPr>
              <w:t>เงินให้กู้ยืมระยะยาวแก่กิจการที่ไม่เกี่ยวข้องกัน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5AC5C" w14:textId="08C56FD4" w:rsidR="00D5121C" w:rsidRDefault="00D21E7B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209AE" w14:textId="77777777" w:rsidR="00D5121C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A4442" w14:textId="77777777" w:rsidR="00D5121C" w:rsidRDefault="009B2480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20,000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B96EF9" w14:textId="77777777" w:rsidR="00D5121C" w:rsidRDefault="00D5121C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2F583" w14:textId="77777777" w:rsidR="00D5121C" w:rsidRDefault="009B2480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F17F20" w14:textId="77777777" w:rsidR="00D5121C" w:rsidRDefault="00D5121C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A6D4F9" w14:textId="77777777" w:rsidR="00D5121C" w:rsidRDefault="009B2480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20,000</w:t>
            </w:r>
          </w:p>
        </w:tc>
      </w:tr>
      <w:tr w:rsidR="00D5121C" w14:paraId="0CD86E79" w14:textId="77777777" w:rsidTr="00D21E7B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77FE120" w14:textId="16E2C784" w:rsidR="00D5121C" w:rsidRPr="00871D2B" w:rsidRDefault="009B2480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single"/>
                <w:cs/>
                <w:lang w:val="en-GB"/>
              </w:rPr>
              <w:t>หัก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</w:t>
            </w:r>
            <w:r w:rsidRPr="00871D2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  <w:lang w:val="en-GB"/>
              </w:rPr>
              <w:t>ส่วนที่</w:t>
            </w:r>
            <w:r w:rsidR="00CF3730" w:rsidRPr="00871D2B">
              <w:rPr>
                <w:rFonts w:asciiTheme="majorBidi" w:hAnsiTheme="majorBidi" w:cstheme="majorBidi" w:hint="cs"/>
                <w:b w:val="0"/>
                <w:bCs w:val="0"/>
                <w:sz w:val="24"/>
                <w:szCs w:val="24"/>
                <w:cs/>
                <w:lang w:val="en-GB"/>
              </w:rPr>
              <w:t>ครบ</w:t>
            </w:r>
            <w:r w:rsidRPr="00871D2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  <w:lang w:val="en-GB"/>
              </w:rPr>
              <w:t>กำหนดรับชำระภายในหนึ่งปี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C4FA8" w14:textId="139710D3" w:rsidR="00D5121C" w:rsidRDefault="00D21E7B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(12,000)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8C15D" w14:textId="77777777" w:rsidR="00D5121C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DEE4C0" w14:textId="77777777" w:rsidR="00D5121C" w:rsidRDefault="009B2480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(12,000)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2FA7D08" w14:textId="77777777" w:rsidR="00D5121C" w:rsidRDefault="00D5121C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9B693C" w14:textId="77777777" w:rsidR="00D5121C" w:rsidRDefault="009B2480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(12,000)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20E7A9" w14:textId="77777777" w:rsidR="00D5121C" w:rsidRDefault="00D5121C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3EF19" w14:textId="77777777" w:rsidR="00D5121C" w:rsidRDefault="009B2480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(12,000)</w:t>
            </w:r>
          </w:p>
        </w:tc>
      </w:tr>
      <w:tr w:rsidR="00D5121C" w14:paraId="6800D4F6" w14:textId="77777777" w:rsidTr="00D21E7B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612CA02" w14:textId="77777777" w:rsidR="00D5121C" w:rsidRPr="00871D2B" w:rsidRDefault="009B2480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เงินให้กู้ยืมระยะยาว</w:t>
            </w:r>
            <w:r w:rsidRPr="00871D2B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แก่กิจการที่ไม่เกี่ยวข้องกัน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871D2B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DC9573" w14:textId="196E265B" w:rsidR="00D5121C" w:rsidRDefault="00D21E7B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E5E1B" w14:textId="77777777" w:rsidR="00D5121C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4CF911" w14:textId="77777777" w:rsidR="00D5121C" w:rsidRDefault="009B2480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8,000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FBD10D" w14:textId="77777777" w:rsidR="00D5121C" w:rsidRDefault="00D5121C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8FAB54" w14:textId="77777777" w:rsidR="00D5121C" w:rsidRDefault="009B2480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AC738E" w14:textId="77777777" w:rsidR="00D5121C" w:rsidRDefault="00D5121C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D9F7B5" w14:textId="77777777" w:rsidR="00D5121C" w:rsidRPr="00871D2B" w:rsidRDefault="009B2480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8,000</w:t>
            </w:r>
          </w:p>
        </w:tc>
      </w:tr>
    </w:tbl>
    <w:p w14:paraId="12D78B44" w14:textId="1485AAD3" w:rsidR="00D5121C" w:rsidRPr="008C5951" w:rsidRDefault="009B2480" w:rsidP="008C5951">
      <w:pPr>
        <w:spacing w:before="24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ณ 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มิถุนายน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บริษัทมีเงินให้กู้ยืมแก่กิจการที่ไม่เกี่ยวข้องกันจำนวน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13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ล้านบาท ซึ่งเป็นเงินที่บริษัทได้ให้กู้ยืมแก่บริษัท มิตรประสงค์กรีนเพาเวอร์ จำกัด โดยจะได้รับชำระคืนเงินกู้ดังกล่าวเป็นรายเดือนในอัตราเดือนละ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1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ล้านบาท เงินกู้ยืมดังกล่าวไม่มีการคิดดอกเบี้</w:t>
      </w:r>
      <w:r w:rsidR="008C5951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ย</w:t>
      </w:r>
    </w:p>
    <w:p w14:paraId="720673BC" w14:textId="77777777" w:rsidR="00D5121C" w:rsidRDefault="009B2480">
      <w:pPr>
        <w:pStyle w:val="ListParagraph"/>
        <w:numPr>
          <w:ilvl w:val="0"/>
          <w:numId w:val="2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 w:hint="cs"/>
          <w:b/>
          <w:bCs/>
          <w:sz w:val="28"/>
          <w:cs/>
          <w:lang w:val="en-GB"/>
        </w:rPr>
        <w:t>เ</w:t>
      </w: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งินฝากธนาคารที่มีภาระค้ำประกัน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C2CCBE7" w14:textId="0898FC08" w:rsidR="00D5121C" w:rsidRDefault="009B2480" w:rsidP="008C5951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  <w:lang w:val="en-GB"/>
        </w:rPr>
      </w:pP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ณ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วันที่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30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 xml:space="preserve">มิถุนายน </w:t>
      </w:r>
      <w:r>
        <w:rPr>
          <w:rFonts w:asciiTheme="majorBidi" w:hAnsiTheme="majorBidi"/>
          <w:color w:val="000000"/>
          <w:spacing w:val="-2"/>
          <w:sz w:val="28"/>
        </w:rPr>
        <w:t>256</w:t>
      </w:r>
      <w:r w:rsidR="008C2E3D">
        <w:rPr>
          <w:rFonts w:asciiTheme="majorBidi" w:hAnsiTheme="majorBidi"/>
          <w:color w:val="000000"/>
          <w:spacing w:val="-2"/>
          <w:sz w:val="28"/>
        </w:rPr>
        <w:t>3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และวันที่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31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ธันวาคม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กลุ่มบริษัทมีเงินฝากธนาคารที่ติดภาระค้ำประกันในงบการเงินรวมจำนวน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="005B1162" w:rsidRPr="005B1162">
        <w:rPr>
          <w:rFonts w:asciiTheme="majorBidi" w:hAnsiTheme="majorBidi"/>
          <w:color w:val="000000"/>
          <w:spacing w:val="-2"/>
          <w:sz w:val="28"/>
        </w:rPr>
        <w:t>141.04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ล้านบาท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และ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76.21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ล้านบาท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ตามลำดับ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ในอัตราดอกเบี้ยร้อยละ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0.06 -</w:t>
      </w:r>
      <w:r w:rsidRPr="00871D2B">
        <w:rPr>
          <w:rFonts w:asciiTheme="majorBidi" w:hAnsi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1.10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ต่อปี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เป็นเงินฝากประจำธนาคารของบริษัทย่อยบางแห่งที่ได้นำไปเป็นหลักทรัพย์ค้ำประกันวงเงินสินเชื่อและหนังสือค้ำประกันที่ได้รับจากธนาคารที่จะครบกำหนดภายใน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1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ปี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(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งบการเงินเฉพาะกิจการ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: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ไม่มี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>)</w:t>
      </w:r>
    </w:p>
    <w:p w14:paraId="70096292" w14:textId="33176690" w:rsidR="00ED4CA6" w:rsidRDefault="00ED4CA6" w:rsidP="008C5951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  <w:lang w:val="en-GB"/>
        </w:rPr>
      </w:pPr>
    </w:p>
    <w:p w14:paraId="23C66EF7" w14:textId="0E9BCC9B" w:rsidR="00ED4CA6" w:rsidRDefault="00ED4CA6" w:rsidP="008C5951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  <w:lang w:val="en-GB"/>
        </w:rPr>
      </w:pPr>
    </w:p>
    <w:p w14:paraId="0A0505BE" w14:textId="7DB9FCAC" w:rsidR="00ED4CA6" w:rsidRDefault="00ED4CA6" w:rsidP="008C5951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  <w:lang w:val="en-GB"/>
        </w:rPr>
      </w:pPr>
    </w:p>
    <w:p w14:paraId="631F4A98" w14:textId="427D89A7" w:rsidR="00ED4CA6" w:rsidRDefault="00ED4CA6" w:rsidP="008C5951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  <w:lang w:val="en-GB"/>
        </w:rPr>
      </w:pPr>
    </w:p>
    <w:p w14:paraId="65169CBD" w14:textId="2F87ED08" w:rsidR="00ED4CA6" w:rsidRDefault="00ED4CA6" w:rsidP="008C5951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  <w:lang w:val="en-GB"/>
        </w:rPr>
      </w:pPr>
    </w:p>
    <w:p w14:paraId="0C9D14BD" w14:textId="01315F6B" w:rsidR="00ED4CA6" w:rsidRDefault="00ED4CA6" w:rsidP="008C5951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  <w:lang w:val="en-GB"/>
        </w:rPr>
      </w:pPr>
    </w:p>
    <w:p w14:paraId="5E264DA8" w14:textId="7E7E124D" w:rsidR="00ED4CA6" w:rsidRDefault="00ED4CA6" w:rsidP="008C5951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  <w:lang w:val="en-GB"/>
        </w:rPr>
      </w:pPr>
    </w:p>
    <w:p w14:paraId="45910B55" w14:textId="686CA35A" w:rsidR="00ED4CA6" w:rsidRDefault="00ED4CA6" w:rsidP="008C5951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  <w:lang w:val="en-GB"/>
        </w:rPr>
      </w:pPr>
    </w:p>
    <w:p w14:paraId="2AC3ADFB" w14:textId="77777777" w:rsidR="00ED4CA6" w:rsidRDefault="00ED4CA6" w:rsidP="008C5951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  <w:lang w:val="en-GB"/>
        </w:rPr>
      </w:pPr>
    </w:p>
    <w:p w14:paraId="7D290DEF" w14:textId="77777777" w:rsidR="00363F8F" w:rsidRDefault="00363F8F" w:rsidP="00363F8F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เงินลงทุนในบริษัทย่อย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B088F59" w14:textId="37668598" w:rsidR="00363F8F" w:rsidRDefault="00363F8F" w:rsidP="00363F8F">
      <w:pPr>
        <w:spacing w:before="120" w:after="120"/>
        <w:ind w:left="284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8C135B">
        <w:rPr>
          <w:rFonts w:asciiTheme="majorBidi" w:hAnsiTheme="majorBidi" w:cstheme="majorBidi"/>
          <w:color w:val="000000"/>
          <w:spacing w:val="-2"/>
          <w:sz w:val="28"/>
        </w:rPr>
        <w:t>4</w:t>
      </w:r>
      <w:r>
        <w:rPr>
          <w:rFonts w:asciiTheme="majorBidi" w:hAnsiTheme="majorBidi" w:cstheme="majorBidi"/>
          <w:color w:val="000000"/>
          <w:spacing w:val="-2"/>
          <w:sz w:val="28"/>
        </w:rPr>
        <w:t>.1</w:t>
      </w:r>
      <w:r>
        <w:rPr>
          <w:rFonts w:asciiTheme="majorBidi" w:hAnsiTheme="majorBidi" w:cstheme="majorBidi"/>
          <w:color w:val="000000"/>
          <w:spacing w:val="-2"/>
          <w:sz w:val="28"/>
        </w:rPr>
        <w:tab/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เงินลงทุนในบริษัทย่อย ณ วันที่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30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มิถุนายน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และวันที่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363F8F" w14:paraId="2136355A" w14:textId="77777777" w:rsidTr="004836B0">
        <w:trPr>
          <w:trHeight w:val="77"/>
        </w:trPr>
        <w:tc>
          <w:tcPr>
            <w:tcW w:w="9000" w:type="dxa"/>
            <w:gridSpan w:val="13"/>
            <w:vAlign w:val="bottom"/>
          </w:tcPr>
          <w:p w14:paraId="02701730" w14:textId="77777777" w:rsidR="00363F8F" w:rsidRPr="00871D2B" w:rsidRDefault="00363F8F" w:rsidP="004836B0">
            <w:pPr>
              <w:spacing w:before="120"/>
              <w:ind w:right="4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พันบาท)</w:t>
            </w:r>
          </w:p>
        </w:tc>
      </w:tr>
      <w:tr w:rsidR="00363F8F" w14:paraId="0B70004C" w14:textId="77777777" w:rsidTr="004836B0">
        <w:tc>
          <w:tcPr>
            <w:tcW w:w="2520" w:type="dxa"/>
            <w:vAlign w:val="bottom"/>
          </w:tcPr>
          <w:p w14:paraId="37A977EB" w14:textId="77777777" w:rsidR="00363F8F" w:rsidRDefault="00363F8F" w:rsidP="004836B0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B6A4204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367396E1" w14:textId="77777777" w:rsidR="00363F8F" w:rsidRPr="00871D2B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363F8F" w14:paraId="191651C0" w14:textId="77777777" w:rsidTr="004836B0">
        <w:tc>
          <w:tcPr>
            <w:tcW w:w="2520" w:type="dxa"/>
            <w:vAlign w:val="bottom"/>
          </w:tcPr>
          <w:p w14:paraId="62C80CD1" w14:textId="77777777" w:rsidR="00363F8F" w:rsidRDefault="00363F8F" w:rsidP="004836B0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FA0AA62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54020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ทุนเรียกชำระแล้ว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169F340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5C01B" w14:textId="77777777" w:rsidR="00363F8F" w:rsidRDefault="00363F8F" w:rsidP="004836B0">
            <w:pPr>
              <w:ind w:left="-3" w:right="-5"/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สัดส่วนเงินลงทุน</w:t>
            </w:r>
            <w:r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871D2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ร้อยละ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C7AE30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2543D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ราคาทุน</w:t>
            </w:r>
          </w:p>
        </w:tc>
      </w:tr>
      <w:tr w:rsidR="00363F8F" w14:paraId="00B2B6F6" w14:textId="77777777" w:rsidTr="004836B0">
        <w:tc>
          <w:tcPr>
            <w:tcW w:w="2520" w:type="dxa"/>
            <w:vAlign w:val="bottom"/>
          </w:tcPr>
          <w:p w14:paraId="084ADEF6" w14:textId="77777777" w:rsidR="00363F8F" w:rsidRDefault="00363F8F" w:rsidP="004836B0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B583D4A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3340305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Pr="00871D2B">
              <w:rPr>
                <w:rFonts w:asciiTheme="majorBidi" w:hAnsiTheme="majorBidi" w:hint="cs"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</w:tcPr>
          <w:p w14:paraId="3D64A711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69FF41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 31 </w:t>
            </w:r>
            <w:r w:rsidRPr="00871D2B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0" w:type="dxa"/>
          </w:tcPr>
          <w:p w14:paraId="527256C6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777D4EE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Pr="00871D2B">
              <w:rPr>
                <w:rFonts w:asciiTheme="majorBidi" w:hAnsiTheme="majorBidi" w:hint="cs"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</w:tcPr>
          <w:p w14:paraId="1B3070A0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5D6C83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0" w:type="dxa"/>
          </w:tcPr>
          <w:p w14:paraId="1718B4E2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E00D08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Pr="00871D2B">
              <w:rPr>
                <w:rFonts w:asciiTheme="majorBidi" w:hAnsiTheme="majorBidi" w:hint="cs"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</w:tcPr>
          <w:p w14:paraId="1360B7F6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07E19DC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363F8F" w14:paraId="6067A742" w14:textId="77777777" w:rsidTr="004836B0"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6321AB05" w14:textId="77777777" w:rsidR="00363F8F" w:rsidRDefault="00363F8F" w:rsidP="004836B0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90" w:type="dxa"/>
          </w:tcPr>
          <w:p w14:paraId="1DAAD83D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E36593A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90" w:type="dxa"/>
          </w:tcPr>
          <w:p w14:paraId="4609E155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4165CDD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2562</w:t>
            </w:r>
          </w:p>
        </w:tc>
        <w:tc>
          <w:tcPr>
            <w:tcW w:w="90" w:type="dxa"/>
          </w:tcPr>
          <w:p w14:paraId="68F53BBC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019701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90" w:type="dxa"/>
          </w:tcPr>
          <w:p w14:paraId="0F0AD6EF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DE452EF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2562</w:t>
            </w:r>
          </w:p>
        </w:tc>
        <w:tc>
          <w:tcPr>
            <w:tcW w:w="90" w:type="dxa"/>
          </w:tcPr>
          <w:p w14:paraId="2B4E78F0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82480E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90" w:type="dxa"/>
          </w:tcPr>
          <w:p w14:paraId="2D133C1F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5F62EA1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2562</w:t>
            </w:r>
          </w:p>
        </w:tc>
      </w:tr>
      <w:tr w:rsidR="00363F8F" w14:paraId="6C9CF751" w14:textId="77777777" w:rsidTr="004836B0">
        <w:tc>
          <w:tcPr>
            <w:tcW w:w="2520" w:type="dxa"/>
          </w:tcPr>
          <w:p w14:paraId="038887D7" w14:textId="77777777" w:rsidR="00363F8F" w:rsidRPr="00871D2B" w:rsidRDefault="00363F8F" w:rsidP="004836B0">
            <w:pPr>
              <w:ind w:left="162" w:right="-36" w:hanging="162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27CFF60F" w14:textId="77777777" w:rsidR="00363F8F" w:rsidRDefault="00363F8F" w:rsidP="004836B0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01F64B4" w14:textId="77777777" w:rsidR="00363F8F" w:rsidRDefault="00363F8F" w:rsidP="004836B0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7F6743A0" w14:textId="77777777" w:rsidR="00363F8F" w:rsidRDefault="00363F8F" w:rsidP="004836B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79A433E" w14:textId="77777777" w:rsidR="00363F8F" w:rsidRDefault="00363F8F" w:rsidP="004836B0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34126D94" w14:textId="77777777" w:rsidR="00363F8F" w:rsidRDefault="00363F8F" w:rsidP="004836B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2028841" w14:textId="77777777" w:rsidR="00363F8F" w:rsidRPr="00871D2B" w:rsidRDefault="00363F8F" w:rsidP="004836B0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631F602" w14:textId="77777777" w:rsidR="00363F8F" w:rsidRDefault="00363F8F" w:rsidP="004836B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5B7A71B" w14:textId="77777777" w:rsidR="00363F8F" w:rsidRDefault="00363F8F" w:rsidP="004836B0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192A4BB" w14:textId="77777777" w:rsidR="00363F8F" w:rsidRPr="00871D2B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C65F65" w14:textId="77777777" w:rsidR="00363F8F" w:rsidRDefault="00363F8F" w:rsidP="004836B0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550,000</w:t>
            </w:r>
          </w:p>
        </w:tc>
        <w:tc>
          <w:tcPr>
            <w:tcW w:w="90" w:type="dxa"/>
          </w:tcPr>
          <w:p w14:paraId="024667C8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081F13" w14:textId="77777777" w:rsidR="00363F8F" w:rsidRPr="00871D2B" w:rsidRDefault="00363F8F" w:rsidP="004836B0">
            <w:pPr>
              <w:ind w:right="90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550,000</w:t>
            </w:r>
          </w:p>
        </w:tc>
      </w:tr>
      <w:tr w:rsidR="00363F8F" w14:paraId="3A70E204" w14:textId="77777777" w:rsidTr="004836B0">
        <w:trPr>
          <w:trHeight w:val="234"/>
        </w:trPr>
        <w:tc>
          <w:tcPr>
            <w:tcW w:w="2520" w:type="dxa"/>
          </w:tcPr>
          <w:p w14:paraId="5CC8BFFB" w14:textId="77777777" w:rsidR="00363F8F" w:rsidRDefault="00363F8F" w:rsidP="004836B0">
            <w:pPr>
              <w:ind w:left="162" w:right="-108" w:hanging="162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เอ็นเนอร์ยี่ ฟอร์ โซไซตี้ จำกัด</w:t>
            </w:r>
          </w:p>
        </w:tc>
        <w:tc>
          <w:tcPr>
            <w:tcW w:w="90" w:type="dxa"/>
          </w:tcPr>
          <w:p w14:paraId="1C79ED35" w14:textId="77777777" w:rsidR="00363F8F" w:rsidRDefault="00363F8F" w:rsidP="004836B0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8DC8BF" w14:textId="77777777" w:rsidR="00363F8F" w:rsidRDefault="00363F8F" w:rsidP="004836B0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250,000</w:t>
            </w:r>
          </w:p>
        </w:tc>
        <w:tc>
          <w:tcPr>
            <w:tcW w:w="90" w:type="dxa"/>
            <w:shd w:val="clear" w:color="auto" w:fill="auto"/>
          </w:tcPr>
          <w:p w14:paraId="365B0D98" w14:textId="77777777" w:rsidR="00363F8F" w:rsidRDefault="00363F8F" w:rsidP="004836B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2561A0" w14:textId="77777777" w:rsidR="00363F8F" w:rsidRDefault="00363F8F" w:rsidP="004836B0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250,000</w:t>
            </w:r>
          </w:p>
        </w:tc>
        <w:tc>
          <w:tcPr>
            <w:tcW w:w="90" w:type="dxa"/>
            <w:shd w:val="clear" w:color="auto" w:fill="auto"/>
          </w:tcPr>
          <w:p w14:paraId="5B1F160F" w14:textId="77777777" w:rsidR="00363F8F" w:rsidRDefault="00363F8F" w:rsidP="004836B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9E1C9B" w14:textId="77777777" w:rsidR="00363F8F" w:rsidRDefault="00363F8F" w:rsidP="004836B0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16BC5A60" w14:textId="77777777" w:rsidR="00363F8F" w:rsidRDefault="00363F8F" w:rsidP="004836B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E3D636" w14:textId="77777777" w:rsidR="00363F8F" w:rsidRDefault="00363F8F" w:rsidP="004836B0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99DBE72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9FD351" w14:textId="77777777" w:rsidR="00363F8F" w:rsidRDefault="00363F8F" w:rsidP="004836B0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249,999</w:t>
            </w:r>
          </w:p>
        </w:tc>
        <w:tc>
          <w:tcPr>
            <w:tcW w:w="90" w:type="dxa"/>
          </w:tcPr>
          <w:p w14:paraId="257A6ADF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462B970" w14:textId="77777777" w:rsidR="00363F8F" w:rsidRDefault="00363F8F" w:rsidP="004836B0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249,999</w:t>
            </w:r>
          </w:p>
        </w:tc>
      </w:tr>
      <w:tr w:rsidR="00363F8F" w14:paraId="2FFEE732" w14:textId="77777777" w:rsidTr="004836B0">
        <w:trPr>
          <w:trHeight w:val="234"/>
        </w:trPr>
        <w:tc>
          <w:tcPr>
            <w:tcW w:w="2520" w:type="dxa"/>
          </w:tcPr>
          <w:p w14:paraId="179B959D" w14:textId="77777777" w:rsidR="00363F8F" w:rsidRDefault="00363F8F" w:rsidP="004836B0">
            <w:pPr>
              <w:ind w:left="162" w:right="-108" w:hanging="162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46C75990" w14:textId="77777777" w:rsidR="00363F8F" w:rsidRDefault="00363F8F" w:rsidP="004836B0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C3C59F" w14:textId="77777777" w:rsidR="00363F8F" w:rsidRDefault="00363F8F" w:rsidP="004836B0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65,500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815C93" w14:textId="77777777" w:rsidR="00363F8F" w:rsidRDefault="00363F8F" w:rsidP="004836B0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C937E3" w14:textId="77777777" w:rsidR="00363F8F" w:rsidRDefault="00363F8F" w:rsidP="004836B0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65,500</w:t>
            </w:r>
          </w:p>
        </w:tc>
        <w:tc>
          <w:tcPr>
            <w:tcW w:w="90" w:type="dxa"/>
            <w:shd w:val="clear" w:color="auto" w:fill="auto"/>
          </w:tcPr>
          <w:p w14:paraId="6C71DA0D" w14:textId="77777777" w:rsidR="00363F8F" w:rsidRDefault="00363F8F" w:rsidP="004836B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C715B6" w14:textId="77777777" w:rsidR="00363F8F" w:rsidRDefault="00363F8F" w:rsidP="004836B0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90.84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98E405" w14:textId="77777777" w:rsidR="00363F8F" w:rsidRDefault="00363F8F" w:rsidP="004836B0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708C27" w14:textId="77777777" w:rsidR="00363F8F" w:rsidRDefault="00363F8F" w:rsidP="004836B0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90.84</w:t>
            </w:r>
          </w:p>
        </w:tc>
        <w:tc>
          <w:tcPr>
            <w:tcW w:w="90" w:type="dxa"/>
            <w:shd w:val="clear" w:color="auto" w:fill="auto"/>
          </w:tcPr>
          <w:p w14:paraId="5ABD8337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5FC706" w14:textId="77777777" w:rsidR="00363F8F" w:rsidRDefault="00363F8F" w:rsidP="004836B0">
            <w:pPr>
              <w:tabs>
                <w:tab w:val="decimal" w:pos="744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107,500</w:t>
            </w:r>
          </w:p>
        </w:tc>
        <w:tc>
          <w:tcPr>
            <w:tcW w:w="90" w:type="dxa"/>
            <w:vAlign w:val="bottom"/>
          </w:tcPr>
          <w:p w14:paraId="7C62F62F" w14:textId="77777777" w:rsidR="00363F8F" w:rsidRDefault="00363F8F" w:rsidP="004836B0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8B7470" w14:textId="77777777" w:rsidR="00363F8F" w:rsidRDefault="00363F8F" w:rsidP="004836B0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107,500</w:t>
            </w:r>
          </w:p>
        </w:tc>
      </w:tr>
      <w:tr w:rsidR="00363F8F" w14:paraId="6ADE639F" w14:textId="77777777" w:rsidTr="004836B0">
        <w:trPr>
          <w:trHeight w:val="234"/>
        </w:trPr>
        <w:tc>
          <w:tcPr>
            <w:tcW w:w="2520" w:type="dxa"/>
          </w:tcPr>
          <w:p w14:paraId="60F84267" w14:textId="77777777" w:rsidR="00363F8F" w:rsidRPr="00871D2B" w:rsidRDefault="00363F8F" w:rsidP="004836B0">
            <w:pPr>
              <w:ind w:left="162" w:right="-36" w:hanging="162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2F185012" w14:textId="77777777" w:rsidR="00363F8F" w:rsidRDefault="00363F8F" w:rsidP="004836B0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2C49688" w14:textId="77777777" w:rsidR="00363F8F" w:rsidRDefault="00363F8F" w:rsidP="004836B0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5ACFD0FF" w14:textId="77777777" w:rsidR="00363F8F" w:rsidRDefault="00363F8F" w:rsidP="004836B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191AE8F" w14:textId="77777777" w:rsidR="00363F8F" w:rsidRDefault="00363F8F" w:rsidP="004836B0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7CE2A1AD" w14:textId="77777777" w:rsidR="00363F8F" w:rsidRDefault="00363F8F" w:rsidP="004836B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D616243" w14:textId="77777777" w:rsidR="00363F8F" w:rsidRPr="00871D2B" w:rsidRDefault="00363F8F" w:rsidP="004836B0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3C0353EB" w14:textId="77777777" w:rsidR="00363F8F" w:rsidRDefault="00363F8F" w:rsidP="004836B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6B74552" w14:textId="77777777" w:rsidR="00363F8F" w:rsidRDefault="00363F8F" w:rsidP="004836B0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1FEB4AA9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9BF024" w14:textId="77777777" w:rsidR="00363F8F" w:rsidRDefault="00363F8F" w:rsidP="004836B0">
            <w:pPr>
              <w:tabs>
                <w:tab w:val="decimal" w:pos="744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50,000</w:t>
            </w:r>
          </w:p>
        </w:tc>
        <w:tc>
          <w:tcPr>
            <w:tcW w:w="90" w:type="dxa"/>
          </w:tcPr>
          <w:p w14:paraId="19585824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3A265B" w14:textId="77777777" w:rsidR="00363F8F" w:rsidRDefault="00363F8F" w:rsidP="004836B0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50,000</w:t>
            </w:r>
          </w:p>
        </w:tc>
      </w:tr>
      <w:tr w:rsidR="00363F8F" w14:paraId="4639D581" w14:textId="77777777" w:rsidTr="004836B0">
        <w:tc>
          <w:tcPr>
            <w:tcW w:w="2520" w:type="dxa"/>
          </w:tcPr>
          <w:p w14:paraId="70A0C09F" w14:textId="77777777" w:rsidR="00363F8F" w:rsidRPr="00871D2B" w:rsidRDefault="00363F8F" w:rsidP="004836B0">
            <w:pPr>
              <w:ind w:left="162" w:right="-36" w:hanging="162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เอ็ม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โซลูชั่น จำกัด</w:t>
            </w:r>
          </w:p>
        </w:tc>
        <w:tc>
          <w:tcPr>
            <w:tcW w:w="90" w:type="dxa"/>
          </w:tcPr>
          <w:p w14:paraId="620A8953" w14:textId="77777777" w:rsidR="00363F8F" w:rsidRDefault="00363F8F" w:rsidP="004836B0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9430ED7" w14:textId="77777777" w:rsidR="00363F8F" w:rsidRDefault="00363F8F" w:rsidP="004836B0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2C9D3835" w14:textId="77777777" w:rsidR="00363F8F" w:rsidRDefault="00363F8F" w:rsidP="004836B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6820486" w14:textId="77777777" w:rsidR="00363F8F" w:rsidRDefault="00363F8F" w:rsidP="004836B0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64F45627" w14:textId="77777777" w:rsidR="00363F8F" w:rsidRDefault="00363F8F" w:rsidP="004836B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C9A0F55" w14:textId="77777777" w:rsidR="00363F8F" w:rsidRPr="00871D2B" w:rsidRDefault="00363F8F" w:rsidP="004836B0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D4AD858" w14:textId="77777777" w:rsidR="00363F8F" w:rsidRDefault="00363F8F" w:rsidP="004836B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B5A5EBF" w14:textId="77777777" w:rsidR="00363F8F" w:rsidRDefault="00363F8F" w:rsidP="004836B0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4F17066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71B692" w14:textId="77777777" w:rsidR="00363F8F" w:rsidRDefault="00363F8F" w:rsidP="004836B0">
            <w:pPr>
              <w:tabs>
                <w:tab w:val="decimal" w:pos="744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13,327</w:t>
            </w:r>
          </w:p>
        </w:tc>
        <w:tc>
          <w:tcPr>
            <w:tcW w:w="90" w:type="dxa"/>
          </w:tcPr>
          <w:p w14:paraId="6E75DDBF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C8D901" w14:textId="77777777" w:rsidR="00363F8F" w:rsidRDefault="00363F8F" w:rsidP="004836B0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13,327</w:t>
            </w:r>
          </w:p>
        </w:tc>
      </w:tr>
      <w:tr w:rsidR="00363F8F" w14:paraId="1FA915FE" w14:textId="77777777" w:rsidTr="004836B0">
        <w:trPr>
          <w:trHeight w:val="234"/>
        </w:trPr>
        <w:tc>
          <w:tcPr>
            <w:tcW w:w="2520" w:type="dxa"/>
          </w:tcPr>
          <w:p w14:paraId="33C07D0C" w14:textId="77777777" w:rsidR="00363F8F" w:rsidRPr="00871D2B" w:rsidRDefault="00363F8F" w:rsidP="004836B0">
            <w:pPr>
              <w:ind w:left="162" w:right="-36" w:hanging="162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รวมเงินลงทุนในบริษัทย่อย</w:t>
            </w:r>
          </w:p>
        </w:tc>
        <w:tc>
          <w:tcPr>
            <w:tcW w:w="90" w:type="dxa"/>
          </w:tcPr>
          <w:p w14:paraId="7A89FE43" w14:textId="77777777" w:rsidR="00363F8F" w:rsidRDefault="00363F8F" w:rsidP="004836B0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AEC466E" w14:textId="77777777" w:rsidR="00363F8F" w:rsidRDefault="00363F8F" w:rsidP="004836B0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556A7A0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86991C6" w14:textId="77777777" w:rsidR="00363F8F" w:rsidRDefault="00363F8F" w:rsidP="004836B0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250A1B18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BE2A1C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0D62251A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362161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7CAB2BED" w14:textId="77777777" w:rsidR="00363F8F" w:rsidRPr="00871D2B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10AF3" w14:textId="77777777" w:rsidR="00363F8F" w:rsidRDefault="00363F8F" w:rsidP="004836B0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970,826</w:t>
            </w:r>
          </w:p>
        </w:tc>
        <w:tc>
          <w:tcPr>
            <w:tcW w:w="90" w:type="dxa"/>
          </w:tcPr>
          <w:p w14:paraId="01CDDCD4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19D6E9B" w14:textId="77777777" w:rsidR="00363F8F" w:rsidRPr="00871D2B" w:rsidRDefault="00363F8F" w:rsidP="004836B0">
            <w:pPr>
              <w:ind w:right="90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970,826</w:t>
            </w:r>
          </w:p>
        </w:tc>
      </w:tr>
      <w:tr w:rsidR="00363F8F" w14:paraId="343D755C" w14:textId="77777777" w:rsidTr="004836B0">
        <w:tc>
          <w:tcPr>
            <w:tcW w:w="2520" w:type="dxa"/>
          </w:tcPr>
          <w:p w14:paraId="34BD680C" w14:textId="77777777" w:rsidR="00363F8F" w:rsidRDefault="00363F8F" w:rsidP="004836B0">
            <w:pPr>
              <w:ind w:left="342" w:right="-36" w:hanging="342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  <w:t>หัก</w:t>
            </w:r>
            <w:r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614D65BB" w14:textId="77777777" w:rsidR="00363F8F" w:rsidRDefault="00363F8F" w:rsidP="004836B0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449ACF" w14:textId="77777777" w:rsidR="00363F8F" w:rsidRDefault="00363F8F" w:rsidP="004836B0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6FF3FC45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21D3AE" w14:textId="77777777" w:rsidR="00363F8F" w:rsidRDefault="00363F8F" w:rsidP="004836B0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2C2BAB6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81C5BD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148BB39D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763A3E" w14:textId="77777777" w:rsidR="00363F8F" w:rsidRPr="00871D2B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28A53CCF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A9455" w14:textId="77777777" w:rsidR="00363F8F" w:rsidRDefault="00363F8F" w:rsidP="004836B0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(198,582)</w:t>
            </w:r>
          </w:p>
        </w:tc>
        <w:tc>
          <w:tcPr>
            <w:tcW w:w="90" w:type="dxa"/>
          </w:tcPr>
          <w:p w14:paraId="24B9777E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29E4DA" w14:textId="77777777" w:rsidR="00363F8F" w:rsidRDefault="00363F8F" w:rsidP="004836B0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(198,582)</w:t>
            </w:r>
          </w:p>
        </w:tc>
      </w:tr>
      <w:tr w:rsidR="00363F8F" w14:paraId="5AF701B1" w14:textId="77777777" w:rsidTr="004836B0">
        <w:trPr>
          <w:trHeight w:val="234"/>
        </w:trPr>
        <w:tc>
          <w:tcPr>
            <w:tcW w:w="2520" w:type="dxa"/>
          </w:tcPr>
          <w:p w14:paraId="34CC0F22" w14:textId="77777777" w:rsidR="00363F8F" w:rsidRDefault="00363F8F" w:rsidP="004836B0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71D2B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เงินลงทุนในบริษัทย่อย - สุทธิ</w:t>
            </w:r>
          </w:p>
        </w:tc>
        <w:tc>
          <w:tcPr>
            <w:tcW w:w="90" w:type="dxa"/>
          </w:tcPr>
          <w:p w14:paraId="136D547C" w14:textId="77777777" w:rsidR="00363F8F" w:rsidRDefault="00363F8F" w:rsidP="004836B0">
            <w:pPr>
              <w:tabs>
                <w:tab w:val="decimal" w:pos="702"/>
              </w:tabs>
              <w:ind w:left="-101" w:right="3327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4ED74F" w14:textId="77777777" w:rsidR="00363F8F" w:rsidRDefault="00363F8F" w:rsidP="004836B0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3FA6EFBB" w14:textId="77777777" w:rsidR="00363F8F" w:rsidRDefault="00363F8F" w:rsidP="004836B0">
            <w:pPr>
              <w:tabs>
                <w:tab w:val="decimal" w:pos="702"/>
              </w:tabs>
              <w:ind w:left="-101" w:right="-43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47A058" w14:textId="77777777" w:rsidR="00363F8F" w:rsidRDefault="00363F8F" w:rsidP="004836B0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10DF076B" w14:textId="77777777" w:rsidR="00363F8F" w:rsidRDefault="00363F8F" w:rsidP="004836B0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2C573C" w14:textId="77777777" w:rsidR="00363F8F" w:rsidRDefault="00363F8F" w:rsidP="004836B0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5B1B6E97" w14:textId="77777777" w:rsidR="00363F8F" w:rsidRDefault="00363F8F" w:rsidP="004836B0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6E6FDF" w14:textId="77777777" w:rsidR="00363F8F" w:rsidRDefault="00363F8F" w:rsidP="004836B0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15C68FC3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85E5D5" w14:textId="77777777" w:rsidR="00363F8F" w:rsidRDefault="00363F8F" w:rsidP="004836B0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772,244</w:t>
            </w:r>
          </w:p>
        </w:tc>
        <w:tc>
          <w:tcPr>
            <w:tcW w:w="90" w:type="dxa"/>
          </w:tcPr>
          <w:p w14:paraId="14CF0CD9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CAD08" w14:textId="77777777" w:rsidR="00363F8F" w:rsidRDefault="00363F8F" w:rsidP="004836B0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772,244</w:t>
            </w:r>
          </w:p>
        </w:tc>
      </w:tr>
      <w:tr w:rsidR="00363F8F" w14:paraId="2298CF2E" w14:textId="77777777" w:rsidTr="004836B0">
        <w:trPr>
          <w:trHeight w:val="234"/>
        </w:trPr>
        <w:tc>
          <w:tcPr>
            <w:tcW w:w="2520" w:type="dxa"/>
          </w:tcPr>
          <w:p w14:paraId="5108D1D2" w14:textId="77777777" w:rsidR="00363F8F" w:rsidRPr="00871D2B" w:rsidRDefault="00363F8F" w:rsidP="004836B0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5A663C0E" w14:textId="77777777" w:rsidR="00363F8F" w:rsidRDefault="00363F8F" w:rsidP="004836B0">
            <w:pPr>
              <w:tabs>
                <w:tab w:val="decimal" w:pos="702"/>
              </w:tabs>
              <w:ind w:left="-101" w:right="3327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1ACBF7" w14:textId="77777777" w:rsidR="00363F8F" w:rsidRDefault="00363F8F" w:rsidP="004836B0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620F8544" w14:textId="77777777" w:rsidR="00363F8F" w:rsidRDefault="00363F8F" w:rsidP="004836B0">
            <w:pPr>
              <w:tabs>
                <w:tab w:val="decimal" w:pos="702"/>
              </w:tabs>
              <w:ind w:left="-101" w:right="-43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7866EF" w14:textId="77777777" w:rsidR="00363F8F" w:rsidRDefault="00363F8F" w:rsidP="004836B0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0E11A184" w14:textId="77777777" w:rsidR="00363F8F" w:rsidRDefault="00363F8F" w:rsidP="004836B0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6DEB64" w14:textId="77777777" w:rsidR="00363F8F" w:rsidRDefault="00363F8F" w:rsidP="004836B0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74EC3C22" w14:textId="77777777" w:rsidR="00363F8F" w:rsidRDefault="00363F8F" w:rsidP="004836B0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CBD844" w14:textId="77777777" w:rsidR="00363F8F" w:rsidRDefault="00363F8F" w:rsidP="004836B0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1834828B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80E02B" w14:textId="77777777" w:rsidR="00363F8F" w:rsidRDefault="00363F8F" w:rsidP="004836B0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3824AB03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1C16050" w14:textId="77777777" w:rsidR="00363F8F" w:rsidRDefault="00363F8F" w:rsidP="004836B0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</w:tbl>
    <w:p w14:paraId="014E31B4" w14:textId="2B457EBE" w:rsidR="00363F8F" w:rsidRDefault="00363F8F" w:rsidP="00363F8F">
      <w:pPr>
        <w:pStyle w:val="ListParagraph"/>
        <w:spacing w:before="240" w:line="240" w:lineRule="atLeast"/>
        <w:ind w:left="0" w:firstLine="284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8C135B">
        <w:rPr>
          <w:rFonts w:asciiTheme="majorBidi" w:hAnsiTheme="majorBidi" w:cstheme="majorBidi"/>
          <w:color w:val="000000"/>
          <w:spacing w:val="-2"/>
          <w:sz w:val="28"/>
        </w:rPr>
        <w:t>4</w:t>
      </w:r>
      <w:r>
        <w:rPr>
          <w:rFonts w:asciiTheme="majorBidi" w:hAnsiTheme="majorBidi" w:cstheme="majorBidi"/>
          <w:color w:val="000000"/>
          <w:spacing w:val="-2"/>
          <w:sz w:val="28"/>
        </w:rPr>
        <w:t>.2</w:t>
      </w:r>
      <w:r>
        <w:rPr>
          <w:rFonts w:asciiTheme="majorBidi" w:hAnsiTheme="majorBidi" w:cstheme="majorBidi"/>
          <w:color w:val="000000"/>
          <w:spacing w:val="-2"/>
          <w:sz w:val="28"/>
        </w:rPr>
        <w:tab/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การขายเงินลงทุนในบริษัทย่อย</w:t>
      </w:r>
    </w:p>
    <w:p w14:paraId="2FD5760C" w14:textId="77777777" w:rsidR="00363F8F" w:rsidRDefault="00363F8F" w:rsidP="00363F8F">
      <w:pPr>
        <w:pStyle w:val="ListParagraph"/>
        <w:spacing w:before="120" w:line="240" w:lineRule="atLeast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เมื่อวันที่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23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มีนาคม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ที่ประชุมคณะกรรมการครั้งที่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4/2563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ของบริษัท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ได้มีมติอนุมัติให้บริษัท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สตาร์แก๊ส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จำกัด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จำหน่ายเงินลงทุนทั้งหมดจำนวน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9,998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หุ้น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หรือร้อยละ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99.98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ในบริษัท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อาร์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>.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เอ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>.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โลจิสติคส์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จำกัด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ซึ่งเป็นบริษัทย่อย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 xml:space="preserve">  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โดยได้รับเงินสดจำนวน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14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ล้านบาท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โดยบริษัทย่อยได้โอนหุ้นในบริษัท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อาร์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>.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เอ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.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โลจิสติคส์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จำกัด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และได้รับชำระเงินจำนวน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14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ล้านบาท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เป็นที่เรียบร้อยแล้ว</w:t>
      </w:r>
    </w:p>
    <w:p w14:paraId="2B1E71EB" w14:textId="77777777" w:rsidR="00363F8F" w:rsidRDefault="00363F8F" w:rsidP="00363F8F">
      <w:pPr>
        <w:pStyle w:val="ListParagraph"/>
        <w:spacing w:before="240" w:line="240" w:lineRule="atLeast"/>
        <w:ind w:left="360" w:firstLine="360"/>
        <w:jc w:val="thaiDistribute"/>
        <w:rPr>
          <w:rFonts w:asciiTheme="majorBidi" w:hAnsiTheme="majorBidi"/>
          <w:color w:val="000000"/>
          <w:spacing w:val="-2"/>
          <w:sz w:val="28"/>
        </w:rPr>
      </w:pPr>
      <w:r>
        <w:rPr>
          <w:rFonts w:asciiTheme="majorBidi" w:hAnsiTheme="majorBidi" w:hint="cs"/>
          <w:color w:val="000000"/>
          <w:spacing w:val="-2"/>
          <w:sz w:val="28"/>
          <w:cs/>
        </w:rPr>
        <w:t>กำไรจากการจำหน่ายเงินลงทุนในบริษัทย่อยสามารถแสดงได้ดังนี้</w:t>
      </w:r>
    </w:p>
    <w:tbl>
      <w:tblPr>
        <w:tblW w:w="8381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151"/>
        <w:gridCol w:w="1980"/>
        <w:gridCol w:w="270"/>
        <w:gridCol w:w="1980"/>
      </w:tblGrid>
      <w:tr w:rsidR="00363F8F" w14:paraId="2E785F23" w14:textId="77777777" w:rsidTr="004836B0">
        <w:tc>
          <w:tcPr>
            <w:tcW w:w="4151" w:type="dxa"/>
            <w:tcBorders>
              <w:top w:val="nil"/>
              <w:left w:val="nil"/>
              <w:bottom w:val="nil"/>
              <w:right w:val="nil"/>
            </w:tcBorders>
          </w:tcPr>
          <w:p w14:paraId="4A051542" w14:textId="77777777" w:rsidR="00363F8F" w:rsidRDefault="00363F8F" w:rsidP="004836B0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00D4EBE" w14:textId="77777777" w:rsidR="00363F8F" w:rsidRDefault="00363F8F" w:rsidP="004836B0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92B560" w14:textId="77777777" w:rsidR="00363F8F" w:rsidRPr="00871D2B" w:rsidRDefault="00363F8F" w:rsidP="004836B0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5025B" w14:textId="77777777" w:rsidR="00363F8F" w:rsidRPr="00871D2B" w:rsidRDefault="00363F8F" w:rsidP="004836B0">
            <w:pPr>
              <w:ind w:left="-108" w:right="-108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พันบาท)</w:t>
            </w:r>
          </w:p>
        </w:tc>
      </w:tr>
      <w:tr w:rsidR="00363F8F" w14:paraId="3FCE08B1" w14:textId="77777777" w:rsidTr="004836B0">
        <w:tc>
          <w:tcPr>
            <w:tcW w:w="4151" w:type="dxa"/>
            <w:tcBorders>
              <w:top w:val="nil"/>
              <w:left w:val="nil"/>
              <w:bottom w:val="nil"/>
              <w:right w:val="nil"/>
            </w:tcBorders>
          </w:tcPr>
          <w:p w14:paraId="5AE681C7" w14:textId="77777777" w:rsidR="00363F8F" w:rsidRDefault="00363F8F" w:rsidP="004836B0">
            <w:pPr>
              <w:ind w:left="-108" w:right="-108"/>
              <w:jc w:val="thaiDistribute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80D94BF" w14:textId="77777777" w:rsidR="00363F8F" w:rsidRDefault="00363F8F" w:rsidP="004836B0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103AFB" w14:textId="77777777" w:rsidR="00363F8F" w:rsidRPr="00871D2B" w:rsidRDefault="00363F8F" w:rsidP="004836B0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5B36F9F" w14:textId="77777777" w:rsidR="00363F8F" w:rsidRPr="00871D2B" w:rsidRDefault="00363F8F" w:rsidP="004836B0">
            <w:pPr>
              <w:ind w:left="-108" w:right="72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</w:rPr>
              <w:t>14,000</w:t>
            </w:r>
          </w:p>
        </w:tc>
      </w:tr>
      <w:tr w:rsidR="00363F8F" w14:paraId="4553D578" w14:textId="77777777" w:rsidTr="004836B0">
        <w:tc>
          <w:tcPr>
            <w:tcW w:w="4151" w:type="dxa"/>
            <w:tcBorders>
              <w:top w:val="nil"/>
              <w:left w:val="nil"/>
              <w:bottom w:val="nil"/>
              <w:right w:val="nil"/>
            </w:tcBorders>
          </w:tcPr>
          <w:p w14:paraId="5E3057A6" w14:textId="77777777" w:rsidR="00363F8F" w:rsidRPr="00871D2B" w:rsidRDefault="00363F8F" w:rsidP="004836B0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u w:val="single"/>
                <w:cs/>
                <w:lang w:val="en-GB"/>
              </w:rPr>
              <w:t>หัก</w:t>
            </w:r>
            <w:r w:rsidRPr="00AD326E">
              <w:rPr>
                <w:rFonts w:ascii="Angsana New" w:hAnsi="Angsana New"/>
                <w:sz w:val="28"/>
                <w:u w:val="single"/>
              </w:rPr>
              <w:t>: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ab/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F9F63FA" w14:textId="77777777" w:rsidR="00363F8F" w:rsidRDefault="00363F8F" w:rsidP="004836B0">
            <w:pPr>
              <w:tabs>
                <w:tab w:val="left" w:pos="432"/>
              </w:tabs>
              <w:ind w:left="-108" w:right="7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(3,834)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CB6482" w14:textId="77777777" w:rsidR="00363F8F" w:rsidRDefault="00363F8F" w:rsidP="004836B0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5DB9E47" w14:textId="77777777" w:rsidR="00363F8F" w:rsidRPr="00871D2B" w:rsidRDefault="00363F8F" w:rsidP="004836B0">
            <w:pPr>
              <w:tabs>
                <w:tab w:val="left" w:pos="432"/>
              </w:tabs>
              <w:ind w:left="-108" w:right="72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</w:tr>
      <w:tr w:rsidR="00363F8F" w14:paraId="0DCD44AB" w14:textId="77777777" w:rsidTr="004836B0">
        <w:tc>
          <w:tcPr>
            <w:tcW w:w="4151" w:type="dxa"/>
            <w:tcBorders>
              <w:top w:val="nil"/>
              <w:left w:val="nil"/>
              <w:bottom w:val="nil"/>
              <w:right w:val="nil"/>
            </w:tcBorders>
          </w:tcPr>
          <w:p w14:paraId="3C3147F7" w14:textId="77777777" w:rsidR="00363F8F" w:rsidRPr="00871D2B" w:rsidRDefault="00363F8F" w:rsidP="004836B0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lang w:val="en-GB"/>
              </w:rPr>
              <w:tab/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>ลูกหนี้</w:t>
            </w: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การค้าและลูกหนี้หมุนเวียนอื่น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9A2B3BC" w14:textId="77777777" w:rsidR="00363F8F" w:rsidRDefault="00363F8F" w:rsidP="004836B0">
            <w:pPr>
              <w:tabs>
                <w:tab w:val="left" w:pos="432"/>
              </w:tabs>
              <w:ind w:left="-108" w:right="7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(2,235)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D60772" w14:textId="77777777" w:rsidR="00363F8F" w:rsidRDefault="00363F8F" w:rsidP="004836B0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AE85338" w14:textId="77777777" w:rsidR="00363F8F" w:rsidRPr="00871D2B" w:rsidRDefault="00363F8F" w:rsidP="004836B0">
            <w:pPr>
              <w:tabs>
                <w:tab w:val="left" w:pos="432"/>
              </w:tabs>
              <w:ind w:left="-108" w:right="72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</w:tr>
      <w:tr w:rsidR="00363F8F" w14:paraId="54DBFD92" w14:textId="77777777" w:rsidTr="004836B0">
        <w:tc>
          <w:tcPr>
            <w:tcW w:w="4151" w:type="dxa"/>
            <w:tcBorders>
              <w:top w:val="nil"/>
              <w:left w:val="nil"/>
              <w:right w:val="nil"/>
            </w:tcBorders>
          </w:tcPr>
          <w:p w14:paraId="16D01CDF" w14:textId="77777777" w:rsidR="00363F8F" w:rsidRPr="00871D2B" w:rsidRDefault="00363F8F" w:rsidP="004836B0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lang w:val="en-GB"/>
              </w:rPr>
              <w:tab/>
            </w: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อาคารและอุปกรณ์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48F0498D" w14:textId="77777777" w:rsidR="00363F8F" w:rsidRDefault="00363F8F" w:rsidP="004836B0">
            <w:pPr>
              <w:tabs>
                <w:tab w:val="left" w:pos="432"/>
              </w:tabs>
              <w:ind w:left="-108" w:right="7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(522)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54280B3" w14:textId="77777777" w:rsidR="00363F8F" w:rsidRDefault="00363F8F" w:rsidP="004836B0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2350265A" w14:textId="77777777" w:rsidR="00363F8F" w:rsidRPr="00871D2B" w:rsidRDefault="00363F8F" w:rsidP="004836B0">
            <w:pPr>
              <w:tabs>
                <w:tab w:val="left" w:pos="432"/>
              </w:tabs>
              <w:ind w:left="-108" w:right="72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</w:tr>
      <w:tr w:rsidR="00363F8F" w14:paraId="26647C7D" w14:textId="77777777" w:rsidTr="004836B0">
        <w:tc>
          <w:tcPr>
            <w:tcW w:w="4151" w:type="dxa"/>
            <w:tcBorders>
              <w:top w:val="nil"/>
              <w:left w:val="nil"/>
              <w:right w:val="nil"/>
            </w:tcBorders>
          </w:tcPr>
          <w:p w14:paraId="169BB0B2" w14:textId="77777777" w:rsidR="00363F8F" w:rsidRDefault="00363F8F" w:rsidP="004836B0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u w:val="single"/>
                <w:cs/>
                <w:lang w:val="en-GB"/>
              </w:rPr>
              <w:t>บวก</w:t>
            </w:r>
            <w:r w:rsidRPr="00AD326E">
              <w:rPr>
                <w:rFonts w:ascii="Angsana New" w:hAnsi="Angsana New"/>
                <w:sz w:val="28"/>
                <w:u w:val="single"/>
              </w:rPr>
              <w:t>: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ab/>
            </w: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เจ้าหนี้การค้าและ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>เจ้าหนี้</w:t>
            </w: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หมุนเวียน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>อื่น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6DD64A4B" w14:textId="77777777" w:rsidR="00363F8F" w:rsidRDefault="00363F8F" w:rsidP="004836B0">
            <w:pPr>
              <w:tabs>
                <w:tab w:val="left" w:pos="432"/>
              </w:tabs>
              <w:ind w:left="-108" w:right="7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3,040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ED10D6" w14:textId="77777777" w:rsidR="00363F8F" w:rsidRDefault="00363F8F" w:rsidP="004836B0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31ABC9AB" w14:textId="77777777" w:rsidR="00363F8F" w:rsidRPr="00871D2B" w:rsidRDefault="00363F8F" w:rsidP="004836B0">
            <w:pPr>
              <w:tabs>
                <w:tab w:val="left" w:pos="432"/>
              </w:tabs>
              <w:ind w:left="-108" w:right="72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</w:tr>
      <w:tr w:rsidR="00363F8F" w14:paraId="21AA66B5" w14:textId="77777777" w:rsidTr="004836B0">
        <w:tc>
          <w:tcPr>
            <w:tcW w:w="4151" w:type="dxa"/>
            <w:tcBorders>
              <w:left w:val="nil"/>
              <w:right w:val="nil"/>
            </w:tcBorders>
            <w:vAlign w:val="bottom"/>
          </w:tcPr>
          <w:p w14:paraId="7808994E" w14:textId="77777777" w:rsidR="00363F8F" w:rsidRPr="00871D2B" w:rsidRDefault="00363F8F" w:rsidP="004836B0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lang w:val="en-GB"/>
              </w:rPr>
              <w:tab/>
            </w: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หนี้สินผลประโยชน์พนักงาน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14:paraId="7CEE33A1" w14:textId="77777777" w:rsidR="00363F8F" w:rsidRDefault="00363F8F" w:rsidP="004836B0">
            <w:pPr>
              <w:tabs>
                <w:tab w:val="left" w:pos="432"/>
              </w:tabs>
              <w:ind w:left="-108" w:right="7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3F8FB6" w14:textId="77777777" w:rsidR="00363F8F" w:rsidRPr="00871D2B" w:rsidRDefault="00363F8F" w:rsidP="004836B0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14:paraId="76792C6E" w14:textId="77777777" w:rsidR="00363F8F" w:rsidRPr="00871D2B" w:rsidRDefault="00363F8F" w:rsidP="004836B0">
            <w:pPr>
              <w:tabs>
                <w:tab w:val="left" w:pos="432"/>
              </w:tabs>
              <w:ind w:left="-108" w:right="72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</w:rPr>
              <w:t>(3,301)</w:t>
            </w:r>
          </w:p>
        </w:tc>
      </w:tr>
      <w:tr w:rsidR="00363F8F" w14:paraId="3726D56D" w14:textId="77777777" w:rsidTr="004836B0">
        <w:tc>
          <w:tcPr>
            <w:tcW w:w="4151" w:type="dxa"/>
            <w:tcBorders>
              <w:left w:val="nil"/>
              <w:bottom w:val="nil"/>
              <w:right w:val="nil"/>
            </w:tcBorders>
          </w:tcPr>
          <w:p w14:paraId="2132F337" w14:textId="77777777" w:rsidR="00363F8F" w:rsidRDefault="00363F8F" w:rsidP="004836B0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A94711" w14:textId="77777777" w:rsidR="00363F8F" w:rsidRDefault="00363F8F" w:rsidP="004836B0">
            <w:pPr>
              <w:ind w:left="-108" w:righ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B1838F6" w14:textId="77777777" w:rsidR="00363F8F" w:rsidRPr="00871D2B" w:rsidRDefault="00363F8F" w:rsidP="004836B0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4DEA6B" w14:textId="77777777" w:rsidR="00363F8F" w:rsidRPr="00871D2B" w:rsidRDefault="00363F8F" w:rsidP="004836B0">
            <w:pPr>
              <w:ind w:left="-108" w:right="72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</w:rPr>
              <w:t>10,699</w:t>
            </w:r>
          </w:p>
        </w:tc>
      </w:tr>
      <w:tr w:rsidR="00363F8F" w14:paraId="748A0894" w14:textId="77777777" w:rsidTr="004836B0">
        <w:tc>
          <w:tcPr>
            <w:tcW w:w="4151" w:type="dxa"/>
            <w:tcBorders>
              <w:top w:val="nil"/>
              <w:left w:val="nil"/>
              <w:bottom w:val="nil"/>
              <w:right w:val="nil"/>
            </w:tcBorders>
          </w:tcPr>
          <w:p w14:paraId="67D6862B" w14:textId="77777777" w:rsidR="00363F8F" w:rsidRDefault="00363F8F" w:rsidP="004836B0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871D2B">
              <w:rPr>
                <w:rFonts w:ascii="Angsana New" w:hAnsi="Angsana New" w:hint="cs"/>
                <w:sz w:val="28"/>
                <w:u w:val="single"/>
                <w:cs/>
                <w:lang w:val="en-GB"/>
              </w:rPr>
              <w:t>บวก</w:t>
            </w:r>
            <w:r w:rsidRPr="00AD326E">
              <w:rPr>
                <w:rFonts w:ascii="Angsana New" w:hAnsi="Angsana New"/>
                <w:sz w:val="28"/>
                <w:u w:val="single"/>
              </w:rPr>
              <w:t>: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BE61C14" w14:textId="77777777" w:rsidR="00363F8F" w:rsidRDefault="00363F8F" w:rsidP="004836B0">
            <w:pPr>
              <w:ind w:left="-108" w:righ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CFF9CB" w14:textId="77777777" w:rsidR="00363F8F" w:rsidRPr="00871D2B" w:rsidRDefault="00363F8F" w:rsidP="004836B0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AEA203" w14:textId="77777777" w:rsidR="00363F8F" w:rsidRPr="00871D2B" w:rsidRDefault="00363F8F" w:rsidP="004836B0">
            <w:pPr>
              <w:ind w:left="-108" w:right="72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</w:tr>
      <w:tr w:rsidR="00363F8F" w14:paraId="0167A854" w14:textId="77777777" w:rsidTr="004836B0">
        <w:tc>
          <w:tcPr>
            <w:tcW w:w="4151" w:type="dxa"/>
            <w:tcBorders>
              <w:top w:val="nil"/>
              <w:left w:val="nil"/>
              <w:bottom w:val="nil"/>
              <w:right w:val="nil"/>
            </w:tcBorders>
          </w:tcPr>
          <w:p w14:paraId="6E781E82" w14:textId="77777777" w:rsidR="00363F8F" w:rsidRDefault="00363F8F" w:rsidP="004836B0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กำไร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>จากการจำหน่ายเงินลงทุนในบริษัทย่อย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1374E1A" w14:textId="77777777" w:rsidR="00363F8F" w:rsidRDefault="00363F8F" w:rsidP="004836B0">
            <w:pPr>
              <w:ind w:left="-108" w:righ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BBEC14" w14:textId="77777777" w:rsidR="00363F8F" w:rsidRPr="00871D2B" w:rsidRDefault="00363F8F" w:rsidP="004836B0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5C6A51" w14:textId="77777777" w:rsidR="00363F8F" w:rsidRPr="00871D2B" w:rsidRDefault="00363F8F" w:rsidP="004836B0">
            <w:pPr>
              <w:ind w:left="-108" w:right="72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</w:rPr>
              <w:t>10,700</w:t>
            </w:r>
          </w:p>
        </w:tc>
      </w:tr>
    </w:tbl>
    <w:p w14:paraId="4A6625D8" w14:textId="77777777" w:rsidR="00ED4CA6" w:rsidRDefault="00ED4CA6" w:rsidP="00363F8F">
      <w:pPr>
        <w:pStyle w:val="ListParagraph"/>
        <w:spacing w:before="240" w:line="240" w:lineRule="atLeast"/>
        <w:ind w:left="360" w:firstLine="360"/>
        <w:jc w:val="thaiDistribute"/>
        <w:rPr>
          <w:rFonts w:asciiTheme="majorBidi" w:hAnsiTheme="majorBidi"/>
          <w:color w:val="000000"/>
          <w:spacing w:val="-2"/>
          <w:sz w:val="28"/>
          <w:lang w:val="en-GB"/>
        </w:rPr>
      </w:pPr>
    </w:p>
    <w:p w14:paraId="00B15E95" w14:textId="7E2E1EF2" w:rsidR="00363F8F" w:rsidRDefault="00363F8F" w:rsidP="00363F8F">
      <w:pPr>
        <w:pStyle w:val="ListParagraph"/>
        <w:spacing w:before="240" w:line="240" w:lineRule="atLeast"/>
        <w:ind w:left="360" w:firstLine="36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lastRenderedPageBreak/>
        <w:t>กลุ่มบริษัทบันทึกกำไรจากการจำหน่ายเงินลงทุนในบริษัทย่อยเป็นรายได้อื่นในงบกำไรขาดทุนเบ็ดเสร็จรวม</w:t>
      </w:r>
    </w:p>
    <w:p w14:paraId="2F863939" w14:textId="77777777" w:rsidR="00363F8F" w:rsidRDefault="00363F8F" w:rsidP="00363F8F">
      <w:pPr>
        <w:pStyle w:val="ListParagraph"/>
        <w:spacing w:before="120" w:line="240" w:lineRule="atLeast"/>
        <w:ind w:left="360" w:firstLine="36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กระแสเงินสดสุทธิจากการจำหน่ายเงินลงทุนในบริษัทย่อยสามารถแสดงได้ดังนี้</w:t>
      </w:r>
    </w:p>
    <w:tbl>
      <w:tblPr>
        <w:tblW w:w="8381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577"/>
      </w:tblGrid>
      <w:tr w:rsidR="00363F8F" w14:paraId="09DA0CC6" w14:textId="77777777" w:rsidTr="004836B0">
        <w:tc>
          <w:tcPr>
            <w:tcW w:w="83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4DFC6F" w14:textId="77777777" w:rsidR="00363F8F" w:rsidRDefault="00363F8F" w:rsidP="004836B0">
            <w:pPr>
              <w:tabs>
                <w:tab w:val="decimal" w:pos="124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>หน่วย: พันบาท)</w:t>
            </w:r>
          </w:p>
        </w:tc>
      </w:tr>
      <w:tr w:rsidR="00363F8F" w14:paraId="4827C448" w14:textId="77777777" w:rsidTr="004836B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D28CD04" w14:textId="77777777" w:rsidR="00363F8F" w:rsidRDefault="00363F8F" w:rsidP="004836B0">
            <w:pPr>
              <w:ind w:left="-108" w:right="-108"/>
              <w:jc w:val="thaiDistribute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เงินสดรับจาการจำหน่ายเงินลงทุนในบริษัทย่อย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714DD80F" w14:textId="77777777" w:rsidR="00363F8F" w:rsidRPr="00B36598" w:rsidRDefault="00363F8F" w:rsidP="004836B0">
            <w:pPr>
              <w:tabs>
                <w:tab w:val="decimal" w:pos="1242"/>
              </w:tabs>
              <w:ind w:left="72" w:right="9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77" w:type="dxa"/>
            <w:tcBorders>
              <w:left w:val="nil"/>
              <w:right w:val="nil"/>
            </w:tcBorders>
            <w:vAlign w:val="bottom"/>
          </w:tcPr>
          <w:p w14:paraId="5266ADD6" w14:textId="77777777" w:rsidR="00363F8F" w:rsidRDefault="00363F8F" w:rsidP="004836B0">
            <w:pPr>
              <w:ind w:right="7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14,000</w:t>
            </w:r>
          </w:p>
        </w:tc>
      </w:tr>
      <w:tr w:rsidR="00363F8F" w14:paraId="462639B3" w14:textId="77777777" w:rsidTr="004836B0"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1DA52" w14:textId="77777777" w:rsidR="00363F8F" w:rsidRDefault="00363F8F" w:rsidP="004836B0">
            <w:pPr>
              <w:ind w:left="-108" w:right="-108"/>
              <w:jc w:val="thaiDistribute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u w:val="single"/>
                <w:cs/>
                <w:lang w:val="en-GB"/>
              </w:rPr>
              <w:t>หัก</w:t>
            </w:r>
            <w:r w:rsidRPr="00AD326E">
              <w:rPr>
                <w:rFonts w:ascii="Angsana New" w:hAnsi="Angsana New"/>
                <w:sz w:val="28"/>
                <w:u w:val="single"/>
              </w:rPr>
              <w:t>: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>เงินสดและรายการเทียบเท่าเงินสดของบริษัทย่อย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>ณ วันจำหน่ายเงินลงทุน</w:t>
            </w: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413F4D" w14:textId="77777777" w:rsidR="00363F8F" w:rsidRDefault="00363F8F" w:rsidP="004836B0">
            <w:pPr>
              <w:ind w:right="7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(3,834)</w:t>
            </w:r>
          </w:p>
        </w:tc>
      </w:tr>
      <w:tr w:rsidR="00363F8F" w14:paraId="061E94F1" w14:textId="77777777" w:rsidTr="004836B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38061DE" w14:textId="77777777" w:rsidR="00363F8F" w:rsidRPr="00871D2B" w:rsidRDefault="00363F8F" w:rsidP="004836B0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กระแสเงินสดสุทธิจากการจำหน่ายเงินลงทุนในบริษัทย่อย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2F375352" w14:textId="77777777" w:rsidR="00363F8F" w:rsidRDefault="00363F8F" w:rsidP="004836B0">
            <w:pPr>
              <w:tabs>
                <w:tab w:val="decimal" w:pos="1242"/>
              </w:tabs>
              <w:ind w:left="72" w:right="9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844A2D" w14:textId="77777777" w:rsidR="00363F8F" w:rsidRDefault="00363F8F" w:rsidP="004836B0">
            <w:pPr>
              <w:ind w:right="7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10,166</w:t>
            </w:r>
          </w:p>
        </w:tc>
      </w:tr>
    </w:tbl>
    <w:p w14:paraId="5C6DD8F5" w14:textId="77777777" w:rsidR="00363F8F" w:rsidRPr="00363F8F" w:rsidRDefault="00363F8F" w:rsidP="00363F8F">
      <w:pPr>
        <w:pStyle w:val="ListParagraph"/>
        <w:tabs>
          <w:tab w:val="left" w:pos="540"/>
        </w:tabs>
        <w:overflowPunct/>
        <w:autoSpaceDE/>
        <w:autoSpaceDN/>
        <w:adjustRightInd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01444BB9" w14:textId="3419A697" w:rsidR="002838CF" w:rsidRDefault="002838CF" w:rsidP="002838CF">
      <w:pPr>
        <w:pStyle w:val="ListParagraph"/>
        <w:tabs>
          <w:tab w:val="left" w:pos="540"/>
        </w:tabs>
        <w:overflowPunct/>
        <w:autoSpaceDE/>
        <w:autoSpaceDN/>
        <w:adjustRightInd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5718B30A" w14:textId="69997736" w:rsidR="002838CF" w:rsidRDefault="002838CF" w:rsidP="002838CF">
      <w:pPr>
        <w:pStyle w:val="ListParagraph"/>
        <w:tabs>
          <w:tab w:val="left" w:pos="540"/>
        </w:tabs>
        <w:overflowPunct/>
        <w:autoSpaceDE/>
        <w:autoSpaceDN/>
        <w:adjustRightInd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3F7F3C6B" w14:textId="0F3D9AA2" w:rsidR="002838CF" w:rsidRDefault="002838CF" w:rsidP="002838CF">
      <w:pPr>
        <w:pStyle w:val="ListParagraph"/>
        <w:tabs>
          <w:tab w:val="left" w:pos="540"/>
        </w:tabs>
        <w:overflowPunct/>
        <w:autoSpaceDE/>
        <w:autoSpaceDN/>
        <w:adjustRightInd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4961F073" w14:textId="4D523D13" w:rsidR="002838CF" w:rsidRDefault="002838CF" w:rsidP="002838CF">
      <w:pPr>
        <w:pStyle w:val="ListParagraph"/>
        <w:tabs>
          <w:tab w:val="left" w:pos="540"/>
        </w:tabs>
        <w:overflowPunct/>
        <w:autoSpaceDE/>
        <w:autoSpaceDN/>
        <w:adjustRightInd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66FDDED0" w14:textId="3459B465" w:rsidR="002838CF" w:rsidRDefault="002838CF" w:rsidP="002838CF">
      <w:pPr>
        <w:pStyle w:val="ListParagraph"/>
        <w:tabs>
          <w:tab w:val="left" w:pos="540"/>
        </w:tabs>
        <w:overflowPunct/>
        <w:autoSpaceDE/>
        <w:autoSpaceDN/>
        <w:adjustRightInd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706A5091" w14:textId="39A1CEA0" w:rsidR="002838CF" w:rsidRDefault="002838CF" w:rsidP="002838CF">
      <w:pPr>
        <w:pStyle w:val="ListParagraph"/>
        <w:tabs>
          <w:tab w:val="left" w:pos="540"/>
        </w:tabs>
        <w:overflowPunct/>
        <w:autoSpaceDE/>
        <w:autoSpaceDN/>
        <w:adjustRightInd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0F80A506" w14:textId="554782F0" w:rsidR="002838CF" w:rsidRDefault="002838CF" w:rsidP="002838CF">
      <w:pPr>
        <w:pStyle w:val="ListParagraph"/>
        <w:tabs>
          <w:tab w:val="left" w:pos="540"/>
        </w:tabs>
        <w:overflowPunct/>
        <w:autoSpaceDE/>
        <w:autoSpaceDN/>
        <w:adjustRightInd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202FA608" w14:textId="77777777" w:rsidR="002838CF" w:rsidRPr="008C5951" w:rsidRDefault="002838CF" w:rsidP="008C5951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  <w:sectPr w:rsidR="002838CF" w:rsidRPr="008C5951" w:rsidSect="005B1162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929" w:bottom="720" w:left="1440" w:header="864" w:footer="432" w:gutter="0"/>
          <w:pgNumType w:start="24"/>
          <w:cols w:space="720"/>
          <w:docGrid w:linePitch="326"/>
        </w:sectPr>
      </w:pPr>
    </w:p>
    <w:p w14:paraId="39A9EBFF" w14:textId="3994E55B" w:rsidR="002838CF" w:rsidRPr="008C5951" w:rsidRDefault="002838CF" w:rsidP="008C5951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4D973841" w14:textId="5BD7CF9B" w:rsidR="00D5121C" w:rsidRDefault="009B2480">
      <w:pPr>
        <w:pStyle w:val="ListParagraph"/>
        <w:numPr>
          <w:ilvl w:val="0"/>
          <w:numId w:val="21"/>
        </w:num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เงินลงทุนในบริษัทร่วม</w:t>
      </w:r>
    </w:p>
    <w:p w14:paraId="3D55FF90" w14:textId="6508179F" w:rsidR="00D5121C" w:rsidRPr="00871D2B" w:rsidRDefault="001C2C26">
      <w:pPr>
        <w:pStyle w:val="ListParagraph"/>
        <w:tabs>
          <w:tab w:val="left" w:pos="709"/>
        </w:tabs>
        <w:spacing w:before="120"/>
        <w:ind w:left="360" w:right="-43"/>
        <w:jc w:val="thaiDistribute"/>
        <w:rPr>
          <w:rFonts w:asciiTheme="majorBidi" w:hAnsiTheme="majorBidi" w:cstheme="majorBidi"/>
          <w:color w:val="000000"/>
          <w:spacing w:val="-6"/>
          <w:sz w:val="28"/>
          <w:cs/>
          <w:lang w:val="en-GB"/>
        </w:rPr>
      </w:pPr>
      <w:r w:rsidRPr="00871D2B">
        <w:rPr>
          <w:rFonts w:asciiTheme="majorBidi" w:hAnsiTheme="majorBidi" w:cstheme="majorBidi" w:hint="cs"/>
          <w:color w:val="000000"/>
          <w:spacing w:val="-6"/>
          <w:sz w:val="28"/>
          <w:lang w:val="en-GB"/>
        </w:rPr>
        <w:t>1</w:t>
      </w:r>
      <w:r w:rsidR="00363F8F">
        <w:rPr>
          <w:rFonts w:asciiTheme="majorBidi" w:hAnsiTheme="majorBidi" w:cstheme="majorBidi"/>
          <w:color w:val="000000"/>
          <w:spacing w:val="-6"/>
          <w:sz w:val="28"/>
        </w:rPr>
        <w:t>5</w:t>
      </w:r>
      <w:r w:rsidRPr="00871D2B">
        <w:rPr>
          <w:rFonts w:asciiTheme="majorBidi" w:hAnsiTheme="majorBidi" w:cstheme="majorBidi" w:hint="cs"/>
          <w:color w:val="000000"/>
          <w:spacing w:val="-6"/>
          <w:sz w:val="28"/>
          <w:lang w:val="en-GB"/>
        </w:rPr>
        <w:t>.1</w:t>
      </w:r>
      <w:r w:rsidRPr="00871D2B">
        <w:rPr>
          <w:rFonts w:asciiTheme="majorBidi" w:hAnsiTheme="majorBidi" w:cstheme="majorBidi"/>
          <w:color w:val="000000"/>
          <w:spacing w:val="-6"/>
          <w:sz w:val="28"/>
          <w:lang w:val="en-GB"/>
        </w:rPr>
        <w:tab/>
      </w:r>
      <w:r w:rsidR="009B2480" w:rsidRPr="00871D2B">
        <w:rPr>
          <w:rFonts w:asciiTheme="majorBidi" w:hAnsiTheme="majorBidi" w:cstheme="majorBidi"/>
          <w:color w:val="000000"/>
          <w:spacing w:val="-6"/>
          <w:sz w:val="28"/>
          <w:cs/>
          <w:lang w:val="en-GB"/>
        </w:rPr>
        <w:t>เงินลงทุนใน</w:t>
      </w:r>
      <w:r w:rsidR="009B2480" w:rsidRPr="00871D2B">
        <w:rPr>
          <w:rFonts w:asciiTheme="majorBidi" w:hAnsiTheme="majorBidi" w:cstheme="majorBidi"/>
          <w:color w:val="000000"/>
          <w:spacing w:val="-10"/>
          <w:sz w:val="28"/>
          <w:cs/>
          <w:lang w:val="en-GB"/>
        </w:rPr>
        <w:t>บริษัท</w:t>
      </w:r>
      <w:r w:rsidR="009B2480" w:rsidRPr="00871D2B">
        <w:rPr>
          <w:rFonts w:asciiTheme="majorBidi" w:hAnsiTheme="majorBidi" w:cstheme="majorBidi"/>
          <w:color w:val="000000"/>
          <w:spacing w:val="-6"/>
          <w:sz w:val="28"/>
          <w:cs/>
          <w:lang w:val="en-GB"/>
        </w:rPr>
        <w:t xml:space="preserve">ร่วม </w:t>
      </w:r>
      <w:r w:rsidR="009B2480" w:rsidRPr="00871D2B">
        <w:rPr>
          <w:rFonts w:asciiTheme="majorBidi" w:hAnsiTheme="majorBidi" w:cstheme="majorBidi"/>
          <w:color w:val="000000"/>
          <w:spacing w:val="-4"/>
          <w:sz w:val="28"/>
          <w:cs/>
          <w:lang w:val="en-GB"/>
        </w:rPr>
        <w:t>ณ</w:t>
      </w:r>
      <w:r w:rsidR="009B2480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="009B2480" w:rsidRPr="00871D2B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วันที่ </w:t>
      </w:r>
      <w:r w:rsidR="009B2480">
        <w:rPr>
          <w:rFonts w:asciiTheme="majorBidi" w:hAnsiTheme="majorBidi" w:cstheme="majorBidi"/>
          <w:color w:val="000000"/>
          <w:spacing w:val="-6"/>
          <w:sz w:val="28"/>
        </w:rPr>
        <w:t xml:space="preserve">30 </w:t>
      </w:r>
      <w:r w:rsidR="009B2480" w:rsidRPr="00871D2B">
        <w:rPr>
          <w:rFonts w:asciiTheme="majorBidi" w:hAnsiTheme="majorBidi" w:cstheme="majorBidi" w:hint="cs"/>
          <w:color w:val="000000"/>
          <w:spacing w:val="-6"/>
          <w:sz w:val="28"/>
          <w:cs/>
          <w:lang w:val="en-GB"/>
        </w:rPr>
        <w:t>มิถุนายน</w:t>
      </w:r>
      <w:r w:rsidR="009B2480" w:rsidRPr="00871D2B">
        <w:rPr>
          <w:rFonts w:asciiTheme="majorBidi" w:hAnsiTheme="majorBidi" w:cstheme="majorBidi"/>
          <w:color w:val="000000"/>
          <w:spacing w:val="-6"/>
          <w:sz w:val="28"/>
          <w:lang w:val="en-GB"/>
        </w:rPr>
        <w:t xml:space="preserve"> </w:t>
      </w:r>
      <w:r w:rsidR="009B2480">
        <w:rPr>
          <w:rFonts w:asciiTheme="majorBidi" w:hAnsiTheme="majorBidi" w:cstheme="majorBidi"/>
          <w:color w:val="000000"/>
          <w:spacing w:val="-6"/>
          <w:sz w:val="28"/>
        </w:rPr>
        <w:t xml:space="preserve">2563 </w:t>
      </w:r>
      <w:r w:rsidR="009B2480" w:rsidRPr="00871D2B">
        <w:rPr>
          <w:rFonts w:asciiTheme="majorBidi" w:hAnsiTheme="majorBidi" w:cstheme="majorBidi"/>
          <w:color w:val="000000"/>
          <w:spacing w:val="-6"/>
          <w:sz w:val="28"/>
          <w:cs/>
          <w:lang w:val="en-GB"/>
        </w:rPr>
        <w:t>มีดังนี้</w:t>
      </w:r>
      <w:r w:rsidR="009B2480" w:rsidRPr="00871D2B">
        <w:rPr>
          <w:rFonts w:asciiTheme="majorBidi" w:hAnsiTheme="majorBidi" w:cstheme="majorBidi" w:hint="cs"/>
          <w:color w:val="000000"/>
          <w:spacing w:val="-6"/>
          <w:sz w:val="28"/>
          <w:cs/>
          <w:lang w:val="en-GB"/>
        </w:rPr>
        <w:t xml:space="preserve"> (งบการเงินเฉพาะกิจการ ณ วันที่</w:t>
      </w:r>
      <w:r w:rsidR="009B2480" w:rsidRPr="00871D2B">
        <w:rPr>
          <w:rFonts w:asciiTheme="majorBidi" w:hAnsiTheme="majorBidi" w:cstheme="majorBidi" w:hint="cs"/>
          <w:color w:val="000000"/>
          <w:spacing w:val="-6"/>
          <w:sz w:val="28"/>
          <w:lang w:val="en-GB"/>
        </w:rPr>
        <w:t xml:space="preserve"> </w:t>
      </w:r>
      <w:r w:rsidR="009B2480">
        <w:rPr>
          <w:rFonts w:asciiTheme="majorBidi" w:hAnsiTheme="majorBidi" w:cstheme="majorBidi"/>
          <w:color w:val="000000"/>
          <w:spacing w:val="-6"/>
          <w:sz w:val="28"/>
        </w:rPr>
        <w:t xml:space="preserve">31 </w:t>
      </w:r>
      <w:r w:rsidR="009B2480" w:rsidRPr="00871D2B">
        <w:rPr>
          <w:rFonts w:asciiTheme="majorBidi" w:hAnsiTheme="majorBidi" w:cstheme="majorBidi" w:hint="cs"/>
          <w:color w:val="000000"/>
          <w:spacing w:val="-6"/>
          <w:sz w:val="28"/>
          <w:cs/>
          <w:lang w:val="en-GB"/>
        </w:rPr>
        <w:t xml:space="preserve">ธันวาคม </w:t>
      </w:r>
      <w:r w:rsidR="009B2480">
        <w:rPr>
          <w:rFonts w:asciiTheme="majorBidi" w:hAnsiTheme="majorBidi" w:cstheme="majorBidi"/>
          <w:color w:val="000000"/>
          <w:spacing w:val="-6"/>
          <w:sz w:val="28"/>
        </w:rPr>
        <w:t xml:space="preserve">2562: </w:t>
      </w:r>
      <w:r w:rsidR="009B2480" w:rsidRPr="00871D2B">
        <w:rPr>
          <w:rFonts w:asciiTheme="majorBidi" w:hAnsiTheme="majorBidi" w:cstheme="majorBidi" w:hint="cs"/>
          <w:color w:val="000000"/>
          <w:spacing w:val="-6"/>
          <w:sz w:val="28"/>
          <w:cs/>
          <w:lang w:val="en-GB"/>
        </w:rPr>
        <w:t>ไม่มี)</w:t>
      </w:r>
    </w:p>
    <w:tbl>
      <w:tblPr>
        <w:tblW w:w="5066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7"/>
        <w:gridCol w:w="1888"/>
        <w:gridCol w:w="1085"/>
        <w:gridCol w:w="92"/>
        <w:gridCol w:w="1261"/>
        <w:gridCol w:w="89"/>
        <w:gridCol w:w="1172"/>
        <w:gridCol w:w="89"/>
        <w:gridCol w:w="21"/>
        <w:gridCol w:w="1240"/>
        <w:gridCol w:w="92"/>
        <w:gridCol w:w="1172"/>
        <w:gridCol w:w="89"/>
        <w:gridCol w:w="630"/>
        <w:gridCol w:w="630"/>
        <w:gridCol w:w="92"/>
        <w:gridCol w:w="36"/>
        <w:gridCol w:w="21"/>
        <w:gridCol w:w="262"/>
        <w:gridCol w:w="485"/>
        <w:gridCol w:w="369"/>
        <w:gridCol w:w="92"/>
        <w:gridCol w:w="1169"/>
        <w:gridCol w:w="92"/>
        <w:gridCol w:w="1068"/>
        <w:gridCol w:w="15"/>
      </w:tblGrid>
      <w:tr w:rsidR="001D00A0" w14:paraId="1FBD75AD" w14:textId="77777777" w:rsidTr="009D3709">
        <w:trPr>
          <w:gridAfter w:val="1"/>
          <w:wAfter w:w="5" w:type="pct"/>
          <w:trHeight w:val="144"/>
        </w:trPr>
        <w:tc>
          <w:tcPr>
            <w:tcW w:w="544" w:type="pct"/>
            <w:vAlign w:val="bottom"/>
          </w:tcPr>
          <w:p w14:paraId="273A0B02" w14:textId="77777777" w:rsidR="0071721E" w:rsidRPr="00CF3730" w:rsidRDefault="0071721E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</w:tcPr>
          <w:p w14:paraId="78C52171" w14:textId="77777777" w:rsidR="0071721E" w:rsidRPr="00CF3730" w:rsidRDefault="0071721E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65" w:type="pct"/>
          </w:tcPr>
          <w:p w14:paraId="3DA0E476" w14:textId="77777777" w:rsidR="0071721E" w:rsidRPr="00871D2B" w:rsidRDefault="0071721E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31" w:type="pct"/>
          </w:tcPr>
          <w:p w14:paraId="48E83D43" w14:textId="77777777" w:rsidR="0071721E" w:rsidRPr="00CF3730" w:rsidRDefault="0071721E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gridSpan w:val="3"/>
            <w:vAlign w:val="bottom"/>
          </w:tcPr>
          <w:p w14:paraId="606958CF" w14:textId="7AB9E738" w:rsidR="0071721E" w:rsidRPr="00CF3730" w:rsidRDefault="0071721E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0" w:type="pct"/>
          </w:tcPr>
          <w:p w14:paraId="097F8201" w14:textId="77777777" w:rsidR="0071721E" w:rsidRPr="00871D2B" w:rsidRDefault="0071721E">
            <w:pPr>
              <w:ind w:left="-117" w:right="9" w:firstLine="108"/>
              <w:jc w:val="right"/>
              <w:rPr>
                <w:rFonts w:asciiTheme="majorBidi" w:hAnsi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" w:type="pct"/>
          </w:tcPr>
          <w:p w14:paraId="0251283B" w14:textId="77777777" w:rsidR="0071721E" w:rsidRPr="00871D2B" w:rsidRDefault="0071721E">
            <w:pPr>
              <w:ind w:left="-117" w:right="9" w:firstLine="108"/>
              <w:jc w:val="right"/>
              <w:rPr>
                <w:rFonts w:asciiTheme="majorBidi" w:hAnsi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4" w:type="pct"/>
            <w:gridSpan w:val="5"/>
          </w:tcPr>
          <w:p w14:paraId="79306B5A" w14:textId="77777777" w:rsidR="0071721E" w:rsidRPr="00871D2B" w:rsidRDefault="0071721E">
            <w:pPr>
              <w:ind w:left="-117" w:right="9" w:firstLine="108"/>
              <w:jc w:val="right"/>
              <w:rPr>
                <w:rFonts w:asciiTheme="majorBidi" w:hAnsi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55" w:type="pct"/>
            <w:gridSpan w:val="3"/>
          </w:tcPr>
          <w:p w14:paraId="7BFD95B2" w14:textId="77777777" w:rsidR="0071721E" w:rsidRPr="00871D2B" w:rsidRDefault="0071721E">
            <w:pPr>
              <w:ind w:left="-117" w:right="9" w:firstLine="108"/>
              <w:jc w:val="right"/>
              <w:rPr>
                <w:rFonts w:asciiTheme="majorBidi" w:hAnsi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" w:type="pct"/>
          </w:tcPr>
          <w:p w14:paraId="0EA3E76C" w14:textId="77777777" w:rsidR="0071721E" w:rsidRPr="00871D2B" w:rsidRDefault="0071721E">
            <w:pPr>
              <w:ind w:left="-117" w:right="9" w:firstLine="108"/>
              <w:jc w:val="right"/>
              <w:rPr>
                <w:rFonts w:asciiTheme="majorBidi" w:hAnsi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8" w:type="pct"/>
          </w:tcPr>
          <w:p w14:paraId="40F85738" w14:textId="77777777" w:rsidR="0071721E" w:rsidRPr="00871D2B" w:rsidRDefault="0071721E">
            <w:pPr>
              <w:ind w:left="-117" w:right="9" w:firstLine="108"/>
              <w:jc w:val="right"/>
              <w:rPr>
                <w:rFonts w:asciiTheme="majorBidi" w:hAnsi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3" w:type="pct"/>
          </w:tcPr>
          <w:p w14:paraId="1A36F1F6" w14:textId="41E9CA07" w:rsidR="0071721E" w:rsidRPr="00871D2B" w:rsidRDefault="0071721E">
            <w:pPr>
              <w:ind w:left="-117" w:right="9" w:firstLine="108"/>
              <w:jc w:val="right"/>
              <w:rPr>
                <w:rFonts w:asciiTheme="majorBidi" w:hAnsi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8" w:type="pct"/>
            <w:gridSpan w:val="5"/>
            <w:vAlign w:val="bottom"/>
          </w:tcPr>
          <w:p w14:paraId="4480E427" w14:textId="14425C71" w:rsidR="0071721E" w:rsidRPr="00CF3730" w:rsidRDefault="0071721E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71D2B">
              <w:rPr>
                <w:rFonts w:asciiTheme="majorBidi" w:hAnsiTheme="majorBidi"/>
                <w:color w:val="000000"/>
                <w:sz w:val="20"/>
                <w:szCs w:val="20"/>
                <w:lang w:val="en-GB"/>
              </w:rPr>
              <w:t>(</w:t>
            </w:r>
            <w:r w:rsidR="00D45B09"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หน่วย:</w:t>
            </w:r>
            <w:r w:rsidRPr="00871D2B">
              <w:rPr>
                <w:rFonts w:asciiTheme="majorBidi" w:hAnsiTheme="majorBidi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พันบาท</w:t>
            </w:r>
            <w:r w:rsidRPr="00871D2B">
              <w:rPr>
                <w:rFonts w:asciiTheme="majorBidi" w:hAnsiTheme="majorBidi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</w:tr>
      <w:tr w:rsidR="009D3709" w14:paraId="29951CC5" w14:textId="77777777" w:rsidTr="009D3709">
        <w:trPr>
          <w:gridAfter w:val="1"/>
          <w:wAfter w:w="5" w:type="pct"/>
          <w:trHeight w:val="144"/>
        </w:trPr>
        <w:tc>
          <w:tcPr>
            <w:tcW w:w="544" w:type="pct"/>
            <w:vAlign w:val="bottom"/>
          </w:tcPr>
          <w:p w14:paraId="42582897" w14:textId="77777777" w:rsidR="009D3709" w:rsidRPr="00CF3730" w:rsidRDefault="009D370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</w:tcPr>
          <w:p w14:paraId="4B1A1247" w14:textId="77777777" w:rsidR="009D3709" w:rsidRPr="00CF3730" w:rsidRDefault="009D3709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65" w:type="pct"/>
            <w:vMerge w:val="restart"/>
          </w:tcPr>
          <w:p w14:paraId="423C1D70" w14:textId="77777777" w:rsidR="009D3709" w:rsidRPr="00CF3730" w:rsidRDefault="009D3709">
            <w:pPr>
              <w:ind w:right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1" w:type="pct"/>
          </w:tcPr>
          <w:p w14:paraId="114F5059" w14:textId="77777777" w:rsidR="009D3709" w:rsidRPr="00871D2B" w:rsidRDefault="009D370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48" w:type="pct"/>
            <w:gridSpan w:val="3"/>
            <w:vAlign w:val="bottom"/>
          </w:tcPr>
          <w:p w14:paraId="17421DE4" w14:textId="10831F2A" w:rsidR="009D3709" w:rsidRPr="00CF3730" w:rsidRDefault="009D370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สัดส่วนความ</w:t>
            </w:r>
          </w:p>
        </w:tc>
        <w:tc>
          <w:tcPr>
            <w:tcW w:w="30" w:type="pct"/>
          </w:tcPr>
          <w:p w14:paraId="6DDA08A1" w14:textId="77777777" w:rsidR="009D3709" w:rsidRPr="00871D2B" w:rsidRDefault="009D3709" w:rsidP="00736AE7">
            <w:pPr>
              <w:ind w:left="-117" w:right="-81"/>
              <w:jc w:val="center"/>
              <w:rPr>
                <w:rFonts w:asciiTheme="majorBidi" w:hAnsi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" w:type="pct"/>
          </w:tcPr>
          <w:p w14:paraId="39C4DA8D" w14:textId="77777777" w:rsidR="009D3709" w:rsidRPr="00871D2B" w:rsidRDefault="009D3709" w:rsidP="0071721E">
            <w:pPr>
              <w:ind w:left="-117" w:right="-81"/>
              <w:jc w:val="center"/>
              <w:rPr>
                <w:rFonts w:asciiTheme="majorBidi" w:hAnsi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2535" w:type="pct"/>
            <w:gridSpan w:val="16"/>
          </w:tcPr>
          <w:p w14:paraId="5E818340" w14:textId="48ED1C6B" w:rsidR="009D3709" w:rsidRPr="00CF3730" w:rsidRDefault="009D3709" w:rsidP="00A35DA9">
            <w:pPr>
              <w:pBdr>
                <w:bottom w:val="single" w:sz="4" w:space="1" w:color="auto"/>
              </w:pBd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1D00A0" w14:paraId="637566F7" w14:textId="77777777" w:rsidTr="009D3709">
        <w:trPr>
          <w:trHeight w:val="144"/>
        </w:trPr>
        <w:tc>
          <w:tcPr>
            <w:tcW w:w="544" w:type="pct"/>
            <w:vAlign w:val="bottom"/>
          </w:tcPr>
          <w:p w14:paraId="587D8855" w14:textId="77777777" w:rsidR="001D00A0" w:rsidRPr="00CF3730" w:rsidRDefault="001D00A0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</w:tcPr>
          <w:p w14:paraId="62E40BC1" w14:textId="77777777" w:rsidR="001D00A0" w:rsidRPr="00CF3730" w:rsidRDefault="001D00A0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65" w:type="pct"/>
            <w:vMerge/>
          </w:tcPr>
          <w:p w14:paraId="61A3D403" w14:textId="77777777" w:rsidR="001D00A0" w:rsidRPr="00CF3730" w:rsidRDefault="001D00A0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1" w:type="pct"/>
          </w:tcPr>
          <w:p w14:paraId="277D9E2A" w14:textId="77777777" w:rsidR="001D00A0" w:rsidRPr="00871D2B" w:rsidRDefault="001D00A0" w:rsidP="00736AE7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48" w:type="pct"/>
            <w:gridSpan w:val="3"/>
            <w:vAlign w:val="bottom"/>
          </w:tcPr>
          <w:p w14:paraId="65095C51" w14:textId="2ACA21C0" w:rsidR="001D00A0" w:rsidRPr="00CF3730" w:rsidRDefault="001D00A0" w:rsidP="002613A5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เป็นเจ้าของ</w:t>
            </w: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ร้อยละ)</w:t>
            </w:r>
          </w:p>
        </w:tc>
        <w:tc>
          <w:tcPr>
            <w:tcW w:w="30" w:type="pct"/>
          </w:tcPr>
          <w:p w14:paraId="26043385" w14:textId="77777777" w:rsidR="001D00A0" w:rsidRPr="00871D2B" w:rsidRDefault="001D00A0" w:rsidP="00736AE7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49" w:type="pct"/>
            <w:gridSpan w:val="4"/>
            <w:vAlign w:val="bottom"/>
          </w:tcPr>
          <w:p w14:paraId="7C7D9CF7" w14:textId="18B9957A" w:rsidR="001D00A0" w:rsidRPr="00871D2B" w:rsidRDefault="001D00A0" w:rsidP="002613A5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ทุนชำระแล้ว</w:t>
            </w:r>
          </w:p>
        </w:tc>
        <w:tc>
          <w:tcPr>
            <w:tcW w:w="30" w:type="pct"/>
          </w:tcPr>
          <w:p w14:paraId="57169CE6" w14:textId="77777777" w:rsidR="001D00A0" w:rsidRPr="00871D2B" w:rsidRDefault="001D00A0" w:rsidP="0071721E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49" w:type="pct"/>
            <w:gridSpan w:val="8"/>
            <w:vAlign w:val="bottom"/>
          </w:tcPr>
          <w:p w14:paraId="5EBD7BBD" w14:textId="3348BF35" w:rsidR="001D00A0" w:rsidRPr="00CF3730" w:rsidRDefault="001D00A0" w:rsidP="0071721E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วิธีราคาทุน</w:t>
            </w:r>
          </w:p>
        </w:tc>
        <w:tc>
          <w:tcPr>
            <w:tcW w:w="31" w:type="pct"/>
          </w:tcPr>
          <w:p w14:paraId="6B124539" w14:textId="77777777" w:rsidR="001D00A0" w:rsidRPr="00CF3730" w:rsidRDefault="001D00A0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  <w:gridSpan w:val="4"/>
          </w:tcPr>
          <w:p w14:paraId="2AE6631F" w14:textId="77777777" w:rsidR="001D00A0" w:rsidRPr="00CF3730" w:rsidRDefault="001D00A0" w:rsidP="002613A5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วิธีส่วนได้เสีย</w:t>
            </w:r>
          </w:p>
        </w:tc>
      </w:tr>
      <w:tr w:rsidR="001D00A0" w14:paraId="7C1E0D91" w14:textId="77777777" w:rsidTr="009D3709">
        <w:trPr>
          <w:trHeight w:val="144"/>
        </w:trPr>
        <w:tc>
          <w:tcPr>
            <w:tcW w:w="544" w:type="pct"/>
            <w:vAlign w:val="bottom"/>
          </w:tcPr>
          <w:p w14:paraId="29FBEF3E" w14:textId="77777777" w:rsidR="001D00A0" w:rsidRPr="00CF3730" w:rsidRDefault="001D00A0" w:rsidP="001D00A0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</w:tcPr>
          <w:p w14:paraId="4115EB60" w14:textId="77777777" w:rsidR="001D00A0" w:rsidRPr="00CF3730" w:rsidRDefault="001D00A0" w:rsidP="001D00A0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</w:tcPr>
          <w:p w14:paraId="00F39127" w14:textId="77777777" w:rsidR="001D00A0" w:rsidRPr="00871D2B" w:rsidRDefault="001D00A0" w:rsidP="001D00A0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ประเทศที่</w:t>
            </w:r>
          </w:p>
        </w:tc>
        <w:tc>
          <w:tcPr>
            <w:tcW w:w="31" w:type="pct"/>
          </w:tcPr>
          <w:p w14:paraId="677FAA22" w14:textId="77777777" w:rsidR="001D00A0" w:rsidRPr="00CF3730" w:rsidRDefault="001D00A0" w:rsidP="001D00A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1B143F64" w14:textId="19297BD0" w:rsidR="001D00A0" w:rsidRPr="00871D2B" w:rsidRDefault="001D00A0" w:rsidP="001D00A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30 </w:t>
            </w: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30" w:type="pct"/>
          </w:tcPr>
          <w:p w14:paraId="72D097F9" w14:textId="77777777" w:rsidR="001D00A0" w:rsidRPr="00CF3730" w:rsidRDefault="001D00A0" w:rsidP="001D00A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vAlign w:val="bottom"/>
          </w:tcPr>
          <w:p w14:paraId="47631D16" w14:textId="4CF1437F" w:rsidR="001D00A0" w:rsidRPr="00871D2B" w:rsidRDefault="001D00A0" w:rsidP="001D00A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31 </w:t>
            </w: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30" w:type="pct"/>
          </w:tcPr>
          <w:p w14:paraId="532E683F" w14:textId="77777777" w:rsidR="001D00A0" w:rsidRPr="00CF3730" w:rsidRDefault="001D00A0" w:rsidP="001D00A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405FAD55" w14:textId="0A394C3D" w:rsidR="001D00A0" w:rsidRPr="00CF3730" w:rsidRDefault="001D00A0" w:rsidP="001D00A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30 </w:t>
            </w: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31" w:type="pct"/>
            <w:vAlign w:val="bottom"/>
          </w:tcPr>
          <w:p w14:paraId="318975A3" w14:textId="77777777" w:rsidR="001D00A0" w:rsidRPr="00871D2B" w:rsidRDefault="001D00A0" w:rsidP="001D00A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394" w:type="pct"/>
            <w:vAlign w:val="bottom"/>
          </w:tcPr>
          <w:p w14:paraId="44071EB2" w14:textId="5C2CF2E0" w:rsidR="001D00A0" w:rsidRPr="00CF3730" w:rsidRDefault="001D00A0" w:rsidP="001D00A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31 </w:t>
            </w: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30" w:type="pct"/>
          </w:tcPr>
          <w:p w14:paraId="78F98972" w14:textId="77777777" w:rsidR="001D00A0" w:rsidRPr="00CF3730" w:rsidRDefault="001D00A0" w:rsidP="001D00A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0172CD4E" w14:textId="198E08EF" w:rsidR="001D00A0" w:rsidRPr="00871D2B" w:rsidRDefault="001D00A0" w:rsidP="001D00A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30 </w:t>
            </w: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31" w:type="pct"/>
          </w:tcPr>
          <w:p w14:paraId="12C65983" w14:textId="77777777" w:rsidR="001D00A0" w:rsidRPr="00CF3730" w:rsidRDefault="001D00A0" w:rsidP="001D00A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gridSpan w:val="5"/>
            <w:vAlign w:val="bottom"/>
          </w:tcPr>
          <w:p w14:paraId="23C3D18F" w14:textId="1E859E13" w:rsidR="001D00A0" w:rsidRPr="00CF3730" w:rsidRDefault="001D00A0" w:rsidP="001D00A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31 </w:t>
            </w: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31" w:type="pct"/>
          </w:tcPr>
          <w:p w14:paraId="29F99729" w14:textId="77777777" w:rsidR="001D00A0" w:rsidRPr="00CF3730" w:rsidRDefault="001D00A0" w:rsidP="001D00A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  <w:vAlign w:val="bottom"/>
          </w:tcPr>
          <w:p w14:paraId="23D85867" w14:textId="1A4A1D36" w:rsidR="001D00A0" w:rsidRPr="00CF3730" w:rsidRDefault="001D00A0" w:rsidP="001D00A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30 </w:t>
            </w: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31" w:type="pct"/>
          </w:tcPr>
          <w:p w14:paraId="2C3AC9B5" w14:textId="6C12AF34" w:rsidR="001D00A0" w:rsidRPr="00CF3730" w:rsidRDefault="001D00A0" w:rsidP="001D00A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gridSpan w:val="2"/>
            <w:vAlign w:val="bottom"/>
          </w:tcPr>
          <w:p w14:paraId="6658EA36" w14:textId="01A91387" w:rsidR="001D00A0" w:rsidRPr="00871D2B" w:rsidRDefault="001D00A0" w:rsidP="001D00A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31 </w:t>
            </w: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1D00A0" w14:paraId="60217E6D" w14:textId="77777777" w:rsidTr="009D3709">
        <w:trPr>
          <w:trHeight w:val="144"/>
        </w:trPr>
        <w:tc>
          <w:tcPr>
            <w:tcW w:w="544" w:type="pct"/>
            <w:vAlign w:val="bottom"/>
          </w:tcPr>
          <w:p w14:paraId="27FB6412" w14:textId="7AA56856" w:rsidR="001D00A0" w:rsidRPr="00CF3730" w:rsidRDefault="001D00A0" w:rsidP="001D00A0">
            <w:pPr>
              <w:pBdr>
                <w:bottom w:val="single" w:sz="4" w:space="1" w:color="auto"/>
              </w:pBdr>
              <w:ind w:right="4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บริษัท</w:t>
            </w:r>
          </w:p>
        </w:tc>
        <w:tc>
          <w:tcPr>
            <w:tcW w:w="635" w:type="pct"/>
          </w:tcPr>
          <w:p w14:paraId="723ACBB2" w14:textId="77777777" w:rsidR="001D00A0" w:rsidRPr="00CF3730" w:rsidRDefault="001D00A0" w:rsidP="001D00A0">
            <w:pPr>
              <w:pBdr>
                <w:bottom w:val="single" w:sz="4" w:space="1" w:color="auto"/>
              </w:pBdr>
              <w:ind w:left="198" w:right="18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365" w:type="pct"/>
          </w:tcPr>
          <w:p w14:paraId="54A55E9A" w14:textId="77777777" w:rsidR="001D00A0" w:rsidRPr="00871D2B" w:rsidRDefault="001D00A0" w:rsidP="001D00A0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กิจการจัดตั้ง</w:t>
            </w:r>
          </w:p>
        </w:tc>
        <w:tc>
          <w:tcPr>
            <w:tcW w:w="31" w:type="pct"/>
          </w:tcPr>
          <w:p w14:paraId="797391B9" w14:textId="77777777" w:rsidR="001D00A0" w:rsidRPr="00CF3730" w:rsidRDefault="001D00A0" w:rsidP="001D00A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672B2C5C" w14:textId="27AED6CF" w:rsidR="001D00A0" w:rsidRPr="00CF3730" w:rsidRDefault="001D00A0" w:rsidP="001D00A0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30" w:type="pct"/>
          </w:tcPr>
          <w:p w14:paraId="7E51AD45" w14:textId="77777777" w:rsidR="001D00A0" w:rsidRPr="00CF3730" w:rsidRDefault="001D00A0" w:rsidP="001D00A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vAlign w:val="bottom"/>
          </w:tcPr>
          <w:p w14:paraId="1E7126D5" w14:textId="216B0AE1" w:rsidR="001D00A0" w:rsidRPr="00CF3730" w:rsidRDefault="001D00A0" w:rsidP="001D00A0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30" w:type="pct"/>
          </w:tcPr>
          <w:p w14:paraId="6C7ACF79" w14:textId="77777777" w:rsidR="001D00A0" w:rsidRPr="00CF3730" w:rsidRDefault="001D00A0" w:rsidP="001D00A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75EB691B" w14:textId="3662198C" w:rsidR="001D00A0" w:rsidRPr="00CF3730" w:rsidRDefault="001D00A0" w:rsidP="001D00A0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31" w:type="pct"/>
          </w:tcPr>
          <w:p w14:paraId="632C25B2" w14:textId="77777777" w:rsidR="001D00A0" w:rsidRPr="00CF3730" w:rsidRDefault="001D00A0" w:rsidP="001D00A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vAlign w:val="bottom"/>
          </w:tcPr>
          <w:p w14:paraId="65050C8C" w14:textId="77AF6072" w:rsidR="001D00A0" w:rsidRPr="00CF3730" w:rsidRDefault="001D00A0" w:rsidP="001D00A0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2</w:t>
            </w:r>
          </w:p>
        </w:tc>
        <w:tc>
          <w:tcPr>
            <w:tcW w:w="30" w:type="pct"/>
          </w:tcPr>
          <w:p w14:paraId="561155DF" w14:textId="77777777" w:rsidR="001D00A0" w:rsidRPr="00CF3730" w:rsidRDefault="001D00A0" w:rsidP="001D00A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2FAF054B" w14:textId="181AC557" w:rsidR="001D00A0" w:rsidRPr="00CF3730" w:rsidRDefault="001D00A0" w:rsidP="001D00A0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31" w:type="pct"/>
          </w:tcPr>
          <w:p w14:paraId="583BD012" w14:textId="77777777" w:rsidR="001D00A0" w:rsidRPr="00CF3730" w:rsidRDefault="001D00A0" w:rsidP="001D00A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gridSpan w:val="5"/>
            <w:vAlign w:val="bottom"/>
          </w:tcPr>
          <w:p w14:paraId="1EB14389" w14:textId="070DFBBF" w:rsidR="001D00A0" w:rsidRPr="00CF3730" w:rsidRDefault="001D00A0" w:rsidP="001D00A0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2</w:t>
            </w:r>
          </w:p>
        </w:tc>
        <w:tc>
          <w:tcPr>
            <w:tcW w:w="31" w:type="pct"/>
          </w:tcPr>
          <w:p w14:paraId="21C91A6A" w14:textId="77777777" w:rsidR="001D00A0" w:rsidRPr="00CF3730" w:rsidRDefault="001D00A0" w:rsidP="001D00A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  <w:vAlign w:val="bottom"/>
          </w:tcPr>
          <w:p w14:paraId="273195E6" w14:textId="284F4F99" w:rsidR="001D00A0" w:rsidRPr="00CF3730" w:rsidRDefault="001D00A0" w:rsidP="001D00A0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1" w:type="pct"/>
          </w:tcPr>
          <w:p w14:paraId="686AC9BD" w14:textId="3DC41A4B" w:rsidR="001D00A0" w:rsidRPr="00CF3730" w:rsidRDefault="001D00A0" w:rsidP="001D00A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gridSpan w:val="2"/>
            <w:vAlign w:val="bottom"/>
          </w:tcPr>
          <w:p w14:paraId="63CA3A0A" w14:textId="4E5EDE36" w:rsidR="001D00A0" w:rsidRPr="00CF3730" w:rsidRDefault="001D00A0" w:rsidP="001D00A0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2</w:t>
            </w:r>
          </w:p>
        </w:tc>
      </w:tr>
      <w:tr w:rsidR="001D00A0" w:rsidRPr="00F02C9A" w14:paraId="5B40EA0D" w14:textId="77777777" w:rsidTr="009D3709">
        <w:trPr>
          <w:trHeight w:val="162"/>
        </w:trPr>
        <w:tc>
          <w:tcPr>
            <w:tcW w:w="544" w:type="pct"/>
          </w:tcPr>
          <w:p w14:paraId="7FFC11E8" w14:textId="77777777" w:rsidR="001D00A0" w:rsidRPr="00F02C9A" w:rsidRDefault="001D00A0" w:rsidP="001D00A0">
            <w:pPr>
              <w:ind w:right="-486"/>
              <w:rPr>
                <w:rFonts w:asciiTheme="majorBidi" w:hAnsiTheme="majorBidi" w:cstheme="majorBidi"/>
                <w:color w:val="000000"/>
                <w:sz w:val="6"/>
                <w:szCs w:val="6"/>
                <w:cs/>
              </w:rPr>
            </w:pPr>
          </w:p>
        </w:tc>
        <w:tc>
          <w:tcPr>
            <w:tcW w:w="635" w:type="pct"/>
          </w:tcPr>
          <w:p w14:paraId="0447EA38" w14:textId="77777777" w:rsidR="001D00A0" w:rsidRPr="00F02C9A" w:rsidRDefault="001D00A0" w:rsidP="001D00A0">
            <w:pPr>
              <w:ind w:right="-68" w:hanging="104"/>
              <w:jc w:val="center"/>
              <w:rPr>
                <w:rFonts w:asciiTheme="majorBidi" w:hAnsiTheme="majorBidi" w:cstheme="majorBidi"/>
                <w:color w:val="000000"/>
                <w:sz w:val="6"/>
                <w:szCs w:val="6"/>
                <w:cs/>
              </w:rPr>
            </w:pPr>
          </w:p>
        </w:tc>
        <w:tc>
          <w:tcPr>
            <w:tcW w:w="365" w:type="pct"/>
          </w:tcPr>
          <w:p w14:paraId="55F1206A" w14:textId="77777777" w:rsidR="001D00A0" w:rsidRPr="00F02C9A" w:rsidRDefault="001D00A0" w:rsidP="001D00A0">
            <w:pPr>
              <w:jc w:val="center"/>
              <w:rPr>
                <w:rFonts w:asciiTheme="majorBidi" w:hAnsiTheme="majorBidi" w:cstheme="majorBidi"/>
                <w:color w:val="000000"/>
                <w:sz w:val="6"/>
                <w:szCs w:val="6"/>
                <w:cs/>
                <w:lang w:val="en-GB"/>
              </w:rPr>
            </w:pPr>
          </w:p>
        </w:tc>
        <w:tc>
          <w:tcPr>
            <w:tcW w:w="31" w:type="pct"/>
          </w:tcPr>
          <w:p w14:paraId="5D78C64F" w14:textId="77777777" w:rsidR="001D00A0" w:rsidRPr="00F02C9A" w:rsidRDefault="001D00A0" w:rsidP="001D00A0">
            <w:pPr>
              <w:tabs>
                <w:tab w:val="decimal" w:pos="351"/>
              </w:tabs>
              <w:ind w:left="-25" w:right="-68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424" w:type="pct"/>
          </w:tcPr>
          <w:p w14:paraId="1E755395" w14:textId="61AA4DD5" w:rsidR="001D00A0" w:rsidRPr="00F02C9A" w:rsidRDefault="001D00A0" w:rsidP="001D00A0">
            <w:pPr>
              <w:tabs>
                <w:tab w:val="decimal" w:pos="351"/>
              </w:tabs>
              <w:ind w:left="-25" w:right="-68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30" w:type="pct"/>
          </w:tcPr>
          <w:p w14:paraId="16144323" w14:textId="77777777" w:rsidR="001D00A0" w:rsidRPr="00F02C9A" w:rsidRDefault="001D00A0" w:rsidP="001D00A0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394" w:type="pct"/>
          </w:tcPr>
          <w:p w14:paraId="22605E8C" w14:textId="77777777" w:rsidR="001D00A0" w:rsidRPr="00F02C9A" w:rsidRDefault="001D00A0" w:rsidP="001D00A0">
            <w:pPr>
              <w:tabs>
                <w:tab w:val="decimal" w:pos="324"/>
              </w:tabs>
              <w:ind w:left="-25" w:right="-68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30" w:type="pct"/>
          </w:tcPr>
          <w:p w14:paraId="58276BAF" w14:textId="77777777" w:rsidR="001D00A0" w:rsidRPr="00F02C9A" w:rsidRDefault="001D00A0" w:rsidP="001D00A0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424" w:type="pct"/>
            <w:gridSpan w:val="2"/>
          </w:tcPr>
          <w:p w14:paraId="6617E99D" w14:textId="3E7636F7" w:rsidR="001D00A0" w:rsidRPr="00F02C9A" w:rsidRDefault="001D00A0" w:rsidP="001D00A0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31" w:type="pct"/>
          </w:tcPr>
          <w:p w14:paraId="3E6A1430" w14:textId="77777777" w:rsidR="001D00A0" w:rsidRPr="00F02C9A" w:rsidRDefault="001D00A0" w:rsidP="001D00A0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394" w:type="pct"/>
          </w:tcPr>
          <w:p w14:paraId="7EE96496" w14:textId="77777777" w:rsidR="001D00A0" w:rsidRPr="00F02C9A" w:rsidRDefault="001D00A0" w:rsidP="001D00A0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30" w:type="pct"/>
          </w:tcPr>
          <w:p w14:paraId="275660FE" w14:textId="77777777" w:rsidR="001D00A0" w:rsidRPr="00F02C9A" w:rsidRDefault="001D00A0" w:rsidP="001D00A0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424" w:type="pct"/>
            <w:gridSpan w:val="2"/>
          </w:tcPr>
          <w:p w14:paraId="06953B59" w14:textId="72183FD9" w:rsidR="001D00A0" w:rsidRPr="00F02C9A" w:rsidRDefault="001D00A0" w:rsidP="001D00A0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31" w:type="pct"/>
          </w:tcPr>
          <w:p w14:paraId="5D630EAB" w14:textId="77777777" w:rsidR="001D00A0" w:rsidRPr="00F02C9A" w:rsidRDefault="001D00A0" w:rsidP="001D00A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394" w:type="pct"/>
            <w:gridSpan w:val="5"/>
          </w:tcPr>
          <w:p w14:paraId="5D130414" w14:textId="77777777" w:rsidR="001D00A0" w:rsidRPr="00F02C9A" w:rsidRDefault="001D00A0" w:rsidP="001D00A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31" w:type="pct"/>
          </w:tcPr>
          <w:p w14:paraId="1C1CCE6E" w14:textId="77777777" w:rsidR="001D00A0" w:rsidRPr="00F02C9A" w:rsidRDefault="001D00A0" w:rsidP="001D00A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393" w:type="pct"/>
          </w:tcPr>
          <w:p w14:paraId="0C612874" w14:textId="77777777" w:rsidR="001D00A0" w:rsidRPr="00F02C9A" w:rsidRDefault="001D00A0" w:rsidP="001D00A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31" w:type="pct"/>
          </w:tcPr>
          <w:p w14:paraId="26128ADE" w14:textId="34506C8D" w:rsidR="001D00A0" w:rsidRPr="00F02C9A" w:rsidRDefault="001D00A0" w:rsidP="001D00A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364" w:type="pct"/>
            <w:gridSpan w:val="2"/>
          </w:tcPr>
          <w:p w14:paraId="30662FB4" w14:textId="77777777" w:rsidR="001D00A0" w:rsidRPr="00F02C9A" w:rsidRDefault="001D00A0" w:rsidP="001D00A0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</w:tr>
      <w:tr w:rsidR="001D00A0" w14:paraId="22322718" w14:textId="77777777" w:rsidTr="009D3709">
        <w:trPr>
          <w:trHeight w:val="144"/>
        </w:trPr>
        <w:tc>
          <w:tcPr>
            <w:tcW w:w="544" w:type="pct"/>
          </w:tcPr>
          <w:p w14:paraId="645FD082" w14:textId="77777777" w:rsidR="001D00A0" w:rsidRDefault="001D00A0" w:rsidP="001D00A0">
            <w:pPr>
              <w:ind w:right="-48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บริษัท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ยูนิเวอร์แซล</w:t>
            </w:r>
            <w:r w:rsidRPr="00871D2B">
              <w:rPr>
                <w:rFonts w:asciiTheme="majorBidi" w:hAnsiTheme="majorBidi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เวสต์</w:t>
            </w:r>
            <w:r w:rsidRPr="00871D2B">
              <w:rPr>
                <w:rFonts w:asciiTheme="majorBidi" w:hAnsiTheme="majorBidi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635" w:type="pct"/>
          </w:tcPr>
          <w:p w14:paraId="4ACEF89F" w14:textId="77777777" w:rsidR="001D00A0" w:rsidRDefault="001D00A0" w:rsidP="001D00A0">
            <w:pPr>
              <w:ind w:left="216" w:right="-68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การบำบัดและกำจัดของเสียที่</w:t>
            </w:r>
          </w:p>
        </w:tc>
        <w:tc>
          <w:tcPr>
            <w:tcW w:w="365" w:type="pct"/>
          </w:tcPr>
          <w:p w14:paraId="0124CD19" w14:textId="77777777" w:rsidR="001D00A0" w:rsidRPr="00871D2B" w:rsidRDefault="001D00A0" w:rsidP="001D00A0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31" w:type="pct"/>
          </w:tcPr>
          <w:p w14:paraId="678DEB08" w14:textId="77777777" w:rsidR="001D00A0" w:rsidRDefault="001D00A0" w:rsidP="001D00A0">
            <w:pPr>
              <w:tabs>
                <w:tab w:val="decimal" w:pos="351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</w:tcPr>
          <w:p w14:paraId="7BDCE9AE" w14:textId="7D5CAE0C" w:rsidR="001D00A0" w:rsidRDefault="001D00A0" w:rsidP="001D00A0">
            <w:pPr>
              <w:tabs>
                <w:tab w:val="decimal" w:pos="351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0" w:type="pct"/>
          </w:tcPr>
          <w:p w14:paraId="64FDC1DA" w14:textId="77777777" w:rsidR="001D00A0" w:rsidRDefault="001D00A0" w:rsidP="001D00A0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7602C77F" w14:textId="77777777" w:rsidR="001D00A0" w:rsidRDefault="001D00A0" w:rsidP="001D00A0">
            <w:pPr>
              <w:tabs>
                <w:tab w:val="decimal" w:pos="324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0" w:type="pct"/>
          </w:tcPr>
          <w:p w14:paraId="6CADABAF" w14:textId="77777777" w:rsidR="001D00A0" w:rsidRDefault="001D00A0" w:rsidP="001D00A0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</w:tcPr>
          <w:p w14:paraId="63AC4447" w14:textId="7B5AFD20" w:rsidR="001D00A0" w:rsidRDefault="001D00A0" w:rsidP="001D00A0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62C43C6B" w14:textId="77777777" w:rsidR="001D00A0" w:rsidRDefault="001D00A0" w:rsidP="001D00A0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4B62929A" w14:textId="77777777" w:rsidR="001D00A0" w:rsidRDefault="001D00A0" w:rsidP="001D00A0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0" w:type="pct"/>
          </w:tcPr>
          <w:p w14:paraId="5159DF16" w14:textId="77777777" w:rsidR="001D00A0" w:rsidRDefault="001D00A0" w:rsidP="001D00A0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</w:tcPr>
          <w:p w14:paraId="1D4ED2E7" w14:textId="37D3BF2C" w:rsidR="001D00A0" w:rsidRDefault="001D00A0" w:rsidP="001D00A0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16BBC555" w14:textId="77777777" w:rsidR="001D00A0" w:rsidRDefault="001D00A0" w:rsidP="001D00A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gridSpan w:val="5"/>
          </w:tcPr>
          <w:p w14:paraId="66045E4B" w14:textId="77777777" w:rsidR="001D00A0" w:rsidRDefault="001D00A0" w:rsidP="001D00A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5605E196" w14:textId="77777777" w:rsidR="001D00A0" w:rsidRDefault="001D00A0" w:rsidP="001D00A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</w:tcPr>
          <w:p w14:paraId="391CEFC2" w14:textId="77777777" w:rsidR="001D00A0" w:rsidRDefault="001D00A0" w:rsidP="001D00A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73FDAF52" w14:textId="0659ABB5" w:rsidR="001D00A0" w:rsidRDefault="001D00A0" w:rsidP="001D00A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gridSpan w:val="2"/>
          </w:tcPr>
          <w:p w14:paraId="663BE0F6" w14:textId="77777777" w:rsidR="001D00A0" w:rsidRDefault="001D00A0" w:rsidP="001D00A0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1D00A0" w14:paraId="05498425" w14:textId="77777777" w:rsidTr="009D3709">
        <w:trPr>
          <w:trHeight w:val="144"/>
        </w:trPr>
        <w:tc>
          <w:tcPr>
            <w:tcW w:w="544" w:type="pct"/>
          </w:tcPr>
          <w:p w14:paraId="79128281" w14:textId="77777777" w:rsidR="001D00A0" w:rsidRPr="00871D2B" w:rsidRDefault="001D00A0" w:rsidP="001D00A0">
            <w:pPr>
              <w:ind w:left="180" w:right="-486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แมเนจเม้นท์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 xml:space="preserve"> </w:t>
            </w: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จำกัด</w:t>
            </w:r>
          </w:p>
        </w:tc>
        <w:tc>
          <w:tcPr>
            <w:tcW w:w="635" w:type="pct"/>
          </w:tcPr>
          <w:p w14:paraId="5625974F" w14:textId="4FB701FD" w:rsidR="001D00A0" w:rsidRDefault="001D00A0" w:rsidP="001D00A0">
            <w:pPr>
              <w:tabs>
                <w:tab w:val="decimal" w:pos="486"/>
              </w:tabs>
              <w:ind w:left="306" w:right="-68" w:hanging="31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เป็นอันตรายรวมถึงการขนย้าย</w:t>
            </w:r>
          </w:p>
        </w:tc>
        <w:tc>
          <w:tcPr>
            <w:tcW w:w="365" w:type="pct"/>
          </w:tcPr>
          <w:p w14:paraId="7B2A82B2" w14:textId="77777777" w:rsidR="001D00A0" w:rsidRPr="00871D2B" w:rsidRDefault="001D00A0" w:rsidP="001D00A0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31" w:type="pct"/>
          </w:tcPr>
          <w:p w14:paraId="734DDE23" w14:textId="77777777" w:rsidR="001D00A0" w:rsidRDefault="001D00A0" w:rsidP="001D00A0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</w:tcPr>
          <w:p w14:paraId="28E4CE11" w14:textId="4A7E88AB" w:rsidR="001D00A0" w:rsidRDefault="001D00A0" w:rsidP="001D00A0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0" w:type="pct"/>
          </w:tcPr>
          <w:p w14:paraId="6CC22F20" w14:textId="77777777" w:rsidR="001D00A0" w:rsidRDefault="001D00A0" w:rsidP="001D00A0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7096CD5E" w14:textId="308A6816" w:rsidR="001D00A0" w:rsidRDefault="001D00A0" w:rsidP="001D00A0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0" w:type="pct"/>
          </w:tcPr>
          <w:p w14:paraId="6958749C" w14:textId="77777777" w:rsidR="001D00A0" w:rsidRDefault="001D00A0" w:rsidP="001D00A0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</w:tcPr>
          <w:p w14:paraId="64517AF8" w14:textId="5DA04A8A" w:rsidR="001D00A0" w:rsidRDefault="001D00A0" w:rsidP="001D00A0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135,000</w:t>
            </w:r>
          </w:p>
        </w:tc>
        <w:tc>
          <w:tcPr>
            <w:tcW w:w="31" w:type="pct"/>
          </w:tcPr>
          <w:p w14:paraId="24E7649F" w14:textId="77777777" w:rsidR="001D00A0" w:rsidRDefault="001D00A0" w:rsidP="001D00A0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2EA921CF" w14:textId="046E89A4" w:rsidR="001D00A0" w:rsidRDefault="001D00A0" w:rsidP="001D00A0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135,000</w:t>
            </w:r>
          </w:p>
        </w:tc>
        <w:tc>
          <w:tcPr>
            <w:tcW w:w="30" w:type="pct"/>
          </w:tcPr>
          <w:p w14:paraId="7398188F" w14:textId="77777777" w:rsidR="001D00A0" w:rsidRDefault="001D00A0" w:rsidP="001D00A0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5C0BEA26" w14:textId="7FD0429A" w:rsidR="001D00A0" w:rsidRDefault="001D00A0" w:rsidP="001D00A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135,000</w:t>
            </w:r>
          </w:p>
        </w:tc>
        <w:tc>
          <w:tcPr>
            <w:tcW w:w="31" w:type="pct"/>
          </w:tcPr>
          <w:p w14:paraId="2FA5C86C" w14:textId="77777777" w:rsidR="001D00A0" w:rsidRDefault="001D00A0" w:rsidP="001D00A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gridSpan w:val="5"/>
          </w:tcPr>
          <w:p w14:paraId="003B6B0D" w14:textId="494E7C9D" w:rsidR="001D00A0" w:rsidRDefault="001D00A0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135,000</w:t>
            </w:r>
          </w:p>
        </w:tc>
        <w:tc>
          <w:tcPr>
            <w:tcW w:w="31" w:type="pct"/>
          </w:tcPr>
          <w:p w14:paraId="77CE0847" w14:textId="77777777" w:rsidR="001D00A0" w:rsidRDefault="001D00A0" w:rsidP="001D00A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  <w:vAlign w:val="bottom"/>
          </w:tcPr>
          <w:p w14:paraId="3655A5CF" w14:textId="05AD7627" w:rsidR="001D00A0" w:rsidRDefault="001D00A0" w:rsidP="001D00A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B116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139,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867</w:t>
            </w:r>
          </w:p>
        </w:tc>
        <w:tc>
          <w:tcPr>
            <w:tcW w:w="31" w:type="pct"/>
          </w:tcPr>
          <w:p w14:paraId="50228B18" w14:textId="2626B760" w:rsidR="001D00A0" w:rsidRDefault="001D00A0" w:rsidP="001D00A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gridSpan w:val="2"/>
            <w:shd w:val="clear" w:color="auto" w:fill="auto"/>
          </w:tcPr>
          <w:p w14:paraId="583F0902" w14:textId="3FBC2304" w:rsidR="001D00A0" w:rsidRPr="00871D2B" w:rsidRDefault="009D3709" w:rsidP="001D00A0">
            <w:pPr>
              <w:ind w:left="-200" w:right="10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  <w:t>139,106</w:t>
            </w:r>
          </w:p>
        </w:tc>
      </w:tr>
      <w:tr w:rsidR="009D3709" w14:paraId="68269BFC" w14:textId="77777777" w:rsidTr="004836B0">
        <w:trPr>
          <w:trHeight w:val="144"/>
        </w:trPr>
        <w:tc>
          <w:tcPr>
            <w:tcW w:w="544" w:type="pct"/>
          </w:tcPr>
          <w:p w14:paraId="705F40ED" w14:textId="18DFFC5C" w:rsidR="009D3709" w:rsidRDefault="009D3709" w:rsidP="009D3709">
            <w:pPr>
              <w:ind w:right="-486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บริษัท</w:t>
            </w:r>
            <w:r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ค้าไม้ วังวิเศษ จำกัด</w:t>
            </w:r>
          </w:p>
        </w:tc>
        <w:tc>
          <w:tcPr>
            <w:tcW w:w="635" w:type="pct"/>
          </w:tcPr>
          <w:p w14:paraId="0C101C7E" w14:textId="77777777" w:rsidR="009D3709" w:rsidRDefault="009D3709" w:rsidP="009D3709">
            <w:pPr>
              <w:ind w:left="216" w:right="-68" w:hanging="104"/>
              <w:jc w:val="both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ประกอบกิจการโรงสีและโรง</w:t>
            </w:r>
          </w:p>
          <w:p w14:paraId="114ABADD" w14:textId="69DADAFD" w:rsidR="009D3709" w:rsidRPr="00871D2B" w:rsidRDefault="009D3709" w:rsidP="009D3709">
            <w:pPr>
              <w:ind w:left="90" w:right="-68" w:firstLine="9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เลื่อย</w:t>
            </w:r>
          </w:p>
        </w:tc>
        <w:tc>
          <w:tcPr>
            <w:tcW w:w="365" w:type="pct"/>
          </w:tcPr>
          <w:p w14:paraId="7AEF6003" w14:textId="77777777" w:rsidR="009D3709" w:rsidRDefault="009D3709" w:rsidP="009D3709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4C4347FA" w14:textId="77777777" w:rsidR="009D3709" w:rsidRPr="00871D2B" w:rsidRDefault="009D3709" w:rsidP="009D3709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31" w:type="pct"/>
          </w:tcPr>
          <w:p w14:paraId="4A507CAC" w14:textId="77777777" w:rsidR="009D3709" w:rsidRDefault="009D3709" w:rsidP="009D3709">
            <w:pPr>
              <w:tabs>
                <w:tab w:val="decimal" w:pos="584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</w:tcPr>
          <w:p w14:paraId="4C2D2972" w14:textId="0D4FD2A3" w:rsidR="009D3709" w:rsidRDefault="009D370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7B9BDC44" w14:textId="77777777" w:rsidR="009D3709" w:rsidRDefault="009D3709" w:rsidP="009D3709">
            <w:pPr>
              <w:tabs>
                <w:tab w:val="decimal" w:pos="626"/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D00A0"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37.5</w:t>
            </w:r>
          </w:p>
        </w:tc>
        <w:tc>
          <w:tcPr>
            <w:tcW w:w="30" w:type="pct"/>
          </w:tcPr>
          <w:p w14:paraId="255E2573" w14:textId="77777777" w:rsidR="009D3709" w:rsidRDefault="009D3709" w:rsidP="009D3709">
            <w:pPr>
              <w:tabs>
                <w:tab w:val="decimal" w:pos="584"/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27CF7349" w14:textId="77777777" w:rsidR="009D3709" w:rsidRDefault="009D370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5C868E6F" w14:textId="77777777" w:rsidR="009D3709" w:rsidRDefault="009D370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D00A0"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" w:type="pct"/>
          </w:tcPr>
          <w:p w14:paraId="6B5252D9" w14:textId="77777777" w:rsidR="009D3709" w:rsidRDefault="009D3709" w:rsidP="009D3709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</w:tcPr>
          <w:p w14:paraId="31132D23" w14:textId="017E74C5" w:rsidR="009D3709" w:rsidRDefault="009D3709" w:rsidP="009D370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47B7785F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eastAsia"/>
                <w:color w:val="000000"/>
                <w:sz w:val="20"/>
                <w:szCs w:val="20"/>
              </w:rPr>
              <w:t>11,375</w:t>
            </w:r>
          </w:p>
        </w:tc>
        <w:tc>
          <w:tcPr>
            <w:tcW w:w="31" w:type="pct"/>
          </w:tcPr>
          <w:p w14:paraId="6491BA7D" w14:textId="77777777" w:rsidR="009D3709" w:rsidRDefault="009D3709" w:rsidP="009D3709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45DA4742" w14:textId="77777777" w:rsidR="009D3709" w:rsidRDefault="009D370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188E87DB" w14:textId="3432E946" w:rsidR="009D3709" w:rsidRPr="001D00A0" w:rsidRDefault="009D370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" w:type="pct"/>
          </w:tcPr>
          <w:p w14:paraId="0744F555" w14:textId="77777777" w:rsidR="009D3709" w:rsidRDefault="009D3709" w:rsidP="009D3709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45AC2F6B" w14:textId="2CF327A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79A3E5D2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eastAsia"/>
                <w:color w:val="000000"/>
                <w:sz w:val="20"/>
                <w:szCs w:val="20"/>
              </w:rPr>
              <w:t>11,375</w:t>
            </w:r>
          </w:p>
        </w:tc>
        <w:tc>
          <w:tcPr>
            <w:tcW w:w="31" w:type="pct"/>
          </w:tcPr>
          <w:p w14:paraId="4579E8FA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gridSpan w:val="5"/>
            <w:vAlign w:val="bottom"/>
          </w:tcPr>
          <w:p w14:paraId="4AA83297" w14:textId="77777777" w:rsidR="009D3709" w:rsidRDefault="009D3709" w:rsidP="004836B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7AA00A81" w14:textId="0EA155A6" w:rsidR="009D3709" w:rsidRPr="009D3709" w:rsidRDefault="004836B0" w:rsidP="004836B0">
            <w:pPr>
              <w:ind w:right="1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</w:t>
            </w:r>
            <w:r w:rsidR="009D3709" w:rsidRPr="009D37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" w:type="pct"/>
          </w:tcPr>
          <w:p w14:paraId="198DA8A0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  <w:vAlign w:val="bottom"/>
          </w:tcPr>
          <w:p w14:paraId="6A9A7A47" w14:textId="77777777" w:rsidR="009D3709" w:rsidRPr="005B1162" w:rsidRDefault="009D3709" w:rsidP="009D3709">
            <w:pPr>
              <w:ind w:left="-200" w:right="10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78900AB0" w14:textId="4351D3E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B1162">
              <w:rPr>
                <w:rFonts w:asciiTheme="majorBidi" w:hAnsiTheme="majorBidi" w:cstheme="majorBidi" w:hint="eastAsia"/>
                <w:color w:val="000000"/>
                <w:sz w:val="20"/>
                <w:szCs w:val="20"/>
              </w:rPr>
              <w:t>11,391</w:t>
            </w:r>
          </w:p>
        </w:tc>
        <w:tc>
          <w:tcPr>
            <w:tcW w:w="31" w:type="pct"/>
          </w:tcPr>
          <w:p w14:paraId="1FB4B435" w14:textId="0EC6B811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gridSpan w:val="2"/>
            <w:shd w:val="clear" w:color="auto" w:fill="auto"/>
          </w:tcPr>
          <w:p w14:paraId="6884B73D" w14:textId="77777777" w:rsidR="009D3709" w:rsidRDefault="009D3709" w:rsidP="004836B0">
            <w:pPr>
              <w:tabs>
                <w:tab w:val="decimal" w:pos="680"/>
                <w:tab w:val="decimal" w:pos="792"/>
                <w:tab w:val="decimal" w:pos="848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202C8CE9" w14:textId="467686C9" w:rsidR="009D3709" w:rsidRPr="009D3709" w:rsidRDefault="009D3709" w:rsidP="004836B0">
            <w:pPr>
              <w:ind w:right="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D37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9D3709" w14:paraId="716A4DF6" w14:textId="77777777" w:rsidTr="009D3709">
        <w:trPr>
          <w:trHeight w:val="144"/>
        </w:trPr>
        <w:tc>
          <w:tcPr>
            <w:tcW w:w="544" w:type="pct"/>
          </w:tcPr>
          <w:p w14:paraId="2C3B0E7B" w14:textId="77777777" w:rsidR="009D3709" w:rsidRDefault="009D3709" w:rsidP="009D3709">
            <w:pPr>
              <w:ind w:right="-486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บริษัท</w:t>
            </w:r>
            <w:r w:rsidRPr="00871D2B">
              <w:rPr>
                <w:rFonts w:asciiTheme="majorBidi" w:hAnsiTheme="majorBidi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ซิสเต็ม</w:t>
            </w:r>
            <w:r w:rsidRPr="00871D2B">
              <w:rPr>
                <w:rFonts w:asciiTheme="majorBidi" w:hAnsiTheme="majorBidi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แอนด์</w:t>
            </w:r>
            <w:r w:rsidRPr="00871D2B">
              <w:rPr>
                <w:rFonts w:asciiTheme="majorBidi" w:hAnsiTheme="majorBidi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635" w:type="pct"/>
            <w:vAlign w:val="bottom"/>
          </w:tcPr>
          <w:p w14:paraId="70A748CA" w14:textId="77777777" w:rsidR="009D3709" w:rsidRDefault="009D3709" w:rsidP="009D3709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ให้บริการและจำหน่ายอุปกรณ์</w:t>
            </w:r>
          </w:p>
        </w:tc>
        <w:tc>
          <w:tcPr>
            <w:tcW w:w="365" w:type="pct"/>
          </w:tcPr>
          <w:p w14:paraId="5CA071DB" w14:textId="77777777" w:rsidR="009D3709" w:rsidRPr="00871D2B" w:rsidRDefault="009D3709" w:rsidP="009D3709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31" w:type="pct"/>
          </w:tcPr>
          <w:p w14:paraId="7ECF449A" w14:textId="77777777" w:rsidR="009D3709" w:rsidRDefault="009D3709" w:rsidP="009D3709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</w:tcPr>
          <w:p w14:paraId="123CBDCC" w14:textId="0CCBBAF0" w:rsidR="009D3709" w:rsidRDefault="009D370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0" w:type="pct"/>
          </w:tcPr>
          <w:p w14:paraId="3F49E96A" w14:textId="77777777" w:rsidR="009D3709" w:rsidRDefault="009D3709" w:rsidP="009D3709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118C6B17" w14:textId="77777777" w:rsidR="009D3709" w:rsidRDefault="009D370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0" w:type="pct"/>
          </w:tcPr>
          <w:p w14:paraId="74FD83EB" w14:textId="77777777" w:rsidR="009D3709" w:rsidRDefault="009D3709" w:rsidP="009D3709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</w:tcPr>
          <w:p w14:paraId="52F51431" w14:textId="50415242" w:rsidR="009D3709" w:rsidRDefault="009D3709" w:rsidP="009D370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1F14768B" w14:textId="77777777" w:rsidR="009D3709" w:rsidRDefault="009D3709" w:rsidP="009D3709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78CE4515" w14:textId="77777777" w:rsidR="009D3709" w:rsidRDefault="009D3709" w:rsidP="009D3709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0" w:type="pct"/>
          </w:tcPr>
          <w:p w14:paraId="231D204F" w14:textId="77777777" w:rsidR="009D3709" w:rsidRDefault="009D3709" w:rsidP="009D3709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</w:tcPr>
          <w:p w14:paraId="6F1464B2" w14:textId="7B84722D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196EDB84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gridSpan w:val="5"/>
          </w:tcPr>
          <w:p w14:paraId="25AC9A79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683A3189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  <w:vAlign w:val="bottom"/>
          </w:tcPr>
          <w:p w14:paraId="4370DAFC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7C67F553" w14:textId="48F6E9B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gridSpan w:val="2"/>
          </w:tcPr>
          <w:p w14:paraId="3B3B6A50" w14:textId="77777777" w:rsidR="009D3709" w:rsidRPr="005B1162" w:rsidRDefault="009D3709" w:rsidP="004836B0">
            <w:pPr>
              <w:tabs>
                <w:tab w:val="decimal" w:pos="803"/>
              </w:tabs>
              <w:ind w:left="-200" w:right="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9D3709" w14:paraId="44E2AE7A" w14:textId="77777777" w:rsidTr="009D3709">
        <w:trPr>
          <w:trHeight w:val="144"/>
        </w:trPr>
        <w:tc>
          <w:tcPr>
            <w:tcW w:w="544" w:type="pct"/>
          </w:tcPr>
          <w:p w14:paraId="163DBA79" w14:textId="77777777" w:rsidR="009D3709" w:rsidRDefault="009D3709" w:rsidP="009D3709">
            <w:pPr>
              <w:ind w:right="-486" w:firstLine="166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ซอฟท์แวร์</w:t>
            </w:r>
            <w:r w:rsidRPr="00871D2B">
              <w:rPr>
                <w:rFonts w:asciiTheme="majorBidi" w:hAnsiTheme="majorBidi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เซอร์วิสเซส</w:t>
            </w:r>
          </w:p>
        </w:tc>
        <w:tc>
          <w:tcPr>
            <w:tcW w:w="635" w:type="pct"/>
            <w:vAlign w:val="bottom"/>
          </w:tcPr>
          <w:p w14:paraId="59278135" w14:textId="7D956842" w:rsidR="009D3709" w:rsidRDefault="009D3709" w:rsidP="009D3709">
            <w:pPr>
              <w:ind w:left="270" w:right="-6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ต่าง ๆ ที่เกี่ยวข้องกับเกมส์วีอาร์</w:t>
            </w:r>
          </w:p>
        </w:tc>
        <w:tc>
          <w:tcPr>
            <w:tcW w:w="365" w:type="pct"/>
          </w:tcPr>
          <w:p w14:paraId="5B94B282" w14:textId="77777777" w:rsidR="009D3709" w:rsidRPr="00871D2B" w:rsidRDefault="009D3709" w:rsidP="009D3709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31" w:type="pct"/>
          </w:tcPr>
          <w:p w14:paraId="245288C3" w14:textId="77777777" w:rsidR="009D3709" w:rsidRDefault="009D3709" w:rsidP="009D3709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</w:tcPr>
          <w:p w14:paraId="72910069" w14:textId="7087C9B8" w:rsidR="009D3709" w:rsidRDefault="009D370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0" w:type="pct"/>
          </w:tcPr>
          <w:p w14:paraId="3FC9BE85" w14:textId="77777777" w:rsidR="009D3709" w:rsidRDefault="009D3709" w:rsidP="009D3709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399ED041" w14:textId="77777777" w:rsidR="009D3709" w:rsidRDefault="009D370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0" w:type="pct"/>
          </w:tcPr>
          <w:p w14:paraId="61CAFACE" w14:textId="77777777" w:rsidR="009D3709" w:rsidRDefault="009D3709" w:rsidP="009D3709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</w:tcPr>
          <w:p w14:paraId="1CA82296" w14:textId="3CBAB553" w:rsidR="009D3709" w:rsidRDefault="009D3709" w:rsidP="009D370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79438737" w14:textId="77777777" w:rsidR="009D3709" w:rsidRDefault="009D3709" w:rsidP="009D3709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72790631" w14:textId="77777777" w:rsidR="009D3709" w:rsidRDefault="009D3709" w:rsidP="009D3709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0" w:type="pct"/>
          </w:tcPr>
          <w:p w14:paraId="0E9DDC7B" w14:textId="77777777" w:rsidR="009D3709" w:rsidRDefault="009D3709" w:rsidP="009D3709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</w:tcPr>
          <w:p w14:paraId="2EA7480F" w14:textId="2F6D4932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00EFC114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gridSpan w:val="5"/>
          </w:tcPr>
          <w:p w14:paraId="73A1026A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484828A9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  <w:vAlign w:val="bottom"/>
          </w:tcPr>
          <w:p w14:paraId="6B70AE17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628443AF" w14:textId="5B8DD6A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gridSpan w:val="2"/>
          </w:tcPr>
          <w:p w14:paraId="0725816C" w14:textId="77777777" w:rsidR="009D3709" w:rsidRPr="005B1162" w:rsidRDefault="009D3709" w:rsidP="004836B0">
            <w:pPr>
              <w:tabs>
                <w:tab w:val="decimal" w:pos="803"/>
              </w:tabs>
              <w:ind w:left="-200" w:right="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9D3709" w14:paraId="0C4943CC" w14:textId="77777777" w:rsidTr="009D3709">
        <w:trPr>
          <w:trHeight w:val="144"/>
        </w:trPr>
        <w:tc>
          <w:tcPr>
            <w:tcW w:w="544" w:type="pct"/>
          </w:tcPr>
          <w:p w14:paraId="56ED4DEB" w14:textId="162B630B" w:rsidR="009D3709" w:rsidRDefault="009D3709" w:rsidP="009D3709">
            <w:pPr>
              <w:ind w:right="-486" w:firstLine="166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จำกัด</w:t>
            </w:r>
          </w:p>
        </w:tc>
        <w:tc>
          <w:tcPr>
            <w:tcW w:w="635" w:type="pct"/>
            <w:vAlign w:val="bottom"/>
          </w:tcPr>
          <w:p w14:paraId="68D31B84" w14:textId="77777777" w:rsidR="009D3709" w:rsidRDefault="009D3709" w:rsidP="009D3709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65" w:type="pct"/>
          </w:tcPr>
          <w:p w14:paraId="1FE4FC05" w14:textId="77777777" w:rsidR="009D3709" w:rsidRPr="00871D2B" w:rsidRDefault="009D3709" w:rsidP="009D3709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31" w:type="pct"/>
          </w:tcPr>
          <w:p w14:paraId="21C94879" w14:textId="77777777" w:rsidR="009D3709" w:rsidRDefault="009D3709" w:rsidP="009D3709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</w:tcPr>
          <w:p w14:paraId="0A9DB506" w14:textId="0D55707E" w:rsidR="009D3709" w:rsidRDefault="009D370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0" w:type="pct"/>
          </w:tcPr>
          <w:p w14:paraId="5F367062" w14:textId="77777777" w:rsidR="009D3709" w:rsidRDefault="009D3709" w:rsidP="009D3709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0F8BB713" w14:textId="164190FB" w:rsidR="009D3709" w:rsidRDefault="009D370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0" w:type="pct"/>
          </w:tcPr>
          <w:p w14:paraId="23765BEC" w14:textId="77777777" w:rsidR="009D3709" w:rsidRDefault="009D3709" w:rsidP="009D3709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</w:tcPr>
          <w:p w14:paraId="2561E2DD" w14:textId="43049FE1" w:rsidR="009D3709" w:rsidRDefault="009D3709" w:rsidP="009D370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31" w:type="pct"/>
          </w:tcPr>
          <w:p w14:paraId="37490D7B" w14:textId="77777777" w:rsidR="009D3709" w:rsidRDefault="009D3709" w:rsidP="009D3709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27FAE875" w14:textId="08802934" w:rsidR="009D3709" w:rsidRDefault="009D3709" w:rsidP="009D370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30" w:type="pct"/>
          </w:tcPr>
          <w:p w14:paraId="40C2EA6D" w14:textId="77777777" w:rsidR="009D3709" w:rsidRDefault="009D3709" w:rsidP="009D3709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2167C2C8" w14:textId="592021F0" w:rsidR="009D3709" w:rsidRDefault="009D3709" w:rsidP="004836B0">
            <w:pPr>
              <w:pBdr>
                <w:bottom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31" w:type="pct"/>
          </w:tcPr>
          <w:p w14:paraId="02D628C0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gridSpan w:val="5"/>
          </w:tcPr>
          <w:p w14:paraId="5FC415BA" w14:textId="6A02B3AF" w:rsidR="009D3709" w:rsidRDefault="009D3709" w:rsidP="004836B0">
            <w:pPr>
              <w:pBdr>
                <w:bottom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31" w:type="pct"/>
          </w:tcPr>
          <w:p w14:paraId="7EEBC652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  <w:vAlign w:val="bottom"/>
          </w:tcPr>
          <w:p w14:paraId="3C7B045A" w14:textId="353B2427" w:rsidR="009D3709" w:rsidRDefault="009D3709" w:rsidP="004836B0">
            <w:pPr>
              <w:pBdr>
                <w:bottom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B116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" w:type="pct"/>
          </w:tcPr>
          <w:p w14:paraId="24A829A8" w14:textId="5CD397FF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gridSpan w:val="2"/>
            <w:shd w:val="clear" w:color="auto" w:fill="auto"/>
          </w:tcPr>
          <w:p w14:paraId="1E4D086F" w14:textId="0F1B7AEB" w:rsidR="009D3709" w:rsidRPr="005B1162" w:rsidRDefault="009D3709" w:rsidP="004836B0">
            <w:pPr>
              <w:pBdr>
                <w:bottom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9D3709" w14:paraId="0B383A73" w14:textId="77777777" w:rsidTr="009D3709">
        <w:trPr>
          <w:trHeight w:val="144"/>
        </w:trPr>
        <w:tc>
          <w:tcPr>
            <w:tcW w:w="544" w:type="pct"/>
          </w:tcPr>
          <w:p w14:paraId="2476E3D5" w14:textId="6020EEA1" w:rsidR="009D3709" w:rsidRDefault="009D3709" w:rsidP="009D3709">
            <w:pPr>
              <w:ind w:right="-486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635" w:type="pct"/>
            <w:vAlign w:val="bottom"/>
          </w:tcPr>
          <w:p w14:paraId="000F1F60" w14:textId="77777777" w:rsidR="009D3709" w:rsidRDefault="009D3709" w:rsidP="009D3709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65" w:type="pct"/>
          </w:tcPr>
          <w:p w14:paraId="5F3353CE" w14:textId="77777777" w:rsidR="009D3709" w:rsidRPr="00871D2B" w:rsidRDefault="009D3709" w:rsidP="009D3709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31" w:type="pct"/>
          </w:tcPr>
          <w:p w14:paraId="658FF56C" w14:textId="77777777" w:rsidR="009D3709" w:rsidRDefault="009D3709" w:rsidP="009D3709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</w:tcPr>
          <w:p w14:paraId="4F22ECF0" w14:textId="41EE145C" w:rsidR="009D3709" w:rsidRDefault="009D370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0" w:type="pct"/>
          </w:tcPr>
          <w:p w14:paraId="09E89845" w14:textId="77777777" w:rsidR="009D3709" w:rsidRDefault="009D3709" w:rsidP="009D3709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3B2643D1" w14:textId="77777777" w:rsidR="009D3709" w:rsidRDefault="009D370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0" w:type="pct"/>
          </w:tcPr>
          <w:p w14:paraId="3F8EC25D" w14:textId="77777777" w:rsidR="009D3709" w:rsidRDefault="009D3709" w:rsidP="009D3709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</w:tcPr>
          <w:p w14:paraId="46047DF8" w14:textId="0EB136C4" w:rsidR="009D3709" w:rsidRDefault="009D3709" w:rsidP="009D370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35617327" w14:textId="77777777" w:rsidR="009D3709" w:rsidRDefault="009D3709" w:rsidP="009D3709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2FEC6FAB" w14:textId="77777777" w:rsidR="009D3709" w:rsidRDefault="009D3709" w:rsidP="009D3709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0" w:type="pct"/>
          </w:tcPr>
          <w:p w14:paraId="1D5B3FEF" w14:textId="77777777" w:rsidR="009D3709" w:rsidRDefault="009D3709" w:rsidP="009D3709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768B73C2" w14:textId="10A82334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149,875</w:t>
            </w:r>
          </w:p>
        </w:tc>
        <w:tc>
          <w:tcPr>
            <w:tcW w:w="31" w:type="pct"/>
          </w:tcPr>
          <w:p w14:paraId="4E21B74F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gridSpan w:val="5"/>
          </w:tcPr>
          <w:p w14:paraId="27E6C7E0" w14:textId="14CE8C1F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138,500</w:t>
            </w:r>
          </w:p>
        </w:tc>
        <w:tc>
          <w:tcPr>
            <w:tcW w:w="31" w:type="pct"/>
          </w:tcPr>
          <w:p w14:paraId="2756B382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  <w:vAlign w:val="bottom"/>
          </w:tcPr>
          <w:p w14:paraId="2787D55D" w14:textId="38E6C0D6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151,258</w:t>
            </w:r>
          </w:p>
        </w:tc>
        <w:tc>
          <w:tcPr>
            <w:tcW w:w="31" w:type="pct"/>
          </w:tcPr>
          <w:p w14:paraId="5EE4DC73" w14:textId="5662CE0E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gridSpan w:val="2"/>
            <w:shd w:val="clear" w:color="auto" w:fill="auto"/>
          </w:tcPr>
          <w:p w14:paraId="0CEA151A" w14:textId="0E4203D7" w:rsidR="009D3709" w:rsidRPr="005B1162" w:rsidRDefault="00AC780F" w:rsidP="004836B0">
            <w:pPr>
              <w:tabs>
                <w:tab w:val="decimal" w:pos="680"/>
                <w:tab w:val="decimal" w:pos="792"/>
                <w:tab w:val="decimal" w:pos="848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139,106</w:t>
            </w:r>
          </w:p>
        </w:tc>
      </w:tr>
      <w:tr w:rsidR="009D3709" w14:paraId="088495BA" w14:textId="77777777" w:rsidTr="009D3709">
        <w:trPr>
          <w:trHeight w:val="144"/>
        </w:trPr>
        <w:tc>
          <w:tcPr>
            <w:tcW w:w="544" w:type="pct"/>
          </w:tcPr>
          <w:p w14:paraId="71BAA8CC" w14:textId="77777777" w:rsidR="009D3709" w:rsidRDefault="009D3709" w:rsidP="009D3709">
            <w:pPr>
              <w:ind w:right="-486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u w:val="single"/>
                <w:cs/>
                <w:lang w:val="en-GB"/>
              </w:rPr>
              <w:t>หัก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 xml:space="preserve">: </w:t>
            </w: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635" w:type="pct"/>
            <w:vAlign w:val="bottom"/>
          </w:tcPr>
          <w:p w14:paraId="20EA8316" w14:textId="77777777" w:rsidR="009D3709" w:rsidRDefault="009D3709" w:rsidP="009D3709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65" w:type="pct"/>
          </w:tcPr>
          <w:p w14:paraId="5FB3A8E6" w14:textId="77777777" w:rsidR="009D3709" w:rsidRDefault="009D3709" w:rsidP="009D3709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1" w:type="pct"/>
          </w:tcPr>
          <w:p w14:paraId="1586C4D1" w14:textId="77777777" w:rsidR="009D3709" w:rsidRPr="00871D2B" w:rsidRDefault="009D3709" w:rsidP="009D3709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424" w:type="pct"/>
          </w:tcPr>
          <w:p w14:paraId="0A636B74" w14:textId="5EC70E91" w:rsidR="009D3709" w:rsidRPr="001D00A0" w:rsidRDefault="009D370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0" w:type="pct"/>
          </w:tcPr>
          <w:p w14:paraId="231E0A33" w14:textId="77777777" w:rsidR="009D3709" w:rsidRDefault="009D3709" w:rsidP="009D3709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5279FDD3" w14:textId="77777777" w:rsidR="009D3709" w:rsidRPr="001D00A0" w:rsidRDefault="009D3709" w:rsidP="009D370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0" w:type="pct"/>
          </w:tcPr>
          <w:p w14:paraId="760959AF" w14:textId="77777777" w:rsidR="009D3709" w:rsidRDefault="009D3709" w:rsidP="009D3709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</w:tcPr>
          <w:p w14:paraId="2D0B6371" w14:textId="62C3365C" w:rsidR="009D3709" w:rsidRDefault="009D3709" w:rsidP="009D370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28F2AD16" w14:textId="77777777" w:rsidR="009D3709" w:rsidRDefault="009D3709" w:rsidP="009D3709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2D982C77" w14:textId="77777777" w:rsidR="009D3709" w:rsidRPr="00871D2B" w:rsidRDefault="009D3709" w:rsidP="009D3709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0" w:type="pct"/>
          </w:tcPr>
          <w:p w14:paraId="1CC22C44" w14:textId="77777777" w:rsidR="009D3709" w:rsidRPr="00871D2B" w:rsidRDefault="009D3709" w:rsidP="009D3709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00E6DFF7" w14:textId="50B07696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D00A0"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3,500</w:t>
            </w:r>
            <w:r w:rsidRPr="001D00A0"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)</w:t>
            </w:r>
          </w:p>
        </w:tc>
        <w:tc>
          <w:tcPr>
            <w:tcW w:w="31" w:type="pct"/>
          </w:tcPr>
          <w:p w14:paraId="64F505F9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gridSpan w:val="5"/>
          </w:tcPr>
          <w:p w14:paraId="0B8CC932" w14:textId="7840FB88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(3,500)</w:t>
            </w:r>
          </w:p>
        </w:tc>
        <w:tc>
          <w:tcPr>
            <w:tcW w:w="31" w:type="pct"/>
          </w:tcPr>
          <w:p w14:paraId="2FBDA25D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  <w:vAlign w:val="bottom"/>
          </w:tcPr>
          <w:p w14:paraId="2A43F1CF" w14:textId="0780B553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B116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" w:type="pct"/>
          </w:tcPr>
          <w:p w14:paraId="342AB856" w14:textId="2111284E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gridSpan w:val="2"/>
            <w:shd w:val="clear" w:color="auto" w:fill="auto"/>
          </w:tcPr>
          <w:p w14:paraId="65EE7828" w14:textId="66327FF2" w:rsidR="009D3709" w:rsidRPr="005B1162" w:rsidRDefault="009D3709" w:rsidP="004836B0">
            <w:pPr>
              <w:tabs>
                <w:tab w:val="decimal" w:pos="680"/>
                <w:tab w:val="decimal" w:pos="792"/>
                <w:tab w:val="decimal" w:pos="848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9D3709" w14:paraId="6C1C9042" w14:textId="77777777" w:rsidTr="009D3709">
        <w:trPr>
          <w:trHeight w:val="144"/>
        </w:trPr>
        <w:tc>
          <w:tcPr>
            <w:tcW w:w="544" w:type="pct"/>
          </w:tcPr>
          <w:p w14:paraId="6170ADAD" w14:textId="4F58253E" w:rsidR="009D3709" w:rsidRDefault="009D3709" w:rsidP="009D3709">
            <w:pPr>
              <w:tabs>
                <w:tab w:val="left" w:pos="1710"/>
              </w:tabs>
              <w:ind w:right="-48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เงินลงทุนในบริษัทร่วม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871D2B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635" w:type="pct"/>
          </w:tcPr>
          <w:p w14:paraId="3AC3AD06" w14:textId="77777777" w:rsidR="009D3709" w:rsidRDefault="009D3709" w:rsidP="009D3709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65" w:type="pct"/>
            <w:vAlign w:val="bottom"/>
          </w:tcPr>
          <w:p w14:paraId="7FD19D96" w14:textId="77777777" w:rsidR="009D3709" w:rsidRPr="00871D2B" w:rsidRDefault="009D3709" w:rsidP="009D3709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31" w:type="pct"/>
          </w:tcPr>
          <w:p w14:paraId="277B1224" w14:textId="77777777" w:rsidR="009D3709" w:rsidRDefault="009D3709" w:rsidP="009D3709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27977E9A" w14:textId="6E394E3B" w:rsidR="009D3709" w:rsidRDefault="009D370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0" w:type="pct"/>
            <w:vAlign w:val="bottom"/>
          </w:tcPr>
          <w:p w14:paraId="79E09E34" w14:textId="77777777" w:rsidR="009D3709" w:rsidRDefault="009D3709" w:rsidP="009D3709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vAlign w:val="bottom"/>
          </w:tcPr>
          <w:p w14:paraId="39221CF0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0" w:type="pct"/>
          </w:tcPr>
          <w:p w14:paraId="45EF19D6" w14:textId="77777777" w:rsidR="009D3709" w:rsidRDefault="009D3709" w:rsidP="009D3709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6CBCFA54" w14:textId="5FC28EDA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  <w:vAlign w:val="bottom"/>
          </w:tcPr>
          <w:p w14:paraId="28DC4BDF" w14:textId="77777777" w:rsidR="009D3709" w:rsidRDefault="009D3709" w:rsidP="009D3709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775FFA2C" w14:textId="77777777" w:rsidR="009D3709" w:rsidRPr="00610CDF" w:rsidRDefault="009D3709" w:rsidP="009D3709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" w:type="pct"/>
          </w:tcPr>
          <w:p w14:paraId="1B9A5179" w14:textId="77777777" w:rsidR="009D3709" w:rsidRPr="00610CDF" w:rsidRDefault="009D3709" w:rsidP="009D3709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26577E75" w14:textId="6028E306" w:rsidR="009D3709" w:rsidRPr="009D3709" w:rsidRDefault="009D3709" w:rsidP="00D45B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D3709">
              <w:rPr>
                <w:rFonts w:asciiTheme="majorBidi" w:hAnsiTheme="majorBidi" w:cstheme="majorBidi" w:hint="eastAsia"/>
                <w:b/>
                <w:bCs/>
                <w:color w:val="000000"/>
                <w:sz w:val="20"/>
                <w:szCs w:val="20"/>
              </w:rPr>
              <w:t>146,375</w:t>
            </w:r>
          </w:p>
        </w:tc>
        <w:tc>
          <w:tcPr>
            <w:tcW w:w="31" w:type="pct"/>
          </w:tcPr>
          <w:p w14:paraId="54BBCBF8" w14:textId="77777777" w:rsidR="009D3709" w:rsidRP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gridSpan w:val="5"/>
            <w:vAlign w:val="bottom"/>
          </w:tcPr>
          <w:p w14:paraId="67E6F7D0" w14:textId="398E3D49" w:rsidR="009D3709" w:rsidRPr="009D3709" w:rsidRDefault="009D3709" w:rsidP="009D3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D37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135,000</w:t>
            </w:r>
          </w:p>
        </w:tc>
        <w:tc>
          <w:tcPr>
            <w:tcW w:w="31" w:type="pct"/>
          </w:tcPr>
          <w:p w14:paraId="47CF6753" w14:textId="77777777" w:rsidR="009D3709" w:rsidRP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  <w:vAlign w:val="bottom"/>
          </w:tcPr>
          <w:p w14:paraId="20725A71" w14:textId="6FB8F3FC" w:rsidR="009D3709" w:rsidRPr="009D3709" w:rsidRDefault="009D3709" w:rsidP="009D3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D3709">
              <w:rPr>
                <w:rFonts w:asciiTheme="majorBidi" w:hAnsiTheme="majorBidi" w:cstheme="majorBidi" w:hint="eastAsia"/>
                <w:b/>
                <w:bCs/>
                <w:color w:val="000000"/>
                <w:sz w:val="20"/>
                <w:szCs w:val="20"/>
              </w:rPr>
              <w:t>15</w:t>
            </w:r>
            <w:r w:rsidRPr="009D370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1,258</w:t>
            </w:r>
          </w:p>
        </w:tc>
        <w:tc>
          <w:tcPr>
            <w:tcW w:w="31" w:type="pct"/>
          </w:tcPr>
          <w:p w14:paraId="059B1D2F" w14:textId="0BA051E4" w:rsidR="009D3709" w:rsidRPr="00610CDF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gridSpan w:val="2"/>
            <w:shd w:val="clear" w:color="auto" w:fill="auto"/>
          </w:tcPr>
          <w:p w14:paraId="2ABB3CE9" w14:textId="46907B8B" w:rsidR="009D3709" w:rsidRPr="005B1162" w:rsidRDefault="009D3709" w:rsidP="009D3709">
            <w:pPr>
              <w:pBdr>
                <w:top w:val="single" w:sz="4" w:space="1" w:color="auto"/>
                <w:bottom w:val="double" w:sz="4" w:space="1" w:color="auto"/>
              </w:pBdr>
              <w:ind w:left="-200" w:right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139,106</w:t>
            </w:r>
          </w:p>
        </w:tc>
      </w:tr>
    </w:tbl>
    <w:p w14:paraId="1ED7171C" w14:textId="5F014FCE" w:rsidR="00D5121C" w:rsidRDefault="00D5121C">
      <w:pPr>
        <w:pStyle w:val="ListParagraph"/>
        <w:tabs>
          <w:tab w:val="left" w:pos="540"/>
        </w:tabs>
        <w:ind w:left="360" w:right="40"/>
        <w:rPr>
          <w:rFonts w:hint="eastAsia"/>
          <w:b/>
          <w:bCs/>
          <w:color w:val="000000"/>
          <w:szCs w:val="24"/>
        </w:rPr>
      </w:pPr>
    </w:p>
    <w:p w14:paraId="505F75F1" w14:textId="793C6BCC" w:rsidR="002838CF" w:rsidRDefault="002838CF">
      <w:pPr>
        <w:pStyle w:val="ListParagraph"/>
        <w:tabs>
          <w:tab w:val="left" w:pos="540"/>
        </w:tabs>
        <w:ind w:left="360" w:right="40"/>
        <w:rPr>
          <w:rFonts w:hint="eastAsia"/>
          <w:b/>
          <w:bCs/>
          <w:color w:val="000000"/>
          <w:szCs w:val="24"/>
        </w:rPr>
      </w:pPr>
    </w:p>
    <w:p w14:paraId="1E007BBB" w14:textId="139769E9" w:rsidR="002838CF" w:rsidRDefault="002838CF">
      <w:pPr>
        <w:pStyle w:val="ListParagraph"/>
        <w:tabs>
          <w:tab w:val="left" w:pos="540"/>
        </w:tabs>
        <w:ind w:left="360" w:right="40"/>
        <w:rPr>
          <w:rFonts w:hint="eastAsia"/>
          <w:b/>
          <w:bCs/>
          <w:color w:val="000000"/>
          <w:szCs w:val="24"/>
        </w:rPr>
      </w:pPr>
    </w:p>
    <w:p w14:paraId="32C6D33B" w14:textId="10A25222" w:rsidR="002838CF" w:rsidRDefault="002838CF">
      <w:pPr>
        <w:pStyle w:val="ListParagraph"/>
        <w:tabs>
          <w:tab w:val="left" w:pos="540"/>
        </w:tabs>
        <w:ind w:left="360" w:right="40"/>
        <w:rPr>
          <w:rFonts w:hint="eastAsia"/>
          <w:b/>
          <w:bCs/>
          <w:color w:val="000000"/>
          <w:szCs w:val="24"/>
        </w:rPr>
      </w:pPr>
    </w:p>
    <w:p w14:paraId="3E3591B5" w14:textId="28239ECD" w:rsidR="002838CF" w:rsidRDefault="002838CF">
      <w:pPr>
        <w:pStyle w:val="ListParagraph"/>
        <w:tabs>
          <w:tab w:val="left" w:pos="540"/>
        </w:tabs>
        <w:ind w:left="360" w:right="40"/>
        <w:rPr>
          <w:rFonts w:hint="eastAsia"/>
          <w:b/>
          <w:bCs/>
          <w:color w:val="000000"/>
          <w:szCs w:val="24"/>
        </w:rPr>
      </w:pPr>
    </w:p>
    <w:p w14:paraId="798FF456" w14:textId="229D8D97" w:rsidR="002838CF" w:rsidRDefault="002838CF">
      <w:pPr>
        <w:pStyle w:val="ListParagraph"/>
        <w:tabs>
          <w:tab w:val="left" w:pos="540"/>
        </w:tabs>
        <w:ind w:left="360" w:right="40"/>
        <w:rPr>
          <w:rFonts w:hint="eastAsia"/>
          <w:b/>
          <w:bCs/>
          <w:color w:val="000000"/>
          <w:szCs w:val="24"/>
        </w:rPr>
      </w:pPr>
    </w:p>
    <w:p w14:paraId="114DA78F" w14:textId="6B21DA49" w:rsidR="002838CF" w:rsidRDefault="002838CF">
      <w:pPr>
        <w:pStyle w:val="ListParagraph"/>
        <w:tabs>
          <w:tab w:val="left" w:pos="540"/>
        </w:tabs>
        <w:ind w:left="360" w:right="40"/>
        <w:rPr>
          <w:rFonts w:hint="eastAsia"/>
          <w:b/>
          <w:bCs/>
          <w:color w:val="000000"/>
          <w:szCs w:val="24"/>
        </w:rPr>
      </w:pPr>
    </w:p>
    <w:p w14:paraId="1EFCE02F" w14:textId="77777777" w:rsidR="004836B0" w:rsidRDefault="004836B0" w:rsidP="002838CF">
      <w:pPr>
        <w:tabs>
          <w:tab w:val="left" w:pos="709"/>
        </w:tabs>
        <w:spacing w:before="120"/>
        <w:ind w:right="-43"/>
        <w:jc w:val="thaiDistribute"/>
        <w:rPr>
          <w:rFonts w:asciiTheme="majorBidi" w:hAnsiTheme="majorBidi"/>
          <w:sz w:val="28"/>
          <w:lang w:val="en-GB"/>
        </w:rPr>
      </w:pPr>
    </w:p>
    <w:p w14:paraId="06C3E982" w14:textId="77777777" w:rsidR="004836B0" w:rsidRDefault="004836B0" w:rsidP="002838CF">
      <w:pPr>
        <w:tabs>
          <w:tab w:val="left" w:pos="709"/>
        </w:tabs>
        <w:spacing w:before="120"/>
        <w:ind w:right="-43"/>
        <w:jc w:val="thaiDistribute"/>
        <w:rPr>
          <w:rFonts w:asciiTheme="majorBidi" w:hAnsiTheme="majorBidi"/>
          <w:sz w:val="28"/>
          <w:lang w:val="en-GB"/>
        </w:rPr>
      </w:pPr>
    </w:p>
    <w:tbl>
      <w:tblPr>
        <w:tblW w:w="4887" w:type="pct"/>
        <w:tblInd w:w="7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4"/>
        <w:gridCol w:w="2699"/>
        <w:gridCol w:w="1084"/>
        <w:gridCol w:w="92"/>
        <w:gridCol w:w="1262"/>
        <w:gridCol w:w="89"/>
        <w:gridCol w:w="1173"/>
        <w:gridCol w:w="89"/>
        <w:gridCol w:w="20"/>
        <w:gridCol w:w="1242"/>
        <w:gridCol w:w="92"/>
        <w:gridCol w:w="1173"/>
        <w:gridCol w:w="89"/>
        <w:gridCol w:w="628"/>
        <w:gridCol w:w="634"/>
        <w:gridCol w:w="92"/>
        <w:gridCol w:w="34"/>
        <w:gridCol w:w="20"/>
        <w:gridCol w:w="26"/>
        <w:gridCol w:w="1076"/>
        <w:gridCol w:w="14"/>
      </w:tblGrid>
      <w:tr w:rsidR="001702C0" w14:paraId="5A950DB6" w14:textId="77777777" w:rsidTr="001702C0">
        <w:trPr>
          <w:gridAfter w:val="1"/>
          <w:wAfter w:w="5" w:type="pct"/>
          <w:trHeight w:val="144"/>
        </w:trPr>
        <w:tc>
          <w:tcPr>
            <w:tcW w:w="946" w:type="pct"/>
            <w:vAlign w:val="bottom"/>
          </w:tcPr>
          <w:p w14:paraId="01253268" w14:textId="77777777" w:rsidR="00DA1CE1" w:rsidRPr="00CF3730" w:rsidRDefault="00DA1CE1" w:rsidP="004836B0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1" w:type="pct"/>
          </w:tcPr>
          <w:p w14:paraId="0B0B74FC" w14:textId="77777777" w:rsidR="00DA1CE1" w:rsidRPr="00CF3730" w:rsidRDefault="00DA1CE1" w:rsidP="004836B0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78" w:type="pct"/>
          </w:tcPr>
          <w:p w14:paraId="519399AD" w14:textId="77777777" w:rsidR="00DA1CE1" w:rsidRPr="00871D2B" w:rsidRDefault="00DA1CE1" w:rsidP="004836B0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32" w:type="pct"/>
          </w:tcPr>
          <w:p w14:paraId="267B54AF" w14:textId="77777777" w:rsidR="00DA1CE1" w:rsidRPr="00CF3730" w:rsidRDefault="00DA1CE1" w:rsidP="004836B0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80" w:type="pct"/>
            <w:gridSpan w:val="3"/>
            <w:vAlign w:val="bottom"/>
          </w:tcPr>
          <w:p w14:paraId="646C7CA9" w14:textId="77777777" w:rsidR="00DA1CE1" w:rsidRPr="00CF3730" w:rsidRDefault="00DA1CE1" w:rsidP="004836B0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30F75D5A" w14:textId="77777777" w:rsidR="00DA1CE1" w:rsidRPr="00871D2B" w:rsidRDefault="00DA1CE1" w:rsidP="004836B0">
            <w:pPr>
              <w:ind w:left="-117" w:right="9" w:firstLine="108"/>
              <w:jc w:val="right"/>
              <w:rPr>
                <w:rFonts w:asciiTheme="majorBidi" w:hAnsi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" w:type="pct"/>
          </w:tcPr>
          <w:p w14:paraId="1CC50623" w14:textId="77777777" w:rsidR="00DA1CE1" w:rsidRPr="00871D2B" w:rsidRDefault="00DA1CE1" w:rsidP="004836B0">
            <w:pPr>
              <w:ind w:left="-117" w:right="9" w:firstLine="108"/>
              <w:jc w:val="right"/>
              <w:rPr>
                <w:rFonts w:asciiTheme="majorBidi" w:hAnsi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24" w:type="pct"/>
            <w:gridSpan w:val="5"/>
          </w:tcPr>
          <w:p w14:paraId="4D892848" w14:textId="77777777" w:rsidR="00DA1CE1" w:rsidRPr="00871D2B" w:rsidRDefault="00DA1CE1" w:rsidP="004836B0">
            <w:pPr>
              <w:ind w:left="-117" w:right="9" w:firstLine="108"/>
              <w:jc w:val="right"/>
              <w:rPr>
                <w:rFonts w:asciiTheme="majorBidi" w:hAnsi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65" w:type="pct"/>
            <w:gridSpan w:val="3"/>
          </w:tcPr>
          <w:p w14:paraId="21DB3B82" w14:textId="77777777" w:rsidR="00DA1CE1" w:rsidRPr="00871D2B" w:rsidRDefault="00DA1CE1" w:rsidP="004836B0">
            <w:pPr>
              <w:ind w:left="-117" w:right="9" w:firstLine="108"/>
              <w:jc w:val="right"/>
              <w:rPr>
                <w:rFonts w:asciiTheme="majorBidi" w:hAnsi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" w:type="pct"/>
          </w:tcPr>
          <w:p w14:paraId="7286AC89" w14:textId="77777777" w:rsidR="00DA1CE1" w:rsidRPr="00871D2B" w:rsidRDefault="00DA1CE1" w:rsidP="004836B0">
            <w:pPr>
              <w:ind w:left="-117" w:right="9" w:firstLine="108"/>
              <w:jc w:val="right"/>
              <w:rPr>
                <w:rFonts w:asciiTheme="majorBidi" w:hAnsi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" w:type="pct"/>
          </w:tcPr>
          <w:p w14:paraId="3395FA75" w14:textId="77777777" w:rsidR="00DA1CE1" w:rsidRPr="00871D2B" w:rsidRDefault="00DA1CE1" w:rsidP="004836B0">
            <w:pPr>
              <w:ind w:left="-117" w:right="9" w:firstLine="108"/>
              <w:jc w:val="right"/>
              <w:rPr>
                <w:rFonts w:asciiTheme="majorBidi" w:hAnsi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75" w:type="pct"/>
            <w:vAlign w:val="bottom"/>
          </w:tcPr>
          <w:p w14:paraId="1BB6298E" w14:textId="2CD616CD" w:rsidR="00DA1CE1" w:rsidRPr="00871D2B" w:rsidRDefault="00DA1CE1" w:rsidP="004836B0">
            <w:pPr>
              <w:ind w:left="-117" w:right="9" w:firstLine="108"/>
              <w:jc w:val="right"/>
              <w:rPr>
                <w:rFonts w:asciiTheme="majorBidi" w:hAnsiTheme="majorBidi"/>
                <w:color w:val="000000"/>
                <w:sz w:val="20"/>
                <w:szCs w:val="20"/>
                <w:lang w:val="en-GB"/>
              </w:rPr>
            </w:pPr>
            <w:r w:rsidRPr="00871D2B">
              <w:rPr>
                <w:rFonts w:asciiTheme="majorBidi" w:hAnsiTheme="majorBidi"/>
                <w:color w:val="000000"/>
                <w:sz w:val="20"/>
                <w:szCs w:val="20"/>
                <w:lang w:val="en-GB"/>
              </w:rPr>
              <w:t>(</w:t>
            </w: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หน่วย:</w:t>
            </w:r>
            <w:r w:rsidRPr="00871D2B">
              <w:rPr>
                <w:rFonts w:asciiTheme="majorBidi" w:hAnsiTheme="majorBidi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พันบาท</w:t>
            </w:r>
            <w:r w:rsidRPr="00871D2B">
              <w:rPr>
                <w:rFonts w:asciiTheme="majorBidi" w:hAnsiTheme="majorBidi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</w:tr>
      <w:tr w:rsidR="002F1B0E" w14:paraId="59EDE1F4" w14:textId="77777777" w:rsidTr="001702C0">
        <w:trPr>
          <w:trHeight w:val="144"/>
        </w:trPr>
        <w:tc>
          <w:tcPr>
            <w:tcW w:w="946" w:type="pct"/>
            <w:vAlign w:val="bottom"/>
          </w:tcPr>
          <w:p w14:paraId="1B580903" w14:textId="77777777" w:rsidR="002F1B0E" w:rsidRPr="00CF3730" w:rsidRDefault="002F1B0E" w:rsidP="004836B0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1" w:type="pct"/>
          </w:tcPr>
          <w:p w14:paraId="1B5E6739" w14:textId="77777777" w:rsidR="002F1B0E" w:rsidRPr="00CF3730" w:rsidRDefault="002F1B0E" w:rsidP="004836B0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78" w:type="pct"/>
            <w:vMerge w:val="restart"/>
          </w:tcPr>
          <w:p w14:paraId="0FAAB2DA" w14:textId="77777777" w:rsidR="002F1B0E" w:rsidRPr="00CF3730" w:rsidRDefault="002F1B0E" w:rsidP="004836B0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2" w:type="pct"/>
          </w:tcPr>
          <w:p w14:paraId="229C1111" w14:textId="77777777" w:rsidR="002F1B0E" w:rsidRPr="00871D2B" w:rsidRDefault="002F1B0E" w:rsidP="004836B0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80" w:type="pct"/>
            <w:gridSpan w:val="3"/>
            <w:vAlign w:val="bottom"/>
          </w:tcPr>
          <w:p w14:paraId="584771AC" w14:textId="04A9ABC0" w:rsidR="002F1B0E" w:rsidRPr="00871D2B" w:rsidRDefault="002F1B0E" w:rsidP="003836F5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สัดส่วนความ</w:t>
            </w:r>
          </w:p>
        </w:tc>
        <w:tc>
          <w:tcPr>
            <w:tcW w:w="31" w:type="pct"/>
          </w:tcPr>
          <w:p w14:paraId="47E0ABAD" w14:textId="77777777" w:rsidR="002F1B0E" w:rsidRPr="00871D2B" w:rsidRDefault="002F1B0E" w:rsidP="004836B0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792" w:type="pct"/>
            <w:gridSpan w:val="13"/>
            <w:vAlign w:val="bottom"/>
          </w:tcPr>
          <w:p w14:paraId="3BD391C3" w14:textId="7F050FDA" w:rsidR="002F1B0E" w:rsidRPr="00871D2B" w:rsidRDefault="002F1B0E" w:rsidP="004836B0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DA1CE1" w14:paraId="2D472B4A" w14:textId="77777777" w:rsidTr="001702C0">
        <w:trPr>
          <w:trHeight w:val="144"/>
        </w:trPr>
        <w:tc>
          <w:tcPr>
            <w:tcW w:w="946" w:type="pct"/>
            <w:vAlign w:val="bottom"/>
          </w:tcPr>
          <w:p w14:paraId="59F9AE2A" w14:textId="77777777" w:rsidR="00DA1CE1" w:rsidRPr="00CF3730" w:rsidRDefault="00DA1CE1" w:rsidP="004836B0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1" w:type="pct"/>
          </w:tcPr>
          <w:p w14:paraId="5A9B5BB2" w14:textId="77777777" w:rsidR="00DA1CE1" w:rsidRPr="00CF3730" w:rsidRDefault="00DA1CE1" w:rsidP="004836B0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78" w:type="pct"/>
            <w:vMerge/>
          </w:tcPr>
          <w:p w14:paraId="15199EB9" w14:textId="77777777" w:rsidR="00DA1CE1" w:rsidRPr="00CF3730" w:rsidRDefault="00DA1CE1" w:rsidP="004836B0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2" w:type="pct"/>
          </w:tcPr>
          <w:p w14:paraId="12EAD7A2" w14:textId="77777777" w:rsidR="00DA1CE1" w:rsidRPr="00871D2B" w:rsidRDefault="00DA1CE1" w:rsidP="004836B0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80" w:type="pct"/>
            <w:gridSpan w:val="3"/>
            <w:vAlign w:val="bottom"/>
          </w:tcPr>
          <w:p w14:paraId="565F0CB6" w14:textId="77777777" w:rsidR="00DA1CE1" w:rsidRPr="00CF3730" w:rsidRDefault="00DA1CE1" w:rsidP="004836B0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เป็นเจ้าของ</w:t>
            </w: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ร้อยละ)</w:t>
            </w:r>
          </w:p>
        </w:tc>
        <w:tc>
          <w:tcPr>
            <w:tcW w:w="31" w:type="pct"/>
          </w:tcPr>
          <w:p w14:paraId="17777810" w14:textId="77777777" w:rsidR="00DA1CE1" w:rsidRPr="00871D2B" w:rsidRDefault="00DA1CE1" w:rsidP="004836B0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81" w:type="pct"/>
            <w:gridSpan w:val="4"/>
            <w:vAlign w:val="bottom"/>
          </w:tcPr>
          <w:p w14:paraId="5D45BE66" w14:textId="77777777" w:rsidR="00DA1CE1" w:rsidRPr="00871D2B" w:rsidRDefault="00DA1CE1" w:rsidP="004836B0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ทุนชำระแล้ว</w:t>
            </w:r>
          </w:p>
        </w:tc>
        <w:tc>
          <w:tcPr>
            <w:tcW w:w="31" w:type="pct"/>
          </w:tcPr>
          <w:p w14:paraId="57A63EEC" w14:textId="77777777" w:rsidR="00DA1CE1" w:rsidRPr="00871D2B" w:rsidRDefault="00DA1CE1" w:rsidP="004836B0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80" w:type="pct"/>
            <w:gridSpan w:val="8"/>
            <w:vAlign w:val="bottom"/>
          </w:tcPr>
          <w:p w14:paraId="1FC8C4D8" w14:textId="77777777" w:rsidR="00DA1CE1" w:rsidRPr="00CF3730" w:rsidRDefault="00DA1CE1" w:rsidP="004836B0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วิธีราคาทุน</w:t>
            </w:r>
          </w:p>
        </w:tc>
      </w:tr>
      <w:tr w:rsidR="00DA1CE1" w14:paraId="13B8C047" w14:textId="77777777" w:rsidTr="001702C0">
        <w:trPr>
          <w:trHeight w:val="144"/>
        </w:trPr>
        <w:tc>
          <w:tcPr>
            <w:tcW w:w="946" w:type="pct"/>
            <w:vAlign w:val="bottom"/>
          </w:tcPr>
          <w:p w14:paraId="1E54933F" w14:textId="77777777" w:rsidR="00DA1CE1" w:rsidRPr="00CF3730" w:rsidRDefault="00DA1CE1" w:rsidP="004836B0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1" w:type="pct"/>
          </w:tcPr>
          <w:p w14:paraId="2DA197CD" w14:textId="77777777" w:rsidR="00DA1CE1" w:rsidRPr="00CF3730" w:rsidRDefault="00DA1CE1" w:rsidP="004836B0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78" w:type="pct"/>
          </w:tcPr>
          <w:p w14:paraId="2B496AFE" w14:textId="77777777" w:rsidR="00DA1CE1" w:rsidRPr="00871D2B" w:rsidRDefault="00DA1CE1" w:rsidP="004836B0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ประเทศที่</w:t>
            </w:r>
          </w:p>
        </w:tc>
        <w:tc>
          <w:tcPr>
            <w:tcW w:w="32" w:type="pct"/>
          </w:tcPr>
          <w:p w14:paraId="3A9A4BBE" w14:textId="77777777" w:rsidR="00DA1CE1" w:rsidRPr="00CF3730" w:rsidRDefault="00DA1CE1" w:rsidP="004836B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vAlign w:val="bottom"/>
          </w:tcPr>
          <w:p w14:paraId="4C589E13" w14:textId="77777777" w:rsidR="00DA1CE1" w:rsidRPr="00871D2B" w:rsidRDefault="00DA1CE1" w:rsidP="004836B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30 </w:t>
            </w: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31" w:type="pct"/>
          </w:tcPr>
          <w:p w14:paraId="7EB527E0" w14:textId="77777777" w:rsidR="00DA1CE1" w:rsidRPr="00CF3730" w:rsidRDefault="00DA1CE1" w:rsidP="004836B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vAlign w:val="bottom"/>
          </w:tcPr>
          <w:p w14:paraId="06C7A893" w14:textId="77777777" w:rsidR="00DA1CE1" w:rsidRPr="00871D2B" w:rsidRDefault="00DA1CE1" w:rsidP="004836B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31 </w:t>
            </w: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31" w:type="pct"/>
          </w:tcPr>
          <w:p w14:paraId="349ACDF8" w14:textId="77777777" w:rsidR="00DA1CE1" w:rsidRPr="00CF3730" w:rsidRDefault="00DA1CE1" w:rsidP="004836B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gridSpan w:val="2"/>
            <w:vAlign w:val="bottom"/>
          </w:tcPr>
          <w:p w14:paraId="31DC7045" w14:textId="77777777" w:rsidR="00DA1CE1" w:rsidRPr="00CF3730" w:rsidRDefault="00DA1CE1" w:rsidP="004836B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30 </w:t>
            </w: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32" w:type="pct"/>
            <w:vAlign w:val="bottom"/>
          </w:tcPr>
          <w:p w14:paraId="70CBE459" w14:textId="77777777" w:rsidR="00DA1CE1" w:rsidRPr="00871D2B" w:rsidRDefault="00DA1CE1" w:rsidP="004836B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409" w:type="pct"/>
            <w:vAlign w:val="bottom"/>
          </w:tcPr>
          <w:p w14:paraId="59043001" w14:textId="77777777" w:rsidR="00DA1CE1" w:rsidRPr="00CF3730" w:rsidRDefault="00DA1CE1" w:rsidP="004836B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31 </w:t>
            </w: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31" w:type="pct"/>
          </w:tcPr>
          <w:p w14:paraId="10B27201" w14:textId="77777777" w:rsidR="00DA1CE1" w:rsidRPr="00CF3730" w:rsidRDefault="00DA1CE1" w:rsidP="004836B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gridSpan w:val="2"/>
            <w:vAlign w:val="bottom"/>
          </w:tcPr>
          <w:p w14:paraId="28CC4976" w14:textId="77777777" w:rsidR="00DA1CE1" w:rsidRPr="00871D2B" w:rsidRDefault="00DA1CE1" w:rsidP="004836B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30 </w:t>
            </w: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32" w:type="pct"/>
          </w:tcPr>
          <w:p w14:paraId="402AF714" w14:textId="77777777" w:rsidR="00DA1CE1" w:rsidRPr="00CF3730" w:rsidRDefault="00DA1CE1" w:rsidP="004836B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gridSpan w:val="5"/>
            <w:vAlign w:val="bottom"/>
          </w:tcPr>
          <w:p w14:paraId="4B55917B" w14:textId="77777777" w:rsidR="00DA1CE1" w:rsidRPr="00CF3730" w:rsidRDefault="00DA1CE1" w:rsidP="004836B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31 </w:t>
            </w: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DA1CE1" w14:paraId="22DF87E0" w14:textId="77777777" w:rsidTr="001702C0">
        <w:trPr>
          <w:trHeight w:val="144"/>
        </w:trPr>
        <w:tc>
          <w:tcPr>
            <w:tcW w:w="946" w:type="pct"/>
            <w:vAlign w:val="bottom"/>
          </w:tcPr>
          <w:p w14:paraId="31B5297A" w14:textId="77777777" w:rsidR="00DA1CE1" w:rsidRPr="00CF3730" w:rsidRDefault="00DA1CE1" w:rsidP="004836B0">
            <w:pPr>
              <w:pBdr>
                <w:bottom w:val="single" w:sz="4" w:space="1" w:color="auto"/>
              </w:pBdr>
              <w:ind w:right="4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บริษัท</w:t>
            </w:r>
          </w:p>
        </w:tc>
        <w:tc>
          <w:tcPr>
            <w:tcW w:w="941" w:type="pct"/>
          </w:tcPr>
          <w:p w14:paraId="0E050451" w14:textId="77777777" w:rsidR="00DA1CE1" w:rsidRPr="00CF3730" w:rsidRDefault="00DA1CE1" w:rsidP="004836B0">
            <w:pPr>
              <w:pBdr>
                <w:bottom w:val="single" w:sz="4" w:space="1" w:color="auto"/>
              </w:pBdr>
              <w:ind w:left="198" w:right="18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378" w:type="pct"/>
          </w:tcPr>
          <w:p w14:paraId="7183467A" w14:textId="77777777" w:rsidR="00DA1CE1" w:rsidRPr="00871D2B" w:rsidRDefault="00DA1CE1" w:rsidP="004836B0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กิจการจัดตั้ง</w:t>
            </w:r>
          </w:p>
        </w:tc>
        <w:tc>
          <w:tcPr>
            <w:tcW w:w="32" w:type="pct"/>
          </w:tcPr>
          <w:p w14:paraId="5433B938" w14:textId="77777777" w:rsidR="00DA1CE1" w:rsidRPr="00CF3730" w:rsidRDefault="00DA1CE1" w:rsidP="004836B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vAlign w:val="bottom"/>
          </w:tcPr>
          <w:p w14:paraId="5F557FC5" w14:textId="77777777" w:rsidR="00DA1CE1" w:rsidRPr="00CF3730" w:rsidRDefault="00DA1CE1" w:rsidP="004836B0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31" w:type="pct"/>
          </w:tcPr>
          <w:p w14:paraId="6E138E04" w14:textId="77777777" w:rsidR="00DA1CE1" w:rsidRPr="00CF3730" w:rsidRDefault="00DA1CE1" w:rsidP="004836B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vAlign w:val="bottom"/>
          </w:tcPr>
          <w:p w14:paraId="7F3C2D67" w14:textId="77777777" w:rsidR="00DA1CE1" w:rsidRPr="00CF3730" w:rsidRDefault="00DA1CE1" w:rsidP="004836B0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31" w:type="pct"/>
          </w:tcPr>
          <w:p w14:paraId="42A6D5A8" w14:textId="77777777" w:rsidR="00DA1CE1" w:rsidRPr="00CF3730" w:rsidRDefault="00DA1CE1" w:rsidP="004836B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gridSpan w:val="2"/>
            <w:vAlign w:val="bottom"/>
          </w:tcPr>
          <w:p w14:paraId="155F7702" w14:textId="77777777" w:rsidR="00DA1CE1" w:rsidRPr="00CF3730" w:rsidRDefault="00DA1CE1" w:rsidP="004836B0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32" w:type="pct"/>
          </w:tcPr>
          <w:p w14:paraId="0A654D90" w14:textId="77777777" w:rsidR="00DA1CE1" w:rsidRPr="00CF3730" w:rsidRDefault="00DA1CE1" w:rsidP="004836B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vAlign w:val="bottom"/>
          </w:tcPr>
          <w:p w14:paraId="6B5D4BE0" w14:textId="77777777" w:rsidR="00DA1CE1" w:rsidRPr="00CF3730" w:rsidRDefault="00DA1CE1" w:rsidP="004836B0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2</w:t>
            </w:r>
          </w:p>
        </w:tc>
        <w:tc>
          <w:tcPr>
            <w:tcW w:w="31" w:type="pct"/>
          </w:tcPr>
          <w:p w14:paraId="7534C3E9" w14:textId="77777777" w:rsidR="00DA1CE1" w:rsidRPr="00CF3730" w:rsidRDefault="00DA1CE1" w:rsidP="004836B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gridSpan w:val="2"/>
            <w:vAlign w:val="bottom"/>
          </w:tcPr>
          <w:p w14:paraId="044CC573" w14:textId="77777777" w:rsidR="00DA1CE1" w:rsidRPr="00CF3730" w:rsidRDefault="00DA1CE1" w:rsidP="004836B0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32" w:type="pct"/>
          </w:tcPr>
          <w:p w14:paraId="103F6D60" w14:textId="77777777" w:rsidR="00DA1CE1" w:rsidRPr="00CF3730" w:rsidRDefault="00DA1CE1" w:rsidP="004836B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gridSpan w:val="5"/>
            <w:vAlign w:val="bottom"/>
          </w:tcPr>
          <w:p w14:paraId="6C53AFDF" w14:textId="77777777" w:rsidR="00DA1CE1" w:rsidRPr="00CF3730" w:rsidRDefault="00DA1CE1" w:rsidP="004836B0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2</w:t>
            </w:r>
          </w:p>
        </w:tc>
      </w:tr>
      <w:tr w:rsidR="00DA1CE1" w:rsidRPr="00F02C9A" w14:paraId="3095EB89" w14:textId="77777777" w:rsidTr="001702C0">
        <w:trPr>
          <w:trHeight w:val="162"/>
        </w:trPr>
        <w:tc>
          <w:tcPr>
            <w:tcW w:w="946" w:type="pct"/>
          </w:tcPr>
          <w:p w14:paraId="746C607B" w14:textId="77777777" w:rsidR="00DA1CE1" w:rsidRPr="00F02C9A" w:rsidRDefault="00DA1CE1" w:rsidP="004836B0">
            <w:pPr>
              <w:ind w:right="-486"/>
              <w:rPr>
                <w:rFonts w:asciiTheme="majorBidi" w:hAnsiTheme="majorBidi" w:cstheme="majorBidi"/>
                <w:color w:val="000000"/>
                <w:sz w:val="6"/>
                <w:szCs w:val="6"/>
                <w:cs/>
              </w:rPr>
            </w:pPr>
          </w:p>
        </w:tc>
        <w:tc>
          <w:tcPr>
            <w:tcW w:w="941" w:type="pct"/>
          </w:tcPr>
          <w:p w14:paraId="7CBE5327" w14:textId="77777777" w:rsidR="00DA1CE1" w:rsidRPr="00F02C9A" w:rsidRDefault="00DA1CE1" w:rsidP="004836B0">
            <w:pPr>
              <w:ind w:right="-68" w:hanging="104"/>
              <w:jc w:val="center"/>
              <w:rPr>
                <w:rFonts w:asciiTheme="majorBidi" w:hAnsiTheme="majorBidi" w:cstheme="majorBidi"/>
                <w:color w:val="000000"/>
                <w:sz w:val="6"/>
                <w:szCs w:val="6"/>
                <w:cs/>
              </w:rPr>
            </w:pPr>
          </w:p>
        </w:tc>
        <w:tc>
          <w:tcPr>
            <w:tcW w:w="378" w:type="pct"/>
          </w:tcPr>
          <w:p w14:paraId="2C8904C4" w14:textId="77777777" w:rsidR="00DA1CE1" w:rsidRPr="00F02C9A" w:rsidRDefault="00DA1CE1" w:rsidP="004836B0">
            <w:pPr>
              <w:jc w:val="center"/>
              <w:rPr>
                <w:rFonts w:asciiTheme="majorBidi" w:hAnsiTheme="majorBidi" w:cstheme="majorBidi"/>
                <w:color w:val="000000"/>
                <w:sz w:val="6"/>
                <w:szCs w:val="6"/>
                <w:cs/>
                <w:lang w:val="en-GB"/>
              </w:rPr>
            </w:pPr>
          </w:p>
        </w:tc>
        <w:tc>
          <w:tcPr>
            <w:tcW w:w="32" w:type="pct"/>
          </w:tcPr>
          <w:p w14:paraId="1F88A7F3" w14:textId="77777777" w:rsidR="00DA1CE1" w:rsidRPr="00F02C9A" w:rsidRDefault="00DA1CE1" w:rsidP="004836B0">
            <w:pPr>
              <w:tabs>
                <w:tab w:val="decimal" w:pos="351"/>
              </w:tabs>
              <w:ind w:left="-25" w:right="-68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440" w:type="pct"/>
          </w:tcPr>
          <w:p w14:paraId="589FD976" w14:textId="77777777" w:rsidR="00DA1CE1" w:rsidRPr="00F02C9A" w:rsidRDefault="00DA1CE1" w:rsidP="004836B0">
            <w:pPr>
              <w:tabs>
                <w:tab w:val="decimal" w:pos="351"/>
              </w:tabs>
              <w:ind w:left="-25" w:right="-68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31" w:type="pct"/>
          </w:tcPr>
          <w:p w14:paraId="076668F3" w14:textId="77777777" w:rsidR="00DA1CE1" w:rsidRPr="00F02C9A" w:rsidRDefault="00DA1CE1" w:rsidP="004836B0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409" w:type="pct"/>
          </w:tcPr>
          <w:p w14:paraId="7ED4E706" w14:textId="77777777" w:rsidR="00DA1CE1" w:rsidRPr="00F02C9A" w:rsidRDefault="00DA1CE1" w:rsidP="004836B0">
            <w:pPr>
              <w:tabs>
                <w:tab w:val="decimal" w:pos="324"/>
              </w:tabs>
              <w:ind w:left="-25" w:right="-68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31" w:type="pct"/>
          </w:tcPr>
          <w:p w14:paraId="48AFCC96" w14:textId="77777777" w:rsidR="00DA1CE1" w:rsidRPr="00F02C9A" w:rsidRDefault="00DA1CE1" w:rsidP="004836B0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440" w:type="pct"/>
            <w:gridSpan w:val="2"/>
          </w:tcPr>
          <w:p w14:paraId="1B4876A1" w14:textId="77777777" w:rsidR="00DA1CE1" w:rsidRPr="00F02C9A" w:rsidRDefault="00DA1CE1" w:rsidP="004836B0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32" w:type="pct"/>
          </w:tcPr>
          <w:p w14:paraId="45FBB3B0" w14:textId="77777777" w:rsidR="00DA1CE1" w:rsidRPr="00F02C9A" w:rsidRDefault="00DA1CE1" w:rsidP="004836B0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409" w:type="pct"/>
          </w:tcPr>
          <w:p w14:paraId="64293F6D" w14:textId="77777777" w:rsidR="00DA1CE1" w:rsidRPr="00F02C9A" w:rsidRDefault="00DA1CE1" w:rsidP="004836B0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31" w:type="pct"/>
          </w:tcPr>
          <w:p w14:paraId="1D73264C" w14:textId="77777777" w:rsidR="00DA1CE1" w:rsidRPr="00F02C9A" w:rsidRDefault="00DA1CE1" w:rsidP="004836B0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440" w:type="pct"/>
            <w:gridSpan w:val="2"/>
          </w:tcPr>
          <w:p w14:paraId="6590E216" w14:textId="77777777" w:rsidR="00DA1CE1" w:rsidRPr="00F02C9A" w:rsidRDefault="00DA1CE1" w:rsidP="004836B0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32" w:type="pct"/>
          </w:tcPr>
          <w:p w14:paraId="023E53D7" w14:textId="77777777" w:rsidR="00DA1CE1" w:rsidRPr="00F02C9A" w:rsidRDefault="00DA1CE1" w:rsidP="004836B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408" w:type="pct"/>
            <w:gridSpan w:val="5"/>
          </w:tcPr>
          <w:p w14:paraId="2C231D86" w14:textId="77777777" w:rsidR="00DA1CE1" w:rsidRPr="00F02C9A" w:rsidRDefault="00DA1CE1" w:rsidP="004836B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</w:tr>
      <w:tr w:rsidR="00DA1CE1" w14:paraId="0B1CB039" w14:textId="77777777" w:rsidTr="001702C0">
        <w:trPr>
          <w:trHeight w:val="234"/>
        </w:trPr>
        <w:tc>
          <w:tcPr>
            <w:tcW w:w="946" w:type="pct"/>
          </w:tcPr>
          <w:p w14:paraId="7C58EDE4" w14:textId="77777777" w:rsidR="00DA1CE1" w:rsidRDefault="00DA1CE1" w:rsidP="004836B0">
            <w:pPr>
              <w:ind w:right="-486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บริษัท</w:t>
            </w:r>
            <w:r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ค้าไม้ วังวิเศษ จำกัด</w:t>
            </w:r>
          </w:p>
        </w:tc>
        <w:tc>
          <w:tcPr>
            <w:tcW w:w="941" w:type="pct"/>
          </w:tcPr>
          <w:p w14:paraId="140ADEF0" w14:textId="1F62A270" w:rsidR="00DA1CE1" w:rsidRPr="001702C0" w:rsidRDefault="00DA1CE1" w:rsidP="001702C0">
            <w:pPr>
              <w:ind w:left="216" w:right="-68" w:hanging="104"/>
              <w:jc w:val="both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ประกอบกิจการโรงสีและโรง</w:t>
            </w: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เลื่อย</w:t>
            </w:r>
          </w:p>
        </w:tc>
        <w:tc>
          <w:tcPr>
            <w:tcW w:w="378" w:type="pct"/>
          </w:tcPr>
          <w:p w14:paraId="19505D80" w14:textId="43A0B216" w:rsidR="00DA1CE1" w:rsidRPr="00871D2B" w:rsidRDefault="001702C0" w:rsidP="004836B0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ไ</w:t>
            </w:r>
            <w:r w:rsidR="00DA1CE1"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ทย</w:t>
            </w:r>
          </w:p>
        </w:tc>
        <w:tc>
          <w:tcPr>
            <w:tcW w:w="32" w:type="pct"/>
          </w:tcPr>
          <w:p w14:paraId="3B1FC61A" w14:textId="77777777" w:rsidR="00DA1CE1" w:rsidRDefault="00DA1CE1" w:rsidP="004836B0">
            <w:pPr>
              <w:tabs>
                <w:tab w:val="decimal" w:pos="584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</w:tcPr>
          <w:p w14:paraId="070FFA00" w14:textId="4D651B80" w:rsidR="00DA1CE1" w:rsidRDefault="001702C0" w:rsidP="004836B0">
            <w:pPr>
              <w:tabs>
                <w:tab w:val="decimal" w:pos="626"/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3</w:t>
            </w:r>
            <w:r w:rsidR="00DA1CE1" w:rsidRPr="001D00A0"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31" w:type="pct"/>
          </w:tcPr>
          <w:p w14:paraId="0AF6767E" w14:textId="77777777" w:rsidR="00DA1CE1" w:rsidRDefault="00DA1CE1" w:rsidP="004836B0">
            <w:pPr>
              <w:tabs>
                <w:tab w:val="decimal" w:pos="584"/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</w:tcPr>
          <w:p w14:paraId="42F1B188" w14:textId="77777777" w:rsidR="00DA1CE1" w:rsidRDefault="00DA1CE1" w:rsidP="004836B0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D00A0"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" w:type="pct"/>
          </w:tcPr>
          <w:p w14:paraId="4D347E6E" w14:textId="77777777" w:rsidR="00DA1CE1" w:rsidRDefault="00DA1CE1" w:rsidP="004836B0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gridSpan w:val="2"/>
          </w:tcPr>
          <w:p w14:paraId="30A2D9AA" w14:textId="77777777" w:rsidR="00DA1CE1" w:rsidRDefault="00DA1CE1" w:rsidP="004836B0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eastAsia"/>
                <w:color w:val="000000"/>
                <w:sz w:val="20"/>
                <w:szCs w:val="20"/>
              </w:rPr>
              <w:t>11,375</w:t>
            </w:r>
          </w:p>
        </w:tc>
        <w:tc>
          <w:tcPr>
            <w:tcW w:w="32" w:type="pct"/>
          </w:tcPr>
          <w:p w14:paraId="7285126A" w14:textId="77777777" w:rsidR="00DA1CE1" w:rsidRDefault="00DA1CE1" w:rsidP="004836B0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</w:tcPr>
          <w:p w14:paraId="5516F284" w14:textId="77777777" w:rsidR="00DA1CE1" w:rsidRPr="001D00A0" w:rsidRDefault="00DA1CE1" w:rsidP="004836B0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" w:type="pct"/>
          </w:tcPr>
          <w:p w14:paraId="6C629262" w14:textId="77777777" w:rsidR="00DA1CE1" w:rsidRDefault="00DA1CE1" w:rsidP="004836B0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gridSpan w:val="2"/>
            <w:vAlign w:val="bottom"/>
          </w:tcPr>
          <w:p w14:paraId="5C1294CA" w14:textId="234848B3" w:rsidR="00DA1CE1" w:rsidRDefault="001702C0" w:rsidP="001702C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1</w:t>
            </w:r>
            <w:r w:rsidR="00DA1CE1">
              <w:rPr>
                <w:rFonts w:asciiTheme="majorBidi" w:hAnsiTheme="majorBidi" w:cstheme="majorBidi" w:hint="eastAsia"/>
                <w:color w:val="000000"/>
                <w:sz w:val="20"/>
                <w:szCs w:val="20"/>
              </w:rPr>
              <w:t>1,375</w:t>
            </w:r>
          </w:p>
        </w:tc>
        <w:tc>
          <w:tcPr>
            <w:tcW w:w="32" w:type="pct"/>
          </w:tcPr>
          <w:p w14:paraId="4FE2E026" w14:textId="77777777" w:rsidR="00DA1CE1" w:rsidRDefault="00DA1CE1" w:rsidP="004836B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gridSpan w:val="5"/>
            <w:vAlign w:val="bottom"/>
          </w:tcPr>
          <w:p w14:paraId="0BFA141D" w14:textId="77777777" w:rsidR="00DA1CE1" w:rsidRPr="009D3709" w:rsidRDefault="00DA1CE1" w:rsidP="004836B0">
            <w:pPr>
              <w:ind w:right="1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</w:t>
            </w:r>
            <w:r w:rsidRPr="009D37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DA1CE1" w14:paraId="35AB7E1B" w14:textId="77777777" w:rsidTr="001702C0">
        <w:trPr>
          <w:trHeight w:val="144"/>
        </w:trPr>
        <w:tc>
          <w:tcPr>
            <w:tcW w:w="946" w:type="pct"/>
          </w:tcPr>
          <w:p w14:paraId="66A12E55" w14:textId="30410974" w:rsidR="00DA1CE1" w:rsidRDefault="00DA1CE1" w:rsidP="004836B0">
            <w:pPr>
              <w:ind w:right="-486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บริษัท</w:t>
            </w:r>
            <w:r w:rsidRPr="00871D2B">
              <w:rPr>
                <w:rFonts w:asciiTheme="majorBidi" w:hAnsiTheme="majorBidi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ซิสเต็ม</w:t>
            </w:r>
            <w:r w:rsidRPr="00871D2B">
              <w:rPr>
                <w:rFonts w:asciiTheme="majorBidi" w:hAnsiTheme="majorBidi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แอนด์</w:t>
            </w:r>
            <w:r w:rsidRPr="00871D2B">
              <w:rPr>
                <w:rFonts w:asciiTheme="majorBidi" w:hAnsiTheme="majorBidi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1702C0"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ซอฟท์แวร์</w:t>
            </w:r>
            <w:r w:rsidR="001702C0" w:rsidRPr="00871D2B">
              <w:rPr>
                <w:rFonts w:asciiTheme="majorBidi" w:hAnsiTheme="majorBidi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1702C0"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เซอร์วิสเซส</w:t>
            </w:r>
          </w:p>
        </w:tc>
        <w:tc>
          <w:tcPr>
            <w:tcW w:w="941" w:type="pct"/>
            <w:vAlign w:val="bottom"/>
          </w:tcPr>
          <w:p w14:paraId="507B527D" w14:textId="7D9C960D" w:rsidR="00DA1CE1" w:rsidRDefault="00DA1CE1" w:rsidP="004836B0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ให้บริการและจำหน่ายอุปกรณ์</w:t>
            </w:r>
            <w:r w:rsidR="001702C0"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ต่าง ๆที่เกี่ยวข้อง</w:t>
            </w:r>
          </w:p>
        </w:tc>
        <w:tc>
          <w:tcPr>
            <w:tcW w:w="378" w:type="pct"/>
          </w:tcPr>
          <w:p w14:paraId="2618568F" w14:textId="77777777" w:rsidR="00DA1CE1" w:rsidRPr="00871D2B" w:rsidRDefault="00DA1CE1" w:rsidP="004836B0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32" w:type="pct"/>
          </w:tcPr>
          <w:p w14:paraId="0EBD7AED" w14:textId="77777777" w:rsidR="00DA1CE1" w:rsidRDefault="00DA1CE1" w:rsidP="004836B0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</w:tcPr>
          <w:p w14:paraId="16219ACF" w14:textId="77777777" w:rsidR="00DA1CE1" w:rsidRDefault="00DA1CE1" w:rsidP="004836B0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223CC055" w14:textId="77777777" w:rsidR="00DA1CE1" w:rsidRDefault="00DA1CE1" w:rsidP="004836B0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</w:tcPr>
          <w:p w14:paraId="0FAB3B26" w14:textId="77777777" w:rsidR="00DA1CE1" w:rsidRDefault="00DA1CE1" w:rsidP="004836B0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3708D21C" w14:textId="77777777" w:rsidR="00DA1CE1" w:rsidRDefault="00DA1CE1" w:rsidP="004836B0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gridSpan w:val="2"/>
          </w:tcPr>
          <w:p w14:paraId="68714394" w14:textId="77777777" w:rsidR="00DA1CE1" w:rsidRDefault="00DA1CE1" w:rsidP="004836B0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2" w:type="pct"/>
          </w:tcPr>
          <w:p w14:paraId="5C3A6293" w14:textId="77777777" w:rsidR="00DA1CE1" w:rsidRDefault="00DA1CE1" w:rsidP="004836B0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</w:tcPr>
          <w:p w14:paraId="46E48B20" w14:textId="77777777" w:rsidR="00DA1CE1" w:rsidRDefault="00DA1CE1" w:rsidP="004836B0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48BA2FC7" w14:textId="77777777" w:rsidR="00DA1CE1" w:rsidRDefault="00DA1CE1" w:rsidP="004836B0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gridSpan w:val="2"/>
          </w:tcPr>
          <w:p w14:paraId="29C7C760" w14:textId="77777777" w:rsidR="00DA1CE1" w:rsidRDefault="00DA1CE1" w:rsidP="004836B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2" w:type="pct"/>
          </w:tcPr>
          <w:p w14:paraId="70387ECC" w14:textId="77777777" w:rsidR="00DA1CE1" w:rsidRDefault="00DA1CE1" w:rsidP="004836B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gridSpan w:val="5"/>
          </w:tcPr>
          <w:p w14:paraId="4265388B" w14:textId="77777777" w:rsidR="00DA1CE1" w:rsidRDefault="00DA1CE1" w:rsidP="004836B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1702C0" w14:paraId="13031CEF" w14:textId="77777777" w:rsidTr="0095529E">
        <w:trPr>
          <w:trHeight w:val="144"/>
        </w:trPr>
        <w:tc>
          <w:tcPr>
            <w:tcW w:w="946" w:type="pct"/>
          </w:tcPr>
          <w:p w14:paraId="0F11A97A" w14:textId="42B53F57" w:rsidR="001702C0" w:rsidRDefault="001702C0" w:rsidP="001702C0">
            <w:pPr>
              <w:ind w:right="-486" w:firstLine="166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จำกัด</w:t>
            </w:r>
          </w:p>
        </w:tc>
        <w:tc>
          <w:tcPr>
            <w:tcW w:w="941" w:type="pct"/>
            <w:vAlign w:val="bottom"/>
          </w:tcPr>
          <w:p w14:paraId="339F74BA" w14:textId="16ACC8B5" w:rsidR="001702C0" w:rsidRDefault="001702C0" w:rsidP="001702C0">
            <w:pPr>
              <w:ind w:left="270" w:right="-6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กับเกมส์วีอาร์</w:t>
            </w:r>
          </w:p>
        </w:tc>
        <w:tc>
          <w:tcPr>
            <w:tcW w:w="378" w:type="pct"/>
          </w:tcPr>
          <w:p w14:paraId="074DE162" w14:textId="14DDA2CD" w:rsidR="001702C0" w:rsidRPr="00871D2B" w:rsidRDefault="001702C0" w:rsidP="001702C0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32" w:type="pct"/>
          </w:tcPr>
          <w:p w14:paraId="51CC2FF6" w14:textId="77777777" w:rsidR="001702C0" w:rsidRDefault="001702C0" w:rsidP="001702C0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</w:tcPr>
          <w:p w14:paraId="2158D586" w14:textId="15BB3D42" w:rsidR="001702C0" w:rsidRDefault="001702C0" w:rsidP="001702C0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1" w:type="pct"/>
          </w:tcPr>
          <w:p w14:paraId="68043165" w14:textId="77777777" w:rsidR="001702C0" w:rsidRDefault="001702C0" w:rsidP="001702C0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</w:tcPr>
          <w:p w14:paraId="03E7E6FB" w14:textId="4B29DBF3" w:rsidR="001702C0" w:rsidRDefault="001702C0" w:rsidP="001702C0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1" w:type="pct"/>
          </w:tcPr>
          <w:p w14:paraId="7294E540" w14:textId="77777777" w:rsidR="001702C0" w:rsidRDefault="001702C0" w:rsidP="001702C0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gridSpan w:val="2"/>
          </w:tcPr>
          <w:p w14:paraId="552BBFAF" w14:textId="1FE7E45A" w:rsidR="001702C0" w:rsidRDefault="001702C0" w:rsidP="001702C0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32" w:type="pct"/>
          </w:tcPr>
          <w:p w14:paraId="0A658B19" w14:textId="77777777" w:rsidR="001702C0" w:rsidRDefault="001702C0" w:rsidP="001702C0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</w:tcPr>
          <w:p w14:paraId="7495EE7C" w14:textId="1E3019D4" w:rsidR="001702C0" w:rsidRDefault="001702C0" w:rsidP="001702C0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31" w:type="pct"/>
          </w:tcPr>
          <w:p w14:paraId="36EAF1ED" w14:textId="77777777" w:rsidR="001702C0" w:rsidRDefault="001702C0" w:rsidP="001702C0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gridSpan w:val="2"/>
            <w:vAlign w:val="bottom"/>
          </w:tcPr>
          <w:p w14:paraId="6E4FD3B5" w14:textId="365B9848" w:rsidR="001702C0" w:rsidRDefault="001702C0" w:rsidP="001702C0">
            <w:pPr>
              <w:pBdr>
                <w:bottom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32" w:type="pct"/>
          </w:tcPr>
          <w:p w14:paraId="0779B2F4" w14:textId="77777777" w:rsidR="001702C0" w:rsidRDefault="001702C0" w:rsidP="001702C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gridSpan w:val="5"/>
          </w:tcPr>
          <w:p w14:paraId="62D2F934" w14:textId="72EDD9D2" w:rsidR="001702C0" w:rsidRDefault="001702C0" w:rsidP="001702C0">
            <w:pPr>
              <w:pBdr>
                <w:bottom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3,500</w:t>
            </w:r>
          </w:p>
        </w:tc>
      </w:tr>
      <w:tr w:rsidR="001702C0" w14:paraId="1120AE16" w14:textId="77777777" w:rsidTr="001702C0">
        <w:trPr>
          <w:trHeight w:val="144"/>
        </w:trPr>
        <w:tc>
          <w:tcPr>
            <w:tcW w:w="946" w:type="pct"/>
          </w:tcPr>
          <w:p w14:paraId="4D7D0AB8" w14:textId="77777777" w:rsidR="001702C0" w:rsidRDefault="001702C0" w:rsidP="001702C0">
            <w:pPr>
              <w:ind w:right="-486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41" w:type="pct"/>
            <w:vAlign w:val="bottom"/>
          </w:tcPr>
          <w:p w14:paraId="51111487" w14:textId="77777777" w:rsidR="001702C0" w:rsidRDefault="001702C0" w:rsidP="001702C0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78" w:type="pct"/>
          </w:tcPr>
          <w:p w14:paraId="174D5729" w14:textId="77777777" w:rsidR="001702C0" w:rsidRPr="00871D2B" w:rsidRDefault="001702C0" w:rsidP="001702C0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32" w:type="pct"/>
          </w:tcPr>
          <w:p w14:paraId="0D158AC0" w14:textId="77777777" w:rsidR="001702C0" w:rsidRDefault="001702C0" w:rsidP="001702C0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</w:tcPr>
          <w:p w14:paraId="0E78ACD6" w14:textId="77777777" w:rsidR="001702C0" w:rsidRDefault="001702C0" w:rsidP="001702C0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468B535A" w14:textId="77777777" w:rsidR="001702C0" w:rsidRDefault="001702C0" w:rsidP="001702C0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</w:tcPr>
          <w:p w14:paraId="6A0973B7" w14:textId="77777777" w:rsidR="001702C0" w:rsidRDefault="001702C0" w:rsidP="001702C0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07A93363" w14:textId="77777777" w:rsidR="001702C0" w:rsidRDefault="001702C0" w:rsidP="001702C0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gridSpan w:val="2"/>
          </w:tcPr>
          <w:p w14:paraId="012512C4" w14:textId="77777777" w:rsidR="001702C0" w:rsidRDefault="001702C0" w:rsidP="001702C0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2" w:type="pct"/>
          </w:tcPr>
          <w:p w14:paraId="064DACB8" w14:textId="77777777" w:rsidR="001702C0" w:rsidRDefault="001702C0" w:rsidP="001702C0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</w:tcPr>
          <w:p w14:paraId="6CE7B535" w14:textId="77777777" w:rsidR="001702C0" w:rsidRDefault="001702C0" w:rsidP="001702C0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101F9798" w14:textId="77777777" w:rsidR="001702C0" w:rsidRDefault="001702C0" w:rsidP="001702C0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gridSpan w:val="2"/>
            <w:vAlign w:val="bottom"/>
          </w:tcPr>
          <w:p w14:paraId="270754A6" w14:textId="003E2B4A" w:rsidR="001702C0" w:rsidRDefault="001702C0" w:rsidP="001702C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14,875</w:t>
            </w:r>
          </w:p>
        </w:tc>
        <w:tc>
          <w:tcPr>
            <w:tcW w:w="32" w:type="pct"/>
          </w:tcPr>
          <w:p w14:paraId="5F472125" w14:textId="77777777" w:rsidR="001702C0" w:rsidRDefault="001702C0" w:rsidP="001702C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gridSpan w:val="5"/>
          </w:tcPr>
          <w:p w14:paraId="46CF752A" w14:textId="24AA37B8" w:rsidR="001702C0" w:rsidRDefault="001702C0" w:rsidP="001702C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3,500</w:t>
            </w:r>
          </w:p>
        </w:tc>
      </w:tr>
      <w:tr w:rsidR="001702C0" w14:paraId="54E907D1" w14:textId="77777777" w:rsidTr="001702C0">
        <w:trPr>
          <w:trHeight w:val="144"/>
        </w:trPr>
        <w:tc>
          <w:tcPr>
            <w:tcW w:w="946" w:type="pct"/>
          </w:tcPr>
          <w:p w14:paraId="2DC34834" w14:textId="77777777" w:rsidR="001702C0" w:rsidRDefault="001702C0" w:rsidP="001702C0">
            <w:pPr>
              <w:ind w:right="-486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u w:val="single"/>
                <w:cs/>
                <w:lang w:val="en-GB"/>
              </w:rPr>
              <w:t>หัก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 xml:space="preserve">: </w:t>
            </w: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941" w:type="pct"/>
            <w:vAlign w:val="bottom"/>
          </w:tcPr>
          <w:p w14:paraId="37B5ADEF" w14:textId="77777777" w:rsidR="001702C0" w:rsidRDefault="001702C0" w:rsidP="001702C0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78" w:type="pct"/>
          </w:tcPr>
          <w:p w14:paraId="4FDE88C2" w14:textId="77777777" w:rsidR="001702C0" w:rsidRDefault="001702C0" w:rsidP="001702C0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2" w:type="pct"/>
          </w:tcPr>
          <w:p w14:paraId="273159A3" w14:textId="77777777" w:rsidR="001702C0" w:rsidRPr="00871D2B" w:rsidRDefault="001702C0" w:rsidP="001702C0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440" w:type="pct"/>
          </w:tcPr>
          <w:p w14:paraId="2B488FEB" w14:textId="77777777" w:rsidR="001702C0" w:rsidRPr="001D00A0" w:rsidRDefault="001702C0" w:rsidP="001702C0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1" w:type="pct"/>
          </w:tcPr>
          <w:p w14:paraId="19C5EBB6" w14:textId="77777777" w:rsidR="001702C0" w:rsidRDefault="001702C0" w:rsidP="001702C0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</w:tcPr>
          <w:p w14:paraId="58F06794" w14:textId="77777777" w:rsidR="001702C0" w:rsidRPr="001D00A0" w:rsidRDefault="001702C0" w:rsidP="001702C0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1" w:type="pct"/>
          </w:tcPr>
          <w:p w14:paraId="19C27707" w14:textId="77777777" w:rsidR="001702C0" w:rsidRDefault="001702C0" w:rsidP="001702C0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gridSpan w:val="2"/>
          </w:tcPr>
          <w:p w14:paraId="545D0E59" w14:textId="77777777" w:rsidR="001702C0" w:rsidRDefault="001702C0" w:rsidP="001702C0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2" w:type="pct"/>
          </w:tcPr>
          <w:p w14:paraId="10FC5F20" w14:textId="77777777" w:rsidR="001702C0" w:rsidRDefault="001702C0" w:rsidP="001702C0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</w:tcPr>
          <w:p w14:paraId="3CDA0C97" w14:textId="77777777" w:rsidR="001702C0" w:rsidRPr="00871D2B" w:rsidRDefault="001702C0" w:rsidP="001702C0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1" w:type="pct"/>
          </w:tcPr>
          <w:p w14:paraId="1421DF04" w14:textId="77777777" w:rsidR="001702C0" w:rsidRPr="00871D2B" w:rsidRDefault="001702C0" w:rsidP="001702C0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40" w:type="pct"/>
            <w:gridSpan w:val="2"/>
            <w:vAlign w:val="bottom"/>
          </w:tcPr>
          <w:p w14:paraId="72754DFA" w14:textId="77777777" w:rsidR="001702C0" w:rsidRDefault="001702C0" w:rsidP="001702C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D00A0"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3,500</w:t>
            </w:r>
            <w:r w:rsidRPr="001D00A0"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)</w:t>
            </w:r>
          </w:p>
        </w:tc>
        <w:tc>
          <w:tcPr>
            <w:tcW w:w="32" w:type="pct"/>
          </w:tcPr>
          <w:p w14:paraId="193D727F" w14:textId="77777777" w:rsidR="001702C0" w:rsidRDefault="001702C0" w:rsidP="001702C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gridSpan w:val="5"/>
          </w:tcPr>
          <w:p w14:paraId="655E4395" w14:textId="77777777" w:rsidR="001702C0" w:rsidRDefault="001702C0" w:rsidP="001702C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(3,500)</w:t>
            </w:r>
          </w:p>
        </w:tc>
      </w:tr>
      <w:tr w:rsidR="001702C0" w14:paraId="161A7E3A" w14:textId="77777777" w:rsidTr="001702C0">
        <w:trPr>
          <w:trHeight w:val="144"/>
        </w:trPr>
        <w:tc>
          <w:tcPr>
            <w:tcW w:w="946" w:type="pct"/>
          </w:tcPr>
          <w:p w14:paraId="0ADDD291" w14:textId="77777777" w:rsidR="001702C0" w:rsidRDefault="001702C0" w:rsidP="001702C0">
            <w:pPr>
              <w:tabs>
                <w:tab w:val="left" w:pos="1710"/>
              </w:tabs>
              <w:ind w:right="-48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เงินลงทุนในบริษัทร่วม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871D2B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941" w:type="pct"/>
          </w:tcPr>
          <w:p w14:paraId="7AE3BEE4" w14:textId="77777777" w:rsidR="001702C0" w:rsidRDefault="001702C0" w:rsidP="001702C0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78" w:type="pct"/>
            <w:vAlign w:val="bottom"/>
          </w:tcPr>
          <w:p w14:paraId="0E1F3634" w14:textId="77777777" w:rsidR="001702C0" w:rsidRPr="00871D2B" w:rsidRDefault="001702C0" w:rsidP="001702C0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32" w:type="pct"/>
          </w:tcPr>
          <w:p w14:paraId="5E6F28A7" w14:textId="77777777" w:rsidR="001702C0" w:rsidRDefault="001702C0" w:rsidP="001702C0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vAlign w:val="bottom"/>
          </w:tcPr>
          <w:p w14:paraId="69777E9C" w14:textId="77777777" w:rsidR="001702C0" w:rsidRDefault="001702C0" w:rsidP="001702C0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  <w:vAlign w:val="bottom"/>
          </w:tcPr>
          <w:p w14:paraId="28410EC0" w14:textId="77777777" w:rsidR="001702C0" w:rsidRDefault="001702C0" w:rsidP="001702C0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vAlign w:val="bottom"/>
          </w:tcPr>
          <w:p w14:paraId="62DF9AB0" w14:textId="77777777" w:rsidR="001702C0" w:rsidRDefault="001702C0" w:rsidP="001702C0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373E41F5" w14:textId="77777777" w:rsidR="001702C0" w:rsidRDefault="001702C0" w:rsidP="001702C0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gridSpan w:val="2"/>
            <w:vAlign w:val="bottom"/>
          </w:tcPr>
          <w:p w14:paraId="6A751CAF" w14:textId="77777777" w:rsidR="001702C0" w:rsidRDefault="001702C0" w:rsidP="001702C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2" w:type="pct"/>
            <w:vAlign w:val="bottom"/>
          </w:tcPr>
          <w:p w14:paraId="29DA46C2" w14:textId="77777777" w:rsidR="001702C0" w:rsidRDefault="001702C0" w:rsidP="001702C0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</w:tcPr>
          <w:p w14:paraId="35D94A82" w14:textId="77777777" w:rsidR="001702C0" w:rsidRPr="00610CDF" w:rsidRDefault="001702C0" w:rsidP="001702C0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6C0C2262" w14:textId="77777777" w:rsidR="001702C0" w:rsidRPr="00610CDF" w:rsidRDefault="001702C0" w:rsidP="001702C0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gridSpan w:val="2"/>
            <w:shd w:val="clear" w:color="auto" w:fill="auto"/>
            <w:vAlign w:val="bottom"/>
          </w:tcPr>
          <w:p w14:paraId="288FFC8B" w14:textId="5AC1DEBE" w:rsidR="001702C0" w:rsidRPr="009D3709" w:rsidRDefault="001702C0" w:rsidP="001702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D3709">
              <w:rPr>
                <w:rFonts w:asciiTheme="majorBidi" w:hAnsiTheme="majorBidi" w:cstheme="majorBidi" w:hint="eastAsia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  <w:r w:rsidRPr="009D3709">
              <w:rPr>
                <w:rFonts w:asciiTheme="majorBidi" w:hAnsiTheme="majorBidi" w:cstheme="majorBidi" w:hint="eastAsia"/>
                <w:b/>
                <w:bCs/>
                <w:color w:val="000000"/>
                <w:sz w:val="20"/>
                <w:szCs w:val="20"/>
              </w:rPr>
              <w:t>,375</w:t>
            </w:r>
          </w:p>
        </w:tc>
        <w:tc>
          <w:tcPr>
            <w:tcW w:w="32" w:type="pct"/>
          </w:tcPr>
          <w:p w14:paraId="36D82C8D" w14:textId="77777777" w:rsidR="001702C0" w:rsidRPr="009D3709" w:rsidRDefault="001702C0" w:rsidP="001702C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gridSpan w:val="5"/>
            <w:vAlign w:val="bottom"/>
          </w:tcPr>
          <w:p w14:paraId="1E31DEB6" w14:textId="0FC9D1B3" w:rsidR="001702C0" w:rsidRPr="009D3709" w:rsidRDefault="001702C0" w:rsidP="001702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</w:tbl>
    <w:p w14:paraId="77AF97AA" w14:textId="66312777" w:rsidR="004836B0" w:rsidRPr="002838CF" w:rsidRDefault="004836B0" w:rsidP="002838CF">
      <w:pPr>
        <w:tabs>
          <w:tab w:val="left" w:pos="709"/>
        </w:tabs>
        <w:spacing w:before="120"/>
        <w:ind w:right="-43"/>
        <w:jc w:val="thaiDistribute"/>
        <w:rPr>
          <w:rFonts w:asciiTheme="majorBidi" w:hAnsiTheme="majorBidi"/>
          <w:sz w:val="28"/>
          <w:cs/>
          <w:lang w:val="en-GB"/>
        </w:rPr>
        <w:sectPr w:rsidR="004836B0" w:rsidRPr="002838CF" w:rsidSect="001B7BE3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929" w:left="720" w:header="864" w:footer="432" w:gutter="0"/>
          <w:pgNumType w:start="49"/>
          <w:cols w:space="720"/>
          <w:docGrid w:linePitch="326"/>
        </w:sectPr>
      </w:pPr>
    </w:p>
    <w:p w14:paraId="2D6C6B51" w14:textId="1D23C2FE" w:rsidR="001C2C26" w:rsidRPr="000F6F40" w:rsidRDefault="001C2C26" w:rsidP="001C2C26">
      <w:pPr>
        <w:pStyle w:val="ListParagraph"/>
        <w:tabs>
          <w:tab w:val="left" w:pos="709"/>
        </w:tabs>
        <w:spacing w:before="120"/>
        <w:ind w:left="360" w:right="-43"/>
        <w:jc w:val="thaiDistribute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hint="cs"/>
          <w:sz w:val="28"/>
          <w:lang w:val="en-GB"/>
        </w:rPr>
        <w:lastRenderedPageBreak/>
        <w:t>1</w:t>
      </w:r>
      <w:r w:rsidR="003C0CB2">
        <w:rPr>
          <w:rFonts w:asciiTheme="majorBidi" w:hAnsiTheme="majorBidi"/>
          <w:sz w:val="28"/>
          <w:lang w:val="en-GB"/>
        </w:rPr>
        <w:t>5</w:t>
      </w:r>
      <w:r w:rsidRPr="00871D2B">
        <w:rPr>
          <w:rFonts w:asciiTheme="majorBidi" w:hAnsiTheme="majorBidi" w:hint="cs"/>
          <w:sz w:val="28"/>
          <w:lang w:val="en-GB"/>
        </w:rPr>
        <w:t>.2</w:t>
      </w:r>
      <w:r w:rsidRPr="00871D2B">
        <w:rPr>
          <w:rFonts w:asciiTheme="majorBidi" w:hAnsiTheme="majorBidi"/>
          <w:sz w:val="28"/>
          <w:lang w:val="en-GB"/>
        </w:rPr>
        <w:tab/>
      </w:r>
      <w:r w:rsidRPr="00871D2B">
        <w:rPr>
          <w:rFonts w:asciiTheme="majorBidi" w:hAnsiTheme="majorBidi" w:hint="cs"/>
          <w:sz w:val="28"/>
          <w:cs/>
          <w:lang w:val="en-GB"/>
        </w:rPr>
        <w:t>การอนุมัติให้บริษัทเข้าลงทุนในหุ้นสามัญของบริษัท</w:t>
      </w:r>
      <w:r w:rsidR="002966E6">
        <w:rPr>
          <w:rFonts w:asciiTheme="majorBidi" w:hAnsiTheme="majorBidi" w:hint="cs"/>
          <w:sz w:val="28"/>
          <w:cs/>
          <w:lang w:val="en-GB"/>
        </w:rPr>
        <w:t xml:space="preserve"> </w:t>
      </w:r>
      <w:r w:rsidR="002966E6" w:rsidRPr="00871D2B">
        <w:rPr>
          <w:rFonts w:asciiTheme="majorBidi" w:hAnsiTheme="majorBidi" w:hint="cs"/>
          <w:sz w:val="28"/>
          <w:cs/>
          <w:lang w:val="en-GB"/>
        </w:rPr>
        <w:t>ค้าไม้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5518ED" w:rsidRPr="00871D2B">
        <w:rPr>
          <w:rFonts w:asciiTheme="majorBidi" w:hAnsiTheme="majorBidi" w:hint="cs"/>
          <w:sz w:val="28"/>
          <w:cs/>
          <w:lang w:val="en-GB"/>
        </w:rPr>
        <w:t xml:space="preserve">วังวิเศษ </w:t>
      </w:r>
      <w:r w:rsidRPr="00871D2B">
        <w:rPr>
          <w:rFonts w:asciiTheme="majorBidi" w:hAnsiTheme="majorBidi" w:hint="cs"/>
          <w:sz w:val="28"/>
          <w:cs/>
          <w:lang w:val="en-GB"/>
        </w:rPr>
        <w:t>จํากัด</w:t>
      </w:r>
    </w:p>
    <w:p w14:paraId="335DC078" w14:textId="13B00E2B" w:rsidR="001C2C26" w:rsidRPr="000F6F40" w:rsidRDefault="001C2C26" w:rsidP="001C2C26">
      <w:pPr>
        <w:pStyle w:val="ListParagraph"/>
        <w:tabs>
          <w:tab w:val="left" w:pos="709"/>
        </w:tabs>
        <w:spacing w:before="120"/>
        <w:ind w:left="709" w:right="-43"/>
        <w:jc w:val="thaiDistribute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/>
          <w:sz w:val="28"/>
          <w:lang w:val="en-GB"/>
        </w:rPr>
        <w:tab/>
      </w:r>
      <w:r w:rsidRPr="00871D2B">
        <w:rPr>
          <w:rFonts w:asciiTheme="majorBidi" w:hAnsiTheme="majorBidi" w:hint="cs"/>
          <w:sz w:val="28"/>
          <w:cs/>
          <w:lang w:val="en-GB"/>
        </w:rPr>
        <w:t>เมื่อวันที่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363C98" w:rsidRPr="000F6F40">
        <w:rPr>
          <w:rFonts w:asciiTheme="majorBidi" w:hAnsiTheme="majorBidi"/>
          <w:sz w:val="28"/>
        </w:rPr>
        <w:t>28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363C98" w:rsidRPr="00871D2B">
        <w:rPr>
          <w:rFonts w:asciiTheme="majorBidi" w:hAnsiTheme="majorBidi" w:hint="cs"/>
          <w:sz w:val="28"/>
          <w:cs/>
          <w:lang w:val="en-GB"/>
        </w:rPr>
        <w:t>พฤษภาคม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363C98" w:rsidRPr="000F6F40">
        <w:rPr>
          <w:rFonts w:asciiTheme="majorBidi" w:hAnsiTheme="majorBidi"/>
          <w:sz w:val="28"/>
        </w:rPr>
        <w:t>2563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ที่ประชุมคณะกรรมการ</w:t>
      </w:r>
      <w:r w:rsidR="0053244D">
        <w:rPr>
          <w:rFonts w:asciiTheme="majorBidi" w:hAnsiTheme="majorBidi" w:hint="cs"/>
          <w:sz w:val="28"/>
          <w:cs/>
          <w:lang w:val="en-GB"/>
        </w:rPr>
        <w:t>บริหารของ</w:t>
      </w:r>
      <w:r w:rsidRPr="00871D2B">
        <w:rPr>
          <w:rFonts w:asciiTheme="majorBidi" w:hAnsiTheme="majorBidi" w:hint="cs"/>
          <w:sz w:val="28"/>
          <w:cs/>
          <w:lang w:val="en-GB"/>
        </w:rPr>
        <w:t>บริษัท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ครั้งที่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363C98" w:rsidRPr="000F6F40">
        <w:rPr>
          <w:rFonts w:asciiTheme="majorBidi" w:hAnsiTheme="majorBidi"/>
          <w:sz w:val="28"/>
        </w:rPr>
        <w:t>8/2563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ได้มีมติอนุมัติให้บริษัทเข้าลงทุนในหุ้นสามัญของบริษัท</w:t>
      </w:r>
      <w:r w:rsidR="002966E6">
        <w:rPr>
          <w:rFonts w:asciiTheme="majorBidi" w:hAnsiTheme="majorBidi" w:hint="cs"/>
          <w:sz w:val="28"/>
          <w:cs/>
          <w:lang w:val="en-GB"/>
        </w:rPr>
        <w:t xml:space="preserve"> </w:t>
      </w:r>
      <w:r w:rsidR="002966E6" w:rsidRPr="00871D2B">
        <w:rPr>
          <w:rFonts w:asciiTheme="majorBidi" w:hAnsiTheme="majorBidi" w:hint="cs"/>
          <w:sz w:val="28"/>
          <w:cs/>
          <w:lang w:val="en-GB"/>
        </w:rPr>
        <w:t>ค้าไม้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363C98" w:rsidRPr="00871D2B">
        <w:rPr>
          <w:rFonts w:asciiTheme="majorBidi" w:hAnsiTheme="majorBidi" w:hint="cs"/>
          <w:sz w:val="28"/>
          <w:cs/>
          <w:lang w:val="en-GB"/>
        </w:rPr>
        <w:t xml:space="preserve">วังวิเศษ </w:t>
      </w:r>
      <w:r w:rsidRPr="00871D2B">
        <w:rPr>
          <w:rFonts w:asciiTheme="majorBidi" w:hAnsiTheme="majorBidi" w:hint="cs"/>
          <w:sz w:val="28"/>
          <w:cs/>
          <w:lang w:val="en-GB"/>
        </w:rPr>
        <w:t>จํากัด</w:t>
      </w:r>
      <w:r w:rsidRPr="00871D2B">
        <w:rPr>
          <w:rFonts w:asciiTheme="majorBidi" w:hAnsiTheme="majorBidi"/>
          <w:sz w:val="28"/>
          <w:cs/>
          <w:lang w:val="en-GB"/>
        </w:rPr>
        <w:t xml:space="preserve"> (</w:t>
      </w:r>
      <w:r w:rsidRPr="00871D2B">
        <w:rPr>
          <w:rFonts w:asciiTheme="majorBidi" w:hAnsiTheme="majorBidi" w:hint="eastAsia"/>
          <w:sz w:val="28"/>
          <w:cs/>
          <w:lang w:val="en-GB"/>
        </w:rPr>
        <w:t>“</w:t>
      </w:r>
      <w:r w:rsidR="00363C98" w:rsidRPr="000F6F40">
        <w:rPr>
          <w:rFonts w:asciiTheme="majorBidi" w:hAnsiTheme="majorBidi" w:cstheme="majorBidi"/>
          <w:sz w:val="28"/>
        </w:rPr>
        <w:t>WWS</w:t>
      </w:r>
      <w:r w:rsidRPr="000F6F40">
        <w:rPr>
          <w:rFonts w:asciiTheme="majorBidi" w:hAnsiTheme="majorBidi" w:cstheme="majorBidi"/>
          <w:sz w:val="28"/>
        </w:rPr>
        <w:t xml:space="preserve">”) </w:t>
      </w:r>
      <w:r w:rsidRPr="00871D2B">
        <w:rPr>
          <w:rFonts w:asciiTheme="majorBidi" w:hAnsiTheme="majorBidi" w:hint="cs"/>
          <w:sz w:val="28"/>
          <w:cs/>
          <w:lang w:val="en-GB"/>
        </w:rPr>
        <w:t>จากบุคคลภายนอกที่ไม่มีความสัมพันธ์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และ</w:t>
      </w:r>
      <w:r w:rsidRPr="00871D2B">
        <w:rPr>
          <w:rFonts w:asciiTheme="majorBidi" w:hAnsiTheme="majorBidi"/>
          <w:sz w:val="28"/>
          <w:cs/>
          <w:lang w:val="en-GB"/>
        </w:rPr>
        <w:t>/</w:t>
      </w:r>
      <w:r w:rsidRPr="00871D2B">
        <w:rPr>
          <w:rFonts w:asciiTheme="majorBidi" w:hAnsiTheme="majorBidi" w:hint="cs"/>
          <w:sz w:val="28"/>
          <w:cs/>
          <w:lang w:val="en-GB"/>
        </w:rPr>
        <w:t>หรือ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ความเกี่ยวโยงใด</w:t>
      </w:r>
      <w:r w:rsidR="00DF105F">
        <w:rPr>
          <w:rFonts w:asciiTheme="majorBidi" w:hAnsiTheme="majorBidi"/>
          <w:sz w:val="28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ๆ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กับผู้บริหาร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กรรมการ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ผู้ถือหุ้นรายใหญ่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และผู้มีอํานาจควบคุมของบริษัทและบริษัทย่อย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จํานวน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363C98" w:rsidRPr="000F6F40">
        <w:rPr>
          <w:rFonts w:asciiTheme="majorBidi" w:hAnsiTheme="majorBidi"/>
          <w:sz w:val="28"/>
        </w:rPr>
        <w:t>5,000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หุ้น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มูลค่าที่ตราไว้หุ้นละ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363C98" w:rsidRPr="000F6F40">
        <w:rPr>
          <w:rFonts w:asciiTheme="majorBidi" w:hAnsiTheme="majorBidi"/>
          <w:sz w:val="28"/>
        </w:rPr>
        <w:t>100.00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บาท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เป็นจำนวนเงิน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363C98" w:rsidRPr="000F6F40">
        <w:rPr>
          <w:rFonts w:asciiTheme="majorBidi" w:hAnsiTheme="majorBidi"/>
          <w:sz w:val="28"/>
        </w:rPr>
        <w:t>500,000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บาท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คิดเป็นร้อยละ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363C98" w:rsidRPr="000F6F40">
        <w:rPr>
          <w:rFonts w:asciiTheme="majorBidi" w:hAnsiTheme="majorBidi"/>
          <w:sz w:val="28"/>
        </w:rPr>
        <w:t>50.00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ของจํานวนหุ้นที่ออกและชําระแล้ว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363C98" w:rsidRPr="000F6F40">
        <w:rPr>
          <w:rFonts w:asciiTheme="majorBidi" w:hAnsiTheme="majorBidi" w:cstheme="majorBidi"/>
          <w:sz w:val="28"/>
        </w:rPr>
        <w:t>WWS</w:t>
      </w:r>
      <w:r w:rsidRPr="000F6F40">
        <w:rPr>
          <w:rFonts w:asciiTheme="majorBidi" w:hAnsiTheme="majorBidi" w:cstheme="majorBidi"/>
          <w:sz w:val="28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เป็นนิติบุคคลที่จดทะเบียนจัดตั้งในประเทศไทย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มีทุนจดทะเบียน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363C98" w:rsidRPr="000F6F40">
        <w:rPr>
          <w:rFonts w:asciiTheme="majorBidi" w:hAnsiTheme="majorBidi"/>
          <w:sz w:val="28"/>
        </w:rPr>
        <w:t>1.00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ล้านบาท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ซึ่งเรียกชําระแล้วเต็มจำนวน</w:t>
      </w:r>
    </w:p>
    <w:p w14:paraId="4B445241" w14:textId="0FCE15A5" w:rsidR="002838CF" w:rsidRDefault="005518ED" w:rsidP="002838CF">
      <w:pPr>
        <w:pStyle w:val="ListParagraph"/>
        <w:tabs>
          <w:tab w:val="left" w:pos="709"/>
        </w:tabs>
        <w:spacing w:before="120"/>
        <w:ind w:right="-43" w:hanging="11"/>
        <w:jc w:val="thaiDistribute"/>
        <w:rPr>
          <w:rFonts w:asciiTheme="majorBidi" w:hAnsiTheme="majorBidi"/>
          <w:sz w:val="28"/>
          <w:lang w:val="en-GB"/>
        </w:rPr>
      </w:pPr>
      <w:r w:rsidRPr="00871D2B">
        <w:rPr>
          <w:rFonts w:asciiTheme="majorBidi" w:hAnsiTheme="majorBidi" w:hint="cs"/>
          <w:sz w:val="28"/>
          <w:cs/>
          <w:lang w:val="en-GB"/>
        </w:rPr>
        <w:t>เมื่อวันที่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741EB5" w:rsidRPr="000F6F40">
        <w:rPr>
          <w:rFonts w:asciiTheme="majorBidi" w:hAnsiTheme="majorBidi" w:cstheme="majorBidi"/>
          <w:sz w:val="28"/>
        </w:rPr>
        <w:t>15</w:t>
      </w:r>
      <w:r w:rsidRPr="000F6F40">
        <w:rPr>
          <w:rFonts w:asciiTheme="majorBidi" w:hAnsiTheme="majorBidi" w:cstheme="majorBidi"/>
          <w:sz w:val="28"/>
        </w:rPr>
        <w:t xml:space="preserve"> </w:t>
      </w:r>
      <w:r w:rsidR="00741EB5" w:rsidRPr="00871D2B">
        <w:rPr>
          <w:rFonts w:asciiTheme="majorBidi" w:hAnsiTheme="majorBidi" w:hint="cs"/>
          <w:sz w:val="28"/>
          <w:cs/>
          <w:lang w:val="en-GB"/>
        </w:rPr>
        <w:t>มิถุนายน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741EB5" w:rsidRPr="000F6F40">
        <w:rPr>
          <w:rFonts w:asciiTheme="majorBidi" w:hAnsiTheme="majorBidi" w:cstheme="majorBidi"/>
          <w:sz w:val="28"/>
        </w:rPr>
        <w:t>2563</w:t>
      </w:r>
      <w:r w:rsidRPr="000F6F40">
        <w:rPr>
          <w:rFonts w:asciiTheme="majorBidi" w:hAnsiTheme="majorBidi" w:cstheme="majorBidi"/>
          <w:sz w:val="28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ที่ประชุมคณะกรรมการบริษัท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ครั้งที่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741EB5" w:rsidRPr="000F6F40">
        <w:rPr>
          <w:rFonts w:asciiTheme="majorBidi" w:hAnsiTheme="majorBidi" w:cstheme="majorBidi"/>
          <w:sz w:val="28"/>
        </w:rPr>
        <w:t>9/2563</w:t>
      </w:r>
      <w:r w:rsidRPr="000F6F40">
        <w:rPr>
          <w:rFonts w:asciiTheme="majorBidi" w:hAnsiTheme="majorBidi" w:cstheme="majorBidi"/>
          <w:sz w:val="28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ได้มีมติอนุมัติการเพิ่มทุนจดทะเบียนของ</w:t>
      </w:r>
      <w:r w:rsidR="008A4B12">
        <w:rPr>
          <w:rFonts w:asciiTheme="majorBidi" w:hAnsiTheme="majorBidi" w:hint="cs"/>
          <w:sz w:val="28"/>
          <w:cs/>
          <w:lang w:val="en-GB"/>
        </w:rPr>
        <w:t xml:space="preserve">   </w:t>
      </w:r>
      <w:r w:rsidRPr="00871D2B">
        <w:rPr>
          <w:rFonts w:asciiTheme="majorBidi" w:hAnsiTheme="majorBidi" w:hint="cs"/>
          <w:sz w:val="28"/>
          <w:cs/>
          <w:lang w:val="en-GB"/>
        </w:rPr>
        <w:t>บริษัท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2966E6" w:rsidRPr="00871D2B">
        <w:rPr>
          <w:rFonts w:asciiTheme="majorBidi" w:hAnsiTheme="majorBidi" w:hint="cs"/>
          <w:sz w:val="28"/>
          <w:cs/>
          <w:lang w:val="en-GB"/>
        </w:rPr>
        <w:t>ค้าไม้</w:t>
      </w:r>
      <w:r w:rsidR="002966E6"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741EB5" w:rsidRPr="00871D2B">
        <w:rPr>
          <w:rFonts w:asciiTheme="majorBidi" w:hAnsiTheme="majorBidi" w:hint="cs"/>
          <w:sz w:val="28"/>
          <w:cs/>
          <w:lang w:val="en-GB"/>
        </w:rPr>
        <w:t xml:space="preserve">วังวิเศษ </w:t>
      </w:r>
      <w:r w:rsidRPr="00871D2B">
        <w:rPr>
          <w:rFonts w:asciiTheme="majorBidi" w:hAnsiTheme="majorBidi" w:hint="cs"/>
          <w:sz w:val="28"/>
          <w:cs/>
          <w:lang w:val="en-GB"/>
        </w:rPr>
        <w:t>จำกัด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ซึ่งเป็นบริษัท</w:t>
      </w:r>
      <w:r w:rsidR="00741EB5" w:rsidRPr="00871D2B">
        <w:rPr>
          <w:rFonts w:asciiTheme="majorBidi" w:hAnsiTheme="majorBidi" w:hint="cs"/>
          <w:sz w:val="28"/>
          <w:cs/>
          <w:lang w:val="en-GB"/>
        </w:rPr>
        <w:t>ร่วม</w:t>
      </w:r>
      <w:r w:rsidRPr="00871D2B">
        <w:rPr>
          <w:rFonts w:asciiTheme="majorBidi" w:hAnsiTheme="majorBidi" w:hint="cs"/>
          <w:sz w:val="28"/>
          <w:cs/>
          <w:lang w:val="en-GB"/>
        </w:rPr>
        <w:t>ของบริษัท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จำนวน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1930C5" w:rsidRPr="000F6F40">
        <w:rPr>
          <w:rFonts w:asciiTheme="majorBidi" w:hAnsiTheme="majorBidi"/>
          <w:sz w:val="28"/>
        </w:rPr>
        <w:t>39</w:t>
      </w:r>
      <w:r w:rsidR="001930C5" w:rsidRPr="000F6F40">
        <w:rPr>
          <w:rFonts w:asciiTheme="majorBidi" w:hAnsiTheme="majorBidi" w:cstheme="majorBidi"/>
          <w:sz w:val="28"/>
        </w:rPr>
        <w:t>.00</w:t>
      </w:r>
      <w:r w:rsidRPr="000F6F40">
        <w:rPr>
          <w:rFonts w:asciiTheme="majorBidi" w:hAnsiTheme="majorBidi" w:cstheme="majorBidi"/>
          <w:sz w:val="28"/>
        </w:rPr>
        <w:t xml:space="preserve"> </w:t>
      </w:r>
      <w:r w:rsidR="00660EDF" w:rsidRPr="00871D2B">
        <w:rPr>
          <w:rFonts w:asciiTheme="majorBidi" w:hAnsiTheme="majorBidi" w:cstheme="majorBidi" w:hint="cs"/>
          <w:sz w:val="28"/>
          <w:cs/>
          <w:lang w:val="en-GB"/>
        </w:rPr>
        <w:t>ล้าน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บาท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จากเดิมทุนจดทะเบียน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660EDF" w:rsidRPr="000F6F40">
        <w:rPr>
          <w:rFonts w:asciiTheme="majorBidi" w:hAnsiTheme="majorBidi" w:cstheme="majorBidi"/>
          <w:sz w:val="28"/>
        </w:rPr>
        <w:t>1</w:t>
      </w:r>
      <w:r w:rsidR="00790A13" w:rsidRPr="000F6F40">
        <w:rPr>
          <w:rFonts w:asciiTheme="majorBidi" w:hAnsiTheme="majorBidi" w:cstheme="majorBidi"/>
          <w:sz w:val="28"/>
        </w:rPr>
        <w:t>.00</w:t>
      </w:r>
      <w:r w:rsidR="00660EDF" w:rsidRPr="000F6F40">
        <w:rPr>
          <w:rFonts w:asciiTheme="majorBidi" w:hAnsiTheme="majorBidi" w:cstheme="majorBidi"/>
          <w:sz w:val="28"/>
        </w:rPr>
        <w:t xml:space="preserve"> </w:t>
      </w:r>
      <w:r w:rsidR="00660EDF" w:rsidRPr="00871D2B">
        <w:rPr>
          <w:rFonts w:asciiTheme="majorBidi" w:hAnsiTheme="majorBidi" w:cstheme="majorBidi" w:hint="cs"/>
          <w:sz w:val="28"/>
          <w:cs/>
          <w:lang w:val="en-GB"/>
        </w:rPr>
        <w:t>ล้าน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บาท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0F6F40">
        <w:rPr>
          <w:rFonts w:asciiTheme="majorBidi" w:hAnsiTheme="majorBidi"/>
          <w:sz w:val="28"/>
        </w:rPr>
        <w:t xml:space="preserve">             </w:t>
      </w:r>
      <w:r w:rsidRPr="00871D2B">
        <w:rPr>
          <w:rFonts w:asciiTheme="majorBidi" w:hAnsiTheme="majorBidi" w:hint="cs"/>
          <w:sz w:val="28"/>
          <w:cs/>
          <w:lang w:val="en-GB"/>
        </w:rPr>
        <w:t>เป็น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790A13" w:rsidRPr="000F6F40">
        <w:rPr>
          <w:rFonts w:asciiTheme="majorBidi" w:hAnsiTheme="majorBidi" w:cstheme="majorBidi"/>
          <w:sz w:val="28"/>
        </w:rPr>
        <w:t>40.00</w:t>
      </w:r>
      <w:r w:rsidRPr="000F6F40">
        <w:rPr>
          <w:rFonts w:asciiTheme="majorBidi" w:hAnsiTheme="majorBidi" w:cstheme="majorBidi"/>
          <w:sz w:val="28"/>
        </w:rPr>
        <w:t xml:space="preserve"> </w:t>
      </w:r>
      <w:r w:rsidR="00790A13" w:rsidRPr="00871D2B">
        <w:rPr>
          <w:rFonts w:asciiTheme="majorBidi" w:hAnsiTheme="majorBidi" w:cstheme="majorBidi" w:hint="cs"/>
          <w:sz w:val="28"/>
          <w:cs/>
          <w:lang w:val="en-GB"/>
        </w:rPr>
        <w:t>ล้าน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บาท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โดยการออกหุ้นสามัญเพิ่มทุนจำนวน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790A13" w:rsidRPr="000F6F40">
        <w:rPr>
          <w:rFonts w:asciiTheme="majorBidi" w:hAnsiTheme="majorBidi"/>
          <w:sz w:val="28"/>
        </w:rPr>
        <w:t>390,000</w:t>
      </w:r>
      <w:r w:rsidRPr="000F6F40">
        <w:rPr>
          <w:rFonts w:asciiTheme="majorBidi" w:hAnsiTheme="majorBidi" w:cstheme="majorBidi"/>
          <w:sz w:val="28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หุ้น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มูลค่าที่ตราไว้หุ้นละ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790A13" w:rsidRPr="000F6F40">
        <w:rPr>
          <w:rFonts w:asciiTheme="majorBidi" w:hAnsiTheme="majorBidi" w:cstheme="majorBidi"/>
          <w:sz w:val="28"/>
        </w:rPr>
        <w:t>100.00</w:t>
      </w:r>
      <w:r w:rsidRPr="000F6F40">
        <w:rPr>
          <w:rFonts w:asciiTheme="majorBidi" w:hAnsiTheme="majorBidi" w:cstheme="majorBidi"/>
          <w:sz w:val="28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บาท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ให้แก่ผู้ถือหุ้นเด</w:t>
      </w:r>
      <w:r w:rsidR="002838CF">
        <w:rPr>
          <w:rFonts w:asciiTheme="majorBidi" w:hAnsiTheme="majorBidi" w:hint="cs"/>
          <w:sz w:val="28"/>
          <w:cs/>
          <w:lang w:val="en-GB"/>
        </w:rPr>
        <w:t>ิม</w:t>
      </w:r>
    </w:p>
    <w:p w14:paraId="32A8608F" w14:textId="0DA14058" w:rsidR="002838CF" w:rsidRPr="002838CF" w:rsidRDefault="002838CF" w:rsidP="002838CF">
      <w:pPr>
        <w:tabs>
          <w:tab w:val="left" w:pos="709"/>
        </w:tabs>
        <w:spacing w:before="120"/>
        <w:ind w:left="709" w:right="-43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/>
          <w:sz w:val="28"/>
          <w:cs/>
          <w:lang w:val="en-GB"/>
        </w:rPr>
        <w:tab/>
      </w:r>
      <w:r w:rsidRPr="002838CF">
        <w:rPr>
          <w:rFonts w:asciiTheme="majorBidi" w:hAnsiTheme="majorBidi" w:hint="cs"/>
          <w:sz w:val="28"/>
          <w:cs/>
          <w:lang w:val="en-GB"/>
        </w:rPr>
        <w:t>ตามสัดส่วนการถือหุ้นที่ผู้ถือหุ้นแต่ละรายถืออยู่</w:t>
      </w:r>
      <w:r w:rsidRPr="002838CF">
        <w:rPr>
          <w:rFonts w:asciiTheme="majorBidi" w:hAnsiTheme="majorBidi"/>
          <w:sz w:val="28"/>
          <w:cs/>
          <w:lang w:val="en-GB"/>
        </w:rPr>
        <w:t xml:space="preserve"> </w:t>
      </w:r>
      <w:r w:rsidRPr="002838CF">
        <w:rPr>
          <w:rFonts w:asciiTheme="majorBidi" w:hAnsiTheme="majorBidi" w:hint="cs"/>
          <w:sz w:val="28"/>
          <w:cs/>
          <w:lang w:val="en-GB"/>
        </w:rPr>
        <w:t>โดยคณะกรรมการบริษัทได้อนุมัติการซื้อหุ้นเพิ่มทุนตามอัตราส่วนร้อยละ</w:t>
      </w:r>
      <w:r w:rsidRPr="002838CF">
        <w:rPr>
          <w:rFonts w:asciiTheme="majorBidi" w:hAnsiTheme="majorBidi"/>
          <w:sz w:val="28"/>
          <w:cs/>
          <w:lang w:val="en-GB"/>
        </w:rPr>
        <w:t xml:space="preserve"> </w:t>
      </w:r>
      <w:r w:rsidRPr="002838CF">
        <w:rPr>
          <w:rFonts w:asciiTheme="majorBidi" w:hAnsiTheme="majorBidi" w:cstheme="majorBidi"/>
          <w:sz w:val="28"/>
        </w:rPr>
        <w:t xml:space="preserve">37.50 </w:t>
      </w:r>
      <w:r w:rsidRPr="002838CF">
        <w:rPr>
          <w:rFonts w:asciiTheme="majorBidi" w:hAnsiTheme="majorBidi" w:hint="cs"/>
          <w:sz w:val="28"/>
          <w:cs/>
          <w:lang w:val="en-GB"/>
        </w:rPr>
        <w:t>คือ</w:t>
      </w:r>
      <w:r w:rsidRPr="002838CF">
        <w:rPr>
          <w:rFonts w:asciiTheme="majorBidi" w:hAnsiTheme="majorBidi"/>
          <w:sz w:val="28"/>
          <w:cs/>
          <w:lang w:val="en-GB"/>
        </w:rPr>
        <w:t xml:space="preserve"> </w:t>
      </w:r>
      <w:r w:rsidRPr="002838CF">
        <w:rPr>
          <w:rFonts w:asciiTheme="majorBidi" w:hAnsiTheme="majorBidi" w:hint="cs"/>
          <w:sz w:val="28"/>
          <w:cs/>
          <w:lang w:val="en-GB"/>
        </w:rPr>
        <w:t>จำนวน</w:t>
      </w:r>
      <w:r w:rsidRPr="002838CF">
        <w:rPr>
          <w:rFonts w:asciiTheme="majorBidi" w:hAnsiTheme="majorBidi"/>
          <w:sz w:val="28"/>
          <w:cs/>
          <w:lang w:val="en-GB"/>
        </w:rPr>
        <w:t xml:space="preserve"> </w:t>
      </w:r>
      <w:r w:rsidRPr="002838CF">
        <w:rPr>
          <w:rFonts w:asciiTheme="majorBidi" w:hAnsiTheme="majorBidi" w:cstheme="majorBidi"/>
          <w:sz w:val="28"/>
        </w:rPr>
        <w:t xml:space="preserve">145,000 </w:t>
      </w:r>
      <w:r w:rsidRPr="002838CF">
        <w:rPr>
          <w:rFonts w:asciiTheme="majorBidi" w:hAnsiTheme="majorBidi" w:hint="cs"/>
          <w:sz w:val="28"/>
          <w:cs/>
          <w:lang w:val="en-GB"/>
        </w:rPr>
        <w:t>หุ้น</w:t>
      </w:r>
      <w:r w:rsidRPr="002838CF">
        <w:rPr>
          <w:rFonts w:asciiTheme="majorBidi" w:hAnsiTheme="majorBidi"/>
          <w:sz w:val="28"/>
          <w:cs/>
          <w:lang w:val="en-GB"/>
        </w:rPr>
        <w:t xml:space="preserve"> </w:t>
      </w:r>
      <w:r w:rsidRPr="002838CF">
        <w:rPr>
          <w:rFonts w:asciiTheme="majorBidi" w:hAnsiTheme="majorBidi" w:hint="cs"/>
          <w:sz w:val="28"/>
          <w:cs/>
          <w:lang w:val="en-GB"/>
        </w:rPr>
        <w:t>ราคาหุ้นละ</w:t>
      </w:r>
      <w:r w:rsidRPr="002838CF">
        <w:rPr>
          <w:rFonts w:asciiTheme="majorBidi" w:hAnsiTheme="majorBidi"/>
          <w:sz w:val="28"/>
          <w:cs/>
          <w:lang w:val="en-GB"/>
        </w:rPr>
        <w:t xml:space="preserve"> </w:t>
      </w:r>
      <w:r w:rsidRPr="002838CF">
        <w:rPr>
          <w:rFonts w:asciiTheme="majorBidi" w:hAnsiTheme="majorBidi" w:cstheme="majorBidi"/>
          <w:sz w:val="28"/>
        </w:rPr>
        <w:t xml:space="preserve">100.00 </w:t>
      </w:r>
      <w:r w:rsidRPr="002838CF">
        <w:rPr>
          <w:rFonts w:asciiTheme="majorBidi" w:hAnsiTheme="majorBidi" w:hint="cs"/>
          <w:sz w:val="28"/>
          <w:cs/>
          <w:lang w:val="en-GB"/>
        </w:rPr>
        <w:t>บาท</w:t>
      </w:r>
      <w:r w:rsidRPr="002838CF">
        <w:rPr>
          <w:rFonts w:asciiTheme="majorBidi" w:hAnsiTheme="majorBidi"/>
          <w:sz w:val="28"/>
          <w:cs/>
          <w:lang w:val="en-GB"/>
        </w:rPr>
        <w:t xml:space="preserve"> </w:t>
      </w:r>
      <w:r w:rsidRPr="002838CF">
        <w:rPr>
          <w:rFonts w:asciiTheme="majorBidi" w:hAnsiTheme="majorBidi" w:hint="cs"/>
          <w:sz w:val="28"/>
          <w:cs/>
          <w:lang w:val="en-GB"/>
        </w:rPr>
        <w:t>รวมเป็นเงินทั้งสิ้น</w:t>
      </w:r>
      <w:r w:rsidRPr="002838CF">
        <w:rPr>
          <w:rFonts w:asciiTheme="majorBidi" w:hAnsiTheme="majorBidi"/>
          <w:sz w:val="28"/>
          <w:cs/>
          <w:lang w:val="en-GB"/>
        </w:rPr>
        <w:t xml:space="preserve"> </w:t>
      </w:r>
      <w:r w:rsidRPr="002838CF">
        <w:rPr>
          <w:rFonts w:asciiTheme="majorBidi" w:hAnsiTheme="majorBidi" w:cstheme="majorBidi"/>
          <w:sz w:val="28"/>
        </w:rPr>
        <w:t>14</w:t>
      </w:r>
      <w:r w:rsidR="00ED4CA6">
        <w:rPr>
          <w:rFonts w:asciiTheme="majorBidi" w:hAnsiTheme="majorBidi" w:cstheme="majorBidi"/>
          <w:sz w:val="28"/>
        </w:rPr>
        <w:t xml:space="preserve">.50 </w:t>
      </w:r>
      <w:r w:rsidR="00ED4CA6">
        <w:rPr>
          <w:rFonts w:asciiTheme="majorBidi" w:hAnsiTheme="majorBidi" w:cstheme="majorBidi" w:hint="cs"/>
          <w:sz w:val="28"/>
          <w:cs/>
        </w:rPr>
        <w:t>ล้าน</w:t>
      </w:r>
      <w:r w:rsidRPr="002838CF">
        <w:rPr>
          <w:rFonts w:asciiTheme="majorBidi" w:hAnsiTheme="majorBidi" w:hint="cs"/>
          <w:sz w:val="28"/>
          <w:cs/>
          <w:lang w:val="en-GB"/>
        </w:rPr>
        <w:t>บาท</w:t>
      </w:r>
      <w:r w:rsidRPr="002838CF">
        <w:rPr>
          <w:rFonts w:asciiTheme="majorBidi" w:hAnsiTheme="majorBidi"/>
          <w:sz w:val="28"/>
          <w:cs/>
          <w:lang w:val="en-GB"/>
        </w:rPr>
        <w:t xml:space="preserve"> </w:t>
      </w:r>
      <w:r w:rsidRPr="002838CF">
        <w:rPr>
          <w:rFonts w:asciiTheme="majorBidi" w:hAnsiTheme="majorBidi" w:hint="cs"/>
          <w:sz w:val="28"/>
          <w:cs/>
          <w:lang w:val="en-GB"/>
        </w:rPr>
        <w:t>โดยบริษัทร่วมดังกล่าว</w:t>
      </w:r>
      <w:r w:rsidRPr="002838CF">
        <w:rPr>
          <w:rFonts w:asciiTheme="majorBidi" w:hAnsiTheme="majorBidi"/>
          <w:sz w:val="28"/>
          <w:cs/>
          <w:lang w:val="en-GB"/>
        </w:rPr>
        <w:t xml:space="preserve"> </w:t>
      </w:r>
      <w:r w:rsidRPr="002838CF">
        <w:rPr>
          <w:rFonts w:asciiTheme="majorBidi" w:hAnsiTheme="majorBidi" w:hint="cs"/>
          <w:sz w:val="28"/>
          <w:cs/>
          <w:lang w:val="en-GB"/>
        </w:rPr>
        <w:t>ได้ดำเนินการเพิ่มทุนจดทะเบียนกับกรมพัฒนาธุรกิจการค้า</w:t>
      </w:r>
      <w:r w:rsidRPr="002838CF">
        <w:rPr>
          <w:rFonts w:asciiTheme="majorBidi" w:hAnsiTheme="majorBidi"/>
          <w:sz w:val="28"/>
          <w:cs/>
          <w:lang w:val="en-GB"/>
        </w:rPr>
        <w:t xml:space="preserve"> </w:t>
      </w:r>
      <w:r w:rsidRPr="002838CF">
        <w:rPr>
          <w:rFonts w:asciiTheme="majorBidi" w:hAnsiTheme="majorBidi" w:hint="cs"/>
          <w:sz w:val="28"/>
          <w:cs/>
          <w:lang w:val="en-GB"/>
        </w:rPr>
        <w:t>กระทรวงพาณิชย์เรียบร้อยแล้ว</w:t>
      </w:r>
      <w:r w:rsidRPr="002838CF">
        <w:rPr>
          <w:rFonts w:asciiTheme="majorBidi" w:hAnsiTheme="majorBidi"/>
          <w:sz w:val="28"/>
          <w:cs/>
          <w:lang w:val="en-GB"/>
        </w:rPr>
        <w:t xml:space="preserve"> </w:t>
      </w:r>
      <w:r w:rsidRPr="002838CF">
        <w:rPr>
          <w:rFonts w:asciiTheme="majorBidi" w:hAnsiTheme="majorBidi" w:hint="cs"/>
          <w:sz w:val="28"/>
          <w:cs/>
          <w:lang w:val="en-GB"/>
        </w:rPr>
        <w:t>เมื่อวันที่</w:t>
      </w:r>
      <w:r w:rsidRPr="002838CF">
        <w:rPr>
          <w:rFonts w:asciiTheme="majorBidi" w:hAnsiTheme="majorBidi"/>
          <w:sz w:val="28"/>
          <w:cs/>
          <w:lang w:val="en-GB"/>
        </w:rPr>
        <w:t xml:space="preserve"> </w:t>
      </w:r>
      <w:r w:rsidRPr="002838CF">
        <w:rPr>
          <w:rFonts w:asciiTheme="majorBidi" w:hAnsiTheme="majorBidi"/>
          <w:sz w:val="28"/>
        </w:rPr>
        <w:t xml:space="preserve">             </w:t>
      </w:r>
      <w:r w:rsidRPr="002838CF">
        <w:rPr>
          <w:rFonts w:asciiTheme="majorBidi" w:hAnsiTheme="majorBidi" w:cstheme="majorBidi"/>
          <w:sz w:val="28"/>
        </w:rPr>
        <w:t xml:space="preserve">16 </w:t>
      </w:r>
      <w:r w:rsidRPr="002838CF">
        <w:rPr>
          <w:rFonts w:asciiTheme="majorBidi" w:hAnsiTheme="majorBidi" w:hint="cs"/>
          <w:sz w:val="28"/>
          <w:cs/>
          <w:lang w:val="en-GB"/>
        </w:rPr>
        <w:t>มิถุนายน</w:t>
      </w:r>
      <w:r w:rsidRPr="002838CF">
        <w:rPr>
          <w:rFonts w:asciiTheme="majorBidi" w:hAnsiTheme="majorBidi"/>
          <w:sz w:val="28"/>
          <w:cs/>
          <w:lang w:val="en-GB"/>
        </w:rPr>
        <w:t xml:space="preserve"> </w:t>
      </w:r>
      <w:r w:rsidRPr="002838CF">
        <w:rPr>
          <w:rFonts w:asciiTheme="majorBidi" w:hAnsiTheme="majorBidi" w:cstheme="majorBidi"/>
          <w:sz w:val="28"/>
        </w:rPr>
        <w:t>2563</w:t>
      </w:r>
    </w:p>
    <w:p w14:paraId="008D2C96" w14:textId="77777777" w:rsidR="002838CF" w:rsidRPr="00871D2B" w:rsidRDefault="002838CF" w:rsidP="002838CF">
      <w:pPr>
        <w:pStyle w:val="ListParagraph"/>
        <w:tabs>
          <w:tab w:val="left" w:pos="709"/>
        </w:tabs>
        <w:spacing w:before="120"/>
        <w:ind w:left="709" w:right="-43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871D2B">
        <w:rPr>
          <w:rFonts w:asciiTheme="majorBidi" w:hAnsiTheme="majorBidi"/>
          <w:sz w:val="28"/>
          <w:lang w:val="en-GB"/>
        </w:rPr>
        <w:tab/>
      </w:r>
      <w:r w:rsidRPr="00871D2B">
        <w:rPr>
          <w:rFonts w:asciiTheme="majorBidi" w:hAnsiTheme="majorBidi" w:hint="cs"/>
          <w:sz w:val="28"/>
          <w:cs/>
          <w:lang w:val="en-GB"/>
        </w:rPr>
        <w:t>การเข้าซื้อหุ้นสามัญของ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0F6F40">
        <w:rPr>
          <w:rFonts w:asciiTheme="majorBidi" w:hAnsiTheme="majorBidi" w:cstheme="majorBidi"/>
          <w:sz w:val="28"/>
        </w:rPr>
        <w:t xml:space="preserve">WWS </w:t>
      </w:r>
      <w:r w:rsidRPr="00871D2B">
        <w:rPr>
          <w:rFonts w:asciiTheme="majorBidi" w:hAnsiTheme="majorBidi" w:hint="cs"/>
          <w:sz w:val="28"/>
          <w:cs/>
          <w:lang w:val="en-GB"/>
        </w:rPr>
        <w:t>ในครั้งนี้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บริษัทจะได้มาซึ่งการถือหุ้นของ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0F6F40">
        <w:rPr>
          <w:rFonts w:asciiTheme="majorBidi" w:hAnsiTheme="majorBidi" w:cstheme="majorBidi"/>
          <w:sz w:val="28"/>
        </w:rPr>
        <w:t xml:space="preserve">WWS </w:t>
      </w:r>
      <w:r w:rsidRPr="00871D2B">
        <w:rPr>
          <w:rFonts w:asciiTheme="majorBidi" w:hAnsiTheme="majorBidi" w:hint="cs"/>
          <w:sz w:val="28"/>
          <w:cs/>
          <w:lang w:val="en-GB"/>
        </w:rPr>
        <w:t>ในสัดส่วนร้อยละ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0F6F40">
        <w:rPr>
          <w:rFonts w:asciiTheme="majorBidi" w:hAnsiTheme="majorBidi"/>
          <w:sz w:val="28"/>
        </w:rPr>
        <w:t>37.50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ของจํานวนหุ้นที่ออกและชําระแล้วของ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0F6F40">
        <w:rPr>
          <w:rFonts w:asciiTheme="majorBidi" w:hAnsiTheme="majorBidi" w:cstheme="majorBidi"/>
          <w:sz w:val="28"/>
        </w:rPr>
        <w:t xml:space="preserve">WWS </w:t>
      </w:r>
      <w:r>
        <w:rPr>
          <w:rFonts w:asciiTheme="majorBidi" w:hAnsiTheme="majorBidi" w:cstheme="majorBidi" w:hint="cs"/>
          <w:sz w:val="28"/>
          <w:cs/>
        </w:rPr>
        <w:t>จำนวนร้อยละ</w:t>
      </w:r>
      <w:r>
        <w:rPr>
          <w:rFonts w:asciiTheme="majorBidi" w:hAnsiTheme="majorBidi" w:cstheme="majorBidi"/>
          <w:sz w:val="28"/>
        </w:rPr>
        <w:t xml:space="preserve">75 </w:t>
      </w:r>
      <w:r w:rsidRPr="00871D2B">
        <w:rPr>
          <w:rFonts w:asciiTheme="majorBidi" w:hAnsiTheme="majorBidi" w:hint="cs"/>
          <w:sz w:val="28"/>
          <w:cs/>
          <w:lang w:val="en-GB"/>
        </w:rPr>
        <w:t>ซึ่งปัจจุบันบริษัทได้จ่ายชำระเงินซื้อหุ้นสามัญดังกล่าว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จำนวน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0F6F40">
        <w:rPr>
          <w:rFonts w:asciiTheme="majorBidi" w:hAnsiTheme="majorBidi"/>
          <w:sz w:val="28"/>
        </w:rPr>
        <w:t>1</w:t>
      </w:r>
      <w:r>
        <w:rPr>
          <w:rFonts w:asciiTheme="majorBidi" w:hAnsiTheme="majorBidi"/>
          <w:sz w:val="28"/>
        </w:rPr>
        <w:t>1</w:t>
      </w:r>
      <w:r w:rsidRPr="000F6F40">
        <w:rPr>
          <w:rFonts w:asciiTheme="majorBidi" w:hAnsiTheme="majorBidi"/>
          <w:sz w:val="28"/>
        </w:rPr>
        <w:t>.</w:t>
      </w:r>
      <w:r>
        <w:rPr>
          <w:rFonts w:asciiTheme="majorBidi" w:hAnsiTheme="majorBidi"/>
          <w:sz w:val="28"/>
        </w:rPr>
        <w:t>38</w:t>
      </w:r>
      <w:r w:rsidRPr="000F6F40">
        <w:rPr>
          <w:rFonts w:asciiTheme="majorBidi" w:hAnsiTheme="majorBidi"/>
          <w:sz w:val="28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ล้านบาท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ครบถ้วนแล้วเมื่อวันที่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0F6F40">
        <w:rPr>
          <w:rFonts w:asciiTheme="majorBidi" w:hAnsiTheme="majorBidi"/>
          <w:sz w:val="28"/>
        </w:rPr>
        <w:t>22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มิถุนายน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0F6F40">
        <w:rPr>
          <w:rFonts w:asciiTheme="majorBidi" w:hAnsiTheme="majorBidi"/>
          <w:sz w:val="28"/>
        </w:rPr>
        <w:t>2563</w:t>
      </w:r>
    </w:p>
    <w:p w14:paraId="2E349798" w14:textId="77777777" w:rsidR="002838CF" w:rsidRPr="002838CF" w:rsidRDefault="002838CF" w:rsidP="002838CF">
      <w:pPr>
        <w:pStyle w:val="ListParagraph"/>
        <w:tabs>
          <w:tab w:val="left" w:pos="709"/>
        </w:tabs>
        <w:spacing w:before="120"/>
        <w:ind w:right="-43" w:hanging="11"/>
        <w:jc w:val="thaiDistribute"/>
        <w:rPr>
          <w:rFonts w:asciiTheme="majorBidi" w:hAnsiTheme="majorBidi"/>
          <w:sz w:val="28"/>
        </w:rPr>
      </w:pPr>
    </w:p>
    <w:p w14:paraId="23554EC6" w14:textId="6799998D" w:rsidR="002838CF" w:rsidRPr="002838CF" w:rsidRDefault="002838CF" w:rsidP="002838CF">
      <w:pPr>
        <w:tabs>
          <w:tab w:val="left" w:pos="1195"/>
        </w:tabs>
        <w:rPr>
          <w:rFonts w:hint="eastAsia"/>
          <w:cs/>
        </w:rPr>
        <w:sectPr w:rsidR="002838CF" w:rsidRPr="002838CF" w:rsidSect="001B7BE3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929" w:bottom="720" w:left="1440" w:header="864" w:footer="432" w:gutter="0"/>
          <w:pgNumType w:start="51"/>
          <w:cols w:space="720"/>
          <w:docGrid w:linePitch="326"/>
        </w:sectPr>
      </w:pPr>
    </w:p>
    <w:p w14:paraId="7E48DF15" w14:textId="7777777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สินทรัพย์ทางการเงินไม่หมุนเวียนอื่น</w:t>
      </w:r>
    </w:p>
    <w:p w14:paraId="4CA31DAB" w14:textId="77777777" w:rsidR="00D5121C" w:rsidRDefault="009B2480" w:rsidP="00C91D02">
      <w:pPr>
        <w:spacing w:before="120" w:after="120"/>
        <w:ind w:left="360" w:right="-27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hint="cs"/>
          <w:color w:val="000000"/>
          <w:spacing w:val="-2"/>
          <w:sz w:val="28"/>
          <w:cs/>
        </w:rPr>
        <w:t>สินทรัพย์ทางการเงินไม่หมุนเวียนอื่น</w:t>
      </w:r>
      <w:r>
        <w:rPr>
          <w:rFonts w:asciiTheme="majorBidi" w:hAnsiTheme="majorBidi"/>
          <w:color w:val="000000"/>
          <w:spacing w:val="-2"/>
          <w:sz w:val="28"/>
          <w:cs/>
        </w:rPr>
        <w:t>ในงบการเงินรวม ณ วันที่</w:t>
      </w:r>
      <w:r>
        <w:rPr>
          <w:rFonts w:asciiTheme="majorBidi" w:hAnsiTheme="majorBidi"/>
          <w:color w:val="000000"/>
          <w:spacing w:val="-2"/>
          <w:sz w:val="28"/>
        </w:rPr>
        <w:t xml:space="preserve"> 30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มิถุนายน</w:t>
      </w:r>
      <w:r w:rsidRPr="00871D2B">
        <w:rPr>
          <w:rFonts w:asciiTheme="majorBidi" w:hAnsi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และวันที่ </w:t>
      </w:r>
      <w:r>
        <w:rPr>
          <w:rFonts w:asciiTheme="majorBidi" w:hAnsiTheme="majorBidi"/>
          <w:color w:val="000000"/>
          <w:spacing w:val="-2"/>
          <w:sz w:val="28"/>
        </w:rPr>
        <w:t xml:space="preserve">31 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ธันวาคม </w:t>
      </w:r>
      <w:r>
        <w:rPr>
          <w:rFonts w:asciiTheme="majorBidi" w:hAnsiTheme="majorBidi"/>
          <w:color w:val="000000"/>
          <w:spacing w:val="-2"/>
          <w:sz w:val="28"/>
        </w:rPr>
        <w:t>2562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(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งบเฉพาะกิจการ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ไม่มี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)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มีดังนี้</w:t>
      </w:r>
    </w:p>
    <w:tbl>
      <w:tblPr>
        <w:tblW w:w="954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90"/>
        <w:gridCol w:w="882"/>
        <w:gridCol w:w="86"/>
        <w:gridCol w:w="832"/>
        <w:gridCol w:w="86"/>
        <w:gridCol w:w="810"/>
        <w:gridCol w:w="86"/>
        <w:gridCol w:w="810"/>
        <w:gridCol w:w="86"/>
        <w:gridCol w:w="822"/>
        <w:gridCol w:w="90"/>
        <w:gridCol w:w="900"/>
      </w:tblGrid>
      <w:tr w:rsidR="00D5121C" w14:paraId="1E7C2E3E" w14:textId="77777777">
        <w:trPr>
          <w:trHeight w:val="270"/>
        </w:trPr>
        <w:tc>
          <w:tcPr>
            <w:tcW w:w="3960" w:type="dxa"/>
            <w:vAlign w:val="bottom"/>
          </w:tcPr>
          <w:p w14:paraId="28B5F879" w14:textId="77777777" w:rsidR="00D5121C" w:rsidRDefault="00D5121C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6809FB24" w14:textId="77777777" w:rsidR="00D5121C" w:rsidRDefault="00D5121C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1F49554" w14:textId="77777777" w:rsidR="00D5121C" w:rsidRDefault="00D5121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7F119E04" w14:textId="77777777" w:rsidR="00D5121C" w:rsidRDefault="00D5121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6" w:type="dxa"/>
            <w:gridSpan w:val="3"/>
            <w:vAlign w:val="bottom"/>
          </w:tcPr>
          <w:p w14:paraId="61E7EBDF" w14:textId="77777777" w:rsidR="00D5121C" w:rsidRDefault="00D5121C">
            <w:pPr>
              <w:ind w:left="-3" w:right="-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1950C3EC" w14:textId="77777777" w:rsidR="00D5121C" w:rsidRDefault="00D5121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12" w:type="dxa"/>
            <w:gridSpan w:val="3"/>
            <w:vAlign w:val="bottom"/>
          </w:tcPr>
          <w:p w14:paraId="4A78FC84" w14:textId="77777777" w:rsidR="00D5121C" w:rsidRDefault="009B2480">
            <w:pPr>
              <w:tabs>
                <w:tab w:val="center" w:pos="6480"/>
                <w:tab w:val="center" w:pos="8820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พันบาท)</w:t>
            </w:r>
          </w:p>
        </w:tc>
      </w:tr>
      <w:tr w:rsidR="00D5121C" w14:paraId="48C76AA4" w14:textId="77777777">
        <w:trPr>
          <w:trHeight w:val="270"/>
        </w:trPr>
        <w:tc>
          <w:tcPr>
            <w:tcW w:w="3960" w:type="dxa"/>
            <w:vAlign w:val="bottom"/>
          </w:tcPr>
          <w:p w14:paraId="1D06D5A5" w14:textId="77777777" w:rsidR="00D5121C" w:rsidRDefault="00D5121C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2A3EDB9B" w14:textId="77777777" w:rsidR="00D5121C" w:rsidRDefault="00D5121C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490" w:type="dxa"/>
            <w:gridSpan w:val="11"/>
            <w:tcBorders>
              <w:bottom w:val="single" w:sz="4" w:space="0" w:color="auto"/>
            </w:tcBorders>
            <w:vAlign w:val="bottom"/>
          </w:tcPr>
          <w:p w14:paraId="487B99C8" w14:textId="77777777" w:rsidR="00D5121C" w:rsidRDefault="009B2480">
            <w:pP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5121C" w14:paraId="37F93953" w14:textId="77777777">
        <w:trPr>
          <w:trHeight w:val="207"/>
        </w:trPr>
        <w:tc>
          <w:tcPr>
            <w:tcW w:w="3960" w:type="dxa"/>
            <w:vAlign w:val="bottom"/>
          </w:tcPr>
          <w:p w14:paraId="2552FF61" w14:textId="77777777" w:rsidR="00D5121C" w:rsidRDefault="00D5121C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7C1BF1FE" w14:textId="77777777" w:rsidR="00D5121C" w:rsidRDefault="00D5121C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FA199" w14:textId="77777777" w:rsidR="00D5121C" w:rsidRPr="00871D2B" w:rsidRDefault="009B24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ทุนเรียกชำระแล้ว</w:t>
            </w:r>
          </w:p>
        </w:tc>
        <w:tc>
          <w:tcPr>
            <w:tcW w:w="86" w:type="dxa"/>
          </w:tcPr>
          <w:p w14:paraId="73873C07" w14:textId="77777777" w:rsidR="00D5121C" w:rsidRDefault="00D5121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6C365" w14:textId="2EEE26DA" w:rsidR="00D5121C" w:rsidRPr="00871D2B" w:rsidRDefault="009B2480">
            <w:pPr>
              <w:ind w:left="-3" w:right="-5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สัดส่วนเงินลงทุน</w:t>
            </w:r>
            <w:r w:rsidR="000F6F40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871D2B">
              <w:rPr>
                <w:rFonts w:asciiTheme="majorBidi" w:hAnsiTheme="majorBidi" w:cstheme="majorBidi"/>
                <w:szCs w:val="24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ร้อยละ)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5252AE11" w14:textId="77777777" w:rsidR="00D5121C" w:rsidRDefault="00D5121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C9ABE" w14:textId="77777777" w:rsidR="00D5121C" w:rsidRPr="00871D2B" w:rsidRDefault="009B24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มูลค่า</w:t>
            </w:r>
          </w:p>
        </w:tc>
      </w:tr>
      <w:tr w:rsidR="00D5121C" w14:paraId="4657547E" w14:textId="77777777">
        <w:tc>
          <w:tcPr>
            <w:tcW w:w="3960" w:type="dxa"/>
            <w:vAlign w:val="bottom"/>
          </w:tcPr>
          <w:p w14:paraId="6F18F7DF" w14:textId="77777777" w:rsidR="00D5121C" w:rsidRPr="00871D2B" w:rsidRDefault="00D5121C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2BEA143C" w14:textId="77777777" w:rsidR="00D5121C" w:rsidRDefault="00D5121C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4E16FCC4" w14:textId="77777777" w:rsidR="00D5121C" w:rsidRDefault="009B24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Pr="00871D2B">
              <w:rPr>
                <w:rFonts w:asciiTheme="majorBidi" w:hAnsiTheme="majorBidi" w:hint="cs"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62EBC32B" w14:textId="77777777" w:rsidR="00D5121C" w:rsidRDefault="00D5121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14:paraId="09AB2BE8" w14:textId="77777777" w:rsidR="00D5121C" w:rsidRDefault="009B24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86" w:type="dxa"/>
          </w:tcPr>
          <w:p w14:paraId="06C00A3F" w14:textId="77777777" w:rsidR="00D5121C" w:rsidRDefault="00D5121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055D7C0" w14:textId="77777777" w:rsidR="00D5121C" w:rsidRDefault="009B24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Pr="00871D2B">
              <w:rPr>
                <w:rFonts w:asciiTheme="majorBidi" w:hAnsiTheme="majorBidi" w:hint="cs"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48429174" w14:textId="77777777" w:rsidR="00D5121C" w:rsidRDefault="00D5121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CD2EB87" w14:textId="77777777" w:rsidR="00D5121C" w:rsidRDefault="009B24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86" w:type="dxa"/>
          </w:tcPr>
          <w:p w14:paraId="02A27276" w14:textId="77777777" w:rsidR="00D5121C" w:rsidRDefault="00D5121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2D0DD93B" w14:textId="77777777" w:rsidR="00D5121C" w:rsidRDefault="009B24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Pr="00871D2B">
              <w:rPr>
                <w:rFonts w:asciiTheme="majorBidi" w:hAnsiTheme="majorBidi" w:hint="cs"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7538767" w14:textId="77777777" w:rsidR="00D5121C" w:rsidRDefault="00D5121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A7E322B" w14:textId="77777777" w:rsidR="00D5121C" w:rsidRDefault="009B24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D5121C" w14:paraId="714EFF87" w14:textId="77777777">
        <w:tc>
          <w:tcPr>
            <w:tcW w:w="3960" w:type="dxa"/>
            <w:tcBorders>
              <w:bottom w:val="single" w:sz="4" w:space="0" w:color="auto"/>
            </w:tcBorders>
            <w:vAlign w:val="bottom"/>
          </w:tcPr>
          <w:p w14:paraId="1F513A72" w14:textId="77777777" w:rsidR="00D5121C" w:rsidRDefault="009B2480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90" w:type="dxa"/>
          </w:tcPr>
          <w:p w14:paraId="0A3BE4A2" w14:textId="77777777" w:rsidR="00D5121C" w:rsidRDefault="00D5121C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36BEDDB0" w14:textId="77777777" w:rsidR="00D5121C" w:rsidRDefault="009B24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86" w:type="dxa"/>
          </w:tcPr>
          <w:p w14:paraId="534B83AD" w14:textId="77777777" w:rsidR="00D5121C" w:rsidRDefault="00D5121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13075C6A" w14:textId="77777777" w:rsidR="00D5121C" w:rsidRDefault="009B24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2562</w:t>
            </w:r>
          </w:p>
        </w:tc>
        <w:tc>
          <w:tcPr>
            <w:tcW w:w="86" w:type="dxa"/>
          </w:tcPr>
          <w:p w14:paraId="1C711CCF" w14:textId="77777777" w:rsidR="00D5121C" w:rsidRDefault="00D5121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A6B03EC" w14:textId="77777777" w:rsidR="00D5121C" w:rsidRDefault="009B24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86" w:type="dxa"/>
          </w:tcPr>
          <w:p w14:paraId="36823C97" w14:textId="77777777" w:rsidR="00D5121C" w:rsidRDefault="00D5121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D5B4E1D" w14:textId="77777777" w:rsidR="00D5121C" w:rsidRDefault="009B24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2562</w:t>
            </w:r>
          </w:p>
        </w:tc>
        <w:tc>
          <w:tcPr>
            <w:tcW w:w="86" w:type="dxa"/>
          </w:tcPr>
          <w:p w14:paraId="72D07F88" w14:textId="77777777" w:rsidR="00D5121C" w:rsidRDefault="00D5121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43B96BCF" w14:textId="77777777" w:rsidR="00D5121C" w:rsidRDefault="009B24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90" w:type="dxa"/>
          </w:tcPr>
          <w:p w14:paraId="3B69B127" w14:textId="77777777" w:rsidR="00D5121C" w:rsidRDefault="00D5121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0BDED8C" w14:textId="77777777" w:rsidR="00D5121C" w:rsidRDefault="009B24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2562</w:t>
            </w:r>
          </w:p>
        </w:tc>
      </w:tr>
      <w:tr w:rsidR="00D5121C" w14:paraId="18F497BF" w14:textId="77777777">
        <w:tc>
          <w:tcPr>
            <w:tcW w:w="3960" w:type="dxa"/>
          </w:tcPr>
          <w:p w14:paraId="7EADDEEB" w14:textId="77777777" w:rsidR="00D5121C" w:rsidRPr="00871D2B" w:rsidRDefault="009B2480">
            <w:pPr>
              <w:ind w:left="162" w:right="-36" w:hanging="162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กลุ่มสมอทอง จำกัด</w:t>
            </w:r>
          </w:p>
        </w:tc>
        <w:tc>
          <w:tcPr>
            <w:tcW w:w="90" w:type="dxa"/>
          </w:tcPr>
          <w:p w14:paraId="6F4DC764" w14:textId="77777777" w:rsidR="00D5121C" w:rsidRDefault="00D5121C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15E7486F" w14:textId="77777777" w:rsidR="00D5121C" w:rsidRDefault="009B2480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688,400</w:t>
            </w:r>
          </w:p>
        </w:tc>
        <w:tc>
          <w:tcPr>
            <w:tcW w:w="86" w:type="dxa"/>
            <w:shd w:val="clear" w:color="auto" w:fill="auto"/>
          </w:tcPr>
          <w:p w14:paraId="64D27C99" w14:textId="77777777" w:rsidR="00D5121C" w:rsidRDefault="00D5121C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7A02F536" w14:textId="77777777" w:rsidR="00D5121C" w:rsidRDefault="009B2480">
            <w:pPr>
              <w:tabs>
                <w:tab w:val="decimal" w:pos="20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688,400</w:t>
            </w:r>
          </w:p>
        </w:tc>
        <w:tc>
          <w:tcPr>
            <w:tcW w:w="86" w:type="dxa"/>
          </w:tcPr>
          <w:p w14:paraId="5E860D94" w14:textId="77777777" w:rsidR="00D5121C" w:rsidRDefault="00D5121C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7C3D56F" w14:textId="77777777" w:rsidR="00D5121C" w:rsidRDefault="009B2480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1.22</w:t>
            </w:r>
          </w:p>
        </w:tc>
        <w:tc>
          <w:tcPr>
            <w:tcW w:w="86" w:type="dxa"/>
          </w:tcPr>
          <w:p w14:paraId="0EDFE808" w14:textId="77777777" w:rsidR="00D5121C" w:rsidRDefault="00D5121C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ED5332E" w14:textId="77777777" w:rsidR="00D5121C" w:rsidRDefault="009B2480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1.22</w:t>
            </w:r>
          </w:p>
        </w:tc>
        <w:tc>
          <w:tcPr>
            <w:tcW w:w="86" w:type="dxa"/>
          </w:tcPr>
          <w:p w14:paraId="14192F00" w14:textId="77777777" w:rsidR="00D5121C" w:rsidRPr="00871D2B" w:rsidRDefault="00D5121C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22" w:type="dxa"/>
            <w:shd w:val="clear" w:color="auto" w:fill="auto"/>
          </w:tcPr>
          <w:p w14:paraId="252CCAD3" w14:textId="77777777" w:rsidR="00D5121C" w:rsidRDefault="009B2480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56,539</w:t>
            </w:r>
          </w:p>
        </w:tc>
        <w:tc>
          <w:tcPr>
            <w:tcW w:w="90" w:type="dxa"/>
          </w:tcPr>
          <w:p w14:paraId="426DC07E" w14:textId="77777777" w:rsidR="00D5121C" w:rsidRDefault="00D5121C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077E7253" w14:textId="77777777" w:rsidR="00D5121C" w:rsidRPr="00871D2B" w:rsidRDefault="009B2480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lang w:val="en-GB"/>
              </w:rPr>
              <w:t xml:space="preserve">      </w:t>
            </w:r>
            <w:r>
              <w:rPr>
                <w:rFonts w:asciiTheme="majorBidi" w:hAnsiTheme="majorBidi" w:cstheme="majorBidi"/>
                <w:szCs w:val="24"/>
              </w:rPr>
              <w:t>24,801</w:t>
            </w:r>
          </w:p>
        </w:tc>
      </w:tr>
      <w:tr w:rsidR="00DF105F" w14:paraId="230364DB" w14:textId="77777777">
        <w:tc>
          <w:tcPr>
            <w:tcW w:w="3960" w:type="dxa"/>
          </w:tcPr>
          <w:p w14:paraId="58F15A32" w14:textId="3757E1D6" w:rsidR="00DF105F" w:rsidRDefault="00DF105F">
            <w:pPr>
              <w:ind w:left="162" w:right="-36" w:hanging="162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บริษัท วิทัยไบโอพาวเวอร์ จำกัด</w:t>
            </w:r>
          </w:p>
        </w:tc>
        <w:tc>
          <w:tcPr>
            <w:tcW w:w="90" w:type="dxa"/>
          </w:tcPr>
          <w:p w14:paraId="3E1E0A4E" w14:textId="77777777" w:rsidR="00DF105F" w:rsidRDefault="00DF105F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217E1985" w14:textId="1FF97D86" w:rsidR="00DF105F" w:rsidRDefault="00E02B34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7DA5CC38" w14:textId="77777777" w:rsidR="00DF105F" w:rsidRDefault="00DF105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5C98766E" w14:textId="310D6589" w:rsidR="00DF105F" w:rsidRDefault="00E02B34">
            <w:pPr>
              <w:tabs>
                <w:tab w:val="decimal" w:pos="20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250,000</w:t>
            </w:r>
          </w:p>
        </w:tc>
        <w:tc>
          <w:tcPr>
            <w:tcW w:w="86" w:type="dxa"/>
          </w:tcPr>
          <w:p w14:paraId="60043DFD" w14:textId="77777777" w:rsidR="00DF105F" w:rsidRDefault="00DF105F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DCAFF8F" w14:textId="4EC279BF" w:rsidR="00DF105F" w:rsidRDefault="00E02B34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6" w:type="dxa"/>
          </w:tcPr>
          <w:p w14:paraId="0FBAD2F7" w14:textId="77777777" w:rsidR="00DF105F" w:rsidRDefault="00DF105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D3C022F" w14:textId="270D7870" w:rsidR="00DF105F" w:rsidRDefault="00E02B34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16.00</w:t>
            </w:r>
          </w:p>
        </w:tc>
        <w:tc>
          <w:tcPr>
            <w:tcW w:w="86" w:type="dxa"/>
          </w:tcPr>
          <w:p w14:paraId="522C7E3E" w14:textId="77777777" w:rsidR="00DF105F" w:rsidRPr="00871D2B" w:rsidRDefault="00DF105F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22" w:type="dxa"/>
            <w:shd w:val="clear" w:color="auto" w:fill="auto"/>
          </w:tcPr>
          <w:p w14:paraId="0FF40112" w14:textId="4DF7AB5B" w:rsidR="00DF105F" w:rsidRDefault="00E02B34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1ED9BC46" w14:textId="77777777" w:rsidR="00DF105F" w:rsidRDefault="00DF105F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22188DC4" w14:textId="089F60B0" w:rsidR="00DF105F" w:rsidRPr="00871D2B" w:rsidRDefault="00E02B34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40,000</w:t>
            </w:r>
          </w:p>
        </w:tc>
      </w:tr>
      <w:tr w:rsidR="00DF105F" w14:paraId="795621EF" w14:textId="77777777">
        <w:tc>
          <w:tcPr>
            <w:tcW w:w="3960" w:type="dxa"/>
          </w:tcPr>
          <w:p w14:paraId="3C7B07F4" w14:textId="0C882F41" w:rsidR="00DF105F" w:rsidRPr="00871D2B" w:rsidRDefault="00DF105F">
            <w:pPr>
              <w:ind w:left="162" w:right="-36" w:hanging="162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Cs w:val="24"/>
                <w:u w:val="single"/>
                <w:cs/>
                <w:lang w:val="en-GB"/>
              </w:rPr>
              <w:t>หัก</w:t>
            </w:r>
            <w:r w:rsidRPr="00DF105F">
              <w:rPr>
                <w:rFonts w:asciiTheme="majorBidi" w:hAnsiTheme="majorBidi" w:cstheme="majorBidi"/>
                <w:szCs w:val="24"/>
                <w:u w:val="single"/>
              </w:rPr>
              <w:t>: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871D2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ค่าเผื่อการด้อยค่าจากเงินลงทุนระยะยาวอื่น</w:t>
            </w:r>
          </w:p>
        </w:tc>
        <w:tc>
          <w:tcPr>
            <w:tcW w:w="90" w:type="dxa"/>
          </w:tcPr>
          <w:p w14:paraId="56ECE5AB" w14:textId="77777777" w:rsidR="00DF105F" w:rsidRDefault="00DF105F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5933BCA4" w14:textId="77777777" w:rsidR="00DF105F" w:rsidRDefault="00DF105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30D8D285" w14:textId="77777777" w:rsidR="00DF105F" w:rsidRDefault="00DF105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9110439" w14:textId="77777777" w:rsidR="00DF105F" w:rsidRDefault="00DF105F">
            <w:pPr>
              <w:tabs>
                <w:tab w:val="decimal" w:pos="202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6CDBB241" w14:textId="77777777" w:rsidR="00DF105F" w:rsidRDefault="00DF105F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352669E" w14:textId="77777777" w:rsidR="00DF105F" w:rsidRDefault="00DF105F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4B3790BE" w14:textId="77777777" w:rsidR="00DF105F" w:rsidRDefault="00DF105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DB89E98" w14:textId="77777777" w:rsidR="00DF105F" w:rsidRDefault="00DF105F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1EA8F155" w14:textId="77777777" w:rsidR="00DF105F" w:rsidRPr="00871D2B" w:rsidRDefault="00DF105F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22" w:type="dxa"/>
            <w:shd w:val="clear" w:color="auto" w:fill="auto"/>
          </w:tcPr>
          <w:p w14:paraId="523F01A0" w14:textId="289B5F3D" w:rsidR="00DF105F" w:rsidRDefault="00E02B34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562E365C" w14:textId="77777777" w:rsidR="00DF105F" w:rsidRDefault="00DF105F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45E83C17" w14:textId="52B309B3" w:rsidR="00DF105F" w:rsidRPr="00871D2B" w:rsidRDefault="00E02B34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(40,000)</w:t>
            </w:r>
          </w:p>
        </w:tc>
      </w:tr>
      <w:tr w:rsidR="00D5121C" w14:paraId="610EF152" w14:textId="77777777">
        <w:tc>
          <w:tcPr>
            <w:tcW w:w="3960" w:type="dxa"/>
          </w:tcPr>
          <w:p w14:paraId="386ADC5A" w14:textId="5F57CA2F" w:rsidR="00D5121C" w:rsidRPr="00871D2B" w:rsidRDefault="000F6F40">
            <w:pPr>
              <w:ind w:left="162" w:right="-36" w:hanging="162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b/>
                <w:bCs/>
                <w:szCs w:val="24"/>
                <w:cs/>
                <w:lang w:val="en-GB"/>
              </w:rPr>
              <w:t>รวม</w:t>
            </w:r>
          </w:p>
        </w:tc>
        <w:tc>
          <w:tcPr>
            <w:tcW w:w="90" w:type="dxa"/>
          </w:tcPr>
          <w:p w14:paraId="76944C6C" w14:textId="77777777" w:rsidR="00D5121C" w:rsidRDefault="00D5121C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3244C25F" w14:textId="77777777" w:rsidR="00D5121C" w:rsidRDefault="00D5121C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12E18929" w14:textId="77777777" w:rsidR="00D5121C" w:rsidRDefault="00D5121C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7157AAC8" w14:textId="77777777" w:rsidR="00D5121C" w:rsidRDefault="00D5121C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4B3FA009" w14:textId="77777777" w:rsidR="00D5121C" w:rsidRDefault="00D5121C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2EB49F7" w14:textId="77777777" w:rsidR="00D5121C" w:rsidRDefault="00D5121C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77817A9E" w14:textId="77777777" w:rsidR="00D5121C" w:rsidRDefault="00D5121C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D4A0333" w14:textId="77777777" w:rsidR="00D5121C" w:rsidRDefault="00D5121C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5B69827C" w14:textId="77777777" w:rsidR="00D5121C" w:rsidRPr="00871D2B" w:rsidRDefault="00D5121C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BFA968" w14:textId="77777777" w:rsidR="00D5121C" w:rsidRDefault="009B2480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56,539</w:t>
            </w:r>
          </w:p>
        </w:tc>
        <w:tc>
          <w:tcPr>
            <w:tcW w:w="90" w:type="dxa"/>
          </w:tcPr>
          <w:p w14:paraId="48D2FD3B" w14:textId="77777777" w:rsidR="00D5121C" w:rsidRDefault="00D5121C">
            <w:pPr>
              <w:tabs>
                <w:tab w:val="decimal" w:pos="630"/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149A36A" w14:textId="77777777" w:rsidR="00D5121C" w:rsidRDefault="009B2480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24,801</w:t>
            </w:r>
          </w:p>
        </w:tc>
      </w:tr>
      <w:tr w:rsidR="00D5121C" w14:paraId="682BE7B7" w14:textId="77777777">
        <w:trPr>
          <w:trHeight w:hRule="exact" w:val="288"/>
        </w:trPr>
        <w:tc>
          <w:tcPr>
            <w:tcW w:w="3960" w:type="dxa"/>
          </w:tcPr>
          <w:p w14:paraId="154CD280" w14:textId="77777777" w:rsidR="00D5121C" w:rsidRPr="00871D2B" w:rsidRDefault="00D5121C">
            <w:pPr>
              <w:ind w:left="162" w:right="-36" w:hanging="162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3F3427B5" w14:textId="77777777" w:rsidR="00D5121C" w:rsidRDefault="00D5121C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4EE40EDD" w14:textId="77777777" w:rsidR="00D5121C" w:rsidRDefault="00D5121C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1E1B1266" w14:textId="77777777" w:rsidR="00D5121C" w:rsidRDefault="00D5121C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F9D8BEE" w14:textId="77777777" w:rsidR="00D5121C" w:rsidRDefault="00D5121C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2A0DD7C5" w14:textId="77777777" w:rsidR="00D5121C" w:rsidRDefault="00D5121C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01B5DC8" w14:textId="77777777" w:rsidR="00D5121C" w:rsidRDefault="00D5121C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64E9AADB" w14:textId="77777777" w:rsidR="00D5121C" w:rsidRDefault="00D5121C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34C6E4B" w14:textId="77777777" w:rsidR="00D5121C" w:rsidRDefault="00D5121C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5630322C" w14:textId="77777777" w:rsidR="00D5121C" w:rsidRPr="00871D2B" w:rsidRDefault="00D5121C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shd w:val="clear" w:color="auto" w:fill="auto"/>
          </w:tcPr>
          <w:p w14:paraId="1201B6CD" w14:textId="77777777" w:rsidR="00D5121C" w:rsidRDefault="00D5121C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66CE90C4" w14:textId="77777777" w:rsidR="00D5121C" w:rsidRDefault="00D5121C">
            <w:pPr>
              <w:tabs>
                <w:tab w:val="decimal" w:pos="630"/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D94952F" w14:textId="77777777" w:rsidR="00D5121C" w:rsidRDefault="00D5121C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</w:tbl>
    <w:p w14:paraId="776547CB" w14:textId="77777777" w:rsidR="00D5121C" w:rsidRDefault="009B2480" w:rsidP="008C2E3D">
      <w:pPr>
        <w:pStyle w:val="ListParagraph"/>
        <w:numPr>
          <w:ilvl w:val="0"/>
          <w:numId w:val="21"/>
        </w:numPr>
        <w:tabs>
          <w:tab w:val="left" w:pos="90"/>
          <w:tab w:val="left" w:pos="360"/>
        </w:tabs>
        <w:spacing w:before="120" w:line="240" w:lineRule="atLeast"/>
        <w:ind w:left="187" w:hanging="187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เงินลงทุนในการร่วมค้า</w:t>
      </w:r>
    </w:p>
    <w:p w14:paraId="038041AB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เงินลงทุนในการร่วมค้าซึ่งเป็นเงินลงทุนในกิจการที่บริษัทและบริษัทอื่นควบคุมร่วมกัน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มีรายละเอียดดังต่อไปนี้</w:t>
      </w:r>
    </w:p>
    <w:tbl>
      <w:tblPr>
        <w:tblW w:w="945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93"/>
        <w:gridCol w:w="1167"/>
        <w:gridCol w:w="90"/>
        <w:gridCol w:w="810"/>
        <w:gridCol w:w="90"/>
        <w:gridCol w:w="810"/>
        <w:gridCol w:w="180"/>
        <w:gridCol w:w="900"/>
        <w:gridCol w:w="90"/>
        <w:gridCol w:w="990"/>
        <w:gridCol w:w="90"/>
        <w:gridCol w:w="990"/>
        <w:gridCol w:w="90"/>
        <w:gridCol w:w="990"/>
      </w:tblGrid>
      <w:tr w:rsidR="00D5121C" w14:paraId="30EEA083" w14:textId="77777777" w:rsidTr="00DF105F">
        <w:tc>
          <w:tcPr>
            <w:tcW w:w="2070" w:type="dxa"/>
          </w:tcPr>
          <w:p w14:paraId="6A63E79A" w14:textId="77777777" w:rsidR="00D5121C" w:rsidRDefault="00D5121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" w:type="dxa"/>
          </w:tcPr>
          <w:p w14:paraId="15B8FEC7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167" w:type="dxa"/>
          </w:tcPr>
          <w:p w14:paraId="7512C71F" w14:textId="77777777" w:rsidR="00D5121C" w:rsidRPr="00871D2B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</w:p>
        </w:tc>
        <w:tc>
          <w:tcPr>
            <w:tcW w:w="90" w:type="dxa"/>
          </w:tcPr>
          <w:p w14:paraId="6C6DDE41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DF45654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" w:type="dxa"/>
          </w:tcPr>
          <w:p w14:paraId="31A0B1F4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CD7A485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</w:tcPr>
          <w:p w14:paraId="77CF7C12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bottom w:val="nil"/>
            </w:tcBorders>
            <w:vAlign w:val="bottom"/>
          </w:tcPr>
          <w:p w14:paraId="6DD7C52F" w14:textId="77777777" w:rsidR="00D5121C" w:rsidRPr="00871D2B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09B485A7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2070" w:type="dxa"/>
            <w:gridSpan w:val="3"/>
            <w:tcBorders>
              <w:bottom w:val="nil"/>
            </w:tcBorders>
            <w:vAlign w:val="bottom"/>
          </w:tcPr>
          <w:p w14:paraId="6D780898" w14:textId="77777777" w:rsidR="00D5121C" w:rsidRPr="00871D2B" w:rsidRDefault="009B2480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พันบาท)</w:t>
            </w:r>
          </w:p>
        </w:tc>
      </w:tr>
      <w:tr w:rsidR="00D5121C" w14:paraId="0E6F21E0" w14:textId="77777777" w:rsidTr="00E02B34">
        <w:tc>
          <w:tcPr>
            <w:tcW w:w="2070" w:type="dxa"/>
            <w:tcBorders>
              <w:bottom w:val="nil"/>
            </w:tcBorders>
          </w:tcPr>
          <w:p w14:paraId="4D908DA4" w14:textId="77777777" w:rsidR="00D5121C" w:rsidRDefault="00D5121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" w:type="dxa"/>
            <w:tcBorders>
              <w:bottom w:val="nil"/>
            </w:tcBorders>
          </w:tcPr>
          <w:p w14:paraId="3D96B46E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14:paraId="5994B05C" w14:textId="77777777" w:rsidR="00D5121C" w:rsidRPr="00871D2B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</w:p>
        </w:tc>
        <w:tc>
          <w:tcPr>
            <w:tcW w:w="90" w:type="dxa"/>
          </w:tcPr>
          <w:p w14:paraId="383E8F71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5311A99B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7A48B0E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2E777992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</w:tcPr>
          <w:p w14:paraId="387F9594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bottom"/>
          </w:tcPr>
          <w:p w14:paraId="119A29CF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624291E9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2EE47BD3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50FD1A52" w14:textId="77777777" w:rsidTr="00E02B34">
        <w:tc>
          <w:tcPr>
            <w:tcW w:w="2070" w:type="dxa"/>
            <w:tcBorders>
              <w:bottom w:val="nil"/>
            </w:tcBorders>
            <w:vAlign w:val="bottom"/>
          </w:tcPr>
          <w:p w14:paraId="58734825" w14:textId="443EC9C5" w:rsidR="00D5121C" w:rsidRDefault="00D5121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14:paraId="59A38F01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67" w:type="dxa"/>
            <w:tcBorders>
              <w:bottom w:val="nil"/>
            </w:tcBorders>
            <w:vAlign w:val="bottom"/>
          </w:tcPr>
          <w:p w14:paraId="72B1F1DA" w14:textId="5EF05020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0" w:type="dxa"/>
            <w:vAlign w:val="bottom"/>
          </w:tcPr>
          <w:p w14:paraId="2F9825E4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vAlign w:val="bottom"/>
          </w:tcPr>
          <w:p w14:paraId="7AF272AB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สัดส่วนเงินลงทุน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4225F7F7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Pr="00871D2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ร้อยละ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45A6A3A9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15793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มูลค่าตามบัญชี</w:t>
            </w:r>
          </w:p>
          <w:p w14:paraId="73E95952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90" w:type="dxa"/>
            <w:vAlign w:val="bottom"/>
          </w:tcPr>
          <w:p w14:paraId="5A14A476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61E81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ราคาทุน</w:t>
            </w:r>
          </w:p>
        </w:tc>
      </w:tr>
      <w:tr w:rsidR="00D5121C" w14:paraId="7E388FB9" w14:textId="77777777" w:rsidTr="00E02B34">
        <w:trPr>
          <w:trHeight w:val="188"/>
        </w:trPr>
        <w:tc>
          <w:tcPr>
            <w:tcW w:w="2070" w:type="dxa"/>
            <w:tcBorders>
              <w:top w:val="nil"/>
              <w:bottom w:val="nil"/>
            </w:tcBorders>
          </w:tcPr>
          <w:p w14:paraId="18E7A55E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</w:tcBorders>
          </w:tcPr>
          <w:p w14:paraId="09BFB801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14:paraId="1B02C253" w14:textId="77777777" w:rsidR="00D5121C" w:rsidRPr="00871D2B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</w:p>
        </w:tc>
        <w:tc>
          <w:tcPr>
            <w:tcW w:w="90" w:type="dxa"/>
          </w:tcPr>
          <w:p w14:paraId="53E5BA53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bottom"/>
          </w:tcPr>
          <w:p w14:paraId="2F29E9A1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Pr="00871D2B">
              <w:rPr>
                <w:rFonts w:asciiTheme="majorBidi" w:hAnsiTheme="majorBidi" w:hint="cs"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F49968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bottom"/>
          </w:tcPr>
          <w:p w14:paraId="43AE1568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80" w:type="dxa"/>
          </w:tcPr>
          <w:p w14:paraId="0877FC8B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E201817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Pr="00871D2B">
              <w:rPr>
                <w:rFonts w:asciiTheme="majorBidi" w:hAnsiTheme="majorBidi" w:hint="cs"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</w:tcPr>
          <w:p w14:paraId="30492204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0AAD071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0" w:type="dxa"/>
          </w:tcPr>
          <w:p w14:paraId="340B427D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F027B2C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Pr="00871D2B">
              <w:rPr>
                <w:rFonts w:asciiTheme="majorBidi" w:hAnsiTheme="majorBidi" w:hint="cs"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</w:tcPr>
          <w:p w14:paraId="0D3C0A16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35BA793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E02B34" w14:paraId="1A69B1BD" w14:textId="77777777" w:rsidTr="002E363B">
        <w:trPr>
          <w:trHeight w:val="188"/>
        </w:trPr>
        <w:tc>
          <w:tcPr>
            <w:tcW w:w="2070" w:type="dxa"/>
            <w:tcBorders>
              <w:bottom w:val="single" w:sz="4" w:space="0" w:color="auto"/>
            </w:tcBorders>
          </w:tcPr>
          <w:p w14:paraId="5AEEA225" w14:textId="2891EBB7" w:rsidR="00E02B34" w:rsidRDefault="00E02B34" w:rsidP="00E02B3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การร่วมค้า</w:t>
            </w:r>
          </w:p>
        </w:tc>
        <w:tc>
          <w:tcPr>
            <w:tcW w:w="93" w:type="dxa"/>
          </w:tcPr>
          <w:p w14:paraId="0FCF3BB0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1C31850A" w14:textId="167FE139" w:rsidR="00E02B34" w:rsidRPr="00871D2B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ลักษณะธุรกิจ</w:t>
            </w:r>
          </w:p>
        </w:tc>
        <w:tc>
          <w:tcPr>
            <w:tcW w:w="90" w:type="dxa"/>
          </w:tcPr>
          <w:p w14:paraId="32C989A8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8B2AE45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Cs w:val="24"/>
              </w:rPr>
              <w:t>256</w:t>
            </w:r>
            <w:r w:rsidRPr="00871D2B">
              <w:rPr>
                <w:rFonts w:asciiTheme="majorBidi" w:hAnsiTheme="majorBidi" w:cstheme="majorBidi"/>
                <w:spacing w:val="-6"/>
                <w:szCs w:val="24"/>
                <w:lang w:val="en-GB"/>
              </w:rPr>
              <w:t>3</w:t>
            </w:r>
          </w:p>
        </w:tc>
        <w:tc>
          <w:tcPr>
            <w:tcW w:w="90" w:type="dxa"/>
          </w:tcPr>
          <w:p w14:paraId="79D48EC4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A75DF39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</w:t>
            </w:r>
            <w:r w:rsidRPr="00871D2B">
              <w:rPr>
                <w:rFonts w:asciiTheme="majorBidi" w:hAnsiTheme="majorBidi" w:cstheme="majorBidi"/>
                <w:szCs w:val="24"/>
                <w:lang w:val="en-GB"/>
              </w:rPr>
              <w:t>2</w:t>
            </w:r>
          </w:p>
        </w:tc>
        <w:tc>
          <w:tcPr>
            <w:tcW w:w="180" w:type="dxa"/>
          </w:tcPr>
          <w:p w14:paraId="47018ECF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1D073C4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Cs w:val="24"/>
              </w:rPr>
              <w:t>256</w:t>
            </w:r>
            <w:r w:rsidRPr="00871D2B">
              <w:rPr>
                <w:rFonts w:asciiTheme="majorBidi" w:hAnsiTheme="majorBidi" w:cstheme="majorBidi"/>
                <w:spacing w:val="-6"/>
                <w:szCs w:val="24"/>
                <w:lang w:val="en-GB"/>
              </w:rPr>
              <w:t>3</w:t>
            </w:r>
          </w:p>
        </w:tc>
        <w:tc>
          <w:tcPr>
            <w:tcW w:w="90" w:type="dxa"/>
          </w:tcPr>
          <w:p w14:paraId="54F5F481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B1CB95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</w:t>
            </w:r>
            <w:r w:rsidRPr="00871D2B">
              <w:rPr>
                <w:rFonts w:asciiTheme="majorBidi" w:hAnsiTheme="majorBidi" w:cstheme="majorBidi"/>
                <w:szCs w:val="24"/>
                <w:lang w:val="en-GB"/>
              </w:rPr>
              <w:t>2</w:t>
            </w:r>
          </w:p>
        </w:tc>
        <w:tc>
          <w:tcPr>
            <w:tcW w:w="90" w:type="dxa"/>
          </w:tcPr>
          <w:p w14:paraId="11DC015A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02C94AA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Cs w:val="24"/>
              </w:rPr>
              <w:t>256</w:t>
            </w:r>
            <w:r w:rsidRPr="00871D2B">
              <w:rPr>
                <w:rFonts w:asciiTheme="majorBidi" w:hAnsiTheme="majorBidi" w:cstheme="majorBidi"/>
                <w:spacing w:val="-6"/>
                <w:szCs w:val="24"/>
                <w:lang w:val="en-GB"/>
              </w:rPr>
              <w:t>3</w:t>
            </w:r>
          </w:p>
        </w:tc>
        <w:tc>
          <w:tcPr>
            <w:tcW w:w="90" w:type="dxa"/>
          </w:tcPr>
          <w:p w14:paraId="095015BA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05E3D7C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</w:t>
            </w:r>
            <w:r w:rsidRPr="00871D2B">
              <w:rPr>
                <w:rFonts w:asciiTheme="majorBidi" w:hAnsiTheme="majorBidi" w:cstheme="majorBidi"/>
                <w:szCs w:val="24"/>
                <w:lang w:val="en-GB"/>
              </w:rPr>
              <w:t>2</w:t>
            </w:r>
          </w:p>
        </w:tc>
      </w:tr>
      <w:tr w:rsidR="00E02B34" w14:paraId="2338E3A3" w14:textId="77777777" w:rsidTr="00DF105F">
        <w:tc>
          <w:tcPr>
            <w:tcW w:w="2070" w:type="dxa"/>
            <w:tcBorders>
              <w:top w:val="single" w:sz="4" w:space="0" w:color="auto"/>
            </w:tcBorders>
          </w:tcPr>
          <w:p w14:paraId="63D46484" w14:textId="77777777" w:rsidR="00E02B34" w:rsidRPr="00871D2B" w:rsidRDefault="00E02B34" w:rsidP="00E02B34">
            <w:pPr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3" w:type="dxa"/>
          </w:tcPr>
          <w:p w14:paraId="66211962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1ED7A0FE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0" w:type="dxa"/>
          </w:tcPr>
          <w:p w14:paraId="5147E253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DC270E1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377142B4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F18BA80" w14:textId="77777777" w:rsidR="00E02B34" w:rsidRPr="00871D2B" w:rsidRDefault="00E02B34" w:rsidP="00E02B34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42B78270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513D689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51A0310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1F4469E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" w:type="dxa"/>
          </w:tcPr>
          <w:p w14:paraId="5345F204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D625C65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" w:type="dxa"/>
          </w:tcPr>
          <w:p w14:paraId="017F5979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983513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</w:tr>
      <w:tr w:rsidR="00E02B34" w14:paraId="2FD1FDC3" w14:textId="77777777" w:rsidTr="00AD326E">
        <w:tc>
          <w:tcPr>
            <w:tcW w:w="2070" w:type="dxa"/>
          </w:tcPr>
          <w:p w14:paraId="58819900" w14:textId="77777777" w:rsidR="00E02B34" w:rsidRDefault="00E02B34" w:rsidP="00E02B34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เอ็มลิ้งค์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คิวไออาร์ จำกัด</w:t>
            </w:r>
          </w:p>
        </w:tc>
        <w:tc>
          <w:tcPr>
            <w:tcW w:w="93" w:type="dxa"/>
          </w:tcPr>
          <w:p w14:paraId="7ED780B5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67" w:type="dxa"/>
          </w:tcPr>
          <w:p w14:paraId="2C7190E6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left="-624" w:right="1" w:firstLine="624"/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อยู่ระหว่างการ</w:t>
            </w:r>
          </w:p>
          <w:p w14:paraId="1BD085D3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left="-624" w:right="1" w:firstLine="624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ชำระบัญชี</w:t>
            </w:r>
          </w:p>
        </w:tc>
        <w:tc>
          <w:tcPr>
            <w:tcW w:w="90" w:type="dxa"/>
          </w:tcPr>
          <w:p w14:paraId="29AAA0F5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ED9E6A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left="-126" w:right="-17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60</w:t>
            </w:r>
          </w:p>
        </w:tc>
        <w:tc>
          <w:tcPr>
            <w:tcW w:w="90" w:type="dxa"/>
            <w:vAlign w:val="bottom"/>
          </w:tcPr>
          <w:p w14:paraId="63E2FFF4" w14:textId="77777777" w:rsidR="00E02B34" w:rsidRPr="00871D2B" w:rsidRDefault="00E02B34" w:rsidP="00E02B34">
            <w:pPr>
              <w:tabs>
                <w:tab w:val="right" w:pos="7200"/>
                <w:tab w:val="right" w:pos="8540"/>
              </w:tabs>
              <w:ind w:left="-63" w:right="92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821D5E" w14:textId="77777777" w:rsidR="00E02B34" w:rsidRPr="00871D2B" w:rsidRDefault="00E02B34" w:rsidP="00E02B34">
            <w:pPr>
              <w:tabs>
                <w:tab w:val="right" w:pos="7200"/>
                <w:tab w:val="right" w:pos="8540"/>
              </w:tabs>
              <w:ind w:left="-63" w:right="-87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60</w:t>
            </w:r>
          </w:p>
        </w:tc>
        <w:tc>
          <w:tcPr>
            <w:tcW w:w="180" w:type="dxa"/>
            <w:vAlign w:val="bottom"/>
          </w:tcPr>
          <w:p w14:paraId="18AD5DF1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4DF9A245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right="92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(6,451)</w:t>
            </w:r>
          </w:p>
        </w:tc>
        <w:tc>
          <w:tcPr>
            <w:tcW w:w="90" w:type="dxa"/>
            <w:vAlign w:val="bottom"/>
          </w:tcPr>
          <w:p w14:paraId="7CD301FC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6002758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right="92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(6,451)</w:t>
            </w:r>
          </w:p>
        </w:tc>
        <w:tc>
          <w:tcPr>
            <w:tcW w:w="90" w:type="dxa"/>
            <w:vAlign w:val="bottom"/>
          </w:tcPr>
          <w:p w14:paraId="0EF22C1F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B9349DF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szCs w:val="24"/>
              </w:rPr>
              <w:t>9,000</w:t>
            </w:r>
          </w:p>
        </w:tc>
        <w:tc>
          <w:tcPr>
            <w:tcW w:w="90" w:type="dxa"/>
            <w:vAlign w:val="bottom"/>
          </w:tcPr>
          <w:p w14:paraId="5C85DB15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632A433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szCs w:val="24"/>
              </w:rPr>
              <w:t>9,000</w:t>
            </w:r>
          </w:p>
        </w:tc>
      </w:tr>
      <w:tr w:rsidR="00E02B34" w14:paraId="0A78906A" w14:textId="77777777" w:rsidTr="00AD326E">
        <w:trPr>
          <w:trHeight w:val="306"/>
        </w:trPr>
        <w:tc>
          <w:tcPr>
            <w:tcW w:w="2070" w:type="dxa"/>
            <w:tcBorders>
              <w:bottom w:val="nil"/>
            </w:tcBorders>
          </w:tcPr>
          <w:p w14:paraId="2600F563" w14:textId="55812885" w:rsidR="00E02B34" w:rsidRPr="00871D2B" w:rsidRDefault="00E02B34" w:rsidP="00E02B34">
            <w:pPr>
              <w:ind w:left="540" w:hanging="54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  <w:t>หัก</w:t>
            </w:r>
            <w:r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ค่าเผื่อการด้อยค่าเงินลงทุน</w:t>
            </w:r>
          </w:p>
        </w:tc>
        <w:tc>
          <w:tcPr>
            <w:tcW w:w="93" w:type="dxa"/>
            <w:tcBorders>
              <w:bottom w:val="nil"/>
            </w:tcBorders>
          </w:tcPr>
          <w:p w14:paraId="0DD29EC0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14:paraId="6420DFAC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5C31C4F7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7C5E1EC1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1CEC8F3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34FFEF6A" w14:textId="77777777" w:rsidR="00E02B34" w:rsidRPr="00871D2B" w:rsidRDefault="00E02B34" w:rsidP="00E02B34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599086E1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57C111B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63A9296D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3D07DFA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707D868E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51DFE23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szCs w:val="24"/>
              </w:rPr>
              <w:t>(9,000)</w:t>
            </w:r>
          </w:p>
        </w:tc>
        <w:tc>
          <w:tcPr>
            <w:tcW w:w="90" w:type="dxa"/>
            <w:tcBorders>
              <w:bottom w:val="nil"/>
            </w:tcBorders>
          </w:tcPr>
          <w:p w14:paraId="6AAB399D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88B446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szCs w:val="24"/>
              </w:rPr>
              <w:t>(9,000)</w:t>
            </w:r>
          </w:p>
        </w:tc>
      </w:tr>
      <w:tr w:rsidR="00E02B34" w14:paraId="0CB43080" w14:textId="77777777" w:rsidTr="00AD326E">
        <w:tc>
          <w:tcPr>
            <w:tcW w:w="2070" w:type="dxa"/>
            <w:tcBorders>
              <w:bottom w:val="nil"/>
            </w:tcBorders>
          </w:tcPr>
          <w:p w14:paraId="4E48E1B6" w14:textId="77777777" w:rsidR="00E02B34" w:rsidRPr="00871D2B" w:rsidRDefault="00E02B34" w:rsidP="00E02B34">
            <w:pPr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สุทธิ</w:t>
            </w:r>
          </w:p>
        </w:tc>
        <w:tc>
          <w:tcPr>
            <w:tcW w:w="93" w:type="dxa"/>
            <w:tcBorders>
              <w:bottom w:val="nil"/>
            </w:tcBorders>
          </w:tcPr>
          <w:p w14:paraId="5D07ED97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14:paraId="143297F8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3FCBDF6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42108166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E4109CA" w14:textId="77777777" w:rsidR="00E02B34" w:rsidRPr="00871D2B" w:rsidRDefault="00E02B34" w:rsidP="00E02B34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702134CA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44F3223E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757DEA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right="84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(6,451)</w:t>
            </w:r>
          </w:p>
        </w:tc>
        <w:tc>
          <w:tcPr>
            <w:tcW w:w="90" w:type="dxa"/>
            <w:tcBorders>
              <w:bottom w:val="nil"/>
            </w:tcBorders>
          </w:tcPr>
          <w:p w14:paraId="3C6C483C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11BF18D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(6,451)</w:t>
            </w:r>
          </w:p>
        </w:tc>
        <w:tc>
          <w:tcPr>
            <w:tcW w:w="90" w:type="dxa"/>
            <w:tcBorders>
              <w:bottom w:val="nil"/>
            </w:tcBorders>
          </w:tcPr>
          <w:p w14:paraId="480E7A33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72D768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46BEABAA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CC6E67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</w:tr>
    </w:tbl>
    <w:p w14:paraId="77B5521F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บริษัท เอ็มลิงค์ คิวไออาร์ จำกัด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ได้จดทะเบียนเลิกกิจการกับกระทรวงพาณิชย์เมื่อวันที่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19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กุมภาพันธ์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2561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และปัจจุบันอยู่ระหว่างการชำระบัญชี </w:t>
      </w:r>
    </w:p>
    <w:p w14:paraId="021C753D" w14:textId="77777777" w:rsidR="00D5121C" w:rsidRDefault="00D5121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8CA4FF2" w14:textId="37AEF468" w:rsidR="00D5121C" w:rsidRDefault="00D5121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DE2FD24" w14:textId="1816333C" w:rsidR="000F6F40" w:rsidRDefault="000F6F4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469C5E5" w14:textId="77777777" w:rsidR="00D5121C" w:rsidRDefault="00D5121C" w:rsidP="00DF105F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8D9978B" w14:textId="7777777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อสังหาริมทรัพย์เพื่อการลงทุน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1E976F90" w14:textId="038F99DD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รายการเปลี่ยนแปลงของ</w:t>
      </w:r>
      <w:r w:rsidR="008C7328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บัญชี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อสังหาริมทรัพย์เพื่อการลงทุน</w:t>
      </w:r>
      <w:r w:rsidR="007175AF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  <w:r w:rsidR="008C7328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สำหรับงวดหกเดือนสิ้นสุดวันที่ </w:t>
      </w:r>
      <w:r w:rsidR="008C7328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8C7328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มิถุนายน </w:t>
      </w:r>
      <w:r w:rsidR="008C7328">
        <w:rPr>
          <w:rFonts w:asciiTheme="majorBidi" w:hAnsiTheme="majorBidi" w:cstheme="majorBidi"/>
          <w:color w:val="000000"/>
          <w:spacing w:val="-2"/>
          <w:sz w:val="28"/>
          <w:lang w:val="en-GB"/>
        </w:rPr>
        <w:t>2563</w:t>
      </w:r>
      <w:r w:rsidR="008C7328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และสำหรับปีสิ้นสุดวันที่ </w:t>
      </w:r>
      <w:r w:rsidR="008C7328">
        <w:rPr>
          <w:rFonts w:asciiTheme="majorBidi" w:hAnsiTheme="majorBidi" w:cstheme="majorBidi"/>
          <w:color w:val="000000"/>
          <w:spacing w:val="-2"/>
          <w:sz w:val="28"/>
          <w:lang w:val="en-GB"/>
        </w:rPr>
        <w:t>31</w:t>
      </w:r>
      <w:r w:rsidR="008C7328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ธันวาคม </w:t>
      </w:r>
      <w:r w:rsidR="008C7328">
        <w:rPr>
          <w:rFonts w:asciiTheme="majorBidi" w:hAnsiTheme="majorBidi" w:cstheme="majorBidi"/>
          <w:color w:val="000000"/>
          <w:spacing w:val="-2"/>
          <w:sz w:val="28"/>
          <w:lang w:val="en-GB"/>
        </w:rPr>
        <w:t>2562</w:t>
      </w:r>
      <w:r w:rsidR="008C7328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สรุปได้ดังนี้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(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งบการเงินรวม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ไม่มี</w:t>
      </w:r>
      <w:r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692"/>
        <w:gridCol w:w="108"/>
        <w:gridCol w:w="1620"/>
      </w:tblGrid>
      <w:tr w:rsidR="00D5121C" w14:paraId="1DC45488" w14:textId="77777777">
        <w:trPr>
          <w:trHeight w:val="20"/>
        </w:trPr>
        <w:tc>
          <w:tcPr>
            <w:tcW w:w="5670" w:type="dxa"/>
            <w:vAlign w:val="bottom"/>
          </w:tcPr>
          <w:p w14:paraId="329FA667" w14:textId="77777777" w:rsidR="00D5121C" w:rsidRDefault="00D5121C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31BF9503" w14:textId="77777777" w:rsidR="00D5121C" w:rsidRPr="00871D2B" w:rsidRDefault="009B2480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 w:val="28"/>
              </w:rPr>
              <w:t>: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พันบาท)</w:t>
            </w:r>
          </w:p>
        </w:tc>
      </w:tr>
      <w:tr w:rsidR="00D5121C" w14:paraId="46011C83" w14:textId="77777777">
        <w:trPr>
          <w:trHeight w:val="20"/>
        </w:trPr>
        <w:tc>
          <w:tcPr>
            <w:tcW w:w="5670" w:type="dxa"/>
            <w:vAlign w:val="bottom"/>
          </w:tcPr>
          <w:p w14:paraId="0FEBA0FA" w14:textId="77777777" w:rsidR="00D5121C" w:rsidRDefault="00D5121C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bottom"/>
          </w:tcPr>
          <w:p w14:paraId="5D8B59CE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2A142975" w14:textId="77777777">
        <w:trPr>
          <w:trHeight w:val="20"/>
        </w:trPr>
        <w:tc>
          <w:tcPr>
            <w:tcW w:w="5670" w:type="dxa"/>
          </w:tcPr>
          <w:p w14:paraId="33AF9DEA" w14:textId="77777777" w:rsidR="00D5121C" w:rsidRPr="00871D2B" w:rsidRDefault="00D5121C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9E90E" w14:textId="77777777" w:rsidR="00D5121C" w:rsidRDefault="009B2480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มิถุนายน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08" w:type="dxa"/>
          </w:tcPr>
          <w:p w14:paraId="757EB020" w14:textId="77777777" w:rsidR="00D5121C" w:rsidRDefault="00D5121C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7A726" w14:textId="77777777" w:rsidR="00D5121C" w:rsidRDefault="009B248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5121C" w14:paraId="6D0BB84C" w14:textId="77777777">
        <w:trPr>
          <w:trHeight w:val="20"/>
        </w:trPr>
        <w:tc>
          <w:tcPr>
            <w:tcW w:w="5670" w:type="dxa"/>
          </w:tcPr>
          <w:p w14:paraId="6287405F" w14:textId="77777777" w:rsidR="00D5121C" w:rsidRDefault="009B2480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มูลค่าสุทธิตามบัญชีต้นงวด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79BD78AA" w14:textId="77777777" w:rsidR="00D5121C" w:rsidRDefault="009B2480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1D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,680</w:t>
            </w:r>
          </w:p>
        </w:tc>
        <w:tc>
          <w:tcPr>
            <w:tcW w:w="108" w:type="dxa"/>
          </w:tcPr>
          <w:p w14:paraId="74CB1122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D5D3D77" w14:textId="77777777" w:rsidR="00D5121C" w:rsidRDefault="009B2480">
            <w:pPr>
              <w:pStyle w:val="BodyText2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203,200</w:t>
            </w:r>
          </w:p>
        </w:tc>
      </w:tr>
      <w:tr w:rsidR="00D5121C" w14:paraId="7DBC6FA1" w14:textId="77777777">
        <w:tc>
          <w:tcPr>
            <w:tcW w:w="5670" w:type="dxa"/>
            <w:vAlign w:val="bottom"/>
          </w:tcPr>
          <w:p w14:paraId="75AA330B" w14:textId="77777777" w:rsidR="00D5121C" w:rsidRDefault="009B2480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871D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ส่วนเกินทุนจากการวัดมูลค่า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51B85" w14:textId="77777777" w:rsidR="00D5121C" w:rsidRDefault="009B2480">
            <w:pPr>
              <w:pStyle w:val="BodyText2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30AD6DCC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859F298" w14:textId="77777777" w:rsidR="00D5121C" w:rsidRDefault="009B2480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1,480</w:t>
            </w:r>
          </w:p>
        </w:tc>
      </w:tr>
      <w:tr w:rsidR="00D5121C" w14:paraId="0C060E23" w14:textId="77777777">
        <w:tc>
          <w:tcPr>
            <w:tcW w:w="5670" w:type="dxa"/>
            <w:vAlign w:val="bottom"/>
          </w:tcPr>
          <w:p w14:paraId="41137F74" w14:textId="77777777" w:rsidR="00D5121C" w:rsidRPr="00871D2B" w:rsidRDefault="009B2480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มูลค่าสุทธิตามบัญชีปลายงวด</w:t>
            </w: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0D6AAC" w14:textId="77777777" w:rsidR="00D5121C" w:rsidRDefault="009B2480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204,680</w:t>
            </w:r>
          </w:p>
        </w:tc>
        <w:tc>
          <w:tcPr>
            <w:tcW w:w="108" w:type="dxa"/>
          </w:tcPr>
          <w:p w14:paraId="31C200AF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A0F5E3" w14:textId="77777777" w:rsidR="00D5121C" w:rsidRDefault="009B2480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204,680</w:t>
            </w:r>
          </w:p>
        </w:tc>
      </w:tr>
    </w:tbl>
    <w:p w14:paraId="5F59142D" w14:textId="5780DF44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บริษัทมีพื้นที่อาคารสำนักงานให้เช่าแก่บริษัทย่อย</w:t>
      </w:r>
      <w:r w:rsidR="00DF105F"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และบริษัทอื่น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จึงจัดประเภทรายการพื้นที่อาคารให้เช่าเป็นอสังหาริมทรัพย์เพื่อการลงทุนในงบการเงินเฉพาะกิจการ</w:t>
      </w:r>
    </w:p>
    <w:p w14:paraId="7767FCC7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มูลค่ายุติธรรมประเมินโดยผู้ประเมินราคาอิสระโดยใช้เกณฑ์วิธีวิเคราะห์จากรายได้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(Income Approach)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สำหรับอาคารสำนักงานให้เช่า ข้อสมมติฐานหลักที่ใช้ในการประเมินมูลค่ายุติธรรมของอาคารดังกล่าว ประกอบด้วย อัตราผลตอบแทน อัตราเงินเฟ้อ อัตราการเช่าพื้นที่ และอัตราการเติบโตระยะยาวของค่าเช่า</w:t>
      </w:r>
    </w:p>
    <w:p w14:paraId="6B5956DA" w14:textId="7777777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ที่ดิน อาคารและอุปกรณ์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5D65CD13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รายการเปลี่ยนแปลงของบัญชีที่ดิน อาคารและอุปกรณ์</w:t>
      </w:r>
      <w:r w:rsidRPr="00871D2B">
        <w:rPr>
          <w:rFonts w:asciiTheme="majorBidi" w:hAnsiTheme="majorBidi" w:cstheme="majorBidi"/>
          <w:sz w:val="28"/>
          <w:cs/>
          <w:lang w:val="en-GB"/>
        </w:rPr>
        <w:t>สำหรับงวด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หก</w:t>
      </w:r>
      <w:r w:rsidRPr="00871D2B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Pr="00871D2B">
        <w:rPr>
          <w:rFonts w:asciiTheme="majorBidi" w:hAnsiTheme="majorBidi" w:cstheme="majorBidi"/>
          <w:sz w:val="28"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>30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 มิถุนายน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และสำหรับปีสิ้นสุดวันที่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080"/>
        <w:gridCol w:w="90"/>
        <w:gridCol w:w="1170"/>
        <w:gridCol w:w="90"/>
        <w:gridCol w:w="1170"/>
      </w:tblGrid>
      <w:tr w:rsidR="00D5121C" w14:paraId="5511FD51" w14:textId="77777777">
        <w:trPr>
          <w:trHeight w:val="20"/>
        </w:trPr>
        <w:tc>
          <w:tcPr>
            <w:tcW w:w="4230" w:type="dxa"/>
            <w:vAlign w:val="bottom"/>
          </w:tcPr>
          <w:p w14:paraId="257930B0" w14:textId="77777777" w:rsidR="00D5121C" w:rsidRDefault="00D5121C">
            <w:pPr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54DA129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7E2C77D5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AFE33B2" w14:textId="77777777" w:rsidR="00D5121C" w:rsidRPr="00871D2B" w:rsidRDefault="009B2480">
            <w:pPr>
              <w:ind w:right="3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Cs w:val="24"/>
              </w:rPr>
              <w:t>: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พันบาท)</w:t>
            </w:r>
          </w:p>
        </w:tc>
      </w:tr>
      <w:tr w:rsidR="00D5121C" w14:paraId="3962D4A5" w14:textId="77777777">
        <w:trPr>
          <w:trHeight w:val="20"/>
        </w:trPr>
        <w:tc>
          <w:tcPr>
            <w:tcW w:w="4230" w:type="dxa"/>
            <w:vAlign w:val="bottom"/>
          </w:tcPr>
          <w:p w14:paraId="2E2FFB79" w14:textId="77777777" w:rsidR="00D5121C" w:rsidRDefault="00D5121C">
            <w:pPr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01CF0BC8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7F039B52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486A8450" w14:textId="77777777" w:rsidR="00D5121C" w:rsidRPr="00871D2B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659F6545" w14:textId="77777777">
        <w:trPr>
          <w:trHeight w:val="20"/>
        </w:trPr>
        <w:tc>
          <w:tcPr>
            <w:tcW w:w="4230" w:type="dxa"/>
            <w:vAlign w:val="bottom"/>
          </w:tcPr>
          <w:p w14:paraId="1F8480C8" w14:textId="77777777" w:rsidR="00D5121C" w:rsidRPr="00871D2B" w:rsidRDefault="00D5121C">
            <w:pPr>
              <w:ind w:right="-43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94D2D08" w14:textId="77777777" w:rsidR="00D5121C" w:rsidRDefault="009B2480">
            <w:pPr>
              <w:ind w:left="72" w:right="7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0C56478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AC4443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0" w:type="dxa"/>
          </w:tcPr>
          <w:p w14:paraId="5EC36AB2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E11CE3" w14:textId="77777777" w:rsidR="00D5121C" w:rsidRDefault="009B2480">
            <w:pPr>
              <w:ind w:left="72" w:right="7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C1DEB5C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DAF96B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ธันวาคม</w:t>
            </w:r>
          </w:p>
        </w:tc>
      </w:tr>
      <w:tr w:rsidR="00D5121C" w14:paraId="33469E86" w14:textId="77777777">
        <w:trPr>
          <w:trHeight w:val="20"/>
        </w:trPr>
        <w:tc>
          <w:tcPr>
            <w:tcW w:w="4230" w:type="dxa"/>
            <w:vAlign w:val="bottom"/>
          </w:tcPr>
          <w:p w14:paraId="2EFCFB62" w14:textId="77777777" w:rsidR="00D5121C" w:rsidRPr="00871D2B" w:rsidRDefault="00D5121C">
            <w:pPr>
              <w:ind w:right="-43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A44A6FC" w14:textId="77777777" w:rsidR="00D5121C" w:rsidRDefault="009B2480">
            <w:pPr>
              <w:ind w:left="72" w:right="72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</w:tcPr>
          <w:p w14:paraId="76C6D6DA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2D6A12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0" w:type="dxa"/>
          </w:tcPr>
          <w:p w14:paraId="7A4B1E8F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E054FA" w14:textId="77777777" w:rsidR="00D5121C" w:rsidRDefault="009B2480">
            <w:pPr>
              <w:ind w:left="72" w:right="72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</w:tcPr>
          <w:p w14:paraId="6F28CC91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3CB70A" w14:textId="77777777" w:rsidR="00D5121C" w:rsidRPr="00871D2B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D5121C" w14:paraId="5F3875F1" w14:textId="77777777" w:rsidTr="00C12889">
        <w:trPr>
          <w:trHeight w:val="20"/>
        </w:trPr>
        <w:tc>
          <w:tcPr>
            <w:tcW w:w="4230" w:type="dxa"/>
            <w:vAlign w:val="bottom"/>
          </w:tcPr>
          <w:p w14:paraId="373C54BF" w14:textId="77777777" w:rsidR="00D5121C" w:rsidRPr="00871D2B" w:rsidRDefault="00D5121C">
            <w:pPr>
              <w:ind w:right="-43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BE39A" w14:textId="77777777" w:rsidR="00D5121C" w:rsidRDefault="00D5121C">
            <w:pPr>
              <w:ind w:left="72" w:right="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1A757F9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6BACE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Pr="00871D2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ปรับปรุงใหม่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D995863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0A900" w14:textId="77777777" w:rsidR="00D5121C" w:rsidRDefault="00D5121C">
            <w:pPr>
              <w:ind w:left="72" w:right="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BC05970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D3401DE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D5121C" w14:paraId="1EEB7198" w14:textId="77777777" w:rsidTr="00C12889">
        <w:trPr>
          <w:trHeight w:val="20"/>
        </w:trPr>
        <w:tc>
          <w:tcPr>
            <w:tcW w:w="4230" w:type="dxa"/>
          </w:tcPr>
          <w:p w14:paraId="141185A8" w14:textId="77777777" w:rsidR="00D5121C" w:rsidRPr="00871D2B" w:rsidRDefault="009B2480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s/>
                <w:lang w:val="en-GB"/>
              </w:rPr>
              <w:t>มูลค่าสุทธิตามบัญชีต้นงวด</w:t>
            </w:r>
            <w:r>
              <w:rPr>
                <w:rFonts w:asciiTheme="majorBidi" w:hAnsiTheme="majorBidi" w:cstheme="majorBidi"/>
              </w:rPr>
              <w:t>/</w:t>
            </w:r>
            <w:r w:rsidRPr="00871D2B">
              <w:rPr>
                <w:rFonts w:asciiTheme="majorBidi" w:hAnsiTheme="majorBidi" w:cstheme="majorBidi"/>
                <w:cs/>
                <w:lang w:val="en-GB"/>
              </w:rPr>
              <w:t>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412F1B" w14:textId="2F3DFCF5" w:rsidR="00D5121C" w:rsidRDefault="00C12889">
            <w:pPr>
              <w:pStyle w:val="BodyText2"/>
              <w:tabs>
                <w:tab w:val="decimal" w:pos="993"/>
              </w:tabs>
              <w:spacing w:after="0" w:line="240" w:lineRule="auto"/>
              <w:ind w:left="72" w:right="9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660,172</w:t>
            </w:r>
          </w:p>
        </w:tc>
        <w:tc>
          <w:tcPr>
            <w:tcW w:w="90" w:type="dxa"/>
            <w:shd w:val="clear" w:color="auto" w:fill="auto"/>
          </w:tcPr>
          <w:p w14:paraId="02B91E0A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C22999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739,741</w:t>
            </w:r>
          </w:p>
        </w:tc>
        <w:tc>
          <w:tcPr>
            <w:tcW w:w="90" w:type="dxa"/>
            <w:shd w:val="clear" w:color="auto" w:fill="auto"/>
          </w:tcPr>
          <w:p w14:paraId="3DC27C65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2B06CE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206,487</w:t>
            </w:r>
          </w:p>
        </w:tc>
        <w:tc>
          <w:tcPr>
            <w:tcW w:w="90" w:type="dxa"/>
            <w:shd w:val="clear" w:color="auto" w:fill="auto"/>
          </w:tcPr>
          <w:p w14:paraId="32B0FE0E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4B0F242B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212,299</w:t>
            </w:r>
          </w:p>
        </w:tc>
      </w:tr>
      <w:tr w:rsidR="00D5121C" w14:paraId="671D602F" w14:textId="77777777" w:rsidTr="00C12889">
        <w:trPr>
          <w:trHeight w:val="20"/>
        </w:trPr>
        <w:tc>
          <w:tcPr>
            <w:tcW w:w="4230" w:type="dxa"/>
          </w:tcPr>
          <w:p w14:paraId="4971A43E" w14:textId="20C5F543" w:rsidR="00D5121C" w:rsidRDefault="009B2480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</w:rPr>
            </w:pPr>
            <w:r w:rsidRPr="00871D2B">
              <w:rPr>
                <w:rFonts w:asciiTheme="majorBidi" w:hAnsiTheme="majorBidi" w:cstheme="majorBidi"/>
                <w:cs/>
                <w:lang w:val="en-GB"/>
              </w:rPr>
              <w:t>โอนเปลี่ยนประเภทไปเป็น</w:t>
            </w:r>
            <w:r w:rsidRPr="00871D2B">
              <w:rPr>
                <w:rFonts w:asciiTheme="majorBidi" w:hAnsiTheme="majorBidi" w:cstheme="majorBidi" w:hint="cs"/>
                <w:cs/>
                <w:lang w:val="en-GB"/>
              </w:rPr>
              <w:t>สินทรัพย์สิทธิการใช้</w:t>
            </w:r>
            <w:r>
              <w:rPr>
                <w:rFonts w:asciiTheme="majorBidi" w:hAnsiTheme="majorBidi" w:cstheme="majorBidi"/>
              </w:rPr>
              <w:t xml:space="preserve"> </w:t>
            </w:r>
          </w:p>
          <w:p w14:paraId="27B6B811" w14:textId="655ECC00" w:rsidR="00D5121C" w:rsidRDefault="000F6F40">
            <w:pPr>
              <w:pStyle w:val="BodyText2"/>
              <w:spacing w:after="0" w:line="240" w:lineRule="auto"/>
              <w:ind w:left="355" w:right="-48"/>
              <w:rPr>
                <w:rFonts w:asciiTheme="majorBidi" w:hAnsiTheme="majorBidi" w:cstheme="majorBidi"/>
              </w:rPr>
            </w:pPr>
            <w:r w:rsidRPr="00871D2B">
              <w:rPr>
                <w:rFonts w:asciiTheme="majorBidi" w:hAnsiTheme="majorBidi" w:cstheme="majorBidi" w:hint="cs"/>
                <w:cs/>
                <w:lang w:val="en-GB"/>
              </w:rPr>
              <w:t xml:space="preserve">ณ วันที่ </w:t>
            </w:r>
            <w:r w:rsidR="009B2480">
              <w:rPr>
                <w:rFonts w:asciiTheme="majorBidi" w:hAnsiTheme="majorBidi" w:cstheme="majorBidi"/>
              </w:rPr>
              <w:t xml:space="preserve">1 </w:t>
            </w:r>
            <w:r w:rsidR="009B2480" w:rsidRPr="00871D2B">
              <w:rPr>
                <w:rFonts w:asciiTheme="majorBidi" w:hAnsiTheme="majorBidi" w:cstheme="majorBidi" w:hint="cs"/>
                <w:cs/>
                <w:lang w:val="en-GB"/>
              </w:rPr>
              <w:t xml:space="preserve">มกราคม </w:t>
            </w:r>
            <w:r w:rsidR="009B2480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C019FA" w14:textId="13F61E61" w:rsidR="00D5121C" w:rsidRDefault="00C12889">
            <w:pPr>
              <w:pStyle w:val="BodyText2"/>
              <w:tabs>
                <w:tab w:val="decimal" w:pos="993"/>
              </w:tabs>
              <w:spacing w:after="0" w:line="240" w:lineRule="auto"/>
              <w:ind w:left="72" w:right="9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(11,96</w:t>
            </w:r>
            <w:r w:rsidR="00754113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FB14F55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3D3C9C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4AE025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85E37B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(10,463)</w:t>
            </w:r>
          </w:p>
        </w:tc>
        <w:tc>
          <w:tcPr>
            <w:tcW w:w="90" w:type="dxa"/>
            <w:shd w:val="clear" w:color="auto" w:fill="auto"/>
          </w:tcPr>
          <w:p w14:paraId="7A7498B5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66134C57" w14:textId="77777777" w:rsidR="00D5121C" w:rsidRDefault="00D5121C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</w:p>
          <w:p w14:paraId="0D6497BA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5121C" w14:paraId="06844C75" w14:textId="77777777" w:rsidTr="00C12889">
        <w:trPr>
          <w:trHeight w:val="20"/>
        </w:trPr>
        <w:tc>
          <w:tcPr>
            <w:tcW w:w="4230" w:type="dxa"/>
          </w:tcPr>
          <w:p w14:paraId="6CFFCBF4" w14:textId="77777777" w:rsidR="00D5121C" w:rsidRPr="00871D2B" w:rsidRDefault="009B2480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s/>
                <w:lang w:val="en-GB"/>
              </w:rPr>
              <w:t>ซื้อระหว่างงวด</w:t>
            </w:r>
            <w:r>
              <w:rPr>
                <w:rFonts w:asciiTheme="majorBidi" w:hAnsiTheme="majorBidi" w:cstheme="majorBidi"/>
              </w:rPr>
              <w:t>/</w:t>
            </w:r>
            <w:r w:rsidRPr="00871D2B">
              <w:rPr>
                <w:rFonts w:asciiTheme="majorBidi" w:hAnsiTheme="majorBidi" w:cstheme="majorBidi" w:hint="cs"/>
                <w:cs/>
                <w:lang w:val="en-GB"/>
              </w:rPr>
              <w:t>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404A86" w14:textId="18A5F579" w:rsidR="00D5121C" w:rsidRDefault="00C12889">
            <w:pPr>
              <w:pStyle w:val="BodyText2"/>
              <w:tabs>
                <w:tab w:val="decimal" w:pos="993"/>
              </w:tabs>
              <w:spacing w:after="0" w:line="240" w:lineRule="auto"/>
              <w:ind w:left="72" w:right="9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130,09</w:t>
            </w:r>
            <w:r w:rsidR="00DF105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3977CC53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E6573B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26,369</w:t>
            </w:r>
          </w:p>
        </w:tc>
        <w:tc>
          <w:tcPr>
            <w:tcW w:w="90" w:type="dxa"/>
            <w:shd w:val="clear" w:color="auto" w:fill="auto"/>
          </w:tcPr>
          <w:p w14:paraId="76AD4C6B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7159AAD7" w14:textId="3FC62A42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  <w:r w:rsidR="0075411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17FBF19E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37710973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4,228</w:t>
            </w:r>
          </w:p>
        </w:tc>
      </w:tr>
      <w:tr w:rsidR="00D5121C" w14:paraId="4AF6B0F4" w14:textId="77777777" w:rsidTr="00C12889">
        <w:trPr>
          <w:trHeight w:val="20"/>
        </w:trPr>
        <w:tc>
          <w:tcPr>
            <w:tcW w:w="4230" w:type="dxa"/>
          </w:tcPr>
          <w:p w14:paraId="1C75E984" w14:textId="77777777" w:rsidR="00D5121C" w:rsidRPr="00871D2B" w:rsidRDefault="009B2480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s/>
                <w:lang w:val="en-GB"/>
              </w:rPr>
              <w:t>เพิ่มขึ้นจากการซื้อบริษัท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8C2B97" w14:textId="7BC4F5A5" w:rsidR="00D5121C" w:rsidRDefault="00C12889">
            <w:pPr>
              <w:pStyle w:val="BodyText2"/>
              <w:tabs>
                <w:tab w:val="decimal" w:pos="993"/>
              </w:tabs>
              <w:spacing w:after="0" w:line="240" w:lineRule="auto"/>
              <w:ind w:left="72" w:right="9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99,731</w:t>
            </w:r>
          </w:p>
        </w:tc>
        <w:tc>
          <w:tcPr>
            <w:tcW w:w="90" w:type="dxa"/>
            <w:shd w:val="clear" w:color="auto" w:fill="auto"/>
          </w:tcPr>
          <w:p w14:paraId="06713A5E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D8DB06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60,286</w:t>
            </w:r>
          </w:p>
        </w:tc>
        <w:tc>
          <w:tcPr>
            <w:tcW w:w="90" w:type="dxa"/>
            <w:shd w:val="clear" w:color="auto" w:fill="auto"/>
          </w:tcPr>
          <w:p w14:paraId="5A575BD5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646ACE5F" w14:textId="77777777" w:rsidR="00D5121C" w:rsidRDefault="009B2480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7C041A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60B6415F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5121C" w14:paraId="050D6870" w14:textId="77777777" w:rsidTr="00C12889">
        <w:trPr>
          <w:trHeight w:val="20"/>
        </w:trPr>
        <w:tc>
          <w:tcPr>
            <w:tcW w:w="4230" w:type="dxa"/>
          </w:tcPr>
          <w:p w14:paraId="74EF5981" w14:textId="77777777" w:rsidR="00D5121C" w:rsidRPr="00871D2B" w:rsidRDefault="009B2480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cs/>
                <w:lang w:val="en-GB"/>
              </w:rPr>
            </w:pPr>
            <w:r w:rsidRPr="00871D2B">
              <w:rPr>
                <w:rFonts w:asciiTheme="majorBidi" w:hAnsiTheme="majorBidi" w:hint="cs"/>
                <w:cs/>
                <w:lang w:val="en-GB"/>
              </w:rPr>
              <w:t>โอนเงินจากเงินมัดจำ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49940A" w14:textId="4E10BAEB" w:rsidR="00D5121C" w:rsidRDefault="00C12889">
            <w:pPr>
              <w:pStyle w:val="BodyText2"/>
              <w:tabs>
                <w:tab w:val="decimal" w:pos="993"/>
              </w:tabs>
              <w:spacing w:after="0" w:line="240" w:lineRule="auto"/>
              <w:ind w:left="72" w:right="9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2AC105F2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0DE53D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202436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7619F74B" w14:textId="77777777" w:rsidR="00D5121C" w:rsidRDefault="009B2480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30E39E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3799097A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5121C" w14:paraId="612F2016" w14:textId="77777777" w:rsidTr="00C12889">
        <w:trPr>
          <w:trHeight w:val="20"/>
        </w:trPr>
        <w:tc>
          <w:tcPr>
            <w:tcW w:w="4230" w:type="dxa"/>
            <w:vAlign w:val="bottom"/>
          </w:tcPr>
          <w:p w14:paraId="6E6C3F5E" w14:textId="7AB65F7D" w:rsidR="00D5121C" w:rsidRPr="00871D2B" w:rsidRDefault="009B2480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u w:val="single"/>
                <w:cs/>
                <w:lang w:val="en-GB"/>
              </w:rPr>
              <w:t>หัก</w:t>
            </w:r>
            <w:r>
              <w:rPr>
                <w:rFonts w:asciiTheme="majorBidi" w:hAnsiTheme="majorBidi" w:cstheme="majorBidi"/>
                <w:u w:val="single"/>
              </w:rPr>
              <w:t>:</w:t>
            </w:r>
            <w:r w:rsidRPr="00871D2B">
              <w:rPr>
                <w:rFonts w:asciiTheme="majorBidi" w:hAnsiTheme="majorBidi" w:cstheme="majorBidi"/>
                <w:cs/>
                <w:lang w:val="en-GB"/>
              </w:rPr>
              <w:t xml:space="preserve">     ตัดจำหน่ายและจำหน่ายระหว่างงวด</w:t>
            </w:r>
            <w:r w:rsidR="00CE0168">
              <w:rPr>
                <w:rFonts w:asciiTheme="majorBidi" w:hAnsiTheme="majorBidi" w:cstheme="majorBidi"/>
              </w:rPr>
              <w:t>/</w:t>
            </w:r>
            <w:r w:rsidR="00CE0168" w:rsidRPr="00871D2B">
              <w:rPr>
                <w:rFonts w:asciiTheme="majorBidi" w:hAnsiTheme="majorBidi" w:cstheme="majorBidi" w:hint="cs"/>
                <w:cs/>
                <w:lang w:val="en-GB"/>
              </w:rPr>
              <w:t>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C7D935" w14:textId="083E04CA" w:rsidR="00D5121C" w:rsidRDefault="00C12889">
            <w:pPr>
              <w:pStyle w:val="BodyText2"/>
              <w:tabs>
                <w:tab w:val="decimal" w:pos="993"/>
              </w:tabs>
              <w:spacing w:after="0" w:line="240" w:lineRule="auto"/>
              <w:ind w:left="72" w:right="9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(42,34</w:t>
            </w:r>
            <w:r w:rsidR="00754113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2E49B00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1B132F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(108,348)</w:t>
            </w:r>
          </w:p>
        </w:tc>
        <w:tc>
          <w:tcPr>
            <w:tcW w:w="90" w:type="dxa"/>
            <w:shd w:val="clear" w:color="auto" w:fill="auto"/>
          </w:tcPr>
          <w:p w14:paraId="14BBD728" w14:textId="77777777" w:rsidR="00D5121C" w:rsidRDefault="00D5121C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39CE49" w14:textId="1B07E586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54113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5AB7534" w14:textId="77777777" w:rsidR="00D5121C" w:rsidRDefault="00D5121C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BC0595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(861)</w:t>
            </w:r>
          </w:p>
        </w:tc>
      </w:tr>
      <w:tr w:rsidR="00D5121C" w14:paraId="754453E6" w14:textId="77777777" w:rsidTr="00C12889">
        <w:trPr>
          <w:trHeight w:val="20"/>
        </w:trPr>
        <w:tc>
          <w:tcPr>
            <w:tcW w:w="4230" w:type="dxa"/>
            <w:vAlign w:val="bottom"/>
          </w:tcPr>
          <w:p w14:paraId="67EEC8AD" w14:textId="77777777" w:rsidR="00D5121C" w:rsidRPr="00871D2B" w:rsidRDefault="009B2480">
            <w:pPr>
              <w:pStyle w:val="BodyText2"/>
              <w:spacing w:after="0" w:line="240" w:lineRule="auto"/>
              <w:ind w:left="452" w:right="-48"/>
              <w:rPr>
                <w:rFonts w:asciiTheme="majorBidi" w:hAnsiTheme="majorBidi" w:cstheme="majorBidi"/>
                <w:cs/>
                <w:lang w:val="en-GB"/>
              </w:rPr>
            </w:pPr>
            <w:r w:rsidRPr="00871D2B">
              <w:rPr>
                <w:rFonts w:asciiTheme="majorBidi" w:hAnsiTheme="majorBidi" w:hint="cs"/>
                <w:cs/>
                <w:lang w:val="en-GB"/>
              </w:rPr>
              <w:t>โอนออก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958923" w14:textId="5692251F" w:rsidR="00D5121C" w:rsidRDefault="00C12889">
            <w:pPr>
              <w:pStyle w:val="BodyText2"/>
              <w:tabs>
                <w:tab w:val="decimal" w:pos="993"/>
              </w:tabs>
              <w:spacing w:after="0" w:line="240" w:lineRule="auto"/>
              <w:ind w:left="72" w:right="9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(9,193)</w:t>
            </w:r>
          </w:p>
        </w:tc>
        <w:tc>
          <w:tcPr>
            <w:tcW w:w="90" w:type="dxa"/>
            <w:shd w:val="clear" w:color="auto" w:fill="auto"/>
          </w:tcPr>
          <w:p w14:paraId="59BAD9F5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486876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DC7C9E" w14:textId="77777777" w:rsidR="00D5121C" w:rsidRDefault="00D5121C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39A575B7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A1CFCA" w14:textId="77777777" w:rsidR="00D5121C" w:rsidRDefault="00D5121C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29AD37D9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5121C" w14:paraId="59421318" w14:textId="77777777" w:rsidTr="00C12889">
        <w:trPr>
          <w:trHeight w:val="20"/>
        </w:trPr>
        <w:tc>
          <w:tcPr>
            <w:tcW w:w="4230" w:type="dxa"/>
          </w:tcPr>
          <w:p w14:paraId="5953971D" w14:textId="77777777" w:rsidR="00D5121C" w:rsidRPr="00871D2B" w:rsidRDefault="009B2480">
            <w:pPr>
              <w:pStyle w:val="BodyText2"/>
              <w:spacing w:after="0" w:line="240" w:lineRule="auto"/>
              <w:ind w:left="445" w:right="-48"/>
              <w:rPr>
                <w:rFonts w:asciiTheme="majorBidi" w:hAnsiTheme="majorBidi" w:cstheme="majorBidi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s/>
                <w:lang w:val="en-GB"/>
              </w:rPr>
              <w:t>ค่าเสื่อมราคาสำหรับงวด</w:t>
            </w:r>
            <w:r>
              <w:rPr>
                <w:rFonts w:asciiTheme="majorBidi" w:hAnsiTheme="majorBidi" w:cstheme="majorBidi"/>
              </w:rPr>
              <w:t>/</w:t>
            </w:r>
            <w:r w:rsidRPr="00871D2B">
              <w:rPr>
                <w:rFonts w:asciiTheme="majorBidi" w:hAnsiTheme="majorBidi" w:cstheme="majorBidi" w:hint="cs"/>
                <w:cs/>
                <w:lang w:val="en-GB"/>
              </w:rPr>
              <w:t>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D91769" w14:textId="36B34336" w:rsidR="00D5121C" w:rsidRDefault="00C12889">
            <w:pPr>
              <w:pStyle w:val="BodyText2"/>
              <w:tabs>
                <w:tab w:val="decimal" w:pos="993"/>
              </w:tabs>
              <w:spacing w:after="0" w:line="240" w:lineRule="auto"/>
              <w:ind w:left="72" w:right="9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(16,674)</w:t>
            </w:r>
          </w:p>
        </w:tc>
        <w:tc>
          <w:tcPr>
            <w:tcW w:w="90" w:type="dxa"/>
            <w:shd w:val="clear" w:color="auto" w:fill="auto"/>
          </w:tcPr>
          <w:p w14:paraId="01641C39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9B5A98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(57,876)</w:t>
            </w:r>
          </w:p>
        </w:tc>
        <w:tc>
          <w:tcPr>
            <w:tcW w:w="90" w:type="dxa"/>
            <w:shd w:val="clear" w:color="auto" w:fill="auto"/>
          </w:tcPr>
          <w:p w14:paraId="7AEF79A5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501AA10E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(3,149)</w:t>
            </w:r>
          </w:p>
        </w:tc>
        <w:tc>
          <w:tcPr>
            <w:tcW w:w="90" w:type="dxa"/>
            <w:shd w:val="clear" w:color="auto" w:fill="auto"/>
          </w:tcPr>
          <w:p w14:paraId="28A18881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57FE7E59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(9,179)</w:t>
            </w:r>
          </w:p>
        </w:tc>
      </w:tr>
      <w:tr w:rsidR="00D5121C" w14:paraId="3E3CF41A" w14:textId="77777777" w:rsidTr="00C12889">
        <w:trPr>
          <w:trHeight w:val="20"/>
        </w:trPr>
        <w:tc>
          <w:tcPr>
            <w:tcW w:w="4230" w:type="dxa"/>
          </w:tcPr>
          <w:p w14:paraId="56E355BC" w14:textId="77777777" w:rsidR="00D5121C" w:rsidRPr="00871D2B" w:rsidRDefault="009B2480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s/>
                <w:lang w:val="en-GB"/>
              </w:rPr>
              <w:t>ตีราคาเพิ่มขึ้น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5CFB37" w14:textId="16264071" w:rsidR="00D5121C" w:rsidRDefault="00C12889">
            <w:pPr>
              <w:pStyle w:val="BodyText2"/>
              <w:tabs>
                <w:tab w:val="decimal" w:pos="993"/>
              </w:tabs>
              <w:spacing w:after="0" w:line="240" w:lineRule="auto"/>
              <w:ind w:left="72" w:right="9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0C1E58BB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3EB90E" w14:textId="77777777" w:rsidR="00D5121C" w:rsidRPr="00871D2B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4E0DA1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056D8E2B" w14:textId="77777777" w:rsidR="00D5121C" w:rsidRDefault="009B2480">
            <w:pPr>
              <w:pStyle w:val="BodyText2"/>
              <w:tabs>
                <w:tab w:val="decimal" w:pos="631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F3C656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610CAC5A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5121C" w14:paraId="69B3EEF5" w14:textId="77777777" w:rsidTr="00C12889">
        <w:trPr>
          <w:trHeight w:val="20"/>
        </w:trPr>
        <w:tc>
          <w:tcPr>
            <w:tcW w:w="4230" w:type="dxa"/>
          </w:tcPr>
          <w:p w14:paraId="436D6981" w14:textId="77777777" w:rsidR="00D5121C" w:rsidRPr="00871D2B" w:rsidRDefault="009B2480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มูลค่าสุทธิตามบัญชีปลายงวด</w:t>
            </w:r>
            <w:r>
              <w:rPr>
                <w:rFonts w:asciiTheme="majorBidi" w:hAnsiTheme="majorBidi" w:cstheme="majorBidi"/>
                <w:b/>
                <w:bCs/>
              </w:rPr>
              <w:t>/</w:t>
            </w:r>
            <w:r w:rsidRPr="00871D2B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ปี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754E75" w14:textId="24A42CAC" w:rsidR="00D5121C" w:rsidRDefault="00C12889">
            <w:pPr>
              <w:pStyle w:val="BodyText2"/>
              <w:tabs>
                <w:tab w:val="decimal" w:pos="993"/>
              </w:tabs>
              <w:spacing w:after="0" w:line="240" w:lineRule="auto"/>
              <w:ind w:left="72" w:right="95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809,84</w:t>
            </w:r>
            <w:r w:rsidR="00DF105F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4A4FBB1D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CA34DA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660,172</w:t>
            </w:r>
          </w:p>
        </w:tc>
        <w:tc>
          <w:tcPr>
            <w:tcW w:w="90" w:type="dxa"/>
            <w:shd w:val="clear" w:color="auto" w:fill="auto"/>
          </w:tcPr>
          <w:p w14:paraId="3B5A8FEC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02CF9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192,975</w:t>
            </w:r>
          </w:p>
        </w:tc>
        <w:tc>
          <w:tcPr>
            <w:tcW w:w="90" w:type="dxa"/>
            <w:shd w:val="clear" w:color="auto" w:fill="auto"/>
          </w:tcPr>
          <w:p w14:paraId="4ADA16EF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AEBDCB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206,487</w:t>
            </w:r>
          </w:p>
        </w:tc>
      </w:tr>
    </w:tbl>
    <w:p w14:paraId="36E32185" w14:textId="77777777" w:rsidR="00D5121C" w:rsidRDefault="00D5121C">
      <w:pPr>
        <w:ind w:left="360"/>
        <w:jc w:val="both"/>
        <w:rPr>
          <w:rFonts w:asciiTheme="majorBidi" w:hAnsiTheme="majorBidi"/>
          <w:color w:val="000000"/>
          <w:spacing w:val="-2"/>
          <w:sz w:val="28"/>
        </w:rPr>
      </w:pPr>
    </w:p>
    <w:p w14:paraId="4289B01A" w14:textId="1EE619B3" w:rsidR="00D5121C" w:rsidRDefault="009B2480">
      <w:pPr>
        <w:spacing w:before="120" w:after="120"/>
        <w:ind w:left="360"/>
        <w:jc w:val="both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lastRenderedPageBreak/>
        <w:t>ณ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วันที่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 xml:space="preserve">30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มิถุนายน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C12889">
        <w:rPr>
          <w:rFonts w:asciiTheme="majorBidi" w:hAnsiTheme="majorBidi"/>
          <w:color w:val="000000"/>
          <w:spacing w:val="-2"/>
          <w:sz w:val="28"/>
        </w:rPr>
        <w:t>2563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และวันที่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C12889">
        <w:rPr>
          <w:rFonts w:asciiTheme="majorBidi" w:hAnsiTheme="majorBidi"/>
          <w:color w:val="000000"/>
          <w:spacing w:val="-2"/>
          <w:sz w:val="28"/>
        </w:rPr>
        <w:t>31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ธันวาคม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C12889">
        <w:rPr>
          <w:rFonts w:asciiTheme="majorBidi" w:hAnsi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บริษัทและบริษัทย่อยได้นำที่ดินพร้อมสิ่งปลูกสร้างและเครื่องจักรมูลค่าสุทธิตามบัญชีจำนวนประมาณ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C12889">
        <w:rPr>
          <w:rFonts w:asciiTheme="majorBidi" w:hAnsiTheme="majorBidi"/>
          <w:color w:val="000000"/>
          <w:spacing w:val="-2"/>
          <w:sz w:val="28"/>
        </w:rPr>
        <w:t>33</w:t>
      </w:r>
      <w:r w:rsidR="00C12889" w:rsidRPr="00C12889">
        <w:rPr>
          <w:rFonts w:asciiTheme="majorBidi" w:hAnsiTheme="majorBidi"/>
          <w:color w:val="000000"/>
          <w:spacing w:val="-2"/>
          <w:sz w:val="28"/>
        </w:rPr>
        <w:t>4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ล้านบาท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และ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C12889">
        <w:rPr>
          <w:rFonts w:asciiTheme="majorBidi" w:hAnsiTheme="majorBidi"/>
          <w:color w:val="000000"/>
          <w:spacing w:val="-2"/>
          <w:sz w:val="28"/>
        </w:rPr>
        <w:t>34</w:t>
      </w:r>
      <w:r w:rsidR="00C12889">
        <w:rPr>
          <w:rFonts w:asciiTheme="majorBidi" w:hAnsiTheme="majorBidi"/>
          <w:color w:val="000000"/>
          <w:spacing w:val="-2"/>
          <w:sz w:val="28"/>
        </w:rPr>
        <w:t>1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ล้านบาท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ตามลำดับ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โดยเป็นส่วนของงบการเงินเฉพาะกิจการจำนวน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="00D22C12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 xml:space="preserve">  </w:t>
      </w:r>
      <w:r w:rsidRPr="00C12889">
        <w:rPr>
          <w:rFonts w:asciiTheme="majorBidi" w:hAnsiTheme="majorBidi"/>
          <w:color w:val="000000"/>
          <w:spacing w:val="-2"/>
          <w:sz w:val="28"/>
        </w:rPr>
        <w:t>190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ล้านบาท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และ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C12889">
        <w:rPr>
          <w:rFonts w:asciiTheme="majorBidi" w:hAnsiTheme="majorBidi"/>
          <w:color w:val="000000"/>
          <w:spacing w:val="-2"/>
          <w:sz w:val="28"/>
        </w:rPr>
        <w:t>192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ล้านบาท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ตามลำดับ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เป็นหลักประกันวงเงินสินเชื่อเงินกู้ยืมระยะยาวที่ได้รับจากธนาคาร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C12889">
        <w:rPr>
          <w:rFonts w:asciiTheme="majorBidi" w:hAnsiTheme="majorBidi" w:cstheme="majorBidi"/>
          <w:color w:val="000000"/>
          <w:spacing w:val="-2"/>
          <w:sz w:val="28"/>
        </w:rPr>
        <w:t>(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ดูหมายเหตุ </w:t>
      </w:r>
      <w:r w:rsidRPr="00C12889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8C2E3D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C12889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p w14:paraId="3735A58B" w14:textId="7777777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สินทรัพย์สิทธิการใช้</w:t>
      </w:r>
    </w:p>
    <w:p w14:paraId="201CA602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รายการเปลี่ยนแปลงของบัญชี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สินทรัพย์สิทธิการใช้</w:t>
      </w:r>
      <w:r w:rsidRPr="00871D2B">
        <w:rPr>
          <w:rFonts w:asciiTheme="majorBidi" w:hAnsiTheme="majorBidi" w:cstheme="majorBidi"/>
          <w:sz w:val="28"/>
          <w:cs/>
          <w:lang w:val="en-GB"/>
        </w:rPr>
        <w:t>สำหรับงวด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หก</w:t>
      </w:r>
      <w:r w:rsidRPr="00871D2B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Pr="00871D2B">
        <w:rPr>
          <w:rFonts w:asciiTheme="majorBidi" w:hAnsiTheme="majorBidi" w:cstheme="majorBidi"/>
          <w:sz w:val="28"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>30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 มิถุนายน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>แบ่งตามประเภทสินทรัพย์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สรุป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>ได้ดังนี้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890"/>
        <w:gridCol w:w="270"/>
        <w:gridCol w:w="1890"/>
      </w:tblGrid>
      <w:tr w:rsidR="00D5121C" w14:paraId="4F78DDC0" w14:textId="77777777">
        <w:trPr>
          <w:trHeight w:val="20"/>
        </w:trPr>
        <w:tc>
          <w:tcPr>
            <w:tcW w:w="4950" w:type="dxa"/>
            <w:vAlign w:val="bottom"/>
          </w:tcPr>
          <w:p w14:paraId="06194C68" w14:textId="77777777" w:rsidR="00D5121C" w:rsidRDefault="00D5121C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1394F5AB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54A16A53" w14:textId="77777777" w:rsidR="00D5121C" w:rsidRPr="00871D2B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 xml:space="preserve">                </w:t>
            </w: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 w:val="28"/>
              </w:rPr>
              <w:t>: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พันบาท)</w:t>
            </w:r>
          </w:p>
        </w:tc>
      </w:tr>
      <w:tr w:rsidR="00D5121C" w14:paraId="2DDC1BC3" w14:textId="77777777">
        <w:trPr>
          <w:trHeight w:val="20"/>
        </w:trPr>
        <w:tc>
          <w:tcPr>
            <w:tcW w:w="4950" w:type="dxa"/>
            <w:vAlign w:val="bottom"/>
          </w:tcPr>
          <w:p w14:paraId="6ADFE24B" w14:textId="77777777" w:rsidR="00D5121C" w:rsidRDefault="00D5121C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9F94564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5AE7E7C4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DB32D43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1E903A36" w14:textId="77777777">
        <w:trPr>
          <w:trHeight w:val="20"/>
        </w:trPr>
        <w:tc>
          <w:tcPr>
            <w:tcW w:w="4950" w:type="dxa"/>
          </w:tcPr>
          <w:p w14:paraId="7021D90F" w14:textId="77777777" w:rsidR="00D5121C" w:rsidRPr="00871D2B" w:rsidRDefault="009B2480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ราคาตามบัญชีต้นงวด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71D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71D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110C1" w14:textId="77777777" w:rsidR="00D5121C" w:rsidRDefault="009B2480">
            <w:pPr>
              <w:pStyle w:val="BodyText2"/>
              <w:tabs>
                <w:tab w:val="decimal" w:pos="901"/>
              </w:tabs>
              <w:spacing w:after="0" w:line="240" w:lineRule="auto"/>
              <w:ind w:left="72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3CA324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B6C8D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5121C" w14:paraId="615CEF4B" w14:textId="77777777">
        <w:trPr>
          <w:trHeight w:val="20"/>
        </w:trPr>
        <w:tc>
          <w:tcPr>
            <w:tcW w:w="4950" w:type="dxa"/>
          </w:tcPr>
          <w:p w14:paraId="1E15ED0E" w14:textId="77777777" w:rsidR="00D5121C" w:rsidRDefault="009B2480">
            <w:pPr>
              <w:pStyle w:val="Head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รายการปรับปรุงจากการนำมาตรฐานการรายงานทางการเงิน</w:t>
            </w:r>
          </w:p>
          <w:p w14:paraId="4A33F7D8" w14:textId="77777777" w:rsidR="00D5121C" w:rsidRDefault="009B2480">
            <w:pPr>
              <w:pStyle w:val="Head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 xml:space="preserve">   </w:t>
            </w: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ฉบับที่ </w:t>
            </w: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>16</w:t>
            </w:r>
            <w:r>
              <w:rPr>
                <w:rFonts w:asciiTheme="majorBidi" w:eastAsia="Arial Unicode MS" w:hAnsiTheme="majorBidi" w:cstheme="majorBidi"/>
                <w:sz w:val="28"/>
              </w:rPr>
              <w:t xml:space="preserve"> </w:t>
            </w: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มาใช้ ณ วันที่ </w:t>
            </w: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>1</w:t>
            </w:r>
            <w:r>
              <w:rPr>
                <w:rFonts w:asciiTheme="majorBidi" w:eastAsia="Arial Unicode MS" w:hAnsiTheme="majorBidi" w:cstheme="majorBidi"/>
                <w:sz w:val="28"/>
              </w:rPr>
              <w:t xml:space="preserve"> </w:t>
            </w: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มกราคม </w:t>
            </w: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46B7F76E" w14:textId="77777777" w:rsidR="00D5121C" w:rsidRDefault="00D5121C">
            <w:pPr>
              <w:pStyle w:val="BodyText2"/>
              <w:tabs>
                <w:tab w:val="decimal" w:pos="901"/>
              </w:tabs>
              <w:spacing w:after="0" w:line="240" w:lineRule="auto"/>
              <w:ind w:left="72" w:right="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A9C0843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6EF5A8E3" w14:textId="77777777" w:rsidR="00D5121C" w:rsidRDefault="00D5121C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121C" w14:paraId="0712A75C" w14:textId="77777777">
        <w:trPr>
          <w:trHeight w:val="20"/>
        </w:trPr>
        <w:tc>
          <w:tcPr>
            <w:tcW w:w="4950" w:type="dxa"/>
          </w:tcPr>
          <w:p w14:paraId="45550090" w14:textId="77777777" w:rsidR="00D5121C" w:rsidRPr="00871D2B" w:rsidRDefault="009B2480">
            <w:pPr>
              <w:pStyle w:val="BodyText2"/>
              <w:spacing w:after="0" w:line="240" w:lineRule="auto"/>
              <w:ind w:left="628" w:right="-4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90378DD" w14:textId="59A7AFCE" w:rsidR="00D5121C" w:rsidRDefault="009B2480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9B6EB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B6EB5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270" w:type="dxa"/>
            <w:shd w:val="clear" w:color="auto" w:fill="auto"/>
          </w:tcPr>
          <w:p w14:paraId="4540AD59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5D46FADC" w14:textId="77777777" w:rsidR="00D5121C" w:rsidRDefault="009B2480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5121C" w14:paraId="40CB8C71" w14:textId="77777777">
        <w:trPr>
          <w:trHeight w:val="20"/>
        </w:trPr>
        <w:tc>
          <w:tcPr>
            <w:tcW w:w="4950" w:type="dxa"/>
            <w:vAlign w:val="bottom"/>
          </w:tcPr>
          <w:p w14:paraId="1132CDE9" w14:textId="77777777" w:rsidR="00D5121C" w:rsidRPr="00871D2B" w:rsidRDefault="009B2480">
            <w:pPr>
              <w:pStyle w:val="BodyText2"/>
              <w:spacing w:after="0" w:line="240" w:lineRule="auto"/>
              <w:ind w:left="628" w:right="-4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5120D3A" w14:textId="5E1756A6" w:rsidR="00D5121C" w:rsidRDefault="009B2480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9B6EB5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270" w:type="dxa"/>
          </w:tcPr>
          <w:p w14:paraId="00926302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AECFDA6" w14:textId="77777777" w:rsidR="00D5121C" w:rsidRDefault="009B2480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5121C" w14:paraId="37E824B9" w14:textId="77777777">
        <w:trPr>
          <w:trHeight w:val="20"/>
        </w:trPr>
        <w:tc>
          <w:tcPr>
            <w:tcW w:w="4950" w:type="dxa"/>
            <w:vAlign w:val="bottom"/>
          </w:tcPr>
          <w:p w14:paraId="5BD7A6CD" w14:textId="77777777" w:rsidR="00D5121C" w:rsidRPr="00871D2B" w:rsidRDefault="009B2480">
            <w:pPr>
              <w:pStyle w:val="BodyText2"/>
              <w:spacing w:after="0" w:line="240" w:lineRule="auto"/>
              <w:ind w:left="628" w:right="-4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B26DD3D" w14:textId="6AA84AC5" w:rsidR="00D5121C" w:rsidRDefault="009B2480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B6EB5">
              <w:rPr>
                <w:rFonts w:asciiTheme="majorBidi" w:hAnsiTheme="majorBidi" w:cstheme="majorBidi"/>
                <w:sz w:val="28"/>
                <w:szCs w:val="28"/>
              </w:rPr>
              <w:t>1,96</w:t>
            </w:r>
            <w:r w:rsidR="000F6F4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D02540A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D5EC63E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10,463</w:t>
            </w:r>
          </w:p>
        </w:tc>
      </w:tr>
      <w:tr w:rsidR="00D5121C" w14:paraId="6EC5492E" w14:textId="77777777">
        <w:trPr>
          <w:trHeight w:val="20"/>
        </w:trPr>
        <w:tc>
          <w:tcPr>
            <w:tcW w:w="4950" w:type="dxa"/>
            <w:vAlign w:val="bottom"/>
          </w:tcPr>
          <w:p w14:paraId="5FD58BC5" w14:textId="6228F827" w:rsidR="00D5121C" w:rsidRPr="00871D2B" w:rsidRDefault="009B2480">
            <w:pPr>
              <w:pStyle w:val="BodyText2"/>
              <w:spacing w:after="0" w:line="240" w:lineRule="auto"/>
              <w:ind w:left="162" w:right="-360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5FF81C" w14:textId="073E3011" w:rsidR="00D5121C" w:rsidRDefault="009B2480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9B6EB5">
              <w:rPr>
                <w:rFonts w:asciiTheme="majorBidi" w:hAnsiTheme="majorBidi" w:cstheme="majorBidi"/>
                <w:sz w:val="28"/>
                <w:szCs w:val="28"/>
              </w:rPr>
              <w:t>11,297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2BE0118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E3CD507" w14:textId="77777777" w:rsidR="00D5121C" w:rsidRDefault="009B2480">
            <w:pPr>
              <w:pStyle w:val="BodyText2"/>
              <w:tabs>
                <w:tab w:val="decimal" w:pos="631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(1,502)</w:t>
            </w:r>
          </w:p>
        </w:tc>
      </w:tr>
      <w:tr w:rsidR="00D5121C" w14:paraId="013BA8A3" w14:textId="77777777">
        <w:trPr>
          <w:trHeight w:val="20"/>
        </w:trPr>
        <w:tc>
          <w:tcPr>
            <w:tcW w:w="4950" w:type="dxa"/>
          </w:tcPr>
          <w:p w14:paraId="2195492C" w14:textId="77777777" w:rsidR="00D5121C" w:rsidRPr="00871D2B" w:rsidRDefault="009B2480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871D2B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</w:t>
            </w:r>
            <w:r w:rsidRPr="00871D2B">
              <w:rPr>
                <w:rFonts w:asciiTheme="majorBidi" w:eastAsia="Arial Unicode MS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าคาตามบัญชีปลายงวด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24E058" w14:textId="2C3C9F83" w:rsidR="00D5121C" w:rsidRPr="00871D2B" w:rsidRDefault="009B2480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="009B6E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5,933</w:t>
            </w:r>
          </w:p>
        </w:tc>
        <w:tc>
          <w:tcPr>
            <w:tcW w:w="270" w:type="dxa"/>
          </w:tcPr>
          <w:p w14:paraId="5CBF751F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FD087E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8,961</w:t>
            </w:r>
          </w:p>
        </w:tc>
      </w:tr>
    </w:tbl>
    <w:p w14:paraId="68C1270A" w14:textId="7777777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สิทธิการเช่า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5503A2D1" w14:textId="0DDBA66D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รายการเปลี่ยนแปลงของ</w:t>
      </w:r>
      <w:r w:rsidR="00D22C12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บัญชี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สิทธิการเช่า </w:t>
      </w:r>
      <w:r w:rsidR="00D22C12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สำหรับงวดหกเดือนสิ้นสุด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มิถุนายน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และ</w:t>
      </w:r>
      <w:r w:rsidR="00D22C12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สำหรับปีสิ้นสุด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วันที่ </w:t>
      </w:r>
      <w:r w:rsidR="00A752D6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       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สรุปได้ดังนี้</w:t>
      </w:r>
    </w:p>
    <w:tbl>
      <w:tblPr>
        <w:tblW w:w="900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86"/>
        <w:gridCol w:w="1084"/>
        <w:gridCol w:w="86"/>
        <w:gridCol w:w="994"/>
        <w:gridCol w:w="90"/>
        <w:gridCol w:w="990"/>
      </w:tblGrid>
      <w:tr w:rsidR="00D5121C" w14:paraId="6A0D0596" w14:textId="77777777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78A1EB8" w14:textId="77777777" w:rsidR="00D5121C" w:rsidRDefault="00D512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C936CF" w14:textId="77777777" w:rsidR="00D5121C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A48855B" w14:textId="77777777" w:rsidR="00D5121C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0CBF4" w14:textId="77777777" w:rsidR="00D5121C" w:rsidRPr="00871D2B" w:rsidRDefault="009B2480">
            <w:pPr>
              <w:tabs>
                <w:tab w:val="right" w:pos="7200"/>
                <w:tab w:val="right" w:pos="8540"/>
              </w:tabs>
              <w:spacing w:line="280" w:lineRule="exact"/>
              <w:ind w:left="547" w:hanging="54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871D2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พันบาท)</w:t>
            </w:r>
          </w:p>
        </w:tc>
      </w:tr>
      <w:tr w:rsidR="00D5121C" w14:paraId="2B447FB1" w14:textId="77777777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09C434E" w14:textId="77777777" w:rsidR="00D5121C" w:rsidRDefault="00D512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ECBD2" w14:textId="77777777" w:rsidR="00D5121C" w:rsidRDefault="009B248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1D2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96E11E0" w14:textId="77777777" w:rsidR="00D5121C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B0AF5F" w14:textId="77777777" w:rsidR="00D5121C" w:rsidRDefault="009B2480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1D2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72D7D78A" w14:textId="77777777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DE37B45" w14:textId="77777777" w:rsidR="00D5121C" w:rsidRDefault="00D512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FCFB55" w14:textId="77777777" w:rsidR="00D5121C" w:rsidRDefault="009B2480">
            <w:pPr>
              <w:ind w:left="7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71D2B">
              <w:rPr>
                <w:rFonts w:asciiTheme="majorBidi" w:hAnsiTheme="majorBidi" w:cstheme="majorBidi" w:hint="cs"/>
                <w:sz w:val="26"/>
                <w:szCs w:val="26"/>
                <w:lang w:val="en-GB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42A9B1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74E5E1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DA3EF3B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1DAC70" w14:textId="77777777" w:rsidR="00D5121C" w:rsidRDefault="009B2480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71D2B">
              <w:rPr>
                <w:rFonts w:asciiTheme="majorBidi" w:hAnsiTheme="majorBidi" w:cstheme="majorBidi" w:hint="cs"/>
                <w:sz w:val="26"/>
                <w:szCs w:val="26"/>
                <w:lang w:val="en-GB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CFDDC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53AB1A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5121C" w14:paraId="571E5388" w14:textId="77777777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D74B3D4" w14:textId="77777777" w:rsidR="00D5121C" w:rsidRDefault="00D512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23BF07" w14:textId="77777777" w:rsidR="00D5121C" w:rsidRDefault="009B2480">
            <w:pPr>
              <w:ind w:left="7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36468C7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147016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11CD501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247F7A" w14:textId="77777777" w:rsidR="00D5121C" w:rsidRDefault="009B2480">
            <w:pPr>
              <w:ind w:left="7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3B2550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135E87" w14:textId="77777777" w:rsidR="00D5121C" w:rsidRPr="00871D2B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D5121C" w14:paraId="46D35DB7" w14:textId="77777777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177773A" w14:textId="77777777" w:rsidR="00D5121C" w:rsidRPr="00871D2B" w:rsidRDefault="009B2480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มูลค่าสุทธิตามบัญชีต้นงวด/ปี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25B85A" w14:textId="77777777" w:rsidR="00D5121C" w:rsidRPr="00A76DD8" w:rsidRDefault="009B248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6DD8">
              <w:rPr>
                <w:rFonts w:asciiTheme="majorBidi" w:hAnsiTheme="majorBidi" w:cstheme="majorBidi"/>
                <w:sz w:val="26"/>
                <w:szCs w:val="26"/>
              </w:rPr>
              <w:t>62,653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E04BA" w14:textId="77777777" w:rsidR="00D5121C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A8179A" w14:textId="77777777" w:rsidR="00D5121C" w:rsidRDefault="009B248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48,339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A9E6C74" w14:textId="77777777" w:rsidR="00D5121C" w:rsidRDefault="00D5121C">
            <w:pPr>
              <w:tabs>
                <w:tab w:val="decimal" w:pos="12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35B36" w14:textId="77777777" w:rsidR="00D5121C" w:rsidRDefault="009B248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BEDB84" w14:textId="77777777" w:rsidR="00D5121C" w:rsidRDefault="00D5121C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839EF" w14:textId="77777777" w:rsidR="00D5121C" w:rsidRDefault="009B2480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588</w:t>
            </w:r>
          </w:p>
        </w:tc>
      </w:tr>
      <w:tr w:rsidR="00D5121C" w14:paraId="54AF2607" w14:textId="77777777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5BF11CB" w14:textId="77777777" w:rsidR="00D5121C" w:rsidRPr="00871D2B" w:rsidRDefault="009B2480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A6A31" w14:textId="164D60E5" w:rsidR="00D5121C" w:rsidRPr="00A76DD8" w:rsidRDefault="00A76DD8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6DD8">
              <w:rPr>
                <w:rFonts w:asciiTheme="majorBidi" w:hAnsiTheme="majorBidi" w:cstheme="majorBidi"/>
                <w:sz w:val="26"/>
                <w:szCs w:val="26"/>
              </w:rPr>
              <w:t>2,004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8C4A6" w14:textId="77777777" w:rsidR="00D5121C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CEF0C" w14:textId="77777777" w:rsidR="00D5121C" w:rsidRDefault="009B248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16,720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E7B518F" w14:textId="77777777" w:rsidR="00D5121C" w:rsidRDefault="00D5121C">
            <w:pPr>
              <w:tabs>
                <w:tab w:val="decimal" w:pos="12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4CF9C" w14:textId="77777777" w:rsidR="00D5121C" w:rsidRDefault="009B2480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CD8CD4" w14:textId="77777777" w:rsidR="00D5121C" w:rsidRDefault="00D5121C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A09634" w14:textId="77777777" w:rsidR="00D5121C" w:rsidRDefault="009B2480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5121C" w14:paraId="5B5176E7" w14:textId="77777777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E52ABEA" w14:textId="77777777" w:rsidR="00D5121C" w:rsidRPr="00871D2B" w:rsidRDefault="009B2480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9A13E4" w14:textId="3754A99E" w:rsidR="00D5121C" w:rsidRPr="00A76DD8" w:rsidRDefault="009B248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6DD8"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 w:rsidR="005D076C" w:rsidRPr="00871D2B">
              <w:rPr>
                <w:rFonts w:asciiTheme="majorBidi" w:hAnsiTheme="majorBidi" w:cstheme="majorBidi" w:hint="cs"/>
                <w:sz w:val="26"/>
                <w:szCs w:val="26"/>
                <w:lang w:val="en-GB"/>
              </w:rPr>
              <w:t>08</w:t>
            </w:r>
            <w:r w:rsidRPr="00A76DD8">
              <w:rPr>
                <w:rFonts w:asciiTheme="majorBidi" w:hAnsiTheme="majorBidi" w:cstheme="majorBidi"/>
                <w:sz w:val="26"/>
                <w:szCs w:val="26"/>
              </w:rPr>
              <w:t>5)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9CA2D" w14:textId="77777777" w:rsidR="00D5121C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CDEA9B" w14:textId="77777777" w:rsidR="00D5121C" w:rsidRDefault="009B248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(2,406)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8ADF002" w14:textId="77777777" w:rsidR="00D5121C" w:rsidRDefault="00D5121C">
            <w:pPr>
              <w:tabs>
                <w:tab w:val="decimal" w:pos="12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DD634D" w14:textId="77777777" w:rsidR="00D5121C" w:rsidRDefault="009B248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37745E" w14:textId="77777777" w:rsidR="00D5121C" w:rsidRDefault="00D5121C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D77E322" w14:textId="77777777" w:rsidR="00D5121C" w:rsidRDefault="009B2480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(575)</w:t>
            </w:r>
          </w:p>
        </w:tc>
      </w:tr>
      <w:tr w:rsidR="00D5121C" w14:paraId="4EBEF109" w14:textId="77777777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F4B56CE" w14:textId="77777777" w:rsidR="00D5121C" w:rsidRPr="00871D2B" w:rsidRDefault="009B2480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มูลค่าสุทธิตามบัญชีปลายงวด/ปี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4E0356" w14:textId="2EEC801C" w:rsidR="00D5121C" w:rsidRPr="00A76DD8" w:rsidRDefault="009B248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6D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A76DD8" w:rsidRPr="00A76D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3,572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2E6AB" w14:textId="77777777" w:rsidR="00D5121C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B7DB3B" w14:textId="77777777" w:rsidR="00D5121C" w:rsidRDefault="009B248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62,653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262273F" w14:textId="77777777" w:rsidR="00D5121C" w:rsidRDefault="00D5121C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887A4C" w14:textId="77777777" w:rsidR="00D5121C" w:rsidRDefault="009B248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C8A15C" w14:textId="77777777" w:rsidR="00D5121C" w:rsidRDefault="00D5121C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7BE30189" w14:textId="77777777" w:rsidR="00D5121C" w:rsidRDefault="009B2480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</w:t>
            </w:r>
          </w:p>
        </w:tc>
      </w:tr>
    </w:tbl>
    <w:p w14:paraId="7B03AD1B" w14:textId="588B27EE" w:rsidR="00D5121C" w:rsidRDefault="009B2480" w:rsidP="001702C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ในปี </w:t>
      </w:r>
      <w:r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>2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บริษัท สตาร์ ปิโตรเลียม พลัส จำกัด ซึ่งเป็นบริษัทย่อยได้ทำสัญญาเช่าสถานี โดยมีระยะเวลาเช่า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ปี เพื่อใช้ในการประกอบกิจการ ซึ่งบริษัทย่อยได้จ่ายค่าสิทธิการเช่าดังกล่าวแล้ว เป็นจำนวนเงิน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16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ล้านบาท</w:t>
      </w:r>
    </w:p>
    <w:p w14:paraId="6D87CC72" w14:textId="77777777" w:rsidR="001702C0" w:rsidRDefault="001702C0" w:rsidP="001702C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714DF64" w14:textId="7777777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สินทรัพย์ไม่มีตัวต</w:t>
      </w:r>
      <w:r w:rsidRPr="00871D2B">
        <w:rPr>
          <w:rFonts w:asciiTheme="majorBidi" w:hAnsiTheme="majorBidi" w:cstheme="majorBidi" w:hint="cs"/>
          <w:b/>
          <w:bCs/>
          <w:sz w:val="28"/>
          <w:cs/>
          <w:lang w:val="en-GB"/>
        </w:rPr>
        <w:t>น</w:t>
      </w:r>
    </w:p>
    <w:p w14:paraId="56CADF76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รายการเปลี่ยนแปลงของบัญชีสินทรัพย์ไม่มีตัวตน</w:t>
      </w:r>
      <w:r w:rsidRPr="00871D2B">
        <w:rPr>
          <w:rFonts w:asciiTheme="majorBidi" w:hAnsiTheme="majorBidi" w:cstheme="majorBidi"/>
          <w:sz w:val="28"/>
          <w:cs/>
          <w:lang w:val="en-GB"/>
        </w:rPr>
        <w:t>สำหรับงวด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หก</w:t>
      </w:r>
      <w:r w:rsidRPr="00871D2B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Pr="00871D2B">
        <w:rPr>
          <w:rFonts w:asciiTheme="majorBidi" w:hAnsiTheme="majorBidi" w:cstheme="majorBidi"/>
          <w:sz w:val="28"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>30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 มิถุนายน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และสำหรับปีสิ้นสุดวันที่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สรุปได้ดังนี้</w:t>
      </w:r>
    </w:p>
    <w:tbl>
      <w:tblPr>
        <w:tblW w:w="900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90"/>
        <w:gridCol w:w="1080"/>
        <w:gridCol w:w="90"/>
        <w:gridCol w:w="1080"/>
      </w:tblGrid>
      <w:tr w:rsidR="00D5121C" w14:paraId="766A89F4" w14:textId="77777777" w:rsidTr="00DC318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B8D6E" w14:textId="77777777" w:rsidR="00D5121C" w:rsidRPr="00DC3187" w:rsidRDefault="00D512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D8D73" w14:textId="77777777" w:rsidR="00D5121C" w:rsidRPr="00DC3187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8627A" w14:textId="77777777" w:rsidR="00D5121C" w:rsidRPr="00DC3187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692CD" w14:textId="77777777" w:rsidR="00D5121C" w:rsidRPr="00871D2B" w:rsidRDefault="009B2480">
            <w:pPr>
              <w:tabs>
                <w:tab w:val="left" w:pos="2154"/>
                <w:tab w:val="right" w:pos="7200"/>
                <w:tab w:val="right" w:pos="8540"/>
              </w:tabs>
              <w:spacing w:line="280" w:lineRule="exact"/>
              <w:ind w:left="547" w:right="96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</w:t>
            </w:r>
            <w:r w:rsidRPr="00DC3187">
              <w:rPr>
                <w:rFonts w:asciiTheme="majorBidi" w:hAnsiTheme="majorBidi" w:cstheme="majorBidi"/>
                <w:sz w:val="28"/>
              </w:rPr>
              <w:t>: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พันบาท)</w:t>
            </w:r>
          </w:p>
        </w:tc>
      </w:tr>
      <w:tr w:rsidR="00D5121C" w14:paraId="7EEE1D14" w14:textId="77777777" w:rsidTr="00DC318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B3A6B" w14:textId="77777777" w:rsidR="00D5121C" w:rsidRPr="00DC3187" w:rsidRDefault="00D512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3D008D" w14:textId="77777777" w:rsidR="00D5121C" w:rsidRPr="00DC3187" w:rsidRDefault="009B248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AE76E" w14:textId="77777777" w:rsidR="00D5121C" w:rsidRPr="00DC3187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9D485D" w14:textId="77777777" w:rsidR="00D5121C" w:rsidRPr="00DC3187" w:rsidRDefault="009B2480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4B0C2656" w14:textId="77777777" w:rsidTr="00DC318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E8DDE" w14:textId="77777777" w:rsidR="00D5121C" w:rsidRPr="00DC3187" w:rsidRDefault="00D512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52C07" w14:textId="77777777" w:rsidR="00D5121C" w:rsidRPr="00DC3187" w:rsidRDefault="009B2480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30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A6F317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89E6E" w14:textId="77777777" w:rsidR="00D5121C" w:rsidRPr="00DC3187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2E371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C14BC" w14:textId="77777777" w:rsidR="00D5121C" w:rsidRPr="00DC3187" w:rsidRDefault="009B2480">
            <w:pPr>
              <w:ind w:left="-90" w:right="-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30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0429FD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CBC9DE" w14:textId="77777777" w:rsidR="00D5121C" w:rsidRPr="00DC3187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ธันวาคม</w:t>
            </w:r>
          </w:p>
        </w:tc>
      </w:tr>
      <w:tr w:rsidR="00D5121C" w14:paraId="46BF810F" w14:textId="77777777" w:rsidTr="00DC318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77F2B" w14:textId="77777777" w:rsidR="00D5121C" w:rsidRPr="00DC3187" w:rsidRDefault="00D512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66ADE" w14:textId="77777777" w:rsidR="00D5121C" w:rsidRPr="00DC3187" w:rsidRDefault="009B2480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E7CBF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848AC6" w14:textId="77777777" w:rsidR="00D5121C" w:rsidRPr="00DC3187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CA12C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500D9F" w14:textId="77777777" w:rsidR="00D5121C" w:rsidRPr="00DC3187" w:rsidRDefault="009B2480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7512B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61D89A" w14:textId="77777777" w:rsidR="00D5121C" w:rsidRPr="00871D2B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5121C" w14:paraId="51EC1CDE" w14:textId="77777777" w:rsidTr="00DC318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6F29E" w14:textId="77777777" w:rsidR="00D5121C" w:rsidRPr="00871D2B" w:rsidRDefault="00D5121C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566CE4" w14:textId="77777777" w:rsidR="00D5121C" w:rsidRPr="00DC3187" w:rsidRDefault="00D5121C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C4A55" w14:textId="77777777" w:rsidR="00D5121C" w:rsidRPr="00DC3187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DC811C" w14:textId="6BB30C54" w:rsidR="00D5121C" w:rsidRPr="00DC3187" w:rsidRDefault="00084AA7">
            <w:pPr>
              <w:tabs>
                <w:tab w:val="decimal" w:pos="540"/>
              </w:tabs>
              <w:ind w:left="-90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B2480" w:rsidRPr="00871D2B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ปรับปรุงใหม่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1EE09" w14:textId="77777777" w:rsidR="00D5121C" w:rsidRPr="00DC3187" w:rsidRDefault="00D5121C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258119" w14:textId="77777777" w:rsidR="00D5121C" w:rsidRPr="00DC3187" w:rsidRDefault="00D5121C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66DE8" w14:textId="77777777" w:rsidR="00D5121C" w:rsidRPr="00DC3187" w:rsidRDefault="00D5121C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431E3E" w14:textId="77777777" w:rsidR="00D5121C" w:rsidRPr="00DC3187" w:rsidRDefault="00D5121C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67999440" w14:textId="77777777" w:rsidTr="00DC318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C6383" w14:textId="77777777" w:rsidR="00D5121C" w:rsidRPr="00871D2B" w:rsidRDefault="009B2480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มูลค่าสุทธิตามบัญชีต้นงวด/ปี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283E3" w14:textId="77777777" w:rsidR="00D5121C" w:rsidRPr="00DC3187" w:rsidRDefault="009B248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508,606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A797F" w14:textId="77777777" w:rsidR="00D5121C" w:rsidRPr="00DC3187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3FBC5" w14:textId="77777777" w:rsidR="00D5121C" w:rsidRPr="00DC3187" w:rsidRDefault="009B248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272,873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E6725" w14:textId="77777777" w:rsidR="00D5121C" w:rsidRPr="00DC3187" w:rsidRDefault="00D5121C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7C139" w14:textId="77777777" w:rsidR="00D5121C" w:rsidRPr="00DC3187" w:rsidRDefault="009B248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3,444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C65D3" w14:textId="77777777" w:rsidR="00D5121C" w:rsidRPr="00DC3187" w:rsidRDefault="00D5121C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B1963" w14:textId="77777777" w:rsidR="00D5121C" w:rsidRPr="00DC3187" w:rsidRDefault="009B2480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3,792</w:t>
            </w:r>
          </w:p>
        </w:tc>
      </w:tr>
      <w:tr w:rsidR="00D5121C" w14:paraId="74861541" w14:textId="77777777" w:rsidTr="00DC318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93851" w14:textId="77777777" w:rsidR="00D5121C" w:rsidRPr="00871D2B" w:rsidRDefault="009B2480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23678" w14:textId="03F581ED" w:rsidR="00D5121C" w:rsidRPr="00DC3187" w:rsidRDefault="009B248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8</w:t>
            </w:r>
            <w:r w:rsidR="00DC3187" w:rsidRPr="00871D2B">
              <w:rPr>
                <w:rFonts w:asciiTheme="majorBidi" w:hAnsiTheme="majorBidi" w:cstheme="majorBidi" w:hint="cs"/>
                <w:sz w:val="28"/>
                <w:lang w:val="en-GB"/>
              </w:rPr>
              <w:t>8</w:t>
            </w:r>
            <w:r w:rsidRPr="00DC3187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07888" w14:textId="77777777" w:rsidR="00D5121C" w:rsidRPr="00DC3187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CB247" w14:textId="77777777" w:rsidR="00D5121C" w:rsidRPr="00DC3187" w:rsidRDefault="009B248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551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02275" w14:textId="77777777" w:rsidR="00D5121C" w:rsidRPr="00DC3187" w:rsidRDefault="00D5121C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6EC72" w14:textId="77777777" w:rsidR="00D5121C" w:rsidRPr="00871D2B" w:rsidRDefault="009B2480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9BAB1" w14:textId="77777777" w:rsidR="00D5121C" w:rsidRPr="00DC3187" w:rsidRDefault="00D5121C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BD3B9" w14:textId="77777777" w:rsidR="00D5121C" w:rsidRPr="00DC3187" w:rsidRDefault="009B2480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531</w:t>
            </w:r>
          </w:p>
        </w:tc>
      </w:tr>
      <w:tr w:rsidR="00D5121C" w14:paraId="7D353BBB" w14:textId="77777777" w:rsidTr="00DC318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A4F87" w14:textId="31B87837" w:rsidR="00D5121C" w:rsidRPr="0061562A" w:rsidRDefault="009B2480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</w:rPr>
            </w:pPr>
            <w:r w:rsidRPr="00871D2B">
              <w:rPr>
                <w:rFonts w:asciiTheme="majorBidi" w:hAnsiTheme="majorBidi" w:cstheme="majorBidi" w:hint="cs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เพิ่มขึ้นจากการซื้อธุรกิจ</w:t>
            </w:r>
            <w:r w:rsidR="0061562A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lang w:val="en-GB"/>
              </w:rPr>
              <w:t xml:space="preserve"> (</w:t>
            </w:r>
            <w:r w:rsidR="0061562A">
              <w:rPr>
                <w:rFonts w:asciiTheme="majorBidi" w:hAnsiTheme="majorBidi" w:cstheme="majorBidi" w:hint="cs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ดูหมายเหตุข้อ </w:t>
            </w:r>
            <w:r w:rsidR="0061562A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</w:rPr>
              <w:t>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9E40D" w14:textId="77777777" w:rsidR="00D5121C" w:rsidRPr="00DC3187" w:rsidRDefault="009B248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ECA26" w14:textId="77777777" w:rsidR="00D5121C" w:rsidRPr="00DC3187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DDE5B" w14:textId="77777777" w:rsidR="00D5121C" w:rsidRPr="00DC3187" w:rsidRDefault="009B248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257,074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83EFE" w14:textId="77777777" w:rsidR="00D5121C" w:rsidRPr="00DC3187" w:rsidRDefault="00D5121C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592BB" w14:textId="77777777" w:rsidR="00D5121C" w:rsidRPr="00DC3187" w:rsidRDefault="009B2480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ADE89" w14:textId="77777777" w:rsidR="00D5121C" w:rsidRPr="00DC3187" w:rsidRDefault="00D5121C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7F600" w14:textId="77777777" w:rsidR="00D5121C" w:rsidRPr="00DC3187" w:rsidRDefault="009B2480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6A98E360" w14:textId="77777777" w:rsidTr="00DC318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17E0D" w14:textId="39D81037" w:rsidR="00D5121C" w:rsidRPr="00871D2B" w:rsidRDefault="009B2480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ลดลงจากการจำหน่าย</w:t>
            </w:r>
            <w:r w:rsidR="0061562A">
              <w:rPr>
                <w:rFonts w:asciiTheme="majorBidi" w:hAnsiTheme="majorBidi" w:cstheme="majorBidi" w:hint="cs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ของ</w:t>
            </w:r>
            <w:r w:rsidRPr="00871D2B">
              <w:rPr>
                <w:rFonts w:asciiTheme="majorBidi" w:hAnsiTheme="majorBidi" w:cstheme="majorBidi" w:hint="cs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DA226" w14:textId="77777777" w:rsidR="00D5121C" w:rsidRPr="00DC3187" w:rsidRDefault="009B248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(13,326)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25529" w14:textId="77777777" w:rsidR="00D5121C" w:rsidRPr="00DC3187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9D912" w14:textId="77777777" w:rsidR="00D5121C" w:rsidRPr="00DC3187" w:rsidRDefault="009B248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92C7B" w14:textId="77777777" w:rsidR="00D5121C" w:rsidRPr="00DC3187" w:rsidRDefault="00D5121C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C3338" w14:textId="77777777" w:rsidR="00D5121C" w:rsidRPr="00871D2B" w:rsidRDefault="009B2480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5983A" w14:textId="77777777" w:rsidR="00D5121C" w:rsidRPr="00DC3187" w:rsidRDefault="00D5121C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DBB58" w14:textId="77777777" w:rsidR="00D5121C" w:rsidRPr="00DC3187" w:rsidRDefault="009B2480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72EDCF98" w14:textId="77777777" w:rsidTr="00DC318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7D3DD" w14:textId="77777777" w:rsidR="00D5121C" w:rsidRPr="00871D2B" w:rsidRDefault="009B2480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76DAB" w14:textId="221C20C2" w:rsidR="00D5121C" w:rsidRPr="00DC3187" w:rsidRDefault="009B248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(1</w:t>
            </w:r>
            <w:r w:rsidR="00DC3187" w:rsidRPr="00871D2B">
              <w:rPr>
                <w:rFonts w:asciiTheme="majorBidi" w:hAnsiTheme="majorBidi" w:cstheme="majorBidi" w:hint="cs"/>
                <w:sz w:val="28"/>
                <w:lang w:val="en-GB"/>
              </w:rPr>
              <w:t>9</w:t>
            </w:r>
            <w:r w:rsidRPr="00DC3187">
              <w:rPr>
                <w:rFonts w:asciiTheme="majorBidi" w:hAnsiTheme="majorBidi" w:cstheme="majorBidi"/>
                <w:sz w:val="28"/>
              </w:rPr>
              <w:t>,</w:t>
            </w:r>
            <w:r w:rsidR="00DC3187" w:rsidRPr="00871D2B">
              <w:rPr>
                <w:rFonts w:asciiTheme="majorBidi" w:hAnsiTheme="majorBidi" w:cstheme="majorBidi" w:hint="cs"/>
                <w:sz w:val="28"/>
                <w:lang w:val="en-GB"/>
              </w:rPr>
              <w:t>68</w:t>
            </w:r>
            <w:r w:rsidRPr="00DC3187">
              <w:rPr>
                <w:rFonts w:asciiTheme="majorBidi" w:hAnsiTheme="majorBidi" w:cstheme="majorBidi"/>
                <w:sz w:val="28"/>
              </w:rPr>
              <w:t>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735A8" w14:textId="77777777" w:rsidR="00D5121C" w:rsidRPr="00DC3187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21D50" w14:textId="77777777" w:rsidR="00D5121C" w:rsidRPr="00DC3187" w:rsidRDefault="009B248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(21,892)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B5124" w14:textId="77777777" w:rsidR="00D5121C" w:rsidRPr="00DC3187" w:rsidRDefault="00D5121C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D4AC10" w14:textId="77777777" w:rsidR="00D5121C" w:rsidRPr="00DC3187" w:rsidRDefault="009B248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(456)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9E7CA" w14:textId="77777777" w:rsidR="00D5121C" w:rsidRPr="00DC3187" w:rsidRDefault="00D5121C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9DDB2A" w14:textId="77777777" w:rsidR="00D5121C" w:rsidRPr="00DC3187" w:rsidRDefault="009B2480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(879)</w:t>
            </w:r>
          </w:p>
        </w:tc>
      </w:tr>
      <w:tr w:rsidR="00D5121C" w14:paraId="1849B841" w14:textId="77777777" w:rsidTr="00DC318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1E571" w14:textId="77777777" w:rsidR="00D5121C" w:rsidRPr="00871D2B" w:rsidRDefault="009B2480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มูลค่าสุทธิตามบัญชีปลายงวด/ปี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0BF732" w14:textId="021B1268" w:rsidR="00D5121C" w:rsidRPr="00DC3187" w:rsidRDefault="009B2480">
            <w:pPr>
              <w:tabs>
                <w:tab w:val="decimal" w:pos="1075"/>
              </w:tabs>
              <w:ind w:right="8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3187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 w:rsidR="00DC3187" w:rsidRPr="00871D2B">
              <w:rPr>
                <w:rFonts w:asciiTheme="majorBidi" w:hAnsiTheme="majorBidi" w:cstheme="majorBidi" w:hint="cs"/>
                <w:b/>
                <w:bCs/>
                <w:sz w:val="28"/>
                <w:lang w:val="en-GB"/>
              </w:rPr>
              <w:t>76</w:t>
            </w:r>
            <w:r w:rsidRPr="00DC3187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DC3187" w:rsidRPr="00871D2B">
              <w:rPr>
                <w:rFonts w:asciiTheme="majorBidi" w:hAnsiTheme="majorBidi" w:cstheme="majorBidi" w:hint="cs"/>
                <w:b/>
                <w:bCs/>
                <w:sz w:val="28"/>
                <w:lang w:val="en-GB"/>
              </w:rPr>
              <w:t>47</w:t>
            </w:r>
            <w:r w:rsidRPr="00DC3187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6F627" w14:textId="77777777" w:rsidR="00D5121C" w:rsidRPr="00DC3187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EE30D3" w14:textId="77777777" w:rsidR="00D5121C" w:rsidRPr="00DC3187" w:rsidRDefault="009B248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3187">
              <w:rPr>
                <w:rFonts w:asciiTheme="majorBidi" w:hAnsiTheme="majorBidi" w:cstheme="majorBidi"/>
                <w:b/>
                <w:bCs/>
                <w:sz w:val="28"/>
              </w:rPr>
              <w:t>508,606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40CC1" w14:textId="77777777" w:rsidR="00D5121C" w:rsidRPr="00DC3187" w:rsidRDefault="00D5121C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FA3CEE" w14:textId="77777777" w:rsidR="00D5121C" w:rsidRPr="00DC3187" w:rsidRDefault="009B248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3187">
              <w:rPr>
                <w:rFonts w:asciiTheme="majorBidi" w:hAnsiTheme="majorBidi" w:cstheme="majorBidi"/>
                <w:b/>
                <w:bCs/>
                <w:sz w:val="28"/>
              </w:rPr>
              <w:t>3,027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030D4" w14:textId="77777777" w:rsidR="00D5121C" w:rsidRPr="00DC3187" w:rsidRDefault="00D5121C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5E21F6" w14:textId="77777777" w:rsidR="00D5121C" w:rsidRPr="00DC3187" w:rsidRDefault="009B2480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3187">
              <w:rPr>
                <w:rFonts w:asciiTheme="majorBidi" w:hAnsiTheme="majorBidi" w:cstheme="majorBidi"/>
                <w:b/>
                <w:bCs/>
                <w:sz w:val="28"/>
              </w:rPr>
              <w:t>3,444</w:t>
            </w:r>
          </w:p>
        </w:tc>
      </w:tr>
    </w:tbl>
    <w:p w14:paraId="5F2E5FF1" w14:textId="7777777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เงินมัดจำเพื่อตรวจสอบธุรกิจก่อนซื้อกิจการ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11238196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เงินมัดจำเพื่อตรวจสอบข้อมูลธุรกิจก่อนซื้อกิจการ ณ 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มิถุนายน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และวันที่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ประกอบด้วยรายการต่อไปนี้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90"/>
        <w:gridCol w:w="1800"/>
        <w:gridCol w:w="90"/>
        <w:gridCol w:w="1530"/>
        <w:gridCol w:w="90"/>
        <w:gridCol w:w="810"/>
        <w:gridCol w:w="90"/>
        <w:gridCol w:w="900"/>
        <w:gridCol w:w="90"/>
        <w:gridCol w:w="990"/>
        <w:gridCol w:w="90"/>
        <w:gridCol w:w="990"/>
      </w:tblGrid>
      <w:tr w:rsidR="00D5121C" w14:paraId="6BFECA97" w14:textId="77777777">
        <w:trPr>
          <w:trHeight w:val="243"/>
        </w:trPr>
        <w:tc>
          <w:tcPr>
            <w:tcW w:w="1440" w:type="dxa"/>
            <w:vAlign w:val="bottom"/>
          </w:tcPr>
          <w:p w14:paraId="1A2F1396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1B0F2EE5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3086D305" w14:textId="77777777" w:rsidR="00D5121C" w:rsidRPr="00871D2B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3F5A39C3" w14:textId="77777777" w:rsidR="00D5121C" w:rsidRDefault="00D5121C">
            <w:pPr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366CA9B" w14:textId="77777777" w:rsidR="00D5121C" w:rsidRDefault="00D5121C">
            <w:pPr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19774AD7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07EEC3B" w14:textId="77777777" w:rsidR="00D5121C" w:rsidRPr="00871D2B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703949E7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0D52524" w14:textId="77777777" w:rsidR="00D5121C" w:rsidRPr="00871D2B" w:rsidRDefault="009B2480">
            <w:pPr>
              <w:ind w:right="4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 w:val="28"/>
              </w:rPr>
              <w:t>: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พันบาท)</w:t>
            </w:r>
          </w:p>
        </w:tc>
      </w:tr>
      <w:tr w:rsidR="00D5121C" w14:paraId="0DBF1502" w14:textId="77777777">
        <w:trPr>
          <w:trHeight w:val="243"/>
        </w:trPr>
        <w:tc>
          <w:tcPr>
            <w:tcW w:w="1440" w:type="dxa"/>
            <w:vAlign w:val="bottom"/>
          </w:tcPr>
          <w:p w14:paraId="28AEEE01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59ED6C9C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046C8B1F" w14:textId="77777777" w:rsidR="00D5121C" w:rsidRPr="00871D2B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5321CDB2" w14:textId="77777777" w:rsidR="00D5121C" w:rsidRDefault="00D5121C">
            <w:pPr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2DD10A9" w14:textId="77777777" w:rsidR="00D5121C" w:rsidRDefault="00D5121C">
            <w:pPr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05D50BEC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vAlign w:val="bottom"/>
          </w:tcPr>
          <w:p w14:paraId="59371F1F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32B1BF8E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680E7583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23631061" w14:textId="77777777">
        <w:trPr>
          <w:trHeight w:val="70"/>
        </w:trPr>
        <w:tc>
          <w:tcPr>
            <w:tcW w:w="1440" w:type="dxa"/>
            <w:vAlign w:val="bottom"/>
          </w:tcPr>
          <w:p w14:paraId="7695AF36" w14:textId="77777777" w:rsidR="00D5121C" w:rsidRDefault="00D5121C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676FA160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408EDC55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0" w:type="dxa"/>
          </w:tcPr>
          <w:p w14:paraId="43A77767" w14:textId="77777777" w:rsidR="00D5121C" w:rsidRDefault="00D5121C">
            <w:pPr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A9C920C" w14:textId="77777777" w:rsidR="00D5121C" w:rsidRDefault="00D5121C">
            <w:pPr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339B91DB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2373A93" w14:textId="77777777" w:rsidR="00D5121C" w:rsidRPr="00871D2B" w:rsidRDefault="009B2480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</w:tcPr>
          <w:p w14:paraId="4BCF0633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2DA279" w14:textId="77777777" w:rsidR="00D5121C" w:rsidRPr="00871D2B" w:rsidRDefault="009B2480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0" w:type="dxa"/>
          </w:tcPr>
          <w:p w14:paraId="51BEF4E4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5C5AF1D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</w:tcPr>
          <w:p w14:paraId="2BDBAEAC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5C8CCBC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ธันวาคม</w:t>
            </w:r>
          </w:p>
        </w:tc>
      </w:tr>
      <w:tr w:rsidR="00D5121C" w14:paraId="47209F76" w14:textId="77777777">
        <w:trPr>
          <w:trHeight w:val="70"/>
        </w:trPr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78290A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ผู้จ่าย</w:t>
            </w:r>
          </w:p>
        </w:tc>
        <w:tc>
          <w:tcPr>
            <w:tcW w:w="90" w:type="dxa"/>
          </w:tcPr>
          <w:p w14:paraId="5ECB2944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2FAFE3B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ผู้รับ</w:t>
            </w:r>
          </w:p>
        </w:tc>
        <w:tc>
          <w:tcPr>
            <w:tcW w:w="90" w:type="dxa"/>
          </w:tcPr>
          <w:p w14:paraId="61F7DFD1" w14:textId="77777777" w:rsidR="00D5121C" w:rsidRDefault="00D5121C">
            <w:pPr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D525294" w14:textId="77777777" w:rsidR="00D5121C" w:rsidRDefault="009B2480">
            <w:pPr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ลักษณะความสัมพันธ์</w:t>
            </w:r>
          </w:p>
        </w:tc>
        <w:tc>
          <w:tcPr>
            <w:tcW w:w="90" w:type="dxa"/>
            <w:tcBorders>
              <w:left w:val="nil"/>
            </w:tcBorders>
          </w:tcPr>
          <w:p w14:paraId="5A36E90E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797B081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</w:tcPr>
          <w:p w14:paraId="615B0659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C0F7B17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0" w:type="dxa"/>
          </w:tcPr>
          <w:p w14:paraId="78F21DBC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6BA337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</w:tcPr>
          <w:p w14:paraId="6B6160CD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1CB8100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D5121C" w14:paraId="3A312F09" w14:textId="77777777" w:rsidTr="00995CF1">
        <w:tc>
          <w:tcPr>
            <w:tcW w:w="1440" w:type="dxa"/>
            <w:vAlign w:val="bottom"/>
          </w:tcPr>
          <w:p w14:paraId="49925020" w14:textId="30F2DCA8" w:rsidR="00D5121C" w:rsidRDefault="009B2480">
            <w:pPr>
              <w:ind w:left="160" w:right="-108" w:hanging="160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บริษัท</w:t>
            </w:r>
            <w:r w:rsidR="0061562A">
              <w:rPr>
                <w:rFonts w:asciiTheme="majorBidi" w:hAnsiTheme="majorBidi" w:cstheme="majorBidi" w:hint="cs"/>
                <w:szCs w:val="24"/>
                <w:cs/>
                <w:lang w:val="en-GB"/>
              </w:rPr>
              <w:t xml:space="preserve"> </w:t>
            </w:r>
            <w:r w:rsidR="000F6F40"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เซเว่น ยูทิลิตี้ส์ แอนด์ พาวเวอร์ </w:t>
            </w:r>
            <w:r w:rsidR="000F6F40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F6F40"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จำกัด (มหาชน)</w:t>
            </w:r>
            <w:r w:rsidR="000F6F40" w:rsidRPr="00871D2B">
              <w:rPr>
                <w:rFonts w:ascii="Angsana New" w:hAnsi="Angsana New" w:cstheme="majorBidi"/>
                <w:b/>
                <w:bCs/>
                <w:sz w:val="28"/>
                <w:cs/>
                <w:lang w:val="en-GB"/>
              </w:rPr>
              <w:t xml:space="preserve"> </w:t>
            </w:r>
            <w:r w:rsidR="000F6F4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0D18C8CD" w14:textId="77777777" w:rsidR="00D5121C" w:rsidRPr="00871D2B" w:rsidRDefault="00D5121C">
            <w:pPr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0ADC068A" w14:textId="77777777" w:rsidR="00D5121C" w:rsidRPr="00871D2B" w:rsidRDefault="009B2480">
            <w:pPr>
              <w:ind w:left="89" w:right="-18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ผู้ถือหุ้นของบริษัท</w:t>
            </w:r>
          </w:p>
        </w:tc>
        <w:tc>
          <w:tcPr>
            <w:tcW w:w="90" w:type="dxa"/>
          </w:tcPr>
          <w:p w14:paraId="35F39A19" w14:textId="77777777" w:rsidR="00D5121C" w:rsidRDefault="00D5121C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5D6B933D" w14:textId="77777777" w:rsidR="00D5121C" w:rsidRDefault="009B2480" w:rsidP="00995CF1">
            <w:pPr>
              <w:ind w:right="-180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90" w:type="dxa"/>
          </w:tcPr>
          <w:p w14:paraId="02FC630E" w14:textId="77777777" w:rsidR="00D5121C" w:rsidRDefault="00D5121C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927149B" w14:textId="77777777" w:rsidR="005A2067" w:rsidRDefault="005A2067" w:rsidP="00995CF1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42B8F39B" w14:textId="77777777" w:rsidR="005A2067" w:rsidRDefault="005A2067" w:rsidP="00995CF1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2770C609" w14:textId="373AAAD8" w:rsidR="00D5121C" w:rsidRDefault="00995CF1" w:rsidP="00995CF1">
            <w:pPr>
              <w:ind w:right="-18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</w:t>
            </w:r>
            <w:r w:rsidR="009B2480">
              <w:rPr>
                <w:rFonts w:asciiTheme="majorBidi" w:hAnsiTheme="majorBidi" w:cstheme="majorBidi"/>
                <w:szCs w:val="24"/>
              </w:rPr>
              <w:t>75,000</w:t>
            </w:r>
          </w:p>
        </w:tc>
        <w:tc>
          <w:tcPr>
            <w:tcW w:w="90" w:type="dxa"/>
          </w:tcPr>
          <w:p w14:paraId="2C6A18B8" w14:textId="77777777" w:rsidR="00D5121C" w:rsidRDefault="00D5121C" w:rsidP="00995CF1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B84AC58" w14:textId="77777777" w:rsidR="005A2067" w:rsidRDefault="005A2067" w:rsidP="00995CF1">
            <w:pPr>
              <w:tabs>
                <w:tab w:val="decimal" w:pos="807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20160ACB" w14:textId="77777777" w:rsidR="005A2067" w:rsidRDefault="005A2067" w:rsidP="00995CF1">
            <w:pPr>
              <w:tabs>
                <w:tab w:val="decimal" w:pos="807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7D432654" w14:textId="7BD47193" w:rsidR="00D5121C" w:rsidRDefault="009B2480" w:rsidP="00995CF1">
            <w:pPr>
              <w:tabs>
                <w:tab w:val="decimal" w:pos="807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75,000</w:t>
            </w:r>
          </w:p>
        </w:tc>
        <w:tc>
          <w:tcPr>
            <w:tcW w:w="90" w:type="dxa"/>
          </w:tcPr>
          <w:p w14:paraId="14225C67" w14:textId="77777777" w:rsidR="00D5121C" w:rsidRDefault="00D5121C" w:rsidP="00995CF1">
            <w:pPr>
              <w:tabs>
                <w:tab w:val="decimal" w:pos="792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CFDF9E5" w14:textId="77777777" w:rsidR="005A2067" w:rsidRDefault="005A2067" w:rsidP="00995CF1">
            <w:pPr>
              <w:tabs>
                <w:tab w:val="decimal" w:pos="806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393748E7" w14:textId="77777777" w:rsidR="005A2067" w:rsidRDefault="005A2067" w:rsidP="00995CF1">
            <w:pPr>
              <w:tabs>
                <w:tab w:val="decimal" w:pos="806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053FA6E0" w14:textId="4668B011" w:rsidR="00D5121C" w:rsidRDefault="009B2480" w:rsidP="00995CF1">
            <w:pPr>
              <w:tabs>
                <w:tab w:val="decimal" w:pos="806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75,000</w:t>
            </w:r>
          </w:p>
        </w:tc>
        <w:tc>
          <w:tcPr>
            <w:tcW w:w="90" w:type="dxa"/>
          </w:tcPr>
          <w:p w14:paraId="75F18F7A" w14:textId="77777777" w:rsidR="00D5121C" w:rsidRDefault="00D5121C" w:rsidP="00995CF1">
            <w:pPr>
              <w:tabs>
                <w:tab w:val="decimal" w:pos="792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7BA1A725" w14:textId="77777777" w:rsidR="005A2067" w:rsidRDefault="005A2067" w:rsidP="00995CF1">
            <w:pPr>
              <w:tabs>
                <w:tab w:val="decimal" w:pos="806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34A9EA77" w14:textId="77777777" w:rsidR="005A2067" w:rsidRDefault="005A2067" w:rsidP="00995CF1">
            <w:pPr>
              <w:tabs>
                <w:tab w:val="decimal" w:pos="806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4F1A2CB0" w14:textId="03963633" w:rsidR="00D5121C" w:rsidRDefault="009B2480" w:rsidP="00995CF1">
            <w:pPr>
              <w:tabs>
                <w:tab w:val="decimal" w:pos="806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75,000</w:t>
            </w:r>
          </w:p>
        </w:tc>
      </w:tr>
      <w:tr w:rsidR="00D5121C" w14:paraId="142D8E25" w14:textId="77777777">
        <w:tc>
          <w:tcPr>
            <w:tcW w:w="1440" w:type="dxa"/>
            <w:vAlign w:val="bottom"/>
          </w:tcPr>
          <w:p w14:paraId="156CAE69" w14:textId="77777777" w:rsidR="00D5121C" w:rsidRDefault="009B2480">
            <w:pPr>
              <w:ind w:left="160" w:right="-108" w:hanging="160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เฟอร์รั่ม</w:t>
            </w:r>
          </w:p>
        </w:tc>
        <w:tc>
          <w:tcPr>
            <w:tcW w:w="90" w:type="dxa"/>
          </w:tcPr>
          <w:p w14:paraId="056B9DAF" w14:textId="77777777" w:rsidR="00D5121C" w:rsidRPr="00871D2B" w:rsidRDefault="00D5121C">
            <w:pPr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C8CE425" w14:textId="10C8219B" w:rsidR="00D5121C" w:rsidRPr="00871D2B" w:rsidRDefault="009B2480">
            <w:pPr>
              <w:ind w:left="89" w:right="-18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เอ็กซ์เซลเลนท์</w:t>
            </w:r>
          </w:p>
        </w:tc>
        <w:tc>
          <w:tcPr>
            <w:tcW w:w="90" w:type="dxa"/>
          </w:tcPr>
          <w:p w14:paraId="1419214E" w14:textId="77777777" w:rsidR="00D5121C" w:rsidRDefault="00D5121C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31F7A37" w14:textId="040B4F7C" w:rsidR="00D5121C" w:rsidRDefault="00995CF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บริษัทที่ไม่เกี่ยวข้องกัน</w:t>
            </w:r>
          </w:p>
        </w:tc>
        <w:tc>
          <w:tcPr>
            <w:tcW w:w="90" w:type="dxa"/>
          </w:tcPr>
          <w:p w14:paraId="09A05166" w14:textId="77777777" w:rsidR="00D5121C" w:rsidRDefault="00D5121C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65F591E" w14:textId="77777777" w:rsidR="00D5121C" w:rsidRDefault="00D5121C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2EAD466" w14:textId="77777777" w:rsidR="00D5121C" w:rsidRDefault="00D5121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5E33A9A" w14:textId="77777777" w:rsidR="00D5121C" w:rsidRDefault="00D5121C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694BEF00" w14:textId="77777777" w:rsidR="00D5121C" w:rsidRDefault="00D5121C">
            <w:pPr>
              <w:tabs>
                <w:tab w:val="decimal" w:pos="792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11CB0AA" w14:textId="77777777" w:rsidR="00D5121C" w:rsidRPr="00871D2B" w:rsidRDefault="00D5121C">
            <w:pPr>
              <w:tabs>
                <w:tab w:val="decimal" w:pos="84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4B21F2E" w14:textId="77777777" w:rsidR="00D5121C" w:rsidRDefault="00D5121C">
            <w:pPr>
              <w:tabs>
                <w:tab w:val="decimal" w:pos="792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2063151C" w14:textId="77777777" w:rsidR="00D5121C" w:rsidRPr="00871D2B" w:rsidRDefault="00D5121C">
            <w:pPr>
              <w:tabs>
                <w:tab w:val="decimal" w:pos="830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</w:tr>
      <w:tr w:rsidR="00D5121C" w14:paraId="7C73B2DB" w14:textId="77777777">
        <w:tc>
          <w:tcPr>
            <w:tcW w:w="1440" w:type="dxa"/>
            <w:vAlign w:val="bottom"/>
          </w:tcPr>
          <w:p w14:paraId="32B2D30C" w14:textId="77777777" w:rsidR="00D5121C" w:rsidRDefault="009B2480">
            <w:pPr>
              <w:ind w:left="162" w:right="-108" w:hanging="72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เอ็นเนอร์ยี่ จำกัด</w:t>
            </w:r>
          </w:p>
        </w:tc>
        <w:tc>
          <w:tcPr>
            <w:tcW w:w="90" w:type="dxa"/>
          </w:tcPr>
          <w:p w14:paraId="11573047" w14:textId="77777777" w:rsidR="00D5121C" w:rsidRPr="00871D2B" w:rsidRDefault="00D5121C">
            <w:pPr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8E3E11E" w14:textId="4EECE9A7" w:rsidR="00D5121C" w:rsidRPr="00871D2B" w:rsidRDefault="00084AA7" w:rsidP="00084AA7">
            <w:pPr>
              <w:ind w:left="90" w:right="-180" w:firstLine="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="009B2480"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เทค จำกัด</w:t>
            </w:r>
          </w:p>
        </w:tc>
        <w:tc>
          <w:tcPr>
            <w:tcW w:w="90" w:type="dxa"/>
          </w:tcPr>
          <w:p w14:paraId="3940271F" w14:textId="77777777" w:rsidR="00D5121C" w:rsidRDefault="00D5121C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D29A753" w14:textId="40F4F993" w:rsidR="00D5121C" w:rsidRDefault="00D5121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2051DE6" w14:textId="77777777" w:rsidR="00D5121C" w:rsidRDefault="00D5121C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958FF68" w14:textId="77777777" w:rsidR="00D5121C" w:rsidRDefault="009B2480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2,500</w:t>
            </w:r>
          </w:p>
        </w:tc>
        <w:tc>
          <w:tcPr>
            <w:tcW w:w="90" w:type="dxa"/>
          </w:tcPr>
          <w:p w14:paraId="764B268C" w14:textId="77777777" w:rsidR="00D5121C" w:rsidRDefault="00D5121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C12CD09" w14:textId="77777777" w:rsidR="00D5121C" w:rsidRDefault="009B2480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2,500</w:t>
            </w:r>
          </w:p>
        </w:tc>
        <w:tc>
          <w:tcPr>
            <w:tcW w:w="90" w:type="dxa"/>
          </w:tcPr>
          <w:p w14:paraId="385095A2" w14:textId="77777777" w:rsidR="00D5121C" w:rsidRDefault="00D5121C">
            <w:pPr>
              <w:tabs>
                <w:tab w:val="decimal" w:pos="792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68926A5" w14:textId="77777777" w:rsidR="00D5121C" w:rsidRPr="00871D2B" w:rsidRDefault="009B2480">
            <w:pPr>
              <w:tabs>
                <w:tab w:val="decimal" w:pos="84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569C43A9" w14:textId="77777777" w:rsidR="00D5121C" w:rsidRDefault="00D5121C">
            <w:pPr>
              <w:tabs>
                <w:tab w:val="decimal" w:pos="792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DC7B51" w14:textId="77777777" w:rsidR="00D5121C" w:rsidRPr="00871D2B" w:rsidRDefault="009B2480">
            <w:pPr>
              <w:ind w:right="79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5121C" w14:paraId="5E0E2DE7" w14:textId="77777777">
        <w:tc>
          <w:tcPr>
            <w:tcW w:w="3330" w:type="dxa"/>
            <w:gridSpan w:val="3"/>
          </w:tcPr>
          <w:p w14:paraId="7DA172FE" w14:textId="77777777" w:rsidR="00D5121C" w:rsidRDefault="009B2480">
            <w:pPr>
              <w:ind w:left="-108" w:right="-18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รวม</w:t>
            </w:r>
          </w:p>
        </w:tc>
        <w:tc>
          <w:tcPr>
            <w:tcW w:w="90" w:type="dxa"/>
          </w:tcPr>
          <w:p w14:paraId="35C568CB" w14:textId="77777777" w:rsidR="00D5121C" w:rsidRDefault="00D5121C">
            <w:pPr>
              <w:ind w:left="-108"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1520A96" w14:textId="77777777" w:rsidR="00D5121C" w:rsidRDefault="00D5121C">
            <w:pPr>
              <w:ind w:left="-108"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36D0A56" w14:textId="77777777" w:rsidR="00D5121C" w:rsidRDefault="00D5121C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9326A2C" w14:textId="77777777" w:rsidR="00D5121C" w:rsidRDefault="009B2480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77,500</w:t>
            </w:r>
          </w:p>
        </w:tc>
        <w:tc>
          <w:tcPr>
            <w:tcW w:w="90" w:type="dxa"/>
          </w:tcPr>
          <w:p w14:paraId="5E1FE73C" w14:textId="77777777" w:rsidR="00D5121C" w:rsidRDefault="00D5121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8F6CD0E" w14:textId="77777777" w:rsidR="00D5121C" w:rsidRDefault="009B2480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77,500</w:t>
            </w:r>
          </w:p>
        </w:tc>
        <w:tc>
          <w:tcPr>
            <w:tcW w:w="90" w:type="dxa"/>
          </w:tcPr>
          <w:p w14:paraId="7F2546E8" w14:textId="77777777" w:rsidR="00D5121C" w:rsidRDefault="00D5121C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41E34A8" w14:textId="77777777" w:rsidR="00D5121C" w:rsidRDefault="009B2480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75,000</w:t>
            </w:r>
          </w:p>
        </w:tc>
        <w:tc>
          <w:tcPr>
            <w:tcW w:w="90" w:type="dxa"/>
          </w:tcPr>
          <w:p w14:paraId="25D6ECF8" w14:textId="77777777" w:rsidR="00D5121C" w:rsidRDefault="00D5121C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14DBB10" w14:textId="77777777" w:rsidR="00D5121C" w:rsidRDefault="009B2480">
            <w:pPr>
              <w:tabs>
                <w:tab w:val="decimal" w:pos="83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75,000</w:t>
            </w:r>
          </w:p>
        </w:tc>
      </w:tr>
      <w:tr w:rsidR="00D5121C" w14:paraId="72E37845" w14:textId="77777777">
        <w:tc>
          <w:tcPr>
            <w:tcW w:w="4950" w:type="dxa"/>
            <w:gridSpan w:val="5"/>
          </w:tcPr>
          <w:p w14:paraId="6103CFA2" w14:textId="77777777" w:rsidR="00D5121C" w:rsidRPr="00871D2B" w:rsidRDefault="009B2480">
            <w:pPr>
              <w:ind w:left="-108" w:right="-18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871D2B"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  <w:t>หัก</w:t>
            </w:r>
            <w:r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ค่าเผื่อการลดลงของมูลค่า</w:t>
            </w:r>
          </w:p>
        </w:tc>
        <w:tc>
          <w:tcPr>
            <w:tcW w:w="90" w:type="dxa"/>
          </w:tcPr>
          <w:p w14:paraId="6A415616" w14:textId="77777777" w:rsidR="00D5121C" w:rsidRDefault="00D5121C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7907AD5" w14:textId="77777777" w:rsidR="00D5121C" w:rsidRDefault="009B2480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(2,500)</w:t>
            </w:r>
          </w:p>
        </w:tc>
        <w:tc>
          <w:tcPr>
            <w:tcW w:w="90" w:type="dxa"/>
          </w:tcPr>
          <w:p w14:paraId="2CC52C59" w14:textId="77777777" w:rsidR="00D5121C" w:rsidRDefault="00D5121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3432C8C" w14:textId="77777777" w:rsidR="00D5121C" w:rsidRDefault="009B2480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(2,500)</w:t>
            </w:r>
          </w:p>
        </w:tc>
        <w:tc>
          <w:tcPr>
            <w:tcW w:w="90" w:type="dxa"/>
          </w:tcPr>
          <w:p w14:paraId="6310C502" w14:textId="77777777" w:rsidR="00D5121C" w:rsidRDefault="00D5121C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62C8E0" w14:textId="77777777" w:rsidR="00D5121C" w:rsidRDefault="009B2480">
            <w:pPr>
              <w:tabs>
                <w:tab w:val="decimal" w:pos="84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09C1097A" w14:textId="77777777" w:rsidR="00D5121C" w:rsidRDefault="00D5121C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954777" w14:textId="77777777" w:rsidR="00D5121C" w:rsidRDefault="009B2480">
            <w:pPr>
              <w:tabs>
                <w:tab w:val="decimal" w:pos="444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5121C" w14:paraId="7C15929C" w14:textId="77777777">
        <w:tc>
          <w:tcPr>
            <w:tcW w:w="4950" w:type="dxa"/>
            <w:gridSpan w:val="5"/>
          </w:tcPr>
          <w:p w14:paraId="1B89D951" w14:textId="77777777" w:rsidR="00D5121C" w:rsidRPr="00871D2B" w:rsidRDefault="009B2480">
            <w:pPr>
              <w:ind w:left="-108" w:right="-180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  </w:t>
            </w:r>
            <w:r w:rsidRPr="00871D2B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 xml:space="preserve">รวมเงินมัดจำเพื่อตรวจสอบธุรกิจก่อนซื้อกิจการ 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 xml:space="preserve">- </w:t>
            </w:r>
            <w:r w:rsidRPr="00871D2B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สุทธิ</w:t>
            </w:r>
          </w:p>
        </w:tc>
        <w:tc>
          <w:tcPr>
            <w:tcW w:w="90" w:type="dxa"/>
          </w:tcPr>
          <w:p w14:paraId="1262C1C9" w14:textId="77777777" w:rsidR="00D5121C" w:rsidRDefault="00D5121C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B0E8D3" w14:textId="77777777" w:rsidR="00D5121C" w:rsidRDefault="009B2480">
            <w:pPr>
              <w:ind w:right="-18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75,000</w:t>
            </w:r>
          </w:p>
        </w:tc>
        <w:tc>
          <w:tcPr>
            <w:tcW w:w="90" w:type="dxa"/>
          </w:tcPr>
          <w:p w14:paraId="2AE0D852" w14:textId="77777777" w:rsidR="00D5121C" w:rsidRDefault="00D5121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D78A66" w14:textId="77777777" w:rsidR="00D5121C" w:rsidRDefault="009B2480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75,000</w:t>
            </w:r>
          </w:p>
        </w:tc>
        <w:tc>
          <w:tcPr>
            <w:tcW w:w="90" w:type="dxa"/>
          </w:tcPr>
          <w:p w14:paraId="7DE51EE7" w14:textId="77777777" w:rsidR="00D5121C" w:rsidRDefault="00D5121C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F786E" w14:textId="77777777" w:rsidR="00D5121C" w:rsidRDefault="009B2480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75,000</w:t>
            </w:r>
          </w:p>
        </w:tc>
        <w:tc>
          <w:tcPr>
            <w:tcW w:w="90" w:type="dxa"/>
          </w:tcPr>
          <w:p w14:paraId="6D1BFF2E" w14:textId="77777777" w:rsidR="00D5121C" w:rsidRDefault="00D5121C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6198524" w14:textId="77777777" w:rsidR="00D5121C" w:rsidRDefault="009B2480">
            <w:pPr>
              <w:tabs>
                <w:tab w:val="decimal" w:pos="830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75,000</w:t>
            </w:r>
          </w:p>
        </w:tc>
      </w:tr>
    </w:tbl>
    <w:p w14:paraId="62A67763" w14:textId="409A00B7" w:rsidR="00D5121C" w:rsidRDefault="009B2480" w:rsidP="00CE0168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สำหรับปีสิ้นสุดวันที่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บริษัท เฟอร์รั่ม เอ็นเนอร์ยี่ จำกัด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ได้รับคืนเงินมัดจำเพื่อตรวจสอบธุรกิจก่อนซื้อกิจการจำนวน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50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ล้านบาท จากบริษัท อีโค เอ็นเนอร์ยี กรุ๊ป จำกัด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โดยบริษัทบันทึกเป็นรายการโอนกลับค่าเผื่อหนี้สงสัยจะสูญใน</w:t>
      </w:r>
      <w:r w:rsidR="00D64CB9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 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>งบกำไรขาดทุนและกำไรขาดทุนเบ็ดเสร็จอื่น</w:t>
      </w:r>
    </w:p>
    <w:p w14:paraId="347AAA3B" w14:textId="6D0F94F0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 xml:space="preserve">รายการเปลี่ยนแปลงของบัญชีเงินมัดจำเพื่อตรวจสอบข้อมูลธุรกิจก่อนการซื้อกิจการ </w:t>
      </w:r>
      <w:r w:rsidR="0061562A">
        <w:rPr>
          <w:rFonts w:asciiTheme="majorBidi" w:hAnsiTheme="majorBidi" w:cstheme="majorBidi" w:hint="cs"/>
          <w:color w:val="000000"/>
          <w:spacing w:val="-2"/>
          <w:sz w:val="28"/>
          <w:cs/>
        </w:rPr>
        <w:t>สำหรับงวดหกเดือนสิ้นสุด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>วันที่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17424C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      </w:t>
      </w:r>
      <w:r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t>0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มิถุนายน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และ</w:t>
      </w:r>
      <w:r w:rsidR="0061562A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สำหรับปีสิ้นสุด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วันที่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1080"/>
        <w:gridCol w:w="90"/>
        <w:gridCol w:w="990"/>
        <w:gridCol w:w="90"/>
        <w:gridCol w:w="990"/>
      </w:tblGrid>
      <w:tr w:rsidR="00D5121C" w14:paraId="09F56040" w14:textId="77777777">
        <w:tc>
          <w:tcPr>
            <w:tcW w:w="4680" w:type="dxa"/>
          </w:tcPr>
          <w:p w14:paraId="60E1779E" w14:textId="77777777" w:rsidR="00D5121C" w:rsidRDefault="00D5121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4B6CE9A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90" w:type="dxa"/>
          </w:tcPr>
          <w:p w14:paraId="3420BA7F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69F57BA" w14:textId="77777777" w:rsidR="00D5121C" w:rsidRPr="00871D2B" w:rsidRDefault="009B2480">
            <w:pPr>
              <w:ind w:right="-4"/>
              <w:jc w:val="right"/>
              <w:rPr>
                <w:rFonts w:asciiTheme="majorBidi" w:hAnsiTheme="majorBidi" w:cstheme="majorBidi"/>
                <w:spacing w:val="-2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 w:val="28"/>
              </w:rPr>
              <w:t>: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พันบาท)</w:t>
            </w:r>
          </w:p>
        </w:tc>
      </w:tr>
      <w:tr w:rsidR="00D5121C" w14:paraId="76F3816D" w14:textId="77777777">
        <w:tc>
          <w:tcPr>
            <w:tcW w:w="4680" w:type="dxa"/>
          </w:tcPr>
          <w:p w14:paraId="257A3D63" w14:textId="77777777" w:rsidR="00D5121C" w:rsidRDefault="00D5121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5D91B30A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</w:rPr>
            </w:pPr>
            <w:r w:rsidRPr="00871D2B">
              <w:rPr>
                <w:rFonts w:asciiTheme="majorBidi" w:hAnsiTheme="majorBidi" w:cstheme="majorBidi"/>
                <w:spacing w:val="-2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398E69B0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277963B9" w14:textId="77777777" w:rsidR="00D5121C" w:rsidRPr="00871D2B" w:rsidRDefault="009B2480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pacing w:val="-2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2AEB6EF1" w14:textId="77777777">
        <w:tc>
          <w:tcPr>
            <w:tcW w:w="4680" w:type="dxa"/>
          </w:tcPr>
          <w:p w14:paraId="76B92EE7" w14:textId="77777777" w:rsidR="00D5121C" w:rsidRPr="00871D2B" w:rsidRDefault="00D5121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493AF2" w14:textId="77777777" w:rsidR="00D5121C" w:rsidRDefault="009B248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</w:tcPr>
          <w:p w14:paraId="49672676" w14:textId="77777777" w:rsidR="00D5121C" w:rsidRPr="00871D2B" w:rsidRDefault="00D5121C">
            <w:pPr>
              <w:tabs>
                <w:tab w:val="decimal" w:pos="5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3B60D3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ธันวาคม</w:t>
            </w:r>
          </w:p>
        </w:tc>
        <w:tc>
          <w:tcPr>
            <w:tcW w:w="90" w:type="dxa"/>
          </w:tcPr>
          <w:p w14:paraId="21FE3DF8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319C193A" w14:textId="77777777" w:rsidR="00D5121C" w:rsidRDefault="009B248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</w:tcPr>
          <w:p w14:paraId="4C80A082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7D9A7E47" w14:textId="77777777" w:rsidR="00D5121C" w:rsidRDefault="009B248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ธันวาคม</w:t>
            </w:r>
          </w:p>
        </w:tc>
      </w:tr>
      <w:tr w:rsidR="00D5121C" w14:paraId="153FFB3C" w14:textId="77777777">
        <w:tc>
          <w:tcPr>
            <w:tcW w:w="4680" w:type="dxa"/>
          </w:tcPr>
          <w:p w14:paraId="250BE4DA" w14:textId="77777777" w:rsidR="00D5121C" w:rsidRPr="00871D2B" w:rsidRDefault="00D5121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735BE" w14:textId="77777777" w:rsidR="00D5121C" w:rsidRDefault="009B248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</w:tcPr>
          <w:p w14:paraId="30B59CDB" w14:textId="77777777" w:rsidR="00D5121C" w:rsidRPr="00871D2B" w:rsidRDefault="00D5121C">
            <w:pPr>
              <w:tabs>
                <w:tab w:val="decimal" w:pos="5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F4770" w14:textId="77777777" w:rsidR="00D5121C" w:rsidRDefault="009B248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90" w:type="dxa"/>
          </w:tcPr>
          <w:p w14:paraId="76747145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2A5F3F" w14:textId="77777777" w:rsidR="00D5121C" w:rsidRDefault="009B248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</w:tcPr>
          <w:p w14:paraId="3094E568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B318173" w14:textId="77777777" w:rsidR="00D5121C" w:rsidRDefault="009B248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5121C" w14:paraId="336F565E" w14:textId="77777777">
        <w:tc>
          <w:tcPr>
            <w:tcW w:w="4680" w:type="dxa"/>
          </w:tcPr>
          <w:p w14:paraId="5295FA32" w14:textId="77777777" w:rsidR="00D5121C" w:rsidRPr="00871D2B" w:rsidRDefault="009B2480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ยอดคงเหลือต้นงวด</w:t>
            </w:r>
            <w:r>
              <w:rPr>
                <w:rFonts w:asciiTheme="majorBidi" w:hAnsiTheme="majorBidi" w:cstheme="majorBidi"/>
                <w:sz w:val="28"/>
              </w:rPr>
              <w:t>/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EAC425A" w14:textId="77777777" w:rsidR="00D5121C" w:rsidRDefault="009B2480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75,000</w:t>
            </w:r>
          </w:p>
        </w:tc>
        <w:tc>
          <w:tcPr>
            <w:tcW w:w="90" w:type="dxa"/>
          </w:tcPr>
          <w:p w14:paraId="117A7002" w14:textId="77777777" w:rsidR="00D5121C" w:rsidRPr="00871D2B" w:rsidRDefault="00D5121C">
            <w:pPr>
              <w:tabs>
                <w:tab w:val="decimal" w:pos="546"/>
                <w:tab w:val="decimal" w:pos="882"/>
              </w:tabs>
              <w:ind w:right="94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127B320" w14:textId="77777777" w:rsidR="00D5121C" w:rsidRDefault="009B2480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170,000</w:t>
            </w:r>
          </w:p>
        </w:tc>
        <w:tc>
          <w:tcPr>
            <w:tcW w:w="90" w:type="dxa"/>
          </w:tcPr>
          <w:p w14:paraId="0B0FA786" w14:textId="77777777" w:rsidR="00D5121C" w:rsidRDefault="00D5121C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9A6B6F" w14:textId="77777777" w:rsidR="00D5121C" w:rsidRDefault="009B2480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75,000</w:t>
            </w:r>
          </w:p>
        </w:tc>
        <w:tc>
          <w:tcPr>
            <w:tcW w:w="90" w:type="dxa"/>
          </w:tcPr>
          <w:p w14:paraId="29188486" w14:textId="77777777" w:rsidR="00D5121C" w:rsidRDefault="00D5121C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CA0E49E" w14:textId="77777777" w:rsidR="00D5121C" w:rsidRDefault="009B2480">
            <w:pPr>
              <w:tabs>
                <w:tab w:val="decimal" w:pos="812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160</w:t>
            </w: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</w:rPr>
              <w:t>000</w:t>
            </w:r>
          </w:p>
        </w:tc>
      </w:tr>
      <w:tr w:rsidR="00D5121C" w14:paraId="40867EC3" w14:textId="77777777">
        <w:tc>
          <w:tcPr>
            <w:tcW w:w="4680" w:type="dxa"/>
          </w:tcPr>
          <w:p w14:paraId="51512D3D" w14:textId="77777777" w:rsidR="00D5121C" w:rsidRPr="00871D2B" w:rsidRDefault="009B2480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เพิ่มขึ้นระหว่างงวด</w:t>
            </w:r>
          </w:p>
        </w:tc>
        <w:tc>
          <w:tcPr>
            <w:tcW w:w="1080" w:type="dxa"/>
            <w:shd w:val="clear" w:color="auto" w:fill="auto"/>
          </w:tcPr>
          <w:p w14:paraId="324155E0" w14:textId="77777777" w:rsidR="00D5121C" w:rsidRDefault="009B2480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F884E9D" w14:textId="77777777" w:rsidR="00D5121C" w:rsidRDefault="00D5121C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3CA783" w14:textId="77777777" w:rsidR="00D5121C" w:rsidRDefault="009B2480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15,000</w:t>
            </w:r>
          </w:p>
        </w:tc>
        <w:tc>
          <w:tcPr>
            <w:tcW w:w="90" w:type="dxa"/>
          </w:tcPr>
          <w:p w14:paraId="60F33B8F" w14:textId="77777777" w:rsidR="00D5121C" w:rsidRDefault="00D5121C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E40B73C" w14:textId="77777777" w:rsidR="00D5121C" w:rsidRDefault="009B2480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43C27447" w14:textId="77777777" w:rsidR="00D5121C" w:rsidRDefault="00D5121C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15F3AED2" w14:textId="77777777" w:rsidR="00D5121C" w:rsidRDefault="009B2480">
            <w:pPr>
              <w:tabs>
                <w:tab w:val="decimal" w:pos="812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15,000</w:t>
            </w:r>
          </w:p>
        </w:tc>
      </w:tr>
      <w:tr w:rsidR="00D5121C" w14:paraId="1A661367" w14:textId="77777777">
        <w:tc>
          <w:tcPr>
            <w:tcW w:w="4680" w:type="dxa"/>
          </w:tcPr>
          <w:p w14:paraId="02B9DBD4" w14:textId="77777777" w:rsidR="00D5121C" w:rsidRPr="00871D2B" w:rsidRDefault="009B2480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รับคืนระหว่างงวด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331774" w14:textId="77777777" w:rsidR="00D5121C" w:rsidRDefault="009B2480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61782E6" w14:textId="77777777" w:rsidR="00D5121C" w:rsidRDefault="00D5121C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05A684" w14:textId="77777777" w:rsidR="00D5121C" w:rsidRDefault="009B2480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(160,000)</w:t>
            </w:r>
          </w:p>
        </w:tc>
        <w:tc>
          <w:tcPr>
            <w:tcW w:w="90" w:type="dxa"/>
          </w:tcPr>
          <w:p w14:paraId="76D2048B" w14:textId="77777777" w:rsidR="00D5121C" w:rsidRDefault="00D5121C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2054C98" w14:textId="77777777" w:rsidR="00D5121C" w:rsidRDefault="009B2480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058460C" w14:textId="77777777" w:rsidR="00D5121C" w:rsidRDefault="00D5121C">
            <w:pPr>
              <w:ind w:right="9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vAlign w:val="bottom"/>
          </w:tcPr>
          <w:p w14:paraId="65842AAD" w14:textId="77777777" w:rsidR="00D5121C" w:rsidRDefault="009B2480">
            <w:pPr>
              <w:tabs>
                <w:tab w:val="decimal" w:pos="722"/>
              </w:tabs>
              <w:ind w:right="9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</w:rPr>
              <w:t>100</w:t>
            </w: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</w:rPr>
              <w:t>000</w:t>
            </w: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)</w:t>
            </w:r>
          </w:p>
        </w:tc>
      </w:tr>
      <w:tr w:rsidR="00D5121C" w14:paraId="42704ABF" w14:textId="77777777">
        <w:tc>
          <w:tcPr>
            <w:tcW w:w="4680" w:type="dxa"/>
          </w:tcPr>
          <w:p w14:paraId="5903271D" w14:textId="77777777" w:rsidR="00D5121C" w:rsidRPr="00871D2B" w:rsidRDefault="009B2480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กลับรายการค่าเผื่อการลดลงของมูลค่าเงินมัดจำ</w:t>
            </w:r>
          </w:p>
        </w:tc>
        <w:tc>
          <w:tcPr>
            <w:tcW w:w="1080" w:type="dxa"/>
            <w:shd w:val="clear" w:color="auto" w:fill="auto"/>
          </w:tcPr>
          <w:p w14:paraId="6900756D" w14:textId="77777777" w:rsidR="00D5121C" w:rsidRDefault="00D5121C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1A5B408" w14:textId="77777777" w:rsidR="00D5121C" w:rsidRDefault="00D5121C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F88426" w14:textId="77777777" w:rsidR="00D5121C" w:rsidRDefault="00D5121C">
            <w:pPr>
              <w:tabs>
                <w:tab w:val="decimal" w:pos="545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4F29F90" w14:textId="77777777" w:rsidR="00D5121C" w:rsidRDefault="00D5121C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AE03786" w14:textId="77777777" w:rsidR="00D5121C" w:rsidRPr="00871D2B" w:rsidRDefault="00D5121C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0" w:type="dxa"/>
          </w:tcPr>
          <w:p w14:paraId="76BECBD8" w14:textId="77777777" w:rsidR="00D5121C" w:rsidRDefault="00D5121C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109F1834" w14:textId="77777777" w:rsidR="00D5121C" w:rsidRDefault="00D5121C">
            <w:pPr>
              <w:tabs>
                <w:tab w:val="decimal" w:pos="545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6343F1F6" w14:textId="77777777">
        <w:tc>
          <w:tcPr>
            <w:tcW w:w="4680" w:type="dxa"/>
          </w:tcPr>
          <w:p w14:paraId="68F062A4" w14:textId="77777777" w:rsidR="00D5121C" w:rsidRPr="00871D2B" w:rsidRDefault="009B2480">
            <w:pPr>
              <w:ind w:left="273" w:right="-18" w:firstLine="42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ระหว่าง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งวด</w:t>
            </w:r>
            <w:r>
              <w:rPr>
                <w:rFonts w:asciiTheme="majorBidi" w:hAnsiTheme="majorBidi" w:cstheme="majorBidi"/>
                <w:sz w:val="28"/>
              </w:rPr>
              <w:t>/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690524F0" w14:textId="77777777" w:rsidR="00D5121C" w:rsidRDefault="009B2480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566F298" w14:textId="77777777" w:rsidR="00D5121C" w:rsidRDefault="00D5121C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7557CE" w14:textId="77777777" w:rsidR="00D5121C" w:rsidRDefault="009B2480">
            <w:pPr>
              <w:tabs>
                <w:tab w:val="decimal" w:pos="545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90" w:type="dxa"/>
          </w:tcPr>
          <w:p w14:paraId="05B66895" w14:textId="77777777" w:rsidR="00D5121C" w:rsidRDefault="00D5121C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1D6E170" w14:textId="77777777" w:rsidR="00D5121C" w:rsidRDefault="009B2480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6B936033" w14:textId="77777777" w:rsidR="00D5121C" w:rsidRDefault="00D5121C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0FDE6E8E" w14:textId="77777777" w:rsidR="00D5121C" w:rsidRDefault="009B2480">
            <w:pPr>
              <w:tabs>
                <w:tab w:val="decimal" w:pos="545"/>
              </w:tabs>
              <w:ind w:right="94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</w:tr>
      <w:tr w:rsidR="00D5121C" w14:paraId="5B9DB0A8" w14:textId="77777777">
        <w:tc>
          <w:tcPr>
            <w:tcW w:w="4680" w:type="dxa"/>
          </w:tcPr>
          <w:p w14:paraId="40A642EF" w14:textId="77777777" w:rsidR="00D5121C" w:rsidRPr="00871D2B" w:rsidRDefault="009B2480">
            <w:pPr>
              <w:ind w:right="-18" w:firstLine="4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ยอดคงเหลือปลายงวด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Pr="00871D2B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629920" w14:textId="77777777" w:rsidR="00D5121C" w:rsidRDefault="009B2480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75,000</w:t>
            </w:r>
          </w:p>
        </w:tc>
        <w:tc>
          <w:tcPr>
            <w:tcW w:w="90" w:type="dxa"/>
          </w:tcPr>
          <w:p w14:paraId="72993358" w14:textId="77777777" w:rsidR="00D5121C" w:rsidRDefault="00D5121C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53A52F" w14:textId="77777777" w:rsidR="00D5121C" w:rsidRDefault="009B2480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75,000</w:t>
            </w:r>
          </w:p>
        </w:tc>
        <w:tc>
          <w:tcPr>
            <w:tcW w:w="90" w:type="dxa"/>
          </w:tcPr>
          <w:p w14:paraId="75F503C4" w14:textId="77777777" w:rsidR="00D5121C" w:rsidRDefault="00D5121C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9E749B" w14:textId="77777777" w:rsidR="00D5121C" w:rsidRPr="00871D2B" w:rsidRDefault="009B2480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75,000</w:t>
            </w:r>
          </w:p>
        </w:tc>
        <w:tc>
          <w:tcPr>
            <w:tcW w:w="90" w:type="dxa"/>
          </w:tcPr>
          <w:p w14:paraId="00EC48A3" w14:textId="77777777" w:rsidR="00D5121C" w:rsidRDefault="00D5121C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3AB3F07" w14:textId="77777777" w:rsidR="00D5121C" w:rsidRDefault="009B2480">
            <w:pPr>
              <w:tabs>
                <w:tab w:val="decimal" w:pos="810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75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000</w:t>
            </w:r>
          </w:p>
        </w:tc>
      </w:tr>
    </w:tbl>
    <w:p w14:paraId="4B8EFC73" w14:textId="7777777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เงินเบิกเกินบัญชีธนาคารและเงินกู้ยืมระยะสั้นจากสถาบันการเงิน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47779315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เงินเบิกเกินบัญชีธนาคารและเงินกู้ยืมระยะสั้นจากสถาบันการเงิน ณ 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t>0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มิถุนายน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และวันที่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0"/>
        <w:gridCol w:w="1080"/>
        <w:gridCol w:w="72"/>
        <w:gridCol w:w="1170"/>
        <w:gridCol w:w="72"/>
        <w:gridCol w:w="1026"/>
        <w:gridCol w:w="72"/>
        <w:gridCol w:w="1098"/>
        <w:gridCol w:w="72"/>
        <w:gridCol w:w="1008"/>
        <w:gridCol w:w="90"/>
        <w:gridCol w:w="990"/>
      </w:tblGrid>
      <w:tr w:rsidR="00D5121C" w14:paraId="5CBF265C" w14:textId="77777777">
        <w:trPr>
          <w:trHeight w:val="70"/>
        </w:trPr>
        <w:tc>
          <w:tcPr>
            <w:tcW w:w="2340" w:type="dxa"/>
            <w:vAlign w:val="bottom"/>
          </w:tcPr>
          <w:p w14:paraId="51525529" w14:textId="77777777" w:rsidR="00D5121C" w:rsidRDefault="00D5121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5E99D923" w14:textId="77777777" w:rsidR="00D5121C" w:rsidRPr="00871D2B" w:rsidRDefault="00D5121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72" w:type="dxa"/>
          </w:tcPr>
          <w:p w14:paraId="4F2C0C59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67E29D1A" w14:textId="77777777" w:rsidR="00D5121C" w:rsidRPr="00871D2B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72" w:type="dxa"/>
          </w:tcPr>
          <w:p w14:paraId="7BB1E86D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732E92B5" w14:textId="77777777" w:rsidR="00D5121C" w:rsidRPr="00871D2B" w:rsidRDefault="009B2480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 w:val="28"/>
              </w:rPr>
              <w:t>: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พันบาท)</w:t>
            </w:r>
          </w:p>
        </w:tc>
      </w:tr>
      <w:tr w:rsidR="00D5121C" w14:paraId="13358D5A" w14:textId="77777777">
        <w:trPr>
          <w:trHeight w:val="70"/>
        </w:trPr>
        <w:tc>
          <w:tcPr>
            <w:tcW w:w="2340" w:type="dxa"/>
            <w:vAlign w:val="bottom"/>
          </w:tcPr>
          <w:p w14:paraId="2C2F73F6" w14:textId="77777777" w:rsidR="00D5121C" w:rsidRDefault="00D5121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gridSpan w:val="3"/>
            <w:tcBorders>
              <w:bottom w:val="single" w:sz="4" w:space="0" w:color="auto"/>
            </w:tcBorders>
            <w:vAlign w:val="bottom"/>
          </w:tcPr>
          <w:p w14:paraId="3380645B" w14:textId="77777777" w:rsidR="00D5121C" w:rsidRDefault="009B2480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อัตราดอกเบี้ย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ร้อยละต่อปี)</w:t>
            </w:r>
          </w:p>
        </w:tc>
        <w:tc>
          <w:tcPr>
            <w:tcW w:w="72" w:type="dxa"/>
          </w:tcPr>
          <w:p w14:paraId="5F96D58B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vAlign w:val="bottom"/>
          </w:tcPr>
          <w:p w14:paraId="388B1136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72" w:type="dxa"/>
          </w:tcPr>
          <w:p w14:paraId="4A2004AE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  <w:vAlign w:val="bottom"/>
          </w:tcPr>
          <w:p w14:paraId="49606CAA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6E673A96" w14:textId="77777777">
        <w:trPr>
          <w:trHeight w:val="70"/>
        </w:trPr>
        <w:tc>
          <w:tcPr>
            <w:tcW w:w="2340" w:type="dxa"/>
            <w:vAlign w:val="bottom"/>
          </w:tcPr>
          <w:p w14:paraId="087C7623" w14:textId="77777777" w:rsidR="00D5121C" w:rsidRDefault="00D5121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CCD849" w14:textId="77777777" w:rsidR="00D5121C" w:rsidRPr="00871D2B" w:rsidRDefault="009B2480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2922B82" w14:textId="77777777" w:rsidR="00D5121C" w:rsidRDefault="00D5121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C9BDC8A" w14:textId="77777777" w:rsidR="00D5121C" w:rsidRPr="00871D2B" w:rsidRDefault="009B2480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ธันวาคม</w:t>
            </w:r>
          </w:p>
        </w:tc>
        <w:tc>
          <w:tcPr>
            <w:tcW w:w="72" w:type="dxa"/>
            <w:tcBorders>
              <w:left w:val="nil"/>
            </w:tcBorders>
          </w:tcPr>
          <w:p w14:paraId="72686A74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AC8D98E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64EE856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4C341D95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ธันวาคม</w:t>
            </w:r>
          </w:p>
        </w:tc>
        <w:tc>
          <w:tcPr>
            <w:tcW w:w="72" w:type="dxa"/>
          </w:tcPr>
          <w:p w14:paraId="065FBE2A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20F0D5A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6800319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803A1E8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ธันวาคม</w:t>
            </w:r>
          </w:p>
        </w:tc>
      </w:tr>
      <w:tr w:rsidR="00D5121C" w14:paraId="46788F48" w14:textId="77777777" w:rsidTr="005D076C">
        <w:trPr>
          <w:trHeight w:val="70"/>
        </w:trPr>
        <w:tc>
          <w:tcPr>
            <w:tcW w:w="2340" w:type="dxa"/>
            <w:vAlign w:val="bottom"/>
          </w:tcPr>
          <w:p w14:paraId="093F8F9F" w14:textId="77777777" w:rsidR="00D5121C" w:rsidRDefault="00D5121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57571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72" w:type="dxa"/>
            <w:shd w:val="clear" w:color="auto" w:fill="auto"/>
          </w:tcPr>
          <w:p w14:paraId="4327501C" w14:textId="77777777" w:rsidR="00D5121C" w:rsidRDefault="00D5121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916C4" w14:textId="77777777" w:rsidR="00D5121C" w:rsidRDefault="009B2480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72" w:type="dxa"/>
            <w:tcBorders>
              <w:left w:val="nil"/>
            </w:tcBorders>
            <w:shd w:val="clear" w:color="auto" w:fill="auto"/>
          </w:tcPr>
          <w:p w14:paraId="672B39D0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5CDE3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72" w:type="dxa"/>
            <w:shd w:val="clear" w:color="auto" w:fill="auto"/>
          </w:tcPr>
          <w:p w14:paraId="76C83176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E7E51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72" w:type="dxa"/>
            <w:shd w:val="clear" w:color="auto" w:fill="auto"/>
          </w:tcPr>
          <w:p w14:paraId="21E0DACB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670D7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2593D2CE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AF57D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5121C" w14:paraId="20ADBCEA" w14:textId="77777777" w:rsidTr="005D076C">
        <w:tc>
          <w:tcPr>
            <w:tcW w:w="2340" w:type="dxa"/>
          </w:tcPr>
          <w:p w14:paraId="1A1D92F4" w14:textId="77777777" w:rsidR="00D5121C" w:rsidRDefault="009B2480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เงินเบิกเกินบัญชีธนาคาร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B9B4D4A" w14:textId="3D71C5C0" w:rsidR="00D5121C" w:rsidRDefault="005D076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6.87</w:t>
            </w:r>
          </w:p>
        </w:tc>
        <w:tc>
          <w:tcPr>
            <w:tcW w:w="72" w:type="dxa"/>
            <w:shd w:val="clear" w:color="auto" w:fill="auto"/>
          </w:tcPr>
          <w:p w14:paraId="0FF107FF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CC7BB5" w14:textId="77777777" w:rsidR="00D5121C" w:rsidRDefault="009B248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BB29FD4" w14:textId="77777777" w:rsidR="00D5121C" w:rsidRDefault="00D5121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4EAA5005" w14:textId="7641ED28" w:rsidR="00D5121C" w:rsidRDefault="005D076C">
            <w:pP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1,142</w:t>
            </w:r>
          </w:p>
        </w:tc>
        <w:tc>
          <w:tcPr>
            <w:tcW w:w="72" w:type="dxa"/>
            <w:shd w:val="clear" w:color="auto" w:fill="auto"/>
          </w:tcPr>
          <w:p w14:paraId="76CCBF02" w14:textId="77777777" w:rsidR="00D5121C" w:rsidRDefault="00D5121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27C89ED9" w14:textId="77777777" w:rsidR="00D5121C" w:rsidRDefault="009B2480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682ACB1" w14:textId="77777777" w:rsidR="00D5121C" w:rsidRDefault="00D5121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E27F58A" w14:textId="77777777" w:rsidR="00D5121C" w:rsidRDefault="009B2480">
            <w:pPr>
              <w:tabs>
                <w:tab w:val="decimal" w:pos="56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1,142</w:t>
            </w:r>
          </w:p>
        </w:tc>
        <w:tc>
          <w:tcPr>
            <w:tcW w:w="90" w:type="dxa"/>
            <w:shd w:val="clear" w:color="auto" w:fill="auto"/>
          </w:tcPr>
          <w:p w14:paraId="0E0396E9" w14:textId="77777777" w:rsidR="00D5121C" w:rsidRDefault="00D5121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AC13226" w14:textId="77777777" w:rsidR="00D5121C" w:rsidRPr="00871D2B" w:rsidRDefault="009B2480">
            <w:pPr>
              <w:tabs>
                <w:tab w:val="decimal" w:pos="56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67857CAE" w14:textId="77777777" w:rsidTr="005D076C">
        <w:tc>
          <w:tcPr>
            <w:tcW w:w="2340" w:type="dxa"/>
            <w:vAlign w:val="bottom"/>
          </w:tcPr>
          <w:p w14:paraId="44352012" w14:textId="77777777" w:rsidR="00D5121C" w:rsidRPr="00871D2B" w:rsidRDefault="009B2480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เงินกู้ยืมระยะสั้นจากธนาคาร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1C1BD2" w14:textId="08C27C0A" w:rsidR="00D5121C" w:rsidRDefault="009B248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4.70 - </w:t>
            </w:r>
            <w:r w:rsidR="005D076C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.</w:t>
            </w:r>
            <w:r w:rsidR="005D076C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72" w:type="dxa"/>
            <w:shd w:val="clear" w:color="auto" w:fill="auto"/>
          </w:tcPr>
          <w:p w14:paraId="6264137D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4C9833" w14:textId="77777777" w:rsidR="00D5121C" w:rsidRDefault="009B248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4.70 - 6.24</w:t>
            </w:r>
          </w:p>
        </w:tc>
        <w:tc>
          <w:tcPr>
            <w:tcW w:w="72" w:type="dxa"/>
            <w:shd w:val="clear" w:color="auto" w:fill="auto"/>
          </w:tcPr>
          <w:p w14:paraId="7977A4AE" w14:textId="77777777" w:rsidR="00D5121C" w:rsidRDefault="00D5121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7DF5A456" w14:textId="29041232" w:rsidR="00D5121C" w:rsidRDefault="005D076C">
            <w:pP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157,791</w:t>
            </w:r>
          </w:p>
        </w:tc>
        <w:tc>
          <w:tcPr>
            <w:tcW w:w="72" w:type="dxa"/>
            <w:shd w:val="clear" w:color="auto" w:fill="auto"/>
          </w:tcPr>
          <w:p w14:paraId="53AE84A2" w14:textId="77777777" w:rsidR="00D5121C" w:rsidRDefault="00D5121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69230B66" w14:textId="77777777" w:rsidR="00D5121C" w:rsidRDefault="009B2480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110,000</w:t>
            </w:r>
          </w:p>
        </w:tc>
        <w:tc>
          <w:tcPr>
            <w:tcW w:w="72" w:type="dxa"/>
            <w:shd w:val="clear" w:color="auto" w:fill="auto"/>
          </w:tcPr>
          <w:p w14:paraId="00792C03" w14:textId="77777777" w:rsidR="00D5121C" w:rsidRDefault="00D5121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439A2E68" w14:textId="77777777" w:rsidR="00D5121C" w:rsidRPr="00871D2B" w:rsidRDefault="009B2480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70,000</w:t>
            </w:r>
          </w:p>
        </w:tc>
        <w:tc>
          <w:tcPr>
            <w:tcW w:w="90" w:type="dxa"/>
            <w:shd w:val="clear" w:color="auto" w:fill="auto"/>
          </w:tcPr>
          <w:p w14:paraId="0CF311EB" w14:textId="77777777" w:rsidR="00D5121C" w:rsidRDefault="00D5121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40323E9" w14:textId="77777777" w:rsidR="00D5121C" w:rsidRPr="00871D2B" w:rsidRDefault="009B2480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70,000</w:t>
            </w:r>
          </w:p>
        </w:tc>
      </w:tr>
      <w:tr w:rsidR="005D076C" w14:paraId="3ABF6F26" w14:textId="77777777" w:rsidTr="005D076C">
        <w:tc>
          <w:tcPr>
            <w:tcW w:w="2340" w:type="dxa"/>
            <w:vAlign w:val="bottom"/>
          </w:tcPr>
          <w:p w14:paraId="7B95D15A" w14:textId="3BAD1BF9" w:rsidR="005D076C" w:rsidRDefault="005D076C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เจ้าหนี้ทรัสต์รีซีท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8D66C0" w14:textId="6864D553" w:rsidR="005D076C" w:rsidRDefault="005D076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5.25</w:t>
            </w:r>
          </w:p>
        </w:tc>
        <w:tc>
          <w:tcPr>
            <w:tcW w:w="72" w:type="dxa"/>
            <w:shd w:val="clear" w:color="auto" w:fill="auto"/>
          </w:tcPr>
          <w:p w14:paraId="74ABB3BB" w14:textId="77777777" w:rsidR="005D076C" w:rsidRDefault="005D076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1B00EB" w14:textId="7F58CF1A" w:rsidR="005D076C" w:rsidRDefault="005D076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8FF3E77" w14:textId="77777777" w:rsidR="005D076C" w:rsidRDefault="005D076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730C4840" w14:textId="0CCB0EBE" w:rsidR="005D076C" w:rsidRDefault="005D076C">
            <w:pP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12,05</w:t>
            </w:r>
            <w:r w:rsidR="000F6F40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72" w:type="dxa"/>
            <w:shd w:val="clear" w:color="auto" w:fill="auto"/>
          </w:tcPr>
          <w:p w14:paraId="393CA42E" w14:textId="77777777" w:rsidR="005D076C" w:rsidRDefault="005D076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667345F6" w14:textId="1AC92C83" w:rsidR="005D076C" w:rsidRDefault="005D076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F4FD29E" w14:textId="77777777" w:rsidR="005D076C" w:rsidRDefault="005D076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44FF8F3" w14:textId="32BD4EF8" w:rsidR="005D076C" w:rsidRDefault="005D076C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0E5E5D" w14:textId="77777777" w:rsidR="005D076C" w:rsidRDefault="005D076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146F8B1" w14:textId="238B4E79" w:rsidR="005D076C" w:rsidRDefault="005D076C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196FC848" w14:textId="77777777" w:rsidTr="005D076C">
        <w:tc>
          <w:tcPr>
            <w:tcW w:w="2340" w:type="dxa"/>
            <w:tcBorders>
              <w:bottom w:val="nil"/>
            </w:tcBorders>
            <w:vAlign w:val="bottom"/>
          </w:tcPr>
          <w:p w14:paraId="070D13A7" w14:textId="77777777" w:rsidR="00D5121C" w:rsidRDefault="009B2480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BB7AB7D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tcBorders>
              <w:bottom w:val="nil"/>
            </w:tcBorders>
            <w:shd w:val="clear" w:color="auto" w:fill="auto"/>
          </w:tcPr>
          <w:p w14:paraId="703A8843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08A78D7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tcBorders>
              <w:bottom w:val="nil"/>
            </w:tcBorders>
            <w:shd w:val="clear" w:color="auto" w:fill="auto"/>
          </w:tcPr>
          <w:p w14:paraId="2B4A8562" w14:textId="77777777" w:rsidR="00D5121C" w:rsidRDefault="00D5121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EBB9B2" w14:textId="7AF6CA77" w:rsidR="00D5121C" w:rsidRDefault="005D076C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170,98</w:t>
            </w:r>
            <w:r w:rsidR="000F6F40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72" w:type="dxa"/>
            <w:tcBorders>
              <w:bottom w:val="nil"/>
            </w:tcBorders>
            <w:shd w:val="clear" w:color="auto" w:fill="auto"/>
          </w:tcPr>
          <w:p w14:paraId="423FCB3D" w14:textId="77777777" w:rsidR="00D5121C" w:rsidRDefault="00D5121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64BA61" w14:textId="77777777" w:rsidR="00D5121C" w:rsidRDefault="009B2480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110,000</w:t>
            </w:r>
          </w:p>
        </w:tc>
        <w:tc>
          <w:tcPr>
            <w:tcW w:w="72" w:type="dxa"/>
            <w:tcBorders>
              <w:bottom w:val="nil"/>
            </w:tcBorders>
            <w:shd w:val="clear" w:color="auto" w:fill="auto"/>
          </w:tcPr>
          <w:p w14:paraId="474EDF33" w14:textId="77777777" w:rsidR="00D5121C" w:rsidRDefault="00D5121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D577B4" w14:textId="77777777" w:rsidR="00D5121C" w:rsidRDefault="009B2480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71,142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35DF582" w14:textId="77777777" w:rsidR="00D5121C" w:rsidRDefault="00D5121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A029C9" w14:textId="77777777" w:rsidR="00D5121C" w:rsidRDefault="009B2480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70,000</w:t>
            </w:r>
          </w:p>
        </w:tc>
      </w:tr>
    </w:tbl>
    <w:p w14:paraId="706337D6" w14:textId="77777777" w:rsidR="00D5121C" w:rsidRPr="00871D2B" w:rsidRDefault="00D5121C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  <w:lang w:val="en-GB"/>
        </w:rPr>
      </w:pPr>
    </w:p>
    <w:p w14:paraId="29620A19" w14:textId="77777777" w:rsidR="00D5121C" w:rsidRDefault="009B248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lang w:val="en-GB"/>
        </w:rPr>
        <w:br w:type="page"/>
      </w:r>
    </w:p>
    <w:p w14:paraId="312A3694" w14:textId="7777777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เจ้าหนี้การค้าและเจ้าหนี้หมุนเวียนอื่น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3B7C88E8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เจ้าหนี้การค้าและเจ้าหนี้หมุนเวียนอื่น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ณ วันที่ </w:t>
      </w:r>
      <w:r>
        <w:rPr>
          <w:rFonts w:asciiTheme="majorBidi" w:hAnsiTheme="majorBidi" w:cstheme="majorBidi"/>
          <w:sz w:val="28"/>
        </w:rPr>
        <w:t xml:space="preserve">30 </w:t>
      </w:r>
      <w:r w:rsidRPr="00871D2B">
        <w:rPr>
          <w:rFonts w:asciiTheme="majorBidi" w:hAnsiTheme="majorBidi" w:hint="cs"/>
          <w:sz w:val="28"/>
          <w:cs/>
          <w:lang w:val="en-GB"/>
        </w:rPr>
        <w:t>มิถุนายน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และวันที่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ประกอบด้วย</w:t>
      </w:r>
    </w:p>
    <w:tbl>
      <w:tblPr>
        <w:tblW w:w="906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1013"/>
        <w:gridCol w:w="88"/>
        <w:gridCol w:w="1017"/>
        <w:gridCol w:w="88"/>
        <w:gridCol w:w="1017"/>
        <w:gridCol w:w="88"/>
        <w:gridCol w:w="1109"/>
      </w:tblGrid>
      <w:tr w:rsidR="00D5121C" w14:paraId="12BB0056" w14:textId="77777777">
        <w:trPr>
          <w:trHeight w:val="323"/>
          <w:tblHeader/>
        </w:trPr>
        <w:tc>
          <w:tcPr>
            <w:tcW w:w="4644" w:type="dxa"/>
          </w:tcPr>
          <w:p w14:paraId="339D0E83" w14:textId="77777777" w:rsidR="00D5121C" w:rsidRDefault="00D5121C">
            <w:pPr>
              <w:ind w:right="-18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118" w:type="dxa"/>
            <w:gridSpan w:val="3"/>
            <w:vAlign w:val="bottom"/>
          </w:tcPr>
          <w:p w14:paraId="2B429673" w14:textId="77777777" w:rsidR="00D5121C" w:rsidRPr="00871D2B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8" w:type="dxa"/>
          </w:tcPr>
          <w:p w14:paraId="349291F8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14" w:type="dxa"/>
            <w:gridSpan w:val="3"/>
            <w:vAlign w:val="bottom"/>
          </w:tcPr>
          <w:p w14:paraId="75F6A8EA" w14:textId="77777777" w:rsidR="00D5121C" w:rsidRPr="00871D2B" w:rsidRDefault="009B2480">
            <w:pPr>
              <w:ind w:right="60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หน่วย</w:t>
            </w:r>
            <w:r w:rsidRPr="00871D2B">
              <w:rPr>
                <w:rFonts w:asciiTheme="majorBidi" w:hAnsiTheme="majorBidi"/>
                <w:szCs w:val="24"/>
                <w:cs/>
                <w:lang w:val="en-GB"/>
              </w:rPr>
              <w:t xml:space="preserve">: 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พันบาท</w:t>
            </w:r>
            <w:r w:rsidRPr="00871D2B">
              <w:rPr>
                <w:rFonts w:asciiTheme="majorBidi" w:hAnsiTheme="majorBidi"/>
                <w:szCs w:val="24"/>
                <w:cs/>
                <w:lang w:val="en-GB"/>
              </w:rPr>
              <w:t>)</w:t>
            </w:r>
          </w:p>
        </w:tc>
      </w:tr>
      <w:tr w:rsidR="00D5121C" w14:paraId="15CC066E" w14:textId="77777777">
        <w:trPr>
          <w:trHeight w:val="323"/>
          <w:tblHeader/>
        </w:trPr>
        <w:tc>
          <w:tcPr>
            <w:tcW w:w="4644" w:type="dxa"/>
          </w:tcPr>
          <w:p w14:paraId="2B08A94D" w14:textId="77777777" w:rsidR="00D5121C" w:rsidRDefault="00D5121C">
            <w:pPr>
              <w:ind w:right="-18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118" w:type="dxa"/>
            <w:gridSpan w:val="3"/>
            <w:tcBorders>
              <w:bottom w:val="single" w:sz="4" w:space="0" w:color="auto"/>
            </w:tcBorders>
            <w:vAlign w:val="bottom"/>
          </w:tcPr>
          <w:p w14:paraId="0653C272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88" w:type="dxa"/>
          </w:tcPr>
          <w:p w14:paraId="5657503A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  <w:vAlign w:val="bottom"/>
          </w:tcPr>
          <w:p w14:paraId="6EAD9F7A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3F1A8182" w14:textId="77777777">
        <w:trPr>
          <w:trHeight w:val="309"/>
          <w:tblHeader/>
        </w:trPr>
        <w:tc>
          <w:tcPr>
            <w:tcW w:w="4644" w:type="dxa"/>
          </w:tcPr>
          <w:p w14:paraId="4F1F6E38" w14:textId="77777777" w:rsidR="00D5121C" w:rsidRDefault="00D5121C">
            <w:pPr>
              <w:ind w:right="-18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03D44665" w14:textId="77777777" w:rsidR="00D5121C" w:rsidRPr="00871D2B" w:rsidRDefault="009B2480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019D4153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08DFBC36" w14:textId="77777777" w:rsidR="00D5121C" w:rsidRPr="00871D2B" w:rsidRDefault="009B2480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88" w:type="dxa"/>
          </w:tcPr>
          <w:p w14:paraId="0A4419CC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719E4C3C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60DF86EE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A4834B2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ธันวาคม</w:t>
            </w:r>
          </w:p>
        </w:tc>
      </w:tr>
      <w:tr w:rsidR="00D5121C" w14:paraId="02056F86" w14:textId="77777777">
        <w:trPr>
          <w:trHeight w:val="336"/>
          <w:tblHeader/>
        </w:trPr>
        <w:tc>
          <w:tcPr>
            <w:tcW w:w="4644" w:type="dxa"/>
          </w:tcPr>
          <w:p w14:paraId="76E720FB" w14:textId="77777777" w:rsidR="00D5121C" w:rsidRDefault="00D5121C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1BE92556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88" w:type="dxa"/>
          </w:tcPr>
          <w:p w14:paraId="5A4A1A4D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67DFCF71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88" w:type="dxa"/>
          </w:tcPr>
          <w:p w14:paraId="1026093B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E3CD47B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88" w:type="dxa"/>
          </w:tcPr>
          <w:p w14:paraId="1EB0476E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6BB10B25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D5121C" w14:paraId="270D07BB" w14:textId="77777777" w:rsidTr="003D6EFC">
        <w:trPr>
          <w:trHeight w:val="323"/>
        </w:trPr>
        <w:tc>
          <w:tcPr>
            <w:tcW w:w="4644" w:type="dxa"/>
          </w:tcPr>
          <w:p w14:paraId="25941C82" w14:textId="77777777" w:rsidR="00D5121C" w:rsidRPr="00871D2B" w:rsidRDefault="009B2480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เจ้าหนี้การค้า</w:t>
            </w:r>
            <w:r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Cs w:val="24"/>
              </w:rPr>
              <w:t>7)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3E165CE1" w14:textId="0F827988" w:rsidR="00D5121C" w:rsidRDefault="005D076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7,515</w:t>
            </w:r>
          </w:p>
        </w:tc>
        <w:tc>
          <w:tcPr>
            <w:tcW w:w="88" w:type="dxa"/>
            <w:shd w:val="clear" w:color="auto" w:fill="auto"/>
          </w:tcPr>
          <w:p w14:paraId="7AF5F050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48111F54" w14:textId="77777777" w:rsidR="00D5121C" w:rsidRDefault="009B2480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796</w:t>
            </w:r>
          </w:p>
        </w:tc>
        <w:tc>
          <w:tcPr>
            <w:tcW w:w="88" w:type="dxa"/>
            <w:shd w:val="clear" w:color="auto" w:fill="auto"/>
          </w:tcPr>
          <w:p w14:paraId="53EBB381" w14:textId="77777777" w:rsidR="00D5121C" w:rsidRPr="00871D2B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23B7A" w14:textId="77777777" w:rsidR="00D5121C" w:rsidRDefault="009B2480">
            <w:pPr>
              <w:tabs>
                <w:tab w:val="decimal" w:pos="546"/>
              </w:tabs>
              <w:ind w:right="170"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31C0621B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074C9" w14:textId="77777777" w:rsidR="00D5121C" w:rsidRDefault="009B2480">
            <w:pPr>
              <w:tabs>
                <w:tab w:val="decimal" w:pos="546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eastAsia="Times New Roman" w:hAnsiTheme="majorBidi" w:cstheme="majorBidi"/>
                <w:szCs w:val="24"/>
                <w:lang w:val="en-GB"/>
              </w:rPr>
              <w:t>-</w:t>
            </w:r>
          </w:p>
        </w:tc>
      </w:tr>
      <w:tr w:rsidR="00D5121C" w14:paraId="66FCCE08" w14:textId="77777777" w:rsidTr="003D6EFC">
        <w:trPr>
          <w:trHeight w:val="309"/>
        </w:trPr>
        <w:tc>
          <w:tcPr>
            <w:tcW w:w="4644" w:type="dxa"/>
          </w:tcPr>
          <w:p w14:paraId="39EE5A10" w14:textId="77777777" w:rsidR="00D5121C" w:rsidRPr="00871D2B" w:rsidRDefault="009B2480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เจ้าหนี้การค้า</w:t>
            </w:r>
            <w:r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0801FC72" w14:textId="09AE4145" w:rsidR="00D5121C" w:rsidRDefault="005D076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61,035</w:t>
            </w:r>
          </w:p>
        </w:tc>
        <w:tc>
          <w:tcPr>
            <w:tcW w:w="88" w:type="dxa"/>
            <w:shd w:val="clear" w:color="auto" w:fill="auto"/>
          </w:tcPr>
          <w:p w14:paraId="4F3E52B7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24F82441" w14:textId="77777777" w:rsidR="00D5121C" w:rsidRDefault="009B2480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58,829</w:t>
            </w:r>
          </w:p>
        </w:tc>
        <w:tc>
          <w:tcPr>
            <w:tcW w:w="88" w:type="dxa"/>
            <w:shd w:val="clear" w:color="auto" w:fill="auto"/>
          </w:tcPr>
          <w:p w14:paraId="5E93890F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CFDEE2C" w14:textId="77777777" w:rsidR="00D5121C" w:rsidRDefault="009B2480">
            <w:pPr>
              <w:tabs>
                <w:tab w:val="decimal" w:pos="546"/>
              </w:tabs>
              <w:ind w:right="170"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14A6F324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3CA67CB" w14:textId="77777777" w:rsidR="00D5121C" w:rsidRDefault="009B2480">
            <w:pPr>
              <w:tabs>
                <w:tab w:val="decimal" w:pos="546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eastAsia="Times New Roman" w:hAnsiTheme="majorBidi" w:cstheme="majorBidi"/>
                <w:szCs w:val="24"/>
                <w:lang w:val="en-GB"/>
              </w:rPr>
              <w:t>-</w:t>
            </w:r>
          </w:p>
        </w:tc>
      </w:tr>
      <w:tr w:rsidR="00D5121C" w14:paraId="7D04D4F4" w14:textId="77777777" w:rsidTr="003D6EFC">
        <w:trPr>
          <w:trHeight w:val="323"/>
        </w:trPr>
        <w:tc>
          <w:tcPr>
            <w:tcW w:w="4644" w:type="dxa"/>
          </w:tcPr>
          <w:p w14:paraId="0B78E958" w14:textId="77777777" w:rsidR="00D5121C" w:rsidRPr="00871D2B" w:rsidRDefault="009B2480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เจ้าหนี้อื่น</w:t>
            </w:r>
            <w:r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Cs w:val="24"/>
              </w:rPr>
              <w:t>7)</w:t>
            </w:r>
          </w:p>
        </w:tc>
        <w:tc>
          <w:tcPr>
            <w:tcW w:w="1013" w:type="dxa"/>
            <w:shd w:val="clear" w:color="auto" w:fill="auto"/>
          </w:tcPr>
          <w:p w14:paraId="389C7FAE" w14:textId="00FBE3EF" w:rsidR="00D5121C" w:rsidRDefault="005D076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72,245</w:t>
            </w:r>
          </w:p>
        </w:tc>
        <w:tc>
          <w:tcPr>
            <w:tcW w:w="88" w:type="dxa"/>
            <w:shd w:val="clear" w:color="auto" w:fill="auto"/>
          </w:tcPr>
          <w:p w14:paraId="66DAFE37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7A57732C" w14:textId="77777777" w:rsidR="00D5121C" w:rsidRDefault="009B2480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57,245</w:t>
            </w:r>
          </w:p>
        </w:tc>
        <w:tc>
          <w:tcPr>
            <w:tcW w:w="88" w:type="dxa"/>
            <w:shd w:val="clear" w:color="auto" w:fill="auto"/>
          </w:tcPr>
          <w:p w14:paraId="07EA4E1B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42C323AC" w14:textId="77777777" w:rsidR="00D5121C" w:rsidRDefault="009B2480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57,245</w:t>
            </w:r>
          </w:p>
        </w:tc>
        <w:tc>
          <w:tcPr>
            <w:tcW w:w="88" w:type="dxa"/>
            <w:shd w:val="clear" w:color="auto" w:fill="auto"/>
          </w:tcPr>
          <w:p w14:paraId="533C4A5C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4AFD9332" w14:textId="77777777" w:rsidR="00D5121C" w:rsidRDefault="009B2480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57,245</w:t>
            </w:r>
          </w:p>
        </w:tc>
      </w:tr>
      <w:tr w:rsidR="00D5121C" w14:paraId="0F43E476" w14:textId="77777777" w:rsidTr="003D6EFC">
        <w:trPr>
          <w:trHeight w:val="323"/>
        </w:trPr>
        <w:tc>
          <w:tcPr>
            <w:tcW w:w="4644" w:type="dxa"/>
          </w:tcPr>
          <w:p w14:paraId="3D6A9525" w14:textId="77777777" w:rsidR="00D5121C" w:rsidRPr="00871D2B" w:rsidRDefault="009B2480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เจ้าหนี้อื่น</w:t>
            </w:r>
            <w:r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3CE873B3" w14:textId="4AC5F334" w:rsidR="00D5121C" w:rsidRDefault="005D076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50,722</w:t>
            </w:r>
          </w:p>
        </w:tc>
        <w:tc>
          <w:tcPr>
            <w:tcW w:w="88" w:type="dxa"/>
            <w:shd w:val="clear" w:color="auto" w:fill="auto"/>
          </w:tcPr>
          <w:p w14:paraId="3CAB69E7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170A8E86" w14:textId="77777777" w:rsidR="00D5121C" w:rsidRDefault="009B2480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17,816</w:t>
            </w:r>
          </w:p>
        </w:tc>
        <w:tc>
          <w:tcPr>
            <w:tcW w:w="88" w:type="dxa"/>
            <w:shd w:val="clear" w:color="auto" w:fill="auto"/>
          </w:tcPr>
          <w:p w14:paraId="0B0A68B9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296043F8" w14:textId="77777777" w:rsidR="00D5121C" w:rsidRDefault="009B2480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1,528</w:t>
            </w:r>
          </w:p>
        </w:tc>
        <w:tc>
          <w:tcPr>
            <w:tcW w:w="88" w:type="dxa"/>
            <w:shd w:val="clear" w:color="auto" w:fill="auto"/>
          </w:tcPr>
          <w:p w14:paraId="6D1C54DC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72F07EF8" w14:textId="77777777" w:rsidR="00D5121C" w:rsidRPr="00871D2B" w:rsidRDefault="009B2480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2,273</w:t>
            </w:r>
          </w:p>
        </w:tc>
      </w:tr>
      <w:tr w:rsidR="00D5121C" w14:paraId="67F07C77" w14:textId="77777777" w:rsidTr="003D6EFC">
        <w:trPr>
          <w:trHeight w:val="323"/>
        </w:trPr>
        <w:tc>
          <w:tcPr>
            <w:tcW w:w="4644" w:type="dxa"/>
          </w:tcPr>
          <w:p w14:paraId="3AA039CA" w14:textId="77777777" w:rsidR="00D5121C" w:rsidRDefault="009B2480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ค่าใช้จ่ายค้างจ่าย</w:t>
            </w:r>
            <w:r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Cs w:val="24"/>
              </w:rPr>
              <w:t>7)</w:t>
            </w:r>
          </w:p>
        </w:tc>
        <w:tc>
          <w:tcPr>
            <w:tcW w:w="1013" w:type="dxa"/>
            <w:shd w:val="clear" w:color="auto" w:fill="auto"/>
          </w:tcPr>
          <w:p w14:paraId="2FD5D9B1" w14:textId="1EB4D81F" w:rsidR="00D5121C" w:rsidRDefault="005D076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610</w:t>
            </w:r>
          </w:p>
        </w:tc>
        <w:tc>
          <w:tcPr>
            <w:tcW w:w="88" w:type="dxa"/>
            <w:shd w:val="clear" w:color="auto" w:fill="auto"/>
          </w:tcPr>
          <w:p w14:paraId="3A0D36F0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280174A6" w14:textId="77777777" w:rsidR="00D5121C" w:rsidRDefault="009B2480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350</w:t>
            </w:r>
          </w:p>
        </w:tc>
        <w:tc>
          <w:tcPr>
            <w:tcW w:w="88" w:type="dxa"/>
            <w:shd w:val="clear" w:color="auto" w:fill="auto"/>
          </w:tcPr>
          <w:p w14:paraId="5AE4C784" w14:textId="77777777" w:rsidR="00D5121C" w:rsidRPr="00871D2B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17" w:type="dxa"/>
            <w:shd w:val="clear" w:color="auto" w:fill="auto"/>
          </w:tcPr>
          <w:p w14:paraId="15C6EA2C" w14:textId="77777777" w:rsidR="00D5121C" w:rsidRDefault="009B2480">
            <w:pPr>
              <w:tabs>
                <w:tab w:val="decimal" w:pos="546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44</w:t>
            </w:r>
          </w:p>
        </w:tc>
        <w:tc>
          <w:tcPr>
            <w:tcW w:w="88" w:type="dxa"/>
            <w:shd w:val="clear" w:color="auto" w:fill="auto"/>
          </w:tcPr>
          <w:p w14:paraId="0B125DF3" w14:textId="77777777" w:rsidR="00D5121C" w:rsidRDefault="00D5121C">
            <w:pPr>
              <w:tabs>
                <w:tab w:val="decimal" w:pos="630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5AAADD16" w14:textId="77777777" w:rsidR="00D5121C" w:rsidRDefault="009B2480">
            <w:pPr>
              <w:tabs>
                <w:tab w:val="decimal" w:pos="630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5121C" w14:paraId="7E830904" w14:textId="77777777" w:rsidTr="003D6EFC">
        <w:trPr>
          <w:trHeight w:val="323"/>
        </w:trPr>
        <w:tc>
          <w:tcPr>
            <w:tcW w:w="4644" w:type="dxa"/>
          </w:tcPr>
          <w:p w14:paraId="0FE3DB84" w14:textId="77777777" w:rsidR="00D5121C" w:rsidRDefault="009B2480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ค่าใช้จ่ายค้างจ่าย</w:t>
            </w:r>
            <w:r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33691B37" w14:textId="3305AE99" w:rsidR="00D5121C" w:rsidRDefault="005D076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20,572</w:t>
            </w:r>
          </w:p>
        </w:tc>
        <w:tc>
          <w:tcPr>
            <w:tcW w:w="88" w:type="dxa"/>
            <w:shd w:val="clear" w:color="auto" w:fill="auto"/>
          </w:tcPr>
          <w:p w14:paraId="6245D2A9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2BAF9AC0" w14:textId="77777777" w:rsidR="00D5121C" w:rsidRDefault="009B2480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38,365</w:t>
            </w:r>
          </w:p>
        </w:tc>
        <w:tc>
          <w:tcPr>
            <w:tcW w:w="88" w:type="dxa"/>
            <w:shd w:val="clear" w:color="auto" w:fill="auto"/>
          </w:tcPr>
          <w:p w14:paraId="0AD08D2C" w14:textId="77777777" w:rsidR="00D5121C" w:rsidRPr="00871D2B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17" w:type="dxa"/>
            <w:shd w:val="clear" w:color="auto" w:fill="auto"/>
          </w:tcPr>
          <w:p w14:paraId="7DC48727" w14:textId="77777777" w:rsidR="00D5121C" w:rsidRDefault="009B2480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2,448</w:t>
            </w:r>
          </w:p>
        </w:tc>
        <w:tc>
          <w:tcPr>
            <w:tcW w:w="88" w:type="dxa"/>
            <w:shd w:val="clear" w:color="auto" w:fill="auto"/>
          </w:tcPr>
          <w:p w14:paraId="7781EFE1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4EDC8FBC" w14:textId="77777777" w:rsidR="00D5121C" w:rsidRDefault="009B2480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4,478</w:t>
            </w:r>
          </w:p>
        </w:tc>
      </w:tr>
      <w:tr w:rsidR="00D5121C" w14:paraId="59E47166" w14:textId="77777777" w:rsidTr="003D6EFC">
        <w:trPr>
          <w:trHeight w:val="323"/>
        </w:trPr>
        <w:tc>
          <w:tcPr>
            <w:tcW w:w="4644" w:type="dxa"/>
          </w:tcPr>
          <w:p w14:paraId="03FDE9F9" w14:textId="77777777" w:rsidR="00D5121C" w:rsidRPr="00871D2B" w:rsidRDefault="009B2480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ดอกเบี้ยค้างจ่าย</w:t>
            </w:r>
            <w:r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Cs w:val="24"/>
              </w:rPr>
              <w:t>7)</w:t>
            </w:r>
          </w:p>
        </w:tc>
        <w:tc>
          <w:tcPr>
            <w:tcW w:w="1013" w:type="dxa"/>
            <w:shd w:val="clear" w:color="auto" w:fill="auto"/>
          </w:tcPr>
          <w:p w14:paraId="3F05B153" w14:textId="2E41932F" w:rsidR="00D5121C" w:rsidRDefault="005D076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1,042</w:t>
            </w:r>
          </w:p>
        </w:tc>
        <w:tc>
          <w:tcPr>
            <w:tcW w:w="88" w:type="dxa"/>
            <w:shd w:val="clear" w:color="auto" w:fill="auto"/>
          </w:tcPr>
          <w:p w14:paraId="58709C03" w14:textId="77777777" w:rsidR="00D5121C" w:rsidRPr="00871D2B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17" w:type="dxa"/>
            <w:shd w:val="clear" w:color="auto" w:fill="auto"/>
          </w:tcPr>
          <w:p w14:paraId="731DF747" w14:textId="77777777" w:rsidR="00D5121C" w:rsidRDefault="009B2480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1,053</w:t>
            </w:r>
          </w:p>
        </w:tc>
        <w:tc>
          <w:tcPr>
            <w:tcW w:w="88" w:type="dxa"/>
            <w:shd w:val="clear" w:color="auto" w:fill="auto"/>
          </w:tcPr>
          <w:p w14:paraId="5FA456FA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3EA99C26" w14:textId="77777777" w:rsidR="00D5121C" w:rsidRDefault="009B2480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10,488</w:t>
            </w:r>
          </w:p>
        </w:tc>
        <w:tc>
          <w:tcPr>
            <w:tcW w:w="88" w:type="dxa"/>
            <w:shd w:val="clear" w:color="auto" w:fill="auto"/>
          </w:tcPr>
          <w:p w14:paraId="0BD823CB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7DE1C8E2" w14:textId="77777777" w:rsidR="00D5121C" w:rsidRDefault="009B2480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7,487</w:t>
            </w:r>
          </w:p>
        </w:tc>
      </w:tr>
      <w:tr w:rsidR="00D5121C" w14:paraId="0F127012" w14:textId="77777777" w:rsidTr="003D6EFC">
        <w:trPr>
          <w:trHeight w:val="323"/>
        </w:trPr>
        <w:tc>
          <w:tcPr>
            <w:tcW w:w="4644" w:type="dxa"/>
          </w:tcPr>
          <w:p w14:paraId="2BDF3417" w14:textId="77777777" w:rsidR="00D5121C" w:rsidRPr="00871D2B" w:rsidRDefault="009B2480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ดอกเบี้ยค้างจ่าย</w:t>
            </w:r>
            <w:r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2CDE2E9F" w14:textId="4DFFF946" w:rsidR="00D5121C" w:rsidRDefault="005D076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37</w:t>
            </w:r>
          </w:p>
        </w:tc>
        <w:tc>
          <w:tcPr>
            <w:tcW w:w="88" w:type="dxa"/>
            <w:shd w:val="clear" w:color="auto" w:fill="auto"/>
          </w:tcPr>
          <w:p w14:paraId="62AF628D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7D649E6D" w14:textId="77777777" w:rsidR="00D5121C" w:rsidRDefault="009B2480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190</w:t>
            </w:r>
          </w:p>
        </w:tc>
        <w:tc>
          <w:tcPr>
            <w:tcW w:w="88" w:type="dxa"/>
            <w:shd w:val="clear" w:color="auto" w:fill="auto"/>
          </w:tcPr>
          <w:p w14:paraId="181EA852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6B2C1AD8" w14:textId="77777777" w:rsidR="00D5121C" w:rsidRDefault="009B2480">
            <w:pPr>
              <w:tabs>
                <w:tab w:val="decimal" w:pos="546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160EAE22" w14:textId="77777777" w:rsidR="00D5121C" w:rsidRDefault="00D5121C">
            <w:pPr>
              <w:tabs>
                <w:tab w:val="decimal" w:pos="630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4C3B03ED" w14:textId="77777777" w:rsidR="00D5121C" w:rsidRDefault="009B2480">
            <w:pPr>
              <w:tabs>
                <w:tab w:val="decimal" w:pos="630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5121C" w14:paraId="0F1102F7" w14:textId="77777777" w:rsidTr="003D6EFC">
        <w:trPr>
          <w:trHeight w:val="309"/>
        </w:trPr>
        <w:tc>
          <w:tcPr>
            <w:tcW w:w="4644" w:type="dxa"/>
          </w:tcPr>
          <w:p w14:paraId="51621544" w14:textId="77777777" w:rsidR="00D5121C" w:rsidRPr="00871D2B" w:rsidRDefault="009B2480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รายได้รอการรับรู้</w:t>
            </w:r>
          </w:p>
        </w:tc>
        <w:tc>
          <w:tcPr>
            <w:tcW w:w="1013" w:type="dxa"/>
            <w:shd w:val="clear" w:color="auto" w:fill="auto"/>
          </w:tcPr>
          <w:p w14:paraId="3AD6AA6B" w14:textId="3DC2D5CE" w:rsidR="00D5121C" w:rsidRDefault="005D076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32,404</w:t>
            </w:r>
          </w:p>
        </w:tc>
        <w:tc>
          <w:tcPr>
            <w:tcW w:w="88" w:type="dxa"/>
            <w:shd w:val="clear" w:color="auto" w:fill="auto"/>
          </w:tcPr>
          <w:p w14:paraId="5854A71B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429BA7A7" w14:textId="77777777" w:rsidR="00D5121C" w:rsidRDefault="009B2480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16,482</w:t>
            </w:r>
          </w:p>
        </w:tc>
        <w:tc>
          <w:tcPr>
            <w:tcW w:w="88" w:type="dxa"/>
            <w:shd w:val="clear" w:color="auto" w:fill="auto"/>
          </w:tcPr>
          <w:p w14:paraId="687B7A45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640EA9A4" w14:textId="77777777" w:rsidR="00D5121C" w:rsidRDefault="009B2480">
            <w:pPr>
              <w:tabs>
                <w:tab w:val="decimal" w:pos="546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218EED18" w14:textId="77777777" w:rsidR="00D5121C" w:rsidRDefault="00D5121C">
            <w:pPr>
              <w:tabs>
                <w:tab w:val="decimal" w:pos="630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032A7682" w14:textId="77777777" w:rsidR="00D5121C" w:rsidRDefault="009B2480">
            <w:pPr>
              <w:tabs>
                <w:tab w:val="decimal" w:pos="630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5121C" w14:paraId="2139021A" w14:textId="77777777" w:rsidTr="003D6EFC">
        <w:trPr>
          <w:trHeight w:val="323"/>
        </w:trPr>
        <w:tc>
          <w:tcPr>
            <w:tcW w:w="4644" w:type="dxa"/>
            <w:vAlign w:val="bottom"/>
          </w:tcPr>
          <w:p w14:paraId="1AAB77E1" w14:textId="77777777" w:rsidR="00D5121C" w:rsidRPr="00871D2B" w:rsidRDefault="009B2480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3F22BB6B" w14:textId="11DDA8C1" w:rsidR="00D5121C" w:rsidRDefault="005D076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60,064</w:t>
            </w:r>
          </w:p>
        </w:tc>
        <w:tc>
          <w:tcPr>
            <w:tcW w:w="88" w:type="dxa"/>
            <w:shd w:val="clear" w:color="auto" w:fill="auto"/>
          </w:tcPr>
          <w:p w14:paraId="327CD90E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7A9FB81D" w14:textId="77777777" w:rsidR="00D5121C" w:rsidRDefault="009B2480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23,858</w:t>
            </w:r>
          </w:p>
        </w:tc>
        <w:tc>
          <w:tcPr>
            <w:tcW w:w="88" w:type="dxa"/>
            <w:shd w:val="clear" w:color="auto" w:fill="auto"/>
          </w:tcPr>
          <w:p w14:paraId="5C671C0E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7AAC3819" w14:textId="77777777" w:rsidR="00D5121C" w:rsidRDefault="009B2480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1,829</w:t>
            </w:r>
          </w:p>
        </w:tc>
        <w:tc>
          <w:tcPr>
            <w:tcW w:w="88" w:type="dxa"/>
            <w:shd w:val="clear" w:color="auto" w:fill="auto"/>
          </w:tcPr>
          <w:p w14:paraId="3BF11051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2A0BC95F" w14:textId="77777777" w:rsidR="00D5121C" w:rsidRDefault="009B2480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2,271</w:t>
            </w:r>
          </w:p>
        </w:tc>
      </w:tr>
      <w:tr w:rsidR="00D5121C" w14:paraId="5543F38F" w14:textId="77777777" w:rsidTr="003D6EFC">
        <w:trPr>
          <w:trHeight w:val="323"/>
        </w:trPr>
        <w:tc>
          <w:tcPr>
            <w:tcW w:w="4644" w:type="dxa"/>
          </w:tcPr>
          <w:p w14:paraId="231268F4" w14:textId="77777777" w:rsidR="00D5121C" w:rsidRPr="00871D2B" w:rsidRDefault="009B2480">
            <w:pPr>
              <w:ind w:right="-18" w:firstLine="42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11363" w14:textId="6B1FCFD9" w:rsidR="00D5121C" w:rsidRDefault="005D076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306,246</w:t>
            </w:r>
          </w:p>
        </w:tc>
        <w:tc>
          <w:tcPr>
            <w:tcW w:w="88" w:type="dxa"/>
            <w:shd w:val="clear" w:color="auto" w:fill="auto"/>
          </w:tcPr>
          <w:p w14:paraId="05618008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7955D4" w14:textId="77777777" w:rsidR="00D5121C" w:rsidRDefault="009B2480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214,984</w:t>
            </w:r>
          </w:p>
        </w:tc>
        <w:tc>
          <w:tcPr>
            <w:tcW w:w="88" w:type="dxa"/>
            <w:shd w:val="clear" w:color="auto" w:fill="auto"/>
          </w:tcPr>
          <w:p w14:paraId="31DE4BDB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10DFFC" w14:textId="77777777" w:rsidR="00D5121C" w:rsidRDefault="009B2480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73,582</w:t>
            </w:r>
          </w:p>
        </w:tc>
        <w:tc>
          <w:tcPr>
            <w:tcW w:w="88" w:type="dxa"/>
            <w:shd w:val="clear" w:color="auto" w:fill="auto"/>
          </w:tcPr>
          <w:p w14:paraId="7A6D8EB3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086628" w14:textId="77777777" w:rsidR="00D5121C" w:rsidRDefault="009B2480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73,754</w:t>
            </w:r>
          </w:p>
        </w:tc>
      </w:tr>
    </w:tbl>
    <w:p w14:paraId="2AE3856C" w14:textId="7777777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 w:hint="cs"/>
          <w:b/>
          <w:bCs/>
          <w:sz w:val="28"/>
          <w:cs/>
          <w:lang w:val="en-GB"/>
        </w:rPr>
        <w:t>เ</w:t>
      </w: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งินกู้ยืมระยะยาวจากสถาบันการเงิน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75825D38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เงินกู้ยืมระยะยาวจากสถาบันการเงิน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ณ 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มิถุนายน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และวันที่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ประกอบด้วย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(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งบการเงินเฉพาะกิจการ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>ไม่มี</w:t>
      </w:r>
      <w:r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20"/>
        <w:gridCol w:w="86"/>
        <w:gridCol w:w="1384"/>
      </w:tblGrid>
      <w:tr w:rsidR="00D5121C" w14:paraId="2445FE7D" w14:textId="77777777">
        <w:trPr>
          <w:trHeight w:val="20"/>
        </w:trPr>
        <w:tc>
          <w:tcPr>
            <w:tcW w:w="6300" w:type="dxa"/>
          </w:tcPr>
          <w:p w14:paraId="253F1725" w14:textId="77777777" w:rsidR="00D5121C" w:rsidRDefault="00D5121C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0067AC34" w14:textId="77777777" w:rsidR="00D5121C" w:rsidRPr="00871D2B" w:rsidRDefault="009B2480">
            <w:pPr>
              <w:ind w:left="-108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หน่วย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: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พันบาท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D5121C" w14:paraId="322BB1C2" w14:textId="77777777">
        <w:trPr>
          <w:trHeight w:val="20"/>
        </w:trPr>
        <w:tc>
          <w:tcPr>
            <w:tcW w:w="6300" w:type="dxa"/>
          </w:tcPr>
          <w:p w14:paraId="2C40D2B6" w14:textId="77777777" w:rsidR="00D5121C" w:rsidRDefault="00D5121C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4DE0550D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</w:tr>
      <w:tr w:rsidR="00D5121C" w14:paraId="41800627" w14:textId="77777777">
        <w:trPr>
          <w:trHeight w:val="20"/>
        </w:trPr>
        <w:tc>
          <w:tcPr>
            <w:tcW w:w="6300" w:type="dxa"/>
          </w:tcPr>
          <w:p w14:paraId="514F37BE" w14:textId="77777777" w:rsidR="00D5121C" w:rsidRPr="00871D2B" w:rsidRDefault="00D5121C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320" w:type="dxa"/>
            <w:vAlign w:val="bottom"/>
          </w:tcPr>
          <w:p w14:paraId="671A4CD0" w14:textId="77777777" w:rsidR="00D5121C" w:rsidRPr="00871D2B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86" w:type="dxa"/>
          </w:tcPr>
          <w:p w14:paraId="7701AAC4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vAlign w:val="bottom"/>
          </w:tcPr>
          <w:p w14:paraId="16010DED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ธันวาคม</w:t>
            </w:r>
          </w:p>
        </w:tc>
      </w:tr>
      <w:tr w:rsidR="00D5121C" w14:paraId="3F6EE63A" w14:textId="77777777">
        <w:trPr>
          <w:trHeight w:val="20"/>
        </w:trPr>
        <w:tc>
          <w:tcPr>
            <w:tcW w:w="6300" w:type="dxa"/>
          </w:tcPr>
          <w:p w14:paraId="6778E3D4" w14:textId="77777777" w:rsidR="00D5121C" w:rsidRPr="00871D2B" w:rsidRDefault="00D5121C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23C917CE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86" w:type="dxa"/>
          </w:tcPr>
          <w:p w14:paraId="74A300DD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C6525FB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5121C" w14:paraId="79EAE4E0" w14:textId="77777777" w:rsidTr="003D6EFC">
        <w:trPr>
          <w:trHeight w:val="20"/>
        </w:trPr>
        <w:tc>
          <w:tcPr>
            <w:tcW w:w="6300" w:type="dxa"/>
          </w:tcPr>
          <w:p w14:paraId="1C8302F5" w14:textId="77777777" w:rsidR="00D5121C" w:rsidRPr="00871D2B" w:rsidRDefault="009B2480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เงินกู้ยืมระยะยาว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69153A35" w14:textId="7258B263" w:rsidR="00D5121C" w:rsidRDefault="009B2480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13</w:t>
            </w:r>
            <w:r w:rsidR="003D6EFC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,</w:t>
            </w:r>
            <w:r w:rsidR="003D6EFC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999</w:t>
            </w:r>
          </w:p>
        </w:tc>
        <w:tc>
          <w:tcPr>
            <w:tcW w:w="86" w:type="dxa"/>
            <w:shd w:val="clear" w:color="auto" w:fill="auto"/>
          </w:tcPr>
          <w:p w14:paraId="6E66EED9" w14:textId="77777777" w:rsidR="00D5121C" w:rsidRDefault="00D5121C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7DE5F4BD" w14:textId="77777777" w:rsidR="00D5121C" w:rsidRDefault="009B2480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158,770</w:t>
            </w:r>
          </w:p>
        </w:tc>
      </w:tr>
      <w:tr w:rsidR="00D5121C" w14:paraId="5A7139B4" w14:textId="77777777" w:rsidTr="003D6EFC">
        <w:trPr>
          <w:trHeight w:val="20"/>
        </w:trPr>
        <w:tc>
          <w:tcPr>
            <w:tcW w:w="6300" w:type="dxa"/>
          </w:tcPr>
          <w:p w14:paraId="435B6D12" w14:textId="77777777" w:rsidR="00D5121C" w:rsidRDefault="009B2480">
            <w:pPr>
              <w:pStyle w:val="Header"/>
              <w:jc w:val="both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u w:val="single"/>
                <w:cs/>
                <w:lang w:val="en-GB"/>
              </w:rPr>
              <w:t>หัก</w:t>
            </w:r>
            <w:r>
              <w:rPr>
                <w:rFonts w:asciiTheme="majorBidi" w:hAnsiTheme="majorBidi" w:cstheme="majorBidi"/>
                <w:sz w:val="28"/>
              </w:rPr>
              <w:t>: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42395" w14:textId="0C567F6C" w:rsidR="00D5121C" w:rsidRPr="00871D2B" w:rsidRDefault="009B2480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(</w:t>
            </w:r>
            <w:r w:rsidR="003D6EFC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114</w:t>
            </w: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,</w:t>
            </w:r>
            <w:r w:rsidR="003D6EFC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463</w:t>
            </w: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385CF03" w14:textId="77777777" w:rsidR="00D5121C" w:rsidRDefault="00D5121C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395A8" w14:textId="77777777" w:rsidR="00D5121C" w:rsidRDefault="009B2480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(64,657)</w:t>
            </w:r>
          </w:p>
        </w:tc>
      </w:tr>
      <w:tr w:rsidR="00D5121C" w14:paraId="3FAAC48F" w14:textId="77777777" w:rsidTr="003D6EFC">
        <w:trPr>
          <w:trHeight w:val="20"/>
        </w:trPr>
        <w:tc>
          <w:tcPr>
            <w:tcW w:w="6300" w:type="dxa"/>
          </w:tcPr>
          <w:p w14:paraId="44BF88FB" w14:textId="77777777" w:rsidR="00D5121C" w:rsidRPr="00871D2B" w:rsidRDefault="009B2480">
            <w:pPr>
              <w:pStyle w:val="Header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F6CFD1" w14:textId="77777777" w:rsidR="00D5121C" w:rsidRPr="00871D2B" w:rsidRDefault="009B2480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 xml:space="preserve"> 17,536</w:t>
            </w:r>
          </w:p>
        </w:tc>
        <w:tc>
          <w:tcPr>
            <w:tcW w:w="86" w:type="dxa"/>
            <w:shd w:val="clear" w:color="auto" w:fill="auto"/>
          </w:tcPr>
          <w:p w14:paraId="518F351B" w14:textId="77777777" w:rsidR="00D5121C" w:rsidRDefault="00D5121C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F51EC7" w14:textId="77777777" w:rsidR="00D5121C" w:rsidRDefault="009B2480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94,113</w:t>
            </w:r>
          </w:p>
        </w:tc>
      </w:tr>
    </w:tbl>
    <w:p w14:paraId="15437CFD" w14:textId="77777777" w:rsidR="00D5121C" w:rsidRDefault="00D5121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91EC3FC" w14:textId="77777777" w:rsidR="00D5121C" w:rsidRDefault="00D5121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C517EBB" w14:textId="77777777" w:rsidR="00D5121C" w:rsidRDefault="00D5121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D7779CB" w14:textId="77777777" w:rsidR="00D5121C" w:rsidRDefault="00D5121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B881A84" w14:textId="77777777" w:rsidR="00D5121C" w:rsidRDefault="00D5121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F6E1585" w14:textId="60844AA8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lastRenderedPageBreak/>
        <w:t>การเปลี่ยนแปลงของบัญชีเงินกู้ยืมระยะยาว สำหรับงวด</w:t>
      </w:r>
      <w:r w:rsidR="0061562A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หก</w:t>
      </w:r>
      <w:r w:rsidR="00BE454A"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ดือนสิ้นสุดวันที่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 xml:space="preserve">มิถุนายน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และสำหรับปีสิ้นสุดวันที่</w:t>
      </w:r>
      <w:r w:rsidR="0006076C">
        <w:rPr>
          <w:rFonts w:asciiTheme="majorBidi" w:hAnsiTheme="majorBidi" w:cstheme="majorBidi"/>
          <w:color w:val="000000"/>
          <w:spacing w:val="-2"/>
          <w:sz w:val="28"/>
        </w:rPr>
        <w:t xml:space="preserve">            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มีรายละเอียดดังนี้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90"/>
        <w:gridCol w:w="1350"/>
      </w:tblGrid>
      <w:tr w:rsidR="00D5121C" w:rsidRPr="00F02452" w14:paraId="42F66B3B" w14:textId="77777777">
        <w:tc>
          <w:tcPr>
            <w:tcW w:w="6300" w:type="dxa"/>
            <w:vAlign w:val="bottom"/>
          </w:tcPr>
          <w:p w14:paraId="0D3C4172" w14:textId="77777777" w:rsidR="00D5121C" w:rsidRPr="00F02452" w:rsidRDefault="00D5121C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Theme="majorBidi" w:hAnsiTheme="majorBidi" w:cstheme="majorBidi"/>
                <w:caps/>
                <w:szCs w:val="24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5BA779BF" w14:textId="77777777" w:rsidR="00D5121C" w:rsidRPr="00871D2B" w:rsidRDefault="009B2480">
            <w:pPr>
              <w:ind w:left="533"/>
              <w:jc w:val="right"/>
              <w:rPr>
                <w:rFonts w:asciiTheme="majorBidi" w:hAnsiTheme="majorBidi" w:cstheme="majorBidi"/>
                <w:caps/>
                <w:szCs w:val="24"/>
                <w:cs/>
                <w:lang w:val="en-GB"/>
              </w:rPr>
            </w:pPr>
            <w:r w:rsidRPr="00F02452">
              <w:rPr>
                <w:rFonts w:asciiTheme="majorBidi" w:hAnsiTheme="majorBidi" w:cstheme="majorBidi"/>
                <w:caps/>
                <w:szCs w:val="24"/>
              </w:rPr>
              <w:t>(</w:t>
            </w:r>
            <w:r w:rsidRPr="00871D2B">
              <w:rPr>
                <w:rFonts w:asciiTheme="majorBidi" w:hAnsiTheme="majorBidi" w:cstheme="majorBidi"/>
                <w:caps/>
                <w:szCs w:val="24"/>
                <w:cs/>
                <w:lang w:val="en-GB"/>
              </w:rPr>
              <w:t>หน่วย</w:t>
            </w:r>
            <w:r w:rsidRPr="00F02452">
              <w:rPr>
                <w:rFonts w:asciiTheme="majorBidi" w:hAnsiTheme="majorBidi" w:cstheme="majorBidi"/>
                <w:caps/>
                <w:szCs w:val="24"/>
              </w:rPr>
              <w:t xml:space="preserve">: </w:t>
            </w:r>
            <w:r w:rsidRPr="00871D2B">
              <w:rPr>
                <w:rFonts w:asciiTheme="majorBidi" w:hAnsiTheme="majorBidi" w:cstheme="majorBidi"/>
                <w:caps/>
                <w:szCs w:val="24"/>
                <w:cs/>
                <w:lang w:val="en-GB"/>
              </w:rPr>
              <w:t>พันบาท</w:t>
            </w:r>
            <w:r w:rsidRPr="00F02452">
              <w:rPr>
                <w:rFonts w:asciiTheme="majorBidi" w:hAnsiTheme="majorBidi" w:cstheme="majorBidi"/>
                <w:caps/>
                <w:szCs w:val="24"/>
              </w:rPr>
              <w:t>)</w:t>
            </w:r>
          </w:p>
        </w:tc>
      </w:tr>
      <w:tr w:rsidR="00D5121C" w:rsidRPr="00F02452" w14:paraId="38FC2AA0" w14:textId="77777777">
        <w:tc>
          <w:tcPr>
            <w:tcW w:w="6300" w:type="dxa"/>
            <w:vAlign w:val="bottom"/>
          </w:tcPr>
          <w:p w14:paraId="027C7DEB" w14:textId="77777777" w:rsidR="00D5121C" w:rsidRPr="00F02452" w:rsidRDefault="00D5121C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Theme="majorBidi" w:hAnsiTheme="majorBidi" w:cstheme="majorBidi"/>
                <w:caps/>
                <w:szCs w:val="24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7CF75EC8" w14:textId="77777777" w:rsidR="00D5121C" w:rsidRPr="00871D2B" w:rsidRDefault="009B2480">
            <w:pPr>
              <w:ind w:left="-12" w:right="-36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5121C" w:rsidRPr="00F02452" w14:paraId="7B303CA3" w14:textId="77777777">
        <w:tc>
          <w:tcPr>
            <w:tcW w:w="6300" w:type="dxa"/>
            <w:vAlign w:val="bottom"/>
          </w:tcPr>
          <w:p w14:paraId="3CFC125E" w14:textId="77777777" w:rsidR="00D5121C" w:rsidRPr="00871D2B" w:rsidRDefault="00D5121C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Theme="majorBidi" w:hAnsiTheme="majorBidi" w:cstheme="majorBidi"/>
                <w:caps/>
                <w:szCs w:val="24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597C9D" w14:textId="77777777" w:rsidR="00D5121C" w:rsidRPr="00F02452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F02452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D0E4C0E" w14:textId="77777777" w:rsidR="00D5121C" w:rsidRPr="00F02452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88897B2" w14:textId="77777777" w:rsidR="00D5121C" w:rsidRPr="00F02452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F02452">
              <w:rPr>
                <w:rFonts w:asciiTheme="majorBidi" w:hAnsiTheme="majorBidi" w:cstheme="majorBidi"/>
                <w:szCs w:val="24"/>
              </w:rPr>
              <w:t>31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D5121C" w:rsidRPr="00F02452" w14:paraId="597EFFDE" w14:textId="77777777">
        <w:tc>
          <w:tcPr>
            <w:tcW w:w="6300" w:type="dxa"/>
            <w:vAlign w:val="bottom"/>
          </w:tcPr>
          <w:p w14:paraId="0493232B" w14:textId="77777777" w:rsidR="00D5121C" w:rsidRPr="00871D2B" w:rsidRDefault="00D5121C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Theme="majorBidi" w:hAnsiTheme="majorBidi" w:cstheme="majorBidi"/>
                <w:caps/>
                <w:szCs w:val="24"/>
                <w:cs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BB8D61B" w14:textId="77777777" w:rsidR="00D5121C" w:rsidRPr="00F02452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F02452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</w:tcPr>
          <w:p w14:paraId="1CFA871A" w14:textId="77777777" w:rsidR="00D5121C" w:rsidRPr="00F02452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21DBA40" w14:textId="77777777" w:rsidR="00D5121C" w:rsidRPr="00F02452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F02452"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D5121C" w:rsidRPr="00F02452" w14:paraId="22384C1B" w14:textId="77777777" w:rsidTr="003D6EFC">
        <w:tc>
          <w:tcPr>
            <w:tcW w:w="6300" w:type="dxa"/>
            <w:vAlign w:val="bottom"/>
          </w:tcPr>
          <w:p w14:paraId="782AC096" w14:textId="77777777" w:rsidR="00D5121C" w:rsidRPr="00871D2B" w:rsidRDefault="009B2480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Theme="majorBidi" w:hAnsiTheme="majorBidi" w:cstheme="majorBidi"/>
                <w:caps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aps/>
                <w:szCs w:val="24"/>
                <w:cs/>
                <w:lang w:val="en-GB"/>
              </w:rPr>
              <w:t>ยอดคงเหลือต้นงวด</w:t>
            </w:r>
            <w:r w:rsidRPr="00F02452">
              <w:rPr>
                <w:rFonts w:asciiTheme="majorBidi" w:hAnsiTheme="majorBidi" w:cstheme="majorBidi"/>
                <w:caps/>
                <w:szCs w:val="24"/>
              </w:rPr>
              <w:t>/</w:t>
            </w:r>
            <w:r w:rsidRPr="00871D2B">
              <w:rPr>
                <w:rFonts w:asciiTheme="majorBidi" w:hAnsiTheme="majorBidi" w:cstheme="majorBidi"/>
                <w:caps/>
                <w:szCs w:val="24"/>
                <w:cs/>
                <w:lang w:val="en-GB"/>
              </w:rPr>
              <w:t>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B2BA3" w14:textId="3D42A33D" w:rsidR="00D5121C" w:rsidRPr="00F02452" w:rsidRDefault="003D6EFC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02452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158,770</w:t>
            </w:r>
          </w:p>
        </w:tc>
        <w:tc>
          <w:tcPr>
            <w:tcW w:w="90" w:type="dxa"/>
            <w:shd w:val="clear" w:color="auto" w:fill="auto"/>
          </w:tcPr>
          <w:p w14:paraId="6235CA7A" w14:textId="77777777" w:rsidR="00D5121C" w:rsidRPr="00F02452" w:rsidRDefault="00D5121C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5A85A" w14:textId="77777777" w:rsidR="00D5121C" w:rsidRPr="00F02452" w:rsidRDefault="009B2480">
            <w:pPr>
              <w:tabs>
                <w:tab w:val="decimal" w:pos="858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02452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148,104</w:t>
            </w:r>
          </w:p>
        </w:tc>
      </w:tr>
      <w:tr w:rsidR="00D5121C" w:rsidRPr="00F02452" w14:paraId="68D1CADA" w14:textId="77777777" w:rsidTr="003D6EFC">
        <w:tc>
          <w:tcPr>
            <w:tcW w:w="6300" w:type="dxa"/>
            <w:vAlign w:val="bottom"/>
          </w:tcPr>
          <w:p w14:paraId="64CC5F41" w14:textId="77777777" w:rsidR="00D5121C" w:rsidRPr="00871D2B" w:rsidRDefault="009B2480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Theme="majorBidi" w:hAnsiTheme="majorBidi" w:cstheme="majorBidi"/>
                <w:caps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aps/>
                <w:szCs w:val="24"/>
                <w:u w:val="single"/>
                <w:cs/>
                <w:lang w:val="en-GB"/>
              </w:rPr>
              <w:t>บวก</w:t>
            </w:r>
            <w:r w:rsidRPr="00F02452">
              <w:rPr>
                <w:rFonts w:asciiTheme="majorBidi" w:hAnsiTheme="majorBidi" w:cstheme="majorBidi"/>
                <w:caps/>
                <w:szCs w:val="24"/>
              </w:rPr>
              <w:t xml:space="preserve"> </w:t>
            </w:r>
            <w:r w:rsidRPr="00871D2B">
              <w:rPr>
                <w:rFonts w:asciiTheme="majorBidi" w:hAnsiTheme="majorBidi" w:cstheme="majorBidi"/>
                <w:caps/>
                <w:szCs w:val="24"/>
                <w:cs/>
                <w:lang w:val="en-GB"/>
              </w:rPr>
              <w:t>กู้เพิ่มระหว่างงวด</w:t>
            </w:r>
            <w:r w:rsidRPr="00F02452">
              <w:rPr>
                <w:rFonts w:asciiTheme="majorBidi" w:hAnsiTheme="majorBidi" w:cstheme="majorBidi"/>
                <w:caps/>
                <w:szCs w:val="24"/>
              </w:rPr>
              <w:t>/</w:t>
            </w:r>
            <w:r w:rsidRPr="00871D2B">
              <w:rPr>
                <w:rFonts w:asciiTheme="majorBidi" w:hAnsiTheme="majorBidi" w:cstheme="majorBidi"/>
                <w:caps/>
                <w:szCs w:val="24"/>
                <w:cs/>
                <w:lang w:val="en-GB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6F2A57" w14:textId="407D42DC" w:rsidR="00D5121C" w:rsidRPr="00F02452" w:rsidRDefault="003D6EFC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02452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B80A65" w14:textId="77777777" w:rsidR="00D5121C" w:rsidRPr="00F02452" w:rsidRDefault="00D5121C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73A6C6" w14:textId="77777777" w:rsidR="00D5121C" w:rsidRPr="00F02452" w:rsidRDefault="009B2480">
            <w:pPr>
              <w:tabs>
                <w:tab w:val="decimal" w:pos="858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02452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78,926</w:t>
            </w:r>
          </w:p>
        </w:tc>
      </w:tr>
      <w:tr w:rsidR="00D5121C" w:rsidRPr="00F02452" w14:paraId="4C7E9484" w14:textId="77777777" w:rsidTr="003D6EFC">
        <w:tc>
          <w:tcPr>
            <w:tcW w:w="6300" w:type="dxa"/>
            <w:vAlign w:val="bottom"/>
          </w:tcPr>
          <w:p w14:paraId="535FEDA1" w14:textId="77777777" w:rsidR="00D5121C" w:rsidRPr="00871D2B" w:rsidRDefault="009B2480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Theme="majorBidi" w:hAnsiTheme="majorBidi" w:cstheme="majorBidi"/>
                <w:caps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aps/>
                <w:szCs w:val="24"/>
                <w:u w:val="single"/>
                <w:cs/>
                <w:lang w:val="en-GB"/>
              </w:rPr>
              <w:t>หัก</w:t>
            </w:r>
            <w:r w:rsidRPr="00F02452">
              <w:rPr>
                <w:rFonts w:asciiTheme="majorBidi" w:hAnsiTheme="majorBidi" w:cstheme="majorBidi"/>
                <w:caps/>
                <w:szCs w:val="24"/>
              </w:rPr>
              <w:t xml:space="preserve"> </w:t>
            </w:r>
            <w:r w:rsidRPr="00871D2B">
              <w:rPr>
                <w:rFonts w:asciiTheme="majorBidi" w:hAnsiTheme="majorBidi" w:cstheme="majorBidi"/>
                <w:caps/>
                <w:szCs w:val="24"/>
                <w:cs/>
                <w:lang w:val="en-GB"/>
              </w:rPr>
              <w:t>จ่ายคืนเงินกู้ระหว่างงวด</w:t>
            </w:r>
            <w:r w:rsidRPr="00F02452">
              <w:rPr>
                <w:rFonts w:asciiTheme="majorBidi" w:hAnsiTheme="majorBidi" w:cstheme="majorBidi"/>
                <w:caps/>
                <w:szCs w:val="24"/>
              </w:rPr>
              <w:t>/</w:t>
            </w:r>
            <w:r w:rsidRPr="00871D2B">
              <w:rPr>
                <w:rFonts w:asciiTheme="majorBidi" w:hAnsiTheme="majorBidi" w:cstheme="majorBidi"/>
                <w:caps/>
                <w:szCs w:val="24"/>
                <w:cs/>
                <w:lang w:val="en-GB"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C0A90" w14:textId="756859F8" w:rsidR="00D5121C" w:rsidRPr="00F02452" w:rsidRDefault="003D6EFC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02452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(26,771)</w:t>
            </w:r>
          </w:p>
        </w:tc>
        <w:tc>
          <w:tcPr>
            <w:tcW w:w="90" w:type="dxa"/>
            <w:shd w:val="clear" w:color="auto" w:fill="auto"/>
          </w:tcPr>
          <w:p w14:paraId="0E9DFE52" w14:textId="77777777" w:rsidR="00D5121C" w:rsidRPr="00F02452" w:rsidRDefault="00D5121C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2589E" w14:textId="77777777" w:rsidR="00D5121C" w:rsidRPr="00F02452" w:rsidRDefault="009B2480">
            <w:pPr>
              <w:tabs>
                <w:tab w:val="decimal" w:pos="849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F02452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(68,260)</w:t>
            </w:r>
          </w:p>
        </w:tc>
      </w:tr>
      <w:tr w:rsidR="00D5121C" w:rsidRPr="00F02452" w14:paraId="5DD0C5E8" w14:textId="77777777" w:rsidTr="003D6EFC">
        <w:tc>
          <w:tcPr>
            <w:tcW w:w="6300" w:type="dxa"/>
            <w:vAlign w:val="bottom"/>
          </w:tcPr>
          <w:p w14:paraId="2F14741B" w14:textId="77777777" w:rsidR="00D5121C" w:rsidRPr="00871D2B" w:rsidRDefault="009B2480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aps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caps/>
                <w:szCs w:val="24"/>
                <w:cs/>
                <w:lang w:val="en-GB"/>
              </w:rPr>
              <w:t>ยอดคงเหลือปลายงวด</w:t>
            </w:r>
            <w:r w:rsidRPr="00F02452">
              <w:rPr>
                <w:rFonts w:asciiTheme="majorBidi" w:hAnsiTheme="majorBidi" w:cstheme="majorBidi"/>
                <w:b/>
                <w:bCs/>
                <w:caps/>
                <w:szCs w:val="24"/>
              </w:rPr>
              <w:t>/</w:t>
            </w:r>
            <w:r w:rsidRPr="00871D2B">
              <w:rPr>
                <w:rFonts w:asciiTheme="majorBidi" w:hAnsiTheme="majorBidi" w:cstheme="majorBidi"/>
                <w:b/>
                <w:bCs/>
                <w:caps/>
                <w:szCs w:val="24"/>
                <w:cs/>
                <w:lang w:val="en-GB"/>
              </w:rPr>
              <w:t>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B6F5B8" w14:textId="01F87B6E" w:rsidR="00D5121C" w:rsidRPr="00F02452" w:rsidRDefault="003D6EFC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</w:pPr>
            <w:r w:rsidRPr="00F02452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131,999</w:t>
            </w:r>
          </w:p>
        </w:tc>
        <w:tc>
          <w:tcPr>
            <w:tcW w:w="90" w:type="dxa"/>
            <w:shd w:val="clear" w:color="auto" w:fill="auto"/>
          </w:tcPr>
          <w:p w14:paraId="0BFD5961" w14:textId="77777777" w:rsidR="00D5121C" w:rsidRPr="00F02452" w:rsidRDefault="00D5121C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5AA74C" w14:textId="77777777" w:rsidR="00D5121C" w:rsidRPr="00F02452" w:rsidRDefault="009B2480">
            <w:pPr>
              <w:tabs>
                <w:tab w:val="decimal" w:pos="896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</w:pPr>
            <w:r w:rsidRPr="00F02452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158,770</w:t>
            </w:r>
          </w:p>
        </w:tc>
      </w:tr>
    </w:tbl>
    <w:p w14:paraId="2D453112" w14:textId="7777777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เงินกู้ยืมระยะสั้น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52784692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เงินกู้ยืมระยะสั้น ณ 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มิถุนายน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และวันที่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0"/>
        <w:gridCol w:w="810"/>
        <w:gridCol w:w="90"/>
        <w:gridCol w:w="720"/>
        <w:gridCol w:w="90"/>
        <w:gridCol w:w="900"/>
        <w:gridCol w:w="90"/>
        <w:gridCol w:w="990"/>
        <w:gridCol w:w="90"/>
        <w:gridCol w:w="990"/>
        <w:gridCol w:w="90"/>
        <w:gridCol w:w="990"/>
      </w:tblGrid>
      <w:tr w:rsidR="00D5121C" w14:paraId="0D02A1BE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B38305E" w14:textId="77777777" w:rsidR="00D5121C" w:rsidRPr="00871D2B" w:rsidRDefault="00D5121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A4847A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B1FBF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7DE403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12A38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6DD8C19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C54682F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D2DA964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BC844C2" w14:textId="77777777" w:rsidR="00D5121C" w:rsidRDefault="009B2480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พันบาท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D5121C" w14:paraId="2E03FD87" w14:textId="77777777">
        <w:tc>
          <w:tcPr>
            <w:tcW w:w="3150" w:type="dxa"/>
            <w:tcBorders>
              <w:top w:val="nil"/>
              <w:left w:val="nil"/>
              <w:right w:val="nil"/>
            </w:tcBorders>
          </w:tcPr>
          <w:p w14:paraId="3903B2A4" w14:textId="77777777" w:rsidR="00D5121C" w:rsidRDefault="00D5121C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DE91565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E69909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อัตราดอกเบี้ย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689C3D7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</w:tcBorders>
          </w:tcPr>
          <w:p w14:paraId="3E2AD337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F5C318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E4A2896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40B219EB" w14:textId="77777777">
        <w:tc>
          <w:tcPr>
            <w:tcW w:w="3150" w:type="dxa"/>
            <w:tcBorders>
              <w:top w:val="nil"/>
              <w:left w:val="nil"/>
              <w:right w:val="nil"/>
            </w:tcBorders>
          </w:tcPr>
          <w:p w14:paraId="6A21E168" w14:textId="77777777" w:rsidR="00D5121C" w:rsidRPr="00871D2B" w:rsidRDefault="00D5121C">
            <w:pPr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0D149EB" w14:textId="77777777" w:rsidR="00D5121C" w:rsidRDefault="00D5121C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0D8EDD" w14:textId="77777777" w:rsidR="00D5121C" w:rsidRDefault="009B2480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ร้อยละต่อปี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2EB3F6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9BAD1FC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16A6DD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</w:tcBorders>
            <w:vAlign w:val="bottom"/>
          </w:tcPr>
          <w:p w14:paraId="730C1891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31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21759EE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4E1BEA0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35ADEB0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01DC241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31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D5121C" w14:paraId="4409AFD4" w14:textId="77777777"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993234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เงินกู้ยืมระยะสั้นจาก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F27A29A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9599C6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94B19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02D5D3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D1CE08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D9BC3C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170D89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E6F0789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481154C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1AC844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981D9BC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8AAC88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F02452" w14:paraId="74CAB7FA" w14:textId="77777777" w:rsidTr="00F02452">
        <w:tc>
          <w:tcPr>
            <w:tcW w:w="3150" w:type="dxa"/>
            <w:tcBorders>
              <w:top w:val="single" w:sz="4" w:space="0" w:color="auto"/>
              <w:right w:val="nil"/>
            </w:tcBorders>
          </w:tcPr>
          <w:p w14:paraId="42AB2A5D" w14:textId="77777777" w:rsidR="00F02452" w:rsidRDefault="00F02452" w:rsidP="00F02452">
            <w:pPr>
              <w:ind w:hanging="6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กิจการที่เกี่ยวข้องกัน </w:t>
            </w:r>
            <w:r>
              <w:rPr>
                <w:rFonts w:asciiTheme="majorBidi" w:hAnsiTheme="majorBidi" w:cstheme="majorBidi"/>
                <w:szCs w:val="24"/>
              </w:rPr>
              <w:t>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Cs w:val="24"/>
              </w:rPr>
              <w:t>7)</w:t>
            </w:r>
          </w:p>
        </w:tc>
        <w:tc>
          <w:tcPr>
            <w:tcW w:w="90" w:type="dxa"/>
            <w:tcBorders>
              <w:right w:val="nil"/>
            </w:tcBorders>
          </w:tcPr>
          <w:p w14:paraId="3B84FD2A" w14:textId="77777777" w:rsidR="00F02452" w:rsidRDefault="00F02452" w:rsidP="00F02452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F103C1" w14:textId="49DDBB56" w:rsidR="00F02452" w:rsidRDefault="00F02452" w:rsidP="00F0245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6.75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29F899" w14:textId="77777777" w:rsidR="00F02452" w:rsidRDefault="00F02452" w:rsidP="00F02452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32FE98" w14:textId="77777777" w:rsidR="00F02452" w:rsidRDefault="00F02452" w:rsidP="00F0245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6.75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45DCE30" w14:textId="77777777" w:rsidR="00F02452" w:rsidRPr="00871D2B" w:rsidRDefault="00F02452" w:rsidP="00F02452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BBA70F" w14:textId="79BA6801" w:rsidR="00F02452" w:rsidRDefault="00F02452" w:rsidP="00F0245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69,807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304B6F3" w14:textId="77777777" w:rsidR="00F02452" w:rsidRDefault="00F02452" w:rsidP="00F02452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EB7394" w14:textId="77777777" w:rsidR="00F02452" w:rsidRPr="00871D2B" w:rsidRDefault="00F02452" w:rsidP="00F02452">
            <w:pPr>
              <w:ind w:right="88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62,454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1BDAC70" w14:textId="77777777" w:rsidR="00F02452" w:rsidRDefault="00F02452" w:rsidP="00F02452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8D1CF4" w14:textId="77777777" w:rsidR="00F02452" w:rsidRDefault="00F02452" w:rsidP="00F0245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131,753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49C956E" w14:textId="77777777" w:rsidR="00F02452" w:rsidRDefault="00F02452" w:rsidP="00F02452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61D802A" w14:textId="77777777" w:rsidR="00F02452" w:rsidRDefault="00F02452" w:rsidP="00F0245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89,105</w:t>
            </w:r>
          </w:p>
        </w:tc>
      </w:tr>
      <w:tr w:rsidR="00F02452" w14:paraId="0609B2A7" w14:textId="77777777" w:rsidTr="00F02452">
        <w:tc>
          <w:tcPr>
            <w:tcW w:w="3150" w:type="dxa"/>
            <w:tcBorders>
              <w:right w:val="nil"/>
            </w:tcBorders>
          </w:tcPr>
          <w:p w14:paraId="2000E12B" w14:textId="77777777" w:rsidR="00F02452" w:rsidRPr="00871D2B" w:rsidRDefault="00F02452" w:rsidP="00F02452">
            <w:pPr>
              <w:ind w:hanging="6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กรรมการของบริษัทย่อย </w:t>
            </w:r>
            <w:r>
              <w:rPr>
                <w:rFonts w:asciiTheme="majorBidi" w:hAnsiTheme="majorBidi" w:cstheme="majorBidi"/>
                <w:szCs w:val="24"/>
              </w:rPr>
              <w:t>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Cs w:val="24"/>
              </w:rPr>
              <w:t>7)</w:t>
            </w:r>
          </w:p>
        </w:tc>
        <w:tc>
          <w:tcPr>
            <w:tcW w:w="90" w:type="dxa"/>
            <w:tcBorders>
              <w:right w:val="nil"/>
            </w:tcBorders>
          </w:tcPr>
          <w:p w14:paraId="5CCADF19" w14:textId="77777777" w:rsidR="00F02452" w:rsidRDefault="00F02452" w:rsidP="00F02452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DDAFED" w14:textId="5A68B61F" w:rsidR="00F02452" w:rsidRDefault="00F02452" w:rsidP="00F02452">
            <w:pPr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B2FBE0" w14:textId="77777777" w:rsidR="00F02452" w:rsidRDefault="00F02452" w:rsidP="00F02452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75A60E" w14:textId="77777777" w:rsidR="00F02452" w:rsidRDefault="00F02452" w:rsidP="00F02452">
            <w:pPr>
              <w:ind w:right="-100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1702D4C" w14:textId="77777777" w:rsidR="00F02452" w:rsidRPr="00871D2B" w:rsidRDefault="00F02452" w:rsidP="00F02452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8677A7" w14:textId="40B3F825" w:rsidR="00F02452" w:rsidRPr="00871D2B" w:rsidRDefault="00F02452" w:rsidP="00F0245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16,442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CA9209B" w14:textId="77777777" w:rsidR="00F02452" w:rsidRDefault="00F02452" w:rsidP="00F02452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4931A" w14:textId="77777777" w:rsidR="00F02452" w:rsidRDefault="00F02452" w:rsidP="00F02452">
            <w:pPr>
              <w:tabs>
                <w:tab w:val="decimal" w:pos="722"/>
              </w:tabs>
              <w:ind w:right="88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A9C4083" w14:textId="77777777" w:rsidR="00F02452" w:rsidRDefault="00F02452" w:rsidP="00F02452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763A300" w14:textId="77777777" w:rsidR="00F02452" w:rsidRDefault="00F02452" w:rsidP="00F0245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47126CB" w14:textId="77777777" w:rsidR="00F02452" w:rsidRDefault="00F02452" w:rsidP="00F02452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3EA13E3" w14:textId="77777777" w:rsidR="00F02452" w:rsidRDefault="00F02452" w:rsidP="00F02452">
            <w:pPr>
              <w:ind w:right="8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F02452" w14:paraId="546C3B9B" w14:textId="77777777" w:rsidTr="00F02452">
        <w:tc>
          <w:tcPr>
            <w:tcW w:w="3150" w:type="dxa"/>
            <w:tcBorders>
              <w:right w:val="nil"/>
            </w:tcBorders>
          </w:tcPr>
          <w:p w14:paraId="25A605C7" w14:textId="084F2C44" w:rsidR="00F02452" w:rsidRPr="00871D2B" w:rsidRDefault="00F02452" w:rsidP="00F02452">
            <w:pPr>
              <w:ind w:hanging="6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ผู้ถือหุ้นร่วม</w:t>
            </w:r>
            <w:r>
              <w:rPr>
                <w:rFonts w:asciiTheme="majorBidi" w:hAnsiTheme="majorBidi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</w:rPr>
              <w:t>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Cs w:val="24"/>
              </w:rPr>
              <w:t>7)</w:t>
            </w:r>
          </w:p>
        </w:tc>
        <w:tc>
          <w:tcPr>
            <w:tcW w:w="90" w:type="dxa"/>
            <w:tcBorders>
              <w:right w:val="nil"/>
            </w:tcBorders>
          </w:tcPr>
          <w:p w14:paraId="6D387171" w14:textId="77777777" w:rsidR="00F02452" w:rsidRDefault="00F02452" w:rsidP="00F02452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64E733" w14:textId="7E1FA1F8" w:rsidR="00F02452" w:rsidRDefault="00F02452" w:rsidP="00F02452">
            <w:pPr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065FC7" w14:textId="77777777" w:rsidR="00F02452" w:rsidRDefault="00F02452" w:rsidP="00F02452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951D60" w14:textId="7359B103" w:rsidR="00F02452" w:rsidRDefault="00F02452" w:rsidP="00F02452">
            <w:pPr>
              <w:ind w:right="-100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94BBAD" w14:textId="77777777" w:rsidR="00F02452" w:rsidRPr="00871D2B" w:rsidRDefault="00F02452" w:rsidP="00F02452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0A07C" w14:textId="6328DFFC" w:rsidR="00F02452" w:rsidRPr="00871D2B" w:rsidRDefault="00F02452" w:rsidP="00F0245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9,959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3497735" w14:textId="77777777" w:rsidR="00F02452" w:rsidRDefault="00F02452" w:rsidP="00F02452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F1502" w14:textId="671A417A" w:rsidR="00F02452" w:rsidRDefault="00F02452" w:rsidP="00F02452">
            <w:pPr>
              <w:tabs>
                <w:tab w:val="decimal" w:pos="722"/>
              </w:tabs>
              <w:ind w:right="88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4859EA9" w14:textId="77777777" w:rsidR="00F02452" w:rsidRDefault="00F02452" w:rsidP="00F02452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5245DF6" w14:textId="3F057560" w:rsidR="00F02452" w:rsidRDefault="00F02452" w:rsidP="00F0245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F35726C" w14:textId="77777777" w:rsidR="00F02452" w:rsidRDefault="00F02452" w:rsidP="00F02452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0735AB9" w14:textId="5D7DD29B" w:rsidR="00F02452" w:rsidRDefault="00F02452" w:rsidP="00F02452">
            <w:pPr>
              <w:ind w:right="8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F02452" w14:paraId="4B7B5EAB" w14:textId="77777777" w:rsidTr="00F02452">
        <w:tc>
          <w:tcPr>
            <w:tcW w:w="3150" w:type="dxa"/>
            <w:tcBorders>
              <w:right w:val="nil"/>
            </w:tcBorders>
          </w:tcPr>
          <w:p w14:paraId="066125BF" w14:textId="7EBEA8AB" w:rsidR="00F02452" w:rsidRPr="00871D2B" w:rsidRDefault="00F02452" w:rsidP="00F02452">
            <w:pPr>
              <w:ind w:hanging="6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กิจการที่ไม่เกี่ยวข้องกัน</w:t>
            </w:r>
          </w:p>
        </w:tc>
        <w:tc>
          <w:tcPr>
            <w:tcW w:w="90" w:type="dxa"/>
            <w:tcBorders>
              <w:right w:val="nil"/>
            </w:tcBorders>
          </w:tcPr>
          <w:p w14:paraId="57F1B51A" w14:textId="77777777" w:rsidR="00F02452" w:rsidRDefault="00F02452" w:rsidP="00F02452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BD976D" w14:textId="1E9597B7" w:rsidR="00F02452" w:rsidRDefault="00F02452" w:rsidP="00F02452">
            <w:pPr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671E37" w14:textId="77777777" w:rsidR="00F02452" w:rsidRDefault="00F02452" w:rsidP="00F02452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F1A4A" w14:textId="52E8BAE6" w:rsidR="00F02452" w:rsidRDefault="00F02452" w:rsidP="00F02452">
            <w:pPr>
              <w:ind w:right="-100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5A081E5" w14:textId="77777777" w:rsidR="00F02452" w:rsidRPr="00871D2B" w:rsidRDefault="00F02452" w:rsidP="00F02452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A3EF14" w14:textId="337FA4A2" w:rsidR="00F02452" w:rsidRPr="00871D2B" w:rsidRDefault="00F02452" w:rsidP="00F0245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10,050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117B7A5" w14:textId="77777777" w:rsidR="00F02452" w:rsidRDefault="00F02452" w:rsidP="00F02452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ED0591" w14:textId="754EC659" w:rsidR="00F02452" w:rsidRDefault="00F02452" w:rsidP="00F02452">
            <w:pPr>
              <w:tabs>
                <w:tab w:val="decimal" w:pos="722"/>
              </w:tabs>
              <w:ind w:right="88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0FB503C" w14:textId="77777777" w:rsidR="00F02452" w:rsidRDefault="00F02452" w:rsidP="00F02452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441EF5C" w14:textId="6A1C4D26" w:rsidR="00F02452" w:rsidRDefault="00F02452" w:rsidP="00F0245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0883C90" w14:textId="77777777" w:rsidR="00F02452" w:rsidRDefault="00F02452" w:rsidP="00F02452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5885D98" w14:textId="5AC89EB8" w:rsidR="00F02452" w:rsidRDefault="00F02452" w:rsidP="00F02452">
            <w:pPr>
              <w:ind w:right="8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F02452" w14:paraId="596AEFCA" w14:textId="77777777" w:rsidTr="00F02452">
        <w:tc>
          <w:tcPr>
            <w:tcW w:w="3150" w:type="dxa"/>
            <w:tcBorders>
              <w:right w:val="nil"/>
            </w:tcBorders>
          </w:tcPr>
          <w:p w14:paraId="3D175336" w14:textId="77777777" w:rsidR="00F02452" w:rsidRPr="00871D2B" w:rsidRDefault="00F02452" w:rsidP="00F02452">
            <w:pPr>
              <w:ind w:hanging="6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บุคคลที่ไม่เกี่ยวข้องกัน</w:t>
            </w:r>
          </w:p>
        </w:tc>
        <w:tc>
          <w:tcPr>
            <w:tcW w:w="90" w:type="dxa"/>
            <w:tcBorders>
              <w:right w:val="nil"/>
            </w:tcBorders>
          </w:tcPr>
          <w:p w14:paraId="42E00E57" w14:textId="77777777" w:rsidR="00F02452" w:rsidRDefault="00F02452" w:rsidP="00F02452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89303A3" w14:textId="6BE9FB41" w:rsidR="00F02452" w:rsidRDefault="00F02452" w:rsidP="00F0245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7.50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AFF4A80" w14:textId="77777777" w:rsidR="00F02452" w:rsidRDefault="00F02452" w:rsidP="00F02452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1ED9D284" w14:textId="77777777" w:rsidR="00F02452" w:rsidRDefault="00F02452" w:rsidP="00F0245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7.50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6DC668" w14:textId="77777777" w:rsidR="00F02452" w:rsidRPr="00871D2B" w:rsidRDefault="00F02452" w:rsidP="00F02452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13CF3" w14:textId="7B180EA0" w:rsidR="00F02452" w:rsidRDefault="00F02452" w:rsidP="00F0245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6,68</w:t>
            </w:r>
            <w:r w:rsidR="000F6F40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06C26D2" w14:textId="77777777" w:rsidR="00F02452" w:rsidRPr="00871D2B" w:rsidRDefault="00F02452" w:rsidP="00F02452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1A1988" w14:textId="77777777" w:rsidR="00F02452" w:rsidRDefault="00F02452" w:rsidP="00F02452">
            <w:pPr>
              <w:tabs>
                <w:tab w:val="decimal" w:pos="722"/>
              </w:tabs>
              <w:ind w:right="88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6,688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4526F0A" w14:textId="77777777" w:rsidR="00F02452" w:rsidRDefault="00F02452" w:rsidP="00F02452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7ABD68" w14:textId="77777777" w:rsidR="00F02452" w:rsidRPr="00871D2B" w:rsidRDefault="00F02452" w:rsidP="00F0245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4C11268" w14:textId="77777777" w:rsidR="00F02452" w:rsidRDefault="00F02452" w:rsidP="00F02452">
            <w:pPr>
              <w:ind w:right="8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DEBC82A" w14:textId="77777777" w:rsidR="00F02452" w:rsidRDefault="00F02452" w:rsidP="00F02452">
            <w:pPr>
              <w:ind w:right="8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F02452" w14:paraId="292D2119" w14:textId="77777777" w:rsidTr="00F02452">
        <w:tc>
          <w:tcPr>
            <w:tcW w:w="3150" w:type="dxa"/>
            <w:tcBorders>
              <w:left w:val="nil"/>
              <w:bottom w:val="nil"/>
              <w:right w:val="nil"/>
            </w:tcBorders>
          </w:tcPr>
          <w:p w14:paraId="767DEE06" w14:textId="77777777" w:rsidR="00F02452" w:rsidRDefault="00F02452" w:rsidP="00F02452">
            <w:pPr>
              <w:ind w:hanging="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71D2B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รวมเงินกู้ยืมระยะสั้น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8214D9F" w14:textId="77777777" w:rsidR="00F02452" w:rsidRDefault="00F02452" w:rsidP="00F02452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ABA6E7" w14:textId="77777777" w:rsidR="00F02452" w:rsidRDefault="00F02452" w:rsidP="00F02452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42EB31A" w14:textId="77777777" w:rsidR="00F02452" w:rsidRDefault="00F02452" w:rsidP="00F02452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99B55A" w14:textId="77777777" w:rsidR="00F02452" w:rsidRDefault="00F02452" w:rsidP="00F02452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9CF0D6B" w14:textId="77777777" w:rsidR="00F02452" w:rsidRDefault="00F02452" w:rsidP="00F02452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42A5E6" w14:textId="4B4E0155" w:rsidR="00F02452" w:rsidRPr="00F02452" w:rsidRDefault="00F02452" w:rsidP="00F0245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02452">
              <w:rPr>
                <w:rFonts w:asciiTheme="majorBidi" w:hAnsiTheme="majorBidi" w:cstheme="majorBidi"/>
                <w:b/>
                <w:bCs/>
                <w:szCs w:val="24"/>
              </w:rPr>
              <w:t>112,94</w:t>
            </w:r>
            <w:r w:rsidR="000F6F40">
              <w:rPr>
                <w:rFonts w:asciiTheme="majorBidi" w:hAnsiTheme="majorBidi" w:cstheme="majorBidi"/>
                <w:b/>
                <w:bCs/>
                <w:szCs w:val="24"/>
              </w:rPr>
              <w:t>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E35533" w14:textId="77777777" w:rsidR="00F02452" w:rsidRPr="00F02452" w:rsidRDefault="00F02452" w:rsidP="00F02452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486E0D" w14:textId="77777777" w:rsidR="00F02452" w:rsidRPr="00F02452" w:rsidRDefault="00F02452" w:rsidP="00F02452">
            <w:pPr>
              <w:tabs>
                <w:tab w:val="decimal" w:pos="722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02452">
              <w:rPr>
                <w:rFonts w:asciiTheme="majorBidi" w:hAnsiTheme="majorBidi" w:cstheme="majorBidi"/>
                <w:b/>
                <w:bCs/>
                <w:szCs w:val="24"/>
              </w:rPr>
              <w:t>69,392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3B2D179" w14:textId="77777777" w:rsidR="00F02452" w:rsidRPr="00F02452" w:rsidRDefault="00F02452" w:rsidP="00F02452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1AE667" w14:textId="77777777" w:rsidR="00F02452" w:rsidRPr="00F02452" w:rsidRDefault="00F02452" w:rsidP="00F0245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02452">
              <w:rPr>
                <w:rFonts w:asciiTheme="majorBidi" w:hAnsiTheme="majorBidi" w:cstheme="majorBidi"/>
                <w:b/>
                <w:bCs/>
                <w:szCs w:val="24"/>
              </w:rPr>
              <w:t>131,753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905AFEC" w14:textId="77777777" w:rsidR="00F02452" w:rsidRPr="00F02452" w:rsidRDefault="00F02452" w:rsidP="00F02452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3AB48C" w14:textId="77777777" w:rsidR="00F02452" w:rsidRPr="00F02452" w:rsidRDefault="00F02452" w:rsidP="00F0245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02452">
              <w:rPr>
                <w:rFonts w:asciiTheme="majorBidi" w:hAnsiTheme="majorBidi" w:cstheme="majorBidi"/>
                <w:b/>
                <w:bCs/>
                <w:szCs w:val="24"/>
              </w:rPr>
              <w:t>89,105</w:t>
            </w:r>
          </w:p>
        </w:tc>
      </w:tr>
    </w:tbl>
    <w:p w14:paraId="435B8570" w14:textId="7777777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ประมาณการหนี้สิน</w:t>
      </w:r>
      <w:r w:rsidRPr="00871D2B">
        <w:rPr>
          <w:rFonts w:asciiTheme="majorBidi" w:hAnsiTheme="majorBidi" w:cstheme="majorBidi" w:hint="cs"/>
          <w:b/>
          <w:bCs/>
          <w:sz w:val="28"/>
          <w:cs/>
          <w:lang w:val="en-GB"/>
        </w:rPr>
        <w:t>ไม่หมุนเวียนสำหรับ</w:t>
      </w: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ผลประโยชน์พนักงาน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91AECDC" w14:textId="77777777" w:rsidR="00D5121C" w:rsidRPr="00871D2B" w:rsidRDefault="009B2480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28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t>.1</w:t>
      </w:r>
      <w:r>
        <w:rPr>
          <w:rFonts w:asciiTheme="majorBidi" w:hAnsiTheme="majorBidi" w:cstheme="majorBidi"/>
          <w:color w:val="000000"/>
          <w:spacing w:val="-2"/>
          <w:sz w:val="28"/>
        </w:rPr>
        <w:tab/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ประมาณการหนี้สิน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ไม่หมุนเวียนสำหรับ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ผลประโยชน์พนักงานระยะยาว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ณ 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t>0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มิถุนายน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และวันที่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ประกอบด้วย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88"/>
        <w:gridCol w:w="1232"/>
        <w:gridCol w:w="90"/>
        <w:gridCol w:w="1170"/>
        <w:gridCol w:w="90"/>
        <w:gridCol w:w="1170"/>
        <w:gridCol w:w="90"/>
        <w:gridCol w:w="1260"/>
      </w:tblGrid>
      <w:tr w:rsidR="00D5121C" w14:paraId="18B29332" w14:textId="77777777">
        <w:trPr>
          <w:cantSplit/>
          <w:trHeight w:val="164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D7F3A" w14:textId="77777777" w:rsidR="00D5121C" w:rsidRPr="00871D2B" w:rsidRDefault="00D5121C">
            <w:pPr>
              <w:ind w:right="-10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51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69C9B" w14:textId="77777777" w:rsidR="00D5121C" w:rsidRDefault="009B2480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aps/>
                <w:szCs w:val="24"/>
              </w:rPr>
              <w:t>(</w:t>
            </w:r>
            <w:r w:rsidRPr="00871D2B">
              <w:rPr>
                <w:rFonts w:asciiTheme="majorBidi" w:hAnsiTheme="majorBidi" w:cstheme="majorBidi"/>
                <w:caps/>
                <w:szCs w:val="24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caps/>
                <w:szCs w:val="24"/>
              </w:rPr>
              <w:t xml:space="preserve">: </w:t>
            </w:r>
            <w:r w:rsidRPr="00871D2B">
              <w:rPr>
                <w:rFonts w:asciiTheme="majorBidi" w:hAnsiTheme="majorBidi" w:cstheme="majorBidi"/>
                <w:caps/>
                <w:szCs w:val="24"/>
                <w:cs/>
                <w:lang w:val="en-GB"/>
              </w:rPr>
              <w:t>พันบาท</w:t>
            </w:r>
            <w:r>
              <w:rPr>
                <w:rFonts w:asciiTheme="majorBidi" w:hAnsiTheme="majorBidi" w:cstheme="majorBidi"/>
                <w:caps/>
                <w:szCs w:val="24"/>
              </w:rPr>
              <w:t>)</w:t>
            </w:r>
          </w:p>
        </w:tc>
      </w:tr>
      <w:tr w:rsidR="00D5121C" w14:paraId="092E514F" w14:textId="77777777">
        <w:trPr>
          <w:cantSplit/>
          <w:trHeight w:val="164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59114" w14:textId="77777777" w:rsidR="00D5121C" w:rsidRDefault="009B2480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lang w:val="en-GB"/>
              </w:rPr>
              <w:tab/>
            </w:r>
          </w:p>
        </w:tc>
        <w:tc>
          <w:tcPr>
            <w:tcW w:w="24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5B57F7" w14:textId="77777777" w:rsidR="00D5121C" w:rsidRPr="00871D2B" w:rsidRDefault="009B2480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4A931C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A94E1" w14:textId="77777777" w:rsidR="00D5121C" w:rsidRDefault="009B2480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5000911E" w14:textId="77777777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207CF" w14:textId="77777777" w:rsidR="00D5121C" w:rsidRDefault="00D5121C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70226E4E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EEABEE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46C492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31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EFD94D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7024A8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3B1806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15739A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ธันวาคม</w:t>
            </w:r>
          </w:p>
        </w:tc>
      </w:tr>
      <w:tr w:rsidR="00D5121C" w14:paraId="1980C087" w14:textId="77777777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C1240" w14:textId="77777777" w:rsidR="00D5121C" w:rsidRDefault="00D5121C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4FFBB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33AB02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345227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40879F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9FB65A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238180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BC712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D5121C" w14:paraId="4BF57A30" w14:textId="77777777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6BD5A" w14:textId="77777777" w:rsidR="00D5121C" w:rsidRDefault="009B2480">
            <w:pPr>
              <w:jc w:val="both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ยอดคงเหลือต้นงวด/ปี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B1C62" w14:textId="77777777" w:rsidR="00D5121C" w:rsidRDefault="009B2480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10,909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FCAAA7" w14:textId="77777777" w:rsidR="00D5121C" w:rsidRDefault="00D5121C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2B9459" w14:textId="77777777" w:rsidR="00D5121C" w:rsidRDefault="009B2480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6,323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E6DF57" w14:textId="77777777" w:rsidR="00D5121C" w:rsidRDefault="00D5121C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2F19B" w14:textId="77777777" w:rsidR="00D5121C" w:rsidRDefault="009B248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3,459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CBC1D0" w14:textId="77777777" w:rsidR="00D5121C" w:rsidRDefault="00D5121C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74817" w14:textId="77777777" w:rsidR="00D5121C" w:rsidRDefault="009B2480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1,955</w:t>
            </w:r>
          </w:p>
        </w:tc>
      </w:tr>
      <w:tr w:rsidR="00D5121C" w14:paraId="7C4BA71F" w14:textId="77777777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D697E" w14:textId="77777777" w:rsidR="00D5121C" w:rsidRPr="00871D2B" w:rsidRDefault="009B2480">
            <w:pPr>
              <w:jc w:val="both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เพิ่มขึ้นระหว่างงวด</w:t>
            </w:r>
            <w:r>
              <w:rPr>
                <w:rFonts w:asciiTheme="majorBidi" w:hAnsiTheme="majorBidi" w:cstheme="majorBidi"/>
                <w:szCs w:val="24"/>
              </w:rPr>
              <w:t>/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51A4C962" w14:textId="77777777" w:rsidR="00D5121C" w:rsidRDefault="009B2480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967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CEA0CC" w14:textId="77777777" w:rsidR="00D5121C" w:rsidRDefault="00D5121C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FB970A" w14:textId="77777777" w:rsidR="00D5121C" w:rsidRDefault="009B2480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2,958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DE27CF" w14:textId="77777777" w:rsidR="00D5121C" w:rsidRDefault="00D5121C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AA0D7C" w14:textId="77777777" w:rsidR="00D5121C" w:rsidRDefault="009B248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467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D42D5B" w14:textId="77777777" w:rsidR="00D5121C" w:rsidRDefault="00D5121C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DCD7B2" w14:textId="77777777" w:rsidR="00D5121C" w:rsidRDefault="009B2480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1,031</w:t>
            </w:r>
          </w:p>
        </w:tc>
      </w:tr>
      <w:tr w:rsidR="00D5121C" w14:paraId="5C116D99" w14:textId="77777777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739D5" w14:textId="77777777" w:rsidR="00D5121C" w:rsidRPr="00871D2B" w:rsidRDefault="009B2480">
            <w:pPr>
              <w:jc w:val="both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จ่ายระหว่างงวด</w:t>
            </w:r>
            <w:r>
              <w:rPr>
                <w:rFonts w:asciiTheme="majorBidi" w:hAnsiTheme="majorBidi" w:cstheme="majorBidi"/>
                <w:szCs w:val="24"/>
              </w:rPr>
              <w:t>/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16529E09" w14:textId="77777777" w:rsidR="00D5121C" w:rsidRDefault="009B2480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858A45" w14:textId="77777777" w:rsidR="00D5121C" w:rsidRDefault="00D5121C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167273" w14:textId="77777777" w:rsidR="00D5121C" w:rsidRDefault="009B2480">
            <w:pPr>
              <w:tabs>
                <w:tab w:val="decimal" w:pos="987"/>
              </w:tabs>
              <w:ind w:right="177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(99)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318982" w14:textId="77777777" w:rsidR="00D5121C" w:rsidRDefault="00D5121C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751114" w14:textId="77777777" w:rsidR="00D5121C" w:rsidRDefault="009B248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1CDF5F" w14:textId="77777777" w:rsidR="00D5121C" w:rsidRDefault="00D5121C">
            <w:pPr>
              <w:tabs>
                <w:tab w:val="decimal" w:pos="71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B1EE59" w14:textId="77777777" w:rsidR="00D5121C" w:rsidRDefault="009B2480">
            <w:pPr>
              <w:tabs>
                <w:tab w:val="decimal" w:pos="710"/>
              </w:tabs>
              <w:ind w:right="176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5121C" w14:paraId="6D0E8D39" w14:textId="77777777">
        <w:trPr>
          <w:cantSplit/>
          <w:trHeight w:val="246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6794D" w14:textId="77777777" w:rsidR="00D5121C" w:rsidRDefault="009B2480">
            <w:pPr>
              <w:jc w:val="both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กำไร</w:t>
            </w:r>
            <w:r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ขาดทุน</w:t>
            </w:r>
            <w:r>
              <w:rPr>
                <w:rFonts w:asciiTheme="majorBidi" w:hAnsiTheme="majorBidi" w:cstheme="majorBidi"/>
                <w:szCs w:val="24"/>
              </w:rPr>
              <w:t xml:space="preserve">)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จากการประมาณการ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448835F8" w14:textId="77777777" w:rsidR="00D5121C" w:rsidRDefault="00D5121C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8B515F" w14:textId="77777777" w:rsidR="00D5121C" w:rsidRDefault="00D5121C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BD8107" w14:textId="77777777" w:rsidR="00D5121C" w:rsidRDefault="00D5121C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0BC961" w14:textId="77777777" w:rsidR="00D5121C" w:rsidRDefault="00D5121C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394DED" w14:textId="77777777" w:rsidR="00D5121C" w:rsidRDefault="00D5121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6F6613" w14:textId="77777777" w:rsidR="00D5121C" w:rsidRDefault="00D5121C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ABACBB" w14:textId="77777777" w:rsidR="00D5121C" w:rsidRDefault="00D5121C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D5121C" w14:paraId="26B870D9" w14:textId="77777777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CB752" w14:textId="77777777" w:rsidR="00D5121C" w:rsidRDefault="009B2480">
            <w:pPr>
              <w:ind w:hanging="187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ตามหลักคณิตศาสตร์ประกันภัย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3421A91E" w14:textId="77777777" w:rsidR="00D5121C" w:rsidRDefault="009B2480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61C60F" w14:textId="77777777" w:rsidR="00D5121C" w:rsidRDefault="00D5121C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F7DEFA" w14:textId="77777777" w:rsidR="00D5121C" w:rsidRDefault="009B2480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1,727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31F922" w14:textId="77777777" w:rsidR="00D5121C" w:rsidRDefault="00D5121C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F5ECD" w14:textId="77777777" w:rsidR="00D5121C" w:rsidRDefault="009B248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54A2F6" w14:textId="77777777" w:rsidR="00D5121C" w:rsidRDefault="00D5121C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FC6B98" w14:textId="77777777" w:rsidR="00D5121C" w:rsidRDefault="009B2480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473</w:t>
            </w:r>
          </w:p>
        </w:tc>
      </w:tr>
      <w:tr w:rsidR="00D5121C" w14:paraId="15D79F7F" w14:textId="77777777">
        <w:trPr>
          <w:cantSplit/>
          <w:trHeight w:val="209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E0B61" w14:textId="77777777" w:rsidR="00D5121C" w:rsidRDefault="009B2480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71D2B">
              <w:rPr>
                <w:rFonts w:asciiTheme="majorBidi" w:hAnsiTheme="majorBidi" w:cstheme="majorBidi" w:hint="cs"/>
                <w:b/>
                <w:bCs/>
                <w:szCs w:val="24"/>
                <w:cs/>
                <w:lang w:val="en-GB"/>
              </w:rPr>
              <w:t>ยอดคงเหลือปลายงวด/ปี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9733D8" w14:textId="712A628A" w:rsidR="00D5121C" w:rsidRDefault="009B2480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 w:hint="eastAsia"/>
                <w:b/>
                <w:bCs/>
                <w:color w:val="000000"/>
                <w:szCs w:val="24"/>
              </w:rPr>
              <w:t>11,</w:t>
            </w:r>
            <w:r w:rsidR="000F6F4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876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ACDABB" w14:textId="77777777" w:rsidR="00D5121C" w:rsidRDefault="00D5121C">
            <w:pPr>
              <w:tabs>
                <w:tab w:val="decimal" w:pos="987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501C0A" w14:textId="77777777" w:rsidR="00D5121C" w:rsidRDefault="009B2480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10,909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5078E3" w14:textId="77777777" w:rsidR="00D5121C" w:rsidRDefault="00D5121C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3A5A5B" w14:textId="77777777" w:rsidR="00D5121C" w:rsidRDefault="009B2480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 w:hint="eastAsia"/>
                <w:b/>
                <w:bCs/>
                <w:color w:val="000000"/>
                <w:szCs w:val="24"/>
              </w:rPr>
              <w:t>3,</w:t>
            </w: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926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A9303F" w14:textId="77777777" w:rsidR="00D5121C" w:rsidRDefault="00D5121C">
            <w:pPr>
              <w:tabs>
                <w:tab w:val="decimal" w:pos="1073"/>
              </w:tabs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ACBCE5" w14:textId="77777777" w:rsidR="00D5121C" w:rsidRDefault="009B2480">
            <w:pPr>
              <w:tabs>
                <w:tab w:val="decimal" w:pos="1073"/>
              </w:tabs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3,459</w:t>
            </w:r>
          </w:p>
        </w:tc>
      </w:tr>
    </w:tbl>
    <w:p w14:paraId="0C0E79D2" w14:textId="77777777" w:rsidR="00D5121C" w:rsidRPr="00871D2B" w:rsidRDefault="009B2480">
      <w:pPr>
        <w:spacing w:before="120" w:after="120"/>
        <w:ind w:left="360" w:hanging="450"/>
        <w:jc w:val="thaiDistribute"/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lastRenderedPageBreak/>
        <w:t>28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>.</w:t>
      </w:r>
      <w:r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ab/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กองทุนสำรองเลี้ยงชีพ</w:t>
      </w:r>
    </w:p>
    <w:p w14:paraId="226426FC" w14:textId="4D11AAF1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บริษัทได้จัดตั้งกองทุนสำรองเลี้ยงชีพโดยหักเงินสะสมจากเงินเดือนของพนักงานส่วนหนึ่งและบริษัทจ่ายสมทบอีกส่วนหนึ่ง และจดทะเบียนตามความในพระราชบัญญัติกองทุนสำรองเลี้ยงชีพ พ.ศ. </w:t>
      </w:r>
      <w:r>
        <w:rPr>
          <w:rFonts w:asciiTheme="majorBidi" w:hAnsiTheme="majorBidi" w:cstheme="majorBidi"/>
          <w:color w:val="000000"/>
          <w:spacing w:val="-2"/>
          <w:sz w:val="28"/>
        </w:rPr>
        <w:t>2530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และพระราชบัญญัติกองทุนสำรองเลี้ยงชีพ </w:t>
      </w:r>
      <w:r w:rsidR="0006076C">
        <w:rPr>
          <w:rFonts w:asciiTheme="majorBidi" w:hAnsiTheme="majorBidi" w:cstheme="majorBidi"/>
          <w:color w:val="000000"/>
          <w:spacing w:val="-2"/>
          <w:sz w:val="28"/>
        </w:rPr>
        <w:t xml:space="preserve">         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>(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ฉบับที่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)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พ.ศ. </w:t>
      </w:r>
      <w:r>
        <w:rPr>
          <w:rFonts w:asciiTheme="majorBidi" w:hAnsiTheme="majorBidi" w:cstheme="majorBidi"/>
          <w:color w:val="000000"/>
          <w:spacing w:val="-2"/>
          <w:sz w:val="28"/>
        </w:rPr>
        <w:t>2542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แล้ว</w:t>
      </w:r>
    </w:p>
    <w:p w14:paraId="77386623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hint="cs"/>
          <w:sz w:val="28"/>
          <w:cs/>
          <w:lang w:val="en-GB"/>
        </w:rPr>
        <w:t>สำหรับงวดสามเดือนและหกเดือน</w:t>
      </w:r>
      <w:r w:rsidRPr="00871D2B">
        <w:rPr>
          <w:rFonts w:asciiTheme="majorBidi" w:hAnsiTheme="majorBidi"/>
          <w:sz w:val="28"/>
          <w:cs/>
          <w:lang w:val="en-GB"/>
        </w:rPr>
        <w:t>สิ้นสุดวันที่</w:t>
      </w:r>
      <w:r w:rsidRPr="00871D2B">
        <w:rPr>
          <w:rFonts w:asciiTheme="majorBidi" w:hAnsiTheme="majorBidi" w:cstheme="majorBidi"/>
          <w:sz w:val="28"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>30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 มิถุนายน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และ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>เงินสมทบกองทุนสำรองเลี้ยงชีพของบริษัทซึ่งได้บันทึกเป็นค่าใช้จ่ายในงบกำไรขาดทุนและกำไรขาดทุนเบ็ดเสร็จมีดังนี้</w:t>
      </w:r>
    </w:p>
    <w:tbl>
      <w:tblPr>
        <w:tblW w:w="9000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0"/>
        <w:gridCol w:w="1260"/>
        <w:gridCol w:w="90"/>
        <w:gridCol w:w="1170"/>
        <w:gridCol w:w="90"/>
        <w:gridCol w:w="1260"/>
        <w:gridCol w:w="90"/>
        <w:gridCol w:w="1260"/>
      </w:tblGrid>
      <w:tr w:rsidR="00D5121C" w14:paraId="7F050041" w14:textId="77777777">
        <w:trPr>
          <w:trHeight w:val="279"/>
        </w:trPr>
        <w:tc>
          <w:tcPr>
            <w:tcW w:w="9000" w:type="dxa"/>
            <w:gridSpan w:val="8"/>
          </w:tcPr>
          <w:p w14:paraId="49B34FB0" w14:textId="77777777" w:rsidR="00D5121C" w:rsidRPr="00871D2B" w:rsidRDefault="009B2480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871D2B"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871D2B"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  <w:t>พันบาท</w:t>
            </w:r>
            <w:r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D5121C" w14:paraId="05CA4B5C" w14:textId="77777777">
        <w:trPr>
          <w:trHeight w:val="279"/>
        </w:trPr>
        <w:tc>
          <w:tcPr>
            <w:tcW w:w="3780" w:type="dxa"/>
          </w:tcPr>
          <w:p w14:paraId="7DE7BE56" w14:textId="77777777" w:rsidR="00D5121C" w:rsidRDefault="00D5121C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3E7DEBD8" w14:textId="77777777" w:rsidR="00D5121C" w:rsidRDefault="009B2480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pacing w:val="-2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7FCD8805" w14:textId="77777777" w:rsidR="00D5121C" w:rsidRDefault="00D5121C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0AE81DC2" w14:textId="77777777" w:rsidR="00D5121C" w:rsidRPr="00871D2B" w:rsidRDefault="009B2480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570D6AFF" w14:textId="77777777">
        <w:trPr>
          <w:trHeight w:val="279"/>
        </w:trPr>
        <w:tc>
          <w:tcPr>
            <w:tcW w:w="3780" w:type="dxa"/>
          </w:tcPr>
          <w:p w14:paraId="3CB9BE85" w14:textId="77777777" w:rsidR="00D5121C" w:rsidRPr="00871D2B" w:rsidRDefault="00D5121C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CED3B3" w14:textId="77777777" w:rsidR="00D5121C" w:rsidRDefault="009B2480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</w:tcPr>
          <w:p w14:paraId="659C5CA2" w14:textId="77777777" w:rsidR="00D5121C" w:rsidRDefault="00D5121C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9A8E31" w14:textId="77777777" w:rsidR="00D5121C" w:rsidRDefault="009B2480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90" w:type="dxa"/>
          </w:tcPr>
          <w:p w14:paraId="564DB163" w14:textId="77777777" w:rsidR="00D5121C" w:rsidRDefault="00D5121C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9AF6A8" w14:textId="77777777" w:rsidR="00D5121C" w:rsidRDefault="009B2480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</w:tcPr>
          <w:p w14:paraId="3CF5871D" w14:textId="77777777" w:rsidR="00D5121C" w:rsidRDefault="00D5121C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4D3595" w14:textId="77777777" w:rsidR="00D5121C" w:rsidRDefault="009B2480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5121C" w14:paraId="00F91D51" w14:textId="77777777" w:rsidTr="000F6F40">
        <w:trPr>
          <w:trHeight w:val="279"/>
        </w:trPr>
        <w:tc>
          <w:tcPr>
            <w:tcW w:w="3780" w:type="dxa"/>
          </w:tcPr>
          <w:p w14:paraId="38CE989F" w14:textId="77777777" w:rsidR="00D5121C" w:rsidRDefault="009B2480">
            <w:pPr>
              <w:snapToGrid w:val="0"/>
              <w:ind w:right="-27" w:hanging="7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สาม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8"/>
              </w:rPr>
              <w:t>30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8C1D963" w14:textId="77777777" w:rsidR="00D5121C" w:rsidRDefault="009B2480">
            <w:pPr>
              <w:tabs>
                <w:tab w:val="decimal" w:pos="117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516</w:t>
            </w:r>
          </w:p>
        </w:tc>
        <w:tc>
          <w:tcPr>
            <w:tcW w:w="90" w:type="dxa"/>
          </w:tcPr>
          <w:p w14:paraId="6FBD8BB2" w14:textId="77777777" w:rsidR="00D5121C" w:rsidRDefault="00D5121C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A5189C" w14:textId="77777777" w:rsidR="00D5121C" w:rsidRDefault="009B2480">
            <w:pPr>
              <w:tabs>
                <w:tab w:val="decimal" w:pos="108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439</w:t>
            </w:r>
          </w:p>
        </w:tc>
        <w:tc>
          <w:tcPr>
            <w:tcW w:w="90" w:type="dxa"/>
          </w:tcPr>
          <w:p w14:paraId="39ADF6B5" w14:textId="77777777" w:rsidR="00D5121C" w:rsidRDefault="00D5121C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1DE5605" w14:textId="77777777" w:rsidR="00D5121C" w:rsidRDefault="009B2480">
            <w:pPr>
              <w:tabs>
                <w:tab w:val="decimal" w:pos="1170"/>
              </w:tabs>
              <w:ind w:right="87" w:hanging="16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165</w:t>
            </w:r>
          </w:p>
        </w:tc>
        <w:tc>
          <w:tcPr>
            <w:tcW w:w="90" w:type="dxa"/>
          </w:tcPr>
          <w:p w14:paraId="2996D69C" w14:textId="77777777" w:rsidR="00D5121C" w:rsidRDefault="00D5121C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AB3DB84" w14:textId="77777777" w:rsidR="00D5121C" w:rsidRDefault="009B2480">
            <w:pPr>
              <w:tabs>
                <w:tab w:val="decimal" w:pos="1170"/>
              </w:tabs>
              <w:ind w:right="87" w:hanging="16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143</w:t>
            </w:r>
          </w:p>
        </w:tc>
      </w:tr>
      <w:tr w:rsidR="00D5121C" w14:paraId="6D64C6AF" w14:textId="77777777" w:rsidTr="000F6F40">
        <w:trPr>
          <w:trHeight w:val="279"/>
        </w:trPr>
        <w:tc>
          <w:tcPr>
            <w:tcW w:w="3780" w:type="dxa"/>
          </w:tcPr>
          <w:p w14:paraId="6FE64F0A" w14:textId="77777777" w:rsidR="00D5121C" w:rsidRPr="00871D2B" w:rsidRDefault="009B2480">
            <w:pPr>
              <w:snapToGrid w:val="0"/>
              <w:ind w:right="-27" w:hanging="7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หก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8"/>
              </w:rPr>
              <w:t>30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260" w:type="dxa"/>
          </w:tcPr>
          <w:p w14:paraId="71732FB0" w14:textId="77777777" w:rsidR="00D5121C" w:rsidRDefault="009B2480">
            <w:pPr>
              <w:tabs>
                <w:tab w:val="decimal" w:pos="117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1,018</w:t>
            </w:r>
          </w:p>
        </w:tc>
        <w:tc>
          <w:tcPr>
            <w:tcW w:w="90" w:type="dxa"/>
          </w:tcPr>
          <w:p w14:paraId="6AF95E75" w14:textId="77777777" w:rsidR="00D5121C" w:rsidRDefault="00D5121C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BA9A184" w14:textId="77777777" w:rsidR="00D5121C" w:rsidRDefault="009B2480">
            <w:pPr>
              <w:tabs>
                <w:tab w:val="decimal" w:pos="108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850</w:t>
            </w:r>
          </w:p>
        </w:tc>
        <w:tc>
          <w:tcPr>
            <w:tcW w:w="90" w:type="dxa"/>
          </w:tcPr>
          <w:p w14:paraId="35A63E43" w14:textId="77777777" w:rsidR="00D5121C" w:rsidRDefault="00D5121C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45AF6D2D" w14:textId="77777777" w:rsidR="00D5121C" w:rsidRDefault="009B2480">
            <w:pPr>
              <w:tabs>
                <w:tab w:val="decimal" w:pos="1170"/>
              </w:tabs>
              <w:ind w:right="87" w:hanging="16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324</w:t>
            </w:r>
          </w:p>
        </w:tc>
        <w:tc>
          <w:tcPr>
            <w:tcW w:w="90" w:type="dxa"/>
          </w:tcPr>
          <w:p w14:paraId="75FC3335" w14:textId="77777777" w:rsidR="00D5121C" w:rsidRDefault="00D5121C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67456C9E" w14:textId="77777777" w:rsidR="00D5121C" w:rsidRDefault="009B2480">
            <w:pPr>
              <w:tabs>
                <w:tab w:val="decimal" w:pos="1170"/>
              </w:tabs>
              <w:ind w:right="87" w:hanging="16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</w:p>
        </w:tc>
      </w:tr>
    </w:tbl>
    <w:p w14:paraId="377D6BFE" w14:textId="0FD94882" w:rsidR="000F6F40" w:rsidRDefault="000F6F4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 w:hint="cs"/>
          <w:b/>
          <w:bCs/>
          <w:sz w:val="28"/>
          <w:cs/>
          <w:lang w:val="en-GB"/>
        </w:rPr>
        <w:t>ทุนเรือนหุ้น</w:t>
      </w:r>
      <w:r w:rsidR="003E640C">
        <w:rPr>
          <w:rFonts w:asciiTheme="majorBidi" w:hAnsiTheme="majorBidi" w:cstheme="majorBidi"/>
          <w:b/>
          <w:bCs/>
          <w:sz w:val="28"/>
        </w:rPr>
        <w:t xml:space="preserve"> </w:t>
      </w:r>
      <w:r w:rsidRPr="00871D2B">
        <w:rPr>
          <w:rFonts w:asciiTheme="majorBidi" w:hAnsiTheme="majorBidi" w:cstheme="majorBidi" w:hint="cs"/>
          <w:b/>
          <w:bCs/>
          <w:sz w:val="28"/>
          <w:cs/>
          <w:lang w:val="en-GB"/>
        </w:rPr>
        <w:t>ใบสำคัญแสดงสิทธิ</w:t>
      </w:r>
      <w:r w:rsidR="00995CF1" w:rsidRPr="00871D2B">
        <w:rPr>
          <w:rFonts w:asciiTheme="majorBidi" w:hAnsiTheme="majorBidi" w:cstheme="majorBidi" w:hint="cs"/>
          <w:b/>
          <w:bCs/>
          <w:sz w:val="28"/>
          <w:cs/>
          <w:lang w:val="en-GB"/>
        </w:rPr>
        <w:t>และหุ้นกู้แปลงสภาพ</w:t>
      </w:r>
    </w:p>
    <w:p w14:paraId="57F0BC7A" w14:textId="023427B8" w:rsidR="001F3B84" w:rsidRPr="001F3B84" w:rsidRDefault="001F3B84" w:rsidP="001F3B84">
      <w:pPr>
        <w:pStyle w:val="ListParagraph"/>
        <w:spacing w:before="240" w:line="240" w:lineRule="atLeast"/>
        <w:ind w:left="360"/>
        <w:rPr>
          <w:rFonts w:ascii="Angsana New" w:hAnsi="Angsana New"/>
          <w:sz w:val="28"/>
        </w:rPr>
      </w:pPr>
      <w:r w:rsidRPr="00871D2B">
        <w:rPr>
          <w:rFonts w:ascii="Angsana New" w:hAnsi="Angsana New" w:hint="cs"/>
          <w:sz w:val="28"/>
          <w:cs/>
          <w:lang w:val="en-GB"/>
        </w:rPr>
        <w:t>ทุนเรือนหุ้น</w:t>
      </w:r>
    </w:p>
    <w:p w14:paraId="0208E31C" w14:textId="475639E5" w:rsidR="00A521DA" w:rsidRPr="00A521DA" w:rsidRDefault="00A521DA" w:rsidP="00A521DA">
      <w:pPr>
        <w:pStyle w:val="ListParagraph"/>
        <w:spacing w:after="240"/>
        <w:ind w:left="360" w:right="-29"/>
        <w:jc w:val="thaiDistribute"/>
        <w:rPr>
          <w:rFonts w:ascii="Angsana New" w:hAnsi="Angsana New"/>
          <w:sz w:val="28"/>
        </w:rPr>
      </w:pPr>
      <w:r w:rsidRPr="00871D2B">
        <w:rPr>
          <w:rFonts w:ascii="Angsana New" w:hAnsi="Angsana New" w:hint="cs"/>
          <w:sz w:val="28"/>
          <w:cs/>
          <w:lang w:val="en-GB"/>
        </w:rPr>
        <w:t>ที่ประชุมคณะกรรมการบริษัท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ครั้งที่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A521DA">
        <w:rPr>
          <w:rFonts w:ascii="Angsana New" w:hAnsi="Angsana New"/>
          <w:sz w:val="28"/>
        </w:rPr>
        <w:t>6/2563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เมื่อวันที่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A521DA">
        <w:rPr>
          <w:rFonts w:ascii="Angsana New" w:hAnsi="Angsana New"/>
          <w:sz w:val="28"/>
        </w:rPr>
        <w:t>9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เมษายน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A521DA">
        <w:rPr>
          <w:rFonts w:ascii="Angsana New" w:hAnsi="Angsana New"/>
          <w:sz w:val="28"/>
        </w:rPr>
        <w:t>2563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ได้มีมติเห็นชอบให้นำเสนอต่อที่ประชุมสามัญผู้ถือหุ้น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ครั้งที่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A521DA">
        <w:rPr>
          <w:rFonts w:ascii="Angsana New" w:hAnsi="Angsana New"/>
          <w:sz w:val="28"/>
        </w:rPr>
        <w:t>1/2563</w:t>
      </w:r>
      <w:r w:rsidRPr="00871D2B">
        <w:rPr>
          <w:rFonts w:ascii="Angsana New" w:hAnsi="Angsana New" w:hint="cs"/>
          <w:sz w:val="28"/>
          <w:cs/>
          <w:lang w:val="en-GB"/>
        </w:rPr>
        <w:t xml:space="preserve"> เมื่อวันที่ </w:t>
      </w:r>
      <w:r w:rsidRPr="00A521DA">
        <w:rPr>
          <w:rFonts w:ascii="Angsana New" w:hAnsi="Angsana New"/>
          <w:sz w:val="28"/>
        </w:rPr>
        <w:t xml:space="preserve">26 </w:t>
      </w:r>
      <w:r w:rsidRPr="00871D2B">
        <w:rPr>
          <w:rFonts w:ascii="Angsana New" w:hAnsi="Angsana New" w:hint="cs"/>
          <w:sz w:val="28"/>
          <w:cs/>
          <w:lang w:val="en-GB"/>
        </w:rPr>
        <w:t xml:space="preserve">พฤษภาคม </w:t>
      </w:r>
      <w:r w:rsidRPr="00A521DA">
        <w:rPr>
          <w:rFonts w:ascii="Angsana New" w:hAnsi="Angsana New"/>
          <w:sz w:val="28"/>
        </w:rPr>
        <w:t xml:space="preserve">2563 </w:t>
      </w:r>
      <w:r w:rsidRPr="00871D2B">
        <w:rPr>
          <w:rFonts w:ascii="Angsana New" w:hAnsi="Angsana New" w:hint="cs"/>
          <w:sz w:val="28"/>
          <w:cs/>
          <w:lang w:val="en-GB"/>
        </w:rPr>
        <w:t>พิจารณาอนุมัติเพิ่มทุนจดทะเบียนของบริษัทเพื่อรองรับการใช้สิทธิตามหุ้นกู้แปลงสภาพที่จะซื้อหุ้นสามัญของบริษัท</w:t>
      </w:r>
    </w:p>
    <w:p w14:paraId="29FD63D8" w14:textId="77777777" w:rsidR="00A521DA" w:rsidRPr="00A521DA" w:rsidRDefault="00A521DA" w:rsidP="00A521DA">
      <w:pPr>
        <w:pStyle w:val="ListParagraph"/>
        <w:spacing w:after="120"/>
        <w:ind w:left="360" w:right="-29"/>
        <w:jc w:val="thaiDistribute"/>
        <w:rPr>
          <w:rFonts w:ascii="Angsana New" w:hAnsi="Angsana New"/>
          <w:sz w:val="28"/>
        </w:rPr>
      </w:pPr>
      <w:r w:rsidRPr="00871D2B">
        <w:rPr>
          <w:rFonts w:ascii="Angsana New" w:hAnsi="Angsana New" w:hint="cs"/>
          <w:sz w:val="28"/>
          <w:cs/>
          <w:lang w:val="en-GB"/>
        </w:rPr>
        <w:t>การเพิ่มทุน</w:t>
      </w:r>
    </w:p>
    <w:p w14:paraId="02BDA682" w14:textId="035164CA" w:rsidR="001F3B84" w:rsidRPr="00871D2B" w:rsidRDefault="00A521DA" w:rsidP="001F3B84">
      <w:pPr>
        <w:pStyle w:val="ListParagraph"/>
        <w:spacing w:after="240"/>
        <w:ind w:left="360" w:right="-29"/>
        <w:jc w:val="thaiDistribute"/>
        <w:rPr>
          <w:rFonts w:ascii="Angsana New" w:hAnsi="Angsana New"/>
          <w:sz w:val="28"/>
          <w:cs/>
          <w:lang w:val="en-GB"/>
        </w:rPr>
      </w:pPr>
      <w:r w:rsidRPr="00871D2B">
        <w:rPr>
          <w:rFonts w:ascii="Angsana New" w:hAnsi="Angsana New" w:hint="cs"/>
          <w:sz w:val="28"/>
          <w:cs/>
          <w:lang w:val="en-GB"/>
        </w:rPr>
        <w:t>ที่ประชุมสามัญผู้ถือหุ้น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ครั้งที่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A521DA">
        <w:rPr>
          <w:rFonts w:ascii="Angsana New" w:hAnsi="Angsana New"/>
          <w:sz w:val="28"/>
        </w:rPr>
        <w:t>1/2563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เมื่อวันที่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A521DA">
        <w:rPr>
          <w:rFonts w:ascii="Angsana New" w:hAnsi="Angsana New"/>
          <w:sz w:val="28"/>
        </w:rPr>
        <w:t>26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พฤษภาคม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A521DA">
        <w:rPr>
          <w:rFonts w:ascii="Angsana New" w:hAnsi="Angsana New"/>
          <w:sz w:val="28"/>
        </w:rPr>
        <w:t>2563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พิจารณาอนุมัติการเพิ่มทุนจดทะเบียนของบริษัท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จำนวน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A521DA">
        <w:rPr>
          <w:rFonts w:ascii="Angsana New" w:hAnsi="Angsana New"/>
          <w:sz w:val="28"/>
        </w:rPr>
        <w:t>650,00</w:t>
      </w:r>
      <w:r w:rsidR="00995CF1">
        <w:rPr>
          <w:rFonts w:ascii="Angsana New" w:hAnsi="Angsana New"/>
          <w:sz w:val="28"/>
        </w:rPr>
        <w:t>0</w:t>
      </w:r>
      <w:r w:rsidRPr="00A521DA">
        <w:rPr>
          <w:rFonts w:ascii="Angsana New" w:hAnsi="Angsana New"/>
          <w:sz w:val="28"/>
        </w:rPr>
        <w:t>,000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บาท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จากเดิม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ทุนจดทะเบียน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A521DA">
        <w:rPr>
          <w:rFonts w:ascii="Angsana New" w:hAnsi="Angsana New"/>
          <w:sz w:val="28"/>
        </w:rPr>
        <w:t>3,635,517,722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บาท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เป็น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A521DA">
        <w:rPr>
          <w:rFonts w:ascii="Angsana New" w:hAnsi="Angsana New"/>
          <w:sz w:val="28"/>
        </w:rPr>
        <w:t>4,</w:t>
      </w:r>
      <w:r w:rsidR="00995CF1">
        <w:rPr>
          <w:rFonts w:ascii="Angsana New" w:hAnsi="Angsana New"/>
          <w:sz w:val="28"/>
        </w:rPr>
        <w:t>285</w:t>
      </w:r>
      <w:r w:rsidRPr="00A521DA">
        <w:rPr>
          <w:rFonts w:ascii="Angsana New" w:hAnsi="Angsana New"/>
          <w:sz w:val="28"/>
        </w:rPr>
        <w:t>,517,722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บาท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โดยการออกหุ้นสามัญเพิ่มทุนใหม่จำนวน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A521DA">
        <w:rPr>
          <w:rFonts w:ascii="Angsana New" w:hAnsi="Angsana New"/>
          <w:sz w:val="28"/>
        </w:rPr>
        <w:t>650,000,000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หุ้น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มูลค่าที่ตราไว้หุ้นละ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A521DA">
        <w:rPr>
          <w:rFonts w:ascii="Angsana New" w:hAnsi="Angsana New"/>
          <w:sz w:val="28"/>
        </w:rPr>
        <w:t>1.00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บาท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เพื่อรองรับการใช้สิทธิแปลงสภาพของหุ้นกู้แปลงสภาพ</w:t>
      </w:r>
      <w:r w:rsidR="00995CF1" w:rsidRPr="00871D2B">
        <w:rPr>
          <w:rFonts w:ascii="Angsana New" w:hAnsi="Angsana New" w:hint="cs"/>
          <w:sz w:val="28"/>
          <w:cs/>
          <w:lang w:val="en-GB"/>
        </w:rPr>
        <w:t>ที่จะซื้อหุ้นสามัญของบริษัท</w:t>
      </w:r>
    </w:p>
    <w:p w14:paraId="5CF67712" w14:textId="77777777" w:rsidR="001F3B84" w:rsidRDefault="001F3B84" w:rsidP="001F3B84">
      <w:pPr>
        <w:pStyle w:val="ListParagraph"/>
        <w:spacing w:after="120"/>
        <w:ind w:left="360" w:right="-29"/>
        <w:jc w:val="thaiDistribute"/>
        <w:rPr>
          <w:rFonts w:ascii="Angsana New" w:hAnsi="Angsana New"/>
          <w:sz w:val="28"/>
        </w:rPr>
      </w:pPr>
      <w:r w:rsidRPr="00871D2B">
        <w:rPr>
          <w:rFonts w:ascii="Angsana New" w:hAnsi="Angsana New" w:hint="cs"/>
          <w:sz w:val="28"/>
          <w:cs/>
          <w:lang w:val="en-GB"/>
        </w:rPr>
        <w:t>ใบสำคัญแสดงสิทธิ</w:t>
      </w:r>
    </w:p>
    <w:p w14:paraId="1249676A" w14:textId="11AC1945" w:rsidR="001F3B84" w:rsidRDefault="001F3B84" w:rsidP="00995CF1">
      <w:pPr>
        <w:pStyle w:val="ListParagraph"/>
        <w:spacing w:before="120" w:after="120"/>
        <w:ind w:left="360" w:right="-29"/>
        <w:jc w:val="thaiDistribute"/>
        <w:rPr>
          <w:rFonts w:ascii="Angsana New" w:hAnsi="Angsana New"/>
          <w:sz w:val="28"/>
        </w:rPr>
      </w:pPr>
      <w:r w:rsidRPr="00871D2B">
        <w:rPr>
          <w:rFonts w:ascii="Angsana New" w:hAnsi="Angsana New" w:hint="cs"/>
          <w:sz w:val="28"/>
          <w:cs/>
          <w:lang w:val="en-GB"/>
        </w:rPr>
        <w:t>ที่ประชุมคณะกรรมการ</w:t>
      </w:r>
      <w:r w:rsidR="00995CF1" w:rsidRPr="00871D2B">
        <w:rPr>
          <w:rFonts w:ascii="Angsana New" w:hAnsi="Angsana New" w:hint="cs"/>
          <w:sz w:val="28"/>
          <w:cs/>
          <w:lang w:val="en-GB"/>
        </w:rPr>
        <w:t>บริษัท</w:t>
      </w:r>
      <w:r w:rsidRPr="00871D2B">
        <w:rPr>
          <w:rFonts w:ascii="Angsana New" w:hAnsi="Angsana New" w:hint="cs"/>
          <w:sz w:val="28"/>
          <w:cs/>
          <w:lang w:val="en-GB"/>
        </w:rPr>
        <w:t>ได้มีมติเห็นชอบให้นำเสนอให้ที่ประชุมวิสามัญผู้ถือหุ้น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ครั้งที่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>1/2562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เมื่อวันที่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>31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พฤษภาคม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>2562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พิจารณาอนุมัติการเพิ่มทุนจดทะเบียนของบริษัท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จำนวน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>605,919,620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บาท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จากเดิม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ทุนจดทะเบียน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>3,029,598,102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บาท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เป็น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>3,635,517,722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บาท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โดยการออกหุ้นสามัญเพิ่มทุนใหม่จำนวน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>605,919,620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หุ้น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มูลค่าที่ตราไว้หุ้นละ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>1.00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บาท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เพื่อรองรับการใช้สิทธิตามใบสำคัญแสดงสิทธิที่จะซื้อหุ้นสามัญของบริษัท</w:t>
      </w:r>
      <w:r w:rsidR="00995CF1" w:rsidRPr="00871D2B">
        <w:rPr>
          <w:rFonts w:ascii="Angsana New" w:hAnsi="Angsana New" w:hint="cs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รุ่นที่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>4 (</w:t>
      </w:r>
      <w:r w:rsidR="00995CF1">
        <w:rPr>
          <w:rFonts w:ascii="Angsana New" w:hAnsi="Angsana New"/>
          <w:sz w:val="28"/>
        </w:rPr>
        <w:t>“</w:t>
      </w:r>
      <w:r w:rsidRPr="001F3B84">
        <w:rPr>
          <w:rFonts w:ascii="Angsana New" w:hAnsi="Angsana New"/>
          <w:sz w:val="28"/>
        </w:rPr>
        <w:t>7UP-W4</w:t>
      </w:r>
      <w:r w:rsidR="00995CF1">
        <w:rPr>
          <w:rFonts w:ascii="Angsana New" w:hAnsi="Angsana New"/>
          <w:sz w:val="28"/>
        </w:rPr>
        <w:t>”</w:t>
      </w:r>
      <w:r w:rsidRPr="001F3B84">
        <w:rPr>
          <w:rFonts w:ascii="Angsana New" w:hAnsi="Angsana New"/>
          <w:sz w:val="28"/>
        </w:rPr>
        <w:t xml:space="preserve">) </w:t>
      </w:r>
      <w:r w:rsidRPr="00871D2B">
        <w:rPr>
          <w:rFonts w:ascii="Angsana New" w:hAnsi="Angsana New" w:hint="cs"/>
          <w:sz w:val="28"/>
          <w:cs/>
          <w:lang w:val="en-GB"/>
        </w:rPr>
        <w:t>เพื่อจัดสรรให้แก่ผู้ถือหุ้นเดิมตามสัดส่วนการถือหุ้น</w:t>
      </w:r>
      <w:r w:rsidRPr="00871D2B">
        <w:rPr>
          <w:rFonts w:ascii="Angsana New" w:hAnsi="Angsana New"/>
          <w:sz w:val="28"/>
          <w:cs/>
          <w:lang w:val="en-GB"/>
        </w:rPr>
        <w:t xml:space="preserve"> (</w:t>
      </w:r>
      <w:r w:rsidRPr="001F3B84">
        <w:rPr>
          <w:rFonts w:ascii="Angsana New" w:hAnsi="Angsana New"/>
          <w:sz w:val="28"/>
        </w:rPr>
        <w:t xml:space="preserve">Rights Offering) </w:t>
      </w:r>
      <w:r w:rsidRPr="00871D2B">
        <w:rPr>
          <w:rFonts w:ascii="Angsana New" w:hAnsi="Angsana New" w:hint="cs"/>
          <w:sz w:val="28"/>
          <w:cs/>
          <w:lang w:val="en-GB"/>
        </w:rPr>
        <w:t>ในอัตราส่วนหุ้นสามัญเดิม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>5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หุ้น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ต่อใบสำคัญแสดงสิทธิ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>1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หน่วย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ในราคา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>0.05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บาทต่อหน่วย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</w:p>
    <w:p w14:paraId="12522CBC" w14:textId="77777777" w:rsidR="00995CF1" w:rsidRPr="001F3B84" w:rsidRDefault="00995CF1" w:rsidP="00995CF1">
      <w:pPr>
        <w:pStyle w:val="ListParagraph"/>
        <w:spacing w:before="120" w:after="120"/>
        <w:ind w:left="360" w:right="-29"/>
        <w:jc w:val="thaiDistribute"/>
        <w:rPr>
          <w:rFonts w:ascii="Angsana New" w:hAnsi="Angsana New"/>
          <w:sz w:val="28"/>
        </w:rPr>
      </w:pPr>
    </w:p>
    <w:p w14:paraId="25110688" w14:textId="77777777" w:rsidR="001F3B84" w:rsidRPr="001F3B84" w:rsidRDefault="001F3B84" w:rsidP="001F3B84">
      <w:pPr>
        <w:pStyle w:val="ListParagraph"/>
        <w:spacing w:after="120"/>
        <w:ind w:left="360" w:right="-29"/>
        <w:jc w:val="thaiDistribute"/>
        <w:rPr>
          <w:rFonts w:ascii="Angsana New" w:hAnsi="Angsana New"/>
          <w:sz w:val="28"/>
        </w:rPr>
      </w:pPr>
      <w:r w:rsidRPr="001F3B84">
        <w:rPr>
          <w:rFonts w:ascii="Angsana New" w:hAnsi="Angsana New"/>
          <w:sz w:val="28"/>
        </w:rPr>
        <w:t> </w:t>
      </w:r>
    </w:p>
    <w:p w14:paraId="19344BA7" w14:textId="77777777" w:rsidR="001F3B84" w:rsidRPr="001F3B84" w:rsidRDefault="001F3B84" w:rsidP="001F3B84">
      <w:pPr>
        <w:pStyle w:val="ListParagraph"/>
        <w:tabs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="Angsana New" w:hAnsi="Angsana New"/>
          <w:sz w:val="28"/>
        </w:rPr>
      </w:pPr>
      <w:r w:rsidRPr="00871D2B">
        <w:rPr>
          <w:rFonts w:ascii="Angsana New" w:hAnsi="Angsana New" w:hint="cs"/>
          <w:sz w:val="28"/>
          <w:cs/>
          <w:lang w:val="en-GB"/>
        </w:rPr>
        <w:lastRenderedPageBreak/>
        <w:t>โดยมีราคาการใช้สิทธิดังนี้</w:t>
      </w:r>
    </w:p>
    <w:p w14:paraId="0646FAA5" w14:textId="77777777" w:rsidR="001F3B84" w:rsidRPr="001F3B84" w:rsidRDefault="001F3B84" w:rsidP="001F3B84">
      <w:pPr>
        <w:pStyle w:val="ListParagraph"/>
        <w:tabs>
          <w:tab w:val="left" w:pos="450"/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="Angsana New" w:hAnsi="Angsana New"/>
          <w:sz w:val="28"/>
        </w:rPr>
      </w:pPr>
      <w:r w:rsidRPr="00871D2B">
        <w:rPr>
          <w:rFonts w:ascii="Angsana New" w:hAnsi="Angsana New" w:hint="cs"/>
          <w:sz w:val="28"/>
          <w:cs/>
          <w:lang w:val="en-GB"/>
        </w:rPr>
        <w:t>การใช้สิทธิ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ครั้งที่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>1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ราคา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>0.50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บาทต่อหุ้น</w:t>
      </w:r>
    </w:p>
    <w:p w14:paraId="6C0A4F86" w14:textId="77777777" w:rsidR="001F3B84" w:rsidRPr="001F3B84" w:rsidRDefault="001F3B84" w:rsidP="001F3B84">
      <w:pPr>
        <w:pStyle w:val="ListParagraph"/>
        <w:tabs>
          <w:tab w:val="left" w:pos="450"/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="Angsana New" w:hAnsi="Angsana New"/>
          <w:sz w:val="28"/>
        </w:rPr>
      </w:pPr>
      <w:r w:rsidRPr="00871D2B">
        <w:rPr>
          <w:rFonts w:ascii="Angsana New" w:hAnsi="Angsana New" w:hint="cs"/>
          <w:sz w:val="28"/>
          <w:cs/>
          <w:lang w:val="en-GB"/>
        </w:rPr>
        <w:t>การใช้สิทธิ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ครั้งที่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>2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ราคา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>1.25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บาทต่อหุ้น</w:t>
      </w:r>
    </w:p>
    <w:p w14:paraId="6299C1BC" w14:textId="77777777" w:rsidR="001F3B84" w:rsidRPr="001F3B84" w:rsidRDefault="001F3B84" w:rsidP="001F3B84">
      <w:pPr>
        <w:pStyle w:val="ListParagraph"/>
        <w:tabs>
          <w:tab w:val="left" w:pos="450"/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="Angsana New" w:hAnsi="Angsana New"/>
          <w:sz w:val="28"/>
        </w:rPr>
      </w:pPr>
      <w:r w:rsidRPr="00871D2B">
        <w:rPr>
          <w:rFonts w:ascii="Angsana New" w:hAnsi="Angsana New" w:hint="cs"/>
          <w:sz w:val="28"/>
          <w:cs/>
          <w:lang w:val="en-GB"/>
        </w:rPr>
        <w:t>การใช้สิทธิ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ครั้งที่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>3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ราคา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>2.25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บาทต่อหุ้น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</w:p>
    <w:p w14:paraId="20AE2BB7" w14:textId="22749514" w:rsidR="000F6F40" w:rsidRDefault="001F3B84" w:rsidP="001F3B84">
      <w:pPr>
        <w:pStyle w:val="ListParagraph"/>
        <w:tabs>
          <w:tab w:val="left" w:pos="450"/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="Angsana New" w:hAnsi="Angsana New"/>
          <w:sz w:val="28"/>
        </w:rPr>
      </w:pPr>
      <w:r w:rsidRPr="001F3B84">
        <w:rPr>
          <w:rFonts w:ascii="Angsana New" w:hAnsi="Angsana New"/>
          <w:sz w:val="28"/>
        </w:rPr>
        <w:t>(</w:t>
      </w:r>
      <w:r w:rsidRPr="00871D2B">
        <w:rPr>
          <w:rFonts w:ascii="Angsana New" w:hAnsi="Angsana New" w:hint="cs"/>
          <w:sz w:val="28"/>
          <w:cs/>
          <w:lang w:val="en-GB"/>
        </w:rPr>
        <w:t>อัตราการใช้สิทธิ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เท่ากับใบสำคัญแสดงสิทธิ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 xml:space="preserve">7UP-W4 1 </w:t>
      </w:r>
      <w:r w:rsidRPr="00871D2B">
        <w:rPr>
          <w:rFonts w:ascii="Angsana New" w:hAnsi="Angsana New" w:hint="cs"/>
          <w:sz w:val="28"/>
          <w:cs/>
          <w:lang w:val="en-GB"/>
        </w:rPr>
        <w:t>หน่วย</w:t>
      </w:r>
      <w:r w:rsidRPr="00871D2B">
        <w:rPr>
          <w:rFonts w:ascii="Angsana New" w:hAnsi="Angsana New"/>
          <w:sz w:val="28"/>
          <w:cs/>
          <w:lang w:val="en-GB"/>
        </w:rPr>
        <w:t xml:space="preserve">: </w:t>
      </w:r>
      <w:r w:rsidRPr="00871D2B">
        <w:rPr>
          <w:rFonts w:ascii="Angsana New" w:hAnsi="Angsana New" w:hint="cs"/>
          <w:sz w:val="28"/>
          <w:cs/>
          <w:lang w:val="en-GB"/>
        </w:rPr>
        <w:t>หุ้นสามัญ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 xml:space="preserve">1 </w:t>
      </w:r>
      <w:r w:rsidRPr="00871D2B">
        <w:rPr>
          <w:rFonts w:ascii="Angsana New" w:hAnsi="Angsana New" w:hint="cs"/>
          <w:sz w:val="28"/>
          <w:cs/>
          <w:lang w:val="en-GB"/>
        </w:rPr>
        <w:t>หุ้น</w:t>
      </w:r>
      <w:r w:rsidRPr="00871D2B">
        <w:rPr>
          <w:rFonts w:ascii="Angsana New" w:hAnsi="Angsana New"/>
          <w:sz w:val="28"/>
          <w:cs/>
          <w:lang w:val="en-GB"/>
        </w:rPr>
        <w:t>)</w:t>
      </w:r>
    </w:p>
    <w:p w14:paraId="6D87ECFD" w14:textId="2BBC33A2" w:rsidR="00995CF1" w:rsidRDefault="00995CF1" w:rsidP="00995CF1">
      <w:pPr>
        <w:pStyle w:val="ListParagraph"/>
        <w:tabs>
          <w:tab w:val="left" w:pos="360"/>
          <w:tab w:val="left" w:pos="450"/>
          <w:tab w:val="left" w:pos="900"/>
        </w:tabs>
        <w:spacing w:after="120"/>
        <w:ind w:left="360" w:right="-29"/>
        <w:jc w:val="thaiDistribute"/>
        <w:rPr>
          <w:rFonts w:ascii="Angsana New" w:hAnsi="Angsana New"/>
          <w:sz w:val="28"/>
        </w:rPr>
      </w:pPr>
      <w:r w:rsidRPr="00871D2B">
        <w:rPr>
          <w:rFonts w:ascii="Angsana New" w:hAnsi="Angsana New" w:hint="cs"/>
          <w:sz w:val="28"/>
          <w:cs/>
          <w:lang w:val="en-GB"/>
        </w:rPr>
        <w:t>หุ้นกู้แปลงสภาพ</w:t>
      </w:r>
    </w:p>
    <w:p w14:paraId="6E158898" w14:textId="3CE48789" w:rsidR="00995CF1" w:rsidRPr="00871D2B" w:rsidRDefault="00BE5BE4" w:rsidP="00BE5BE4">
      <w:pPr>
        <w:pStyle w:val="ListParagraph"/>
        <w:tabs>
          <w:tab w:val="left" w:pos="900"/>
        </w:tabs>
        <w:spacing w:after="120"/>
        <w:ind w:left="360" w:right="-29"/>
        <w:jc w:val="thaiDistribute"/>
        <w:rPr>
          <w:rFonts w:ascii="Angsana New" w:hAnsi="Angsana New"/>
          <w:sz w:val="28"/>
          <w:cs/>
          <w:lang w:val="en-GB"/>
        </w:rPr>
      </w:pPr>
      <w:r w:rsidRPr="00871D2B">
        <w:rPr>
          <w:rFonts w:asciiTheme="majorBidi" w:hAnsiTheme="majorBidi" w:hint="cs"/>
          <w:sz w:val="28"/>
          <w:cs/>
          <w:lang w:val="en-GB"/>
        </w:rPr>
        <w:t xml:space="preserve">เมื่อวันที่ </w:t>
      </w:r>
      <w:r w:rsidRPr="00EE7668">
        <w:rPr>
          <w:rFonts w:asciiTheme="majorBidi" w:hAnsiTheme="majorBidi"/>
          <w:sz w:val="28"/>
        </w:rPr>
        <w:t xml:space="preserve">26 </w:t>
      </w:r>
      <w:r w:rsidRPr="00871D2B">
        <w:rPr>
          <w:rFonts w:asciiTheme="majorBidi" w:hAnsiTheme="majorBidi" w:hint="cs"/>
          <w:sz w:val="28"/>
          <w:cs/>
          <w:lang w:val="en-GB"/>
        </w:rPr>
        <w:t xml:space="preserve">พฤษภาคม </w:t>
      </w:r>
      <w:r w:rsidRPr="00EE7668">
        <w:rPr>
          <w:rFonts w:asciiTheme="majorBidi" w:hAnsiTheme="majorBidi"/>
          <w:sz w:val="28"/>
        </w:rPr>
        <w:t xml:space="preserve">2563 </w:t>
      </w:r>
      <w:r w:rsidRPr="00871D2B">
        <w:rPr>
          <w:rFonts w:asciiTheme="majorBidi" w:hAnsiTheme="majorBidi" w:hint="cs"/>
          <w:sz w:val="28"/>
          <w:cs/>
          <w:lang w:val="en-GB"/>
        </w:rPr>
        <w:t>ที่ประชุมสามัญผู้ถือหุ้น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ประจำปี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EE7668">
        <w:rPr>
          <w:rFonts w:asciiTheme="majorBidi" w:hAnsiTheme="majorBidi"/>
          <w:sz w:val="28"/>
        </w:rPr>
        <w:t>2563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ของ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บริษัท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เซเว่น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ยูทิลิตี้ส์</w:t>
      </w:r>
      <w:r w:rsidR="008E3785">
        <w:rPr>
          <w:rFonts w:asciiTheme="majorBidi" w:hAnsiTheme="majorBidi" w:hint="cs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แอนด์</w:t>
      </w:r>
      <w:r w:rsidR="008E3785">
        <w:rPr>
          <w:rFonts w:asciiTheme="majorBidi" w:hAnsiTheme="majorBidi" w:hint="cs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พาวเวอร์</w:t>
      </w:r>
      <w:r w:rsidR="008E3785">
        <w:rPr>
          <w:rFonts w:asciiTheme="majorBidi" w:hAnsiTheme="majorBidi" w:hint="cs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จำกัด</w:t>
      </w:r>
      <w:r w:rsidRPr="00871D2B">
        <w:rPr>
          <w:rFonts w:asciiTheme="majorBidi" w:hAnsiTheme="majorBidi"/>
          <w:sz w:val="28"/>
          <w:cs/>
          <w:lang w:val="en-GB"/>
        </w:rPr>
        <w:t xml:space="preserve"> (</w:t>
      </w:r>
      <w:r w:rsidRPr="00871D2B">
        <w:rPr>
          <w:rFonts w:asciiTheme="majorBidi" w:hAnsiTheme="majorBidi" w:hint="cs"/>
          <w:sz w:val="28"/>
          <w:cs/>
          <w:lang w:val="en-GB"/>
        </w:rPr>
        <w:t>มหาชน</w:t>
      </w:r>
      <w:r w:rsidRPr="00871D2B">
        <w:rPr>
          <w:rFonts w:asciiTheme="majorBidi" w:hAnsiTheme="majorBidi"/>
          <w:sz w:val="28"/>
          <w:cs/>
          <w:lang w:val="en-GB"/>
        </w:rPr>
        <w:t>)</w:t>
      </w:r>
      <w:r w:rsidRPr="00EE7668">
        <w:rPr>
          <w:rFonts w:asciiTheme="majorBidi" w:hAnsiTheme="majorBidi"/>
          <w:sz w:val="28"/>
        </w:rPr>
        <w:t xml:space="preserve"> </w:t>
      </w:r>
      <w:r w:rsidR="00236EDB">
        <w:rPr>
          <w:rFonts w:asciiTheme="majorBidi" w:hAnsiTheme="majorBidi"/>
          <w:sz w:val="28"/>
        </w:rPr>
        <w:t>“</w:t>
      </w:r>
      <w:r w:rsidRPr="00EE7668">
        <w:rPr>
          <w:rFonts w:asciiTheme="majorBidi" w:hAnsiTheme="majorBidi"/>
          <w:sz w:val="28"/>
        </w:rPr>
        <w:t xml:space="preserve">7UP” </w:t>
      </w:r>
      <w:r w:rsidRPr="00871D2B">
        <w:rPr>
          <w:rFonts w:asciiTheme="majorBidi" w:hAnsiTheme="majorBidi" w:hint="cs"/>
          <w:sz w:val="28"/>
          <w:cs/>
          <w:lang w:val="en-GB"/>
        </w:rPr>
        <w:t>ได้มีมติอนุมัติการออกและเสนอขายหุ้นกู้แปลงสภาพที่ออกใหม่ของบริษัทต่อผู้ลงทุนโดยเฉพาะเจาะจง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และเป็นบุคคลที่ไม่เกี่ยว</w:t>
      </w:r>
      <w:r w:rsidR="00755CDC">
        <w:rPr>
          <w:rFonts w:asciiTheme="majorBidi" w:hAnsiTheme="majorBidi" w:hint="cs"/>
          <w:sz w:val="28"/>
          <w:cs/>
          <w:lang w:val="en-GB"/>
        </w:rPr>
        <w:t>ข้อง</w:t>
      </w:r>
      <w:r w:rsidRPr="00871D2B">
        <w:rPr>
          <w:rFonts w:asciiTheme="majorBidi" w:hAnsiTheme="majorBidi" w:hint="cs"/>
          <w:sz w:val="28"/>
          <w:cs/>
          <w:lang w:val="en-GB"/>
        </w:rPr>
        <w:t>กับบริษัท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ในวงเงินไม่เกิน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EE7668">
        <w:rPr>
          <w:rFonts w:asciiTheme="majorBidi" w:hAnsiTheme="majorBidi"/>
          <w:sz w:val="28"/>
        </w:rPr>
        <w:t>650.00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ล้านบาท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ซึ่งบริษัทได้ทำสัญญาการออกหุ้นกู้แปลงสภาพ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เพื่อออกหุ้นกู้แปลงสภาพโดยเฉพาะเจาะจงให้แก่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EE7668">
        <w:rPr>
          <w:rFonts w:asciiTheme="majorBidi" w:hAnsiTheme="majorBidi"/>
          <w:sz w:val="28"/>
        </w:rPr>
        <w:t xml:space="preserve">Advance Opportunities Fund </w:t>
      </w:r>
      <w:r w:rsidRPr="00871D2B">
        <w:rPr>
          <w:rFonts w:asciiTheme="majorBidi" w:hAnsiTheme="majorBidi" w:hint="cs"/>
          <w:sz w:val="28"/>
          <w:cs/>
          <w:lang w:val="en-GB"/>
        </w:rPr>
        <w:t>และ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EE7668">
        <w:rPr>
          <w:rFonts w:asciiTheme="majorBidi" w:hAnsiTheme="majorBidi"/>
          <w:sz w:val="28"/>
        </w:rPr>
        <w:t xml:space="preserve">Advance Opportunities Fund I </w:t>
      </w:r>
      <w:r w:rsidRPr="00871D2B">
        <w:rPr>
          <w:rFonts w:asciiTheme="majorBidi" w:hAnsiTheme="majorBidi" w:hint="cs"/>
          <w:sz w:val="28"/>
          <w:cs/>
          <w:lang w:val="en-GB"/>
        </w:rPr>
        <w:t>ซึ่งการออกและเสนอขายหุ้นกู้แปลงสภาพจะทำเป็นคราวๆ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จนกว่าจะครบวงเงิน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EE7668">
        <w:rPr>
          <w:rFonts w:asciiTheme="majorBidi" w:hAnsiTheme="majorBidi"/>
          <w:sz w:val="28"/>
        </w:rPr>
        <w:t>650.00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ล้านบาท</w:t>
      </w:r>
    </w:p>
    <w:p w14:paraId="4E2706E2" w14:textId="02133FA6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ภาษีเงินได้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4A3FE7BD" w14:textId="32C682F3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t>ภาษีเงินได้นิติบุคคลระหว่างกาลคำนวณขึ้นจากกำไร (ขาดทุน) ก่อนภาษีเงินได้สำหรับงวดคูณด้วยอัตราภาษีเฉลี่ยทั้งปีที่ประมาณไว้</w:t>
      </w:r>
      <w:r w:rsidR="00D64CB9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D64CB9">
        <w:rPr>
          <w:rFonts w:asciiTheme="majorBidi" w:hAnsiTheme="majorBidi" w:cstheme="majorBidi" w:hint="cs"/>
          <w:color w:val="000000"/>
          <w:spacing w:val="-2"/>
          <w:sz w:val="28"/>
          <w:cs/>
        </w:rPr>
        <w:t>ร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ายได้</w:t>
      </w:r>
      <w:r w:rsidR="00D64CB9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  <w:r w:rsidR="00BE454A">
        <w:rPr>
          <w:rFonts w:asciiTheme="majorBidi" w:hAnsiTheme="majorBidi" w:cstheme="majorBidi"/>
          <w:color w:val="000000"/>
          <w:spacing w:val="-2"/>
          <w:sz w:val="28"/>
        </w:rPr>
        <w:t>(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ค่าใช้จ่าย</w:t>
      </w:r>
      <w:r w:rsidR="00BE454A">
        <w:rPr>
          <w:rFonts w:asciiTheme="majorBidi" w:hAnsiTheme="majorBidi" w:cstheme="majorBidi"/>
          <w:color w:val="000000"/>
          <w:spacing w:val="-2"/>
          <w:sz w:val="28"/>
        </w:rPr>
        <w:t>)</w:t>
      </w:r>
      <w:r w:rsidR="00D64CB9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ภาษีเงินได้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สำหรับงวดสามเดือนและหกเดือนสิ้นสุด</w:t>
      </w:r>
      <w:r w:rsidRPr="00871D2B">
        <w:rPr>
          <w:rFonts w:asciiTheme="majorBidi" w:hAnsiTheme="majorBidi" w:cstheme="majorBidi"/>
          <w:sz w:val="28"/>
          <w:cs/>
          <w:lang w:val="en-GB"/>
        </w:rPr>
        <w:t>วันที่</w:t>
      </w:r>
      <w:r w:rsidRPr="00871D2B">
        <w:rPr>
          <w:rFonts w:asciiTheme="majorBidi" w:hAnsiTheme="majorBidi" w:cstheme="majorBidi"/>
          <w:sz w:val="28"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>30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 มิถุนายน </w:t>
      </w:r>
      <w:r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และ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สรุปได้ดังนี้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990"/>
        <w:gridCol w:w="90"/>
        <w:gridCol w:w="1080"/>
        <w:gridCol w:w="90"/>
        <w:gridCol w:w="990"/>
        <w:gridCol w:w="90"/>
        <w:gridCol w:w="990"/>
      </w:tblGrid>
      <w:tr w:rsidR="00D5121C" w14:paraId="55DB862C" w14:textId="77777777" w:rsidTr="00BE454A">
        <w:tc>
          <w:tcPr>
            <w:tcW w:w="4950" w:type="dxa"/>
          </w:tcPr>
          <w:p w14:paraId="10AA1D1F" w14:textId="77777777" w:rsidR="00D5121C" w:rsidRDefault="00D5121C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692BF178" w14:textId="77777777" w:rsidR="00D5121C" w:rsidRPr="00871D2B" w:rsidRDefault="009B2480">
            <w:pPr>
              <w:ind w:left="180" w:right="5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พันบาท)</w:t>
            </w:r>
          </w:p>
        </w:tc>
      </w:tr>
      <w:tr w:rsidR="00D5121C" w14:paraId="630B507C" w14:textId="77777777" w:rsidTr="00BE454A">
        <w:tc>
          <w:tcPr>
            <w:tcW w:w="4950" w:type="dxa"/>
          </w:tcPr>
          <w:p w14:paraId="61B7304E" w14:textId="77777777" w:rsidR="00D5121C" w:rsidRDefault="00D5121C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4320" w:type="dxa"/>
            <w:gridSpan w:val="7"/>
            <w:tcBorders>
              <w:bottom w:val="single" w:sz="4" w:space="0" w:color="auto"/>
            </w:tcBorders>
            <w:vAlign w:val="bottom"/>
          </w:tcPr>
          <w:p w14:paraId="4BC516DF" w14:textId="77777777" w:rsidR="00D5121C" w:rsidRPr="00871D2B" w:rsidRDefault="009B2480">
            <w:pPr>
              <w:ind w:left="180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สาม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8"/>
              </w:rPr>
              <w:t>30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มิถุนายน</w:t>
            </w:r>
          </w:p>
        </w:tc>
      </w:tr>
      <w:tr w:rsidR="00D5121C" w14:paraId="16C6418B" w14:textId="77777777" w:rsidTr="00BE454A">
        <w:tc>
          <w:tcPr>
            <w:tcW w:w="4950" w:type="dxa"/>
          </w:tcPr>
          <w:p w14:paraId="441B9F54" w14:textId="77777777" w:rsidR="00D5121C" w:rsidRDefault="00D5121C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C4423" w14:textId="77777777" w:rsidR="00D5121C" w:rsidRDefault="009B248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B8EDEC3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4B5FB" w14:textId="77777777" w:rsidR="00D5121C" w:rsidRDefault="009B248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3BB45B73" w14:textId="77777777" w:rsidTr="00BE454A">
        <w:tc>
          <w:tcPr>
            <w:tcW w:w="4950" w:type="dxa"/>
          </w:tcPr>
          <w:p w14:paraId="4ECD1F94" w14:textId="77777777" w:rsidR="00D5121C" w:rsidRDefault="00D5121C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13F71" w14:textId="77777777" w:rsidR="00D5121C" w:rsidRPr="0059710D" w:rsidRDefault="009B248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9710D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82BA141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5EDDD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90" w:type="dxa"/>
          </w:tcPr>
          <w:p w14:paraId="16131A6B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93A42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</w:tcPr>
          <w:p w14:paraId="0F6CE972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0446A71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5121C" w14:paraId="7D29CB11" w14:textId="77777777" w:rsidTr="00BE454A">
        <w:tc>
          <w:tcPr>
            <w:tcW w:w="4950" w:type="dxa"/>
            <w:vAlign w:val="bottom"/>
          </w:tcPr>
          <w:p w14:paraId="112521EC" w14:textId="77777777" w:rsidR="00D5121C" w:rsidRPr="00871D2B" w:rsidRDefault="009B2480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ภาษีเงินได้ปัจจุบัน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317BA" w14:textId="77777777" w:rsidR="00D5121C" w:rsidRPr="0059710D" w:rsidRDefault="00D5121C" w:rsidP="0059710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E020EDE" w14:textId="77777777" w:rsidR="00D5121C" w:rsidRDefault="00D5121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011B63" w14:textId="77777777" w:rsidR="00D5121C" w:rsidRDefault="00D5121C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5847C68" w14:textId="77777777" w:rsidR="00D5121C" w:rsidRDefault="00D5121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57AA5" w14:textId="77777777" w:rsidR="00D5121C" w:rsidRDefault="00D5121C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55EF61E" w14:textId="77777777" w:rsidR="00D5121C" w:rsidRDefault="00D5121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47149F23" w14:textId="77777777" w:rsidR="00D5121C" w:rsidRDefault="00D5121C">
            <w:pPr>
              <w:tabs>
                <w:tab w:val="decimal" w:pos="724"/>
              </w:tabs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22C07A45" w14:textId="77777777" w:rsidTr="00BE454A">
        <w:tc>
          <w:tcPr>
            <w:tcW w:w="4950" w:type="dxa"/>
            <w:vAlign w:val="bottom"/>
          </w:tcPr>
          <w:p w14:paraId="476044B6" w14:textId="77777777" w:rsidR="00D5121C" w:rsidRDefault="009B2480">
            <w:pPr>
              <w:ind w:right="-43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ภาษีเงินได้นิติบุคคลระหว่างกาล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38C592" w14:textId="66776A7D" w:rsidR="00D5121C" w:rsidRPr="0059710D" w:rsidRDefault="00BE5BE4" w:rsidP="0059710D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59710D">
              <w:rPr>
                <w:rFonts w:asciiTheme="majorBidi" w:hAnsiTheme="majorBidi" w:cstheme="majorBidi"/>
                <w:sz w:val="28"/>
              </w:rPr>
              <w:t>10,550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004882" w14:textId="77777777" w:rsidR="00D5121C" w:rsidRDefault="00D5121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EA6E3B" w14:textId="5A63D064" w:rsidR="00D5121C" w:rsidRDefault="00BE5BE4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9B2480">
              <w:rPr>
                <w:rFonts w:asciiTheme="majorBidi" w:hAnsiTheme="majorBidi" w:cstheme="majorBidi" w:hint="eastAsia"/>
                <w:sz w:val="28"/>
              </w:rPr>
              <w:t>866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193A075" w14:textId="77777777" w:rsidR="00D5121C" w:rsidRDefault="00D5121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7F65DE" w14:textId="6031648F" w:rsidR="00D5121C" w:rsidRDefault="00BE5BE4">
            <w:pPr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73ECC9" w14:textId="77777777" w:rsidR="00D5121C" w:rsidRPr="00871D2B" w:rsidRDefault="00D5121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4FAD85" w14:textId="77777777" w:rsidR="00D5121C" w:rsidRDefault="009B2480">
            <w:pPr>
              <w:tabs>
                <w:tab w:val="decimal" w:pos="724"/>
              </w:tabs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09C599DE" w14:textId="77777777" w:rsidTr="00BE454A">
        <w:tc>
          <w:tcPr>
            <w:tcW w:w="4950" w:type="dxa"/>
            <w:vAlign w:val="bottom"/>
          </w:tcPr>
          <w:p w14:paraId="4D1F7053" w14:textId="77777777" w:rsidR="00D5121C" w:rsidRPr="00871D2B" w:rsidRDefault="009B2480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250707" w14:textId="77777777" w:rsidR="00D5121C" w:rsidRPr="0059710D" w:rsidRDefault="00D5121C" w:rsidP="0059710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98B8072" w14:textId="77777777" w:rsidR="00D5121C" w:rsidRDefault="00D5121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CB5447" w14:textId="77777777" w:rsidR="00D5121C" w:rsidRDefault="00D5121C">
            <w:pPr>
              <w:ind w:right="9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E6D10D7" w14:textId="77777777" w:rsidR="00D5121C" w:rsidRDefault="00D5121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2BFB46" w14:textId="77777777" w:rsidR="00D5121C" w:rsidRDefault="00D5121C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75366E0" w14:textId="77777777" w:rsidR="00D5121C" w:rsidRDefault="00D5121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9E6CEC" w14:textId="77777777" w:rsidR="00D5121C" w:rsidRDefault="00D5121C">
            <w:pPr>
              <w:tabs>
                <w:tab w:val="decimal" w:pos="724"/>
              </w:tabs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76870100" w14:textId="77777777" w:rsidTr="00BE454A">
        <w:tc>
          <w:tcPr>
            <w:tcW w:w="4950" w:type="dxa"/>
            <w:vAlign w:val="bottom"/>
          </w:tcPr>
          <w:p w14:paraId="7CAC7DFC" w14:textId="4B1FA8BB" w:rsidR="00D5121C" w:rsidRPr="00871D2B" w:rsidRDefault="009B2480">
            <w:pPr>
              <w:tabs>
                <w:tab w:val="left" w:pos="4362"/>
              </w:tabs>
              <w:ind w:right="-9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A306D" w14:textId="2ACEF247" w:rsidR="00D5121C" w:rsidRPr="0059710D" w:rsidRDefault="0059710D" w:rsidP="0059710D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809</w:t>
            </w:r>
          </w:p>
        </w:tc>
        <w:tc>
          <w:tcPr>
            <w:tcW w:w="90" w:type="dxa"/>
            <w:shd w:val="clear" w:color="auto" w:fill="auto"/>
          </w:tcPr>
          <w:p w14:paraId="04D06D17" w14:textId="77777777" w:rsidR="00D5121C" w:rsidRDefault="00D5121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5B444" w14:textId="734BFE77" w:rsidR="00D5121C" w:rsidRDefault="009B2480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1,990</w:t>
            </w:r>
          </w:p>
        </w:tc>
        <w:tc>
          <w:tcPr>
            <w:tcW w:w="90" w:type="dxa"/>
            <w:shd w:val="clear" w:color="auto" w:fill="auto"/>
          </w:tcPr>
          <w:p w14:paraId="4F1180C8" w14:textId="77777777" w:rsidR="00D5121C" w:rsidRDefault="00D5121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65EB5" w14:textId="28B88F8E" w:rsidR="00D5121C" w:rsidRDefault="009B2480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6EC2EBA" w14:textId="77777777" w:rsidR="00D5121C" w:rsidRPr="00871D2B" w:rsidRDefault="00D5121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981D8" w14:textId="6ED999D3" w:rsidR="00D5121C" w:rsidRDefault="009B2480">
            <w:pPr>
              <w:tabs>
                <w:tab w:val="decimal" w:pos="724"/>
                <w:tab w:val="decimal" w:pos="900"/>
              </w:tabs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462</w:t>
            </w:r>
          </w:p>
        </w:tc>
      </w:tr>
      <w:tr w:rsidR="00D5121C" w14:paraId="1B62B3B5" w14:textId="77777777" w:rsidTr="00BE454A">
        <w:trPr>
          <w:trHeight w:val="116"/>
        </w:trPr>
        <w:tc>
          <w:tcPr>
            <w:tcW w:w="4950" w:type="dxa"/>
            <w:vAlign w:val="bottom"/>
          </w:tcPr>
          <w:p w14:paraId="343E4C6B" w14:textId="5A280FBD" w:rsidR="00D5121C" w:rsidRPr="00871D2B" w:rsidRDefault="00D64CB9" w:rsidP="003E640C">
            <w:pPr>
              <w:ind w:left="180" w:right="270" w:hanging="180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 xml:space="preserve">รายได้ (ค่าใช้จ่าย) </w:t>
            </w:r>
            <w:r w:rsidR="009B2480"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ภาษีเงินได้ที่แสดงอยู่ในงบกำไขาดทุ</w:t>
            </w:r>
            <w:r w:rsidR="003E640C" w:rsidRPr="00871D2B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น</w:t>
            </w:r>
            <w:r w:rsidR="009B2480"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และกำไรขาดทุนเบ็ดเสร็จ</w:t>
            </w:r>
            <w:r w:rsidR="009B2480" w:rsidRPr="00871D2B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06829B" w14:textId="517D494A" w:rsidR="00D5121C" w:rsidRPr="00347457" w:rsidRDefault="00BE5BE4" w:rsidP="0059710D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59710D" w:rsidRPr="00347457">
              <w:rPr>
                <w:rFonts w:asciiTheme="majorBidi" w:hAnsiTheme="majorBidi" w:cstheme="majorBidi"/>
                <w:b/>
                <w:bCs/>
                <w:sz w:val="28"/>
              </w:rPr>
              <w:t>9,741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5CD5710" w14:textId="77777777" w:rsidR="00D5121C" w:rsidRDefault="00D5121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91EA16" w14:textId="4BDD2866" w:rsidR="00D5121C" w:rsidRDefault="009B2480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eastAsia"/>
                <w:b/>
                <w:bCs/>
                <w:sz w:val="28"/>
              </w:rPr>
              <w:t>1,124</w:t>
            </w:r>
          </w:p>
        </w:tc>
        <w:tc>
          <w:tcPr>
            <w:tcW w:w="90" w:type="dxa"/>
            <w:shd w:val="clear" w:color="auto" w:fill="auto"/>
          </w:tcPr>
          <w:p w14:paraId="35CE2FC6" w14:textId="77777777" w:rsidR="00D5121C" w:rsidRDefault="00D5121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0B9A58" w14:textId="49453D7D" w:rsidR="00D5121C" w:rsidRDefault="009B2480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22CEC86" w14:textId="77777777" w:rsidR="00D5121C" w:rsidRPr="00871D2B" w:rsidRDefault="00D5121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AA041" w14:textId="6DB100CE" w:rsidR="00D5121C" w:rsidRDefault="009B2480">
            <w:pPr>
              <w:tabs>
                <w:tab w:val="decimal" w:pos="724"/>
                <w:tab w:val="decimal" w:pos="900"/>
              </w:tabs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eastAsia"/>
                <w:b/>
                <w:bCs/>
                <w:sz w:val="28"/>
              </w:rPr>
              <w:t>462</w:t>
            </w:r>
          </w:p>
        </w:tc>
      </w:tr>
      <w:tr w:rsidR="00D5121C" w14:paraId="4C235D88" w14:textId="77777777" w:rsidTr="00BE454A">
        <w:trPr>
          <w:trHeight w:hRule="exact" w:val="288"/>
        </w:trPr>
        <w:tc>
          <w:tcPr>
            <w:tcW w:w="4950" w:type="dxa"/>
            <w:vAlign w:val="bottom"/>
          </w:tcPr>
          <w:p w14:paraId="3494F548" w14:textId="1DE28025" w:rsidR="00D5121C" w:rsidRDefault="00D5121C">
            <w:pPr>
              <w:ind w:right="612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155AC477" w14:textId="562FC579" w:rsidR="00BE5BE4" w:rsidRDefault="00BE5BE4">
            <w:pPr>
              <w:ind w:right="612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01B78E4C" w14:textId="79DABD31" w:rsidR="00BE5BE4" w:rsidRDefault="00BE5BE4">
            <w:pPr>
              <w:ind w:right="612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5798FADC" w14:textId="22DCB6A5" w:rsidR="00BE5BE4" w:rsidRDefault="00BE5BE4">
            <w:pPr>
              <w:ind w:right="612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0857A0ED" w14:textId="24C5546E" w:rsidR="00BE5BE4" w:rsidRDefault="00BE5BE4">
            <w:pPr>
              <w:ind w:right="612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4144B982" w14:textId="048D76E3" w:rsidR="00BE5BE4" w:rsidRDefault="00BE5BE4">
            <w:pPr>
              <w:ind w:right="612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4216A0F5" w14:textId="79299D35" w:rsidR="00BE5BE4" w:rsidRDefault="00BE5BE4">
            <w:pPr>
              <w:ind w:right="612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4C810206" w14:textId="77777777" w:rsidR="00BE5BE4" w:rsidRDefault="00BE5BE4">
            <w:pPr>
              <w:ind w:right="612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51928C6B" w14:textId="77777777" w:rsidR="00D5121C" w:rsidRPr="00871D2B" w:rsidRDefault="00D5121C">
            <w:pPr>
              <w:ind w:right="612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21C6B9" w14:textId="77777777" w:rsidR="00D5121C" w:rsidRDefault="00D5121C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0D1AFF3" w14:textId="77777777" w:rsidR="00D5121C" w:rsidRDefault="00D5121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57EA26" w14:textId="77777777" w:rsidR="00D5121C" w:rsidRDefault="00D5121C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2BE8ACC" w14:textId="77777777" w:rsidR="00D5121C" w:rsidRDefault="00D5121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DF8988" w14:textId="77777777" w:rsidR="00D5121C" w:rsidRDefault="00D5121C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4ABDC94" w14:textId="77777777" w:rsidR="00D5121C" w:rsidRPr="00871D2B" w:rsidRDefault="00D5121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3A001F" w14:textId="77777777" w:rsidR="00D5121C" w:rsidRDefault="00D5121C">
            <w:pPr>
              <w:tabs>
                <w:tab w:val="decimal" w:pos="724"/>
                <w:tab w:val="decimal" w:pos="900"/>
              </w:tabs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E5BE4" w14:paraId="35437863" w14:textId="77777777" w:rsidTr="00BE454A">
        <w:trPr>
          <w:trHeight w:hRule="exact" w:val="288"/>
        </w:trPr>
        <w:tc>
          <w:tcPr>
            <w:tcW w:w="4950" w:type="dxa"/>
            <w:vAlign w:val="bottom"/>
          </w:tcPr>
          <w:p w14:paraId="6E8F6AC9" w14:textId="77777777" w:rsidR="00BE5BE4" w:rsidRDefault="00BE5BE4">
            <w:pPr>
              <w:ind w:right="61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00A472" w14:textId="77777777" w:rsidR="00BE5BE4" w:rsidRDefault="00BE5BE4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6B173F8" w14:textId="77777777" w:rsidR="00BE5BE4" w:rsidRDefault="00BE5BE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BAC0AC" w14:textId="77777777" w:rsidR="00BE5BE4" w:rsidRDefault="00BE5BE4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77E3637" w14:textId="77777777" w:rsidR="00BE5BE4" w:rsidRDefault="00BE5BE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F2AA81" w14:textId="77777777" w:rsidR="00BE5BE4" w:rsidRDefault="00BE5BE4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B8409FD" w14:textId="77777777" w:rsidR="00BE5BE4" w:rsidRPr="00871D2B" w:rsidRDefault="00BE5BE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801F75" w14:textId="77777777" w:rsidR="00BE5BE4" w:rsidRDefault="00BE5BE4">
            <w:pPr>
              <w:tabs>
                <w:tab w:val="decimal" w:pos="724"/>
                <w:tab w:val="decimal" w:pos="900"/>
              </w:tabs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E5BE4" w14:paraId="441EC2C4" w14:textId="77777777" w:rsidTr="00BE454A">
        <w:trPr>
          <w:trHeight w:hRule="exact" w:val="288"/>
        </w:trPr>
        <w:tc>
          <w:tcPr>
            <w:tcW w:w="4950" w:type="dxa"/>
            <w:vAlign w:val="bottom"/>
          </w:tcPr>
          <w:p w14:paraId="598041E4" w14:textId="77777777" w:rsidR="00BE5BE4" w:rsidRDefault="00BE5BE4">
            <w:pPr>
              <w:ind w:right="61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6CBBE5" w14:textId="77777777" w:rsidR="00BE5BE4" w:rsidRDefault="00BE5BE4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E710187" w14:textId="77777777" w:rsidR="00BE5BE4" w:rsidRDefault="00BE5BE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5480DF" w14:textId="77777777" w:rsidR="00BE5BE4" w:rsidRDefault="00BE5BE4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4E0A2FC" w14:textId="77777777" w:rsidR="00BE5BE4" w:rsidRDefault="00BE5BE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D96B52" w14:textId="77777777" w:rsidR="00BE5BE4" w:rsidRDefault="00BE5BE4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7F725D8" w14:textId="77777777" w:rsidR="00BE5BE4" w:rsidRPr="00871D2B" w:rsidRDefault="00BE5BE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73AF73" w14:textId="77777777" w:rsidR="00BE5BE4" w:rsidRDefault="00BE5BE4">
            <w:pPr>
              <w:tabs>
                <w:tab w:val="decimal" w:pos="724"/>
                <w:tab w:val="decimal" w:pos="900"/>
              </w:tabs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E5BE4" w14:paraId="6A8E52CF" w14:textId="77777777" w:rsidTr="00BE454A">
        <w:trPr>
          <w:trHeight w:hRule="exact" w:val="288"/>
        </w:trPr>
        <w:tc>
          <w:tcPr>
            <w:tcW w:w="4950" w:type="dxa"/>
            <w:vAlign w:val="bottom"/>
          </w:tcPr>
          <w:p w14:paraId="3B0BE115" w14:textId="77777777" w:rsidR="00BE5BE4" w:rsidRDefault="00BE5BE4">
            <w:pPr>
              <w:ind w:right="61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C6AFCE" w14:textId="77777777" w:rsidR="00BE5BE4" w:rsidRDefault="00BE5BE4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E536620" w14:textId="77777777" w:rsidR="00BE5BE4" w:rsidRDefault="00BE5BE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81AFDD" w14:textId="77777777" w:rsidR="00BE5BE4" w:rsidRDefault="00BE5BE4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A44B41C" w14:textId="77777777" w:rsidR="00BE5BE4" w:rsidRDefault="00BE5BE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BE75B4" w14:textId="77777777" w:rsidR="00BE5BE4" w:rsidRDefault="00BE5BE4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DB66AEF" w14:textId="77777777" w:rsidR="00BE5BE4" w:rsidRPr="00871D2B" w:rsidRDefault="00BE5BE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312612" w14:textId="77777777" w:rsidR="00BE5BE4" w:rsidRDefault="00BE5BE4">
            <w:pPr>
              <w:tabs>
                <w:tab w:val="decimal" w:pos="724"/>
                <w:tab w:val="decimal" w:pos="900"/>
              </w:tabs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E5BE4" w14:paraId="3CB84FFF" w14:textId="77777777" w:rsidTr="00BE454A">
        <w:trPr>
          <w:trHeight w:hRule="exact" w:val="288"/>
        </w:trPr>
        <w:tc>
          <w:tcPr>
            <w:tcW w:w="4950" w:type="dxa"/>
            <w:vAlign w:val="bottom"/>
          </w:tcPr>
          <w:p w14:paraId="6896CBFC" w14:textId="77777777" w:rsidR="00BE5BE4" w:rsidRDefault="00BE5BE4">
            <w:pPr>
              <w:ind w:right="61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1C630D" w14:textId="77777777" w:rsidR="00BE5BE4" w:rsidRDefault="00BE5BE4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810E820" w14:textId="77777777" w:rsidR="00BE5BE4" w:rsidRDefault="00BE5BE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A5FDF2" w14:textId="77777777" w:rsidR="00BE5BE4" w:rsidRDefault="00BE5BE4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A0C2373" w14:textId="77777777" w:rsidR="00BE5BE4" w:rsidRDefault="00BE5BE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B8DA68" w14:textId="77777777" w:rsidR="00BE5BE4" w:rsidRDefault="00BE5BE4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49F8346" w14:textId="77777777" w:rsidR="00BE5BE4" w:rsidRPr="00871D2B" w:rsidRDefault="00BE5BE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7BF6CF" w14:textId="77777777" w:rsidR="00BE5BE4" w:rsidRDefault="00BE5BE4">
            <w:pPr>
              <w:tabs>
                <w:tab w:val="decimal" w:pos="724"/>
                <w:tab w:val="decimal" w:pos="900"/>
              </w:tabs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8E3785" w14:paraId="2812E5A0" w14:textId="77777777" w:rsidTr="00BE454A">
        <w:trPr>
          <w:trHeight w:hRule="exact" w:val="288"/>
        </w:trPr>
        <w:tc>
          <w:tcPr>
            <w:tcW w:w="4950" w:type="dxa"/>
            <w:vAlign w:val="bottom"/>
          </w:tcPr>
          <w:p w14:paraId="4BB982A8" w14:textId="77777777" w:rsidR="008E3785" w:rsidRDefault="008E3785">
            <w:pPr>
              <w:ind w:right="61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D645D1" w14:textId="77777777" w:rsidR="008E3785" w:rsidRDefault="008E3785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5413427" w14:textId="77777777" w:rsidR="008E3785" w:rsidRDefault="008E378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7A6BC0" w14:textId="77777777" w:rsidR="008E3785" w:rsidRDefault="008E3785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0846557" w14:textId="77777777" w:rsidR="008E3785" w:rsidRDefault="008E378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30841C" w14:textId="77777777" w:rsidR="008E3785" w:rsidRDefault="008E3785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A490748" w14:textId="77777777" w:rsidR="008E3785" w:rsidRPr="00871D2B" w:rsidRDefault="008E378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A91838" w14:textId="77777777" w:rsidR="008E3785" w:rsidRDefault="008E3785">
            <w:pPr>
              <w:tabs>
                <w:tab w:val="decimal" w:pos="724"/>
                <w:tab w:val="decimal" w:pos="900"/>
              </w:tabs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8E3785" w14:paraId="06D5B5F2" w14:textId="77777777" w:rsidTr="00BE454A">
        <w:trPr>
          <w:trHeight w:hRule="exact" w:val="288"/>
        </w:trPr>
        <w:tc>
          <w:tcPr>
            <w:tcW w:w="4950" w:type="dxa"/>
            <w:vAlign w:val="bottom"/>
          </w:tcPr>
          <w:p w14:paraId="188A0550" w14:textId="77777777" w:rsidR="008E3785" w:rsidRDefault="008E3785">
            <w:pPr>
              <w:ind w:right="61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FA9BEB" w14:textId="77777777" w:rsidR="008E3785" w:rsidRDefault="008E3785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63C2F49" w14:textId="77777777" w:rsidR="008E3785" w:rsidRDefault="008E378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EEBDBE" w14:textId="77777777" w:rsidR="008E3785" w:rsidRDefault="008E3785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AF1F1A9" w14:textId="77777777" w:rsidR="008E3785" w:rsidRDefault="008E378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D0D489" w14:textId="77777777" w:rsidR="008E3785" w:rsidRDefault="008E3785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C765412" w14:textId="77777777" w:rsidR="008E3785" w:rsidRPr="00871D2B" w:rsidRDefault="008E378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84419B" w14:textId="77777777" w:rsidR="008E3785" w:rsidRDefault="008E3785">
            <w:pPr>
              <w:tabs>
                <w:tab w:val="decimal" w:pos="724"/>
                <w:tab w:val="decimal" w:pos="900"/>
              </w:tabs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E5BE4" w14:paraId="7FEDF065" w14:textId="77777777" w:rsidTr="00BE454A">
        <w:trPr>
          <w:trHeight w:hRule="exact" w:val="288"/>
        </w:trPr>
        <w:tc>
          <w:tcPr>
            <w:tcW w:w="4950" w:type="dxa"/>
            <w:vAlign w:val="bottom"/>
          </w:tcPr>
          <w:p w14:paraId="6B4CC3D2" w14:textId="77777777" w:rsidR="00BE5BE4" w:rsidRDefault="00BE5BE4">
            <w:pPr>
              <w:ind w:right="61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014872" w14:textId="77777777" w:rsidR="00BE5BE4" w:rsidRDefault="00BE5BE4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B4532AC" w14:textId="77777777" w:rsidR="00BE5BE4" w:rsidRDefault="00BE5BE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B5FB07" w14:textId="77777777" w:rsidR="00BE5BE4" w:rsidRDefault="00BE5BE4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86C0FD6" w14:textId="77777777" w:rsidR="00BE5BE4" w:rsidRDefault="00BE5BE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A86BD9" w14:textId="77777777" w:rsidR="00BE5BE4" w:rsidRDefault="00BE5BE4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C3E14EA" w14:textId="77777777" w:rsidR="00BE5BE4" w:rsidRPr="00871D2B" w:rsidRDefault="00BE5BE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B50783" w14:textId="77777777" w:rsidR="00BE5BE4" w:rsidRDefault="00BE5BE4">
            <w:pPr>
              <w:tabs>
                <w:tab w:val="decimal" w:pos="724"/>
                <w:tab w:val="decimal" w:pos="900"/>
              </w:tabs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D5121C" w14:paraId="0DA4B0A0" w14:textId="77777777" w:rsidTr="00BE454A">
        <w:tc>
          <w:tcPr>
            <w:tcW w:w="4950" w:type="dxa"/>
          </w:tcPr>
          <w:p w14:paraId="35563107" w14:textId="77777777" w:rsidR="00D5121C" w:rsidRDefault="00D5121C">
            <w:pPr>
              <w:ind w:left="270" w:right="-14" w:hanging="27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46A39C01" w14:textId="77777777" w:rsidR="00D5121C" w:rsidRPr="00871D2B" w:rsidRDefault="009B2480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พันบาท)</w:t>
            </w:r>
          </w:p>
        </w:tc>
      </w:tr>
      <w:tr w:rsidR="00D5121C" w14:paraId="625FB494" w14:textId="77777777" w:rsidTr="00BE454A">
        <w:tc>
          <w:tcPr>
            <w:tcW w:w="4950" w:type="dxa"/>
          </w:tcPr>
          <w:p w14:paraId="0218B0F0" w14:textId="77777777" w:rsidR="00D5121C" w:rsidRDefault="00D5121C">
            <w:pPr>
              <w:ind w:left="270" w:right="-14" w:hanging="27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4320" w:type="dxa"/>
            <w:gridSpan w:val="7"/>
            <w:tcBorders>
              <w:bottom w:val="single" w:sz="4" w:space="0" w:color="auto"/>
            </w:tcBorders>
            <w:vAlign w:val="bottom"/>
          </w:tcPr>
          <w:p w14:paraId="08488D41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หกเดือน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มิถุนายน</w:t>
            </w:r>
          </w:p>
        </w:tc>
      </w:tr>
      <w:tr w:rsidR="00D5121C" w14:paraId="5C35747C" w14:textId="77777777" w:rsidTr="00BE454A">
        <w:tc>
          <w:tcPr>
            <w:tcW w:w="4950" w:type="dxa"/>
          </w:tcPr>
          <w:p w14:paraId="0C9F8AEB" w14:textId="77777777" w:rsidR="00D5121C" w:rsidRDefault="00D5121C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118E9" w14:textId="77777777" w:rsidR="00D5121C" w:rsidRDefault="009B248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2457DAF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370A5" w14:textId="77777777" w:rsidR="00D5121C" w:rsidRDefault="009B248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40694026" w14:textId="77777777" w:rsidTr="008708BD">
        <w:tc>
          <w:tcPr>
            <w:tcW w:w="4950" w:type="dxa"/>
          </w:tcPr>
          <w:p w14:paraId="09C28D58" w14:textId="77777777" w:rsidR="00D5121C" w:rsidRDefault="00D5121C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529B6" w14:textId="53789FDE" w:rsidR="00D5121C" w:rsidRDefault="009B248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</w:rPr>
              <w:t>256</w:t>
            </w:r>
            <w:r w:rsidR="00A521DA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C0DDC32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54307" w14:textId="0E072C15" w:rsidR="00D5121C" w:rsidRPr="00871D2B" w:rsidRDefault="009B2480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</w:rPr>
              <w:t>256</w:t>
            </w:r>
            <w:r w:rsidR="00A521DA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</w:tcPr>
          <w:p w14:paraId="0CA94DB8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74E14" w14:textId="6D87FA15" w:rsidR="00D5121C" w:rsidRPr="00871D2B" w:rsidRDefault="009B2480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</w:rPr>
              <w:t>256</w:t>
            </w:r>
            <w:r w:rsidR="00A521DA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</w:tcPr>
          <w:p w14:paraId="571B44FC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C324AB8" w14:textId="6727532D" w:rsidR="00D5121C" w:rsidRPr="00871D2B" w:rsidRDefault="009B2480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</w:rPr>
              <w:t>256</w:t>
            </w:r>
            <w:r w:rsidR="00A521DA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D5121C" w14:paraId="5E168B43" w14:textId="77777777" w:rsidTr="008708BD">
        <w:tc>
          <w:tcPr>
            <w:tcW w:w="4950" w:type="dxa"/>
            <w:vAlign w:val="bottom"/>
          </w:tcPr>
          <w:p w14:paraId="20CEBA56" w14:textId="77777777" w:rsidR="00D5121C" w:rsidRPr="00871D2B" w:rsidRDefault="009B2480">
            <w:pPr>
              <w:ind w:right="-1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ภาษีเงินได้ปัจจุบัน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F487D" w14:textId="77777777" w:rsidR="00D5121C" w:rsidRDefault="00D5121C">
            <w:pPr>
              <w:tabs>
                <w:tab w:val="decimal" w:pos="1170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C1CB5AE" w14:textId="77777777" w:rsidR="00D5121C" w:rsidRDefault="00D5121C">
            <w:pPr>
              <w:tabs>
                <w:tab w:val="decimal" w:pos="117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72BEFC" w14:textId="77777777" w:rsidR="00D5121C" w:rsidRDefault="00D5121C">
            <w:pPr>
              <w:tabs>
                <w:tab w:val="decimal" w:pos="117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1159D3D" w14:textId="77777777" w:rsidR="00D5121C" w:rsidRDefault="00D5121C">
            <w:pPr>
              <w:tabs>
                <w:tab w:val="decimal" w:pos="117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E293F" w14:textId="77777777" w:rsidR="00D5121C" w:rsidRDefault="00D5121C">
            <w:pPr>
              <w:tabs>
                <w:tab w:val="decimal" w:pos="117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CC10193" w14:textId="77777777" w:rsidR="00D5121C" w:rsidRDefault="00D5121C">
            <w:pPr>
              <w:tabs>
                <w:tab w:val="decimal" w:pos="117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636613E8" w14:textId="77777777" w:rsidR="00D5121C" w:rsidRDefault="00D5121C">
            <w:pPr>
              <w:tabs>
                <w:tab w:val="decimal" w:pos="117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77C7F308" w14:textId="77777777" w:rsidTr="00BE454A">
        <w:tc>
          <w:tcPr>
            <w:tcW w:w="4950" w:type="dxa"/>
            <w:vAlign w:val="bottom"/>
          </w:tcPr>
          <w:p w14:paraId="21E97D55" w14:textId="77777777" w:rsidR="00D5121C" w:rsidRDefault="009B2480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ภาษีเงินได้นิติบุคคลระหว่างกาล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79E040" w14:textId="535BACFA" w:rsidR="00D5121C" w:rsidRDefault="00BE5BE4">
            <w:pPr>
              <w:tabs>
                <w:tab w:val="decimal" w:pos="117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59710D">
              <w:rPr>
                <w:rFonts w:asciiTheme="majorBidi" w:hAnsiTheme="majorBidi" w:cstheme="majorBidi"/>
                <w:sz w:val="28"/>
              </w:rPr>
              <w:t>12,56</w:t>
            </w:r>
            <w:r w:rsidR="00374989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7F9CBDD4" w14:textId="77777777" w:rsidR="00D5121C" w:rsidRDefault="00D5121C">
            <w:pPr>
              <w:tabs>
                <w:tab w:val="decimal" w:pos="1170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2B7244" w14:textId="6A4BB52B" w:rsidR="00D5121C" w:rsidRDefault="00BE5BE4">
            <w:pPr>
              <w:tabs>
                <w:tab w:val="decimal" w:pos="117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(</w:t>
            </w:r>
            <w:r w:rsidR="009B2480" w:rsidRPr="00871D2B">
              <w:rPr>
                <w:rFonts w:asciiTheme="majorBidi" w:hAnsiTheme="majorBidi" w:hint="eastAsia"/>
                <w:sz w:val="28"/>
                <w:lang w:val="en-GB"/>
              </w:rPr>
              <w:t>1</w:t>
            </w:r>
            <w:r w:rsidR="009B2480">
              <w:rPr>
                <w:rFonts w:asciiTheme="majorBidi" w:hAnsiTheme="majorBidi" w:cstheme="majorBidi" w:hint="eastAsia"/>
                <w:sz w:val="28"/>
              </w:rPr>
              <w:t>,</w:t>
            </w:r>
            <w:r w:rsidR="009B2480" w:rsidRPr="00871D2B">
              <w:rPr>
                <w:rFonts w:asciiTheme="majorBidi" w:hAnsiTheme="majorBidi" w:hint="eastAsia"/>
                <w:sz w:val="28"/>
                <w:lang w:val="en-GB"/>
              </w:rPr>
              <w:t>904</w:t>
            </w:r>
            <w:r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0CCB651C" w14:textId="77777777" w:rsidR="00D5121C" w:rsidRDefault="00D5121C">
            <w:pPr>
              <w:tabs>
                <w:tab w:val="decimal" w:pos="1170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F2A4CE" w14:textId="25BCAAF1" w:rsidR="00D5121C" w:rsidRDefault="00BE5BE4">
            <w:pPr>
              <w:tabs>
                <w:tab w:val="decimal" w:pos="117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4A9778A" w14:textId="77777777" w:rsidR="00D5121C" w:rsidRPr="00871D2B" w:rsidRDefault="00D5121C">
            <w:pPr>
              <w:tabs>
                <w:tab w:val="decimal" w:pos="1170"/>
              </w:tabs>
              <w:ind w:right="8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45B909E" w14:textId="77777777" w:rsidR="00D5121C" w:rsidRDefault="009B2480">
            <w:pPr>
              <w:tabs>
                <w:tab w:val="decimal" w:pos="117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7B12B8A3" w14:textId="77777777" w:rsidTr="00BE454A">
        <w:tc>
          <w:tcPr>
            <w:tcW w:w="4950" w:type="dxa"/>
            <w:vAlign w:val="bottom"/>
          </w:tcPr>
          <w:p w14:paraId="4CC38100" w14:textId="77777777" w:rsidR="00D5121C" w:rsidRPr="00871D2B" w:rsidRDefault="009B2480">
            <w:pPr>
              <w:ind w:right="-1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38CA06" w14:textId="77777777" w:rsidR="00D5121C" w:rsidRDefault="00D5121C">
            <w:pPr>
              <w:tabs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4AB06AC" w14:textId="77777777" w:rsidR="00D5121C" w:rsidRDefault="00D5121C">
            <w:pPr>
              <w:tabs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2BBAB2" w14:textId="77777777" w:rsidR="00D5121C" w:rsidRDefault="00D5121C">
            <w:pPr>
              <w:tabs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8A610B6" w14:textId="77777777" w:rsidR="00D5121C" w:rsidRDefault="00D5121C">
            <w:pPr>
              <w:tabs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DBEBFD" w14:textId="77777777" w:rsidR="00D5121C" w:rsidRDefault="00D5121C">
            <w:pPr>
              <w:tabs>
                <w:tab w:val="decimal" w:pos="810"/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0F90289" w14:textId="77777777" w:rsidR="00D5121C" w:rsidRDefault="00D5121C">
            <w:pPr>
              <w:tabs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6BE2E908" w14:textId="77777777" w:rsidR="00D5121C" w:rsidRDefault="00D5121C">
            <w:pPr>
              <w:tabs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4E2272BE" w14:textId="77777777" w:rsidTr="00BE454A">
        <w:tc>
          <w:tcPr>
            <w:tcW w:w="4950" w:type="dxa"/>
            <w:vAlign w:val="bottom"/>
          </w:tcPr>
          <w:p w14:paraId="18423DC7" w14:textId="33122605" w:rsidR="00D5121C" w:rsidRPr="00871D2B" w:rsidRDefault="009B2480">
            <w:pPr>
              <w:ind w:right="-1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8B8CF" w14:textId="33F5D54C" w:rsidR="00D5121C" w:rsidRDefault="0059710D">
            <w:pPr>
              <w:tabs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3,444</w:t>
            </w:r>
          </w:p>
        </w:tc>
        <w:tc>
          <w:tcPr>
            <w:tcW w:w="90" w:type="dxa"/>
          </w:tcPr>
          <w:p w14:paraId="40E6BBE9" w14:textId="77777777" w:rsidR="00D5121C" w:rsidRDefault="00D5121C">
            <w:pPr>
              <w:tabs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3A3E5" w14:textId="411CF500" w:rsidR="00D5121C" w:rsidRDefault="009B2480">
            <w:pPr>
              <w:tabs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eastAsia"/>
                <w:sz w:val="28"/>
                <w:lang w:val="en-GB"/>
              </w:rPr>
              <w:t>4</w:t>
            </w:r>
            <w:r>
              <w:rPr>
                <w:rFonts w:asciiTheme="majorBidi" w:hAnsiTheme="majorBidi" w:cstheme="majorBidi" w:hint="eastAsia"/>
                <w:sz w:val="28"/>
              </w:rPr>
              <w:t>,</w:t>
            </w:r>
            <w:r w:rsidRPr="00871D2B">
              <w:rPr>
                <w:rFonts w:asciiTheme="majorBidi" w:hAnsiTheme="majorBidi" w:hint="eastAsia"/>
                <w:sz w:val="28"/>
                <w:lang w:val="en-GB"/>
              </w:rPr>
              <w:t>815</w:t>
            </w:r>
          </w:p>
        </w:tc>
        <w:tc>
          <w:tcPr>
            <w:tcW w:w="90" w:type="dxa"/>
          </w:tcPr>
          <w:p w14:paraId="6273889E" w14:textId="77777777" w:rsidR="00D5121C" w:rsidRDefault="00D5121C">
            <w:pPr>
              <w:tabs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CFC21" w14:textId="24492928" w:rsidR="00D5121C" w:rsidRDefault="009B2480">
            <w:pPr>
              <w:tabs>
                <w:tab w:val="decimal" w:pos="810"/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3,335</w:t>
            </w:r>
          </w:p>
        </w:tc>
        <w:tc>
          <w:tcPr>
            <w:tcW w:w="90" w:type="dxa"/>
          </w:tcPr>
          <w:p w14:paraId="75713296" w14:textId="77777777" w:rsidR="00D5121C" w:rsidRDefault="00D5121C">
            <w:pPr>
              <w:tabs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2AE91F7" w14:textId="7C0B9E5B" w:rsidR="00D5121C" w:rsidRDefault="009B2480">
            <w:pPr>
              <w:tabs>
                <w:tab w:val="decimal" w:pos="900"/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eastAsia"/>
                <w:sz w:val="28"/>
                <w:lang w:val="en-GB"/>
              </w:rPr>
              <w:t>1</w:t>
            </w:r>
            <w:r>
              <w:rPr>
                <w:rFonts w:asciiTheme="majorBidi" w:hAnsiTheme="majorBidi" w:cstheme="majorBidi" w:hint="eastAsia"/>
                <w:sz w:val="28"/>
              </w:rPr>
              <w:t>,</w:t>
            </w:r>
            <w:r w:rsidRPr="00871D2B">
              <w:rPr>
                <w:rFonts w:asciiTheme="majorBidi" w:hAnsiTheme="majorBidi" w:hint="eastAsia"/>
                <w:sz w:val="28"/>
                <w:lang w:val="en-GB"/>
              </w:rPr>
              <w:t>900</w:t>
            </w:r>
          </w:p>
        </w:tc>
      </w:tr>
      <w:tr w:rsidR="00D5121C" w14:paraId="40CD3499" w14:textId="77777777" w:rsidTr="00BE454A">
        <w:trPr>
          <w:trHeight w:val="116"/>
        </w:trPr>
        <w:tc>
          <w:tcPr>
            <w:tcW w:w="4950" w:type="dxa"/>
            <w:vAlign w:val="bottom"/>
          </w:tcPr>
          <w:p w14:paraId="4CAC7F41" w14:textId="77777777" w:rsidR="00C91D02" w:rsidRDefault="00D64CB9">
            <w:pPr>
              <w:ind w:left="180" w:right="-14" w:hanging="180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 xml:space="preserve">รายได้ (ค่าใช้จ่าย) </w:t>
            </w:r>
            <w:r w:rsidR="009B2480"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ภาษีเงินได้ที่แสดงอยู่ในงบกำไรขาดทุน</w:t>
            </w:r>
          </w:p>
          <w:p w14:paraId="1A98BDD7" w14:textId="504A47AC" w:rsidR="00D5121C" w:rsidRPr="00871D2B" w:rsidRDefault="009B2480" w:rsidP="00C91D02">
            <w:pPr>
              <w:ind w:left="267" w:right="-1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และกำไร</w:t>
            </w:r>
            <w:r w:rsidR="00A521DA"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ขาดทุน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เบ็ดเสร็จ</w:t>
            </w:r>
            <w:r w:rsidRPr="00871D2B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B79A46" w14:textId="446D2DA2" w:rsidR="00D5121C" w:rsidRDefault="00BE5BE4">
            <w:pPr>
              <w:tabs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59710D">
              <w:rPr>
                <w:rFonts w:asciiTheme="majorBidi" w:hAnsiTheme="majorBidi" w:cstheme="majorBidi"/>
                <w:b/>
                <w:bCs/>
                <w:sz w:val="28"/>
              </w:rPr>
              <w:t>9,122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90" w:type="dxa"/>
          </w:tcPr>
          <w:p w14:paraId="4EA65FF9" w14:textId="77777777" w:rsidR="00D5121C" w:rsidRDefault="00D5121C">
            <w:pPr>
              <w:tabs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BCA6B3" w14:textId="6215E44E" w:rsidR="00D5121C" w:rsidRDefault="009B2480">
            <w:pPr>
              <w:tabs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hint="eastAsia"/>
                <w:b/>
                <w:bCs/>
                <w:sz w:val="28"/>
                <w:lang w:val="en-GB"/>
              </w:rPr>
              <w:t>2</w:t>
            </w:r>
            <w:r>
              <w:rPr>
                <w:rFonts w:asciiTheme="majorBidi" w:hAnsiTheme="majorBidi" w:cstheme="majorBidi" w:hint="eastAsia"/>
                <w:b/>
                <w:bCs/>
                <w:sz w:val="28"/>
              </w:rPr>
              <w:t>,</w:t>
            </w:r>
            <w:r w:rsidRPr="00871D2B">
              <w:rPr>
                <w:rFonts w:asciiTheme="majorBidi" w:hAnsiTheme="majorBidi" w:hint="eastAsia"/>
                <w:b/>
                <w:bCs/>
                <w:sz w:val="28"/>
                <w:lang w:val="en-GB"/>
              </w:rPr>
              <w:t>911</w:t>
            </w:r>
          </w:p>
        </w:tc>
        <w:tc>
          <w:tcPr>
            <w:tcW w:w="90" w:type="dxa"/>
          </w:tcPr>
          <w:p w14:paraId="635419A9" w14:textId="77777777" w:rsidR="00D5121C" w:rsidRDefault="00D5121C">
            <w:pPr>
              <w:tabs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69532B" w14:textId="6489E1A4" w:rsidR="00D5121C" w:rsidRDefault="009B2480">
            <w:pPr>
              <w:tabs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3,335</w:t>
            </w:r>
          </w:p>
        </w:tc>
        <w:tc>
          <w:tcPr>
            <w:tcW w:w="90" w:type="dxa"/>
          </w:tcPr>
          <w:p w14:paraId="5FA86C3D" w14:textId="77777777" w:rsidR="00D5121C" w:rsidRDefault="00D5121C">
            <w:pPr>
              <w:tabs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D5546" w14:textId="230AFC79" w:rsidR="00D5121C" w:rsidRDefault="009B2480">
            <w:pPr>
              <w:tabs>
                <w:tab w:val="decimal" w:pos="900"/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hint="eastAsia"/>
                <w:b/>
                <w:bCs/>
                <w:sz w:val="28"/>
                <w:lang w:val="en-GB"/>
              </w:rPr>
              <w:t>1</w:t>
            </w:r>
            <w:r>
              <w:rPr>
                <w:rFonts w:asciiTheme="majorBidi" w:hAnsiTheme="majorBidi" w:cstheme="majorBidi" w:hint="eastAsia"/>
                <w:b/>
                <w:bCs/>
                <w:sz w:val="28"/>
              </w:rPr>
              <w:t>,</w:t>
            </w:r>
            <w:r w:rsidRPr="00871D2B">
              <w:rPr>
                <w:rFonts w:asciiTheme="majorBidi" w:hAnsiTheme="majorBidi" w:hint="eastAsia"/>
                <w:b/>
                <w:bCs/>
                <w:sz w:val="28"/>
                <w:lang w:val="en-GB"/>
              </w:rPr>
              <w:t>900</w:t>
            </w:r>
          </w:p>
        </w:tc>
      </w:tr>
    </w:tbl>
    <w:p w14:paraId="3B69C2CD" w14:textId="104F4D94" w:rsidR="001F3B84" w:rsidRPr="003E640C" w:rsidRDefault="001F3B84" w:rsidP="003E640C">
      <w:pPr>
        <w:tabs>
          <w:tab w:val="left" w:pos="540"/>
        </w:tabs>
        <w:rPr>
          <w:rFonts w:asciiTheme="majorBidi" w:hAnsiTheme="majorBidi" w:cstheme="majorBidi"/>
          <w:b/>
          <w:bCs/>
          <w:sz w:val="16"/>
          <w:szCs w:val="16"/>
        </w:rPr>
      </w:pPr>
    </w:p>
    <w:p w14:paraId="47C332EA" w14:textId="457BDA12" w:rsidR="00E66F90" w:rsidRPr="00871D2B" w:rsidRDefault="00E66F90" w:rsidP="00E66F90">
      <w:pPr>
        <w:pStyle w:val="ListParagraph"/>
        <w:numPr>
          <w:ilvl w:val="0"/>
          <w:numId w:val="21"/>
        </w:numPr>
        <w:tabs>
          <w:tab w:val="left" w:pos="540"/>
        </w:tabs>
        <w:spacing w:before="240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กำไร</w:t>
      </w:r>
      <w:r w:rsidRPr="00E66F90">
        <w:rPr>
          <w:rFonts w:asciiTheme="majorBidi" w:hAnsiTheme="majorBidi" w:cstheme="majorBidi"/>
          <w:b/>
          <w:bCs/>
          <w:sz w:val="28"/>
        </w:rPr>
        <w:t xml:space="preserve"> (</w:t>
      </w: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ขาดทุน</w:t>
      </w:r>
      <w:r w:rsidRPr="00E66F90">
        <w:rPr>
          <w:rFonts w:asciiTheme="majorBidi" w:hAnsiTheme="majorBidi" w:cstheme="majorBidi"/>
          <w:b/>
          <w:bCs/>
          <w:sz w:val="28"/>
        </w:rPr>
        <w:t xml:space="preserve">) </w:t>
      </w: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ต่อหุ้น</w:t>
      </w:r>
    </w:p>
    <w:p w14:paraId="5C9CE20F" w14:textId="77777777" w:rsidR="00E66F90" w:rsidRPr="00E66F90" w:rsidRDefault="00E66F90" w:rsidP="00A521DA">
      <w:pPr>
        <w:pStyle w:val="ListParagraph"/>
        <w:spacing w:before="120" w:line="240" w:lineRule="atLeast"/>
        <w:ind w:left="360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กำไร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 (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ขาดทุน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)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ต่อหุ้นขั้นพื้นฐานส่วนที่เป็นของบริษัทใหญ่คำนวณโดยการหาร</w:t>
      </w:r>
      <w:r w:rsidRPr="00871D2B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กำไร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>(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ขาดทุน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>)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สุทธิส่วนที่เป็นของบริษัทใหญ่ด้วยจำนวนหุ้นสามัญถัวเฉลี่ยถ่วงน้ำหนักที่ออกจำหน่ายอยู่ในระหว่างงวด</w:t>
      </w:r>
    </w:p>
    <w:p w14:paraId="22A29201" w14:textId="102ABAD8" w:rsidR="0006076C" w:rsidRPr="005574B2" w:rsidRDefault="00E66F90" w:rsidP="005574B2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871D2B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สำหรับกำไร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>(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ขาดทุน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>)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/>
          <w:color w:val="000000"/>
          <w:sz w:val="28"/>
          <w:cs/>
          <w:lang w:val="en-GB"/>
        </w:rPr>
        <w:t>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 ซึ่งได้แก่ใบสำคัญแสดงสิทธิซื้อหุ้นสามัญตามรายละเอียดดังนี้</w:t>
      </w:r>
    </w:p>
    <w:p w14:paraId="2EB07699" w14:textId="77777777" w:rsidR="0061562A" w:rsidRDefault="00E66F90" w:rsidP="0061562A">
      <w:pPr>
        <w:pStyle w:val="ListParagraph"/>
        <w:spacing w:before="120"/>
        <w:ind w:left="360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บริษัทได้ออกใบสำคัญแสดงสิทธิซื้อหุ้นสามัญ รุ่นที่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4 (“7UP-W4”)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ที่จัดสรรให้แก่ผู้ถือหุ้นที่มีรายชื่อในสมุดทะเบียน </w:t>
      </w:r>
      <w:r w:rsidR="00383D9B">
        <w:rPr>
          <w:rFonts w:asciiTheme="majorBidi" w:eastAsia="Times New Roman" w:hAnsiTheme="majorBidi" w:cstheme="majorBidi"/>
          <w:color w:val="000000"/>
          <w:sz w:val="28"/>
        </w:rPr>
        <w:t xml:space="preserve">               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ณ วันที่ </w:t>
      </w:r>
      <w:r w:rsidR="00383D9B">
        <w:rPr>
          <w:rFonts w:asciiTheme="majorBidi" w:eastAsia="Times New Roman" w:hAnsiTheme="majorBidi" w:cstheme="majorBidi"/>
          <w:color w:val="000000"/>
          <w:sz w:val="28"/>
        </w:rPr>
        <w:t>10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มิถุนายน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2562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โดยเป็นใบสำคัญแสดงสิทธิจดทะเบียนไม่มีราคาเสนอขายและมีอายุไม่เกิน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>3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ปี นับตั้งแต่วันที่ออก (วันที่ออกใบสำคัญแสดงสิทธิซื้อหุ้นสามัญ วันที่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>9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สิงหาคม พ.ศ.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>2562</w:t>
      </w:r>
      <w:r w:rsidRPr="00871D2B">
        <w:rPr>
          <w:rFonts w:asciiTheme="majorBidi" w:eastAsia="Times New Roman" w:hAnsiTheme="majorBidi" w:cstheme="majorBidi"/>
          <w:color w:val="000000"/>
          <w:sz w:val="28"/>
          <w:lang w:val="en-GB"/>
        </w:rPr>
        <w:t xml:space="preserve">)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ในจำนวนไม่เกิน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605,919,620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หน่วย ราคาการใช้สิทธิต่อหุ้นจำนวน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0.05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บาท</w:t>
      </w:r>
      <w:r w:rsidR="005574B2" w:rsidRPr="00871D2B">
        <w:rPr>
          <w:rFonts w:asciiTheme="majorBidi" w:eastAsia="Times New Roman" w:hAnsiTheme="majorBidi" w:cstheme="majorBidi" w:hint="cs"/>
          <w:color w:val="000000"/>
          <w:sz w:val="28"/>
          <w:cs/>
          <w:lang w:val="en-GB"/>
        </w:rPr>
        <w:t>โดย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อัตราการใช้สิทธิ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1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ใบสำคัญแสดงสิทธิ ต่อ </w:t>
      </w:r>
      <w:r w:rsidR="00383D9B">
        <w:rPr>
          <w:rFonts w:asciiTheme="majorBidi" w:eastAsia="Times New Roman" w:hAnsiTheme="majorBidi" w:cstheme="majorBidi"/>
          <w:color w:val="000000"/>
          <w:sz w:val="28"/>
        </w:rPr>
        <w:t>1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หุ้นสามัญ </w:t>
      </w:r>
      <w:r w:rsidR="005574B2" w:rsidRPr="00871D2B">
        <w:rPr>
          <w:rFonts w:asciiTheme="majorBidi" w:eastAsia="Times New Roman" w:hAnsiTheme="majorBidi" w:cstheme="majorBidi" w:hint="cs"/>
          <w:color w:val="000000"/>
          <w:sz w:val="28"/>
          <w:cs/>
          <w:lang w:val="en-GB"/>
        </w:rPr>
        <w:t>ซึ่ง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สามารถใช้สิทธิตามใบสำคัญแสดงสิทธิได้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3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ครั้ง โดยมีราคาการใช้สิทธิดังนี้ การใช้สิทธิครั</w:t>
      </w:r>
      <w:r w:rsidR="00383D9B" w:rsidRPr="00871D2B">
        <w:rPr>
          <w:rFonts w:asciiTheme="majorBidi" w:eastAsia="Times New Roman" w:hAnsiTheme="majorBidi" w:cstheme="majorBidi" w:hint="cs"/>
          <w:color w:val="000000"/>
          <w:sz w:val="28"/>
          <w:cs/>
          <w:lang w:val="en-GB"/>
        </w:rPr>
        <w:t>้ง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ที่ </w:t>
      </w:r>
      <w:r w:rsidR="00383D9B">
        <w:rPr>
          <w:rFonts w:asciiTheme="majorBidi" w:eastAsia="Times New Roman" w:hAnsiTheme="majorBidi" w:cstheme="majorBidi"/>
          <w:color w:val="000000"/>
          <w:sz w:val="28"/>
        </w:rPr>
        <w:t>1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ราคา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0.50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บาทต่อหุ้น การใช้สิทธิครั</w:t>
      </w:r>
      <w:r w:rsidR="00383D9B" w:rsidRPr="00871D2B">
        <w:rPr>
          <w:rFonts w:asciiTheme="majorBidi" w:eastAsia="Times New Roman" w:hAnsiTheme="majorBidi" w:cstheme="majorBidi" w:hint="cs"/>
          <w:color w:val="000000"/>
          <w:sz w:val="28"/>
          <w:cs/>
          <w:lang w:val="en-GB"/>
        </w:rPr>
        <w:t>้ง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ที่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>2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ราคา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1.25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บาทต่อหุ้น</w:t>
      </w:r>
      <w:r w:rsidR="005574B2" w:rsidRPr="00871D2B">
        <w:rPr>
          <w:rFonts w:asciiTheme="majorBidi" w:eastAsia="Times New Roman" w:hAnsiTheme="majorBidi" w:cstheme="majorBidi" w:hint="cs"/>
          <w:color w:val="000000"/>
          <w:sz w:val="28"/>
          <w:cs/>
          <w:lang w:val="en-GB"/>
        </w:rPr>
        <w:t>และ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การใช้สิทธิครั</w:t>
      </w:r>
      <w:r w:rsidR="00383D9B" w:rsidRPr="00871D2B">
        <w:rPr>
          <w:rFonts w:asciiTheme="majorBidi" w:eastAsia="Times New Roman" w:hAnsiTheme="majorBidi" w:cstheme="majorBidi" w:hint="cs"/>
          <w:color w:val="000000"/>
          <w:sz w:val="28"/>
          <w:cs/>
          <w:lang w:val="en-GB"/>
        </w:rPr>
        <w:t>้ง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ที่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>3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ราคา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2.25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บาทต่อหุ้น เริ่มใช้สิทธิครั้งแรกวันที่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30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มิถุนายน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>2563</w:t>
      </w:r>
    </w:p>
    <w:p w14:paraId="2C5C84D3" w14:textId="1921546C" w:rsidR="00E66F90" w:rsidRPr="0061562A" w:rsidRDefault="00E66F90" w:rsidP="0061562A">
      <w:pPr>
        <w:pStyle w:val="ListParagraph"/>
        <w:spacing w:before="120"/>
        <w:ind w:left="360"/>
        <w:jc w:val="thaiDistribute"/>
        <w:rPr>
          <w:rFonts w:asciiTheme="majorBidi" w:eastAsia="Times New Roman" w:hAnsiTheme="majorBidi" w:cstheme="majorBidi"/>
          <w:color w:val="000000"/>
          <w:sz w:val="28"/>
          <w:cs/>
        </w:rPr>
      </w:pPr>
      <w:r w:rsidRPr="0061562A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ใบสำคัญแสดงสิทธิซื้อหุ้นสามัญคงเหลือ ณ วันที่ </w:t>
      </w:r>
      <w:r w:rsidRPr="0061562A">
        <w:rPr>
          <w:rFonts w:asciiTheme="majorBidi" w:hAnsiTheme="majorBidi" w:cstheme="majorBidi"/>
          <w:color w:val="000000"/>
          <w:sz w:val="28"/>
        </w:rPr>
        <w:t>3</w:t>
      </w:r>
      <w:r w:rsidRPr="0061562A">
        <w:rPr>
          <w:rFonts w:asciiTheme="majorBidi" w:hAnsiTheme="majorBidi" w:cstheme="majorBidi"/>
          <w:color w:val="000000"/>
          <w:sz w:val="28"/>
          <w:lang w:val="en-GB"/>
        </w:rPr>
        <w:t>0</w:t>
      </w:r>
      <w:r w:rsidRPr="0061562A">
        <w:rPr>
          <w:rFonts w:asciiTheme="majorBidi" w:hAnsiTheme="majorBidi" w:cstheme="majorBidi"/>
          <w:color w:val="000000"/>
          <w:sz w:val="28"/>
        </w:rPr>
        <w:t xml:space="preserve"> </w:t>
      </w:r>
      <w:r w:rsidRPr="0061562A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มิถุนายน </w:t>
      </w:r>
      <w:r w:rsidRPr="0061562A">
        <w:rPr>
          <w:rFonts w:asciiTheme="majorBidi" w:hAnsiTheme="majorBidi" w:cstheme="majorBidi"/>
          <w:color w:val="000000"/>
          <w:sz w:val="28"/>
        </w:rPr>
        <w:t>2563</w:t>
      </w:r>
      <w:r w:rsidRPr="0061562A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เป็นใบสำคัญแสดงสิทธิซื้อหุ้นสามัญที่จัดสรรให้แก่</w:t>
      </w:r>
      <w:r w:rsidR="005574B2" w:rsidRPr="0061562A">
        <w:rPr>
          <w:rFonts w:asciiTheme="majorBidi" w:hAnsiTheme="majorBidi" w:cstheme="majorBidi" w:hint="cs"/>
          <w:color w:val="000000"/>
          <w:sz w:val="28"/>
          <w:cs/>
          <w:lang w:val="en-GB"/>
        </w:rPr>
        <w:t xml:space="preserve">       </w:t>
      </w:r>
      <w:r w:rsidRPr="0061562A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ผู้ถือหุ้นของบริษัทซึ่งไม่มีผลต่อการคำนวณกำไร </w:t>
      </w:r>
      <w:r w:rsidRPr="0061562A">
        <w:rPr>
          <w:rFonts w:asciiTheme="majorBidi" w:eastAsia="Times New Roman" w:hAnsiTheme="majorBidi" w:cstheme="majorBidi"/>
          <w:color w:val="000000"/>
          <w:sz w:val="28"/>
        </w:rPr>
        <w:t>(</w:t>
      </w:r>
      <w:r w:rsidRPr="0061562A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ขาดทุน</w:t>
      </w:r>
      <w:r w:rsidRPr="0061562A">
        <w:rPr>
          <w:rFonts w:asciiTheme="majorBidi" w:eastAsia="Times New Roman" w:hAnsiTheme="majorBidi" w:cstheme="majorBidi"/>
          <w:color w:val="000000"/>
          <w:sz w:val="28"/>
        </w:rPr>
        <w:t>)</w:t>
      </w:r>
      <w:r w:rsidRPr="0061562A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</w:t>
      </w:r>
      <w:r w:rsidRPr="0061562A">
        <w:rPr>
          <w:rFonts w:asciiTheme="majorBidi" w:hAnsiTheme="majorBidi" w:cstheme="majorBidi"/>
          <w:color w:val="000000"/>
          <w:sz w:val="28"/>
          <w:cs/>
          <w:lang w:val="en-GB"/>
        </w:rPr>
        <w:t>ต่อหุ้นปรับลดเนื่องจากราคาตามสิทธิของใบสำคัญแสดงสิทธิที่เหลืออยู่สูงกว่าราคาตลาดเฉลี่ยของหุ้นสามัญของบริษัทในระหว่างงวดสามเดือนและหกเดือนสิ้นสุดวันที่</w:t>
      </w:r>
      <w:r w:rsidRPr="0061562A">
        <w:rPr>
          <w:rFonts w:asciiTheme="majorBidi" w:hAnsiTheme="majorBidi" w:cstheme="majorBidi"/>
          <w:color w:val="000000"/>
          <w:sz w:val="28"/>
        </w:rPr>
        <w:t xml:space="preserve"> 3</w:t>
      </w:r>
      <w:r w:rsidRPr="0061562A">
        <w:rPr>
          <w:rFonts w:asciiTheme="majorBidi" w:hAnsiTheme="majorBidi" w:cstheme="majorBidi"/>
          <w:color w:val="000000"/>
          <w:sz w:val="28"/>
          <w:lang w:val="en-GB"/>
        </w:rPr>
        <w:t>0</w:t>
      </w:r>
      <w:r w:rsidRPr="0061562A">
        <w:rPr>
          <w:rFonts w:asciiTheme="majorBidi" w:hAnsiTheme="majorBidi" w:cstheme="majorBidi"/>
          <w:color w:val="000000"/>
          <w:sz w:val="28"/>
        </w:rPr>
        <w:t xml:space="preserve"> </w:t>
      </w:r>
      <w:r w:rsidRPr="0061562A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มิถุนายน </w:t>
      </w:r>
      <w:r w:rsidRPr="0061562A">
        <w:rPr>
          <w:rFonts w:asciiTheme="majorBidi" w:hAnsiTheme="majorBidi" w:cstheme="majorBidi"/>
          <w:color w:val="000000"/>
          <w:sz w:val="28"/>
        </w:rPr>
        <w:t>256</w:t>
      </w:r>
      <w:r w:rsidRPr="0061562A">
        <w:rPr>
          <w:rFonts w:asciiTheme="majorBidi" w:hAnsiTheme="majorBidi" w:cstheme="majorBidi"/>
          <w:color w:val="000000"/>
          <w:sz w:val="28"/>
          <w:lang w:val="en-GB"/>
        </w:rPr>
        <w:t>3</w:t>
      </w:r>
    </w:p>
    <w:p w14:paraId="478099C7" w14:textId="77777777" w:rsidR="0061562A" w:rsidRDefault="0061562A" w:rsidP="0061562A">
      <w:pPr>
        <w:ind w:firstLine="360"/>
        <w:jc w:val="thaiDistribute"/>
        <w:rPr>
          <w:rFonts w:asciiTheme="majorBidi" w:hAnsiTheme="majorBidi" w:cstheme="majorBidi"/>
          <w:color w:val="000000"/>
          <w:spacing w:val="2"/>
          <w:sz w:val="28"/>
          <w:lang w:val="en-GB"/>
        </w:rPr>
      </w:pPr>
    </w:p>
    <w:p w14:paraId="0C355973" w14:textId="77777777" w:rsidR="0061562A" w:rsidRDefault="0061562A" w:rsidP="0061562A">
      <w:pPr>
        <w:ind w:firstLine="360"/>
        <w:jc w:val="thaiDistribute"/>
        <w:rPr>
          <w:rFonts w:asciiTheme="majorBidi" w:hAnsiTheme="majorBidi" w:cstheme="majorBidi"/>
          <w:color w:val="000000"/>
          <w:spacing w:val="2"/>
          <w:sz w:val="28"/>
          <w:lang w:val="en-GB"/>
        </w:rPr>
      </w:pPr>
    </w:p>
    <w:p w14:paraId="4FF66107" w14:textId="77777777" w:rsidR="0061562A" w:rsidRDefault="0061562A" w:rsidP="0061562A">
      <w:pPr>
        <w:ind w:firstLine="360"/>
        <w:jc w:val="thaiDistribute"/>
        <w:rPr>
          <w:rFonts w:asciiTheme="majorBidi" w:hAnsiTheme="majorBidi" w:cstheme="majorBidi"/>
          <w:color w:val="000000"/>
          <w:spacing w:val="2"/>
          <w:sz w:val="28"/>
          <w:lang w:val="en-GB"/>
        </w:rPr>
      </w:pPr>
    </w:p>
    <w:p w14:paraId="0FF8CEA2" w14:textId="77777777" w:rsidR="0061562A" w:rsidRDefault="0061562A" w:rsidP="0061562A">
      <w:pPr>
        <w:ind w:firstLine="360"/>
        <w:jc w:val="thaiDistribute"/>
        <w:rPr>
          <w:rFonts w:asciiTheme="majorBidi" w:hAnsiTheme="majorBidi" w:cstheme="majorBidi"/>
          <w:color w:val="000000"/>
          <w:spacing w:val="2"/>
          <w:sz w:val="28"/>
          <w:lang w:val="en-GB"/>
        </w:rPr>
      </w:pPr>
    </w:p>
    <w:p w14:paraId="635E5DCE" w14:textId="77777777" w:rsidR="0061562A" w:rsidRDefault="0061562A" w:rsidP="0061562A">
      <w:pPr>
        <w:ind w:firstLine="360"/>
        <w:jc w:val="thaiDistribute"/>
        <w:rPr>
          <w:rFonts w:asciiTheme="majorBidi" w:hAnsiTheme="majorBidi" w:cstheme="majorBidi"/>
          <w:color w:val="000000"/>
          <w:spacing w:val="2"/>
          <w:sz w:val="28"/>
          <w:lang w:val="en-GB"/>
        </w:rPr>
      </w:pPr>
    </w:p>
    <w:p w14:paraId="0A85D69C" w14:textId="77777777" w:rsidR="0061562A" w:rsidRDefault="0061562A" w:rsidP="0061562A">
      <w:pPr>
        <w:ind w:firstLine="360"/>
        <w:jc w:val="thaiDistribute"/>
        <w:rPr>
          <w:rFonts w:asciiTheme="majorBidi" w:hAnsiTheme="majorBidi" w:cstheme="majorBidi"/>
          <w:color w:val="000000"/>
          <w:spacing w:val="2"/>
          <w:sz w:val="28"/>
          <w:lang w:val="en-GB"/>
        </w:rPr>
      </w:pPr>
    </w:p>
    <w:p w14:paraId="0DAED3B0" w14:textId="77777777" w:rsidR="0061562A" w:rsidRDefault="0061562A" w:rsidP="0061562A">
      <w:pPr>
        <w:ind w:firstLine="360"/>
        <w:jc w:val="thaiDistribute"/>
        <w:rPr>
          <w:rFonts w:asciiTheme="majorBidi" w:hAnsiTheme="majorBidi" w:cstheme="majorBidi"/>
          <w:color w:val="000000"/>
          <w:spacing w:val="2"/>
          <w:sz w:val="28"/>
          <w:lang w:val="en-GB"/>
        </w:rPr>
      </w:pPr>
    </w:p>
    <w:p w14:paraId="02FFFC9D" w14:textId="77777777" w:rsidR="0061562A" w:rsidRDefault="0061562A" w:rsidP="0061562A">
      <w:pPr>
        <w:ind w:firstLine="360"/>
        <w:jc w:val="thaiDistribute"/>
        <w:rPr>
          <w:rFonts w:asciiTheme="majorBidi" w:hAnsiTheme="majorBidi" w:cstheme="majorBidi"/>
          <w:color w:val="000000"/>
          <w:spacing w:val="2"/>
          <w:sz w:val="28"/>
          <w:lang w:val="en-GB"/>
        </w:rPr>
      </w:pPr>
    </w:p>
    <w:p w14:paraId="75A703D7" w14:textId="06FBBFF6" w:rsidR="004C35C0" w:rsidRPr="0061562A" w:rsidRDefault="00E66F90" w:rsidP="0061562A">
      <w:pPr>
        <w:ind w:firstLine="360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61562A">
        <w:rPr>
          <w:rFonts w:asciiTheme="majorBidi" w:hAnsiTheme="majorBidi" w:cstheme="majorBidi"/>
          <w:color w:val="000000"/>
          <w:spacing w:val="2"/>
          <w:sz w:val="28"/>
          <w:cs/>
          <w:lang w:val="en-GB"/>
        </w:rPr>
        <w:lastRenderedPageBreak/>
        <w:t>กำไรต่อหุ้นขั้นพื้นฐาน สำหรับงวดสามเดือนและหกเดือนสิ้นสุด</w:t>
      </w:r>
      <w:r w:rsidRPr="0061562A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วันที่ </w:t>
      </w:r>
      <w:r w:rsidRPr="0061562A">
        <w:rPr>
          <w:rFonts w:asciiTheme="majorBidi" w:hAnsiTheme="majorBidi" w:cstheme="majorBidi"/>
          <w:color w:val="000000"/>
          <w:sz w:val="28"/>
        </w:rPr>
        <w:t>3</w:t>
      </w:r>
      <w:r w:rsidRPr="0061562A">
        <w:rPr>
          <w:rFonts w:asciiTheme="majorBidi" w:hAnsiTheme="majorBidi" w:cstheme="majorBidi"/>
          <w:color w:val="000000"/>
          <w:sz w:val="28"/>
          <w:lang w:val="en-GB"/>
        </w:rPr>
        <w:t>0</w:t>
      </w:r>
      <w:r w:rsidRPr="0061562A">
        <w:rPr>
          <w:rFonts w:asciiTheme="majorBidi" w:hAnsiTheme="majorBidi" w:cstheme="majorBidi"/>
          <w:color w:val="000000"/>
          <w:sz w:val="28"/>
        </w:rPr>
        <w:t xml:space="preserve"> </w:t>
      </w:r>
      <w:r w:rsidRPr="0061562A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มิถุนายน </w:t>
      </w:r>
      <w:r w:rsidRPr="0061562A">
        <w:rPr>
          <w:rFonts w:asciiTheme="majorBidi" w:hAnsiTheme="majorBidi" w:cstheme="majorBidi"/>
          <w:color w:val="000000"/>
          <w:sz w:val="28"/>
        </w:rPr>
        <w:t>2563</w:t>
      </w:r>
      <w:r w:rsidRPr="0061562A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</w:t>
      </w:r>
      <w:r w:rsidRPr="0061562A">
        <w:rPr>
          <w:rFonts w:asciiTheme="majorBidi" w:hAnsiTheme="majorBidi" w:cstheme="majorBidi"/>
          <w:color w:val="000000"/>
          <w:spacing w:val="2"/>
          <w:sz w:val="28"/>
          <w:cs/>
          <w:lang w:val="en-GB"/>
        </w:rPr>
        <w:t>แสดงดังนี</w:t>
      </w:r>
      <w:r w:rsidR="006221AF" w:rsidRPr="0061562A">
        <w:rPr>
          <w:rFonts w:asciiTheme="majorBidi" w:hAnsiTheme="majorBidi" w:cstheme="majorBidi" w:hint="cs"/>
          <w:color w:val="000000"/>
          <w:spacing w:val="2"/>
          <w:sz w:val="28"/>
          <w:cs/>
          <w:lang w:val="en-GB"/>
        </w:rPr>
        <w:t>้</w:t>
      </w:r>
    </w:p>
    <w:p w14:paraId="68E96539" w14:textId="77777777" w:rsidR="005574B2" w:rsidRPr="00E66F90" w:rsidRDefault="005574B2" w:rsidP="00E66F90">
      <w:pPr>
        <w:pStyle w:val="ListParagraph"/>
        <w:ind w:left="360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12"/>
        <w:gridCol w:w="1134"/>
        <w:gridCol w:w="1264"/>
        <w:gridCol w:w="1350"/>
        <w:gridCol w:w="1350"/>
      </w:tblGrid>
      <w:tr w:rsidR="00E66F90" w:rsidRPr="00E66F90" w14:paraId="456DFF0D" w14:textId="77777777" w:rsidTr="00E66F90">
        <w:tc>
          <w:tcPr>
            <w:tcW w:w="4712" w:type="dxa"/>
            <w:vAlign w:val="bottom"/>
          </w:tcPr>
          <w:p w14:paraId="31B0394A" w14:textId="77777777" w:rsidR="00E66F90" w:rsidRPr="00E66F90" w:rsidRDefault="00E66F90" w:rsidP="001C2C26">
            <w:pPr>
              <w:ind w:left="4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98" w:type="dxa"/>
            <w:gridSpan w:val="2"/>
            <w:vAlign w:val="bottom"/>
          </w:tcPr>
          <w:p w14:paraId="50928B0C" w14:textId="77777777" w:rsidR="00E66F90" w:rsidRPr="00383D9B" w:rsidRDefault="00E66F90" w:rsidP="001C2C2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0ED29EC" w14:textId="77777777" w:rsidR="00E66F90" w:rsidRPr="00383D9B" w:rsidRDefault="00E66F90" w:rsidP="001C2C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E66F90" w:rsidRPr="00E66F90" w14:paraId="793A85BE" w14:textId="77777777" w:rsidTr="008020C2">
        <w:tc>
          <w:tcPr>
            <w:tcW w:w="4712" w:type="dxa"/>
            <w:vAlign w:val="bottom"/>
          </w:tcPr>
          <w:p w14:paraId="27DE7808" w14:textId="77777777" w:rsidR="00E66F90" w:rsidRPr="00E66F90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1CAF8A5F" w14:textId="77777777" w:rsidR="00E66F90" w:rsidRPr="00383D9B" w:rsidRDefault="00E66F90" w:rsidP="001C2C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383D9B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264" w:type="dxa"/>
            <w:vAlign w:val="bottom"/>
          </w:tcPr>
          <w:p w14:paraId="155C3296" w14:textId="77777777" w:rsidR="00E66F90" w:rsidRPr="00383D9B" w:rsidRDefault="00E66F90" w:rsidP="001C2C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383D9B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350" w:type="dxa"/>
            <w:vAlign w:val="bottom"/>
          </w:tcPr>
          <w:p w14:paraId="0D0D5054" w14:textId="77777777" w:rsidR="00E66F90" w:rsidRPr="00383D9B" w:rsidRDefault="00E66F90" w:rsidP="001C2C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383D9B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52CF63F5" w14:textId="77777777" w:rsidR="00E66F90" w:rsidRPr="00383D9B" w:rsidRDefault="00E66F90" w:rsidP="001C2C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383D9B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E66F90" w:rsidRPr="00E66F90" w14:paraId="5B1E76C0" w14:textId="77777777" w:rsidTr="008020C2">
        <w:tc>
          <w:tcPr>
            <w:tcW w:w="4712" w:type="dxa"/>
            <w:vAlign w:val="bottom"/>
          </w:tcPr>
          <w:p w14:paraId="5529BEC3" w14:textId="77777777" w:rsidR="00E66F90" w:rsidRPr="00871D2B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D8818AE" w14:textId="77777777" w:rsidR="00E66F90" w:rsidRPr="00E66F90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4" w:type="dxa"/>
            <w:vAlign w:val="bottom"/>
          </w:tcPr>
          <w:p w14:paraId="29279CE2" w14:textId="77777777" w:rsidR="00E66F90" w:rsidRPr="00E66F90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FBA637D" w14:textId="77777777" w:rsidR="00E66F90" w:rsidRPr="00871D2B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C87A6FF" w14:textId="77777777" w:rsidR="00E66F90" w:rsidRPr="00E66F90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66F90" w:rsidRPr="00E66F90" w14:paraId="52329434" w14:textId="77777777" w:rsidTr="008020C2">
        <w:tc>
          <w:tcPr>
            <w:tcW w:w="4712" w:type="dxa"/>
            <w:vAlign w:val="bottom"/>
          </w:tcPr>
          <w:p w14:paraId="3ABE9617" w14:textId="77777777" w:rsidR="00E66F90" w:rsidRPr="00E66F90" w:rsidRDefault="00E66F90" w:rsidP="001C2C26">
            <w:pPr>
              <w:ind w:left="45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ส่วนแบ่งกำไรสำหรับงวดสามเดือนที่เป็นของผู้ถือหุ้น</w:t>
            </w:r>
          </w:p>
        </w:tc>
        <w:tc>
          <w:tcPr>
            <w:tcW w:w="1134" w:type="dxa"/>
            <w:vAlign w:val="bottom"/>
          </w:tcPr>
          <w:p w14:paraId="3C90D13D" w14:textId="77777777" w:rsidR="00E66F90" w:rsidRPr="00E66F90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4" w:type="dxa"/>
            <w:vAlign w:val="bottom"/>
          </w:tcPr>
          <w:p w14:paraId="1AB7E5AF" w14:textId="77777777" w:rsidR="00E66F90" w:rsidRPr="00E66F90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BF319DB" w14:textId="77777777" w:rsidR="00E66F90" w:rsidRPr="00E66F90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833B1A3" w14:textId="77777777" w:rsidR="00E66F90" w:rsidRPr="00871D2B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</w:tr>
      <w:tr w:rsidR="00E66F90" w:rsidRPr="00E66F90" w14:paraId="57CAAE33" w14:textId="77777777" w:rsidTr="008020C2">
        <w:tc>
          <w:tcPr>
            <w:tcW w:w="4712" w:type="dxa"/>
            <w:vAlign w:val="bottom"/>
          </w:tcPr>
          <w:p w14:paraId="796C6E7F" w14:textId="77777777" w:rsidR="00E66F90" w:rsidRPr="00871D2B" w:rsidRDefault="00E66F90" w:rsidP="001C2C26">
            <w:pPr>
              <w:ind w:left="459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ของบริษัทใหญ่ (พันบาท)</w:t>
            </w:r>
          </w:p>
        </w:tc>
        <w:tc>
          <w:tcPr>
            <w:tcW w:w="1134" w:type="dxa"/>
            <w:vAlign w:val="bottom"/>
          </w:tcPr>
          <w:p w14:paraId="4FD7F5A6" w14:textId="77777777" w:rsidR="00E66F90" w:rsidRPr="00E66F90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6F90">
              <w:rPr>
                <w:rFonts w:asciiTheme="majorBidi" w:hAnsiTheme="majorBidi" w:cstheme="majorBidi"/>
                <w:sz w:val="28"/>
              </w:rPr>
              <w:t>25,529</w:t>
            </w:r>
          </w:p>
        </w:tc>
        <w:tc>
          <w:tcPr>
            <w:tcW w:w="1264" w:type="dxa"/>
            <w:vAlign w:val="bottom"/>
          </w:tcPr>
          <w:p w14:paraId="2AF7B05B" w14:textId="77777777" w:rsidR="00E66F90" w:rsidRPr="00E66F90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6F90">
              <w:rPr>
                <w:rFonts w:asciiTheme="majorBidi" w:hAnsiTheme="majorBidi" w:cstheme="majorBidi"/>
                <w:sz w:val="28"/>
              </w:rPr>
              <w:t>47,082</w:t>
            </w:r>
          </w:p>
        </w:tc>
        <w:tc>
          <w:tcPr>
            <w:tcW w:w="1350" w:type="dxa"/>
            <w:vAlign w:val="bottom"/>
          </w:tcPr>
          <w:p w14:paraId="7B355EBC" w14:textId="77777777" w:rsidR="00E66F90" w:rsidRPr="00871D2B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E66F90">
              <w:rPr>
                <w:rFonts w:asciiTheme="majorBidi" w:hAnsiTheme="majorBidi" w:cstheme="majorBidi"/>
                <w:sz w:val="28"/>
              </w:rPr>
              <w:t>28,759</w:t>
            </w:r>
          </w:p>
        </w:tc>
        <w:tc>
          <w:tcPr>
            <w:tcW w:w="1350" w:type="dxa"/>
            <w:vAlign w:val="bottom"/>
          </w:tcPr>
          <w:p w14:paraId="49803DAB" w14:textId="77777777" w:rsidR="00E66F90" w:rsidRPr="00871D2B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E66F90">
              <w:rPr>
                <w:rFonts w:asciiTheme="majorBidi" w:hAnsiTheme="majorBidi" w:cstheme="majorBidi"/>
                <w:sz w:val="28"/>
              </w:rPr>
              <w:t>5,614</w:t>
            </w:r>
          </w:p>
        </w:tc>
      </w:tr>
      <w:tr w:rsidR="00E66F90" w:rsidRPr="00E66F90" w14:paraId="32FB6970" w14:textId="77777777" w:rsidTr="008020C2">
        <w:tc>
          <w:tcPr>
            <w:tcW w:w="4712" w:type="dxa"/>
            <w:vAlign w:val="bottom"/>
          </w:tcPr>
          <w:p w14:paraId="1589B5A5" w14:textId="77777777" w:rsidR="00E66F90" w:rsidRPr="00871D2B" w:rsidRDefault="00E66F90" w:rsidP="001C2C26">
            <w:pPr>
              <w:ind w:left="459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1134" w:type="dxa"/>
            <w:vAlign w:val="bottom"/>
          </w:tcPr>
          <w:p w14:paraId="5F0A299F" w14:textId="77777777" w:rsidR="00E66F90" w:rsidRPr="00E66F90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64" w:type="dxa"/>
            <w:vAlign w:val="bottom"/>
          </w:tcPr>
          <w:p w14:paraId="23EB98D2" w14:textId="77777777" w:rsidR="00E66F90" w:rsidRPr="00E66F90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205284E3" w14:textId="77777777" w:rsidR="00E66F90" w:rsidRPr="00E66F90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18C0AEB7" w14:textId="77777777" w:rsidR="00E66F90" w:rsidRPr="00871D2B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</w:tr>
      <w:tr w:rsidR="00E66F90" w:rsidRPr="00E66F90" w14:paraId="44DDF588" w14:textId="77777777" w:rsidTr="008020C2">
        <w:tc>
          <w:tcPr>
            <w:tcW w:w="4712" w:type="dxa"/>
            <w:vAlign w:val="bottom"/>
          </w:tcPr>
          <w:p w14:paraId="7208C80C" w14:textId="77777777" w:rsidR="00E66F90" w:rsidRPr="00E66F90" w:rsidRDefault="00E66F90" w:rsidP="001C2C26">
            <w:pPr>
              <w:ind w:left="45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ผู้ถือหุ้น (พันหุ้น)</w:t>
            </w:r>
          </w:p>
        </w:tc>
        <w:tc>
          <w:tcPr>
            <w:tcW w:w="1134" w:type="dxa"/>
            <w:vAlign w:val="bottom"/>
          </w:tcPr>
          <w:p w14:paraId="55EF76CF" w14:textId="77777777" w:rsidR="00E66F90" w:rsidRPr="00E66F90" w:rsidRDefault="00E66F90" w:rsidP="001C2C2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6F90">
              <w:rPr>
                <w:rFonts w:asciiTheme="majorBidi" w:hAnsiTheme="majorBidi" w:cstheme="majorBidi"/>
                <w:sz w:val="28"/>
              </w:rPr>
              <w:t>3,029,598</w:t>
            </w:r>
          </w:p>
        </w:tc>
        <w:tc>
          <w:tcPr>
            <w:tcW w:w="1264" w:type="dxa"/>
            <w:vAlign w:val="bottom"/>
          </w:tcPr>
          <w:p w14:paraId="5EADC62E" w14:textId="77777777" w:rsidR="00E66F90" w:rsidRPr="00E66F90" w:rsidRDefault="00E66F90" w:rsidP="001C2C2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6F90">
              <w:rPr>
                <w:rFonts w:asciiTheme="majorBidi" w:hAnsiTheme="majorBidi" w:cstheme="majorBidi"/>
                <w:sz w:val="28"/>
              </w:rPr>
              <w:t>3,029,598</w:t>
            </w:r>
          </w:p>
        </w:tc>
        <w:tc>
          <w:tcPr>
            <w:tcW w:w="1350" w:type="dxa"/>
            <w:vAlign w:val="bottom"/>
          </w:tcPr>
          <w:p w14:paraId="4B98AA87" w14:textId="77777777" w:rsidR="00E66F90" w:rsidRPr="00E66F90" w:rsidRDefault="00E66F90" w:rsidP="001C2C2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6F90">
              <w:rPr>
                <w:rFonts w:asciiTheme="majorBidi" w:hAnsiTheme="majorBidi" w:cstheme="majorBidi"/>
                <w:sz w:val="28"/>
              </w:rPr>
              <w:t>3,029,598</w:t>
            </w:r>
          </w:p>
        </w:tc>
        <w:tc>
          <w:tcPr>
            <w:tcW w:w="1350" w:type="dxa"/>
            <w:vAlign w:val="bottom"/>
          </w:tcPr>
          <w:p w14:paraId="3AD2D263" w14:textId="77777777" w:rsidR="00E66F90" w:rsidRPr="00E66F90" w:rsidRDefault="00E66F90" w:rsidP="001C2C2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6F90">
              <w:rPr>
                <w:rFonts w:asciiTheme="majorBidi" w:hAnsiTheme="majorBidi" w:cstheme="majorBidi"/>
                <w:sz w:val="28"/>
              </w:rPr>
              <w:t>3,029,598</w:t>
            </w:r>
          </w:p>
        </w:tc>
      </w:tr>
      <w:tr w:rsidR="00E66F90" w:rsidRPr="00E66F90" w14:paraId="48DF048F" w14:textId="77777777" w:rsidTr="008020C2">
        <w:tc>
          <w:tcPr>
            <w:tcW w:w="4712" w:type="dxa"/>
            <w:vAlign w:val="bottom"/>
          </w:tcPr>
          <w:p w14:paraId="12214CE2" w14:textId="77777777" w:rsidR="00E66F90" w:rsidRPr="00871D2B" w:rsidRDefault="00E66F90" w:rsidP="001C2C26">
            <w:pPr>
              <w:ind w:left="459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134" w:type="dxa"/>
            <w:vAlign w:val="bottom"/>
          </w:tcPr>
          <w:p w14:paraId="228F31DA" w14:textId="77777777" w:rsidR="00E66F90" w:rsidRPr="00E66F90" w:rsidRDefault="00E66F90" w:rsidP="001C2C2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6F90">
              <w:rPr>
                <w:rFonts w:asciiTheme="majorBidi" w:hAnsiTheme="majorBidi" w:cstheme="majorBidi"/>
                <w:sz w:val="28"/>
              </w:rPr>
              <w:t>0.008</w:t>
            </w:r>
          </w:p>
        </w:tc>
        <w:tc>
          <w:tcPr>
            <w:tcW w:w="1264" w:type="dxa"/>
            <w:vAlign w:val="bottom"/>
          </w:tcPr>
          <w:p w14:paraId="6A783110" w14:textId="77777777" w:rsidR="00E66F90" w:rsidRPr="00E66F90" w:rsidRDefault="00E66F90" w:rsidP="001C2C2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6F90">
              <w:rPr>
                <w:rFonts w:asciiTheme="majorBidi" w:hAnsiTheme="majorBidi" w:cstheme="majorBidi"/>
                <w:sz w:val="28"/>
              </w:rPr>
              <w:t>0.016</w:t>
            </w:r>
          </w:p>
        </w:tc>
        <w:tc>
          <w:tcPr>
            <w:tcW w:w="1350" w:type="dxa"/>
            <w:vAlign w:val="bottom"/>
          </w:tcPr>
          <w:p w14:paraId="1FFF2DD9" w14:textId="77777777" w:rsidR="00E66F90" w:rsidRPr="00E66F90" w:rsidRDefault="00E66F90" w:rsidP="001C2C2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6F90">
              <w:rPr>
                <w:rFonts w:asciiTheme="majorBidi" w:hAnsiTheme="majorBidi" w:cstheme="majorBidi"/>
                <w:sz w:val="28"/>
              </w:rPr>
              <w:t>0.009</w:t>
            </w:r>
          </w:p>
        </w:tc>
        <w:tc>
          <w:tcPr>
            <w:tcW w:w="1350" w:type="dxa"/>
            <w:vAlign w:val="bottom"/>
          </w:tcPr>
          <w:p w14:paraId="1B8E9B0D" w14:textId="77777777" w:rsidR="00E66F90" w:rsidRPr="00E66F90" w:rsidRDefault="00E66F90" w:rsidP="001C2C2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6F90">
              <w:rPr>
                <w:rFonts w:asciiTheme="majorBidi" w:hAnsiTheme="majorBidi" w:cstheme="majorBidi"/>
                <w:sz w:val="28"/>
              </w:rPr>
              <w:t>0.002</w:t>
            </w:r>
          </w:p>
        </w:tc>
      </w:tr>
      <w:tr w:rsidR="00E66F90" w:rsidRPr="00E66F90" w14:paraId="07EF49E5" w14:textId="77777777" w:rsidTr="008020C2">
        <w:tc>
          <w:tcPr>
            <w:tcW w:w="4712" w:type="dxa"/>
            <w:vAlign w:val="bottom"/>
          </w:tcPr>
          <w:p w14:paraId="2EBEBCB0" w14:textId="77777777" w:rsidR="00E66F90" w:rsidRPr="00871D2B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6598480" w14:textId="77777777" w:rsidR="00E66F90" w:rsidRPr="00E66F90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64" w:type="dxa"/>
            <w:vAlign w:val="bottom"/>
          </w:tcPr>
          <w:p w14:paraId="133D172B" w14:textId="77777777" w:rsidR="00E66F90" w:rsidRPr="00E66F90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29AE78FB" w14:textId="77777777" w:rsidR="00E66F90" w:rsidRPr="00871D2B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563FD0B" w14:textId="77777777" w:rsidR="00E66F90" w:rsidRPr="00E66F90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E66F90" w:rsidRPr="00E66F90" w14:paraId="248721CA" w14:textId="77777777" w:rsidTr="008020C2">
        <w:tc>
          <w:tcPr>
            <w:tcW w:w="4712" w:type="dxa"/>
            <w:vAlign w:val="bottom"/>
          </w:tcPr>
          <w:p w14:paraId="01F280D4" w14:textId="77777777" w:rsidR="00E66F90" w:rsidRPr="00E66F90" w:rsidRDefault="00E66F90" w:rsidP="001C2C26">
            <w:pPr>
              <w:ind w:left="45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ส่วนแบ่งกำไรสำหรับงวดหกเดือนที่เป็นของผู้ถือหุ้น</w:t>
            </w:r>
          </w:p>
        </w:tc>
        <w:tc>
          <w:tcPr>
            <w:tcW w:w="1134" w:type="dxa"/>
            <w:vAlign w:val="bottom"/>
          </w:tcPr>
          <w:p w14:paraId="4F45060E" w14:textId="77777777" w:rsidR="00E66F90" w:rsidRPr="00E66F90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64" w:type="dxa"/>
            <w:vAlign w:val="bottom"/>
          </w:tcPr>
          <w:p w14:paraId="2606140B" w14:textId="77777777" w:rsidR="00E66F90" w:rsidRPr="00E66F90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523BA304" w14:textId="77777777" w:rsidR="00E66F90" w:rsidRPr="00E66F90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54E9B30F" w14:textId="77777777" w:rsidR="00E66F90" w:rsidRPr="00871D2B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</w:tr>
      <w:tr w:rsidR="00E66F90" w:rsidRPr="00E66F90" w14:paraId="54E7EC99" w14:textId="77777777" w:rsidTr="008020C2">
        <w:tc>
          <w:tcPr>
            <w:tcW w:w="4712" w:type="dxa"/>
            <w:vAlign w:val="bottom"/>
          </w:tcPr>
          <w:p w14:paraId="6F2805F7" w14:textId="77777777" w:rsidR="00E66F90" w:rsidRPr="00871D2B" w:rsidRDefault="00E66F90" w:rsidP="001C2C26">
            <w:pPr>
              <w:ind w:left="459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ของบริษัทใหญ่ (พันบาท)</w:t>
            </w:r>
          </w:p>
        </w:tc>
        <w:tc>
          <w:tcPr>
            <w:tcW w:w="1134" w:type="dxa"/>
            <w:vAlign w:val="bottom"/>
          </w:tcPr>
          <w:p w14:paraId="6D79CEC9" w14:textId="77777777" w:rsidR="00E66F90" w:rsidRPr="00E66F90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6F90">
              <w:rPr>
                <w:rFonts w:asciiTheme="majorBidi" w:hAnsiTheme="majorBidi" w:cstheme="majorBidi"/>
                <w:sz w:val="28"/>
              </w:rPr>
              <w:t>63,357</w:t>
            </w:r>
          </w:p>
        </w:tc>
        <w:tc>
          <w:tcPr>
            <w:tcW w:w="1264" w:type="dxa"/>
            <w:vAlign w:val="bottom"/>
          </w:tcPr>
          <w:p w14:paraId="74FEF12C" w14:textId="77777777" w:rsidR="00E66F90" w:rsidRPr="00E66F90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6F90">
              <w:rPr>
                <w:rFonts w:asciiTheme="majorBidi" w:hAnsiTheme="majorBidi" w:cstheme="majorBidi"/>
                <w:sz w:val="28"/>
              </w:rPr>
              <w:t>26,246</w:t>
            </w:r>
          </w:p>
        </w:tc>
        <w:tc>
          <w:tcPr>
            <w:tcW w:w="1350" w:type="dxa"/>
            <w:vAlign w:val="bottom"/>
          </w:tcPr>
          <w:p w14:paraId="7377246F" w14:textId="77777777" w:rsidR="00E66F90" w:rsidRPr="00871D2B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E66F90">
              <w:rPr>
                <w:rFonts w:asciiTheme="majorBidi" w:hAnsiTheme="majorBidi" w:cstheme="majorBidi"/>
                <w:sz w:val="28"/>
              </w:rPr>
              <w:t>33,016</w:t>
            </w:r>
          </w:p>
        </w:tc>
        <w:tc>
          <w:tcPr>
            <w:tcW w:w="1350" w:type="dxa"/>
            <w:vAlign w:val="bottom"/>
          </w:tcPr>
          <w:p w14:paraId="3CBDB57A" w14:textId="77777777" w:rsidR="00E66F90" w:rsidRPr="00871D2B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E66F90">
              <w:rPr>
                <w:rFonts w:asciiTheme="majorBidi" w:hAnsiTheme="majorBidi" w:cstheme="majorBidi"/>
                <w:sz w:val="28"/>
              </w:rPr>
              <w:t>3,717</w:t>
            </w:r>
          </w:p>
        </w:tc>
      </w:tr>
      <w:tr w:rsidR="00E66F90" w:rsidRPr="00E66F90" w14:paraId="238FFA95" w14:textId="77777777" w:rsidTr="008020C2">
        <w:tc>
          <w:tcPr>
            <w:tcW w:w="4712" w:type="dxa"/>
            <w:vAlign w:val="bottom"/>
          </w:tcPr>
          <w:p w14:paraId="606C9D45" w14:textId="77777777" w:rsidR="00E66F90" w:rsidRPr="00871D2B" w:rsidRDefault="00E66F90" w:rsidP="001C2C26">
            <w:pPr>
              <w:ind w:left="459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1134" w:type="dxa"/>
            <w:vAlign w:val="bottom"/>
          </w:tcPr>
          <w:p w14:paraId="41DA4B4A" w14:textId="77777777" w:rsidR="00E66F90" w:rsidRPr="00E66F90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64" w:type="dxa"/>
            <w:vAlign w:val="bottom"/>
          </w:tcPr>
          <w:p w14:paraId="6E872CF2" w14:textId="77777777" w:rsidR="00E66F90" w:rsidRPr="00E66F90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52D442AA" w14:textId="77777777" w:rsidR="00E66F90" w:rsidRPr="00E66F90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340E4C40" w14:textId="77777777" w:rsidR="00E66F90" w:rsidRPr="00871D2B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</w:tr>
      <w:tr w:rsidR="00E66F90" w:rsidRPr="00E66F90" w14:paraId="7DBB033A" w14:textId="77777777" w:rsidTr="008020C2">
        <w:tc>
          <w:tcPr>
            <w:tcW w:w="4712" w:type="dxa"/>
            <w:vAlign w:val="bottom"/>
          </w:tcPr>
          <w:p w14:paraId="658CFCF8" w14:textId="77777777" w:rsidR="00E66F90" w:rsidRPr="00E66F90" w:rsidRDefault="00E66F90" w:rsidP="001C2C26">
            <w:pPr>
              <w:ind w:left="45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ผู้ถือหุ้น (พันหุ้น)</w:t>
            </w:r>
          </w:p>
        </w:tc>
        <w:tc>
          <w:tcPr>
            <w:tcW w:w="1134" w:type="dxa"/>
            <w:vAlign w:val="bottom"/>
          </w:tcPr>
          <w:p w14:paraId="6CD1A3F0" w14:textId="77777777" w:rsidR="00E66F90" w:rsidRPr="00E66F90" w:rsidRDefault="00E66F90" w:rsidP="001C2C2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6F90">
              <w:rPr>
                <w:rFonts w:asciiTheme="majorBidi" w:hAnsiTheme="majorBidi" w:cstheme="majorBidi"/>
                <w:sz w:val="28"/>
              </w:rPr>
              <w:t>3,029,598</w:t>
            </w:r>
          </w:p>
        </w:tc>
        <w:tc>
          <w:tcPr>
            <w:tcW w:w="1264" w:type="dxa"/>
            <w:vAlign w:val="bottom"/>
          </w:tcPr>
          <w:p w14:paraId="418B12F7" w14:textId="77777777" w:rsidR="00E66F90" w:rsidRPr="00E66F90" w:rsidRDefault="00E66F90" w:rsidP="001C2C2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6F90">
              <w:rPr>
                <w:rFonts w:asciiTheme="majorBidi" w:hAnsiTheme="majorBidi" w:cstheme="majorBidi"/>
                <w:sz w:val="28"/>
              </w:rPr>
              <w:t>2,807,435</w:t>
            </w:r>
          </w:p>
        </w:tc>
        <w:tc>
          <w:tcPr>
            <w:tcW w:w="1350" w:type="dxa"/>
            <w:vAlign w:val="bottom"/>
          </w:tcPr>
          <w:p w14:paraId="0F637369" w14:textId="77777777" w:rsidR="00E66F90" w:rsidRPr="00E66F90" w:rsidRDefault="00E66F90" w:rsidP="001C2C2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6F90">
              <w:rPr>
                <w:rFonts w:asciiTheme="majorBidi" w:hAnsiTheme="majorBidi" w:cstheme="majorBidi"/>
                <w:sz w:val="28"/>
              </w:rPr>
              <w:t>3,029,598</w:t>
            </w:r>
          </w:p>
        </w:tc>
        <w:tc>
          <w:tcPr>
            <w:tcW w:w="1350" w:type="dxa"/>
            <w:vAlign w:val="bottom"/>
          </w:tcPr>
          <w:p w14:paraId="754F4946" w14:textId="77777777" w:rsidR="00E66F90" w:rsidRPr="00E66F90" w:rsidRDefault="00E66F90" w:rsidP="001C2C2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6F90">
              <w:rPr>
                <w:rFonts w:asciiTheme="majorBidi" w:hAnsiTheme="majorBidi" w:cstheme="majorBidi"/>
                <w:sz w:val="28"/>
              </w:rPr>
              <w:t>2,807,435</w:t>
            </w:r>
          </w:p>
        </w:tc>
      </w:tr>
      <w:tr w:rsidR="00E66F90" w:rsidRPr="00E66F90" w14:paraId="03110595" w14:textId="77777777" w:rsidTr="008020C2">
        <w:tc>
          <w:tcPr>
            <w:tcW w:w="4712" w:type="dxa"/>
            <w:vAlign w:val="bottom"/>
          </w:tcPr>
          <w:p w14:paraId="0A77D191" w14:textId="77777777" w:rsidR="00E66F90" w:rsidRPr="00871D2B" w:rsidRDefault="00E66F90" w:rsidP="001C2C26">
            <w:pPr>
              <w:ind w:left="459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134" w:type="dxa"/>
            <w:vAlign w:val="bottom"/>
          </w:tcPr>
          <w:p w14:paraId="31AF6724" w14:textId="77777777" w:rsidR="00E66F90" w:rsidRPr="00E66F90" w:rsidRDefault="00E66F90" w:rsidP="001C2C2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6F90">
              <w:rPr>
                <w:rFonts w:asciiTheme="majorBidi" w:hAnsiTheme="majorBidi" w:cstheme="majorBidi"/>
                <w:sz w:val="28"/>
              </w:rPr>
              <w:t>0.021</w:t>
            </w:r>
          </w:p>
        </w:tc>
        <w:tc>
          <w:tcPr>
            <w:tcW w:w="1264" w:type="dxa"/>
            <w:vAlign w:val="bottom"/>
          </w:tcPr>
          <w:p w14:paraId="3114A426" w14:textId="77777777" w:rsidR="00E66F90" w:rsidRPr="00E66F90" w:rsidRDefault="00E66F90" w:rsidP="001C2C2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6F90">
              <w:rPr>
                <w:rFonts w:asciiTheme="majorBidi" w:hAnsiTheme="majorBidi" w:cstheme="majorBidi"/>
                <w:sz w:val="28"/>
              </w:rPr>
              <w:t>0.009</w:t>
            </w:r>
          </w:p>
        </w:tc>
        <w:tc>
          <w:tcPr>
            <w:tcW w:w="1350" w:type="dxa"/>
            <w:vAlign w:val="bottom"/>
          </w:tcPr>
          <w:p w14:paraId="7FEA17FF" w14:textId="77777777" w:rsidR="00E66F90" w:rsidRPr="00E66F90" w:rsidRDefault="00E66F90" w:rsidP="001C2C2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6F90">
              <w:rPr>
                <w:rFonts w:asciiTheme="majorBidi" w:hAnsiTheme="majorBidi" w:cstheme="majorBidi"/>
                <w:sz w:val="28"/>
              </w:rPr>
              <w:t>0.011</w:t>
            </w:r>
          </w:p>
        </w:tc>
        <w:tc>
          <w:tcPr>
            <w:tcW w:w="1350" w:type="dxa"/>
            <w:vAlign w:val="bottom"/>
          </w:tcPr>
          <w:p w14:paraId="52A79BCE" w14:textId="77777777" w:rsidR="00E66F90" w:rsidRPr="00E66F90" w:rsidRDefault="00E66F90" w:rsidP="001C2C2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6F90">
              <w:rPr>
                <w:rFonts w:asciiTheme="majorBidi" w:hAnsiTheme="majorBidi" w:cstheme="majorBidi"/>
                <w:sz w:val="28"/>
              </w:rPr>
              <w:t>0.001</w:t>
            </w:r>
          </w:p>
        </w:tc>
      </w:tr>
    </w:tbl>
    <w:p w14:paraId="46BFDB4E" w14:textId="55945222" w:rsidR="00E66F90" w:rsidRPr="00E66F90" w:rsidRDefault="00E66F90" w:rsidP="00E66F90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871D2B">
        <w:rPr>
          <w:rFonts w:asciiTheme="majorBidi" w:hAnsiTheme="majorBidi" w:cstheme="majorBidi"/>
          <w:color w:val="000000"/>
          <w:spacing w:val="2"/>
          <w:sz w:val="28"/>
          <w:cs/>
          <w:lang w:val="en-GB"/>
        </w:rPr>
        <w:t>กำไรต่อหุ้นปรับลดแสดงดังนี้</w:t>
      </w: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12"/>
        <w:gridCol w:w="1134"/>
        <w:gridCol w:w="1269"/>
        <w:gridCol w:w="1308"/>
        <w:gridCol w:w="1387"/>
      </w:tblGrid>
      <w:tr w:rsidR="00E66F90" w:rsidRPr="00E66F90" w14:paraId="245F8E09" w14:textId="77777777" w:rsidTr="00E66F90">
        <w:tc>
          <w:tcPr>
            <w:tcW w:w="4712" w:type="dxa"/>
            <w:vAlign w:val="bottom"/>
          </w:tcPr>
          <w:p w14:paraId="494D17E7" w14:textId="77777777" w:rsidR="00E66F90" w:rsidRPr="00E66F90" w:rsidRDefault="00E66F90" w:rsidP="001C2C26">
            <w:pPr>
              <w:ind w:left="4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03" w:type="dxa"/>
            <w:gridSpan w:val="2"/>
            <w:vAlign w:val="bottom"/>
          </w:tcPr>
          <w:p w14:paraId="2D9AC738" w14:textId="77777777" w:rsidR="00E66F90" w:rsidRPr="00383D9B" w:rsidRDefault="00E66F90" w:rsidP="001C2C2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695" w:type="dxa"/>
            <w:gridSpan w:val="2"/>
            <w:vAlign w:val="bottom"/>
          </w:tcPr>
          <w:p w14:paraId="25D98211" w14:textId="77777777" w:rsidR="00E66F90" w:rsidRPr="00383D9B" w:rsidRDefault="00E66F90" w:rsidP="001C2C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E66F90" w:rsidRPr="00E66F90" w14:paraId="7906B1DE" w14:textId="77777777" w:rsidTr="008020C2">
        <w:tc>
          <w:tcPr>
            <w:tcW w:w="4712" w:type="dxa"/>
            <w:vAlign w:val="bottom"/>
          </w:tcPr>
          <w:p w14:paraId="00D8AA2B" w14:textId="77777777" w:rsidR="00E66F90" w:rsidRPr="00E66F90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1304DE42" w14:textId="77777777" w:rsidR="00E66F90" w:rsidRPr="00383D9B" w:rsidRDefault="00E66F90" w:rsidP="001C2C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383D9B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269" w:type="dxa"/>
            <w:vAlign w:val="bottom"/>
          </w:tcPr>
          <w:p w14:paraId="3CCF4B04" w14:textId="77777777" w:rsidR="00E66F90" w:rsidRPr="00383D9B" w:rsidRDefault="00E66F90" w:rsidP="001C2C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383D9B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308" w:type="dxa"/>
            <w:vAlign w:val="bottom"/>
          </w:tcPr>
          <w:p w14:paraId="777DB0E7" w14:textId="77777777" w:rsidR="00E66F90" w:rsidRPr="00383D9B" w:rsidRDefault="00E66F90" w:rsidP="001C2C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383D9B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387" w:type="dxa"/>
            <w:vAlign w:val="bottom"/>
          </w:tcPr>
          <w:p w14:paraId="2BF88B59" w14:textId="77777777" w:rsidR="00E66F90" w:rsidRPr="00383D9B" w:rsidRDefault="00E66F90" w:rsidP="001C2C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383D9B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E66F90" w:rsidRPr="00E66F90" w14:paraId="59D697D7" w14:textId="77777777" w:rsidTr="008020C2">
        <w:tc>
          <w:tcPr>
            <w:tcW w:w="4712" w:type="dxa"/>
            <w:vAlign w:val="bottom"/>
          </w:tcPr>
          <w:p w14:paraId="10E27801" w14:textId="77777777" w:rsidR="00E66F90" w:rsidRPr="00871D2B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B2276A2" w14:textId="77777777" w:rsidR="00E66F90" w:rsidRPr="00E66F90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9" w:type="dxa"/>
            <w:vAlign w:val="bottom"/>
          </w:tcPr>
          <w:p w14:paraId="542E0E80" w14:textId="77777777" w:rsidR="00E66F90" w:rsidRPr="00E66F90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8" w:type="dxa"/>
            <w:vAlign w:val="bottom"/>
          </w:tcPr>
          <w:p w14:paraId="05EF22B0" w14:textId="77777777" w:rsidR="00E66F90" w:rsidRPr="00871D2B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387" w:type="dxa"/>
            <w:vAlign w:val="bottom"/>
          </w:tcPr>
          <w:p w14:paraId="421279C7" w14:textId="77777777" w:rsidR="00E66F90" w:rsidRPr="00E66F90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66F90" w:rsidRPr="00E66F90" w14:paraId="0551516B" w14:textId="77777777" w:rsidTr="008020C2">
        <w:tc>
          <w:tcPr>
            <w:tcW w:w="4712" w:type="dxa"/>
            <w:vAlign w:val="bottom"/>
          </w:tcPr>
          <w:p w14:paraId="188BF710" w14:textId="77777777" w:rsidR="00E66F90" w:rsidRPr="00E66F90" w:rsidRDefault="00E66F90" w:rsidP="001C2C26">
            <w:pPr>
              <w:ind w:left="45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ส่วนแบ่งกำไรสำหรับงวดสามเดือนที่เป็นของผู้ถือหุ้น</w:t>
            </w:r>
          </w:p>
        </w:tc>
        <w:tc>
          <w:tcPr>
            <w:tcW w:w="1134" w:type="dxa"/>
            <w:vAlign w:val="bottom"/>
          </w:tcPr>
          <w:p w14:paraId="4C91E020" w14:textId="77777777" w:rsidR="00E66F90" w:rsidRPr="00E66F90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9" w:type="dxa"/>
            <w:vAlign w:val="bottom"/>
          </w:tcPr>
          <w:p w14:paraId="13501820" w14:textId="77777777" w:rsidR="00E66F90" w:rsidRPr="00E66F90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8" w:type="dxa"/>
            <w:vAlign w:val="bottom"/>
          </w:tcPr>
          <w:p w14:paraId="02BA37B4" w14:textId="77777777" w:rsidR="00E66F90" w:rsidRPr="00E66F90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7" w:type="dxa"/>
            <w:vAlign w:val="bottom"/>
          </w:tcPr>
          <w:p w14:paraId="3CF7B115" w14:textId="77777777" w:rsidR="00E66F90" w:rsidRPr="00871D2B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</w:tr>
      <w:tr w:rsidR="00E66F90" w:rsidRPr="00E66F90" w14:paraId="2738C670" w14:textId="77777777" w:rsidTr="008020C2">
        <w:tc>
          <w:tcPr>
            <w:tcW w:w="4712" w:type="dxa"/>
            <w:vAlign w:val="bottom"/>
          </w:tcPr>
          <w:p w14:paraId="1BAD37BC" w14:textId="77777777" w:rsidR="00E66F90" w:rsidRPr="00871D2B" w:rsidRDefault="00E66F90" w:rsidP="001C2C26">
            <w:pPr>
              <w:ind w:left="459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ของบริษัทใหญ่ (พันบาท)</w:t>
            </w:r>
          </w:p>
        </w:tc>
        <w:tc>
          <w:tcPr>
            <w:tcW w:w="1134" w:type="dxa"/>
            <w:vAlign w:val="bottom"/>
          </w:tcPr>
          <w:p w14:paraId="5F3FF42C" w14:textId="77777777" w:rsidR="00E66F90" w:rsidRPr="00E66F90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6F90">
              <w:rPr>
                <w:rFonts w:asciiTheme="majorBidi" w:hAnsiTheme="majorBidi" w:cstheme="majorBidi"/>
                <w:sz w:val="28"/>
              </w:rPr>
              <w:t>25,529</w:t>
            </w:r>
          </w:p>
        </w:tc>
        <w:tc>
          <w:tcPr>
            <w:tcW w:w="1269" w:type="dxa"/>
            <w:vAlign w:val="bottom"/>
          </w:tcPr>
          <w:p w14:paraId="338723C3" w14:textId="77777777" w:rsidR="00E66F90" w:rsidRPr="00871D2B" w:rsidRDefault="00E66F90" w:rsidP="005574B2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308" w:type="dxa"/>
            <w:vAlign w:val="bottom"/>
          </w:tcPr>
          <w:p w14:paraId="6273B945" w14:textId="77777777" w:rsidR="00E66F90" w:rsidRPr="00E66F90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6F90">
              <w:rPr>
                <w:rFonts w:asciiTheme="majorBidi" w:hAnsiTheme="majorBidi" w:cstheme="majorBidi"/>
                <w:sz w:val="28"/>
              </w:rPr>
              <w:t>28,759</w:t>
            </w:r>
          </w:p>
        </w:tc>
        <w:tc>
          <w:tcPr>
            <w:tcW w:w="1387" w:type="dxa"/>
            <w:vAlign w:val="bottom"/>
          </w:tcPr>
          <w:p w14:paraId="0C976635" w14:textId="77777777" w:rsidR="00E66F90" w:rsidRPr="00E66F90" w:rsidRDefault="00E66F90" w:rsidP="005574B2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</w:tr>
      <w:tr w:rsidR="00E66F90" w:rsidRPr="00E66F90" w14:paraId="630CD521" w14:textId="77777777" w:rsidTr="008020C2">
        <w:tc>
          <w:tcPr>
            <w:tcW w:w="4712" w:type="dxa"/>
            <w:vAlign w:val="bottom"/>
          </w:tcPr>
          <w:p w14:paraId="48217F98" w14:textId="77777777" w:rsidR="00E66F90" w:rsidRPr="00871D2B" w:rsidRDefault="00E66F90" w:rsidP="001C2C26">
            <w:pPr>
              <w:ind w:left="459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1134" w:type="dxa"/>
            <w:vAlign w:val="bottom"/>
          </w:tcPr>
          <w:p w14:paraId="4828B9F1" w14:textId="77777777" w:rsidR="00E66F90" w:rsidRPr="00E66F90" w:rsidRDefault="00E66F90" w:rsidP="001C2C26">
            <w:pPr>
              <w:ind w:right="-72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69" w:type="dxa"/>
            <w:vAlign w:val="bottom"/>
          </w:tcPr>
          <w:p w14:paraId="5D723694" w14:textId="77777777" w:rsidR="00E66F90" w:rsidRPr="00E66F90" w:rsidRDefault="00E66F90" w:rsidP="005574B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8" w:type="dxa"/>
            <w:vAlign w:val="bottom"/>
          </w:tcPr>
          <w:p w14:paraId="01A4B86A" w14:textId="77777777" w:rsidR="00E66F90" w:rsidRPr="00E66F90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387" w:type="dxa"/>
            <w:vAlign w:val="bottom"/>
          </w:tcPr>
          <w:p w14:paraId="27437C85" w14:textId="77777777" w:rsidR="00E66F90" w:rsidRPr="00871D2B" w:rsidRDefault="00E66F90" w:rsidP="005574B2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</w:tr>
      <w:tr w:rsidR="00E66F90" w:rsidRPr="00E66F90" w14:paraId="10842C64" w14:textId="77777777" w:rsidTr="008020C2">
        <w:tc>
          <w:tcPr>
            <w:tcW w:w="4712" w:type="dxa"/>
            <w:vAlign w:val="bottom"/>
          </w:tcPr>
          <w:p w14:paraId="7E593E05" w14:textId="77777777" w:rsidR="00E66F90" w:rsidRPr="00E66F90" w:rsidRDefault="00E66F90" w:rsidP="001C2C26">
            <w:pPr>
              <w:ind w:left="45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ผู้ถือหุ้น (พันหุ้น)</w:t>
            </w:r>
          </w:p>
        </w:tc>
        <w:tc>
          <w:tcPr>
            <w:tcW w:w="1134" w:type="dxa"/>
            <w:vAlign w:val="bottom"/>
          </w:tcPr>
          <w:p w14:paraId="40AD450C" w14:textId="77777777" w:rsidR="00E66F90" w:rsidRPr="00E66F90" w:rsidRDefault="00E66F90" w:rsidP="001C2C2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6F90">
              <w:rPr>
                <w:rFonts w:asciiTheme="majorBidi" w:hAnsiTheme="majorBidi" w:cstheme="majorBidi"/>
                <w:sz w:val="28"/>
              </w:rPr>
              <w:t>3,029,598</w:t>
            </w:r>
          </w:p>
        </w:tc>
        <w:tc>
          <w:tcPr>
            <w:tcW w:w="1269" w:type="dxa"/>
            <w:vAlign w:val="bottom"/>
          </w:tcPr>
          <w:p w14:paraId="523EA152" w14:textId="77777777" w:rsidR="00E66F90" w:rsidRPr="00871D2B" w:rsidRDefault="00E66F90" w:rsidP="005574B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308" w:type="dxa"/>
            <w:vAlign w:val="bottom"/>
          </w:tcPr>
          <w:p w14:paraId="47BF96F6" w14:textId="77777777" w:rsidR="00E66F90" w:rsidRPr="00E66F90" w:rsidRDefault="00E66F90" w:rsidP="001C2C2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6F90">
              <w:rPr>
                <w:rFonts w:asciiTheme="majorBidi" w:hAnsiTheme="majorBidi" w:cstheme="majorBidi"/>
                <w:sz w:val="28"/>
              </w:rPr>
              <w:t>3,029,598</w:t>
            </w:r>
          </w:p>
        </w:tc>
        <w:tc>
          <w:tcPr>
            <w:tcW w:w="1387" w:type="dxa"/>
            <w:vAlign w:val="bottom"/>
          </w:tcPr>
          <w:p w14:paraId="1C0F42D8" w14:textId="77777777" w:rsidR="00E66F90" w:rsidRPr="00E66F90" w:rsidRDefault="00E66F90" w:rsidP="00557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</w:tr>
      <w:tr w:rsidR="00E66F90" w:rsidRPr="00E66F90" w14:paraId="3B863FA6" w14:textId="77777777" w:rsidTr="008020C2">
        <w:tc>
          <w:tcPr>
            <w:tcW w:w="4712" w:type="dxa"/>
            <w:vAlign w:val="bottom"/>
          </w:tcPr>
          <w:p w14:paraId="39A7BC97" w14:textId="77777777" w:rsidR="00E66F90" w:rsidRPr="00871D2B" w:rsidRDefault="00E66F90" w:rsidP="001C2C26">
            <w:pPr>
              <w:ind w:left="459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กำไรต่อหุ้นปรับลด (บาทต่อหุ้น)</w:t>
            </w:r>
          </w:p>
        </w:tc>
        <w:tc>
          <w:tcPr>
            <w:tcW w:w="1134" w:type="dxa"/>
            <w:vAlign w:val="bottom"/>
          </w:tcPr>
          <w:p w14:paraId="72FAB289" w14:textId="77777777" w:rsidR="00E66F90" w:rsidRPr="00E66F90" w:rsidRDefault="00E66F90" w:rsidP="001C2C2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E66F90">
              <w:rPr>
                <w:rFonts w:asciiTheme="majorBidi" w:hAnsiTheme="majorBidi" w:cstheme="majorBidi"/>
                <w:sz w:val="28"/>
              </w:rPr>
              <w:t>0.008</w:t>
            </w:r>
          </w:p>
        </w:tc>
        <w:tc>
          <w:tcPr>
            <w:tcW w:w="1269" w:type="dxa"/>
            <w:vAlign w:val="bottom"/>
          </w:tcPr>
          <w:p w14:paraId="16A02F21" w14:textId="77777777" w:rsidR="00E66F90" w:rsidRPr="00E66F90" w:rsidRDefault="00E66F90" w:rsidP="005574B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308" w:type="dxa"/>
            <w:vAlign w:val="bottom"/>
          </w:tcPr>
          <w:p w14:paraId="1A3CB41F" w14:textId="77777777" w:rsidR="00E66F90" w:rsidRPr="00E66F90" w:rsidRDefault="00E66F90" w:rsidP="001C2C2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6F90">
              <w:rPr>
                <w:rFonts w:asciiTheme="majorBidi" w:hAnsiTheme="majorBidi" w:cstheme="majorBidi"/>
                <w:sz w:val="28"/>
              </w:rPr>
              <w:t>0.009</w:t>
            </w:r>
          </w:p>
        </w:tc>
        <w:tc>
          <w:tcPr>
            <w:tcW w:w="1387" w:type="dxa"/>
            <w:vAlign w:val="bottom"/>
          </w:tcPr>
          <w:p w14:paraId="25D6C668" w14:textId="77777777" w:rsidR="00E66F90" w:rsidRPr="00E66F90" w:rsidRDefault="00E66F90" w:rsidP="00557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</w:tr>
      <w:tr w:rsidR="00E66F90" w:rsidRPr="00E66F90" w14:paraId="2F34FEDD" w14:textId="77777777" w:rsidTr="008020C2">
        <w:tc>
          <w:tcPr>
            <w:tcW w:w="4712" w:type="dxa"/>
            <w:vAlign w:val="bottom"/>
          </w:tcPr>
          <w:p w14:paraId="2844A22A" w14:textId="77777777" w:rsidR="00E66F90" w:rsidRPr="00871D2B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C0DFD72" w14:textId="77777777" w:rsidR="00E66F90" w:rsidRPr="00E66F90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69" w:type="dxa"/>
            <w:vAlign w:val="bottom"/>
          </w:tcPr>
          <w:p w14:paraId="6FC0F699" w14:textId="77777777" w:rsidR="00E66F90" w:rsidRPr="00E66F90" w:rsidRDefault="00E66F90" w:rsidP="00557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308" w:type="dxa"/>
            <w:vAlign w:val="bottom"/>
          </w:tcPr>
          <w:p w14:paraId="58C132E8" w14:textId="77777777" w:rsidR="00E66F90" w:rsidRPr="00871D2B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387" w:type="dxa"/>
            <w:vAlign w:val="bottom"/>
          </w:tcPr>
          <w:p w14:paraId="06CADAB5" w14:textId="77777777" w:rsidR="00E66F90" w:rsidRPr="00E66F90" w:rsidRDefault="00E66F90" w:rsidP="00557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E66F90" w:rsidRPr="00E66F90" w14:paraId="284A17C5" w14:textId="77777777" w:rsidTr="008020C2">
        <w:tc>
          <w:tcPr>
            <w:tcW w:w="4712" w:type="dxa"/>
            <w:vAlign w:val="bottom"/>
          </w:tcPr>
          <w:p w14:paraId="1F22251A" w14:textId="77777777" w:rsidR="00E66F90" w:rsidRPr="00E66F90" w:rsidRDefault="00E66F90" w:rsidP="001C2C26">
            <w:pPr>
              <w:ind w:left="45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ส่วนแบ่งกำไรสำหรับงวดหกเดือนที่เป็นของผู้ถือหุ้น</w:t>
            </w:r>
          </w:p>
        </w:tc>
        <w:tc>
          <w:tcPr>
            <w:tcW w:w="1134" w:type="dxa"/>
            <w:vAlign w:val="bottom"/>
          </w:tcPr>
          <w:p w14:paraId="7BF60E7D" w14:textId="77777777" w:rsidR="00E66F90" w:rsidRPr="00E66F90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69" w:type="dxa"/>
            <w:vAlign w:val="bottom"/>
          </w:tcPr>
          <w:p w14:paraId="2996CC85" w14:textId="77777777" w:rsidR="00E66F90" w:rsidRPr="00E66F90" w:rsidRDefault="00E66F90" w:rsidP="005574B2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308" w:type="dxa"/>
            <w:vAlign w:val="bottom"/>
          </w:tcPr>
          <w:p w14:paraId="1930CE94" w14:textId="77777777" w:rsidR="00E66F90" w:rsidRPr="00E66F90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387" w:type="dxa"/>
            <w:vAlign w:val="bottom"/>
          </w:tcPr>
          <w:p w14:paraId="0071C974" w14:textId="77777777" w:rsidR="00E66F90" w:rsidRPr="00871D2B" w:rsidRDefault="00E66F90" w:rsidP="005574B2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</w:tr>
      <w:tr w:rsidR="00E66F90" w:rsidRPr="00E66F90" w14:paraId="02C8C70D" w14:textId="77777777" w:rsidTr="008020C2">
        <w:tc>
          <w:tcPr>
            <w:tcW w:w="4712" w:type="dxa"/>
            <w:vAlign w:val="bottom"/>
          </w:tcPr>
          <w:p w14:paraId="3D7EB5FC" w14:textId="77777777" w:rsidR="00E66F90" w:rsidRPr="00871D2B" w:rsidRDefault="00E66F90" w:rsidP="001C2C26">
            <w:pPr>
              <w:ind w:left="459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ของบริษัทใหญ่ (พันบาท)</w:t>
            </w:r>
          </w:p>
        </w:tc>
        <w:tc>
          <w:tcPr>
            <w:tcW w:w="1134" w:type="dxa"/>
            <w:vAlign w:val="bottom"/>
          </w:tcPr>
          <w:p w14:paraId="41186C96" w14:textId="77777777" w:rsidR="00E66F90" w:rsidRPr="00E66F90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6F90">
              <w:rPr>
                <w:rFonts w:asciiTheme="majorBidi" w:hAnsiTheme="majorBidi" w:cstheme="majorBidi"/>
                <w:sz w:val="28"/>
              </w:rPr>
              <w:t>63,357</w:t>
            </w:r>
          </w:p>
        </w:tc>
        <w:tc>
          <w:tcPr>
            <w:tcW w:w="1269" w:type="dxa"/>
            <w:vAlign w:val="bottom"/>
          </w:tcPr>
          <w:p w14:paraId="610A852A" w14:textId="77777777" w:rsidR="00E66F90" w:rsidRPr="00E66F90" w:rsidRDefault="00E66F90" w:rsidP="005574B2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308" w:type="dxa"/>
            <w:vAlign w:val="bottom"/>
          </w:tcPr>
          <w:p w14:paraId="6BA391D1" w14:textId="77777777" w:rsidR="00E66F90" w:rsidRPr="00E66F90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6F90">
              <w:rPr>
                <w:rFonts w:asciiTheme="majorBidi" w:hAnsiTheme="majorBidi" w:cstheme="majorBidi"/>
                <w:sz w:val="28"/>
              </w:rPr>
              <w:t>33,016</w:t>
            </w:r>
          </w:p>
        </w:tc>
        <w:tc>
          <w:tcPr>
            <w:tcW w:w="1387" w:type="dxa"/>
            <w:vAlign w:val="bottom"/>
          </w:tcPr>
          <w:p w14:paraId="7D1DFEE6" w14:textId="77777777" w:rsidR="00E66F90" w:rsidRPr="00E66F90" w:rsidRDefault="00E66F90" w:rsidP="005574B2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</w:tr>
      <w:tr w:rsidR="00E66F90" w:rsidRPr="00E66F90" w14:paraId="1960D0EB" w14:textId="77777777" w:rsidTr="008020C2">
        <w:tc>
          <w:tcPr>
            <w:tcW w:w="4712" w:type="dxa"/>
            <w:vAlign w:val="bottom"/>
          </w:tcPr>
          <w:p w14:paraId="6B88FD2F" w14:textId="77777777" w:rsidR="00E66F90" w:rsidRPr="00871D2B" w:rsidRDefault="00E66F90" w:rsidP="001C2C26">
            <w:pPr>
              <w:ind w:left="459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1134" w:type="dxa"/>
            <w:vAlign w:val="bottom"/>
          </w:tcPr>
          <w:p w14:paraId="0165EE83" w14:textId="77777777" w:rsidR="00E66F90" w:rsidRPr="00E66F90" w:rsidRDefault="00E66F90" w:rsidP="001C2C26">
            <w:pPr>
              <w:ind w:right="-72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69" w:type="dxa"/>
            <w:vAlign w:val="bottom"/>
          </w:tcPr>
          <w:p w14:paraId="3E7BDA80" w14:textId="77777777" w:rsidR="00E66F90" w:rsidRPr="00E66F90" w:rsidRDefault="00E66F90" w:rsidP="005574B2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308" w:type="dxa"/>
            <w:vAlign w:val="bottom"/>
          </w:tcPr>
          <w:p w14:paraId="307A4235" w14:textId="77777777" w:rsidR="00E66F90" w:rsidRPr="00E66F90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387" w:type="dxa"/>
            <w:vAlign w:val="bottom"/>
          </w:tcPr>
          <w:p w14:paraId="5D4ACB29" w14:textId="77777777" w:rsidR="00E66F90" w:rsidRPr="00871D2B" w:rsidRDefault="00E66F90" w:rsidP="005574B2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</w:tr>
      <w:tr w:rsidR="00E66F90" w:rsidRPr="00E66F90" w14:paraId="37DA7726" w14:textId="77777777" w:rsidTr="008020C2">
        <w:tc>
          <w:tcPr>
            <w:tcW w:w="4712" w:type="dxa"/>
            <w:vAlign w:val="bottom"/>
          </w:tcPr>
          <w:p w14:paraId="323B85DD" w14:textId="77777777" w:rsidR="00E66F90" w:rsidRPr="00E66F90" w:rsidRDefault="00E66F90" w:rsidP="001C2C26">
            <w:pPr>
              <w:ind w:left="45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ผู้ถือหุ้น (พันหุ้น)</w:t>
            </w:r>
          </w:p>
        </w:tc>
        <w:tc>
          <w:tcPr>
            <w:tcW w:w="1134" w:type="dxa"/>
            <w:vAlign w:val="bottom"/>
          </w:tcPr>
          <w:p w14:paraId="308B357F" w14:textId="77777777" w:rsidR="00E66F90" w:rsidRPr="00E66F90" w:rsidRDefault="00E66F90" w:rsidP="001C2C2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6F90">
              <w:rPr>
                <w:rFonts w:asciiTheme="majorBidi" w:hAnsiTheme="majorBidi" w:cstheme="majorBidi"/>
                <w:sz w:val="28"/>
              </w:rPr>
              <w:t>3,029,598</w:t>
            </w:r>
          </w:p>
        </w:tc>
        <w:tc>
          <w:tcPr>
            <w:tcW w:w="1269" w:type="dxa"/>
            <w:vAlign w:val="bottom"/>
          </w:tcPr>
          <w:p w14:paraId="6790042E" w14:textId="77777777" w:rsidR="00E66F90" w:rsidRPr="00E66F90" w:rsidRDefault="00E66F90" w:rsidP="005574B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308" w:type="dxa"/>
            <w:vAlign w:val="bottom"/>
          </w:tcPr>
          <w:p w14:paraId="1AFD37A6" w14:textId="77777777" w:rsidR="00E66F90" w:rsidRPr="00E66F90" w:rsidRDefault="00E66F90" w:rsidP="001C2C2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6F90">
              <w:rPr>
                <w:rFonts w:asciiTheme="majorBidi" w:hAnsiTheme="majorBidi" w:cstheme="majorBidi"/>
                <w:sz w:val="28"/>
              </w:rPr>
              <w:t>3,029,598</w:t>
            </w:r>
          </w:p>
        </w:tc>
        <w:tc>
          <w:tcPr>
            <w:tcW w:w="1387" w:type="dxa"/>
            <w:vAlign w:val="bottom"/>
          </w:tcPr>
          <w:p w14:paraId="7F4C9419" w14:textId="77777777" w:rsidR="00E66F90" w:rsidRPr="00E66F90" w:rsidRDefault="00E66F90" w:rsidP="00557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</w:tr>
      <w:tr w:rsidR="00E66F90" w:rsidRPr="00E66F90" w14:paraId="7106D442" w14:textId="77777777" w:rsidTr="008020C2">
        <w:tc>
          <w:tcPr>
            <w:tcW w:w="4712" w:type="dxa"/>
            <w:vAlign w:val="bottom"/>
          </w:tcPr>
          <w:p w14:paraId="5319AE37" w14:textId="77777777" w:rsidR="00E66F90" w:rsidRPr="00871D2B" w:rsidRDefault="00E66F90" w:rsidP="001C2C26">
            <w:pPr>
              <w:ind w:left="459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กำไรต่อหุ้นปรับลด (บาทต่อหุ้น)</w:t>
            </w:r>
          </w:p>
        </w:tc>
        <w:tc>
          <w:tcPr>
            <w:tcW w:w="1134" w:type="dxa"/>
            <w:vAlign w:val="bottom"/>
          </w:tcPr>
          <w:p w14:paraId="1B3D63C7" w14:textId="77777777" w:rsidR="00E66F90" w:rsidRPr="00E66F90" w:rsidRDefault="00E66F90" w:rsidP="001C2C2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E66F90">
              <w:rPr>
                <w:rFonts w:asciiTheme="majorBidi" w:hAnsiTheme="majorBidi" w:cstheme="majorBidi"/>
                <w:sz w:val="28"/>
              </w:rPr>
              <w:t>0.021</w:t>
            </w:r>
          </w:p>
        </w:tc>
        <w:tc>
          <w:tcPr>
            <w:tcW w:w="1269" w:type="dxa"/>
            <w:vAlign w:val="bottom"/>
          </w:tcPr>
          <w:p w14:paraId="1D297D12" w14:textId="77777777" w:rsidR="00E66F90" w:rsidRPr="00871D2B" w:rsidRDefault="00E66F90" w:rsidP="005574B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308" w:type="dxa"/>
            <w:vAlign w:val="bottom"/>
          </w:tcPr>
          <w:p w14:paraId="5BAFE2B8" w14:textId="77777777" w:rsidR="00E66F90" w:rsidRPr="00E66F90" w:rsidRDefault="00E66F90" w:rsidP="001C2C2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6F90">
              <w:rPr>
                <w:rFonts w:asciiTheme="majorBidi" w:hAnsiTheme="majorBidi" w:cstheme="majorBidi"/>
                <w:sz w:val="28"/>
              </w:rPr>
              <w:t>0.011</w:t>
            </w:r>
          </w:p>
        </w:tc>
        <w:tc>
          <w:tcPr>
            <w:tcW w:w="1387" w:type="dxa"/>
            <w:vAlign w:val="bottom"/>
          </w:tcPr>
          <w:p w14:paraId="05999C1E" w14:textId="77777777" w:rsidR="00E66F90" w:rsidRPr="00E66F90" w:rsidRDefault="00E66F90" w:rsidP="00557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</w:tr>
    </w:tbl>
    <w:p w14:paraId="1AF4DE09" w14:textId="1C0DB171" w:rsidR="004C35C0" w:rsidRDefault="009B2480" w:rsidP="006221AF">
      <w:pPr>
        <w:spacing w:before="24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ใบสำคัญแสดงสิทธิมีราคาใช้สิทธิสูงกว่าราคาตลาดถัวเฉลี่ยในระหว่างงวด จึงไม่ทำให้เกิดกำไรต่อหุ้นปรับลด</w:t>
      </w:r>
      <w:r>
        <w:rPr>
          <w:rFonts w:asciiTheme="majorBidi" w:hAnsiTheme="majorBidi" w:cstheme="majorBidi"/>
          <w:color w:val="000000"/>
          <w:spacing w:val="-2"/>
          <w:sz w:val="28"/>
        </w:rPr>
        <w:tab/>
      </w:r>
    </w:p>
    <w:p w14:paraId="0F66B76F" w14:textId="12055A9D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ข้อมูลทางการเงินจำแนกตามส่วนงานและการจำแนกรายได้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7297D67E" w14:textId="4F161FF4" w:rsidR="00D5121C" w:rsidRDefault="009B2480" w:rsidP="00383D9B">
      <w:pPr>
        <w:spacing w:before="120"/>
        <w:ind w:left="360"/>
        <w:jc w:val="both"/>
        <w:rPr>
          <w:rFonts w:asciiTheme="majorBidi" w:eastAsia="Times New Roman" w:hAnsiTheme="majorBidi" w:cstheme="majorBidi"/>
          <w:sz w:val="28"/>
        </w:rPr>
      </w:pPr>
      <w:r w:rsidRPr="00871D2B">
        <w:rPr>
          <w:rFonts w:asciiTheme="majorBidi" w:hAnsiTheme="majorBidi" w:cstheme="majorBidi"/>
          <w:sz w:val="28"/>
          <w:cs/>
          <w:lang w:val="en-GB"/>
        </w:rPr>
        <w:t>สำหรับงวด</w:t>
      </w:r>
      <w:r w:rsidR="00383D9B" w:rsidRPr="00871D2B">
        <w:rPr>
          <w:rFonts w:asciiTheme="majorBidi" w:hAnsiTheme="majorBidi" w:cstheme="majorBidi" w:hint="cs"/>
          <w:sz w:val="28"/>
          <w:cs/>
          <w:lang w:val="en-GB"/>
        </w:rPr>
        <w:t>สามเดือนและ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หก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เดือนสิ้นสุดวันที่ </w:t>
      </w:r>
      <w:r>
        <w:rPr>
          <w:rFonts w:asciiTheme="majorBidi" w:hAnsiTheme="majorBidi" w:cstheme="majorBidi"/>
          <w:sz w:val="28"/>
        </w:rPr>
        <w:t>30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 มิถุนายน </w:t>
      </w:r>
      <w:r w:rsidR="00383D9B">
        <w:rPr>
          <w:rFonts w:asciiTheme="majorBidi" w:hAnsiTheme="majorBidi" w:cstheme="majorBidi"/>
          <w:sz w:val="28"/>
        </w:rPr>
        <w:t>2563</w:t>
      </w: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 xml:space="preserve"> และ </w:t>
      </w:r>
      <w:r>
        <w:rPr>
          <w:rFonts w:asciiTheme="majorBidi" w:eastAsia="Times New Roman" w:hAnsiTheme="majorBidi" w:cstheme="majorBidi"/>
          <w:sz w:val="28"/>
        </w:rPr>
        <w:t xml:space="preserve">2562 </w:t>
      </w: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 xml:space="preserve">กลุ่มบริษัทมี </w:t>
      </w:r>
      <w:r w:rsidR="00383D9B">
        <w:rPr>
          <w:rFonts w:asciiTheme="majorBidi" w:eastAsia="Times New Roman" w:hAnsiTheme="majorBidi" w:cstheme="majorBidi"/>
          <w:sz w:val="28"/>
        </w:rPr>
        <w:t>4</w:t>
      </w: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 xml:space="preserve"> ส่วนงานที่รายงาน ได้แก่ </w:t>
      </w:r>
    </w:p>
    <w:p w14:paraId="460C9051" w14:textId="77777777" w:rsidR="00D5121C" w:rsidRDefault="009B2480">
      <w:pPr>
        <w:pStyle w:val="ListParagraph"/>
        <w:numPr>
          <w:ilvl w:val="0"/>
          <w:numId w:val="40"/>
        </w:numPr>
        <w:jc w:val="both"/>
        <w:rPr>
          <w:rFonts w:asciiTheme="majorBidi" w:eastAsia="Times New Roman" w:hAnsiTheme="majorBidi" w:cstheme="majorBidi"/>
          <w:spacing w:val="-6"/>
          <w:sz w:val="28"/>
        </w:rPr>
      </w:pPr>
      <w:r w:rsidRPr="00871D2B">
        <w:rPr>
          <w:rFonts w:asciiTheme="majorBidi" w:eastAsia="Times New Roman" w:hAnsiTheme="majorBidi" w:cstheme="majorBidi"/>
          <w:spacing w:val="-10"/>
          <w:sz w:val="28"/>
          <w:cs/>
          <w:lang w:val="en-GB"/>
        </w:rPr>
        <w:t xml:space="preserve">ธุรกิจตัวแทนนายหน้าในการจัดจำหน่ายแก๊ส </w:t>
      </w:r>
      <w:r>
        <w:rPr>
          <w:rFonts w:asciiTheme="majorBidi" w:eastAsia="Times New Roman" w:hAnsiTheme="majorBidi" w:cstheme="majorBidi"/>
          <w:spacing w:val="-10"/>
          <w:sz w:val="28"/>
        </w:rPr>
        <w:t>LPG</w:t>
      </w:r>
    </w:p>
    <w:p w14:paraId="6B0946AB" w14:textId="77777777" w:rsidR="00D5121C" w:rsidRDefault="009B2480">
      <w:pPr>
        <w:pStyle w:val="ListParagraph"/>
        <w:numPr>
          <w:ilvl w:val="0"/>
          <w:numId w:val="40"/>
        </w:numPr>
        <w:jc w:val="both"/>
        <w:rPr>
          <w:rFonts w:asciiTheme="majorBidi" w:eastAsia="Times New Roman" w:hAnsiTheme="majorBidi" w:cstheme="majorBidi"/>
          <w:spacing w:val="-6"/>
          <w:sz w:val="28"/>
        </w:rPr>
      </w:pPr>
      <w:r w:rsidRPr="00871D2B">
        <w:rPr>
          <w:rFonts w:asciiTheme="majorBidi" w:eastAsia="Times New Roman" w:hAnsiTheme="majorBidi" w:cstheme="majorBidi"/>
          <w:spacing w:val="-10"/>
          <w:sz w:val="28"/>
          <w:cs/>
          <w:lang w:val="en-GB"/>
        </w:rPr>
        <w:t>ธุรกิจพลังงานทางเลือก</w:t>
      </w:r>
    </w:p>
    <w:p w14:paraId="5DE906C1" w14:textId="77777777" w:rsidR="00D5121C" w:rsidRDefault="009B2480">
      <w:pPr>
        <w:pStyle w:val="ListParagraph"/>
        <w:numPr>
          <w:ilvl w:val="0"/>
          <w:numId w:val="40"/>
        </w:numPr>
        <w:jc w:val="both"/>
        <w:rPr>
          <w:rFonts w:asciiTheme="majorBidi" w:eastAsia="Times New Roman" w:hAnsiTheme="majorBidi" w:cstheme="majorBidi"/>
          <w:spacing w:val="-6"/>
          <w:sz w:val="28"/>
        </w:rPr>
      </w:pPr>
      <w:r w:rsidRPr="00871D2B">
        <w:rPr>
          <w:rFonts w:asciiTheme="majorBidi" w:eastAsia="Times New Roman" w:hAnsiTheme="majorBidi" w:cstheme="majorBidi"/>
          <w:spacing w:val="-10"/>
          <w:sz w:val="28"/>
          <w:cs/>
          <w:lang w:val="en-GB"/>
        </w:rPr>
        <w:t xml:space="preserve">ธุรกิจวิทยุสื่อสารและ </w:t>
      </w:r>
      <w:r>
        <w:rPr>
          <w:rFonts w:asciiTheme="majorBidi" w:eastAsia="Times New Roman" w:hAnsiTheme="majorBidi" w:cstheme="majorBidi"/>
          <w:spacing w:val="-10"/>
          <w:sz w:val="28"/>
        </w:rPr>
        <w:t>Internet of Things (IoT)</w:t>
      </w:r>
      <w:r w:rsidRPr="00871D2B">
        <w:rPr>
          <w:rFonts w:asciiTheme="majorBidi" w:eastAsia="Times New Roman" w:hAnsiTheme="majorBidi" w:cstheme="majorBidi"/>
          <w:spacing w:val="-10"/>
          <w:sz w:val="28"/>
          <w:lang w:val="en-GB"/>
        </w:rPr>
        <w:t xml:space="preserve"> </w:t>
      </w:r>
    </w:p>
    <w:p w14:paraId="4FB50509" w14:textId="77777777" w:rsidR="00D5121C" w:rsidRDefault="009B2480">
      <w:pPr>
        <w:pStyle w:val="ListParagraph"/>
        <w:numPr>
          <w:ilvl w:val="0"/>
          <w:numId w:val="40"/>
        </w:numPr>
        <w:jc w:val="both"/>
        <w:rPr>
          <w:rFonts w:asciiTheme="majorBidi" w:eastAsia="Times New Roman" w:hAnsiTheme="majorBidi" w:cstheme="majorBidi"/>
          <w:spacing w:val="-6"/>
          <w:sz w:val="28"/>
        </w:rPr>
      </w:pPr>
      <w:r w:rsidRPr="00871D2B">
        <w:rPr>
          <w:rFonts w:asciiTheme="majorBidi" w:eastAsia="Times New Roman" w:hAnsiTheme="majorBidi" w:cstheme="majorBidi" w:hint="cs"/>
          <w:spacing w:val="-6"/>
          <w:sz w:val="28"/>
          <w:cs/>
          <w:lang w:val="en-GB"/>
        </w:rPr>
        <w:t>ธุรกิจการบำบัดน้ำ</w:t>
      </w:r>
    </w:p>
    <w:p w14:paraId="6E8F0BD3" w14:textId="77777777" w:rsidR="00D5121C" w:rsidRDefault="009B2480">
      <w:pPr>
        <w:tabs>
          <w:tab w:val="right" w:pos="7200"/>
          <w:tab w:val="right" w:pos="9000"/>
        </w:tabs>
        <w:spacing w:before="240"/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871D2B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ส่วนงานภูมิศาสตร์</w:t>
      </w:r>
    </w:p>
    <w:p w14:paraId="00C58A87" w14:textId="77777777" w:rsidR="00D5121C" w:rsidRDefault="009B2480">
      <w:pPr>
        <w:tabs>
          <w:tab w:val="right" w:pos="7200"/>
          <w:tab w:val="right" w:pos="9000"/>
        </w:tabs>
        <w:spacing w:after="240"/>
        <w:ind w:left="360"/>
        <w:jc w:val="thaiDistribute"/>
        <w:rPr>
          <w:rFonts w:asciiTheme="majorBidi" w:hAnsiTheme="majorBidi" w:cstheme="majorBidi"/>
          <w:spacing w:val="-6"/>
          <w:sz w:val="28"/>
          <w:lang w:val="en-GB"/>
        </w:rPr>
      </w:pPr>
      <w:r w:rsidRPr="00871D2B">
        <w:rPr>
          <w:rFonts w:asciiTheme="majorBidi" w:hAnsiTheme="majorBidi" w:cstheme="majorBidi"/>
          <w:spacing w:val="-4"/>
          <w:sz w:val="28"/>
          <w:cs/>
          <w:lang w:val="en-GB"/>
        </w:rPr>
        <w:t>กลุ่มบริษัทดำเนินธุรกิจเฉพาะในประเทศเท่านั้น ไม่มีรายได้จากต่างประเทศ หรือสินทรัพย์ในต่างประเทศ</w:t>
      </w:r>
      <w:r w:rsidRPr="00871D2B">
        <w:rPr>
          <w:rFonts w:asciiTheme="majorBidi" w:hAnsiTheme="majorBidi" w:cstheme="majorBidi"/>
          <w:sz w:val="28"/>
          <w:cs/>
          <w:lang w:val="en-GB"/>
        </w:rPr>
        <w:t>ที่</w:t>
      </w:r>
      <w:r w:rsidRPr="00871D2B">
        <w:rPr>
          <w:rFonts w:asciiTheme="majorBidi" w:hAnsiTheme="majorBidi" w:cstheme="majorBidi"/>
          <w:spacing w:val="-6"/>
          <w:sz w:val="28"/>
          <w:cs/>
          <w:lang w:val="en-GB"/>
        </w:rPr>
        <w:t>มีสาระสำคัญ</w:t>
      </w:r>
      <w:r>
        <w:rPr>
          <w:rFonts w:asciiTheme="majorBidi" w:hAnsiTheme="majorBidi" w:cstheme="majorBidi"/>
          <w:spacing w:val="-6"/>
          <w:sz w:val="28"/>
          <w:lang w:val="en-GB"/>
        </w:rPr>
        <w:t xml:space="preserve"> </w:t>
      </w:r>
    </w:p>
    <w:p w14:paraId="35600DAC" w14:textId="77777777" w:rsidR="00D5121C" w:rsidRDefault="009B2480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871D2B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ลูกค้ารายใหญ่</w:t>
      </w:r>
    </w:p>
    <w:p w14:paraId="40F954E7" w14:textId="77777777" w:rsidR="00D5121C" w:rsidRDefault="009B2480">
      <w:pPr>
        <w:spacing w:after="240"/>
        <w:ind w:left="360"/>
        <w:jc w:val="thaiDistribute"/>
        <w:rPr>
          <w:rFonts w:asciiTheme="majorBidi" w:eastAsia="SimSun" w:hAnsiTheme="majorBidi" w:cstheme="majorBidi"/>
          <w:sz w:val="28"/>
        </w:rPr>
      </w:pPr>
      <w:r w:rsidRPr="00871D2B">
        <w:rPr>
          <w:rFonts w:asciiTheme="majorBidi" w:hAnsiTheme="majorBidi" w:hint="cs"/>
          <w:sz w:val="28"/>
          <w:cs/>
          <w:lang w:val="en-GB"/>
        </w:rPr>
        <w:t>สำหรับงวดสามเดือนและหกเดือน</w:t>
      </w:r>
      <w:r w:rsidRPr="00871D2B">
        <w:rPr>
          <w:rFonts w:asciiTheme="majorBidi" w:hAnsiTheme="majorBidi"/>
          <w:sz w:val="28"/>
          <w:cs/>
          <w:lang w:val="en-GB"/>
        </w:rPr>
        <w:t xml:space="preserve">สิ้นสุดวันที่ </w:t>
      </w:r>
      <w:r>
        <w:rPr>
          <w:rFonts w:asciiTheme="majorBidi" w:hAnsiTheme="majorBidi" w:cstheme="majorBidi"/>
          <w:sz w:val="28"/>
        </w:rPr>
        <w:t>30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 มิถุนายน</w:t>
      </w:r>
      <w:r w:rsidRPr="00871D2B">
        <w:rPr>
          <w:rFonts w:asciiTheme="majorBidi" w:eastAsia="Times New Roman" w:hAnsiTheme="majorBidi" w:cstheme="majorBidi"/>
          <w:spacing w:val="-8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/>
          <w:spacing w:val="-8"/>
          <w:sz w:val="28"/>
        </w:rPr>
        <w:t>2563</w:t>
      </w: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 xml:space="preserve"> และ </w:t>
      </w:r>
      <w:r>
        <w:rPr>
          <w:rFonts w:asciiTheme="majorBidi" w:eastAsia="Times New Roman" w:hAnsiTheme="majorBidi" w:cstheme="majorBidi"/>
          <w:sz w:val="28"/>
        </w:rPr>
        <w:t>2562</w:t>
      </w:r>
      <w:r w:rsidRPr="00871D2B">
        <w:rPr>
          <w:rFonts w:asciiTheme="majorBidi" w:eastAsia="SimSun" w:hAnsiTheme="majorBidi" w:cstheme="majorBidi"/>
          <w:sz w:val="28"/>
          <w:cs/>
          <w:lang w:val="en-GB"/>
        </w:rPr>
        <w:t xml:space="preserve"> กลุ่มบริษัทไม่มีลูกค้ารายใหญ่ที่มีสาระสำคัญ</w:t>
      </w:r>
    </w:p>
    <w:p w14:paraId="383B09F5" w14:textId="77777777" w:rsidR="00D5121C" w:rsidRDefault="00D5121C">
      <w:pPr>
        <w:tabs>
          <w:tab w:val="left" w:pos="2190"/>
        </w:tabs>
        <w:rPr>
          <w:rFonts w:asciiTheme="majorBidi" w:hAnsiTheme="majorBidi" w:cstheme="majorBidi"/>
          <w:sz w:val="28"/>
        </w:rPr>
      </w:pPr>
    </w:p>
    <w:p w14:paraId="4BF9CAAE" w14:textId="77777777" w:rsidR="00D5121C" w:rsidRDefault="00D5121C">
      <w:pPr>
        <w:rPr>
          <w:rFonts w:asciiTheme="majorBidi" w:hAnsiTheme="majorBidi" w:cstheme="majorBidi"/>
          <w:sz w:val="28"/>
        </w:rPr>
      </w:pPr>
    </w:p>
    <w:p w14:paraId="48E14469" w14:textId="77777777" w:rsidR="00D5121C" w:rsidRDefault="00D5121C">
      <w:pPr>
        <w:jc w:val="right"/>
        <w:rPr>
          <w:rFonts w:asciiTheme="majorBidi" w:hAnsiTheme="majorBidi" w:cstheme="majorBidi"/>
          <w:sz w:val="28"/>
        </w:rPr>
      </w:pPr>
    </w:p>
    <w:p w14:paraId="050A49C3" w14:textId="77777777" w:rsidR="00D5121C" w:rsidRDefault="00D5121C">
      <w:pPr>
        <w:rPr>
          <w:rFonts w:asciiTheme="majorBidi" w:hAnsiTheme="majorBidi" w:cstheme="majorBidi"/>
          <w:sz w:val="28"/>
        </w:rPr>
      </w:pPr>
    </w:p>
    <w:p w14:paraId="76BC7A9B" w14:textId="77777777" w:rsidR="00D5121C" w:rsidRDefault="00D5121C">
      <w:pPr>
        <w:rPr>
          <w:rFonts w:asciiTheme="majorBidi" w:hAnsiTheme="majorBidi" w:cstheme="majorBidi"/>
          <w:sz w:val="28"/>
        </w:rPr>
        <w:sectPr w:rsidR="00D5121C" w:rsidSect="001702C0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929" w:bottom="720" w:left="1440" w:header="864" w:footer="432" w:gutter="0"/>
          <w:pgNumType w:start="52"/>
          <w:cols w:space="720"/>
          <w:docGrid w:linePitch="326"/>
        </w:sectPr>
      </w:pPr>
    </w:p>
    <w:p w14:paraId="37B87210" w14:textId="77777777" w:rsidR="00D5121C" w:rsidRDefault="009B2480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28"/>
        </w:rPr>
      </w:pPr>
      <w:r w:rsidRPr="00871D2B">
        <w:rPr>
          <w:rFonts w:asciiTheme="majorBidi" w:eastAsia="SimSun" w:hAnsiTheme="majorBidi" w:cstheme="majorBidi"/>
          <w:sz w:val="28"/>
          <w:cs/>
          <w:lang w:val="en-GB"/>
        </w:rPr>
        <w:lastRenderedPageBreak/>
        <w:t>ข้อมูลตามส่วนงานที่รายงานและการจำแนกรายได้</w:t>
      </w:r>
      <w:r w:rsidRPr="00871D2B">
        <w:rPr>
          <w:rFonts w:asciiTheme="majorBidi" w:hAnsiTheme="majorBidi" w:cstheme="majorBidi"/>
          <w:sz w:val="28"/>
          <w:cs/>
          <w:lang w:val="en-GB"/>
        </w:rPr>
        <w:t>สำหรับงวด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สาม</w:t>
      </w:r>
      <w:r w:rsidRPr="00871D2B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Pr="00871D2B">
        <w:rPr>
          <w:rFonts w:asciiTheme="majorBidi" w:hAnsiTheme="majorBidi" w:cstheme="majorBidi"/>
          <w:sz w:val="28"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>30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 มิถุนายน </w:t>
      </w:r>
      <w:r>
        <w:rPr>
          <w:rFonts w:asciiTheme="majorBidi" w:eastAsia="SimSun" w:hAnsiTheme="majorBidi" w:cstheme="majorBidi"/>
          <w:sz w:val="28"/>
        </w:rPr>
        <w:t>2563</w:t>
      </w:r>
      <w:r w:rsidRPr="00871D2B">
        <w:rPr>
          <w:rFonts w:asciiTheme="majorBidi" w:eastAsia="SimSun" w:hAnsiTheme="majorBidi" w:cstheme="majorBidi"/>
          <w:sz w:val="28"/>
          <w:cs/>
          <w:lang w:val="en-GB"/>
        </w:rPr>
        <w:t xml:space="preserve"> และ </w:t>
      </w:r>
      <w:r>
        <w:rPr>
          <w:rFonts w:asciiTheme="majorBidi" w:eastAsia="SimSun" w:hAnsiTheme="majorBidi" w:cstheme="majorBidi"/>
          <w:sz w:val="28"/>
        </w:rPr>
        <w:t>2562</w:t>
      </w:r>
      <w:r w:rsidRPr="00871D2B">
        <w:rPr>
          <w:rFonts w:asciiTheme="majorBidi" w:eastAsia="SimSun" w:hAnsiTheme="majorBidi" w:cstheme="majorBidi"/>
          <w:sz w:val="28"/>
          <w:cs/>
          <w:lang w:val="en-GB"/>
        </w:rPr>
        <w:t xml:space="preserve"> มีดังนี้</w:t>
      </w:r>
    </w:p>
    <w:tbl>
      <w:tblPr>
        <w:tblW w:w="14402" w:type="dxa"/>
        <w:tblInd w:w="36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600"/>
        <w:gridCol w:w="810"/>
        <w:gridCol w:w="90"/>
        <w:gridCol w:w="810"/>
        <w:gridCol w:w="90"/>
        <w:gridCol w:w="630"/>
        <w:gridCol w:w="90"/>
        <w:gridCol w:w="810"/>
        <w:gridCol w:w="90"/>
        <w:gridCol w:w="90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902"/>
      </w:tblGrid>
      <w:tr w:rsidR="00D5121C" w:rsidRPr="00242504" w14:paraId="5ED98E5D" w14:textId="77777777" w:rsidTr="006221AF">
        <w:trPr>
          <w:trHeight w:val="132"/>
        </w:trPr>
        <w:tc>
          <w:tcPr>
            <w:tcW w:w="3600" w:type="dxa"/>
            <w:vAlign w:val="bottom"/>
          </w:tcPr>
          <w:p w14:paraId="39FC9D10" w14:textId="77777777" w:rsidR="00D5121C" w:rsidRPr="00242504" w:rsidRDefault="00D5121C">
            <w:pPr>
              <w:ind w:left="717" w:right="-17"/>
              <w:rPr>
                <w:rFonts w:asciiTheme="majorBidi" w:eastAsia="SimSun" w:hAnsiTheme="majorBidi" w:cstheme="majorBidi"/>
                <w:szCs w:val="24"/>
                <w:cs/>
                <w:lang w:val="en-GB" w:eastAsia="zh-CN"/>
              </w:rPr>
            </w:pPr>
          </w:p>
        </w:tc>
        <w:tc>
          <w:tcPr>
            <w:tcW w:w="10802" w:type="dxa"/>
            <w:gridSpan w:val="23"/>
          </w:tcPr>
          <w:p w14:paraId="2B225311" w14:textId="77777777" w:rsidR="00D5121C" w:rsidRPr="00242504" w:rsidRDefault="009B2480">
            <w:pPr>
              <w:pStyle w:val="EnvelopeReturn"/>
              <w:ind w:right="-15"/>
              <w:jc w:val="right"/>
              <w:rPr>
                <w:rFonts w:asciiTheme="majorBidi" w:hAnsiTheme="majorBidi" w:cstheme="majorBidi"/>
                <w:lang w:val="en-GB"/>
              </w:rPr>
            </w:pPr>
            <w:r w:rsidRPr="00871D2B">
              <w:rPr>
                <w:rFonts w:asciiTheme="majorBidi" w:hAnsiTheme="majorBidi" w:cstheme="majorBidi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cs/>
                <w:lang w:val="en-GB"/>
              </w:rPr>
              <w:t>หน่วย</w:t>
            </w:r>
            <w:r w:rsidRPr="00242504">
              <w:rPr>
                <w:rFonts w:asciiTheme="majorBidi" w:hAnsiTheme="majorBidi" w:cstheme="majorBidi"/>
              </w:rPr>
              <w:t xml:space="preserve">: </w:t>
            </w:r>
            <w:r w:rsidRPr="00871D2B">
              <w:rPr>
                <w:rFonts w:asciiTheme="majorBidi" w:hAnsiTheme="majorBidi" w:cstheme="majorBidi"/>
                <w:cs/>
                <w:lang w:val="en-GB"/>
              </w:rPr>
              <w:t>ล้านบาท)</w:t>
            </w:r>
          </w:p>
        </w:tc>
      </w:tr>
      <w:tr w:rsidR="00D5121C" w:rsidRPr="00242504" w14:paraId="4C41C054" w14:textId="77777777" w:rsidTr="006221AF">
        <w:trPr>
          <w:trHeight w:val="132"/>
        </w:trPr>
        <w:tc>
          <w:tcPr>
            <w:tcW w:w="3600" w:type="dxa"/>
            <w:vAlign w:val="bottom"/>
          </w:tcPr>
          <w:p w14:paraId="5B3761CC" w14:textId="77777777" w:rsidR="00D5121C" w:rsidRPr="00242504" w:rsidRDefault="00D5121C">
            <w:pPr>
              <w:ind w:left="717" w:right="-17"/>
              <w:rPr>
                <w:rFonts w:asciiTheme="majorBidi" w:eastAsia="SimSun" w:hAnsiTheme="majorBidi" w:cstheme="majorBidi"/>
                <w:szCs w:val="24"/>
                <w:cs/>
                <w:lang w:val="en-GB" w:eastAsia="zh-CN"/>
              </w:rPr>
            </w:pPr>
          </w:p>
        </w:tc>
        <w:tc>
          <w:tcPr>
            <w:tcW w:w="10802" w:type="dxa"/>
            <w:gridSpan w:val="23"/>
          </w:tcPr>
          <w:p w14:paraId="76AFAB0B" w14:textId="77777777" w:rsidR="00D5121C" w:rsidRPr="00871D2B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s/>
                <w:lang w:val="en-GB"/>
              </w:rPr>
              <w:t>งบกำไรขาดทุนและกำไรขาดทุนเบ็ดเสร็จอื่นรวม</w:t>
            </w:r>
          </w:p>
        </w:tc>
      </w:tr>
      <w:tr w:rsidR="00D5121C" w:rsidRPr="00242504" w14:paraId="28BB6433" w14:textId="77777777" w:rsidTr="006221AF">
        <w:trPr>
          <w:trHeight w:val="132"/>
        </w:trPr>
        <w:tc>
          <w:tcPr>
            <w:tcW w:w="3600" w:type="dxa"/>
            <w:vAlign w:val="bottom"/>
          </w:tcPr>
          <w:p w14:paraId="117C2FC2" w14:textId="77777777" w:rsidR="00D5121C" w:rsidRPr="00242504" w:rsidRDefault="00D5121C">
            <w:pPr>
              <w:ind w:left="717" w:right="-17"/>
              <w:rPr>
                <w:rFonts w:asciiTheme="majorBidi" w:eastAsia="SimSun" w:hAnsiTheme="majorBidi" w:cstheme="majorBidi"/>
                <w:szCs w:val="24"/>
                <w:cs/>
                <w:lang w:val="en-GB" w:eastAsia="zh-CN"/>
              </w:rPr>
            </w:pPr>
          </w:p>
        </w:tc>
        <w:tc>
          <w:tcPr>
            <w:tcW w:w="10802" w:type="dxa"/>
            <w:gridSpan w:val="23"/>
            <w:tcBorders>
              <w:bottom w:val="single" w:sz="4" w:space="0" w:color="auto"/>
            </w:tcBorders>
          </w:tcPr>
          <w:p w14:paraId="6440E5C3" w14:textId="59D5C6B2" w:rsidR="00D5121C" w:rsidRPr="00871D2B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s/>
                <w:lang w:val="en-GB"/>
              </w:rPr>
              <w:t>สำหรับงวด</w:t>
            </w:r>
            <w:r w:rsidRPr="00871D2B">
              <w:rPr>
                <w:rFonts w:asciiTheme="majorBidi" w:hAnsiTheme="majorBidi" w:cstheme="majorBidi" w:hint="cs"/>
                <w:cs/>
                <w:lang w:val="en-GB"/>
              </w:rPr>
              <w:t>สาม</w:t>
            </w:r>
            <w:r w:rsidRPr="00871D2B">
              <w:rPr>
                <w:rFonts w:asciiTheme="majorBidi" w:hAnsiTheme="majorBidi" w:cstheme="majorBidi"/>
                <w:cs/>
                <w:lang w:val="en-GB"/>
              </w:rPr>
              <w:t xml:space="preserve">เดือนสิ้นสุดวันที่ </w:t>
            </w:r>
            <w:r w:rsidR="00383D9B" w:rsidRPr="00242504">
              <w:rPr>
                <w:rFonts w:asciiTheme="majorBidi" w:hAnsiTheme="majorBidi" w:cstheme="majorBidi"/>
              </w:rPr>
              <w:t>30</w:t>
            </w:r>
            <w:r w:rsidRPr="00871D2B">
              <w:rPr>
                <w:rFonts w:asciiTheme="majorBidi" w:hAnsiTheme="majorBidi" w:cstheme="majorBidi" w:hint="cs"/>
                <w:cs/>
                <w:lang w:val="en-GB"/>
              </w:rPr>
              <w:t xml:space="preserve"> มิถุนายน</w:t>
            </w:r>
            <w:r w:rsidRPr="00871D2B">
              <w:rPr>
                <w:rFonts w:asciiTheme="majorBidi" w:hAnsiTheme="majorBidi" w:cstheme="majorBidi"/>
                <w:cs/>
                <w:lang w:val="en-GB"/>
              </w:rPr>
              <w:t xml:space="preserve"> </w:t>
            </w:r>
          </w:p>
        </w:tc>
      </w:tr>
      <w:tr w:rsidR="00D5121C" w:rsidRPr="00242504" w14:paraId="4D854BD3" w14:textId="77777777" w:rsidTr="006221AF">
        <w:trPr>
          <w:trHeight w:val="132"/>
        </w:trPr>
        <w:tc>
          <w:tcPr>
            <w:tcW w:w="3600" w:type="dxa"/>
            <w:vAlign w:val="bottom"/>
          </w:tcPr>
          <w:p w14:paraId="37FFC3C2" w14:textId="77777777" w:rsidR="00D5121C" w:rsidRPr="00242504" w:rsidRDefault="00D5121C">
            <w:pPr>
              <w:ind w:left="717" w:right="-17"/>
              <w:rPr>
                <w:rFonts w:asciiTheme="majorBidi" w:eastAsia="SimSun" w:hAnsiTheme="majorBidi" w:cstheme="majorBidi"/>
                <w:szCs w:val="24"/>
                <w:cs/>
                <w:lang w:val="en-GB" w:eastAsia="zh-CN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5AB09" w14:textId="77777777" w:rsidR="00D5121C" w:rsidRPr="00242504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</w:rPr>
            </w:pPr>
            <w:r w:rsidRPr="00871D2B">
              <w:rPr>
                <w:rFonts w:asciiTheme="majorBidi" w:hAnsiTheme="majorBidi" w:cstheme="majorBidi"/>
                <w:cs/>
                <w:lang w:val="en-GB"/>
              </w:rPr>
              <w:t>ธุรกิจตัวแทนนายหน้าในการ</w:t>
            </w:r>
          </w:p>
          <w:p w14:paraId="767F75FF" w14:textId="77777777" w:rsidR="00D5121C" w:rsidRPr="00242504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871D2B">
              <w:rPr>
                <w:rFonts w:asciiTheme="majorBidi" w:hAnsiTheme="majorBidi" w:cstheme="majorBidi"/>
                <w:cs/>
                <w:lang w:val="en-GB"/>
              </w:rPr>
              <w:t xml:space="preserve">จัดจำหน่ายแก๊ส </w:t>
            </w:r>
            <w:r w:rsidRPr="00242504">
              <w:rPr>
                <w:rFonts w:asciiTheme="majorBidi" w:hAnsiTheme="majorBidi" w:cstheme="majorBidi"/>
              </w:rPr>
              <w:t>LPG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2DEAFE6" w14:textId="77777777" w:rsidR="00D5121C" w:rsidRPr="00242504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ED291" w14:textId="77777777" w:rsidR="00D5121C" w:rsidRPr="00242504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871D2B">
              <w:rPr>
                <w:rFonts w:asciiTheme="majorBidi" w:hAnsiTheme="majorBidi" w:cstheme="majorBidi"/>
                <w:cs/>
                <w:lang w:val="en-GB"/>
              </w:rPr>
              <w:t>ธุรกิจพลังงานทางเลือก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47B0A725" w14:textId="77777777" w:rsidR="00D5121C" w:rsidRPr="00242504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8FF32" w14:textId="77777777" w:rsidR="00D5121C" w:rsidRPr="00242504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</w:rPr>
            </w:pPr>
            <w:r w:rsidRPr="00871D2B">
              <w:rPr>
                <w:rFonts w:asciiTheme="majorBidi" w:hAnsiTheme="majorBidi" w:cstheme="majorBidi"/>
                <w:cs/>
                <w:lang w:val="en-GB"/>
              </w:rPr>
              <w:t>ธุรกิจวิทยุสื่อสารและ</w:t>
            </w:r>
          </w:p>
          <w:p w14:paraId="77330950" w14:textId="77777777" w:rsidR="00D5121C" w:rsidRPr="00871D2B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242504">
              <w:rPr>
                <w:rFonts w:asciiTheme="majorBidi" w:hAnsiTheme="majorBidi" w:cstheme="majorBidi"/>
              </w:rPr>
              <w:t>Internet of Things (IoT)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BF92E55" w14:textId="77777777" w:rsidR="00D5121C" w:rsidRPr="00242504" w:rsidRDefault="00D5121C">
            <w:pPr>
              <w:pStyle w:val="BodyTextIndent"/>
              <w:spacing w:before="0"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35EDA" w14:textId="77777777" w:rsidR="00D5121C" w:rsidRPr="00242504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</w:rPr>
            </w:pPr>
          </w:p>
          <w:p w14:paraId="620AA14B" w14:textId="77777777" w:rsidR="00D5121C" w:rsidRPr="00242504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871D2B">
              <w:rPr>
                <w:rFonts w:asciiTheme="majorBidi" w:hAnsiTheme="majorBidi" w:cstheme="majorBidi" w:hint="cs"/>
                <w:cs/>
                <w:lang w:val="en-GB"/>
              </w:rPr>
              <w:t>ธุรกิจการบำบัดน้ำ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4CDA9AC1" w14:textId="77777777" w:rsidR="00D5121C" w:rsidRPr="00242504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FB627" w14:textId="77777777" w:rsidR="00D5121C" w:rsidRPr="00242504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</w:rPr>
            </w:pPr>
            <w:r w:rsidRPr="00871D2B">
              <w:rPr>
                <w:rFonts w:asciiTheme="majorBidi" w:hAnsiTheme="majorBidi" w:cstheme="majorBidi" w:hint="cs"/>
                <w:cs/>
                <w:lang w:val="en-GB"/>
              </w:rPr>
              <w:t>รายการปรับปรุงและ</w:t>
            </w:r>
          </w:p>
          <w:p w14:paraId="4DABE06A" w14:textId="77777777" w:rsidR="00D5121C" w:rsidRPr="00242504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</w:rPr>
            </w:pPr>
            <w:r w:rsidRPr="00871D2B">
              <w:rPr>
                <w:rFonts w:asciiTheme="majorBidi" w:hAnsiTheme="majorBidi" w:cstheme="majorBidi" w:hint="cs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5CD323A" w14:textId="77777777" w:rsidR="00D5121C" w:rsidRPr="00242504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0CAE3E" w14:textId="77777777" w:rsidR="00D5121C" w:rsidRPr="00242504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  <w:r w:rsidRPr="00871D2B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</w:tr>
      <w:tr w:rsidR="00D5121C" w:rsidRPr="00242504" w14:paraId="0E33A502" w14:textId="77777777" w:rsidTr="006221AF">
        <w:trPr>
          <w:trHeight w:val="132"/>
        </w:trPr>
        <w:tc>
          <w:tcPr>
            <w:tcW w:w="3600" w:type="dxa"/>
            <w:vAlign w:val="bottom"/>
          </w:tcPr>
          <w:p w14:paraId="0DBACC8D" w14:textId="77777777" w:rsidR="00D5121C" w:rsidRPr="00871D2B" w:rsidRDefault="00D5121C">
            <w:pPr>
              <w:ind w:left="717" w:right="-17"/>
              <w:rPr>
                <w:rFonts w:asciiTheme="majorBidi" w:eastAsia="SimSun" w:hAnsiTheme="majorBidi" w:cstheme="majorBidi"/>
                <w:szCs w:val="24"/>
                <w:cs/>
                <w:lang w:val="en-GB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245EA1B" w14:textId="77777777" w:rsidR="00D5121C" w:rsidRPr="00242504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</w:rPr>
            </w:pPr>
            <w:r w:rsidRPr="00242504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F32E014" w14:textId="77777777" w:rsidR="00D5121C" w:rsidRPr="00242504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DCB4A0A" w14:textId="77777777" w:rsidR="00D5121C" w:rsidRPr="00242504" w:rsidRDefault="009B2480">
            <w:pPr>
              <w:pStyle w:val="EnvelopeReturn"/>
              <w:ind w:right="-130"/>
              <w:jc w:val="center"/>
              <w:rPr>
                <w:rFonts w:asciiTheme="majorBidi" w:hAnsiTheme="majorBidi" w:cstheme="majorBidi"/>
              </w:rPr>
            </w:pPr>
            <w:r w:rsidRPr="00242504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90" w:type="dxa"/>
          </w:tcPr>
          <w:p w14:paraId="3AE43541" w14:textId="77777777" w:rsidR="00D5121C" w:rsidRPr="00242504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FDBCD5C" w14:textId="77777777" w:rsidR="00D5121C" w:rsidRPr="00242504" w:rsidRDefault="009B2480">
            <w:pPr>
              <w:pStyle w:val="EnvelopeReturn"/>
              <w:ind w:right="-80"/>
              <w:jc w:val="center"/>
              <w:rPr>
                <w:rFonts w:asciiTheme="majorBidi" w:hAnsiTheme="majorBidi" w:cstheme="majorBidi"/>
              </w:rPr>
            </w:pPr>
            <w:r w:rsidRPr="00242504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0" w:type="dxa"/>
          </w:tcPr>
          <w:p w14:paraId="0E623EF5" w14:textId="77777777" w:rsidR="00D5121C" w:rsidRPr="00242504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A15EC22" w14:textId="77777777" w:rsidR="00D5121C" w:rsidRPr="00242504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</w:rPr>
            </w:pPr>
            <w:r w:rsidRPr="00242504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90" w:type="dxa"/>
          </w:tcPr>
          <w:p w14:paraId="6610B7DB" w14:textId="77777777" w:rsidR="00D5121C" w:rsidRPr="00242504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A2ECB" w14:textId="77777777" w:rsidR="00D5121C" w:rsidRPr="00242504" w:rsidRDefault="009B2480">
            <w:pPr>
              <w:pStyle w:val="EnvelopeReturn"/>
              <w:jc w:val="center"/>
              <w:rPr>
                <w:rFonts w:asciiTheme="majorBidi" w:hAnsiTheme="majorBidi" w:cstheme="majorBidi"/>
                <w:lang w:val="en-GB"/>
              </w:rPr>
            </w:pPr>
            <w:r w:rsidRPr="00242504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691DA3E" w14:textId="77777777" w:rsidR="00D5121C" w:rsidRPr="00242504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E54B6" w14:textId="77777777" w:rsidR="00D5121C" w:rsidRPr="00242504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  <w:r w:rsidRPr="00242504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90" w:type="dxa"/>
          </w:tcPr>
          <w:p w14:paraId="77B4C24D" w14:textId="77777777" w:rsidR="00D5121C" w:rsidRPr="00242504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C8EEB4C" w14:textId="77777777" w:rsidR="00D5121C" w:rsidRPr="00242504" w:rsidRDefault="009B2480">
            <w:pPr>
              <w:pStyle w:val="EnvelopeReturn"/>
              <w:jc w:val="center"/>
              <w:rPr>
                <w:rFonts w:asciiTheme="majorBidi" w:hAnsiTheme="majorBidi" w:cstheme="majorBidi"/>
                <w:lang w:val="en-GB"/>
              </w:rPr>
            </w:pPr>
            <w:r w:rsidRPr="00242504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0" w:type="dxa"/>
          </w:tcPr>
          <w:p w14:paraId="41E5AF08" w14:textId="77777777" w:rsidR="00D5121C" w:rsidRPr="00242504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3789974" w14:textId="77777777" w:rsidR="00D5121C" w:rsidRPr="00242504" w:rsidRDefault="009B2480">
            <w:pPr>
              <w:pStyle w:val="EnvelopeReturn"/>
              <w:jc w:val="center"/>
              <w:rPr>
                <w:rFonts w:asciiTheme="majorBidi" w:hAnsiTheme="majorBidi" w:cstheme="majorBidi"/>
                <w:lang w:val="en-GB"/>
              </w:rPr>
            </w:pPr>
            <w:r w:rsidRPr="00242504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90" w:type="dxa"/>
          </w:tcPr>
          <w:p w14:paraId="64A3BEEC" w14:textId="77777777" w:rsidR="00D5121C" w:rsidRPr="00242504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8E03E05" w14:textId="77777777" w:rsidR="00D5121C" w:rsidRPr="00242504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  <w:r w:rsidRPr="00242504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0" w:type="dxa"/>
          </w:tcPr>
          <w:p w14:paraId="4DB8414C" w14:textId="77777777" w:rsidR="00D5121C" w:rsidRPr="00242504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0ADE7A3" w14:textId="77777777" w:rsidR="00D5121C" w:rsidRPr="00242504" w:rsidRDefault="009B2480">
            <w:pPr>
              <w:pStyle w:val="EnvelopeReturn"/>
              <w:ind w:right="-40"/>
              <w:jc w:val="center"/>
              <w:rPr>
                <w:rFonts w:asciiTheme="majorBidi" w:hAnsiTheme="majorBidi" w:cstheme="majorBidi"/>
                <w:lang w:val="en-GB"/>
              </w:rPr>
            </w:pPr>
            <w:r w:rsidRPr="00242504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90" w:type="dxa"/>
          </w:tcPr>
          <w:p w14:paraId="1A9C28B1" w14:textId="77777777" w:rsidR="00D5121C" w:rsidRPr="00242504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3D1C4EC" w14:textId="77777777" w:rsidR="00D5121C" w:rsidRPr="00242504" w:rsidRDefault="009B2480">
            <w:pPr>
              <w:pStyle w:val="EnvelopeReturn"/>
              <w:ind w:right="50"/>
              <w:jc w:val="center"/>
              <w:rPr>
                <w:rFonts w:asciiTheme="majorBidi" w:hAnsiTheme="majorBidi" w:cstheme="majorBidi"/>
                <w:lang w:val="en-GB"/>
              </w:rPr>
            </w:pPr>
            <w:r w:rsidRPr="00242504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0" w:type="dxa"/>
          </w:tcPr>
          <w:p w14:paraId="517C7B88" w14:textId="77777777" w:rsidR="00D5121C" w:rsidRPr="00242504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2F9BFC87" w14:textId="77777777" w:rsidR="00D5121C" w:rsidRPr="00242504" w:rsidRDefault="009B2480">
            <w:pPr>
              <w:pStyle w:val="EnvelopeReturn"/>
              <w:jc w:val="center"/>
              <w:rPr>
                <w:rFonts w:asciiTheme="majorBidi" w:hAnsiTheme="majorBidi" w:cstheme="majorBidi"/>
                <w:lang w:val="en-GB"/>
              </w:rPr>
            </w:pPr>
            <w:r w:rsidRPr="00242504">
              <w:rPr>
                <w:rFonts w:asciiTheme="majorBidi" w:hAnsiTheme="majorBidi" w:cstheme="majorBidi"/>
              </w:rPr>
              <w:t>2562</w:t>
            </w:r>
          </w:p>
        </w:tc>
      </w:tr>
      <w:tr w:rsidR="0073531B" w:rsidRPr="00242504" w14:paraId="6C23B043" w14:textId="77777777" w:rsidTr="006221AF">
        <w:trPr>
          <w:trHeight w:val="132"/>
        </w:trPr>
        <w:tc>
          <w:tcPr>
            <w:tcW w:w="3600" w:type="dxa"/>
            <w:vAlign w:val="bottom"/>
          </w:tcPr>
          <w:p w14:paraId="6E4DE8A8" w14:textId="77777777" w:rsidR="0073531B" w:rsidRPr="00871D2B" w:rsidRDefault="0073531B" w:rsidP="0073531B">
            <w:pPr>
              <w:ind w:left="-9" w:right="-17"/>
              <w:rPr>
                <w:rFonts w:asciiTheme="majorBidi" w:eastAsia="SimSun" w:hAnsiTheme="majorBidi" w:cstheme="majorBidi"/>
                <w:szCs w:val="24"/>
                <w:cs/>
                <w:lang w:val="en-GB" w:eastAsia="zh-CN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รายได้จากการขาย - ณ เวลาใดเวลาหนึ่ง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DE3784E" w14:textId="5F5B446C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129</w:t>
            </w:r>
          </w:p>
        </w:tc>
        <w:tc>
          <w:tcPr>
            <w:tcW w:w="90" w:type="dxa"/>
            <w:shd w:val="clear" w:color="auto" w:fill="auto"/>
          </w:tcPr>
          <w:p w14:paraId="5A8B2B2A" w14:textId="77777777" w:rsidR="0073531B" w:rsidRPr="00242504" w:rsidRDefault="0073531B" w:rsidP="0073531B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803DA81" w14:textId="06FB95CC" w:rsidR="0073531B" w:rsidRPr="00242504" w:rsidRDefault="000B0018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191</w:t>
            </w:r>
          </w:p>
        </w:tc>
        <w:tc>
          <w:tcPr>
            <w:tcW w:w="90" w:type="dxa"/>
            <w:shd w:val="clear" w:color="auto" w:fill="auto"/>
          </w:tcPr>
          <w:p w14:paraId="36E23E16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2074A6D0" w14:textId="3336FF5E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363044B7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4C9016F" w14:textId="119E111E" w:rsidR="0073531B" w:rsidRPr="00242504" w:rsidRDefault="000B0018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5E49012C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BEECF2" w14:textId="2D0716D2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74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494D257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55FF96" w14:textId="1B98F55A" w:rsidR="0073531B" w:rsidRPr="00242504" w:rsidRDefault="000B0018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A3B0F3B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C4404B" w14:textId="7C92DB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1E372BB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B568F1" w14:textId="52600002" w:rsidR="0073531B" w:rsidRPr="00242504" w:rsidRDefault="009F14B8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387CCCD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C8BA00" w14:textId="62913688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E947090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F00C7" w14:textId="4CB43F0B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7BDC28A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DCDF81" w14:textId="63987A4F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209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5773A9E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7A10A8AB" w14:textId="55447292" w:rsidR="0073531B" w:rsidRPr="00242504" w:rsidRDefault="009F14B8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211</w:t>
            </w:r>
          </w:p>
        </w:tc>
      </w:tr>
      <w:tr w:rsidR="0073531B" w:rsidRPr="00242504" w14:paraId="110D4F1A" w14:textId="77777777" w:rsidTr="006221AF">
        <w:trPr>
          <w:trHeight w:val="132"/>
        </w:trPr>
        <w:tc>
          <w:tcPr>
            <w:tcW w:w="3600" w:type="dxa"/>
            <w:vAlign w:val="bottom"/>
          </w:tcPr>
          <w:p w14:paraId="302DFC31" w14:textId="77777777" w:rsidR="0073531B" w:rsidRPr="00871D2B" w:rsidRDefault="0073531B" w:rsidP="0073531B">
            <w:pPr>
              <w:ind w:left="-9" w:right="-465" w:firstLine="17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รายได้จากการให้บริการ - รับรู้ตลอดช่วงเวลา</w:t>
            </w:r>
          </w:p>
        </w:tc>
        <w:tc>
          <w:tcPr>
            <w:tcW w:w="810" w:type="dxa"/>
            <w:shd w:val="clear" w:color="auto" w:fill="auto"/>
          </w:tcPr>
          <w:p w14:paraId="6F30B565" w14:textId="3E7DE2E0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3AABDC7A" w14:textId="77777777" w:rsidR="0073531B" w:rsidRPr="00242504" w:rsidRDefault="0073531B" w:rsidP="0073531B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E3606AA" w14:textId="02559647" w:rsidR="0073531B" w:rsidRPr="00242504" w:rsidRDefault="000B0018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19</w:t>
            </w:r>
          </w:p>
        </w:tc>
        <w:tc>
          <w:tcPr>
            <w:tcW w:w="90" w:type="dxa"/>
            <w:shd w:val="clear" w:color="auto" w:fill="auto"/>
          </w:tcPr>
          <w:p w14:paraId="29AA9980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10CF9327" w14:textId="5721D2A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4CF5DF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181100D" w14:textId="35AD3EEA" w:rsidR="0073531B" w:rsidRPr="00242504" w:rsidRDefault="000B0018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51AAB9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B0F598A" w14:textId="4BF5DB4A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6EAF745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F1D00BD" w14:textId="3C81B632" w:rsidR="0073531B" w:rsidRPr="00242504" w:rsidRDefault="000B0018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6B21114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845EB81" w14:textId="06136B14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2</w:t>
            </w:r>
            <w:r w:rsidR="00B72A7F" w:rsidRPr="00242504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D689965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0D16FF7" w14:textId="216E344D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DC11A05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40FE9A4" w14:textId="7865B696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182F86B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880F16B" w14:textId="23DF5C4F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5BA79D3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DE07955" w14:textId="7D89C389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3</w:t>
            </w:r>
            <w:r w:rsidR="00B72A7F" w:rsidRPr="00242504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79B7802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5257E587" w14:textId="616B5C2D" w:rsidR="0073531B" w:rsidRPr="00242504" w:rsidRDefault="009F14B8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2</w:t>
            </w:r>
            <w:r w:rsidR="0073531B" w:rsidRPr="00242504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73531B" w:rsidRPr="00242504" w14:paraId="45568665" w14:textId="77777777" w:rsidTr="00D0388D">
        <w:trPr>
          <w:trHeight w:val="234"/>
        </w:trPr>
        <w:tc>
          <w:tcPr>
            <w:tcW w:w="3600" w:type="dxa"/>
            <w:vAlign w:val="bottom"/>
          </w:tcPr>
          <w:p w14:paraId="46A050DE" w14:textId="77777777" w:rsidR="0073531B" w:rsidRPr="00871D2B" w:rsidRDefault="0073531B" w:rsidP="0073531B">
            <w:pPr>
              <w:ind w:left="-9" w:right="-465" w:firstLine="17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รายได้จากการขายและบริการกิจการที่เกี่ยวข้องกัน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0F4B25E0" w14:textId="3E0BFFC2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F8B1F4" w14:textId="77777777" w:rsidR="0073531B" w:rsidRPr="00242504" w:rsidRDefault="0073531B" w:rsidP="0073531B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FCFC497" w14:textId="56BD5D23" w:rsidR="0073531B" w:rsidRPr="00242504" w:rsidRDefault="000B0018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10B5C4BA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848CE64" w14:textId="6923D599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229C5C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6D53A95" w14:textId="37E910C8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3532B4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CE715A8" w14:textId="38045DB6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36A7F2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3D5C78E" w14:textId="03443564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B5567DB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67E0B29" w14:textId="07AEF755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C7EEC20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C35655C" w14:textId="37799651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77E5D2D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5C9709E" w14:textId="65B6E852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BF26578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D2B810A" w14:textId="40F730CD" w:rsidR="0073531B" w:rsidRPr="00242504" w:rsidRDefault="009F14B8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(6)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9022B4E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34444E6" w14:textId="246A4E69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D14053E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141A05A0" w14:textId="75758E99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73531B" w:rsidRPr="00242504" w14:paraId="318E020B" w14:textId="77777777" w:rsidTr="006221AF">
        <w:trPr>
          <w:trHeight w:val="132"/>
        </w:trPr>
        <w:tc>
          <w:tcPr>
            <w:tcW w:w="3600" w:type="dxa"/>
            <w:vAlign w:val="bottom"/>
          </w:tcPr>
          <w:p w14:paraId="236E9E2B" w14:textId="77777777" w:rsidR="0073531B" w:rsidRPr="00871D2B" w:rsidRDefault="0073531B" w:rsidP="0073531B">
            <w:pPr>
              <w:ind w:left="-9" w:right="-17" w:firstLine="17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ต้นทุนการขาย</w:t>
            </w:r>
          </w:p>
        </w:tc>
        <w:tc>
          <w:tcPr>
            <w:tcW w:w="810" w:type="dxa"/>
            <w:shd w:val="clear" w:color="auto" w:fill="auto"/>
          </w:tcPr>
          <w:p w14:paraId="65B6AA6A" w14:textId="277990F4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(11</w:t>
            </w:r>
            <w:r w:rsidR="00E73301" w:rsidRPr="00242504">
              <w:rPr>
                <w:rFonts w:asciiTheme="majorBidi" w:hAnsiTheme="majorBidi" w:cstheme="majorBidi"/>
                <w:szCs w:val="24"/>
              </w:rPr>
              <w:t>2</w:t>
            </w:r>
            <w:r w:rsidRPr="00242504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BB499B2" w14:textId="77777777" w:rsidR="0073531B" w:rsidRPr="00242504" w:rsidRDefault="0073531B" w:rsidP="0073531B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A791ECD" w14:textId="2221C0C0" w:rsidR="0073531B" w:rsidRPr="00242504" w:rsidRDefault="000B0018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(166)</w:t>
            </w:r>
          </w:p>
        </w:tc>
        <w:tc>
          <w:tcPr>
            <w:tcW w:w="90" w:type="dxa"/>
            <w:shd w:val="clear" w:color="auto" w:fill="auto"/>
          </w:tcPr>
          <w:p w14:paraId="239F6FD9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6929559" w14:textId="240C9C08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(4)</w:t>
            </w:r>
          </w:p>
        </w:tc>
        <w:tc>
          <w:tcPr>
            <w:tcW w:w="90" w:type="dxa"/>
            <w:shd w:val="clear" w:color="auto" w:fill="auto"/>
          </w:tcPr>
          <w:p w14:paraId="3078560B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389AE41" w14:textId="33CE83FD" w:rsidR="0073531B" w:rsidRPr="00242504" w:rsidRDefault="00B72A7F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(</w:t>
            </w:r>
            <w:r w:rsidR="000B0018" w:rsidRPr="00242504">
              <w:rPr>
                <w:rFonts w:asciiTheme="majorBidi" w:hAnsiTheme="majorBidi" w:cstheme="majorBidi"/>
                <w:szCs w:val="24"/>
              </w:rPr>
              <w:t>5</w:t>
            </w:r>
            <w:r w:rsidRPr="00242504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EEA751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5958EA4" w14:textId="00F4048D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(64)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58DF69B" w14:textId="77777777" w:rsidR="0073531B" w:rsidRPr="00871D2B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23A67A8" w14:textId="58266441" w:rsidR="0073531B" w:rsidRPr="00242504" w:rsidRDefault="000B0018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(6)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5A77F96" w14:textId="77777777" w:rsidR="0073531B" w:rsidRPr="00871D2B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5D65205" w14:textId="60C4F20F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A1549F5" w14:textId="77777777" w:rsidR="0073531B" w:rsidRPr="00871D2B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DC30211" w14:textId="2DB224E5" w:rsidR="0073531B" w:rsidRPr="00242504" w:rsidRDefault="009F14B8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(5)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D32F349" w14:textId="77777777" w:rsidR="0073531B" w:rsidRPr="00871D2B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6ABF854" w14:textId="1D80450E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E62B34A" w14:textId="77777777" w:rsidR="0073531B" w:rsidRPr="00871D2B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B84F2A0" w14:textId="3E8EFFD4" w:rsidR="0073531B" w:rsidRPr="00242504" w:rsidRDefault="009F14B8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(1)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65CCEAC" w14:textId="77777777" w:rsidR="0073531B" w:rsidRPr="00871D2B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17181B7" w14:textId="30A5A992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(18</w:t>
            </w:r>
            <w:r w:rsidR="00B72A7F" w:rsidRPr="00242504">
              <w:rPr>
                <w:rFonts w:asciiTheme="majorBidi" w:hAnsiTheme="majorBidi" w:cstheme="majorBidi"/>
                <w:szCs w:val="24"/>
              </w:rPr>
              <w:t>0</w:t>
            </w:r>
            <w:r w:rsidRPr="00242504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A8A0C2B" w14:textId="77777777" w:rsidR="0073531B" w:rsidRPr="00871D2B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2D019A6D" w14:textId="5C84E698" w:rsidR="0073531B" w:rsidRPr="00242504" w:rsidRDefault="009F14B8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(1</w:t>
            </w:r>
            <w:r w:rsidR="00347457" w:rsidRPr="00242504">
              <w:rPr>
                <w:rFonts w:asciiTheme="majorBidi" w:hAnsiTheme="majorBidi" w:cstheme="majorBidi"/>
                <w:szCs w:val="24"/>
              </w:rPr>
              <w:t>8</w:t>
            </w:r>
            <w:r w:rsidRPr="00242504">
              <w:rPr>
                <w:rFonts w:asciiTheme="majorBidi" w:hAnsiTheme="majorBidi" w:cstheme="majorBidi"/>
                <w:szCs w:val="24"/>
              </w:rPr>
              <w:t>3)</w:t>
            </w:r>
          </w:p>
        </w:tc>
      </w:tr>
      <w:tr w:rsidR="0073531B" w:rsidRPr="00242504" w14:paraId="2721E457" w14:textId="77777777" w:rsidTr="006221AF">
        <w:trPr>
          <w:trHeight w:val="132"/>
        </w:trPr>
        <w:tc>
          <w:tcPr>
            <w:tcW w:w="3600" w:type="dxa"/>
            <w:vAlign w:val="bottom"/>
          </w:tcPr>
          <w:p w14:paraId="2FF12D8C" w14:textId="77777777" w:rsidR="0073531B" w:rsidRPr="00242504" w:rsidRDefault="0073531B" w:rsidP="0073531B">
            <w:pPr>
              <w:ind w:left="-9" w:right="-17" w:firstLine="17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ต้นทุนการให้บริการ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26D2D9F" w14:textId="4387B18D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(5)</w:t>
            </w:r>
          </w:p>
        </w:tc>
        <w:tc>
          <w:tcPr>
            <w:tcW w:w="90" w:type="dxa"/>
            <w:shd w:val="clear" w:color="auto" w:fill="auto"/>
          </w:tcPr>
          <w:p w14:paraId="417C1DD4" w14:textId="77777777" w:rsidR="0073531B" w:rsidRPr="00871D2B" w:rsidRDefault="0073531B" w:rsidP="0073531B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1912B86" w14:textId="57B6C89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(</w:t>
            </w:r>
            <w:r w:rsidR="000B0018" w:rsidRPr="00242504">
              <w:rPr>
                <w:rFonts w:asciiTheme="majorBidi" w:hAnsiTheme="majorBidi" w:cstheme="majorBidi"/>
                <w:szCs w:val="24"/>
              </w:rPr>
              <w:t>8</w:t>
            </w:r>
            <w:r w:rsidRPr="00242504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3FA7E5" w14:textId="77777777" w:rsidR="0073531B" w:rsidRPr="00871D2B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2A18CB78" w14:textId="4625055C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4274D1" w14:textId="77777777" w:rsidR="0073531B" w:rsidRPr="00871D2B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4882E92" w14:textId="246E486C" w:rsidR="0073531B" w:rsidRPr="00242504" w:rsidRDefault="0059710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6F7D2C" w14:textId="77777777" w:rsidR="0073531B" w:rsidRPr="00871D2B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1A433" w14:textId="0C616CE0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(14)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4A5209B" w14:textId="77777777" w:rsidR="0073531B" w:rsidRPr="00871D2B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E09940" w14:textId="08F78A3F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(</w:t>
            </w:r>
            <w:r w:rsidR="000B0018" w:rsidRPr="00242504">
              <w:rPr>
                <w:rFonts w:asciiTheme="majorBidi" w:hAnsiTheme="majorBidi" w:cstheme="majorBidi"/>
                <w:szCs w:val="24"/>
              </w:rPr>
              <w:t>9</w:t>
            </w:r>
            <w:r w:rsidRPr="00242504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C63F5E7" w14:textId="77777777" w:rsidR="0073531B" w:rsidRPr="00871D2B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D8DF6" w14:textId="12D236EC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(8)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9BF7B3" w14:textId="77777777" w:rsidR="0073531B" w:rsidRPr="00871D2B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7A65FE" w14:textId="3B447BC1" w:rsidR="0073531B" w:rsidRPr="00242504" w:rsidRDefault="009F14B8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7A7A48E" w14:textId="77777777" w:rsidR="0073531B" w:rsidRPr="00871D2B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0A8EA" w14:textId="6140792F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83CDDDE" w14:textId="77777777" w:rsidR="0073531B" w:rsidRPr="00871D2B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864B8" w14:textId="0175E9A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CDC9CDE" w14:textId="77777777" w:rsidR="0073531B" w:rsidRPr="00871D2B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7AC910" w14:textId="23915C86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(27)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F805189" w14:textId="77777777" w:rsidR="0073531B" w:rsidRPr="00871D2B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4F619" w14:textId="7F4CCF97" w:rsidR="0073531B" w:rsidRPr="00871D2B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(1</w:t>
            </w:r>
            <w:r w:rsidR="009F14B8" w:rsidRPr="00242504">
              <w:rPr>
                <w:rFonts w:asciiTheme="majorBidi" w:hAnsiTheme="majorBidi" w:cstheme="majorBidi"/>
                <w:szCs w:val="24"/>
              </w:rPr>
              <w:t>6</w:t>
            </w:r>
            <w:r w:rsidRPr="00242504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73531B" w:rsidRPr="00242504" w14:paraId="4C8376BD" w14:textId="77777777" w:rsidTr="006221AF">
        <w:trPr>
          <w:trHeight w:val="132"/>
        </w:trPr>
        <w:tc>
          <w:tcPr>
            <w:tcW w:w="3600" w:type="dxa"/>
            <w:vAlign w:val="bottom"/>
          </w:tcPr>
          <w:p w14:paraId="5A41AD7A" w14:textId="77777777" w:rsidR="0073531B" w:rsidRPr="00871D2B" w:rsidRDefault="0073531B" w:rsidP="0073531B">
            <w:pPr>
              <w:ind w:left="-9" w:right="-17" w:firstLine="17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กำไรขั้นต้น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A9134A" w14:textId="68E5C9D1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2</w:t>
            </w:r>
            <w:r w:rsidR="00B72A7F" w:rsidRPr="0024250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555BBED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1735DC" w14:textId="5DF52B53" w:rsidR="0073531B" w:rsidRPr="00242504" w:rsidRDefault="000B0018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42</w:t>
            </w:r>
          </w:p>
        </w:tc>
        <w:tc>
          <w:tcPr>
            <w:tcW w:w="90" w:type="dxa"/>
            <w:shd w:val="clear" w:color="auto" w:fill="auto"/>
          </w:tcPr>
          <w:p w14:paraId="267A0CB2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45BEFD" w14:textId="4DA5EB3E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15BCBDD7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CB90FD" w14:textId="666F7919" w:rsidR="0073531B" w:rsidRPr="00242504" w:rsidRDefault="00B72A7F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1085F003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555C1B" w14:textId="094A758B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EBB80C7" w14:textId="77777777" w:rsidR="0073531B" w:rsidRPr="00871D2B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482DA2" w14:textId="088C0860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(5)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E0B6371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F29361" w14:textId="3641A3C8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1</w:t>
            </w:r>
            <w:r w:rsidR="00B72A7F" w:rsidRPr="0024250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60CEC52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D2D7D6" w14:textId="07B9D721" w:rsidR="0073531B" w:rsidRPr="00242504" w:rsidRDefault="009F14B8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BAF029D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03FAA7" w14:textId="5EC46EEA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7B3CCA8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BF29C4" w14:textId="6F307912" w:rsidR="0073531B" w:rsidRPr="00242504" w:rsidRDefault="009F14B8" w:rsidP="009F14B8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(7)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BB20AC9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549EE8" w14:textId="1AE9722A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40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160F4AF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97C594" w14:textId="08CD8788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37</w:t>
            </w:r>
          </w:p>
        </w:tc>
      </w:tr>
      <w:tr w:rsidR="0073531B" w:rsidRPr="00242504" w14:paraId="66BE93EA" w14:textId="77777777" w:rsidTr="006221AF">
        <w:trPr>
          <w:trHeight w:hRule="exact" w:val="132"/>
        </w:trPr>
        <w:tc>
          <w:tcPr>
            <w:tcW w:w="3600" w:type="dxa"/>
            <w:vAlign w:val="bottom"/>
          </w:tcPr>
          <w:p w14:paraId="6A6EFE6F" w14:textId="77777777" w:rsidR="0073531B" w:rsidRPr="00871D2B" w:rsidRDefault="0073531B" w:rsidP="0073531B">
            <w:pPr>
              <w:ind w:left="-9" w:right="-17" w:firstLine="17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F23D6FE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CFBB2FA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F0DFF75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70DEECB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0C8E9992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5A635E1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46DC949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2CFD979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AD6DCA2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FDB1F58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44E73C6" w14:textId="77777777" w:rsidR="0073531B" w:rsidRPr="00242504" w:rsidRDefault="0073531B" w:rsidP="0073531B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0BC2FB3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E7EA56A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B9CC6FA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88A14DA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44EB33C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A3EB593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2C8ABC2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77205C5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C543DAB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6CEA090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FF28D2D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71EE186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73531B" w:rsidRPr="00242504" w14:paraId="3F2C2D8D" w14:textId="77777777" w:rsidTr="006221AF">
        <w:trPr>
          <w:trHeight w:val="132"/>
        </w:trPr>
        <w:tc>
          <w:tcPr>
            <w:tcW w:w="3600" w:type="dxa"/>
            <w:vAlign w:val="bottom"/>
          </w:tcPr>
          <w:p w14:paraId="383D67BA" w14:textId="77777777" w:rsidR="0073531B" w:rsidRPr="00871D2B" w:rsidRDefault="0073531B" w:rsidP="0073531B">
            <w:pPr>
              <w:ind w:left="-9" w:right="-17" w:firstLine="17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</w:tcPr>
          <w:p w14:paraId="26C11DBE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99ECD53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C37D80C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4568179B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455E6794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1B8838A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E9B18C1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F1172DE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B705E74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0E45DA3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3E8F35C" w14:textId="77777777" w:rsidR="0073531B" w:rsidRPr="00242504" w:rsidRDefault="0073531B" w:rsidP="0073531B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ACCCC4A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DC611BE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2A37E38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52DD5CE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A7000CC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5DB7E74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08F1B02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D0BE0A8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BB6916E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5F6014D" w14:textId="4EF52708" w:rsidR="0073531B" w:rsidRPr="00242504" w:rsidRDefault="00B72A7F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15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99CC6BB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4E80D304" w14:textId="09D9AB5D" w:rsidR="0073531B" w:rsidRPr="00242504" w:rsidRDefault="00B72A7F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44</w:t>
            </w:r>
          </w:p>
        </w:tc>
      </w:tr>
      <w:tr w:rsidR="00B72A7F" w:rsidRPr="00242504" w14:paraId="43264295" w14:textId="77777777" w:rsidTr="006221AF">
        <w:trPr>
          <w:trHeight w:val="132"/>
        </w:trPr>
        <w:tc>
          <w:tcPr>
            <w:tcW w:w="3600" w:type="dxa"/>
            <w:vAlign w:val="bottom"/>
          </w:tcPr>
          <w:p w14:paraId="7709AE2D" w14:textId="62494B68" w:rsidR="00B72A7F" w:rsidRPr="00871D2B" w:rsidRDefault="00B72A7F" w:rsidP="0073531B">
            <w:pPr>
              <w:ind w:left="-9" w:right="-17" w:firstLine="17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กำไรจากการต่อรองราคาซื้อเงินลงทุนในบริษัทย่อย</w:t>
            </w:r>
          </w:p>
        </w:tc>
        <w:tc>
          <w:tcPr>
            <w:tcW w:w="810" w:type="dxa"/>
            <w:shd w:val="clear" w:color="auto" w:fill="auto"/>
          </w:tcPr>
          <w:p w14:paraId="496BF1B4" w14:textId="77777777" w:rsidR="00B72A7F" w:rsidRPr="00242504" w:rsidRDefault="00B72A7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4D245BE2" w14:textId="77777777" w:rsidR="00B72A7F" w:rsidRPr="00242504" w:rsidRDefault="00B72A7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06E5D09C" w14:textId="77777777" w:rsidR="00B72A7F" w:rsidRPr="00242504" w:rsidRDefault="00B72A7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980AC8A" w14:textId="77777777" w:rsidR="00B72A7F" w:rsidRPr="00242504" w:rsidRDefault="00B72A7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186808FF" w14:textId="77777777" w:rsidR="00B72A7F" w:rsidRPr="00242504" w:rsidRDefault="00B72A7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A2DD076" w14:textId="77777777" w:rsidR="00B72A7F" w:rsidRPr="00242504" w:rsidRDefault="00B72A7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AA3370D" w14:textId="77777777" w:rsidR="00B72A7F" w:rsidRPr="00242504" w:rsidRDefault="00B72A7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283D50C" w14:textId="77777777" w:rsidR="00B72A7F" w:rsidRPr="00242504" w:rsidRDefault="00B72A7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69119C7" w14:textId="77777777" w:rsidR="00B72A7F" w:rsidRPr="00242504" w:rsidRDefault="00B72A7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796E121" w14:textId="77777777" w:rsidR="00B72A7F" w:rsidRPr="00242504" w:rsidRDefault="00B72A7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2476FF4" w14:textId="77777777" w:rsidR="00B72A7F" w:rsidRPr="00242504" w:rsidRDefault="00B72A7F" w:rsidP="0073531B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99EA99F" w14:textId="77777777" w:rsidR="00B72A7F" w:rsidRPr="00242504" w:rsidRDefault="00B72A7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6DE2BA0" w14:textId="77777777" w:rsidR="00B72A7F" w:rsidRPr="00242504" w:rsidRDefault="00B72A7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43C8480" w14:textId="77777777" w:rsidR="00B72A7F" w:rsidRPr="00242504" w:rsidRDefault="00B72A7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0B3E124" w14:textId="77777777" w:rsidR="00B72A7F" w:rsidRPr="00242504" w:rsidRDefault="00B72A7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FD0F639" w14:textId="77777777" w:rsidR="00B72A7F" w:rsidRPr="00242504" w:rsidRDefault="00B72A7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E82C1E0" w14:textId="77777777" w:rsidR="00B72A7F" w:rsidRPr="00242504" w:rsidRDefault="00B72A7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95467B3" w14:textId="77777777" w:rsidR="00B72A7F" w:rsidRPr="00242504" w:rsidRDefault="00B72A7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61AEFC7" w14:textId="77777777" w:rsidR="00B72A7F" w:rsidRPr="00242504" w:rsidRDefault="00B72A7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26D9682" w14:textId="77777777" w:rsidR="00B72A7F" w:rsidRPr="00242504" w:rsidRDefault="00B72A7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133E4AD" w14:textId="6D406633" w:rsidR="00B72A7F" w:rsidRPr="00242504" w:rsidRDefault="00B72A7F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ED88674" w14:textId="77777777" w:rsidR="00B72A7F" w:rsidRPr="00242504" w:rsidRDefault="00B72A7F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33AB0687" w14:textId="5A9DA1CB" w:rsidR="00B72A7F" w:rsidRPr="00242504" w:rsidRDefault="00B72A7F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73531B" w:rsidRPr="00242504" w14:paraId="1926C8C8" w14:textId="77777777" w:rsidTr="006221AF">
        <w:trPr>
          <w:trHeight w:val="132"/>
        </w:trPr>
        <w:tc>
          <w:tcPr>
            <w:tcW w:w="3600" w:type="dxa"/>
            <w:vAlign w:val="center"/>
          </w:tcPr>
          <w:p w14:paraId="1CDC3FAF" w14:textId="77777777" w:rsidR="0073531B" w:rsidRPr="00871D2B" w:rsidRDefault="0073531B" w:rsidP="0073531B">
            <w:pPr>
              <w:ind w:left="-9" w:right="-17" w:firstLine="17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810" w:type="dxa"/>
            <w:shd w:val="clear" w:color="auto" w:fill="auto"/>
          </w:tcPr>
          <w:p w14:paraId="4883DEA9" w14:textId="77777777" w:rsidR="0073531B" w:rsidRPr="00242504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601DB2E" w14:textId="77777777" w:rsidR="0073531B" w:rsidRPr="00242504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04228C3" w14:textId="77777777" w:rsidR="0073531B" w:rsidRPr="00242504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5228B64" w14:textId="77777777" w:rsidR="0073531B" w:rsidRPr="00242504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94A7144" w14:textId="77777777" w:rsidR="0073531B" w:rsidRPr="00242504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7E813CC" w14:textId="77777777" w:rsidR="0073531B" w:rsidRPr="00242504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D4C47A3" w14:textId="77777777" w:rsidR="0073531B" w:rsidRPr="00242504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264F97A" w14:textId="77777777" w:rsidR="0073531B" w:rsidRPr="00242504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6C39F2D" w14:textId="77777777" w:rsidR="0073531B" w:rsidRPr="00242504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9BE63BB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804C35D" w14:textId="77777777" w:rsidR="0073531B" w:rsidRPr="00242504" w:rsidRDefault="0073531B" w:rsidP="0073531B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9C7BD19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EAE3AA8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D0CF8F4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5B76BC7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8AE818B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9AC7994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8C0F291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D26694F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5A2E439" w14:textId="77777777" w:rsidR="0073531B" w:rsidRPr="00871D2B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51A4789" w14:textId="2BE8AC1B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(</w:t>
            </w:r>
            <w:r w:rsidR="00B72A7F" w:rsidRPr="00242504">
              <w:rPr>
                <w:rFonts w:asciiTheme="majorBidi" w:hAnsiTheme="majorBidi" w:cstheme="majorBidi"/>
                <w:szCs w:val="24"/>
              </w:rPr>
              <w:t>9</w:t>
            </w:r>
            <w:r w:rsidRPr="00242504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C370ABD" w14:textId="77777777" w:rsidR="0073531B" w:rsidRPr="00871D2B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46A3E8CD" w14:textId="6B96AC06" w:rsidR="0073531B" w:rsidRPr="00871D2B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(1</w:t>
            </w:r>
            <w:r w:rsidR="00B72A7F" w:rsidRPr="00242504">
              <w:rPr>
                <w:rFonts w:asciiTheme="majorBidi" w:hAnsiTheme="majorBidi" w:cstheme="majorBidi"/>
                <w:szCs w:val="24"/>
              </w:rPr>
              <w:t>1</w:t>
            </w:r>
            <w:r w:rsidRPr="00242504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73531B" w:rsidRPr="00242504" w14:paraId="416E07D3" w14:textId="77777777" w:rsidTr="006221AF">
        <w:trPr>
          <w:trHeight w:val="132"/>
        </w:trPr>
        <w:tc>
          <w:tcPr>
            <w:tcW w:w="3600" w:type="dxa"/>
            <w:vAlign w:val="center"/>
          </w:tcPr>
          <w:p w14:paraId="7FF15EFE" w14:textId="77777777" w:rsidR="0073531B" w:rsidRPr="00242504" w:rsidRDefault="0073531B" w:rsidP="0073531B">
            <w:pPr>
              <w:ind w:left="-9" w:right="-17" w:firstLine="17"/>
              <w:rPr>
                <w:rFonts w:asciiTheme="majorBidi" w:hAnsiTheme="majorBidi" w:cstheme="majorBidi"/>
                <w:szCs w:val="24"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810" w:type="dxa"/>
            <w:shd w:val="clear" w:color="auto" w:fill="auto"/>
          </w:tcPr>
          <w:p w14:paraId="69D63B45" w14:textId="77777777" w:rsidR="0073531B" w:rsidRPr="00242504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AACAFCA" w14:textId="77777777" w:rsidR="0073531B" w:rsidRPr="00242504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DE0BD8A" w14:textId="77777777" w:rsidR="0073531B" w:rsidRPr="00242504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1D412DA" w14:textId="77777777" w:rsidR="0073531B" w:rsidRPr="00242504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5FE4061E" w14:textId="77777777" w:rsidR="0073531B" w:rsidRPr="00242504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9CB8D55" w14:textId="77777777" w:rsidR="0073531B" w:rsidRPr="00242504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0F9C6F4" w14:textId="77777777" w:rsidR="0073531B" w:rsidRPr="00242504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95246A6" w14:textId="77777777" w:rsidR="0073531B" w:rsidRPr="00242504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46D1722" w14:textId="77777777" w:rsidR="0073531B" w:rsidRPr="00242504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81D6278" w14:textId="77777777" w:rsidR="0073531B" w:rsidRPr="00871D2B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A577DBF" w14:textId="77777777" w:rsidR="0073531B" w:rsidRPr="00242504" w:rsidRDefault="0073531B" w:rsidP="0073531B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97FCE72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71FBEE3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7EACB48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5854134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4233CA2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6D9FD67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3DB1748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7190E35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742D434" w14:textId="77777777" w:rsidR="0073531B" w:rsidRPr="00871D2B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9D3BDA3" w14:textId="33F46DC3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(</w:t>
            </w:r>
            <w:r w:rsidR="00B72A7F" w:rsidRPr="00242504">
              <w:rPr>
                <w:rFonts w:asciiTheme="majorBidi" w:hAnsiTheme="majorBidi" w:cstheme="majorBidi"/>
                <w:szCs w:val="24"/>
              </w:rPr>
              <w:t>47</w:t>
            </w:r>
            <w:r w:rsidRPr="00242504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B1EDB87" w14:textId="77777777" w:rsidR="0073531B" w:rsidRPr="00871D2B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39D87E32" w14:textId="1B0D0020" w:rsidR="0073531B" w:rsidRPr="00871D2B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(60)</w:t>
            </w:r>
          </w:p>
        </w:tc>
      </w:tr>
      <w:tr w:rsidR="00B72A7F" w:rsidRPr="00242504" w14:paraId="46424D3D" w14:textId="77777777" w:rsidTr="006221AF">
        <w:trPr>
          <w:trHeight w:val="132"/>
        </w:trPr>
        <w:tc>
          <w:tcPr>
            <w:tcW w:w="3600" w:type="dxa"/>
            <w:vAlign w:val="center"/>
          </w:tcPr>
          <w:p w14:paraId="202F2F36" w14:textId="3B2AFF3A" w:rsidR="00B72A7F" w:rsidRPr="00871D2B" w:rsidRDefault="00B72A7F" w:rsidP="0073531B">
            <w:pPr>
              <w:ind w:left="-9" w:right="-17" w:firstLine="17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โอนกลับค่าเผื่อ</w:t>
            </w:r>
          </w:p>
        </w:tc>
        <w:tc>
          <w:tcPr>
            <w:tcW w:w="810" w:type="dxa"/>
            <w:shd w:val="clear" w:color="auto" w:fill="auto"/>
          </w:tcPr>
          <w:p w14:paraId="4D32DE2B" w14:textId="77777777" w:rsidR="00B72A7F" w:rsidRPr="00242504" w:rsidRDefault="00B72A7F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381F043" w14:textId="77777777" w:rsidR="00B72A7F" w:rsidRPr="00242504" w:rsidRDefault="00B72A7F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AEB0F9C" w14:textId="77777777" w:rsidR="00B72A7F" w:rsidRPr="00242504" w:rsidRDefault="00B72A7F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6C2A246" w14:textId="77777777" w:rsidR="00B72A7F" w:rsidRPr="00242504" w:rsidRDefault="00B72A7F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3D81FA9" w14:textId="77777777" w:rsidR="00B72A7F" w:rsidRPr="00242504" w:rsidRDefault="00B72A7F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5437422" w14:textId="77777777" w:rsidR="00B72A7F" w:rsidRPr="00242504" w:rsidRDefault="00B72A7F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7CAF8BF" w14:textId="77777777" w:rsidR="00B72A7F" w:rsidRPr="00242504" w:rsidRDefault="00B72A7F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0B57A4D" w14:textId="77777777" w:rsidR="00B72A7F" w:rsidRPr="00242504" w:rsidRDefault="00B72A7F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D219751" w14:textId="77777777" w:rsidR="00B72A7F" w:rsidRPr="00242504" w:rsidRDefault="00B72A7F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CB6D2DF" w14:textId="77777777" w:rsidR="00B72A7F" w:rsidRPr="00871D2B" w:rsidRDefault="00B72A7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CC483AF" w14:textId="77777777" w:rsidR="00B72A7F" w:rsidRPr="00242504" w:rsidRDefault="00B72A7F" w:rsidP="0073531B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9FCC624" w14:textId="77777777" w:rsidR="00B72A7F" w:rsidRPr="00242504" w:rsidRDefault="00B72A7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14A0668" w14:textId="77777777" w:rsidR="00B72A7F" w:rsidRPr="00242504" w:rsidRDefault="00B72A7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FE48784" w14:textId="77777777" w:rsidR="00B72A7F" w:rsidRPr="00242504" w:rsidRDefault="00B72A7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D2FB495" w14:textId="77777777" w:rsidR="00B72A7F" w:rsidRPr="00242504" w:rsidRDefault="00B72A7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A2FABF9" w14:textId="77777777" w:rsidR="00B72A7F" w:rsidRPr="00242504" w:rsidRDefault="00B72A7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1E51BE3" w14:textId="77777777" w:rsidR="00B72A7F" w:rsidRPr="00242504" w:rsidRDefault="00B72A7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D6BC8A7" w14:textId="77777777" w:rsidR="00B72A7F" w:rsidRPr="00242504" w:rsidRDefault="00B72A7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AFD8BCE" w14:textId="77777777" w:rsidR="00B72A7F" w:rsidRPr="00242504" w:rsidRDefault="00B72A7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BE92F36" w14:textId="77777777" w:rsidR="00B72A7F" w:rsidRPr="00871D2B" w:rsidRDefault="00B72A7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BC4E823" w14:textId="0EF85548" w:rsidR="00B72A7F" w:rsidRPr="00242504" w:rsidRDefault="00B72A7F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37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C0A3F10" w14:textId="77777777" w:rsidR="00B72A7F" w:rsidRPr="00871D2B" w:rsidRDefault="00B72A7F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50221311" w14:textId="25AD0C95" w:rsidR="00B72A7F" w:rsidRPr="00242504" w:rsidRDefault="00B72A7F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50</w:t>
            </w:r>
          </w:p>
        </w:tc>
      </w:tr>
      <w:tr w:rsidR="0073531B" w:rsidRPr="00242504" w14:paraId="62E75DB5" w14:textId="77777777" w:rsidTr="006221AF">
        <w:trPr>
          <w:trHeight w:val="132"/>
        </w:trPr>
        <w:tc>
          <w:tcPr>
            <w:tcW w:w="3600" w:type="dxa"/>
            <w:vAlign w:val="center"/>
          </w:tcPr>
          <w:p w14:paraId="352F0451" w14:textId="77777777" w:rsidR="0073531B" w:rsidRPr="00871D2B" w:rsidRDefault="0073531B" w:rsidP="0073531B">
            <w:pPr>
              <w:ind w:left="-9" w:right="-17" w:firstLine="17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67C56905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B5ADD9A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07F42F4C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DC71BA0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1A7B98A0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29B0141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5F8BC6E5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05A2672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81A26D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1412696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B720D0D" w14:textId="77777777" w:rsidR="0073531B" w:rsidRPr="00242504" w:rsidRDefault="0073531B" w:rsidP="0073531B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16B8D48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617C9AA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9A055AC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7039C4C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08FF044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D0146AE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501634C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14B052A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612230D" w14:textId="77777777" w:rsidR="0073531B" w:rsidRPr="00871D2B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D7A13B" w14:textId="20CF2655" w:rsidR="0073531B" w:rsidRPr="00871D2B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(</w:t>
            </w:r>
            <w:r w:rsidR="00B72A7F" w:rsidRPr="00242504">
              <w:rPr>
                <w:rFonts w:asciiTheme="majorBidi" w:hAnsiTheme="majorBidi" w:cstheme="majorBidi"/>
                <w:szCs w:val="24"/>
              </w:rPr>
              <w:t>11</w:t>
            </w:r>
            <w:r w:rsidRPr="00242504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B5149C5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87F5A5" w14:textId="6297164B" w:rsidR="0073531B" w:rsidRPr="00871D2B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(4)</w:t>
            </w:r>
          </w:p>
        </w:tc>
      </w:tr>
      <w:tr w:rsidR="0073531B" w:rsidRPr="00242504" w14:paraId="6C4FFEB6" w14:textId="77777777" w:rsidTr="006221AF">
        <w:trPr>
          <w:trHeight w:val="132"/>
        </w:trPr>
        <w:tc>
          <w:tcPr>
            <w:tcW w:w="3600" w:type="dxa"/>
            <w:vAlign w:val="center"/>
          </w:tcPr>
          <w:p w14:paraId="6102CD62" w14:textId="4BA4105D" w:rsidR="0073531B" w:rsidRPr="00871D2B" w:rsidRDefault="0073531B" w:rsidP="0073531B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b/>
                <w:bCs/>
                <w:szCs w:val="24"/>
                <w:cs/>
                <w:lang w:val="en-GB"/>
              </w:rPr>
              <w:t>กำไรก่อน</w:t>
            </w:r>
            <w:r w:rsidR="009F14B8" w:rsidRPr="00871D2B">
              <w:rPr>
                <w:rFonts w:asciiTheme="majorBidi" w:hAnsiTheme="majorBidi" w:cstheme="majorBidi" w:hint="cs"/>
                <w:b/>
                <w:bCs/>
                <w:szCs w:val="24"/>
                <w:cs/>
                <w:lang w:val="en-GB"/>
              </w:rPr>
              <w:t xml:space="preserve">รายได้ </w:t>
            </w:r>
            <w:r w:rsidR="009F14B8" w:rsidRPr="00242504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="009F14B8" w:rsidRPr="00871D2B">
              <w:rPr>
                <w:rFonts w:asciiTheme="majorBidi" w:hAnsiTheme="majorBidi" w:cstheme="majorBidi" w:hint="cs"/>
                <w:b/>
                <w:bCs/>
                <w:szCs w:val="24"/>
                <w:cs/>
                <w:lang w:val="en-GB"/>
              </w:rPr>
              <w:t>รายจ่าย</w:t>
            </w:r>
            <w:r w:rsidR="009F14B8" w:rsidRPr="00242504">
              <w:rPr>
                <w:rFonts w:asciiTheme="majorBidi" w:hAnsiTheme="majorBidi" w:cstheme="majorBidi"/>
                <w:b/>
                <w:bCs/>
                <w:szCs w:val="24"/>
              </w:rPr>
              <w:t xml:space="preserve">) </w:t>
            </w:r>
            <w:r w:rsidRPr="00871D2B">
              <w:rPr>
                <w:rFonts w:asciiTheme="majorBidi" w:hAnsiTheme="majorBidi" w:cstheme="majorBidi" w:hint="cs"/>
                <w:b/>
                <w:bCs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438E0045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9AD1E79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176E5C4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95979EE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48A75E40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7D79F54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060850CE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810A8E9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22C9D5C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49D7412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77A7903" w14:textId="77777777" w:rsidR="0073531B" w:rsidRPr="00242504" w:rsidRDefault="0073531B" w:rsidP="0073531B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081217A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4EE1529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CAE7AD6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CAB10AA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9AB0C54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204EE68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23B05E9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D5EBEB1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6C680AB" w14:textId="77777777" w:rsidR="0073531B" w:rsidRPr="00871D2B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42D6F8" w14:textId="484B9C78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42504">
              <w:rPr>
                <w:rFonts w:asciiTheme="majorBidi" w:hAnsiTheme="majorBidi" w:cstheme="majorBidi"/>
                <w:b/>
                <w:bCs/>
                <w:szCs w:val="24"/>
              </w:rPr>
              <w:t>3</w:t>
            </w:r>
            <w:r w:rsidR="00B72A7F" w:rsidRPr="00242504">
              <w:rPr>
                <w:rFonts w:asciiTheme="majorBidi" w:hAnsiTheme="majorBidi" w:cstheme="majorBidi"/>
                <w:b/>
                <w:bCs/>
                <w:szCs w:val="24"/>
              </w:rPr>
              <w:t>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73DC070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0C4215" w14:textId="656ECF46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42504">
              <w:rPr>
                <w:rFonts w:asciiTheme="majorBidi" w:hAnsiTheme="majorBidi" w:cstheme="majorBidi"/>
                <w:b/>
                <w:bCs/>
                <w:szCs w:val="24"/>
              </w:rPr>
              <w:t>56</w:t>
            </w:r>
          </w:p>
        </w:tc>
      </w:tr>
      <w:tr w:rsidR="0073531B" w:rsidRPr="00242504" w14:paraId="3481119B" w14:textId="77777777" w:rsidTr="006221AF">
        <w:trPr>
          <w:trHeight w:val="132"/>
        </w:trPr>
        <w:tc>
          <w:tcPr>
            <w:tcW w:w="3600" w:type="dxa"/>
            <w:vAlign w:val="center"/>
          </w:tcPr>
          <w:p w14:paraId="53EB7936" w14:textId="6008EFCC" w:rsidR="0073531B" w:rsidRPr="00242504" w:rsidRDefault="009F14B8" w:rsidP="0073531B">
            <w:pPr>
              <w:ind w:left="-9" w:right="-17" w:firstLine="17"/>
              <w:rPr>
                <w:rFonts w:asciiTheme="majorBidi" w:hAnsiTheme="majorBidi" w:cstheme="majorBidi"/>
                <w:szCs w:val="24"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pacing w:val="-8"/>
                <w:szCs w:val="24"/>
                <w:cs/>
                <w:lang w:val="en-GB"/>
              </w:rPr>
              <w:t>รายได้</w:t>
            </w:r>
            <w:r w:rsidR="003E640C">
              <w:rPr>
                <w:rFonts w:asciiTheme="majorBidi" w:hAnsiTheme="majorBidi" w:cstheme="majorBidi"/>
                <w:spacing w:val="-8"/>
                <w:szCs w:val="24"/>
                <w:lang w:val="en-GB"/>
              </w:rPr>
              <w:t xml:space="preserve"> </w:t>
            </w:r>
            <w:r w:rsidR="00B72A7F" w:rsidRPr="00242504">
              <w:rPr>
                <w:rFonts w:asciiTheme="majorBidi" w:hAnsiTheme="majorBidi" w:cstheme="majorBidi"/>
                <w:spacing w:val="-8"/>
                <w:szCs w:val="24"/>
                <w:lang w:val="en-GB"/>
              </w:rPr>
              <w:t>(</w:t>
            </w:r>
            <w:r w:rsidR="00B72A7F" w:rsidRPr="00871D2B">
              <w:rPr>
                <w:rFonts w:asciiTheme="majorBidi" w:hAnsiTheme="majorBidi" w:cstheme="majorBidi" w:hint="cs"/>
                <w:spacing w:val="-8"/>
                <w:szCs w:val="24"/>
                <w:cs/>
                <w:lang w:val="en-GB"/>
              </w:rPr>
              <w:t>ค่าใช้จ่าย</w:t>
            </w:r>
            <w:r w:rsidR="00B72A7F" w:rsidRPr="00242504">
              <w:rPr>
                <w:rFonts w:asciiTheme="majorBidi" w:hAnsiTheme="majorBidi" w:cstheme="majorBidi"/>
                <w:spacing w:val="-8"/>
                <w:szCs w:val="24"/>
                <w:lang w:val="en-GB"/>
              </w:rPr>
              <w:t>)</w:t>
            </w:r>
            <w:r w:rsidR="003E640C">
              <w:rPr>
                <w:rFonts w:asciiTheme="majorBidi" w:hAnsiTheme="majorBidi" w:cstheme="majorBidi"/>
                <w:spacing w:val="-8"/>
                <w:szCs w:val="24"/>
                <w:lang w:val="en-GB"/>
              </w:rPr>
              <w:t xml:space="preserve"> </w:t>
            </w:r>
            <w:r w:rsidR="0073531B" w:rsidRPr="00871D2B">
              <w:rPr>
                <w:rFonts w:asciiTheme="majorBidi" w:hAnsiTheme="majorBidi" w:cstheme="majorBidi" w:hint="cs"/>
                <w:spacing w:val="-8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0B95F871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368C924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5F9257F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220548D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1D586FC7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4C4F4DD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2F2BEBD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58C4D8C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287DB7C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0FC05E7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F7B514D" w14:textId="77777777" w:rsidR="0073531B" w:rsidRPr="00242504" w:rsidRDefault="0073531B" w:rsidP="0073531B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8EABD67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0710EBB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C4EEE81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B20AB26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F5293F0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E0254CD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A7C04A1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2CA6B41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A81837E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59E3B50" w14:textId="67129222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(10)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2562AED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7EB9AF25" w14:textId="4E7D1D29" w:rsidR="0073531B" w:rsidRPr="00871D2B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42504"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73531B" w:rsidRPr="00242504" w14:paraId="141A78E0" w14:textId="77777777" w:rsidTr="006221AF">
        <w:trPr>
          <w:trHeight w:val="132"/>
        </w:trPr>
        <w:tc>
          <w:tcPr>
            <w:tcW w:w="3600" w:type="dxa"/>
            <w:vAlign w:val="center"/>
          </w:tcPr>
          <w:p w14:paraId="568D4831" w14:textId="1A53C182" w:rsidR="0073531B" w:rsidRPr="00242504" w:rsidRDefault="0073531B" w:rsidP="0073531B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กำไร</w:t>
            </w:r>
            <w:r w:rsidR="00B72A7F" w:rsidRPr="00871D2B">
              <w:rPr>
                <w:rFonts w:asciiTheme="majorBidi" w:hAnsiTheme="majorBidi" w:cstheme="majorBidi" w:hint="cs"/>
                <w:b/>
                <w:bCs/>
                <w:szCs w:val="24"/>
                <w:cs/>
                <w:lang w:val="en-GB"/>
              </w:rPr>
              <w:t>สุทธิ</w:t>
            </w:r>
            <w:r w:rsidRPr="00871D2B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สำหรับงวด</w:t>
            </w:r>
          </w:p>
        </w:tc>
        <w:tc>
          <w:tcPr>
            <w:tcW w:w="810" w:type="dxa"/>
            <w:shd w:val="clear" w:color="auto" w:fill="auto"/>
          </w:tcPr>
          <w:p w14:paraId="05175453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B0AA36E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22CA468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5ABDD8E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3D5F7E22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376A743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9FB5EB3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4B6CDD0E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694EBC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4FE4450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98F6583" w14:textId="77777777" w:rsidR="0073531B" w:rsidRPr="00242504" w:rsidRDefault="0073531B" w:rsidP="0073531B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D363220" w14:textId="77777777" w:rsidR="0073531B" w:rsidRPr="00242504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32DBFCE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D2414EE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C43D928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1EEC68C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043BBCE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188AA99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305847B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5B80E72" w14:textId="77777777" w:rsidR="0073531B" w:rsidRPr="00242504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0EE1E5" w14:textId="30D47C92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42504">
              <w:rPr>
                <w:rFonts w:asciiTheme="majorBidi" w:hAnsiTheme="majorBidi" w:cstheme="majorBidi"/>
                <w:b/>
                <w:bCs/>
                <w:szCs w:val="24"/>
              </w:rPr>
              <w:t>25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2FCB452" w14:textId="77777777" w:rsidR="0073531B" w:rsidRPr="00242504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9E89D5" w14:textId="62BBBC3D" w:rsidR="0073531B" w:rsidRPr="00871D2B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  <w:r w:rsidRPr="00242504">
              <w:rPr>
                <w:rFonts w:asciiTheme="majorBidi" w:hAnsiTheme="majorBidi" w:cstheme="majorBidi"/>
                <w:b/>
                <w:bCs/>
                <w:szCs w:val="24"/>
              </w:rPr>
              <w:t>57</w:t>
            </w:r>
          </w:p>
        </w:tc>
      </w:tr>
    </w:tbl>
    <w:p w14:paraId="0C325568" w14:textId="77777777" w:rsidR="00B61328" w:rsidRDefault="00B61328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28"/>
          <w:lang w:val="en-GB"/>
        </w:rPr>
      </w:pPr>
    </w:p>
    <w:p w14:paraId="35D1A928" w14:textId="6F5E355E" w:rsidR="00D5121C" w:rsidRDefault="009B2480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28"/>
        </w:rPr>
      </w:pPr>
      <w:r w:rsidRPr="00871D2B">
        <w:rPr>
          <w:rFonts w:asciiTheme="majorBidi" w:eastAsia="SimSun" w:hAnsiTheme="majorBidi" w:cstheme="majorBidi"/>
          <w:sz w:val="28"/>
          <w:cs/>
          <w:lang w:val="en-GB"/>
        </w:rPr>
        <w:lastRenderedPageBreak/>
        <w:t>ข้อมูลตามส่วนงานที่รายงานและการจำแนกรายได้</w:t>
      </w:r>
      <w:r w:rsidRPr="00871D2B">
        <w:rPr>
          <w:rFonts w:asciiTheme="majorBidi" w:hAnsiTheme="majorBidi" w:cstheme="majorBidi"/>
          <w:sz w:val="28"/>
          <w:cs/>
          <w:lang w:val="en-GB"/>
        </w:rPr>
        <w:t>สำหรับงวด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หก</w:t>
      </w:r>
      <w:r w:rsidRPr="00871D2B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Pr="00871D2B">
        <w:rPr>
          <w:rFonts w:asciiTheme="majorBidi" w:hAnsiTheme="majorBidi" w:cstheme="majorBidi"/>
          <w:sz w:val="28"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>30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 มิถุนายน </w:t>
      </w:r>
      <w:r>
        <w:rPr>
          <w:rFonts w:asciiTheme="majorBidi" w:eastAsia="SimSun" w:hAnsiTheme="majorBidi" w:cstheme="majorBidi"/>
          <w:sz w:val="28"/>
        </w:rPr>
        <w:t>2563</w:t>
      </w:r>
      <w:r w:rsidRPr="00871D2B">
        <w:rPr>
          <w:rFonts w:asciiTheme="majorBidi" w:eastAsia="SimSun" w:hAnsiTheme="majorBidi" w:cstheme="majorBidi"/>
          <w:sz w:val="28"/>
          <w:cs/>
          <w:lang w:val="en-GB"/>
        </w:rPr>
        <w:t xml:space="preserve"> และ </w:t>
      </w:r>
      <w:r>
        <w:rPr>
          <w:rFonts w:asciiTheme="majorBidi" w:eastAsia="SimSun" w:hAnsiTheme="majorBidi" w:cstheme="majorBidi"/>
          <w:sz w:val="28"/>
        </w:rPr>
        <w:t>2562</w:t>
      </w:r>
      <w:r w:rsidRPr="00871D2B">
        <w:rPr>
          <w:rFonts w:asciiTheme="majorBidi" w:eastAsia="SimSun" w:hAnsiTheme="majorBidi" w:cstheme="majorBidi"/>
          <w:sz w:val="28"/>
          <w:cs/>
          <w:lang w:val="en-GB"/>
        </w:rPr>
        <w:t xml:space="preserve"> มีดังนี้</w:t>
      </w:r>
    </w:p>
    <w:tbl>
      <w:tblPr>
        <w:tblW w:w="14400" w:type="dxa"/>
        <w:tblInd w:w="36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600"/>
        <w:gridCol w:w="810"/>
        <w:gridCol w:w="90"/>
        <w:gridCol w:w="810"/>
        <w:gridCol w:w="90"/>
        <w:gridCol w:w="630"/>
        <w:gridCol w:w="90"/>
        <w:gridCol w:w="810"/>
        <w:gridCol w:w="90"/>
        <w:gridCol w:w="90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900"/>
      </w:tblGrid>
      <w:tr w:rsidR="00D5121C" w:rsidRPr="00F35ABF" w14:paraId="71E2550F" w14:textId="77777777" w:rsidTr="00D0388D">
        <w:trPr>
          <w:trHeight w:val="132"/>
        </w:trPr>
        <w:tc>
          <w:tcPr>
            <w:tcW w:w="3600" w:type="dxa"/>
            <w:vAlign w:val="bottom"/>
          </w:tcPr>
          <w:p w14:paraId="475327B7" w14:textId="77777777" w:rsidR="00D5121C" w:rsidRPr="00F35ABF" w:rsidRDefault="00D5121C">
            <w:pPr>
              <w:ind w:left="717" w:right="-17"/>
              <w:rPr>
                <w:rFonts w:asciiTheme="majorBidi" w:eastAsia="SimSun" w:hAnsiTheme="majorBidi" w:cstheme="majorBidi"/>
                <w:szCs w:val="24"/>
                <w:cs/>
                <w:lang w:val="en-GB" w:eastAsia="zh-CN"/>
              </w:rPr>
            </w:pPr>
          </w:p>
        </w:tc>
        <w:tc>
          <w:tcPr>
            <w:tcW w:w="10797" w:type="dxa"/>
            <w:gridSpan w:val="23"/>
          </w:tcPr>
          <w:p w14:paraId="5C277C8F" w14:textId="77777777" w:rsidR="00D5121C" w:rsidRPr="00F35ABF" w:rsidRDefault="009B2480">
            <w:pPr>
              <w:pStyle w:val="EnvelopeReturn"/>
              <w:ind w:right="-15"/>
              <w:jc w:val="right"/>
              <w:rPr>
                <w:rFonts w:asciiTheme="majorBidi" w:hAnsiTheme="majorBidi" w:cstheme="majorBidi"/>
                <w:lang w:val="en-GB"/>
              </w:rPr>
            </w:pPr>
            <w:r w:rsidRPr="00871D2B">
              <w:rPr>
                <w:rFonts w:asciiTheme="majorBidi" w:hAnsiTheme="majorBidi" w:cstheme="majorBidi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cs/>
                <w:lang w:val="en-GB"/>
              </w:rPr>
              <w:t>หน่วย</w:t>
            </w:r>
            <w:r w:rsidRPr="00F35ABF">
              <w:rPr>
                <w:rFonts w:asciiTheme="majorBidi" w:hAnsiTheme="majorBidi" w:cstheme="majorBidi"/>
              </w:rPr>
              <w:t xml:space="preserve">: </w:t>
            </w:r>
            <w:r w:rsidRPr="00871D2B">
              <w:rPr>
                <w:rFonts w:asciiTheme="majorBidi" w:hAnsiTheme="majorBidi" w:cstheme="majorBidi"/>
                <w:cs/>
                <w:lang w:val="en-GB"/>
              </w:rPr>
              <w:t>ล้านบาท)</w:t>
            </w:r>
          </w:p>
        </w:tc>
      </w:tr>
      <w:tr w:rsidR="00D5121C" w:rsidRPr="00F35ABF" w14:paraId="20A0E1DE" w14:textId="77777777" w:rsidTr="00D0388D">
        <w:trPr>
          <w:trHeight w:val="132"/>
        </w:trPr>
        <w:tc>
          <w:tcPr>
            <w:tcW w:w="3600" w:type="dxa"/>
            <w:vAlign w:val="bottom"/>
          </w:tcPr>
          <w:p w14:paraId="12E61BDC" w14:textId="77777777" w:rsidR="00D5121C" w:rsidRPr="00F35ABF" w:rsidRDefault="00D5121C">
            <w:pPr>
              <w:ind w:left="717" w:right="-17"/>
              <w:rPr>
                <w:rFonts w:asciiTheme="majorBidi" w:eastAsia="SimSun" w:hAnsiTheme="majorBidi" w:cstheme="majorBidi"/>
                <w:szCs w:val="24"/>
                <w:cs/>
                <w:lang w:val="en-GB" w:eastAsia="zh-CN"/>
              </w:rPr>
            </w:pPr>
          </w:p>
        </w:tc>
        <w:tc>
          <w:tcPr>
            <w:tcW w:w="10797" w:type="dxa"/>
            <w:gridSpan w:val="23"/>
          </w:tcPr>
          <w:p w14:paraId="20C780B2" w14:textId="77777777" w:rsidR="00D5121C" w:rsidRPr="00871D2B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s/>
                <w:lang w:val="en-GB"/>
              </w:rPr>
              <w:t>งบกำไรขาดทุนและกำไรขาดทุนเบ็ดเสร็จอื่นรวม</w:t>
            </w:r>
          </w:p>
        </w:tc>
      </w:tr>
      <w:tr w:rsidR="00D5121C" w:rsidRPr="00F35ABF" w14:paraId="61F4F0F7" w14:textId="77777777" w:rsidTr="00D0388D">
        <w:trPr>
          <w:trHeight w:val="132"/>
        </w:trPr>
        <w:tc>
          <w:tcPr>
            <w:tcW w:w="3600" w:type="dxa"/>
            <w:vAlign w:val="bottom"/>
          </w:tcPr>
          <w:p w14:paraId="5705B3C6" w14:textId="77777777" w:rsidR="00D5121C" w:rsidRPr="00F35ABF" w:rsidRDefault="00D5121C">
            <w:pPr>
              <w:ind w:left="717" w:right="-17"/>
              <w:rPr>
                <w:rFonts w:asciiTheme="majorBidi" w:eastAsia="SimSun" w:hAnsiTheme="majorBidi" w:cstheme="majorBidi"/>
                <w:szCs w:val="24"/>
                <w:cs/>
                <w:lang w:val="en-GB" w:eastAsia="zh-CN"/>
              </w:rPr>
            </w:pPr>
          </w:p>
        </w:tc>
        <w:tc>
          <w:tcPr>
            <w:tcW w:w="10797" w:type="dxa"/>
            <w:gridSpan w:val="23"/>
            <w:tcBorders>
              <w:bottom w:val="single" w:sz="4" w:space="0" w:color="auto"/>
            </w:tcBorders>
          </w:tcPr>
          <w:p w14:paraId="10CEA0A1" w14:textId="77777777" w:rsidR="00D5121C" w:rsidRPr="00871D2B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s/>
                <w:lang w:val="en-GB"/>
              </w:rPr>
              <w:t>สำหรับงวด</w:t>
            </w:r>
            <w:r w:rsidRPr="00871D2B">
              <w:rPr>
                <w:rFonts w:asciiTheme="majorBidi" w:hAnsiTheme="majorBidi" w:cstheme="majorBidi" w:hint="cs"/>
                <w:cs/>
                <w:lang w:val="en-GB"/>
              </w:rPr>
              <w:t>หก</w:t>
            </w:r>
            <w:r w:rsidRPr="00871D2B">
              <w:rPr>
                <w:rFonts w:asciiTheme="majorBidi" w:hAnsiTheme="majorBidi" w:cstheme="majorBidi"/>
                <w:cs/>
                <w:lang w:val="en-GB"/>
              </w:rPr>
              <w:t xml:space="preserve">เดือนสิ้นสุดวันที่ </w:t>
            </w:r>
            <w:r w:rsidRPr="00F35ABF">
              <w:rPr>
                <w:rFonts w:asciiTheme="majorBidi" w:hAnsiTheme="majorBidi" w:cstheme="majorBidi"/>
              </w:rPr>
              <w:t>30</w:t>
            </w:r>
            <w:r w:rsidRPr="00871D2B">
              <w:rPr>
                <w:rFonts w:asciiTheme="majorBidi" w:hAnsiTheme="majorBidi" w:cstheme="majorBidi" w:hint="cs"/>
                <w:cs/>
                <w:lang w:val="en-GB"/>
              </w:rPr>
              <w:t xml:space="preserve"> มิถุนายน</w:t>
            </w:r>
            <w:r w:rsidRPr="00871D2B">
              <w:rPr>
                <w:rFonts w:asciiTheme="majorBidi" w:hAnsiTheme="majorBidi" w:cstheme="majorBidi"/>
                <w:cs/>
                <w:lang w:val="en-GB"/>
              </w:rPr>
              <w:t xml:space="preserve"> </w:t>
            </w:r>
          </w:p>
        </w:tc>
      </w:tr>
      <w:tr w:rsidR="00D5121C" w:rsidRPr="00F35ABF" w14:paraId="36073C8B" w14:textId="77777777" w:rsidTr="00D0388D">
        <w:trPr>
          <w:trHeight w:val="132"/>
        </w:trPr>
        <w:tc>
          <w:tcPr>
            <w:tcW w:w="3600" w:type="dxa"/>
            <w:vAlign w:val="bottom"/>
          </w:tcPr>
          <w:p w14:paraId="0CCD2194" w14:textId="77777777" w:rsidR="00D5121C" w:rsidRPr="00F35ABF" w:rsidRDefault="00D5121C">
            <w:pPr>
              <w:ind w:left="717" w:right="-17"/>
              <w:rPr>
                <w:rFonts w:asciiTheme="majorBidi" w:eastAsia="SimSun" w:hAnsiTheme="majorBidi" w:cstheme="majorBidi"/>
                <w:szCs w:val="24"/>
                <w:cs/>
                <w:lang w:val="en-GB" w:eastAsia="zh-CN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DE92F" w14:textId="77777777" w:rsidR="00D5121C" w:rsidRPr="00F35ABF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</w:rPr>
            </w:pPr>
            <w:r w:rsidRPr="00871D2B">
              <w:rPr>
                <w:rFonts w:asciiTheme="majorBidi" w:hAnsiTheme="majorBidi" w:cstheme="majorBidi"/>
                <w:cs/>
                <w:lang w:val="en-GB"/>
              </w:rPr>
              <w:t>ธุรกิจตัวแทนนายหน้าในการ</w:t>
            </w:r>
          </w:p>
          <w:p w14:paraId="43376F50" w14:textId="77777777" w:rsidR="00D5121C" w:rsidRPr="00F35ABF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871D2B">
              <w:rPr>
                <w:rFonts w:asciiTheme="majorBidi" w:hAnsiTheme="majorBidi" w:cstheme="majorBidi"/>
                <w:cs/>
                <w:lang w:val="en-GB"/>
              </w:rPr>
              <w:t xml:space="preserve">จัดจำหน่ายแก๊ส </w:t>
            </w:r>
            <w:r w:rsidRPr="00F35ABF">
              <w:rPr>
                <w:rFonts w:asciiTheme="majorBidi" w:hAnsiTheme="majorBidi" w:cstheme="majorBidi"/>
              </w:rPr>
              <w:t>LPG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40B63597" w14:textId="77777777" w:rsidR="00D5121C" w:rsidRPr="00F35ABF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2C06B" w14:textId="77777777" w:rsidR="00D5121C" w:rsidRPr="00F35ABF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871D2B">
              <w:rPr>
                <w:rFonts w:asciiTheme="majorBidi" w:hAnsiTheme="majorBidi" w:cstheme="majorBidi"/>
                <w:cs/>
                <w:lang w:val="en-GB"/>
              </w:rPr>
              <w:t>ธุรกิจพลังงานทางเลือก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B0C8531" w14:textId="77777777" w:rsidR="00D5121C" w:rsidRPr="00F35ABF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E64BE" w14:textId="77777777" w:rsidR="00D5121C" w:rsidRPr="00F35ABF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</w:rPr>
            </w:pPr>
            <w:r w:rsidRPr="00871D2B">
              <w:rPr>
                <w:rFonts w:asciiTheme="majorBidi" w:hAnsiTheme="majorBidi" w:cstheme="majorBidi"/>
                <w:cs/>
                <w:lang w:val="en-GB"/>
              </w:rPr>
              <w:t>ธุรกิจวิทยุสื่อสารและ</w:t>
            </w:r>
          </w:p>
          <w:p w14:paraId="224BB2DA" w14:textId="77777777" w:rsidR="00D5121C" w:rsidRPr="00871D2B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F35ABF">
              <w:rPr>
                <w:rFonts w:asciiTheme="majorBidi" w:hAnsiTheme="majorBidi" w:cstheme="majorBidi"/>
              </w:rPr>
              <w:t>Internet of Things (IoT)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4D192944" w14:textId="77777777" w:rsidR="00D5121C" w:rsidRPr="00F35ABF" w:rsidRDefault="00D5121C">
            <w:pPr>
              <w:pStyle w:val="BodyTextIndent"/>
              <w:spacing w:before="0"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0E7E6" w14:textId="77777777" w:rsidR="00D5121C" w:rsidRPr="00F35ABF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</w:rPr>
            </w:pPr>
          </w:p>
          <w:p w14:paraId="0FDD465D" w14:textId="77777777" w:rsidR="00D5121C" w:rsidRPr="00F35ABF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871D2B">
              <w:rPr>
                <w:rFonts w:asciiTheme="majorBidi" w:hAnsiTheme="majorBidi" w:cstheme="majorBidi" w:hint="cs"/>
                <w:cs/>
                <w:lang w:val="en-GB"/>
              </w:rPr>
              <w:t>ธุรกิจการบำบัดน้ำ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6E10F2A" w14:textId="77777777" w:rsidR="00D5121C" w:rsidRPr="00F35ABF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F8CA1" w14:textId="77777777" w:rsidR="00D5121C" w:rsidRPr="00F35ABF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</w:rPr>
            </w:pPr>
            <w:r w:rsidRPr="00871D2B">
              <w:rPr>
                <w:rFonts w:asciiTheme="majorBidi" w:hAnsiTheme="majorBidi" w:cstheme="majorBidi" w:hint="cs"/>
                <w:cs/>
                <w:lang w:val="en-GB"/>
              </w:rPr>
              <w:t>รายการปรับปรุงและ</w:t>
            </w:r>
          </w:p>
          <w:p w14:paraId="3692FC8B" w14:textId="77777777" w:rsidR="00D5121C" w:rsidRPr="00F35ABF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</w:rPr>
            </w:pPr>
            <w:r w:rsidRPr="00871D2B">
              <w:rPr>
                <w:rFonts w:asciiTheme="majorBidi" w:hAnsiTheme="majorBidi" w:cstheme="majorBidi" w:hint="cs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FEF244E" w14:textId="77777777" w:rsidR="00D5121C" w:rsidRPr="00F35ABF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0ACEF" w14:textId="77777777" w:rsidR="00D5121C" w:rsidRPr="00F35ABF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  <w:r w:rsidRPr="00871D2B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</w:tr>
      <w:tr w:rsidR="00D5121C" w:rsidRPr="00F35ABF" w14:paraId="25D91D75" w14:textId="77777777" w:rsidTr="00D0388D">
        <w:trPr>
          <w:trHeight w:val="132"/>
        </w:trPr>
        <w:tc>
          <w:tcPr>
            <w:tcW w:w="3600" w:type="dxa"/>
            <w:vAlign w:val="bottom"/>
          </w:tcPr>
          <w:p w14:paraId="4EAA73AA" w14:textId="77777777" w:rsidR="00D5121C" w:rsidRPr="00871D2B" w:rsidRDefault="00D5121C">
            <w:pPr>
              <w:ind w:left="717" w:right="-17"/>
              <w:rPr>
                <w:rFonts w:asciiTheme="majorBidi" w:eastAsia="SimSun" w:hAnsiTheme="majorBidi" w:cstheme="majorBidi"/>
                <w:szCs w:val="24"/>
                <w:cs/>
                <w:lang w:val="en-GB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C24326C" w14:textId="77777777" w:rsidR="00D5121C" w:rsidRPr="00F35ABF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</w:rPr>
            </w:pPr>
            <w:r w:rsidRPr="00F35ABF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3AF4822" w14:textId="77777777" w:rsidR="00D5121C" w:rsidRPr="00F35ABF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66EED3C" w14:textId="77777777" w:rsidR="00D5121C" w:rsidRPr="00F35ABF" w:rsidRDefault="009B2480">
            <w:pPr>
              <w:pStyle w:val="EnvelopeReturn"/>
              <w:ind w:right="-130"/>
              <w:jc w:val="center"/>
              <w:rPr>
                <w:rFonts w:asciiTheme="majorBidi" w:hAnsiTheme="majorBidi" w:cstheme="majorBidi"/>
              </w:rPr>
            </w:pPr>
            <w:r w:rsidRPr="00F35ABF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90" w:type="dxa"/>
          </w:tcPr>
          <w:p w14:paraId="288FE912" w14:textId="77777777" w:rsidR="00D5121C" w:rsidRPr="00F35ABF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3ED1BF3" w14:textId="77777777" w:rsidR="00D5121C" w:rsidRPr="00F35ABF" w:rsidRDefault="009B2480">
            <w:pPr>
              <w:pStyle w:val="EnvelopeReturn"/>
              <w:ind w:right="-80"/>
              <w:jc w:val="center"/>
              <w:rPr>
                <w:rFonts w:asciiTheme="majorBidi" w:hAnsiTheme="majorBidi" w:cstheme="majorBidi"/>
              </w:rPr>
            </w:pPr>
            <w:r w:rsidRPr="00F35ABF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0" w:type="dxa"/>
          </w:tcPr>
          <w:p w14:paraId="2A560CE6" w14:textId="77777777" w:rsidR="00D5121C" w:rsidRPr="00F35ABF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239A24E" w14:textId="77777777" w:rsidR="00D5121C" w:rsidRPr="00F35ABF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</w:rPr>
            </w:pPr>
            <w:r w:rsidRPr="00F35ABF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90" w:type="dxa"/>
          </w:tcPr>
          <w:p w14:paraId="38146081" w14:textId="77777777" w:rsidR="00D5121C" w:rsidRPr="00F35ABF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70A5C" w14:textId="77777777" w:rsidR="00D5121C" w:rsidRPr="00F35ABF" w:rsidRDefault="009B2480">
            <w:pPr>
              <w:pStyle w:val="EnvelopeReturn"/>
              <w:jc w:val="center"/>
              <w:rPr>
                <w:rFonts w:asciiTheme="majorBidi" w:hAnsiTheme="majorBidi" w:cstheme="majorBidi"/>
                <w:lang w:val="en-GB"/>
              </w:rPr>
            </w:pPr>
            <w:r w:rsidRPr="00F35ABF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EE52890" w14:textId="77777777" w:rsidR="00D5121C" w:rsidRPr="00F35ABF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1FE8B" w14:textId="77777777" w:rsidR="00D5121C" w:rsidRPr="00F35ABF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  <w:r w:rsidRPr="00F35ABF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90" w:type="dxa"/>
          </w:tcPr>
          <w:p w14:paraId="2C9F04F9" w14:textId="77777777" w:rsidR="00D5121C" w:rsidRPr="00F35ABF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B8E7C34" w14:textId="77777777" w:rsidR="00D5121C" w:rsidRPr="00F35ABF" w:rsidRDefault="009B2480">
            <w:pPr>
              <w:pStyle w:val="EnvelopeReturn"/>
              <w:jc w:val="center"/>
              <w:rPr>
                <w:rFonts w:asciiTheme="majorBidi" w:hAnsiTheme="majorBidi" w:cstheme="majorBidi"/>
                <w:lang w:val="en-GB"/>
              </w:rPr>
            </w:pPr>
            <w:r w:rsidRPr="00F35ABF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0" w:type="dxa"/>
          </w:tcPr>
          <w:p w14:paraId="543FB620" w14:textId="77777777" w:rsidR="00D5121C" w:rsidRPr="00F35ABF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B3ABE5F" w14:textId="77777777" w:rsidR="00D5121C" w:rsidRPr="00F35ABF" w:rsidRDefault="009B2480">
            <w:pPr>
              <w:pStyle w:val="EnvelopeReturn"/>
              <w:jc w:val="center"/>
              <w:rPr>
                <w:rFonts w:asciiTheme="majorBidi" w:hAnsiTheme="majorBidi" w:cstheme="majorBidi"/>
                <w:lang w:val="en-GB"/>
              </w:rPr>
            </w:pPr>
            <w:r w:rsidRPr="00F35ABF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90" w:type="dxa"/>
          </w:tcPr>
          <w:p w14:paraId="07A606B3" w14:textId="77777777" w:rsidR="00D5121C" w:rsidRPr="00F35ABF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75BBFBF" w14:textId="77777777" w:rsidR="00D5121C" w:rsidRPr="00F35ABF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  <w:r w:rsidRPr="00F35ABF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0" w:type="dxa"/>
          </w:tcPr>
          <w:p w14:paraId="65D7B722" w14:textId="77777777" w:rsidR="00D5121C" w:rsidRPr="00F35ABF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F998EC3" w14:textId="77777777" w:rsidR="00D5121C" w:rsidRPr="00F35ABF" w:rsidRDefault="009B2480">
            <w:pPr>
              <w:pStyle w:val="EnvelopeReturn"/>
              <w:ind w:right="-40"/>
              <w:jc w:val="center"/>
              <w:rPr>
                <w:rFonts w:asciiTheme="majorBidi" w:hAnsiTheme="majorBidi" w:cstheme="majorBidi"/>
                <w:lang w:val="en-GB"/>
              </w:rPr>
            </w:pPr>
            <w:r w:rsidRPr="00F35ABF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90" w:type="dxa"/>
          </w:tcPr>
          <w:p w14:paraId="61068888" w14:textId="77777777" w:rsidR="00D5121C" w:rsidRPr="00F35ABF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2B0C45D" w14:textId="77777777" w:rsidR="00D5121C" w:rsidRPr="00F35ABF" w:rsidRDefault="009B2480">
            <w:pPr>
              <w:pStyle w:val="EnvelopeReturn"/>
              <w:ind w:right="50"/>
              <w:jc w:val="center"/>
              <w:rPr>
                <w:rFonts w:asciiTheme="majorBidi" w:hAnsiTheme="majorBidi" w:cstheme="majorBidi"/>
                <w:lang w:val="en-GB"/>
              </w:rPr>
            </w:pPr>
            <w:r w:rsidRPr="00F35ABF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0" w:type="dxa"/>
          </w:tcPr>
          <w:p w14:paraId="626A0065" w14:textId="77777777" w:rsidR="00D5121C" w:rsidRPr="00F35ABF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79E1004" w14:textId="77777777" w:rsidR="00D5121C" w:rsidRPr="00F35ABF" w:rsidRDefault="009B2480">
            <w:pPr>
              <w:pStyle w:val="EnvelopeReturn"/>
              <w:jc w:val="center"/>
              <w:rPr>
                <w:rFonts w:asciiTheme="majorBidi" w:hAnsiTheme="majorBidi" w:cstheme="majorBidi"/>
                <w:lang w:val="en-GB"/>
              </w:rPr>
            </w:pPr>
            <w:r w:rsidRPr="00F35ABF">
              <w:rPr>
                <w:rFonts w:asciiTheme="majorBidi" w:hAnsiTheme="majorBidi" w:cstheme="majorBidi"/>
              </w:rPr>
              <w:t>2562</w:t>
            </w:r>
          </w:p>
        </w:tc>
      </w:tr>
      <w:tr w:rsidR="00347457" w:rsidRPr="00F35ABF" w14:paraId="1114A708" w14:textId="77777777" w:rsidTr="00D0388D">
        <w:trPr>
          <w:trHeight w:val="132"/>
        </w:trPr>
        <w:tc>
          <w:tcPr>
            <w:tcW w:w="3600" w:type="dxa"/>
            <w:vAlign w:val="bottom"/>
          </w:tcPr>
          <w:p w14:paraId="154BC73B" w14:textId="77777777" w:rsidR="00347457" w:rsidRPr="00871D2B" w:rsidRDefault="00347457" w:rsidP="00347457">
            <w:pPr>
              <w:ind w:left="-9" w:right="-17"/>
              <w:rPr>
                <w:rFonts w:asciiTheme="majorBidi" w:eastAsia="SimSun" w:hAnsiTheme="majorBidi" w:cstheme="majorBidi"/>
                <w:szCs w:val="24"/>
                <w:cs/>
                <w:lang w:val="en-GB" w:eastAsia="zh-CN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รายได้จากการขาย - ณ เวลาใดเวลาหนึ่ง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726DEFA" w14:textId="50C8B7CF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340</w:t>
            </w:r>
          </w:p>
        </w:tc>
        <w:tc>
          <w:tcPr>
            <w:tcW w:w="90" w:type="dxa"/>
            <w:shd w:val="clear" w:color="auto" w:fill="auto"/>
          </w:tcPr>
          <w:p w14:paraId="4944EDAB" w14:textId="77777777" w:rsidR="00347457" w:rsidRPr="00F35ABF" w:rsidRDefault="00347457" w:rsidP="00347457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45E9295" w14:textId="3F11C315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329</w:t>
            </w:r>
          </w:p>
        </w:tc>
        <w:tc>
          <w:tcPr>
            <w:tcW w:w="90" w:type="dxa"/>
            <w:shd w:val="clear" w:color="auto" w:fill="auto"/>
          </w:tcPr>
          <w:p w14:paraId="6B2A59AF" w14:textId="7777777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52BF7CA5" w14:textId="02780DC8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171D9957" w14:textId="7777777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65905873" w14:textId="61A6205D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6D9E164E" w14:textId="7777777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CAA911" w14:textId="5E9CC199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91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DC4DF65" w14:textId="7777777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BB06F4" w14:textId="59062CBF" w:rsidR="00347457" w:rsidRPr="00F35ABF" w:rsidRDefault="00412E92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20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6066946" w14:textId="7777777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189D5" w14:textId="260C5903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9117D55" w14:textId="7777777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01EE42" w14:textId="0845111D" w:rsidR="00347457" w:rsidRPr="00F35ABF" w:rsidRDefault="00412E92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81E45A7" w14:textId="7777777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62CBD1" w14:textId="0B0B8F80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531FAF3" w14:textId="7777777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7516F0" w14:textId="1809CA0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BFDED26" w14:textId="7777777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7F9D4C" w14:textId="4DC798AA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441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5C26C49" w14:textId="7777777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EC11A24" w14:textId="4C36EAA1" w:rsidR="00347457" w:rsidRPr="00F35ABF" w:rsidRDefault="00412E92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371</w:t>
            </w:r>
          </w:p>
        </w:tc>
      </w:tr>
      <w:tr w:rsidR="00347457" w:rsidRPr="00F35ABF" w14:paraId="3153218C" w14:textId="77777777" w:rsidTr="00D0388D">
        <w:trPr>
          <w:trHeight w:val="132"/>
        </w:trPr>
        <w:tc>
          <w:tcPr>
            <w:tcW w:w="3600" w:type="dxa"/>
            <w:vAlign w:val="bottom"/>
          </w:tcPr>
          <w:p w14:paraId="60588A1D" w14:textId="77777777" w:rsidR="00347457" w:rsidRPr="00871D2B" w:rsidRDefault="00347457" w:rsidP="00347457">
            <w:pPr>
              <w:ind w:left="-9" w:right="-465" w:firstLine="17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รายได้จากการให้บริการ - รับรู้ตลอดช่วงเวลา</w:t>
            </w:r>
          </w:p>
        </w:tc>
        <w:tc>
          <w:tcPr>
            <w:tcW w:w="810" w:type="dxa"/>
            <w:shd w:val="clear" w:color="auto" w:fill="auto"/>
          </w:tcPr>
          <w:p w14:paraId="3FB75AD1" w14:textId="2E94B5D0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30</w:t>
            </w:r>
          </w:p>
        </w:tc>
        <w:tc>
          <w:tcPr>
            <w:tcW w:w="90" w:type="dxa"/>
            <w:shd w:val="clear" w:color="auto" w:fill="auto"/>
          </w:tcPr>
          <w:p w14:paraId="7823ED6C" w14:textId="77777777" w:rsidR="00347457" w:rsidRPr="00F35ABF" w:rsidRDefault="00347457" w:rsidP="00347457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15583ED9" w14:textId="2FC81702" w:rsidR="00347457" w:rsidRPr="00F35ABF" w:rsidRDefault="00347457" w:rsidP="00412E92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40</w:t>
            </w:r>
          </w:p>
        </w:tc>
        <w:tc>
          <w:tcPr>
            <w:tcW w:w="90" w:type="dxa"/>
            <w:shd w:val="clear" w:color="auto" w:fill="auto"/>
          </w:tcPr>
          <w:p w14:paraId="756FD2FC" w14:textId="7777777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630" w:type="dxa"/>
            <w:shd w:val="clear" w:color="auto" w:fill="auto"/>
          </w:tcPr>
          <w:p w14:paraId="5DFE0AAD" w14:textId="6104EA3A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EC75DF" w14:textId="7777777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0B72E2DA" w14:textId="1B294C45" w:rsidR="00347457" w:rsidRPr="00F35ABF" w:rsidRDefault="00347457" w:rsidP="00412E92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757BF8" w14:textId="7777777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321AA78" w14:textId="13A1139F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D957B1C" w14:textId="7777777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AA0BFE2" w14:textId="5CEF71A1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3EE0B5C" w14:textId="7777777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E367C20" w14:textId="47C41073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32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B4497D6" w14:textId="7777777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181E023" w14:textId="2315D688" w:rsidR="00347457" w:rsidRPr="00F35ABF" w:rsidRDefault="00412E92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E8047B3" w14:textId="7777777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A4B8594" w14:textId="2460987C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E5059A8" w14:textId="7777777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B8C422C" w14:textId="637C77FF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ED3580B" w14:textId="7777777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CE57178" w14:textId="5AFF34B9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79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93EC967" w14:textId="7777777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8C17930" w14:textId="2CD026BC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4</w:t>
            </w:r>
            <w:r w:rsidR="00412E92" w:rsidRPr="00F35ABF">
              <w:rPr>
                <w:rFonts w:asciiTheme="majorBidi" w:hAnsiTheme="majorBidi" w:cstheme="majorBidi"/>
                <w:szCs w:val="24"/>
              </w:rPr>
              <w:t>9</w:t>
            </w:r>
          </w:p>
        </w:tc>
      </w:tr>
      <w:tr w:rsidR="00347457" w:rsidRPr="00F35ABF" w14:paraId="2195D086" w14:textId="77777777" w:rsidTr="00D0388D">
        <w:trPr>
          <w:trHeight w:val="261"/>
        </w:trPr>
        <w:tc>
          <w:tcPr>
            <w:tcW w:w="3600" w:type="dxa"/>
            <w:vAlign w:val="bottom"/>
          </w:tcPr>
          <w:p w14:paraId="5D3ABC1E" w14:textId="77777777" w:rsidR="00347457" w:rsidRPr="00871D2B" w:rsidRDefault="00347457" w:rsidP="00412E92">
            <w:pPr>
              <w:ind w:right="-465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รายได้จากการขายและบริการกิจการที่เกี่ยวข้องกัน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314FB6F2" w14:textId="14FFA0C0" w:rsidR="00347457" w:rsidRPr="00F35ABF" w:rsidRDefault="00347457" w:rsidP="00412E92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2A38E8" w14:textId="77777777" w:rsidR="00347457" w:rsidRPr="00F35ABF" w:rsidRDefault="00347457" w:rsidP="00347457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20D5F1B4" w14:textId="3B7AD717" w:rsidR="00347457" w:rsidRPr="00F35ABF" w:rsidRDefault="00347457" w:rsidP="00412E92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15</w:t>
            </w:r>
          </w:p>
        </w:tc>
        <w:tc>
          <w:tcPr>
            <w:tcW w:w="90" w:type="dxa"/>
            <w:shd w:val="clear" w:color="auto" w:fill="auto"/>
          </w:tcPr>
          <w:p w14:paraId="4AA63C90" w14:textId="7777777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630" w:type="dxa"/>
            <w:shd w:val="clear" w:color="auto" w:fill="auto"/>
          </w:tcPr>
          <w:p w14:paraId="666E46AA" w14:textId="384A0839" w:rsidR="00347457" w:rsidRPr="00F35ABF" w:rsidRDefault="00347457" w:rsidP="00412E92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99C63E" w14:textId="77777777" w:rsidR="00347457" w:rsidRPr="00F35ABF" w:rsidRDefault="00347457" w:rsidP="00412E92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957143D" w14:textId="1BC425B7" w:rsidR="00347457" w:rsidRPr="00F35ABF" w:rsidRDefault="00347457" w:rsidP="00412E92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B02839" w14:textId="77777777" w:rsidR="00347457" w:rsidRPr="00F35ABF" w:rsidRDefault="00347457" w:rsidP="00412E92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03F828" w14:textId="71572210" w:rsidR="00347457" w:rsidRPr="00F35ABF" w:rsidRDefault="00347457" w:rsidP="00412E92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C54147C" w14:textId="77777777" w:rsidR="00347457" w:rsidRPr="00F35ABF" w:rsidRDefault="00347457" w:rsidP="00412E92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0A2BFEC" w14:textId="6619C48C" w:rsidR="00347457" w:rsidRPr="00F35ABF" w:rsidRDefault="00347457" w:rsidP="00412E92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EA9A9A3" w14:textId="77777777" w:rsidR="00347457" w:rsidRPr="00F35ABF" w:rsidRDefault="00347457" w:rsidP="00412E92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DDD9115" w14:textId="69231DD3" w:rsidR="00347457" w:rsidRPr="00F35ABF" w:rsidRDefault="00347457" w:rsidP="00412E92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8139550" w14:textId="77777777" w:rsidR="00347457" w:rsidRPr="00F35ABF" w:rsidRDefault="00347457" w:rsidP="00412E92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254113B" w14:textId="33B8466A" w:rsidR="00347457" w:rsidRPr="00F35ABF" w:rsidRDefault="00347457" w:rsidP="00412E92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E25BEE0" w14:textId="77777777" w:rsidR="00347457" w:rsidRPr="00F35ABF" w:rsidRDefault="00347457" w:rsidP="00412E92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9188B4B" w14:textId="1A3F9BF7" w:rsidR="00347457" w:rsidRPr="00F35ABF" w:rsidRDefault="00347457" w:rsidP="00412E92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DA486A5" w14:textId="7777777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BCE764F" w14:textId="2F0CF3A4" w:rsidR="00347457" w:rsidRPr="00F35ABF" w:rsidRDefault="00412E92" w:rsidP="00412E92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(15)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A9D6CAC" w14:textId="77777777" w:rsidR="00347457" w:rsidRPr="00F35ABF" w:rsidRDefault="00347457" w:rsidP="00412E92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45ED042" w14:textId="4D1AFD08" w:rsidR="00347457" w:rsidRPr="00F35ABF" w:rsidRDefault="00347457" w:rsidP="00412E92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46862A5" w14:textId="77777777" w:rsidR="00347457" w:rsidRPr="00F35ABF" w:rsidRDefault="00347457" w:rsidP="00412E92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39D38B8" w14:textId="4024E520" w:rsidR="00347457" w:rsidRPr="00F35ABF" w:rsidRDefault="00347457" w:rsidP="00412E92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347457" w:rsidRPr="00F35ABF" w14:paraId="30815E2C" w14:textId="77777777" w:rsidTr="00D0388D">
        <w:trPr>
          <w:trHeight w:val="132"/>
        </w:trPr>
        <w:tc>
          <w:tcPr>
            <w:tcW w:w="3600" w:type="dxa"/>
            <w:vAlign w:val="bottom"/>
          </w:tcPr>
          <w:p w14:paraId="0B6D6AD1" w14:textId="77777777" w:rsidR="00347457" w:rsidRPr="00871D2B" w:rsidRDefault="00347457" w:rsidP="00347457">
            <w:pPr>
              <w:ind w:left="-9" w:right="-17" w:firstLine="17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ต้นทุนการขาย</w:t>
            </w:r>
          </w:p>
        </w:tc>
        <w:tc>
          <w:tcPr>
            <w:tcW w:w="810" w:type="dxa"/>
            <w:shd w:val="clear" w:color="auto" w:fill="auto"/>
          </w:tcPr>
          <w:p w14:paraId="7FA787FF" w14:textId="6245EAD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(296)</w:t>
            </w:r>
          </w:p>
        </w:tc>
        <w:tc>
          <w:tcPr>
            <w:tcW w:w="90" w:type="dxa"/>
            <w:shd w:val="clear" w:color="auto" w:fill="auto"/>
          </w:tcPr>
          <w:p w14:paraId="59194B0E" w14:textId="77777777" w:rsidR="00347457" w:rsidRPr="00F35ABF" w:rsidRDefault="00347457" w:rsidP="00347457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3A613705" w14:textId="28C91716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(277)</w:t>
            </w:r>
          </w:p>
        </w:tc>
        <w:tc>
          <w:tcPr>
            <w:tcW w:w="90" w:type="dxa"/>
            <w:shd w:val="clear" w:color="auto" w:fill="auto"/>
          </w:tcPr>
          <w:p w14:paraId="3E8899FA" w14:textId="7777777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630" w:type="dxa"/>
            <w:shd w:val="clear" w:color="auto" w:fill="auto"/>
          </w:tcPr>
          <w:p w14:paraId="1987D986" w14:textId="0C2C6981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(8)</w:t>
            </w:r>
          </w:p>
        </w:tc>
        <w:tc>
          <w:tcPr>
            <w:tcW w:w="90" w:type="dxa"/>
            <w:shd w:val="clear" w:color="auto" w:fill="auto"/>
          </w:tcPr>
          <w:p w14:paraId="0BB0AB05" w14:textId="7777777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139DA148" w14:textId="26490650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(9)</w:t>
            </w:r>
          </w:p>
        </w:tc>
        <w:tc>
          <w:tcPr>
            <w:tcW w:w="90" w:type="dxa"/>
            <w:shd w:val="clear" w:color="auto" w:fill="auto"/>
          </w:tcPr>
          <w:p w14:paraId="2140FF0E" w14:textId="7777777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58582E4" w14:textId="69836F6B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(74)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DFB579D" w14:textId="77777777" w:rsidR="00347457" w:rsidRPr="00871D2B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E5D2CBB" w14:textId="4CB3B446" w:rsidR="00347457" w:rsidRPr="00F35ABF" w:rsidRDefault="00412E92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(18)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789BDCD" w14:textId="77777777" w:rsidR="00347457" w:rsidRPr="00871D2B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A434056" w14:textId="727C6016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107D512" w14:textId="77777777" w:rsidR="00347457" w:rsidRPr="00871D2B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485E55D" w14:textId="318B7972" w:rsidR="00347457" w:rsidRPr="00F35ABF" w:rsidRDefault="00412E92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(5)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FBCE1C0" w14:textId="77777777" w:rsidR="00347457" w:rsidRPr="00871D2B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C2D48BB" w14:textId="2EC72ED5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04C20CC" w14:textId="77777777" w:rsidR="00347457" w:rsidRPr="00871D2B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3931D69" w14:textId="2A5C5B86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DDBFCD2" w14:textId="77777777" w:rsidR="00347457" w:rsidRPr="00871D2B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B7EB631" w14:textId="342FFBB9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(378)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7204E97" w14:textId="77777777" w:rsidR="00347457" w:rsidRPr="00871D2B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D73DA10" w14:textId="5A436E6C" w:rsidR="00347457" w:rsidRPr="00F35ABF" w:rsidRDefault="00412E92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(309)</w:t>
            </w:r>
          </w:p>
        </w:tc>
      </w:tr>
      <w:tr w:rsidR="00347457" w:rsidRPr="00F35ABF" w14:paraId="7598122D" w14:textId="77777777" w:rsidTr="00D0388D">
        <w:trPr>
          <w:trHeight w:val="132"/>
        </w:trPr>
        <w:tc>
          <w:tcPr>
            <w:tcW w:w="3600" w:type="dxa"/>
            <w:vAlign w:val="bottom"/>
          </w:tcPr>
          <w:p w14:paraId="6E0686F6" w14:textId="77777777" w:rsidR="00347457" w:rsidRPr="00F35ABF" w:rsidRDefault="00347457" w:rsidP="00347457">
            <w:pPr>
              <w:ind w:left="-9" w:right="-17" w:firstLine="17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ต้นทุนการให้บริการ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B74886D" w14:textId="264EDDED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(15)</w:t>
            </w:r>
          </w:p>
        </w:tc>
        <w:tc>
          <w:tcPr>
            <w:tcW w:w="90" w:type="dxa"/>
            <w:shd w:val="clear" w:color="auto" w:fill="auto"/>
          </w:tcPr>
          <w:p w14:paraId="10A27739" w14:textId="77777777" w:rsidR="00347457" w:rsidRPr="00871D2B" w:rsidRDefault="00347457" w:rsidP="00347457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3C46CF8" w14:textId="79AE4553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(27)</w:t>
            </w:r>
          </w:p>
        </w:tc>
        <w:tc>
          <w:tcPr>
            <w:tcW w:w="90" w:type="dxa"/>
            <w:shd w:val="clear" w:color="auto" w:fill="auto"/>
          </w:tcPr>
          <w:p w14:paraId="619546D3" w14:textId="77777777" w:rsidR="00347457" w:rsidRPr="00871D2B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36CAF999" w14:textId="568E9A6C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D64078" w14:textId="77777777" w:rsidR="00347457" w:rsidRPr="00871D2B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D7405EC" w14:textId="1435F52E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140FC5" w14:textId="77777777" w:rsidR="00347457" w:rsidRPr="00871D2B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DB4BB" w14:textId="6AA5D686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(30)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DFB64AA" w14:textId="77777777" w:rsidR="00347457" w:rsidRPr="00871D2B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1BBFB" w14:textId="7E85F34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(</w:t>
            </w:r>
            <w:r w:rsidR="00412E92" w:rsidRPr="00F35ABF">
              <w:rPr>
                <w:rFonts w:asciiTheme="majorBidi" w:hAnsiTheme="majorBidi" w:cstheme="majorBidi"/>
                <w:szCs w:val="24"/>
              </w:rPr>
              <w:t>9</w:t>
            </w:r>
            <w:r w:rsidRPr="00F35ABF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AA54714" w14:textId="77777777" w:rsidR="00347457" w:rsidRPr="00871D2B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A49B44" w14:textId="33A8E1EC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(13)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2E540BE" w14:textId="77777777" w:rsidR="00347457" w:rsidRPr="00871D2B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185F9" w14:textId="70EFEB48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FAD9034" w14:textId="77777777" w:rsidR="00347457" w:rsidRPr="00871D2B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1E059" w14:textId="3F220D1C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1889EC8" w14:textId="77777777" w:rsidR="00347457" w:rsidRPr="00871D2B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404071" w14:textId="185DD101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8F4E42D" w14:textId="77777777" w:rsidR="00347457" w:rsidRPr="00871D2B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263DF" w14:textId="6227C111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(58)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91E2D76" w14:textId="77777777" w:rsidR="00347457" w:rsidRPr="00871D2B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C304B3" w14:textId="5448D0D9" w:rsidR="00347457" w:rsidRPr="00871D2B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(</w:t>
            </w:r>
            <w:r w:rsidR="00412E92" w:rsidRPr="00F35ABF">
              <w:rPr>
                <w:rFonts w:asciiTheme="majorBidi" w:hAnsiTheme="majorBidi" w:cstheme="majorBidi"/>
                <w:szCs w:val="24"/>
              </w:rPr>
              <w:t>36</w:t>
            </w:r>
            <w:r w:rsidRPr="00F35ABF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347457" w:rsidRPr="00F35ABF" w14:paraId="0C3C0B73" w14:textId="77777777" w:rsidTr="00D0388D">
        <w:trPr>
          <w:trHeight w:val="132"/>
        </w:trPr>
        <w:tc>
          <w:tcPr>
            <w:tcW w:w="3600" w:type="dxa"/>
            <w:vAlign w:val="bottom"/>
          </w:tcPr>
          <w:p w14:paraId="65FE4FAB" w14:textId="77777777" w:rsidR="00347457" w:rsidRPr="00871D2B" w:rsidRDefault="00347457" w:rsidP="00347457">
            <w:pPr>
              <w:ind w:left="-9" w:right="-17" w:firstLine="17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กำไรขั้นต้น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32EC2" w14:textId="27178D1A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59</w:t>
            </w:r>
          </w:p>
        </w:tc>
        <w:tc>
          <w:tcPr>
            <w:tcW w:w="90" w:type="dxa"/>
            <w:shd w:val="clear" w:color="auto" w:fill="auto"/>
          </w:tcPr>
          <w:p w14:paraId="7465A7EF" w14:textId="7777777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E86565" w14:textId="66F41ADB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80</w:t>
            </w:r>
          </w:p>
        </w:tc>
        <w:tc>
          <w:tcPr>
            <w:tcW w:w="90" w:type="dxa"/>
            <w:shd w:val="clear" w:color="auto" w:fill="auto"/>
          </w:tcPr>
          <w:p w14:paraId="4086D159" w14:textId="7777777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1A0E57" w14:textId="33CD5DD0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5A4CC43" w14:textId="7777777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3D0A12" w14:textId="5C703089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16B82564" w14:textId="7777777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17F206E" w14:textId="2FB9575A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50BF127" w14:textId="77777777" w:rsidR="00347457" w:rsidRPr="00871D2B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2F5329" w14:textId="7458D2F6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0963E9C" w14:textId="7777777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ECC408" w14:textId="0EA21B36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19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C294D2F" w14:textId="7777777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82DB98" w14:textId="08DD8A9B" w:rsidR="00347457" w:rsidRPr="00F35ABF" w:rsidRDefault="00412E92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22F0FB1" w14:textId="7777777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79B8FE" w14:textId="56EDE84A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2BAAAE4" w14:textId="7777777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3A8C4C" w14:textId="1ACD944B" w:rsidR="00347457" w:rsidRPr="00F35ABF" w:rsidRDefault="00F35ABF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(15)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725248A" w14:textId="77777777" w:rsidR="00347457" w:rsidRPr="00F35ABF" w:rsidRDefault="00347457" w:rsidP="00347457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F7A650" w14:textId="7CD5EB2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84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5B41F49" w14:textId="7777777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20ED49" w14:textId="35AB3247" w:rsidR="00347457" w:rsidRPr="00F35ABF" w:rsidRDefault="00347457" w:rsidP="00347457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75</w:t>
            </w:r>
          </w:p>
        </w:tc>
      </w:tr>
      <w:tr w:rsidR="0073531B" w:rsidRPr="00F35ABF" w14:paraId="0CF4CD7C" w14:textId="77777777" w:rsidTr="00D0388D">
        <w:trPr>
          <w:trHeight w:hRule="exact" w:val="132"/>
        </w:trPr>
        <w:tc>
          <w:tcPr>
            <w:tcW w:w="3600" w:type="dxa"/>
            <w:vAlign w:val="bottom"/>
          </w:tcPr>
          <w:p w14:paraId="768FECE7" w14:textId="77777777" w:rsidR="0073531B" w:rsidRPr="00871D2B" w:rsidRDefault="0073531B" w:rsidP="0073531B">
            <w:pPr>
              <w:ind w:left="-9" w:right="-17" w:firstLine="17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0A80479E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764828E0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9550738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E02D445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2D964E9B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7A526D97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7433F87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79E8F9AD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9BF67AB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EF8F4D8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FD5E7B2" w14:textId="77777777" w:rsidR="0073531B" w:rsidRPr="00F35ABF" w:rsidRDefault="0073531B" w:rsidP="0073531B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C2680B6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C24B96E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7EA9FC7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F008802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26E9217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6E73C45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FFFFA94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A3D05F7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21A947F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0BF95B7" w14:textId="77777777" w:rsidR="0073531B" w:rsidRPr="00F35ABF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0DF758F" w14:textId="77777777" w:rsidR="0073531B" w:rsidRPr="00F35ABF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7ADADE3" w14:textId="77777777" w:rsidR="0073531B" w:rsidRPr="00F35ABF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73531B" w:rsidRPr="00F35ABF" w14:paraId="266485A9" w14:textId="77777777" w:rsidTr="00D0388D">
        <w:trPr>
          <w:trHeight w:val="132"/>
        </w:trPr>
        <w:tc>
          <w:tcPr>
            <w:tcW w:w="3600" w:type="dxa"/>
            <w:vAlign w:val="bottom"/>
          </w:tcPr>
          <w:p w14:paraId="267BD6BB" w14:textId="77777777" w:rsidR="0073531B" w:rsidRPr="00871D2B" w:rsidRDefault="0073531B" w:rsidP="0073531B">
            <w:pPr>
              <w:ind w:left="-9" w:right="-17" w:firstLine="17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</w:tcPr>
          <w:p w14:paraId="77E97EC0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3B07C24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4975C9A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DC84C86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782C7C94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DB43A0B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62390A2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7D70927B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2B06DA5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56B419D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EC0E261" w14:textId="77777777" w:rsidR="0073531B" w:rsidRPr="00F35ABF" w:rsidRDefault="0073531B" w:rsidP="0073531B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8B95B82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9F873E1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82368F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D73F228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41D92B8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D925A6F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2A43A01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151FE93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1A00873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370DC59" w14:textId="2C844140" w:rsidR="0073531B" w:rsidRPr="00F35ABF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1</w:t>
            </w:r>
            <w:r w:rsidR="00F35ABF" w:rsidRPr="00F35ABF">
              <w:rPr>
                <w:rFonts w:asciiTheme="majorBidi" w:hAnsiTheme="majorBidi" w:cstheme="majorBidi"/>
                <w:szCs w:val="24"/>
              </w:rPr>
              <w:t>08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BC2217D" w14:textId="77777777" w:rsidR="0073531B" w:rsidRPr="00F35ABF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18BAC79" w14:textId="7E19B001" w:rsidR="0073531B" w:rsidRPr="00F35ABF" w:rsidRDefault="00F35ABF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56</w:t>
            </w:r>
          </w:p>
        </w:tc>
      </w:tr>
      <w:tr w:rsidR="00F35ABF" w:rsidRPr="00F35ABF" w14:paraId="43B63A18" w14:textId="77777777" w:rsidTr="00D0388D">
        <w:trPr>
          <w:trHeight w:val="132"/>
        </w:trPr>
        <w:tc>
          <w:tcPr>
            <w:tcW w:w="3600" w:type="dxa"/>
            <w:vAlign w:val="bottom"/>
          </w:tcPr>
          <w:p w14:paraId="0626AB01" w14:textId="5C2AE7C6" w:rsidR="00F35ABF" w:rsidRPr="00871D2B" w:rsidRDefault="00F35ABF" w:rsidP="0073531B">
            <w:pPr>
              <w:ind w:left="-9" w:right="-17" w:firstLine="17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กำไรจากการต่อรองราคาซื้อเงินลงทุนในบริษัทย่อย</w:t>
            </w:r>
          </w:p>
        </w:tc>
        <w:tc>
          <w:tcPr>
            <w:tcW w:w="810" w:type="dxa"/>
            <w:shd w:val="clear" w:color="auto" w:fill="auto"/>
          </w:tcPr>
          <w:p w14:paraId="147AEC67" w14:textId="77777777" w:rsidR="00F35ABF" w:rsidRPr="00F35ABF" w:rsidRDefault="00F35AB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4ACBF73F" w14:textId="77777777" w:rsidR="00F35ABF" w:rsidRPr="00F35ABF" w:rsidRDefault="00F35AB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0DD8FED6" w14:textId="77777777" w:rsidR="00F35ABF" w:rsidRPr="00F35ABF" w:rsidRDefault="00F35AB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8B50E24" w14:textId="77777777" w:rsidR="00F35ABF" w:rsidRPr="00F35ABF" w:rsidRDefault="00F35AB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34EC4FF9" w14:textId="77777777" w:rsidR="00F35ABF" w:rsidRPr="00F35ABF" w:rsidRDefault="00F35AB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8C4D594" w14:textId="77777777" w:rsidR="00F35ABF" w:rsidRPr="00F35ABF" w:rsidRDefault="00F35AB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2426B9A" w14:textId="77777777" w:rsidR="00F35ABF" w:rsidRPr="00F35ABF" w:rsidRDefault="00F35AB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926CECF" w14:textId="77777777" w:rsidR="00F35ABF" w:rsidRPr="00F35ABF" w:rsidRDefault="00F35AB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0D8A933" w14:textId="77777777" w:rsidR="00F35ABF" w:rsidRPr="00F35ABF" w:rsidRDefault="00F35AB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2DFE6BE" w14:textId="77777777" w:rsidR="00F35ABF" w:rsidRPr="00F35ABF" w:rsidRDefault="00F35AB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2A3B901" w14:textId="77777777" w:rsidR="00F35ABF" w:rsidRPr="00F35ABF" w:rsidRDefault="00F35ABF" w:rsidP="0073531B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DFD14C2" w14:textId="77777777" w:rsidR="00F35ABF" w:rsidRPr="00F35ABF" w:rsidRDefault="00F35AB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1123590" w14:textId="77777777" w:rsidR="00F35ABF" w:rsidRPr="00F35ABF" w:rsidRDefault="00F35AB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29DB30C" w14:textId="77777777" w:rsidR="00F35ABF" w:rsidRPr="00F35ABF" w:rsidRDefault="00F35AB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6EAB61E" w14:textId="77777777" w:rsidR="00F35ABF" w:rsidRPr="00F35ABF" w:rsidRDefault="00F35AB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5595FCF" w14:textId="77777777" w:rsidR="00F35ABF" w:rsidRPr="00F35ABF" w:rsidRDefault="00F35AB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0BD69E8" w14:textId="77777777" w:rsidR="00F35ABF" w:rsidRPr="00F35ABF" w:rsidRDefault="00F35AB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D94BDB9" w14:textId="77777777" w:rsidR="00F35ABF" w:rsidRPr="00F35ABF" w:rsidRDefault="00F35AB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E3F573E" w14:textId="77777777" w:rsidR="00F35ABF" w:rsidRPr="00F35ABF" w:rsidRDefault="00F35AB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F02DB3C" w14:textId="77777777" w:rsidR="00F35ABF" w:rsidRPr="00F35ABF" w:rsidRDefault="00F35AB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BA1746D" w14:textId="5B254FCF" w:rsidR="00F35ABF" w:rsidRPr="00F35ABF" w:rsidRDefault="00F35ABF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BFC3517" w14:textId="77777777" w:rsidR="00F35ABF" w:rsidRPr="00F35ABF" w:rsidRDefault="00F35ABF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58D95BD" w14:textId="3A821A03" w:rsidR="00F35ABF" w:rsidRPr="00F35ABF" w:rsidRDefault="00F35ABF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73531B" w:rsidRPr="00F35ABF" w14:paraId="0E45CD78" w14:textId="77777777" w:rsidTr="00D0388D">
        <w:trPr>
          <w:trHeight w:val="132"/>
        </w:trPr>
        <w:tc>
          <w:tcPr>
            <w:tcW w:w="3600" w:type="dxa"/>
            <w:vAlign w:val="center"/>
          </w:tcPr>
          <w:p w14:paraId="796866DA" w14:textId="77777777" w:rsidR="0073531B" w:rsidRPr="00871D2B" w:rsidRDefault="0073531B" w:rsidP="0073531B">
            <w:pPr>
              <w:ind w:left="-9" w:right="-17" w:firstLine="17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810" w:type="dxa"/>
            <w:shd w:val="clear" w:color="auto" w:fill="auto"/>
          </w:tcPr>
          <w:p w14:paraId="353EBDD2" w14:textId="77777777" w:rsidR="0073531B" w:rsidRPr="00F35ABF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4304E83F" w14:textId="77777777" w:rsidR="0073531B" w:rsidRPr="00F35ABF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2E4E9340" w14:textId="77777777" w:rsidR="0073531B" w:rsidRPr="00F35ABF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773DA57" w14:textId="77777777" w:rsidR="0073531B" w:rsidRPr="00F35ABF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shd w:val="clear" w:color="auto" w:fill="auto"/>
          </w:tcPr>
          <w:p w14:paraId="528BF826" w14:textId="77777777" w:rsidR="0073531B" w:rsidRPr="00F35ABF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5EBB9AA7" w14:textId="77777777" w:rsidR="0073531B" w:rsidRPr="00F35ABF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5E28D221" w14:textId="77777777" w:rsidR="0073531B" w:rsidRPr="00F35ABF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5F12378B" w14:textId="77777777" w:rsidR="0073531B" w:rsidRPr="00F35ABF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8E9BD7D" w14:textId="77777777" w:rsidR="0073531B" w:rsidRPr="00F35ABF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A175721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C7643FD" w14:textId="77777777" w:rsidR="0073531B" w:rsidRPr="00F35ABF" w:rsidRDefault="0073531B" w:rsidP="0073531B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01B00D3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6FB762C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7F12F74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AB65B32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0D54FC7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2624B20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FE8EF8D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63AE7C3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CDA0147" w14:textId="77777777" w:rsidR="0073531B" w:rsidRPr="00871D2B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26FC7AD" w14:textId="1F8E9272" w:rsidR="0073531B" w:rsidRPr="00F35ABF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(26)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54C0B3E" w14:textId="77777777" w:rsidR="0073531B" w:rsidRPr="00871D2B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15829BB" w14:textId="0DF9E61E" w:rsidR="0073531B" w:rsidRPr="00871D2B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(</w:t>
            </w:r>
            <w:r w:rsidR="00412E92" w:rsidRPr="00F35ABF">
              <w:rPr>
                <w:rFonts w:asciiTheme="majorBidi" w:hAnsiTheme="majorBidi" w:cstheme="majorBidi"/>
                <w:szCs w:val="24"/>
              </w:rPr>
              <w:t>16</w:t>
            </w:r>
            <w:r w:rsidRPr="00F35ABF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73531B" w:rsidRPr="00F35ABF" w14:paraId="0B67EB11" w14:textId="77777777" w:rsidTr="00D0388D">
        <w:trPr>
          <w:trHeight w:val="132"/>
        </w:trPr>
        <w:tc>
          <w:tcPr>
            <w:tcW w:w="3600" w:type="dxa"/>
            <w:vAlign w:val="center"/>
          </w:tcPr>
          <w:p w14:paraId="26E8229A" w14:textId="77777777" w:rsidR="0073531B" w:rsidRPr="00F35ABF" w:rsidRDefault="0073531B" w:rsidP="0073531B">
            <w:pPr>
              <w:ind w:left="-9" w:right="-17" w:firstLine="17"/>
              <w:rPr>
                <w:rFonts w:asciiTheme="majorBidi" w:hAnsiTheme="majorBidi" w:cstheme="majorBidi"/>
                <w:szCs w:val="24"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810" w:type="dxa"/>
            <w:shd w:val="clear" w:color="auto" w:fill="auto"/>
          </w:tcPr>
          <w:p w14:paraId="328435A7" w14:textId="77777777" w:rsidR="0073531B" w:rsidRPr="00F35ABF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50B1AFE" w14:textId="77777777" w:rsidR="0073531B" w:rsidRPr="00F35ABF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66173526" w14:textId="77777777" w:rsidR="0073531B" w:rsidRPr="00F35ABF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235ED975" w14:textId="77777777" w:rsidR="0073531B" w:rsidRPr="00F35ABF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shd w:val="clear" w:color="auto" w:fill="auto"/>
          </w:tcPr>
          <w:p w14:paraId="08C93181" w14:textId="77777777" w:rsidR="0073531B" w:rsidRPr="00F35ABF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297CC6BB" w14:textId="77777777" w:rsidR="0073531B" w:rsidRPr="00F35ABF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32E0B57F" w14:textId="77777777" w:rsidR="0073531B" w:rsidRPr="00F35ABF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719FA080" w14:textId="77777777" w:rsidR="0073531B" w:rsidRPr="00F35ABF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3DD46C3" w14:textId="77777777" w:rsidR="0073531B" w:rsidRPr="00F35ABF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AF06ED9" w14:textId="77777777" w:rsidR="0073531B" w:rsidRPr="00871D2B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4D943A9" w14:textId="77777777" w:rsidR="0073531B" w:rsidRPr="00F35ABF" w:rsidRDefault="0073531B" w:rsidP="0073531B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E059982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7DF1EBE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5AB2516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1BA6A1A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7852842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A664A64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1408CB6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462E64D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129FD0E" w14:textId="77777777" w:rsidR="0073531B" w:rsidRPr="00871D2B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2DDB6EA" w14:textId="625527D3" w:rsidR="0073531B" w:rsidRPr="00F35ABF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(</w:t>
            </w:r>
            <w:r w:rsidR="00412E92" w:rsidRPr="00F35ABF">
              <w:rPr>
                <w:rFonts w:asciiTheme="majorBidi" w:hAnsiTheme="majorBidi" w:cstheme="majorBidi"/>
                <w:szCs w:val="24"/>
              </w:rPr>
              <w:t>126</w:t>
            </w:r>
            <w:r w:rsidRPr="00F35ABF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EBEE4A8" w14:textId="77777777" w:rsidR="0073531B" w:rsidRPr="00871D2B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C56DCF8" w14:textId="4C7A3890" w:rsidR="0073531B" w:rsidRPr="00871D2B" w:rsidRDefault="00412E92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(12</w:t>
            </w:r>
            <w:r w:rsidR="00F35ABF" w:rsidRPr="00F35ABF">
              <w:rPr>
                <w:rFonts w:asciiTheme="majorBidi" w:hAnsiTheme="majorBidi" w:cstheme="majorBidi"/>
                <w:szCs w:val="24"/>
              </w:rPr>
              <w:t>3</w:t>
            </w:r>
            <w:r w:rsidR="0073531B" w:rsidRPr="00F35ABF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35ABF" w:rsidRPr="00F35ABF" w14:paraId="0CFD4AE0" w14:textId="77777777" w:rsidTr="00D0388D">
        <w:trPr>
          <w:trHeight w:val="132"/>
        </w:trPr>
        <w:tc>
          <w:tcPr>
            <w:tcW w:w="3600" w:type="dxa"/>
            <w:vAlign w:val="center"/>
          </w:tcPr>
          <w:p w14:paraId="0FD9EEF1" w14:textId="36B96EE7" w:rsidR="00F35ABF" w:rsidRPr="00871D2B" w:rsidRDefault="00F35ABF" w:rsidP="0073531B">
            <w:pPr>
              <w:ind w:left="-9" w:right="-17" w:firstLine="17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โอนกลับค่าเผื่อ</w:t>
            </w:r>
          </w:p>
        </w:tc>
        <w:tc>
          <w:tcPr>
            <w:tcW w:w="810" w:type="dxa"/>
            <w:shd w:val="clear" w:color="auto" w:fill="auto"/>
          </w:tcPr>
          <w:p w14:paraId="36B05A5C" w14:textId="77777777" w:rsidR="00F35ABF" w:rsidRPr="00F35ABF" w:rsidRDefault="00F35ABF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268747DA" w14:textId="77777777" w:rsidR="00F35ABF" w:rsidRPr="00F35ABF" w:rsidRDefault="00F35ABF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2EDC342A" w14:textId="77777777" w:rsidR="00F35ABF" w:rsidRPr="00F35ABF" w:rsidRDefault="00F35ABF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50C9EB0D" w14:textId="77777777" w:rsidR="00F35ABF" w:rsidRPr="00F35ABF" w:rsidRDefault="00F35ABF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shd w:val="clear" w:color="auto" w:fill="auto"/>
          </w:tcPr>
          <w:p w14:paraId="6D4B299C" w14:textId="77777777" w:rsidR="00F35ABF" w:rsidRPr="00F35ABF" w:rsidRDefault="00F35ABF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77884858" w14:textId="77777777" w:rsidR="00F35ABF" w:rsidRPr="00F35ABF" w:rsidRDefault="00F35ABF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424C4FC7" w14:textId="77777777" w:rsidR="00F35ABF" w:rsidRPr="00F35ABF" w:rsidRDefault="00F35ABF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049D7038" w14:textId="77777777" w:rsidR="00F35ABF" w:rsidRPr="00F35ABF" w:rsidRDefault="00F35ABF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6E6CF8A" w14:textId="77777777" w:rsidR="00F35ABF" w:rsidRPr="00F35ABF" w:rsidRDefault="00F35ABF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FB4A7A3" w14:textId="77777777" w:rsidR="00F35ABF" w:rsidRPr="00871D2B" w:rsidRDefault="00F35AB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090157F" w14:textId="77777777" w:rsidR="00F35ABF" w:rsidRPr="00F35ABF" w:rsidRDefault="00F35ABF" w:rsidP="0073531B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2957796" w14:textId="77777777" w:rsidR="00F35ABF" w:rsidRPr="00F35ABF" w:rsidRDefault="00F35AB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B199625" w14:textId="77777777" w:rsidR="00F35ABF" w:rsidRPr="00F35ABF" w:rsidRDefault="00F35AB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FA215C9" w14:textId="77777777" w:rsidR="00F35ABF" w:rsidRPr="00F35ABF" w:rsidRDefault="00F35AB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82A7BBD" w14:textId="77777777" w:rsidR="00F35ABF" w:rsidRPr="00F35ABF" w:rsidRDefault="00F35AB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0D9D296" w14:textId="77777777" w:rsidR="00F35ABF" w:rsidRPr="00F35ABF" w:rsidRDefault="00F35AB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F707E90" w14:textId="77777777" w:rsidR="00F35ABF" w:rsidRPr="00F35ABF" w:rsidRDefault="00F35AB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9B42B63" w14:textId="77777777" w:rsidR="00F35ABF" w:rsidRPr="00F35ABF" w:rsidRDefault="00F35AB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FF1486F" w14:textId="77777777" w:rsidR="00F35ABF" w:rsidRPr="00F35ABF" w:rsidRDefault="00F35AB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674B181" w14:textId="77777777" w:rsidR="00F35ABF" w:rsidRPr="00871D2B" w:rsidRDefault="00F35AB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5CA59FD" w14:textId="22701541" w:rsidR="00F35ABF" w:rsidRPr="00F35ABF" w:rsidRDefault="00F35ABF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37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EEAF443" w14:textId="77777777" w:rsidR="00F35ABF" w:rsidRPr="00871D2B" w:rsidRDefault="00F35ABF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A96E67" w14:textId="4052D66B" w:rsidR="00F35ABF" w:rsidRPr="00F35ABF" w:rsidRDefault="00F35ABF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50</w:t>
            </w:r>
          </w:p>
        </w:tc>
      </w:tr>
      <w:tr w:rsidR="0073531B" w:rsidRPr="00F35ABF" w14:paraId="5A2A80B2" w14:textId="77777777" w:rsidTr="00D0388D">
        <w:trPr>
          <w:trHeight w:val="132"/>
        </w:trPr>
        <w:tc>
          <w:tcPr>
            <w:tcW w:w="3600" w:type="dxa"/>
            <w:vAlign w:val="center"/>
          </w:tcPr>
          <w:p w14:paraId="2CB19DE7" w14:textId="77777777" w:rsidR="0073531B" w:rsidRPr="00871D2B" w:rsidRDefault="0073531B" w:rsidP="0073531B">
            <w:pPr>
              <w:ind w:left="-9" w:right="-17" w:firstLine="17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35037FA2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2444616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041AAD5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2439C5A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16D1DCA0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C0994E2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6A162C3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856C9AD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483CED6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FA2AB2E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E8DC978" w14:textId="77777777" w:rsidR="0073531B" w:rsidRPr="00F35ABF" w:rsidRDefault="0073531B" w:rsidP="0073531B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076DE8D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B44BEE2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75BC104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60872ED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D2D919E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838119F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A08D596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FF68049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EA42B1C" w14:textId="77777777" w:rsidR="0073531B" w:rsidRPr="00871D2B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16D305" w14:textId="2A16F212" w:rsidR="0073531B" w:rsidRPr="00871D2B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(</w:t>
            </w:r>
            <w:r w:rsidR="00F0112C">
              <w:rPr>
                <w:rFonts w:asciiTheme="majorBidi" w:hAnsiTheme="majorBidi" w:cstheme="majorBidi"/>
                <w:szCs w:val="24"/>
              </w:rPr>
              <w:t>19</w:t>
            </w:r>
            <w:r w:rsidRPr="00F35ABF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5AA5EC7" w14:textId="77777777" w:rsidR="0073531B" w:rsidRPr="00F35ABF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2CACA" w14:textId="3D787E0B" w:rsidR="0073531B" w:rsidRPr="00871D2B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(</w:t>
            </w:r>
            <w:r w:rsidR="00412E92" w:rsidRPr="00F35ABF">
              <w:rPr>
                <w:rFonts w:asciiTheme="majorBidi" w:hAnsiTheme="majorBidi" w:cstheme="majorBidi"/>
                <w:szCs w:val="24"/>
              </w:rPr>
              <w:t>8</w:t>
            </w:r>
            <w:r w:rsidRPr="00F35ABF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73531B" w:rsidRPr="00F35ABF" w14:paraId="5CD939FC" w14:textId="77777777" w:rsidTr="00D0388D">
        <w:trPr>
          <w:trHeight w:val="132"/>
        </w:trPr>
        <w:tc>
          <w:tcPr>
            <w:tcW w:w="3600" w:type="dxa"/>
            <w:vAlign w:val="center"/>
          </w:tcPr>
          <w:p w14:paraId="2B981A49" w14:textId="29E0105D" w:rsidR="0073531B" w:rsidRPr="00871D2B" w:rsidRDefault="0073531B" w:rsidP="0073531B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b/>
                <w:bCs/>
                <w:szCs w:val="24"/>
                <w:cs/>
                <w:lang w:val="en-GB"/>
              </w:rPr>
              <w:t>กำไรก่อน</w:t>
            </w:r>
            <w:r w:rsidR="009F14B8" w:rsidRPr="00871D2B">
              <w:rPr>
                <w:rFonts w:asciiTheme="majorBidi" w:hAnsiTheme="majorBidi" w:cstheme="majorBidi" w:hint="cs"/>
                <w:b/>
                <w:bCs/>
                <w:szCs w:val="24"/>
                <w:cs/>
                <w:lang w:val="en-GB"/>
              </w:rPr>
              <w:t xml:space="preserve">รายได้ </w:t>
            </w:r>
            <w:r w:rsidR="009F14B8" w:rsidRPr="00F35ABF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="009F14B8" w:rsidRPr="00871D2B">
              <w:rPr>
                <w:rFonts w:asciiTheme="majorBidi" w:hAnsiTheme="majorBidi" w:cstheme="majorBidi" w:hint="cs"/>
                <w:b/>
                <w:bCs/>
                <w:szCs w:val="24"/>
                <w:cs/>
                <w:lang w:val="en-GB"/>
              </w:rPr>
              <w:t>รายจ่าย</w:t>
            </w:r>
            <w:r w:rsidR="009F14B8" w:rsidRPr="00F35ABF">
              <w:rPr>
                <w:rFonts w:asciiTheme="majorBidi" w:hAnsiTheme="majorBidi" w:cstheme="majorBidi"/>
                <w:b/>
                <w:bCs/>
                <w:szCs w:val="24"/>
              </w:rPr>
              <w:t xml:space="preserve">) </w:t>
            </w:r>
            <w:r w:rsidRPr="00871D2B">
              <w:rPr>
                <w:rFonts w:asciiTheme="majorBidi" w:hAnsiTheme="majorBidi" w:cstheme="majorBidi" w:hint="cs"/>
                <w:b/>
                <w:bCs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05353266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4DB184B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43FD9A6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08D9E6D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highlight w:val="yello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3403B5BB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D5FA3A0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914D8B0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FC9AE2F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highlight w:val="yellow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72BF72D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CB6325F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4B722C1" w14:textId="77777777" w:rsidR="0073531B" w:rsidRPr="00F35ABF" w:rsidRDefault="0073531B" w:rsidP="0073531B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0BD2173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2B922BA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3760D45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2E7BF6B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FA76447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3BEF407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FA46A50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18F5A9F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394849E" w14:textId="77777777" w:rsidR="0073531B" w:rsidRPr="00871D2B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B068CF" w14:textId="472650B5" w:rsidR="0073531B" w:rsidRPr="00F35ABF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35ABF">
              <w:rPr>
                <w:rFonts w:asciiTheme="majorBidi" w:hAnsiTheme="majorBidi" w:cstheme="majorBidi"/>
                <w:b/>
                <w:bCs/>
                <w:szCs w:val="24"/>
              </w:rPr>
              <w:t>6</w:t>
            </w:r>
            <w:r w:rsidR="00F0112C">
              <w:rPr>
                <w:rFonts w:asciiTheme="majorBidi" w:hAnsiTheme="majorBidi" w:cstheme="majorBidi"/>
                <w:b/>
                <w:bCs/>
                <w:szCs w:val="24"/>
              </w:rPr>
              <w:t>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1B184A5" w14:textId="77777777" w:rsidR="0073531B" w:rsidRPr="00F35ABF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3A97AA" w14:textId="100F453E" w:rsidR="0073531B" w:rsidRPr="00F35ABF" w:rsidRDefault="00412E92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35ABF">
              <w:rPr>
                <w:rFonts w:asciiTheme="majorBidi" w:hAnsiTheme="majorBidi" w:cstheme="majorBidi"/>
                <w:b/>
                <w:bCs/>
                <w:szCs w:val="24"/>
              </w:rPr>
              <w:t>3</w:t>
            </w:r>
            <w:r w:rsidR="00F35ABF" w:rsidRPr="00F35ABF">
              <w:rPr>
                <w:rFonts w:asciiTheme="majorBidi" w:hAnsiTheme="majorBidi" w:cstheme="majorBidi"/>
                <w:b/>
                <w:bCs/>
                <w:szCs w:val="24"/>
              </w:rPr>
              <w:t>4</w:t>
            </w:r>
          </w:p>
        </w:tc>
      </w:tr>
      <w:tr w:rsidR="0073531B" w:rsidRPr="00F35ABF" w14:paraId="55080738" w14:textId="77777777" w:rsidTr="00D0388D">
        <w:trPr>
          <w:trHeight w:val="132"/>
        </w:trPr>
        <w:tc>
          <w:tcPr>
            <w:tcW w:w="3600" w:type="dxa"/>
            <w:vAlign w:val="center"/>
          </w:tcPr>
          <w:p w14:paraId="14926199" w14:textId="3EEAA3F2" w:rsidR="0073531B" w:rsidRPr="00F35ABF" w:rsidRDefault="00F35ABF" w:rsidP="0073531B">
            <w:pPr>
              <w:ind w:left="-9" w:right="-17" w:firstLine="17"/>
              <w:rPr>
                <w:rFonts w:asciiTheme="majorBidi" w:hAnsiTheme="majorBidi" w:cstheme="majorBidi"/>
                <w:szCs w:val="24"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pacing w:val="-8"/>
                <w:szCs w:val="24"/>
                <w:cs/>
                <w:lang w:val="en-GB"/>
              </w:rPr>
              <w:t>รายได้</w:t>
            </w:r>
            <w:r w:rsidR="003E640C">
              <w:rPr>
                <w:rFonts w:asciiTheme="majorBidi" w:hAnsiTheme="majorBidi" w:cstheme="majorBidi"/>
                <w:spacing w:val="-8"/>
                <w:szCs w:val="24"/>
                <w:lang w:val="en-GB"/>
              </w:rPr>
              <w:t xml:space="preserve"> </w:t>
            </w:r>
            <w:r w:rsidRPr="00F35ABF">
              <w:rPr>
                <w:rFonts w:asciiTheme="majorBidi" w:hAnsiTheme="majorBidi" w:cstheme="majorBidi"/>
                <w:spacing w:val="-8"/>
                <w:szCs w:val="24"/>
              </w:rPr>
              <w:t>(</w:t>
            </w:r>
            <w:r w:rsidRPr="00871D2B">
              <w:rPr>
                <w:rFonts w:asciiTheme="majorBidi" w:hAnsiTheme="majorBidi" w:cstheme="majorBidi" w:hint="cs"/>
                <w:spacing w:val="-8"/>
                <w:szCs w:val="24"/>
                <w:cs/>
                <w:lang w:val="en-GB"/>
              </w:rPr>
              <w:t>ค่าใช้จ่าย</w:t>
            </w:r>
            <w:r w:rsidRPr="00F35ABF">
              <w:rPr>
                <w:rFonts w:asciiTheme="majorBidi" w:hAnsiTheme="majorBidi" w:cstheme="majorBidi"/>
                <w:spacing w:val="-8"/>
                <w:szCs w:val="24"/>
              </w:rPr>
              <w:t>)</w:t>
            </w:r>
            <w:r w:rsidR="003E640C">
              <w:rPr>
                <w:rFonts w:asciiTheme="majorBidi" w:hAnsiTheme="majorBidi" w:cstheme="majorBidi"/>
                <w:spacing w:val="-8"/>
                <w:szCs w:val="24"/>
              </w:rPr>
              <w:t xml:space="preserve"> </w:t>
            </w:r>
            <w:r w:rsidR="0073531B" w:rsidRPr="00871D2B">
              <w:rPr>
                <w:rFonts w:asciiTheme="majorBidi" w:hAnsiTheme="majorBidi" w:cstheme="majorBidi" w:hint="cs"/>
                <w:spacing w:val="-8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4EB6F762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C3D4B68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682C8B2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25A2E6D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68B3FCAA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BF0E344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34B9BEB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46A955A5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9477B86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65AA2B0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E202011" w14:textId="77777777" w:rsidR="0073531B" w:rsidRPr="00F35ABF" w:rsidRDefault="0073531B" w:rsidP="0073531B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17AF5D6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535B50F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86FE1A2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72FD958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1B1E879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1304C31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4E7AC4C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6C9B7CD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39D10CB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9A31AE" w14:textId="2E1A67B1" w:rsidR="0073531B" w:rsidRPr="00F35ABF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(9)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570DCD2" w14:textId="77777777" w:rsidR="0073531B" w:rsidRPr="00F35ABF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5D41A77" w14:textId="425EE1C5" w:rsidR="0073531B" w:rsidRPr="00871D2B" w:rsidRDefault="00412E92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F35ABF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73531B" w:rsidRPr="00F35ABF" w14:paraId="7A7D3C6F" w14:textId="77777777" w:rsidTr="00D0388D">
        <w:trPr>
          <w:trHeight w:val="132"/>
        </w:trPr>
        <w:tc>
          <w:tcPr>
            <w:tcW w:w="3600" w:type="dxa"/>
            <w:vAlign w:val="center"/>
          </w:tcPr>
          <w:p w14:paraId="3009CDD4" w14:textId="297F8C59" w:rsidR="0073531B" w:rsidRPr="00F35ABF" w:rsidRDefault="0073531B" w:rsidP="0073531B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กำไ</w:t>
            </w:r>
            <w:r w:rsidR="009F14B8" w:rsidRPr="00871D2B">
              <w:rPr>
                <w:rFonts w:asciiTheme="majorBidi" w:hAnsiTheme="majorBidi" w:cstheme="majorBidi" w:hint="cs"/>
                <w:b/>
                <w:bCs/>
                <w:szCs w:val="24"/>
                <w:cs/>
                <w:lang w:val="en-GB"/>
              </w:rPr>
              <w:t>ร</w:t>
            </w:r>
            <w:r w:rsidR="00F35ABF" w:rsidRPr="00871D2B">
              <w:rPr>
                <w:rFonts w:asciiTheme="majorBidi" w:hAnsiTheme="majorBidi" w:cstheme="majorBidi" w:hint="cs"/>
                <w:b/>
                <w:bCs/>
                <w:szCs w:val="24"/>
                <w:cs/>
                <w:lang w:val="en-GB"/>
              </w:rPr>
              <w:t>สุทธิ</w:t>
            </w:r>
            <w:r w:rsidRPr="00871D2B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สำหรับงวด</w:t>
            </w:r>
          </w:p>
        </w:tc>
        <w:tc>
          <w:tcPr>
            <w:tcW w:w="810" w:type="dxa"/>
            <w:shd w:val="clear" w:color="auto" w:fill="auto"/>
          </w:tcPr>
          <w:p w14:paraId="032A19BB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129DB00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DC34E18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897B6F3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3F522C8B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4E83A70A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BABFC9B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0069536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796F65C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575F4AD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9385C64" w14:textId="77777777" w:rsidR="0073531B" w:rsidRPr="00F35ABF" w:rsidRDefault="0073531B" w:rsidP="0073531B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23D6448" w14:textId="77777777" w:rsidR="0073531B" w:rsidRPr="00F35ABF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83CDA65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1935664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C66245B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58D6B5D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D5C7A04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FC1E43E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C5DCA82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52EA89A" w14:textId="77777777" w:rsidR="0073531B" w:rsidRPr="00F35ABF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0711CE" w14:textId="3C59AE30" w:rsidR="0073531B" w:rsidRPr="00F35ABF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35ABF">
              <w:rPr>
                <w:rFonts w:asciiTheme="majorBidi" w:hAnsiTheme="majorBidi" w:cstheme="majorBidi"/>
                <w:b/>
                <w:bCs/>
                <w:szCs w:val="24"/>
              </w:rPr>
              <w:t>5</w:t>
            </w:r>
            <w:r w:rsidR="00F0112C">
              <w:rPr>
                <w:rFonts w:asciiTheme="majorBidi" w:hAnsiTheme="majorBidi" w:cstheme="majorBidi"/>
                <w:b/>
                <w:bCs/>
                <w:szCs w:val="24"/>
              </w:rPr>
              <w:t>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C430152" w14:textId="77777777" w:rsidR="0073531B" w:rsidRPr="00F35ABF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1969FCD" w14:textId="5FC49F25" w:rsidR="0073531B" w:rsidRPr="00871D2B" w:rsidRDefault="00412E92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  <w:r w:rsidRPr="00F35ABF">
              <w:rPr>
                <w:rFonts w:asciiTheme="majorBidi" w:hAnsiTheme="majorBidi" w:cstheme="majorBidi"/>
                <w:b/>
                <w:bCs/>
                <w:szCs w:val="24"/>
              </w:rPr>
              <w:t>3</w:t>
            </w:r>
            <w:r w:rsidR="00F35ABF" w:rsidRPr="00F35ABF">
              <w:rPr>
                <w:rFonts w:asciiTheme="majorBidi" w:hAnsiTheme="majorBidi" w:cstheme="majorBidi"/>
                <w:b/>
                <w:bCs/>
                <w:szCs w:val="24"/>
              </w:rPr>
              <w:t>7</w:t>
            </w:r>
          </w:p>
        </w:tc>
      </w:tr>
    </w:tbl>
    <w:p w14:paraId="31845AAC" w14:textId="77777777" w:rsidR="00D5121C" w:rsidRDefault="00D5121C">
      <w:pPr>
        <w:rPr>
          <w:rFonts w:asciiTheme="majorBidi" w:hAnsiTheme="majorBidi" w:cstheme="majorBidi"/>
          <w:sz w:val="28"/>
        </w:rPr>
        <w:sectPr w:rsidR="00D5121C">
          <w:headerReference w:type="default" r:id="rId14"/>
          <w:footerReference w:type="default" r:id="rId15"/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224" w:bottom="720" w:left="1440" w:header="864" w:footer="432" w:gutter="0"/>
          <w:pgNumType w:chapStyle="1"/>
          <w:cols w:space="720"/>
        </w:sectPr>
      </w:pPr>
    </w:p>
    <w:p w14:paraId="3D974523" w14:textId="77777777" w:rsidR="00D5121C" w:rsidRDefault="009B2480" w:rsidP="00724A6D">
      <w:pPr>
        <w:pStyle w:val="ListParagraph"/>
        <w:numPr>
          <w:ilvl w:val="0"/>
          <w:numId w:val="21"/>
        </w:numPr>
        <w:tabs>
          <w:tab w:val="left" w:pos="720"/>
        </w:tabs>
        <w:spacing w:line="240" w:lineRule="atLeast"/>
        <w:ind w:left="0" w:firstLine="187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ภาระผูกพันและหนี้สินที่อาจเกิดขึ้น</w:t>
      </w:r>
    </w:p>
    <w:p w14:paraId="6F442295" w14:textId="77777777" w:rsidR="00D5121C" w:rsidRDefault="009B2480">
      <w:pPr>
        <w:tabs>
          <w:tab w:val="left" w:pos="630"/>
          <w:tab w:val="left" w:pos="810"/>
        </w:tabs>
        <w:spacing w:before="120" w:after="120"/>
        <w:ind w:left="7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บริษัทและบริษัทย่อยมีภาระผูกพันและหนี้สินที่อาจเกิดขึ้นนอกเหนือจากที่เปิดเผยในหมายเหตุประกอบงบการเงินอื่นดังนี้</w:t>
      </w:r>
    </w:p>
    <w:p w14:paraId="23EFAA4A" w14:textId="17B1D598" w:rsidR="00D5121C" w:rsidRDefault="009B2480">
      <w:pPr>
        <w:ind w:left="720" w:right="-29" w:hanging="5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t>3</w:t>
      </w:r>
      <w:r w:rsidR="009F14B8">
        <w:rPr>
          <w:rFonts w:asciiTheme="majorBidi" w:hAnsiTheme="majorBidi" w:cstheme="majorBidi"/>
          <w:color w:val="000000"/>
          <w:spacing w:val="-2"/>
          <w:sz w:val="28"/>
        </w:rPr>
        <w:t>3</w:t>
      </w:r>
      <w:r>
        <w:rPr>
          <w:rFonts w:asciiTheme="majorBidi" w:hAnsiTheme="majorBidi" w:cstheme="majorBidi"/>
          <w:color w:val="000000"/>
          <w:spacing w:val="-2"/>
          <w:sz w:val="28"/>
        </w:rPr>
        <w:t>.1.1</w:t>
      </w:r>
      <w:r>
        <w:rPr>
          <w:rFonts w:asciiTheme="majorBidi" w:hAnsiTheme="majorBidi" w:cstheme="majorBidi"/>
          <w:color w:val="000000"/>
          <w:spacing w:val="-2"/>
          <w:sz w:val="28"/>
        </w:rPr>
        <w:tab/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ภาระผูกพันเกี่ยวกับสัญญาเช่าดำเนินงานระยะยาว</w:t>
      </w:r>
    </w:p>
    <w:p w14:paraId="3C648B9C" w14:textId="77777777" w:rsidR="00D5121C" w:rsidRDefault="009B2480" w:rsidP="00F84307">
      <w:pPr>
        <w:spacing w:before="120" w:after="120"/>
        <w:ind w:left="720"/>
        <w:jc w:val="thaiDistribute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/>
          <w:sz w:val="28"/>
          <w:cs/>
          <w:lang w:val="en-GB"/>
        </w:rPr>
        <w:t xml:space="preserve">บริษัทและบริษัทย่อยได้เข้าทำสัญญาเช่าดำเนินงานระยะยาวที่เกี่ยวข้องกับการเช่าที่ดิน พื้นที่ในอาคารและอุปกรณ์โดยอายุของสัญญามีระยะเวลาตั้งแต่ </w:t>
      </w:r>
      <w:r>
        <w:rPr>
          <w:rFonts w:asciiTheme="majorBidi" w:hAnsiTheme="majorBidi" w:cstheme="majorBidi"/>
          <w:sz w:val="28"/>
        </w:rPr>
        <w:t>1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ถึง </w:t>
      </w:r>
      <w:r>
        <w:rPr>
          <w:rFonts w:asciiTheme="majorBidi" w:hAnsiTheme="majorBidi" w:cstheme="majorBidi"/>
          <w:sz w:val="28"/>
        </w:rPr>
        <w:t xml:space="preserve">30 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ปี </w:t>
      </w:r>
    </w:p>
    <w:p w14:paraId="784CB862" w14:textId="77777777" w:rsidR="00D5121C" w:rsidRDefault="009B2480">
      <w:pPr>
        <w:spacing w:after="240"/>
        <w:ind w:left="72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ระยะยาว ดังนี้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0"/>
        <w:gridCol w:w="1152"/>
        <w:gridCol w:w="144"/>
        <w:gridCol w:w="1152"/>
        <w:gridCol w:w="144"/>
        <w:gridCol w:w="1152"/>
        <w:gridCol w:w="144"/>
        <w:gridCol w:w="1152"/>
      </w:tblGrid>
      <w:tr w:rsidR="00D5121C" w14:paraId="70A4B771" w14:textId="77777777">
        <w:tc>
          <w:tcPr>
            <w:tcW w:w="8550" w:type="dxa"/>
            <w:gridSpan w:val="8"/>
          </w:tcPr>
          <w:p w14:paraId="324A8A34" w14:textId="77777777" w:rsidR="00D5121C" w:rsidRPr="00871D2B" w:rsidRDefault="009B2480">
            <w:pPr>
              <w:ind w:right="49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หน่วย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: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ล้านบาท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D5121C" w14:paraId="7957DD60" w14:textId="77777777">
        <w:tc>
          <w:tcPr>
            <w:tcW w:w="3510" w:type="dxa"/>
          </w:tcPr>
          <w:p w14:paraId="7A1E5FFC" w14:textId="77777777" w:rsidR="00D5121C" w:rsidRDefault="00D5121C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7A554326" w14:textId="77777777" w:rsidR="00D5121C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44" w:type="dxa"/>
          </w:tcPr>
          <w:p w14:paraId="33FE0BB5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3413DED2" w14:textId="77777777" w:rsidR="00D5121C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14B53C66" w14:textId="77777777">
        <w:tc>
          <w:tcPr>
            <w:tcW w:w="3510" w:type="dxa"/>
          </w:tcPr>
          <w:p w14:paraId="3AD4A9D5" w14:textId="77777777" w:rsidR="00D5121C" w:rsidRPr="00871D2B" w:rsidRDefault="00D5121C">
            <w:pPr>
              <w:ind w:left="132" w:right="-29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B8410E5" w14:textId="77777777" w:rsidR="00D5121C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6488E3BA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2953BCC" w14:textId="77777777" w:rsidR="00D5121C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44" w:type="dxa"/>
          </w:tcPr>
          <w:p w14:paraId="6223EA28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6DAF3D9" w14:textId="77777777" w:rsidR="00D5121C" w:rsidRPr="00871D2B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68C99436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847C74B" w14:textId="77777777" w:rsidR="00D5121C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ธันวาคม</w:t>
            </w:r>
          </w:p>
        </w:tc>
      </w:tr>
      <w:tr w:rsidR="00D5121C" w14:paraId="7DE5C931" w14:textId="77777777">
        <w:tc>
          <w:tcPr>
            <w:tcW w:w="3510" w:type="dxa"/>
          </w:tcPr>
          <w:p w14:paraId="07DAD8B8" w14:textId="77777777" w:rsidR="00D5121C" w:rsidRPr="00871D2B" w:rsidRDefault="00D5121C">
            <w:pPr>
              <w:ind w:left="132" w:right="-29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1B8BF24" w14:textId="77777777" w:rsidR="00D5121C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4" w:type="dxa"/>
          </w:tcPr>
          <w:p w14:paraId="5789C00A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A991221" w14:textId="77777777" w:rsidR="00D5121C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44" w:type="dxa"/>
          </w:tcPr>
          <w:p w14:paraId="3D59554E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72A5898" w14:textId="77777777" w:rsidR="00D5121C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4" w:type="dxa"/>
          </w:tcPr>
          <w:p w14:paraId="1E958F18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A9F5752" w14:textId="77777777" w:rsidR="00D5121C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5121C" w14:paraId="195B0D67" w14:textId="77777777">
        <w:tc>
          <w:tcPr>
            <w:tcW w:w="3510" w:type="dxa"/>
          </w:tcPr>
          <w:p w14:paraId="736445EC" w14:textId="77777777" w:rsidR="00D5121C" w:rsidRPr="00871D2B" w:rsidRDefault="009B2480">
            <w:pPr>
              <w:ind w:right="-29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จ่ายชำระ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8DB68F1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" w:type="dxa"/>
          </w:tcPr>
          <w:p w14:paraId="4455C948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A179FEE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" w:type="dxa"/>
          </w:tcPr>
          <w:p w14:paraId="675F3FF4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257351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" w:type="dxa"/>
          </w:tcPr>
          <w:p w14:paraId="53C5D80C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7FE143B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579315FD" w14:textId="77777777" w:rsidTr="00F02452">
        <w:tc>
          <w:tcPr>
            <w:tcW w:w="3510" w:type="dxa"/>
          </w:tcPr>
          <w:p w14:paraId="551DE675" w14:textId="77777777" w:rsidR="00D5121C" w:rsidRPr="00871D2B" w:rsidRDefault="009B2480">
            <w:pPr>
              <w:ind w:left="270" w:right="-29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ภายใน 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</w:tcPr>
          <w:p w14:paraId="771EFFA0" w14:textId="6EB06B43" w:rsidR="00D5121C" w:rsidRDefault="00F02452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B419741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1E549BD1" w14:textId="77777777" w:rsidR="00D5121C" w:rsidRDefault="009B2480">
            <w:pPr>
              <w:tabs>
                <w:tab w:val="decimal" w:pos="957"/>
              </w:tabs>
              <w:ind w:right="11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144" w:type="dxa"/>
            <w:shd w:val="clear" w:color="auto" w:fill="auto"/>
          </w:tcPr>
          <w:p w14:paraId="2EEA5680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6F054177" w14:textId="77777777" w:rsidR="00D5121C" w:rsidRDefault="009B2480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" w:type="dxa"/>
          </w:tcPr>
          <w:p w14:paraId="37AD71AF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</w:tcPr>
          <w:p w14:paraId="13EF1F5E" w14:textId="77777777" w:rsidR="00D5121C" w:rsidRDefault="009B2480">
            <w:pPr>
              <w:tabs>
                <w:tab w:val="decimal" w:pos="957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D5121C" w14:paraId="422A2A03" w14:textId="77777777" w:rsidTr="00F02452">
        <w:tc>
          <w:tcPr>
            <w:tcW w:w="3510" w:type="dxa"/>
          </w:tcPr>
          <w:p w14:paraId="40BF77A2" w14:textId="77777777" w:rsidR="00D5121C" w:rsidRPr="00871D2B" w:rsidRDefault="009B2480">
            <w:pPr>
              <w:ind w:left="270" w:right="-29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ปี แต่ไม่เกิน 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</w:tcPr>
          <w:p w14:paraId="0C5D4AD6" w14:textId="010FCBCD" w:rsidR="00D5121C" w:rsidRDefault="00F02452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20CA411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69FF2672" w14:textId="77777777" w:rsidR="00D5121C" w:rsidRDefault="009B2480">
            <w:pPr>
              <w:tabs>
                <w:tab w:val="decimal" w:pos="957"/>
              </w:tabs>
              <w:ind w:right="11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120</w:t>
            </w:r>
          </w:p>
        </w:tc>
        <w:tc>
          <w:tcPr>
            <w:tcW w:w="144" w:type="dxa"/>
            <w:shd w:val="clear" w:color="auto" w:fill="auto"/>
          </w:tcPr>
          <w:p w14:paraId="7C72D06E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5BB3172D" w14:textId="77777777" w:rsidR="00D5121C" w:rsidRDefault="009B2480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" w:type="dxa"/>
          </w:tcPr>
          <w:p w14:paraId="008D0613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</w:tcPr>
          <w:p w14:paraId="3D2EA985" w14:textId="77777777" w:rsidR="00D5121C" w:rsidRPr="00871D2B" w:rsidRDefault="009B2480">
            <w:pPr>
              <w:tabs>
                <w:tab w:val="decimal" w:pos="957"/>
              </w:tabs>
              <w:ind w:right="96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6F003C82" w14:textId="77777777" w:rsidTr="00F02452">
        <w:tc>
          <w:tcPr>
            <w:tcW w:w="3510" w:type="dxa"/>
          </w:tcPr>
          <w:p w14:paraId="669A7A19" w14:textId="77777777" w:rsidR="00D5121C" w:rsidRPr="00871D2B" w:rsidRDefault="009B2480">
            <w:pPr>
              <w:ind w:left="270" w:right="-29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ปี</w:t>
            </w:r>
          </w:p>
        </w:tc>
        <w:tc>
          <w:tcPr>
            <w:tcW w:w="1152" w:type="dxa"/>
            <w:shd w:val="clear" w:color="auto" w:fill="auto"/>
          </w:tcPr>
          <w:p w14:paraId="4F4AF616" w14:textId="560A1EA9" w:rsidR="00D5121C" w:rsidRDefault="00F02452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9CF7E24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826DDE0" w14:textId="77777777" w:rsidR="00D5121C" w:rsidRDefault="009B2480">
            <w:pPr>
              <w:tabs>
                <w:tab w:val="decimal" w:pos="957"/>
              </w:tabs>
              <w:ind w:right="11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234</w:t>
            </w:r>
          </w:p>
        </w:tc>
        <w:tc>
          <w:tcPr>
            <w:tcW w:w="144" w:type="dxa"/>
            <w:shd w:val="clear" w:color="auto" w:fill="auto"/>
          </w:tcPr>
          <w:p w14:paraId="061AE06D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5020676D" w14:textId="77777777" w:rsidR="00D5121C" w:rsidRDefault="009B2480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" w:type="dxa"/>
          </w:tcPr>
          <w:p w14:paraId="062C926C" w14:textId="77777777" w:rsidR="00D5121C" w:rsidRPr="00871D2B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52" w:type="dxa"/>
          </w:tcPr>
          <w:p w14:paraId="76F9FA32" w14:textId="77777777" w:rsidR="00D5121C" w:rsidRDefault="009B2480">
            <w:pPr>
              <w:tabs>
                <w:tab w:val="decimal" w:pos="608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</w:tbl>
    <w:p w14:paraId="771E3A3D" w14:textId="77777777" w:rsidR="00D5121C" w:rsidRDefault="00D5121C">
      <w:pPr>
        <w:ind w:left="720" w:right="-29" w:hanging="5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DAD2F78" w14:textId="0BDCC3C5" w:rsidR="00D5121C" w:rsidRDefault="009B2480">
      <w:pPr>
        <w:ind w:left="720" w:right="-29" w:hanging="5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t>3</w:t>
      </w:r>
      <w:r w:rsidR="009F14B8">
        <w:rPr>
          <w:rFonts w:asciiTheme="majorBidi" w:hAnsiTheme="majorBidi" w:cstheme="majorBidi"/>
          <w:color w:val="000000"/>
          <w:spacing w:val="-2"/>
          <w:sz w:val="28"/>
        </w:rPr>
        <w:t>3</w:t>
      </w:r>
      <w:r>
        <w:rPr>
          <w:rFonts w:asciiTheme="majorBidi" w:hAnsiTheme="majorBidi" w:cstheme="majorBidi"/>
          <w:color w:val="000000"/>
          <w:spacing w:val="-2"/>
          <w:sz w:val="28"/>
        </w:rPr>
        <w:t>.1.2</w:t>
      </w:r>
      <w:r>
        <w:rPr>
          <w:rFonts w:asciiTheme="majorBidi" w:hAnsiTheme="majorBidi" w:cstheme="majorBidi"/>
          <w:color w:val="000000"/>
          <w:spacing w:val="-2"/>
          <w:sz w:val="28"/>
        </w:rPr>
        <w:tab/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ภาระผูกพันเกี่ยวกับสัญญาบริการ</w:t>
      </w:r>
    </w:p>
    <w:p w14:paraId="5802EB6E" w14:textId="0D61F194" w:rsidR="00D5121C" w:rsidRPr="00871D2B" w:rsidRDefault="009B2480" w:rsidP="00846E9F">
      <w:pPr>
        <w:spacing w:before="120"/>
        <w:ind w:left="720" w:right="-29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บริษัทและบริษัทย่อยมีจำนวนเงินที่ต้องจ่ายในอนาคตทั้งสิ้นภายใต้สัญญาบริการ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ณ วันที่ </w:t>
      </w:r>
      <w:r>
        <w:rPr>
          <w:rFonts w:asciiTheme="majorBidi" w:hAnsiTheme="majorBidi" w:cstheme="majorBidi"/>
          <w:sz w:val="28"/>
        </w:rPr>
        <w:t>3</w:t>
      </w:r>
      <w:r w:rsidRPr="00871D2B">
        <w:rPr>
          <w:rFonts w:asciiTheme="majorBidi" w:hAnsiTheme="majorBidi" w:cstheme="majorBidi" w:hint="cs"/>
          <w:sz w:val="28"/>
          <w:lang w:val="en-GB"/>
        </w:rPr>
        <w:t>0</w:t>
      </w:r>
      <w:r>
        <w:rPr>
          <w:rFonts w:asciiTheme="majorBidi" w:hAnsiTheme="majorBidi" w:cstheme="majorBidi"/>
          <w:sz w:val="28"/>
        </w:rPr>
        <w:t xml:space="preserve">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มิถุนายน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 xml:space="preserve">2563 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และวันที่ </w:t>
      </w:r>
      <w:r>
        <w:rPr>
          <w:rFonts w:asciiTheme="majorBidi" w:hAnsiTheme="majorBidi" w:cstheme="majorBidi"/>
          <w:sz w:val="28"/>
        </w:rPr>
        <w:t>31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ธันวาคม </w:t>
      </w:r>
      <w:r>
        <w:rPr>
          <w:rFonts w:asciiTheme="majorBidi" w:hAnsiTheme="majorBidi" w:cstheme="majorBidi"/>
          <w:sz w:val="28"/>
        </w:rPr>
        <w:t>2562</w:t>
      </w:r>
      <w:r w:rsidR="00F35ABF">
        <w:rPr>
          <w:rFonts w:asciiTheme="majorBidi" w:hAnsiTheme="majorBidi" w:cstheme="majorBidi"/>
          <w:sz w:val="28"/>
        </w:rPr>
        <w:t xml:space="preserve"> </w:t>
      </w:r>
      <w:r w:rsidR="00F35ABF" w:rsidRPr="00871D2B">
        <w:rPr>
          <w:rFonts w:asciiTheme="majorBidi" w:hAnsiTheme="majorBidi" w:cstheme="majorBidi" w:hint="cs"/>
          <w:sz w:val="28"/>
          <w:cs/>
          <w:lang w:val="en-GB"/>
        </w:rPr>
        <w:t>ดังนี้</w:t>
      </w:r>
    </w:p>
    <w:p w14:paraId="030EB6D4" w14:textId="77777777" w:rsidR="00D5121C" w:rsidRDefault="009B2480">
      <w:pPr>
        <w:ind w:left="720" w:right="-29"/>
        <w:jc w:val="right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sz w:val="28"/>
        </w:rPr>
        <w:t>(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หน่วย</w:t>
      </w:r>
      <w:r>
        <w:rPr>
          <w:rFonts w:asciiTheme="majorBidi" w:hAnsiTheme="majorBidi" w:cstheme="majorBidi"/>
          <w:sz w:val="28"/>
        </w:rPr>
        <w:t xml:space="preserve">: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ล้านบาท</w:t>
      </w:r>
      <w:r>
        <w:rPr>
          <w:rFonts w:asciiTheme="majorBidi" w:hAnsiTheme="majorBidi" w:cstheme="majorBidi"/>
          <w:sz w:val="28"/>
        </w:rPr>
        <w:t>)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0"/>
        <w:gridCol w:w="1170"/>
        <w:gridCol w:w="180"/>
        <w:gridCol w:w="1098"/>
        <w:gridCol w:w="144"/>
        <w:gridCol w:w="1188"/>
        <w:gridCol w:w="180"/>
        <w:gridCol w:w="1080"/>
      </w:tblGrid>
      <w:tr w:rsidR="00D5121C" w14:paraId="504FEDB2" w14:textId="77777777">
        <w:tc>
          <w:tcPr>
            <w:tcW w:w="3510" w:type="dxa"/>
          </w:tcPr>
          <w:p w14:paraId="66888AA7" w14:textId="77777777" w:rsidR="00D5121C" w:rsidRDefault="00D5121C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1F3C05E2" w14:textId="77777777" w:rsidR="00D5121C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44" w:type="dxa"/>
          </w:tcPr>
          <w:p w14:paraId="5CBA7815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789D9451" w14:textId="77777777" w:rsidR="00D5121C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34E0B8CC" w14:textId="77777777">
        <w:tc>
          <w:tcPr>
            <w:tcW w:w="3510" w:type="dxa"/>
          </w:tcPr>
          <w:p w14:paraId="255EB2B0" w14:textId="77777777" w:rsidR="00D5121C" w:rsidRPr="00871D2B" w:rsidRDefault="00D5121C">
            <w:pPr>
              <w:ind w:left="132" w:right="-29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CF9C86E" w14:textId="77777777" w:rsidR="00D5121C" w:rsidRDefault="009B2480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58AEA2B" w14:textId="77777777" w:rsidR="00D5121C" w:rsidRPr="00871D2B" w:rsidRDefault="00D5121C">
            <w:pPr>
              <w:ind w:right="49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D465507" w14:textId="77777777" w:rsidR="00D5121C" w:rsidRPr="00871D2B" w:rsidRDefault="009B2480">
            <w:pPr>
              <w:ind w:right="49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ธันวาคม</w:t>
            </w:r>
          </w:p>
        </w:tc>
        <w:tc>
          <w:tcPr>
            <w:tcW w:w="144" w:type="dxa"/>
          </w:tcPr>
          <w:p w14:paraId="1E38CC7B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0409437C" w14:textId="77777777" w:rsidR="00D5121C" w:rsidRDefault="009B2480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26E9362" w14:textId="77777777" w:rsidR="00D5121C" w:rsidRPr="00871D2B" w:rsidRDefault="00D5121C">
            <w:pPr>
              <w:ind w:right="49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18FE4E" w14:textId="77777777" w:rsidR="00D5121C" w:rsidRPr="00871D2B" w:rsidRDefault="009B2480">
            <w:pPr>
              <w:ind w:right="49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ธันวาคม</w:t>
            </w:r>
          </w:p>
        </w:tc>
      </w:tr>
      <w:tr w:rsidR="00D5121C" w14:paraId="66E52A30" w14:textId="77777777">
        <w:tc>
          <w:tcPr>
            <w:tcW w:w="3510" w:type="dxa"/>
          </w:tcPr>
          <w:p w14:paraId="2C1E485F" w14:textId="77777777" w:rsidR="00D5121C" w:rsidRPr="00871D2B" w:rsidRDefault="00D5121C">
            <w:pPr>
              <w:ind w:left="132" w:right="-29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CB2B52" w14:textId="77777777" w:rsidR="00D5121C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 w:rsidRPr="00871D2B">
              <w:rPr>
                <w:rFonts w:ascii="Angsana New" w:hAnsi="Angsana New" w:hint="cs"/>
                <w:sz w:val="28"/>
                <w:lang w:val="en-GB"/>
              </w:rPr>
              <w:t>3</w:t>
            </w:r>
          </w:p>
        </w:tc>
        <w:tc>
          <w:tcPr>
            <w:tcW w:w="180" w:type="dxa"/>
          </w:tcPr>
          <w:p w14:paraId="2D49B538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FB9E34E" w14:textId="77777777" w:rsidR="00D5121C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Pr="00871D2B">
              <w:rPr>
                <w:rFonts w:ascii="Angsana New" w:hAnsi="Angsana New" w:hint="cs"/>
                <w:sz w:val="28"/>
                <w:lang w:val="en-GB"/>
              </w:rPr>
              <w:t>2</w:t>
            </w:r>
          </w:p>
        </w:tc>
        <w:tc>
          <w:tcPr>
            <w:tcW w:w="144" w:type="dxa"/>
          </w:tcPr>
          <w:p w14:paraId="19522FDC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0102BC9A" w14:textId="77777777" w:rsidR="00D5121C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 w:rsidRPr="00871D2B">
              <w:rPr>
                <w:rFonts w:ascii="Angsana New" w:hAnsi="Angsana New" w:hint="cs"/>
                <w:sz w:val="28"/>
                <w:lang w:val="en-GB"/>
              </w:rPr>
              <w:t>3</w:t>
            </w:r>
          </w:p>
        </w:tc>
        <w:tc>
          <w:tcPr>
            <w:tcW w:w="180" w:type="dxa"/>
          </w:tcPr>
          <w:p w14:paraId="610A23D4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0D6B95" w14:textId="77777777" w:rsidR="00D5121C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Pr="00871D2B">
              <w:rPr>
                <w:rFonts w:ascii="Angsana New" w:hAnsi="Angsana New" w:hint="cs"/>
                <w:sz w:val="28"/>
                <w:lang w:val="en-GB"/>
              </w:rPr>
              <w:t>2</w:t>
            </w:r>
          </w:p>
        </w:tc>
      </w:tr>
      <w:tr w:rsidR="00D5121C" w14:paraId="524867DE" w14:textId="77777777">
        <w:tc>
          <w:tcPr>
            <w:tcW w:w="3510" w:type="dxa"/>
          </w:tcPr>
          <w:p w14:paraId="00906555" w14:textId="77777777" w:rsidR="00D5121C" w:rsidRPr="00871D2B" w:rsidRDefault="009B2480">
            <w:pPr>
              <w:ind w:left="132" w:right="-29" w:hanging="132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จ่ายชำระ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8C24F4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21726B87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3D93D28A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6B00D052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944D1FA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003824CA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E7F902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5121C" w14:paraId="7072EC10" w14:textId="77777777" w:rsidTr="003E2AA6">
        <w:tc>
          <w:tcPr>
            <w:tcW w:w="3510" w:type="dxa"/>
          </w:tcPr>
          <w:p w14:paraId="3EC582F4" w14:textId="77777777" w:rsidR="00D5121C" w:rsidRPr="00871D2B" w:rsidRDefault="009B2480">
            <w:pPr>
              <w:ind w:left="492" w:right="-29" w:hanging="132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ภายใน </w:t>
            </w:r>
            <w:r>
              <w:rPr>
                <w:rFonts w:ascii="Angsana New" w:hAnsi="Angsana New"/>
                <w:sz w:val="28"/>
              </w:rPr>
              <w:t>1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</w:tcPr>
          <w:p w14:paraId="3A3DB364" w14:textId="676AEE7A" w:rsidR="00D5121C" w:rsidRDefault="003E2AA6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17DA9E" w14:textId="77777777" w:rsidR="00D5121C" w:rsidRDefault="00D5121C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6A2AD0B0" w14:textId="77777777" w:rsidR="00D5121C" w:rsidRDefault="009B2480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0794E25B" w14:textId="77777777" w:rsidR="00D5121C" w:rsidRDefault="00D5121C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75BC7E8B" w14:textId="77777777" w:rsidR="00D5121C" w:rsidRDefault="009B2480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5B4F9142" w14:textId="77777777" w:rsidR="00D5121C" w:rsidRDefault="00D5121C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6846712" w14:textId="77777777" w:rsidR="00D5121C" w:rsidRDefault="009B2480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</w:rPr>
              <w:t>1</w:t>
            </w:r>
          </w:p>
        </w:tc>
      </w:tr>
      <w:tr w:rsidR="00D5121C" w14:paraId="3F8AB7E1" w14:textId="77777777" w:rsidTr="003E2AA6">
        <w:tc>
          <w:tcPr>
            <w:tcW w:w="3510" w:type="dxa"/>
          </w:tcPr>
          <w:p w14:paraId="03D70971" w14:textId="77777777" w:rsidR="00D5121C" w:rsidRPr="00871D2B" w:rsidRDefault="009B2480">
            <w:pPr>
              <w:ind w:left="492" w:right="-29" w:hanging="132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มากกว่า </w:t>
            </w:r>
            <w:r>
              <w:rPr>
                <w:rFonts w:ascii="Angsana New" w:hAnsi="Angsana New"/>
                <w:sz w:val="28"/>
              </w:rPr>
              <w:t>1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 ปี แต่ไม่เกิน </w:t>
            </w:r>
            <w:r>
              <w:rPr>
                <w:rFonts w:ascii="Angsana New" w:hAnsi="Angsana New"/>
                <w:sz w:val="28"/>
              </w:rPr>
              <w:t>5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</w:tcPr>
          <w:p w14:paraId="6B91EF9E" w14:textId="0C4BB6A9" w:rsidR="00D5121C" w:rsidRDefault="003E2AA6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A269BF" w14:textId="77777777" w:rsidR="00D5121C" w:rsidRDefault="00D5121C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69BFAD36" w14:textId="77777777" w:rsidR="00D5121C" w:rsidRDefault="009B2480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7964CEE0" w14:textId="77777777" w:rsidR="00D5121C" w:rsidRDefault="00D5121C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2B61548C" w14:textId="77777777" w:rsidR="00D5121C" w:rsidRDefault="009B2480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4FF54B5C" w14:textId="77777777" w:rsidR="00D5121C" w:rsidRDefault="00D5121C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058F3B9" w14:textId="77777777" w:rsidR="00D5121C" w:rsidRPr="00871D2B" w:rsidRDefault="009B2480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47BD0B01" w14:textId="77777777" w:rsidR="00D5121C" w:rsidRPr="00871D2B" w:rsidRDefault="009B248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br w:type="page"/>
      </w:r>
    </w:p>
    <w:p w14:paraId="3A5BFE27" w14:textId="0760C516" w:rsidR="00D5121C" w:rsidRDefault="009B2480">
      <w:pPr>
        <w:spacing w:before="240"/>
        <w:ind w:left="720" w:right="-29" w:hanging="5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lastRenderedPageBreak/>
        <w:t>3</w:t>
      </w:r>
      <w:r w:rsidR="009F14B8">
        <w:rPr>
          <w:rFonts w:asciiTheme="majorBidi" w:hAnsiTheme="majorBidi" w:cstheme="majorBidi"/>
          <w:color w:val="000000"/>
          <w:spacing w:val="-2"/>
          <w:sz w:val="28"/>
        </w:rPr>
        <w:t>3</w:t>
      </w:r>
      <w:r>
        <w:rPr>
          <w:rFonts w:asciiTheme="majorBidi" w:hAnsiTheme="majorBidi" w:cstheme="majorBidi"/>
          <w:color w:val="000000"/>
          <w:spacing w:val="-2"/>
          <w:sz w:val="28"/>
        </w:rPr>
        <w:t>.2</w:t>
      </w:r>
      <w:r>
        <w:rPr>
          <w:rFonts w:asciiTheme="majorBidi" w:hAnsiTheme="majorBidi" w:cstheme="majorBidi"/>
          <w:color w:val="000000"/>
          <w:spacing w:val="-2"/>
          <w:sz w:val="28"/>
        </w:rPr>
        <w:tab/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การค้ำประกัน</w:t>
      </w:r>
    </w:p>
    <w:p w14:paraId="7632015F" w14:textId="064867E0" w:rsidR="00D5121C" w:rsidRDefault="009B2480" w:rsidP="00846E9F">
      <w:pPr>
        <w:spacing w:before="120"/>
        <w:ind w:left="734" w:right="-29" w:hanging="547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t>3</w:t>
      </w:r>
      <w:r w:rsidR="009F14B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>.</w:t>
      </w:r>
      <w:r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>.</w:t>
      </w:r>
      <w:r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ab/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หนังสือค้ำประกันธนาคาร </w:t>
      </w:r>
    </w:p>
    <w:p w14:paraId="776B863B" w14:textId="77777777" w:rsidR="00D5121C" w:rsidRDefault="009B2480" w:rsidP="00846E9F">
      <w:pPr>
        <w:spacing w:before="120" w:after="240"/>
        <w:ind w:left="720"/>
        <w:jc w:val="thaiDistribute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/>
          <w:sz w:val="28"/>
          <w:cs/>
          <w:lang w:val="en-GB"/>
        </w:rPr>
        <w:t xml:space="preserve">ณ วันที่ </w:t>
      </w:r>
      <w:r>
        <w:rPr>
          <w:rFonts w:asciiTheme="majorBidi" w:hAnsiTheme="majorBidi" w:cstheme="majorBidi"/>
          <w:sz w:val="28"/>
        </w:rPr>
        <w:t>3</w:t>
      </w:r>
      <w:r w:rsidRPr="00871D2B">
        <w:rPr>
          <w:rFonts w:asciiTheme="majorBidi" w:hAnsiTheme="majorBidi" w:cstheme="majorBidi" w:hint="cs"/>
          <w:sz w:val="28"/>
          <w:lang w:val="en-GB"/>
        </w:rPr>
        <w:t>0</w:t>
      </w:r>
      <w:r>
        <w:rPr>
          <w:rFonts w:asciiTheme="majorBidi" w:hAnsiTheme="majorBidi" w:cstheme="majorBidi"/>
          <w:sz w:val="28"/>
        </w:rPr>
        <w:t xml:space="preserve">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มิถุนายน</w:t>
      </w:r>
      <w:r w:rsidRPr="00871D2B">
        <w:rPr>
          <w:rFonts w:asciiTheme="majorBidi" w:hAnsiTheme="majorBidi" w:cstheme="majorBidi"/>
          <w:sz w:val="28"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 xml:space="preserve">2563 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และวันที่ </w:t>
      </w:r>
      <w:r>
        <w:rPr>
          <w:rFonts w:asciiTheme="majorBidi" w:hAnsiTheme="majorBidi" w:cstheme="majorBidi"/>
          <w:sz w:val="28"/>
        </w:rPr>
        <w:t>31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ธันวาคม </w:t>
      </w:r>
      <w:r>
        <w:rPr>
          <w:rFonts w:asciiTheme="majorBidi" w:hAnsiTheme="majorBidi" w:cstheme="majorBidi"/>
          <w:sz w:val="28"/>
        </w:rPr>
        <w:t>2562</w:t>
      </w:r>
      <w:r>
        <w:rPr>
          <w:rFonts w:asciiTheme="majorBidi" w:hAnsiTheme="majorBidi" w:cstheme="majorBidi"/>
          <w:sz w:val="28"/>
          <w:cs/>
        </w:rPr>
        <w:t xml:space="preserve"> บริษัทและบริษัทย่อย มีหนังสือค้ำประกันซึ่งออกโดยธนาคารในนามบริษัทและบริษัทย่อย ดังนี้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0"/>
        <w:gridCol w:w="1152"/>
        <w:gridCol w:w="144"/>
        <w:gridCol w:w="1152"/>
        <w:gridCol w:w="144"/>
        <w:gridCol w:w="1152"/>
        <w:gridCol w:w="144"/>
        <w:gridCol w:w="1152"/>
      </w:tblGrid>
      <w:tr w:rsidR="00D5121C" w14:paraId="52954536" w14:textId="77777777">
        <w:tc>
          <w:tcPr>
            <w:tcW w:w="3510" w:type="dxa"/>
          </w:tcPr>
          <w:p w14:paraId="730974D9" w14:textId="77777777" w:rsidR="00D5121C" w:rsidRDefault="00D5121C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8" w:type="dxa"/>
            <w:gridSpan w:val="3"/>
          </w:tcPr>
          <w:p w14:paraId="4CD4ACEE" w14:textId="77777777" w:rsidR="00D5121C" w:rsidRPr="00871D2B" w:rsidRDefault="00D5121C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4" w:type="dxa"/>
          </w:tcPr>
          <w:p w14:paraId="15FB094B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8" w:type="dxa"/>
            <w:gridSpan w:val="3"/>
          </w:tcPr>
          <w:p w14:paraId="5AA04C20" w14:textId="77777777" w:rsidR="00D5121C" w:rsidRPr="00871D2B" w:rsidRDefault="009B2480">
            <w:pPr>
              <w:tabs>
                <w:tab w:val="left" w:pos="360"/>
                <w:tab w:val="left" w:pos="900"/>
                <w:tab w:val="left" w:pos="2160"/>
              </w:tabs>
              <w:spacing w:line="320" w:lineRule="exact"/>
              <w:ind w:left="907" w:hanging="90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ล้านบาท)</w:t>
            </w:r>
          </w:p>
        </w:tc>
      </w:tr>
      <w:tr w:rsidR="00D5121C" w14:paraId="4778057F" w14:textId="77777777">
        <w:tc>
          <w:tcPr>
            <w:tcW w:w="3510" w:type="dxa"/>
          </w:tcPr>
          <w:p w14:paraId="438CFD70" w14:textId="77777777" w:rsidR="00D5121C" w:rsidRDefault="00D5121C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12E37CD8" w14:textId="77777777" w:rsidR="00D5121C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44" w:type="dxa"/>
          </w:tcPr>
          <w:p w14:paraId="3C392510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774FB24C" w14:textId="77777777" w:rsidR="00D5121C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154AB6C2" w14:textId="77777777">
        <w:tc>
          <w:tcPr>
            <w:tcW w:w="3510" w:type="dxa"/>
          </w:tcPr>
          <w:p w14:paraId="6277A496" w14:textId="77777777" w:rsidR="00D5121C" w:rsidRPr="00871D2B" w:rsidRDefault="00D5121C">
            <w:pPr>
              <w:ind w:left="132" w:right="-29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52" w:type="dxa"/>
          </w:tcPr>
          <w:p w14:paraId="22F20B53" w14:textId="77777777" w:rsidR="00D5121C" w:rsidRPr="00871D2B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" w:type="dxa"/>
          </w:tcPr>
          <w:p w14:paraId="3AA93A28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</w:tcPr>
          <w:p w14:paraId="0928E38E" w14:textId="77777777" w:rsidR="00D5121C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44" w:type="dxa"/>
          </w:tcPr>
          <w:p w14:paraId="00AE7BF5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</w:tcPr>
          <w:p w14:paraId="40D6106A" w14:textId="77777777" w:rsidR="00D5121C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" w:type="dxa"/>
          </w:tcPr>
          <w:p w14:paraId="6F408501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</w:tcPr>
          <w:p w14:paraId="193B5C25" w14:textId="77777777" w:rsidR="00D5121C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ธันวาคม</w:t>
            </w:r>
          </w:p>
        </w:tc>
      </w:tr>
      <w:tr w:rsidR="00D5121C" w14:paraId="55AF32AE" w14:textId="77777777">
        <w:tc>
          <w:tcPr>
            <w:tcW w:w="3510" w:type="dxa"/>
          </w:tcPr>
          <w:p w14:paraId="6E51F69B" w14:textId="77777777" w:rsidR="00D5121C" w:rsidRPr="00871D2B" w:rsidRDefault="00D5121C">
            <w:pPr>
              <w:ind w:left="132" w:right="-29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6E991C" w14:textId="77777777" w:rsidR="00D5121C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4" w:type="dxa"/>
          </w:tcPr>
          <w:p w14:paraId="02F4AA4E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F3631B9" w14:textId="77777777" w:rsidR="00D5121C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44" w:type="dxa"/>
          </w:tcPr>
          <w:p w14:paraId="5D1E79AC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2EA8CD" w14:textId="77777777" w:rsidR="00D5121C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4" w:type="dxa"/>
          </w:tcPr>
          <w:p w14:paraId="1A0EC134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169DC4" w14:textId="77777777" w:rsidR="00D5121C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5121C" w14:paraId="2EA13E76" w14:textId="77777777">
        <w:tc>
          <w:tcPr>
            <w:tcW w:w="3510" w:type="dxa"/>
          </w:tcPr>
          <w:p w14:paraId="3D382C2E" w14:textId="77777777" w:rsidR="00D5121C" w:rsidRPr="00871D2B" w:rsidRDefault="009B2480">
            <w:pPr>
              <w:ind w:right="-29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ประกันการปฏิบัติงานตามสัญญา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F03BAED" w14:textId="77777777" w:rsidR="00D5121C" w:rsidRDefault="009B2480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144" w:type="dxa"/>
            <w:shd w:val="clear" w:color="auto" w:fill="auto"/>
          </w:tcPr>
          <w:p w14:paraId="3D26E440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80F3009" w14:textId="77777777" w:rsidR="00D5121C" w:rsidRDefault="009B2480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44" w:type="dxa"/>
            <w:shd w:val="clear" w:color="auto" w:fill="auto"/>
          </w:tcPr>
          <w:p w14:paraId="19B2995F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B28BA7" w14:textId="77777777" w:rsidR="00D5121C" w:rsidRDefault="009B2480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44" w:type="dxa"/>
          </w:tcPr>
          <w:p w14:paraId="23A48413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96B90DC" w14:textId="77777777" w:rsidR="00D5121C" w:rsidRDefault="009B2480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</w:t>
            </w:r>
          </w:p>
        </w:tc>
      </w:tr>
      <w:tr w:rsidR="00D5121C" w14:paraId="1C32CEE1" w14:textId="77777777">
        <w:tc>
          <w:tcPr>
            <w:tcW w:w="3510" w:type="dxa"/>
          </w:tcPr>
          <w:p w14:paraId="7AE5F620" w14:textId="77777777" w:rsidR="00D5121C" w:rsidRPr="00871D2B" w:rsidRDefault="009B2480">
            <w:pPr>
              <w:ind w:right="-29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ประกันการใช้ไฟฟ้าและอื่น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32031D8" w14:textId="77777777" w:rsidR="00D5121C" w:rsidRDefault="009B2480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65250DFF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996EA5E" w14:textId="77777777" w:rsidR="00D5121C" w:rsidRDefault="009B2480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0DAA0639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BD65AA" w14:textId="77777777" w:rsidR="00D5121C" w:rsidRDefault="009B2480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" w:type="dxa"/>
          </w:tcPr>
          <w:p w14:paraId="52F203FF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990344A" w14:textId="77777777" w:rsidR="00D5121C" w:rsidRDefault="009B2480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D5121C" w14:paraId="13F8BE01" w14:textId="77777777">
        <w:tc>
          <w:tcPr>
            <w:tcW w:w="3510" w:type="dxa"/>
          </w:tcPr>
          <w:p w14:paraId="643758F7" w14:textId="77777777" w:rsidR="00D5121C" w:rsidRPr="00871D2B" w:rsidRDefault="009B2480">
            <w:pPr>
              <w:ind w:right="-29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5CE3A8" w14:textId="77777777" w:rsidR="00D5121C" w:rsidRDefault="009B2480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23</w:t>
            </w:r>
          </w:p>
        </w:tc>
        <w:tc>
          <w:tcPr>
            <w:tcW w:w="144" w:type="dxa"/>
            <w:shd w:val="clear" w:color="auto" w:fill="auto"/>
          </w:tcPr>
          <w:p w14:paraId="18967B66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8C9F3" w14:textId="77777777" w:rsidR="00D5121C" w:rsidRDefault="009B2480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24</w:t>
            </w:r>
          </w:p>
        </w:tc>
        <w:tc>
          <w:tcPr>
            <w:tcW w:w="144" w:type="dxa"/>
            <w:shd w:val="clear" w:color="auto" w:fill="auto"/>
          </w:tcPr>
          <w:p w14:paraId="4C385D92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6A9244" w14:textId="77777777" w:rsidR="00D5121C" w:rsidRDefault="009B2480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21</w:t>
            </w:r>
          </w:p>
        </w:tc>
        <w:tc>
          <w:tcPr>
            <w:tcW w:w="144" w:type="dxa"/>
          </w:tcPr>
          <w:p w14:paraId="787A0794" w14:textId="77777777" w:rsidR="00D5121C" w:rsidRPr="00871D2B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C81A08A" w14:textId="77777777" w:rsidR="00D5121C" w:rsidRDefault="009B2480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24</w:t>
            </w:r>
          </w:p>
        </w:tc>
      </w:tr>
    </w:tbl>
    <w:p w14:paraId="489DE72F" w14:textId="13CD1D52" w:rsidR="00D5121C" w:rsidRDefault="009B2480">
      <w:pPr>
        <w:spacing w:before="240"/>
        <w:ind w:left="720" w:right="-29" w:hanging="540"/>
        <w:jc w:val="thaiDistribute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 w:hint="cs"/>
          <w:sz w:val="28"/>
          <w:lang w:val="en-GB"/>
        </w:rPr>
        <w:t>3</w:t>
      </w:r>
      <w:r w:rsidR="009F14B8">
        <w:rPr>
          <w:rFonts w:asciiTheme="majorBidi" w:hAnsiTheme="majorBidi" w:cstheme="majorBidi"/>
          <w:sz w:val="28"/>
        </w:rPr>
        <w:t>3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>.</w:t>
      </w:r>
      <w:r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>.</w:t>
      </w:r>
      <w:r>
        <w:rPr>
          <w:rFonts w:asciiTheme="majorBidi" w:hAnsiTheme="majorBidi" w:cstheme="majorBidi"/>
          <w:color w:val="000000"/>
          <w:spacing w:val="-2"/>
          <w:sz w:val="28"/>
        </w:rPr>
        <w:t>2</w:t>
      </w:r>
      <w:r>
        <w:rPr>
          <w:rFonts w:asciiTheme="majorBidi" w:hAnsiTheme="majorBidi" w:cstheme="majorBidi"/>
          <w:color w:val="000000"/>
          <w:spacing w:val="-2"/>
          <w:sz w:val="28"/>
        </w:rPr>
        <w:tab/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การค้ำประกันระหว่างกิจการที่เกี่ยวข้องกัน</w:t>
      </w:r>
    </w:p>
    <w:p w14:paraId="6CBAC01A" w14:textId="5A154DF1" w:rsidR="00D5121C" w:rsidRDefault="009B2480">
      <w:pPr>
        <w:spacing w:before="120"/>
        <w:ind w:left="720"/>
        <w:jc w:val="thaiDistribute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 w:hint="cs"/>
          <w:sz w:val="28"/>
          <w:cs/>
          <w:lang w:val="en-GB"/>
        </w:rPr>
        <w:t>ณ</w:t>
      </w:r>
      <w:r>
        <w:rPr>
          <w:rFonts w:asciiTheme="majorBidi" w:hAnsiTheme="majorBidi" w:cstheme="majorBidi"/>
          <w:sz w:val="28"/>
        </w:rPr>
        <w:t xml:space="preserve">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วันที่ </w:t>
      </w:r>
      <w:r>
        <w:rPr>
          <w:rFonts w:asciiTheme="majorBidi" w:hAnsiTheme="majorBidi" w:cstheme="majorBidi"/>
          <w:sz w:val="28"/>
        </w:rPr>
        <w:t>3</w:t>
      </w:r>
      <w:r w:rsidRPr="00871D2B">
        <w:rPr>
          <w:rFonts w:asciiTheme="majorBidi" w:hAnsiTheme="majorBidi" w:cstheme="majorBidi" w:hint="cs"/>
          <w:sz w:val="28"/>
          <w:lang w:val="en-GB"/>
        </w:rPr>
        <w:t>0</w:t>
      </w:r>
      <w:r>
        <w:rPr>
          <w:rFonts w:asciiTheme="majorBidi" w:hAnsiTheme="majorBidi" w:cstheme="majorBidi"/>
          <w:sz w:val="28"/>
        </w:rPr>
        <w:t xml:space="preserve">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มิถุนายน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>2563</w:t>
      </w: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/>
          <w:sz w:val="28"/>
          <w:cs/>
          <w:lang w:val="en-GB"/>
        </w:rPr>
        <w:t>บริษัทและ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กรรมการของกลุ่ม</w:t>
      </w:r>
      <w:r w:rsidRPr="00871D2B">
        <w:rPr>
          <w:rFonts w:asciiTheme="majorBidi" w:hAnsiTheme="majorBidi" w:cstheme="majorBidi"/>
          <w:sz w:val="28"/>
          <w:cs/>
          <w:lang w:val="en-GB"/>
        </w:rPr>
        <w:t>บริษัทมีภาระผูกพันต่อธนาคารในการค้ำประกันวงเงินสินเชื่อให้แก่บริษัท แซม วอเตอร์ ซัพพลาย จำกัด</w:t>
      </w:r>
      <w:r>
        <w:rPr>
          <w:rFonts w:asciiTheme="majorBidi" w:hAnsiTheme="majorBidi" w:cstheme="majorBidi"/>
          <w:sz w:val="28"/>
        </w:rPr>
        <w:t xml:space="preserve"> </w:t>
      </w:r>
      <w:r w:rsidRPr="00871D2B">
        <w:rPr>
          <w:rFonts w:asciiTheme="majorBidi" w:hAnsiTheme="majorBidi" w:cstheme="majorBidi"/>
          <w:sz w:val="28"/>
          <w:cs/>
          <w:lang w:val="en-GB"/>
        </w:rPr>
        <w:t>บริษัท พระแสงกรีน พาวเวอร์ จำกัด และบริษัท สตาร์ แก๊ส จำกัด ซึ่งเป็นบริษัทย่อยจำนวนเงินรวม</w:t>
      </w:r>
      <w:r w:rsidR="00F35ABF" w:rsidRPr="00871D2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F35ABF">
        <w:rPr>
          <w:rFonts w:asciiTheme="majorBidi" w:hAnsiTheme="majorBidi" w:cstheme="majorBidi"/>
          <w:sz w:val="28"/>
        </w:rPr>
        <w:t>3</w:t>
      </w:r>
      <w:r w:rsidRPr="00412E92">
        <w:rPr>
          <w:rFonts w:asciiTheme="majorBidi" w:hAnsiTheme="majorBidi" w:cstheme="majorBidi"/>
          <w:sz w:val="28"/>
        </w:rPr>
        <w:t xml:space="preserve">51 </w:t>
      </w:r>
      <w:r w:rsidRPr="00871D2B">
        <w:rPr>
          <w:rFonts w:asciiTheme="majorBidi" w:hAnsiTheme="majorBidi" w:hint="cs"/>
          <w:sz w:val="28"/>
          <w:cs/>
          <w:lang w:val="en-GB"/>
        </w:rPr>
        <w:t>ล้านบาท</w:t>
      </w:r>
      <w:r w:rsidRPr="00871D2B">
        <w:rPr>
          <w:rFonts w:asciiTheme="majorBidi" w:hAnsiTheme="majorBidi"/>
          <w:sz w:val="28"/>
          <w:cs/>
          <w:lang w:val="en-GB"/>
        </w:rPr>
        <w:t xml:space="preserve"> (</w:t>
      </w:r>
      <w:r w:rsidRPr="00871D2B">
        <w:rPr>
          <w:rFonts w:asciiTheme="majorBidi" w:hAnsiTheme="majorBidi" w:hint="cs"/>
          <w:sz w:val="28"/>
          <w:cs/>
          <w:lang w:val="en-GB"/>
        </w:rPr>
        <w:t>วันที่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 xml:space="preserve">31 </w:t>
      </w:r>
      <w:r w:rsidRPr="00871D2B">
        <w:rPr>
          <w:rFonts w:asciiTheme="majorBidi" w:hAnsiTheme="majorBidi" w:hint="cs"/>
          <w:sz w:val="28"/>
          <w:cs/>
          <w:lang w:val="en-GB"/>
        </w:rPr>
        <w:t>ธันวาคม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 xml:space="preserve">2562: </w:t>
      </w:r>
      <w:r w:rsidRPr="00871D2B">
        <w:rPr>
          <w:rFonts w:asciiTheme="majorBidi" w:hAnsiTheme="majorBidi" w:hint="cs"/>
          <w:sz w:val="28"/>
          <w:cs/>
          <w:lang w:val="en-GB"/>
        </w:rPr>
        <w:t>จำนวน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 xml:space="preserve">351 </w:t>
      </w:r>
      <w:r w:rsidRPr="00871D2B">
        <w:rPr>
          <w:rFonts w:asciiTheme="majorBidi" w:hAnsiTheme="majorBidi" w:hint="cs"/>
          <w:sz w:val="28"/>
          <w:cs/>
          <w:lang w:val="en-GB"/>
        </w:rPr>
        <w:t>ล้านบาท</w:t>
      </w:r>
      <w:r w:rsidRPr="00871D2B">
        <w:rPr>
          <w:rFonts w:asciiTheme="majorBidi" w:hAnsiTheme="majorBidi"/>
          <w:sz w:val="28"/>
          <w:cs/>
          <w:lang w:val="en-GB"/>
        </w:rPr>
        <w:t>)</w:t>
      </w:r>
    </w:p>
    <w:p w14:paraId="536890F7" w14:textId="77777777" w:rsidR="00D5121C" w:rsidRDefault="009B2480" w:rsidP="00846E9F">
      <w:pPr>
        <w:spacing w:before="120" w:after="240"/>
        <w:ind w:left="720"/>
        <w:jc w:val="thaiDistribute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/>
          <w:sz w:val="28"/>
          <w:cs/>
          <w:lang w:val="en-GB"/>
        </w:rPr>
        <w:t xml:space="preserve">โดยทั่วไปการค้ำประกันนี้มีผลผูกพันต่อผู้ค้ำประกันนานเท่าที่ภาระหนี้สินยังไม่ได้ชำระโดยบริษัทผู้ได้รับการค้ำประกัน </w:t>
      </w:r>
    </w:p>
    <w:p w14:paraId="6D8E46BE" w14:textId="471965C5" w:rsidR="00D5121C" w:rsidRDefault="009B2480" w:rsidP="00846E9F">
      <w:pPr>
        <w:spacing w:before="240" w:after="120"/>
        <w:ind w:left="734" w:right="-29" w:hanging="547"/>
        <w:jc w:val="thaiDistribute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 w:hint="cs"/>
          <w:sz w:val="28"/>
          <w:lang w:val="en-GB"/>
        </w:rPr>
        <w:t>3</w:t>
      </w:r>
      <w:r w:rsidR="009F14B8">
        <w:rPr>
          <w:rFonts w:asciiTheme="majorBidi" w:hAnsiTheme="majorBidi" w:cstheme="majorBidi"/>
          <w:sz w:val="28"/>
        </w:rPr>
        <w:t>3</w:t>
      </w:r>
      <w:r w:rsidRPr="00871D2B">
        <w:rPr>
          <w:rFonts w:asciiTheme="majorBidi" w:hAnsiTheme="majorBidi" w:cstheme="majorBidi"/>
          <w:sz w:val="28"/>
          <w:lang w:val="en-GB"/>
        </w:rPr>
        <w:t>.</w:t>
      </w:r>
      <w:r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theme="majorBidi"/>
          <w:sz w:val="28"/>
        </w:rPr>
        <w:tab/>
      </w:r>
      <w:r w:rsidRPr="00871D2B">
        <w:rPr>
          <w:rFonts w:asciiTheme="majorBidi" w:hAnsiTheme="majorBidi" w:cstheme="majorBidi"/>
          <w:sz w:val="28"/>
          <w:cs/>
          <w:lang w:val="en-GB"/>
        </w:rPr>
        <w:t>ภาระผูกพันอื่น</w:t>
      </w:r>
    </w:p>
    <w:p w14:paraId="063CE043" w14:textId="3224AB8E" w:rsidR="00D5121C" w:rsidRDefault="009B2480">
      <w:pPr>
        <w:spacing w:after="240"/>
        <w:ind w:left="720" w:hanging="54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sz w:val="28"/>
          <w:lang w:val="en-GB"/>
        </w:rPr>
        <w:t>3</w:t>
      </w:r>
      <w:r w:rsidR="009F14B8">
        <w:rPr>
          <w:rFonts w:asciiTheme="majorBidi" w:hAnsiTheme="majorBidi" w:cstheme="majorBidi"/>
          <w:sz w:val="28"/>
        </w:rPr>
        <w:t>3</w:t>
      </w:r>
      <w:r w:rsidRPr="00871D2B">
        <w:rPr>
          <w:rFonts w:asciiTheme="majorBidi" w:hAnsiTheme="majorBidi" w:cstheme="majorBidi"/>
          <w:sz w:val="28"/>
          <w:lang w:val="en-GB"/>
        </w:rPr>
        <w:t>.</w:t>
      </w:r>
      <w:r>
        <w:rPr>
          <w:rFonts w:asciiTheme="majorBidi" w:hAnsiTheme="majorBidi" w:cstheme="majorBidi"/>
          <w:sz w:val="28"/>
        </w:rPr>
        <w:t>3</w:t>
      </w:r>
      <w:r w:rsidRPr="00871D2B">
        <w:rPr>
          <w:rFonts w:asciiTheme="majorBidi" w:hAnsiTheme="majorBidi" w:cstheme="majorBidi"/>
          <w:sz w:val="28"/>
          <w:lang w:val="en-GB"/>
        </w:rPr>
        <w:t>.</w:t>
      </w:r>
      <w:r>
        <w:rPr>
          <w:rFonts w:asciiTheme="majorBidi" w:hAnsiTheme="majorBidi" w:cstheme="majorBidi"/>
          <w:sz w:val="28"/>
        </w:rPr>
        <w:t>1</w:t>
      </w:r>
      <w:r w:rsidRPr="00871D2B">
        <w:rPr>
          <w:rFonts w:asciiTheme="majorBidi" w:hAnsiTheme="majorBidi" w:cstheme="majorBidi"/>
          <w:sz w:val="28"/>
          <w:lang w:val="en-GB"/>
        </w:rPr>
        <w:tab/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เมื่อวันที่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1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มกราคม</w:t>
      </w:r>
      <w:r>
        <w:rPr>
          <w:rFonts w:asciiTheme="majorBidi" w:hAnsiTheme="majorBidi"/>
          <w:color w:val="000000"/>
          <w:spacing w:val="-2"/>
          <w:sz w:val="28"/>
        </w:rPr>
        <w:t xml:space="preserve"> 2559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บริษัท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พระแสงกรีน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พาวเวอร์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จำกัด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ซึ่งเป็นบริษัทย่อย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ได้ลงนามในสัญญาว่าจ้างควบคุมและบำรุงรักษาระบบผลิตไฟฟ้าจากก๊าซชีวภาพกับบริษัทที่เกี่ยวข้องกันแห่งหนึ่ง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เพื่อบำรุงรักษาระบบผลิตก๊าซ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อุปกรณ์นำก๊าซไปใช้ประโยชน์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เครื่องกำเนิดไฟฟ้า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รวมทั้งจัดหาบุคลากรควบคุมและดูแลระบบผลิตไฟฟ้าจากก๊าซชีวภาพ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โดยมีค่าใช้จ่ายทั้งสิ้น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33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ล้านบาท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ภายใต้เงื่อนไขของสัญญาดังกล่าว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บริษัทย่อยมีภาระผูกพันที่ต้องจ่ายค่าจ้างควบคุมและบำรุงรักษาเป็นรายเดือน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ตามอัตราที่ระบุในสัญญา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สัญญาดังกล่าวมีผลบังคับใช้ตั้งแต่วันที่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1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มกราคม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2559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สิ้นสุดวันที่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31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ธันวาคม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2563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และสามารถต่อสัญญาได้ตามระยะเวลาของสัญญาขายไฟฟ้าโดยจะทำการตกลงค่าจ้างใหม่ในทุก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ๆ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รอบ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5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ปี</w:t>
      </w:r>
    </w:p>
    <w:p w14:paraId="687419EB" w14:textId="77777777" w:rsidR="00D5121C" w:rsidRDefault="00D5121C">
      <w:pPr>
        <w:spacing w:after="240"/>
        <w:ind w:left="720" w:hanging="540"/>
        <w:jc w:val="thaiDistribute"/>
        <w:rPr>
          <w:rFonts w:asciiTheme="majorBidi" w:hAnsiTheme="majorBidi"/>
          <w:color w:val="000000"/>
          <w:spacing w:val="-2"/>
          <w:sz w:val="28"/>
        </w:rPr>
      </w:pPr>
    </w:p>
    <w:p w14:paraId="49133353" w14:textId="77777777" w:rsidR="00D5121C" w:rsidRDefault="00D5121C">
      <w:pPr>
        <w:spacing w:after="240"/>
        <w:ind w:left="720" w:hanging="540"/>
        <w:jc w:val="thaiDistribute"/>
        <w:rPr>
          <w:rFonts w:asciiTheme="majorBidi" w:hAnsiTheme="majorBidi"/>
          <w:color w:val="000000"/>
          <w:spacing w:val="-2"/>
          <w:sz w:val="28"/>
        </w:rPr>
      </w:pPr>
    </w:p>
    <w:p w14:paraId="00A4C0A9" w14:textId="7E5BF508" w:rsidR="00D5121C" w:rsidRDefault="009B2480">
      <w:pPr>
        <w:spacing w:after="240"/>
        <w:ind w:left="720" w:hanging="540"/>
        <w:jc w:val="thaiDistribute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 w:hint="cs"/>
          <w:sz w:val="28"/>
          <w:lang w:val="en-GB"/>
        </w:rPr>
        <w:lastRenderedPageBreak/>
        <w:t>3</w:t>
      </w:r>
      <w:r w:rsidR="009F14B8">
        <w:rPr>
          <w:rFonts w:asciiTheme="majorBidi" w:hAnsiTheme="majorBidi" w:cstheme="majorBidi"/>
          <w:sz w:val="28"/>
        </w:rPr>
        <w:t>3</w:t>
      </w:r>
      <w:r w:rsidRPr="00871D2B">
        <w:rPr>
          <w:rFonts w:asciiTheme="majorBidi" w:hAnsiTheme="majorBidi" w:cstheme="majorBidi"/>
          <w:sz w:val="28"/>
          <w:lang w:val="en-GB"/>
        </w:rPr>
        <w:t>.</w:t>
      </w:r>
      <w:r>
        <w:rPr>
          <w:rFonts w:asciiTheme="majorBidi" w:hAnsiTheme="majorBidi" w:cstheme="majorBidi"/>
          <w:sz w:val="28"/>
        </w:rPr>
        <w:t>3</w:t>
      </w:r>
      <w:r w:rsidRPr="00871D2B">
        <w:rPr>
          <w:rFonts w:asciiTheme="majorBidi" w:hAnsiTheme="majorBidi" w:cstheme="majorBidi"/>
          <w:sz w:val="28"/>
          <w:lang w:val="en-GB"/>
        </w:rPr>
        <w:t>.</w:t>
      </w:r>
      <w:r>
        <w:rPr>
          <w:rFonts w:asciiTheme="majorBidi" w:hAnsiTheme="majorBidi" w:cstheme="majorBidi"/>
          <w:sz w:val="28"/>
        </w:rPr>
        <w:t>2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บริษัท พระแสงกรีน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  <w:cs/>
        </w:rPr>
        <w:t>พาวเวอร์ จำกัด ได้ลงนามในสัญญาว่าจ้างควบคุมและบำรุงรักษาระบบผลิตไฟฟ้าจากก๊าซชีวภาพกับบริษัทที่เกี่ยวข้องกันแห่งหนึ่ง เพื่อบำรุงรักษาระบบผลิตก๊าซ อุปกรณ์นำก๊าซไปใช้ประโยชน์ เครื่องกำเนิดไฟฟ้ารวมทั้งจัดหาบุคลากรควบคุมและดูแลระบบผลิตไฟฟ้าจากก๊าซชีวภาพ จำนวนเงินขั้นต่ำที่บริษัทย่อยดังกล่าวต้องจ่ายในอนาคตทั้งสิ้นภายใต้สัญญาบริการ มีรายละเอียดดังนี้</w:t>
      </w:r>
    </w:p>
    <w:tbl>
      <w:tblPr>
        <w:tblW w:w="8550" w:type="dxa"/>
        <w:tblInd w:w="720" w:type="dxa"/>
        <w:tblLayout w:type="fixed"/>
        <w:tblLook w:val="01E0" w:firstRow="1" w:lastRow="1" w:firstColumn="1" w:lastColumn="1" w:noHBand="0" w:noVBand="0"/>
      </w:tblPr>
      <w:tblGrid>
        <w:gridCol w:w="5367"/>
        <w:gridCol w:w="1456"/>
        <w:gridCol w:w="238"/>
        <w:gridCol w:w="1489"/>
      </w:tblGrid>
      <w:tr w:rsidR="00D5121C" w14:paraId="0113FE25" w14:textId="77777777">
        <w:trPr>
          <w:trHeight w:val="409"/>
        </w:trPr>
        <w:tc>
          <w:tcPr>
            <w:tcW w:w="8550" w:type="dxa"/>
            <w:gridSpan w:val="4"/>
            <w:vAlign w:val="bottom"/>
          </w:tcPr>
          <w:p w14:paraId="4B7FCE23" w14:textId="77777777" w:rsidR="00D5121C" w:rsidRDefault="009B2480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ล้านบาท)</w:t>
            </w:r>
          </w:p>
        </w:tc>
      </w:tr>
      <w:tr w:rsidR="00D5121C" w14:paraId="5216DD9F" w14:textId="77777777">
        <w:trPr>
          <w:trHeight w:val="409"/>
        </w:trPr>
        <w:tc>
          <w:tcPr>
            <w:tcW w:w="5367" w:type="dxa"/>
            <w:vAlign w:val="bottom"/>
          </w:tcPr>
          <w:p w14:paraId="77097FD2" w14:textId="77777777" w:rsidR="00D5121C" w:rsidRPr="00871D2B" w:rsidRDefault="00D5121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427985D7" w14:textId="77777777" w:rsidR="00D5121C" w:rsidRDefault="009B2480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มิถุนายน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38" w:type="dxa"/>
          </w:tcPr>
          <w:p w14:paraId="4B10535C" w14:textId="77777777" w:rsidR="00D5121C" w:rsidRPr="00871D2B" w:rsidRDefault="00D5121C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4C5ACA7C" w14:textId="77777777" w:rsidR="00D5121C" w:rsidRDefault="009B2480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5121C" w14:paraId="4F147940" w14:textId="77777777">
        <w:trPr>
          <w:trHeight w:val="395"/>
        </w:trPr>
        <w:tc>
          <w:tcPr>
            <w:tcW w:w="5367" w:type="dxa"/>
          </w:tcPr>
          <w:p w14:paraId="52411027" w14:textId="77777777" w:rsidR="00D5121C" w:rsidRPr="00871D2B" w:rsidRDefault="009B2480">
            <w:pPr>
              <w:ind w:left="500" w:right="-29" w:hanging="609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จ่ายชำระ</w:t>
            </w: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25157785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4396EA81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0FAF31C1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04278BFD" w14:textId="77777777">
        <w:trPr>
          <w:trHeight w:val="409"/>
        </w:trPr>
        <w:tc>
          <w:tcPr>
            <w:tcW w:w="5367" w:type="dxa"/>
          </w:tcPr>
          <w:p w14:paraId="5F7C78AB" w14:textId="77777777" w:rsidR="00D5121C" w:rsidRPr="00871D2B" w:rsidRDefault="009B2480">
            <w:pPr>
              <w:ind w:left="860" w:right="-29" w:hanging="609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ภายใน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871D2B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ปี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452E31F4" w14:textId="77777777" w:rsidR="00D5121C" w:rsidRDefault="009B2480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38" w:type="dxa"/>
          </w:tcPr>
          <w:p w14:paraId="183F44D2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9" w:type="dxa"/>
            <w:vAlign w:val="bottom"/>
          </w:tcPr>
          <w:p w14:paraId="4E3FE456" w14:textId="77777777" w:rsidR="00D5121C" w:rsidRDefault="009B2480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D5121C" w14:paraId="68EB55B2" w14:textId="77777777">
        <w:trPr>
          <w:trHeight w:val="409"/>
        </w:trPr>
        <w:tc>
          <w:tcPr>
            <w:tcW w:w="5367" w:type="dxa"/>
          </w:tcPr>
          <w:p w14:paraId="7C322D17" w14:textId="77777777" w:rsidR="00D5121C" w:rsidRPr="00871D2B" w:rsidRDefault="009B2480">
            <w:pPr>
              <w:ind w:left="860" w:right="-29" w:hanging="609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มากกว่า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871D2B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ปี แต่ไม่เกิน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871D2B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ปี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8D6CC" w14:textId="33EADCCC" w:rsidR="00D5121C" w:rsidRPr="00871D2B" w:rsidRDefault="00F40C23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38" w:type="dxa"/>
          </w:tcPr>
          <w:p w14:paraId="04552B4D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526ADE9F" w14:textId="77777777" w:rsidR="00D5121C" w:rsidRPr="00871D2B" w:rsidRDefault="009B2480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</w:tr>
      <w:tr w:rsidR="00D5121C" w14:paraId="2878C3F5" w14:textId="77777777">
        <w:trPr>
          <w:trHeight w:val="409"/>
        </w:trPr>
        <w:tc>
          <w:tcPr>
            <w:tcW w:w="5367" w:type="dxa"/>
          </w:tcPr>
          <w:p w14:paraId="274388FF" w14:textId="77777777" w:rsidR="00D5121C" w:rsidRPr="00871D2B" w:rsidRDefault="009B2480">
            <w:pPr>
              <w:ind w:left="492" w:right="-29" w:hanging="609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EB77B9" w14:textId="29E1ED60" w:rsidR="00D5121C" w:rsidRPr="00871D2B" w:rsidRDefault="00F40C23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12</w:t>
            </w:r>
          </w:p>
        </w:tc>
        <w:tc>
          <w:tcPr>
            <w:tcW w:w="238" w:type="dxa"/>
          </w:tcPr>
          <w:p w14:paraId="385CF349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double" w:sz="4" w:space="0" w:color="auto"/>
            </w:tcBorders>
          </w:tcPr>
          <w:p w14:paraId="60EE13C1" w14:textId="77777777" w:rsidR="00D5121C" w:rsidRDefault="009B2480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15</w:t>
            </w:r>
          </w:p>
        </w:tc>
      </w:tr>
    </w:tbl>
    <w:p w14:paraId="3C02569C" w14:textId="77777777" w:rsidR="00D5121C" w:rsidRDefault="009B2480" w:rsidP="00846E9F">
      <w:pPr>
        <w:spacing w:before="240" w:after="120"/>
        <w:ind w:left="720" w:right="-43"/>
        <w:jc w:val="thaiDistribute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/>
          <w:sz w:val="28"/>
          <w:cs/>
          <w:lang w:val="en-GB"/>
        </w:rPr>
        <w:t xml:space="preserve">ภายใต้เงื่อนไขของสัญญาดังกล่าว บริษัทย่อยมีภาระผูกพันที่ต้องจ่ายค่าจ้างควบคุมและบำรุงรักษาเป็นรายเดือนตามอัตราที่ระบุในสัญญา สัญญาดังกล่าวมีผลบังคับใช้ตั้งแต่วันที่ </w:t>
      </w:r>
      <w:r>
        <w:rPr>
          <w:rFonts w:asciiTheme="majorBidi" w:hAnsiTheme="majorBidi" w:cstheme="majorBidi"/>
          <w:sz w:val="28"/>
        </w:rPr>
        <w:t>1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มกราคม </w:t>
      </w:r>
      <w:r>
        <w:rPr>
          <w:rFonts w:asciiTheme="majorBidi" w:hAnsiTheme="majorBidi" w:cstheme="majorBidi"/>
          <w:sz w:val="28"/>
        </w:rPr>
        <w:t xml:space="preserve">2559 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สิ้นสุดวันที่ </w:t>
      </w:r>
      <w:r>
        <w:rPr>
          <w:rFonts w:asciiTheme="majorBidi" w:hAnsiTheme="majorBidi" w:cstheme="majorBidi"/>
          <w:sz w:val="28"/>
        </w:rPr>
        <w:t xml:space="preserve">31 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sz w:val="28"/>
        </w:rPr>
        <w:t xml:space="preserve">2563 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อย่างไรก็ตาม เมื่อวันที่ </w:t>
      </w:r>
      <w:r>
        <w:rPr>
          <w:rFonts w:asciiTheme="majorBidi" w:hAnsiTheme="majorBidi" w:cstheme="majorBidi"/>
          <w:sz w:val="28"/>
        </w:rPr>
        <w:t xml:space="preserve">1 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เมษายน </w:t>
      </w:r>
      <w:r>
        <w:rPr>
          <w:rFonts w:asciiTheme="majorBidi" w:hAnsiTheme="majorBidi" w:cstheme="majorBidi"/>
          <w:sz w:val="28"/>
        </w:rPr>
        <w:t xml:space="preserve">2561 </w:t>
      </w:r>
      <w:r w:rsidRPr="00871D2B">
        <w:rPr>
          <w:rFonts w:asciiTheme="majorBidi" w:hAnsiTheme="majorBidi" w:cstheme="majorBidi"/>
          <w:sz w:val="28"/>
          <w:cs/>
          <w:lang w:val="en-GB"/>
        </w:rPr>
        <w:t>บริษัทย่อยได้ทำสัญญาฉบับใหม่และยกเลิกสัญญาฉบับเดิม โดยมีผลบังคับใช้ตั้งแต่วันที่</w:t>
      </w:r>
      <w:r>
        <w:rPr>
          <w:rFonts w:asciiTheme="majorBidi" w:hAnsiTheme="majorBidi" w:cstheme="majorBidi"/>
          <w:sz w:val="28"/>
        </w:rPr>
        <w:t xml:space="preserve"> 1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เมษายน </w:t>
      </w:r>
      <w:r>
        <w:rPr>
          <w:rFonts w:asciiTheme="majorBidi" w:hAnsiTheme="majorBidi" w:cstheme="majorBidi"/>
          <w:sz w:val="28"/>
        </w:rPr>
        <w:t xml:space="preserve">2561 </w:t>
      </w:r>
      <w:r w:rsidRPr="00871D2B">
        <w:rPr>
          <w:rFonts w:asciiTheme="majorBidi" w:hAnsiTheme="majorBidi" w:cstheme="majorBidi"/>
          <w:sz w:val="28"/>
          <w:cs/>
          <w:lang w:val="en-GB"/>
        </w:rPr>
        <w:t>สิ้นสุดวันที่</w:t>
      </w:r>
      <w:r>
        <w:rPr>
          <w:rFonts w:asciiTheme="majorBidi" w:hAnsiTheme="majorBidi" w:cstheme="majorBidi"/>
          <w:sz w:val="28"/>
        </w:rPr>
        <w:t xml:space="preserve"> 31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มีนาคม </w:t>
      </w:r>
      <w:r>
        <w:rPr>
          <w:rFonts w:asciiTheme="majorBidi" w:hAnsiTheme="majorBidi" w:cstheme="majorBidi"/>
          <w:sz w:val="28"/>
        </w:rPr>
        <w:t xml:space="preserve">2566 </w:t>
      </w:r>
      <w:r w:rsidRPr="00871D2B">
        <w:rPr>
          <w:rFonts w:asciiTheme="majorBidi" w:hAnsiTheme="majorBidi" w:cstheme="majorBidi"/>
          <w:sz w:val="28"/>
          <w:cs/>
          <w:lang w:val="en-GB"/>
        </w:rPr>
        <w:t>และสามารถต่อสัญญาได้ตามระยะเวลาของสัญญาขายไฟฟ้าโดยจะทำการตกลงค่าจ้างใหม่ในทุก</w:t>
      </w:r>
      <w:r>
        <w:rPr>
          <w:rFonts w:asciiTheme="majorBidi" w:hAnsiTheme="majorBidi" w:cstheme="majorBidi"/>
          <w:sz w:val="28"/>
        </w:rPr>
        <w:t xml:space="preserve"> </w:t>
      </w:r>
      <w:r w:rsidRPr="00871D2B">
        <w:rPr>
          <w:rFonts w:asciiTheme="majorBidi" w:hAnsiTheme="majorBidi" w:cstheme="majorBidi"/>
          <w:sz w:val="28"/>
          <w:cs/>
          <w:lang w:val="en-GB"/>
        </w:rPr>
        <w:t>ๆ</w:t>
      </w:r>
      <w:r>
        <w:rPr>
          <w:rFonts w:asciiTheme="majorBidi" w:hAnsiTheme="majorBidi" w:cstheme="majorBidi"/>
          <w:sz w:val="28"/>
        </w:rPr>
        <w:t xml:space="preserve"> 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รอบ </w:t>
      </w:r>
      <w:r>
        <w:rPr>
          <w:rFonts w:asciiTheme="majorBidi" w:hAnsiTheme="majorBidi" w:cstheme="majorBidi"/>
          <w:sz w:val="28"/>
        </w:rPr>
        <w:t>5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ปี</w:t>
      </w:r>
    </w:p>
    <w:p w14:paraId="293AF376" w14:textId="48EDCA28" w:rsidR="00D5121C" w:rsidRDefault="009B2480" w:rsidP="00701B62">
      <w:pPr>
        <w:spacing w:after="240"/>
        <w:ind w:left="720" w:hanging="540"/>
        <w:jc w:val="thaiDistribute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 w:hint="cs"/>
          <w:sz w:val="28"/>
          <w:lang w:val="en-GB"/>
        </w:rPr>
        <w:t>3</w:t>
      </w:r>
      <w:r w:rsidR="009F14B8">
        <w:rPr>
          <w:rFonts w:asciiTheme="majorBidi" w:hAnsiTheme="majorBidi" w:cstheme="majorBidi"/>
          <w:sz w:val="28"/>
        </w:rPr>
        <w:t>3</w:t>
      </w:r>
      <w:r w:rsidRPr="00871D2B">
        <w:rPr>
          <w:rFonts w:asciiTheme="majorBidi" w:hAnsiTheme="majorBidi" w:cstheme="majorBidi"/>
          <w:sz w:val="28"/>
          <w:lang w:val="en-GB"/>
        </w:rPr>
        <w:t>.</w:t>
      </w:r>
      <w:r>
        <w:rPr>
          <w:rFonts w:asciiTheme="majorBidi" w:hAnsiTheme="majorBidi" w:cstheme="majorBidi"/>
          <w:sz w:val="28"/>
        </w:rPr>
        <w:t>3</w:t>
      </w:r>
      <w:r w:rsidRPr="00871D2B">
        <w:rPr>
          <w:rFonts w:asciiTheme="majorBidi" w:hAnsiTheme="majorBidi" w:cstheme="majorBidi"/>
          <w:sz w:val="28"/>
          <w:lang w:val="en-GB"/>
        </w:rPr>
        <w:t>.</w:t>
      </w:r>
      <w:r>
        <w:rPr>
          <w:rFonts w:asciiTheme="majorBidi" w:hAnsiTheme="majorBidi" w:cstheme="majorBidi"/>
          <w:sz w:val="28"/>
        </w:rPr>
        <w:t>3</w:t>
      </w:r>
      <w:r w:rsidRPr="00871D2B">
        <w:rPr>
          <w:rFonts w:asciiTheme="majorBidi" w:hAnsiTheme="majorBidi" w:cstheme="majorBidi"/>
          <w:sz w:val="28"/>
          <w:lang w:val="en-GB"/>
        </w:rPr>
        <w:tab/>
      </w:r>
      <w:r w:rsidRPr="00871D2B">
        <w:rPr>
          <w:rFonts w:asciiTheme="majorBidi" w:hAnsiTheme="majorBidi" w:cstheme="majorBidi"/>
          <w:sz w:val="28"/>
          <w:cs/>
          <w:lang w:val="en-GB"/>
        </w:rPr>
        <w:t>บริษัท พระแสงกรีน พาวเวอร์ จำกัด ซึ่งเป็นบริษัทย่อยมีภาระผูกพันที่จะต้องจ่าย</w:t>
      </w:r>
      <w:r w:rsidR="00F35ABF" w:rsidRPr="00871D2B">
        <w:rPr>
          <w:rFonts w:asciiTheme="majorBidi" w:hAnsiTheme="majorBidi" w:cstheme="majorBidi" w:hint="cs"/>
          <w:sz w:val="28"/>
          <w:cs/>
          <w:lang w:val="en-GB"/>
        </w:rPr>
        <w:t>เงิน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ภายใต้สัญญาซื้อขายน้ำเสียกับบริษัทที่เกี่ยวข้องกันแห่งหนึ่งโดยสัญญามีอายุ </w:t>
      </w:r>
      <w:r>
        <w:rPr>
          <w:rFonts w:asciiTheme="majorBidi" w:hAnsiTheme="majorBidi" w:cstheme="majorBidi"/>
          <w:sz w:val="28"/>
        </w:rPr>
        <w:t>15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ปี และสามารถต่อสัญญาเพิ่มคราวละ </w:t>
      </w:r>
      <w:r>
        <w:rPr>
          <w:rFonts w:asciiTheme="majorBidi" w:hAnsiTheme="majorBidi" w:cstheme="majorBidi"/>
          <w:sz w:val="28"/>
        </w:rPr>
        <w:t>10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ปี</w:t>
      </w:r>
    </w:p>
    <w:p w14:paraId="2EAF0979" w14:textId="7777777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การวัดมูลค่ายุติธรรมของเครื่องมือทางการเงิน</w:t>
      </w:r>
    </w:p>
    <w:p w14:paraId="0C0B2141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รายการสินทรัพย์ทางการเงินบาง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รายการ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ของกลุ่มบริษัทมีการวัดมูลค่าด้วยมูลค่ายุติธรรมในงบแสดงฐานะการเงิน ณ วัน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สิ้นรอบระยะเวลารายงาน </w:t>
      </w:r>
    </w:p>
    <w:p w14:paraId="620C829D" w14:textId="16378EDB" w:rsidR="00701B62" w:rsidRDefault="009B2480" w:rsidP="001702C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p w14:paraId="6C7013FD" w14:textId="22BBC61A" w:rsidR="001702C0" w:rsidRDefault="001702C0" w:rsidP="001702C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8AB8A38" w14:textId="07E257B8" w:rsidR="001702C0" w:rsidRDefault="001702C0" w:rsidP="001702C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14BEB5D" w14:textId="28910722" w:rsidR="001702C0" w:rsidRDefault="001702C0" w:rsidP="001702C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ECB6D9B" w14:textId="3D38AD5F" w:rsidR="001702C0" w:rsidRDefault="001702C0" w:rsidP="001702C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25FFC17" w14:textId="7756CB61" w:rsidR="001702C0" w:rsidRDefault="001702C0" w:rsidP="001702C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7C53DF3" w14:textId="44E67AE7" w:rsidR="001702C0" w:rsidRDefault="001702C0" w:rsidP="001702C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905D1C6" w14:textId="77777777" w:rsidR="001702C0" w:rsidRDefault="001702C0" w:rsidP="001702C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3E8E514" w14:textId="77777777" w:rsidR="00D5121C" w:rsidRDefault="009B2480">
      <w:pPr>
        <w:spacing w:before="120" w:after="120"/>
        <w:ind w:left="360"/>
        <w:jc w:val="right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lastRenderedPageBreak/>
        <w:t>(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หน่วย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พันบาท</w:t>
      </w:r>
      <w:r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8"/>
        <w:gridCol w:w="22"/>
        <w:gridCol w:w="878"/>
        <w:gridCol w:w="22"/>
        <w:gridCol w:w="90"/>
        <w:gridCol w:w="900"/>
        <w:gridCol w:w="180"/>
        <w:gridCol w:w="900"/>
        <w:gridCol w:w="90"/>
        <w:gridCol w:w="990"/>
        <w:gridCol w:w="90"/>
        <w:gridCol w:w="1080"/>
        <w:gridCol w:w="90"/>
        <w:gridCol w:w="1980"/>
      </w:tblGrid>
      <w:tr w:rsidR="00D5121C" w:rsidRPr="00EE7668" w14:paraId="01A4977B" w14:textId="77777777" w:rsidTr="00F35ABF">
        <w:trPr>
          <w:cantSplit/>
          <w:trHeight w:val="112"/>
        </w:trPr>
        <w:tc>
          <w:tcPr>
            <w:tcW w:w="1598" w:type="dxa"/>
            <w:shd w:val="clear" w:color="auto" w:fill="auto"/>
            <w:vAlign w:val="bottom"/>
          </w:tcPr>
          <w:p w14:paraId="68A8FA38" w14:textId="77777777" w:rsidR="00D5121C" w:rsidRDefault="00D5121C">
            <w:pPr>
              <w:jc w:val="center"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22" w:type="dxa"/>
          </w:tcPr>
          <w:p w14:paraId="35941AE6" w14:textId="77777777" w:rsidR="00D5121C" w:rsidRDefault="00D5121C">
            <w:pPr>
              <w:jc w:val="center"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89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8BA41" w14:textId="77777777" w:rsidR="00D5121C" w:rsidRPr="00EE7668" w:rsidRDefault="009B2480">
            <w:pPr>
              <w:jc w:val="center"/>
              <w:rPr>
                <w:rFonts w:asciiTheme="majorBidi" w:eastAsia="Times New Roman" w:hAnsiTheme="majorBidi" w:cstheme="majorBidi"/>
                <w:spacing w:val="-10"/>
                <w:szCs w:val="24"/>
              </w:rPr>
            </w:pPr>
            <w:r w:rsidRPr="00871D2B">
              <w:rPr>
                <w:rFonts w:asciiTheme="majorBidi" w:eastAsia="Times New Roman" w:hAnsiTheme="majorBidi" w:cstheme="majorBidi"/>
                <w:spacing w:val="-10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4E6E1B24" w14:textId="77777777" w:rsidR="00D5121C" w:rsidRPr="00EE7668" w:rsidRDefault="00D5121C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71141183" w14:textId="77777777" w:rsidR="00D5121C" w:rsidRPr="00EE7668" w:rsidRDefault="009B2480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29F0BBD6" w14:textId="77777777" w:rsidR="00D5121C" w:rsidRPr="00EE7668" w:rsidRDefault="00D5121C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  <w:vAlign w:val="bottom"/>
          </w:tcPr>
          <w:p w14:paraId="1362D44A" w14:textId="77777777" w:rsidR="00D5121C" w:rsidRPr="00EE7668" w:rsidRDefault="009B2480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ลำดับชั้นมูลค่ายุติธรรม</w:t>
            </w:r>
          </w:p>
        </w:tc>
        <w:tc>
          <w:tcPr>
            <w:tcW w:w="90" w:type="dxa"/>
            <w:vMerge w:val="restart"/>
          </w:tcPr>
          <w:p w14:paraId="5176E2AA" w14:textId="77777777" w:rsidR="00D5121C" w:rsidRPr="00EE7668" w:rsidRDefault="00D5121C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980" w:type="dxa"/>
            <w:vMerge w:val="restart"/>
          </w:tcPr>
          <w:p w14:paraId="58E26E0C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เทคนิคการประเมินมูลค่าและข้อมูลที่ใช้ในการวัดมูลค่ายุติธรรม</w:t>
            </w:r>
          </w:p>
        </w:tc>
      </w:tr>
      <w:tr w:rsidR="00D5121C" w:rsidRPr="00EE7668" w14:paraId="2EC93A6D" w14:textId="77777777" w:rsidTr="00F35ABF">
        <w:trPr>
          <w:cantSplit/>
          <w:trHeight w:val="112"/>
        </w:trPr>
        <w:tc>
          <w:tcPr>
            <w:tcW w:w="1598" w:type="dxa"/>
            <w:shd w:val="clear" w:color="auto" w:fill="auto"/>
            <w:vAlign w:val="bottom"/>
          </w:tcPr>
          <w:p w14:paraId="22540A59" w14:textId="77777777" w:rsidR="00D5121C" w:rsidRPr="00871D2B" w:rsidRDefault="009B2480">
            <w:pPr>
              <w:jc w:val="center"/>
              <w:rPr>
                <w:rFonts w:asciiTheme="majorBidi" w:eastAsia="Times New Roman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eastAsia="Times New Roman" w:hAnsiTheme="majorBidi" w:cstheme="majorBidi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2" w:type="dxa"/>
          </w:tcPr>
          <w:p w14:paraId="0D1DC8CF" w14:textId="77777777" w:rsidR="00D5121C" w:rsidRPr="00EE7668" w:rsidRDefault="00D5121C">
            <w:pPr>
              <w:jc w:val="center"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D6F53" w14:textId="77777777" w:rsidR="00D5121C" w:rsidRPr="00EE7668" w:rsidRDefault="009B2480">
            <w:pPr>
              <w:jc w:val="center"/>
              <w:rPr>
                <w:rFonts w:asciiTheme="majorBidi" w:eastAsia="Times New Roman" w:hAnsiTheme="majorBidi" w:cstheme="majorBidi"/>
                <w:szCs w:val="24"/>
              </w:rPr>
            </w:pPr>
            <w:r w:rsidRPr="00EE7668">
              <w:rPr>
                <w:rFonts w:asciiTheme="majorBidi" w:eastAsia="Times New Roman" w:hAnsiTheme="majorBidi" w:cstheme="majorBidi"/>
                <w:szCs w:val="24"/>
              </w:rPr>
              <w:t>3</w:t>
            </w:r>
            <w:r w:rsidRPr="00871D2B">
              <w:rPr>
                <w:rFonts w:asciiTheme="majorBidi" w:eastAsia="Times New Roman" w:hAnsiTheme="majorBidi" w:cstheme="majorBidi" w:hint="cs"/>
                <w:szCs w:val="24"/>
                <w:lang w:val="en-GB"/>
              </w:rPr>
              <w:t>0</w:t>
            </w:r>
            <w:r w:rsidRPr="00EE7668">
              <w:rPr>
                <w:rFonts w:asciiTheme="majorBidi" w:eastAsia="Times New Roman" w:hAnsiTheme="majorBidi" w:cstheme="majorBidi"/>
                <w:szCs w:val="24"/>
              </w:rPr>
              <w:t xml:space="preserve"> </w:t>
            </w:r>
            <w:r w:rsidRPr="00871D2B">
              <w:rPr>
                <w:rFonts w:asciiTheme="majorBidi" w:eastAsia="Times New Roman" w:hAnsiTheme="majorBidi" w:cstheme="majorBidi" w:hint="cs"/>
                <w:szCs w:val="24"/>
                <w:cs/>
                <w:lang w:val="en-GB"/>
              </w:rPr>
              <w:t>มิถุนายน</w:t>
            </w:r>
            <w:r w:rsidRPr="00871D2B">
              <w:rPr>
                <w:rFonts w:asciiTheme="majorBidi" w:eastAsia="Times New Roman" w:hAnsiTheme="majorBidi" w:cstheme="majorBidi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Theme="majorBidi" w:eastAsia="Times New Roman" w:hAnsiTheme="majorBidi" w:cstheme="majorBidi"/>
                <w:szCs w:val="24"/>
                <w:lang w:val="en-GB"/>
              </w:rPr>
              <w:t>2563</w:t>
            </w:r>
          </w:p>
        </w:tc>
        <w:tc>
          <w:tcPr>
            <w:tcW w:w="112" w:type="dxa"/>
            <w:gridSpan w:val="2"/>
            <w:tcBorders>
              <w:top w:val="single" w:sz="4" w:space="0" w:color="auto"/>
            </w:tcBorders>
          </w:tcPr>
          <w:p w14:paraId="7A94953C" w14:textId="77777777" w:rsidR="00D5121C" w:rsidRPr="00EE7668" w:rsidRDefault="00D5121C">
            <w:pPr>
              <w:jc w:val="center"/>
              <w:rPr>
                <w:rFonts w:asciiTheme="majorBidi" w:eastAsia="Times New Roman" w:hAnsiTheme="majorBidi" w:cstheme="majorBidi"/>
                <w:spacing w:val="-10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E0B4B" w14:textId="77777777" w:rsidR="00D5121C" w:rsidRPr="00EE7668" w:rsidRDefault="009B2480">
            <w:pPr>
              <w:jc w:val="center"/>
              <w:rPr>
                <w:rFonts w:asciiTheme="majorBidi" w:eastAsia="Times New Roman" w:hAnsiTheme="majorBidi" w:cstheme="majorBidi"/>
                <w:spacing w:val="-10"/>
                <w:szCs w:val="24"/>
                <w:cs/>
                <w:lang w:val="th-TH"/>
              </w:rPr>
            </w:pPr>
            <w:r w:rsidRPr="00871D2B">
              <w:rPr>
                <w:rFonts w:asciiTheme="majorBidi" w:eastAsia="Times New Roman" w:hAnsiTheme="majorBidi" w:cstheme="majorBidi"/>
                <w:spacing w:val="-10"/>
                <w:szCs w:val="24"/>
                <w:lang w:val="en-GB"/>
              </w:rPr>
              <w:t xml:space="preserve">31 </w:t>
            </w:r>
            <w:r w:rsidRPr="00871D2B">
              <w:rPr>
                <w:rFonts w:asciiTheme="majorBidi" w:eastAsia="Times New Roman" w:hAnsiTheme="majorBidi" w:cstheme="majorBidi"/>
                <w:spacing w:val="-10"/>
                <w:szCs w:val="24"/>
                <w:cs/>
                <w:lang w:val="en-GB"/>
              </w:rPr>
              <w:t xml:space="preserve">ธันวาคม </w:t>
            </w:r>
            <w:r w:rsidRPr="00871D2B">
              <w:rPr>
                <w:rFonts w:asciiTheme="majorBidi" w:eastAsia="Times New Roman" w:hAnsiTheme="majorBidi" w:cstheme="majorBidi"/>
                <w:spacing w:val="-10"/>
                <w:szCs w:val="24"/>
                <w:lang w:val="en-GB"/>
              </w:rPr>
              <w:t>2562</w:t>
            </w:r>
          </w:p>
        </w:tc>
        <w:tc>
          <w:tcPr>
            <w:tcW w:w="180" w:type="dxa"/>
          </w:tcPr>
          <w:p w14:paraId="4E7416AF" w14:textId="77777777" w:rsidR="00D5121C" w:rsidRPr="00871D2B" w:rsidRDefault="00D5121C">
            <w:pPr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71AA1" w14:textId="77777777" w:rsidR="00D5121C" w:rsidRPr="00EE7668" w:rsidRDefault="009B2480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E7668">
              <w:rPr>
                <w:rFonts w:asciiTheme="majorBidi" w:eastAsia="Times New Roman" w:hAnsiTheme="majorBidi" w:cstheme="majorBidi"/>
                <w:szCs w:val="24"/>
              </w:rPr>
              <w:t>3</w:t>
            </w:r>
            <w:r w:rsidRPr="00871D2B">
              <w:rPr>
                <w:rFonts w:asciiTheme="majorBidi" w:eastAsia="Times New Roman" w:hAnsiTheme="majorBidi" w:cstheme="majorBidi" w:hint="cs"/>
                <w:szCs w:val="24"/>
                <w:lang w:val="en-GB"/>
              </w:rPr>
              <w:t>0</w:t>
            </w:r>
            <w:r w:rsidRPr="00EE7668">
              <w:rPr>
                <w:rFonts w:asciiTheme="majorBidi" w:eastAsia="Times New Roman" w:hAnsiTheme="majorBidi" w:cstheme="majorBidi"/>
                <w:szCs w:val="24"/>
              </w:rPr>
              <w:t xml:space="preserve"> </w:t>
            </w:r>
            <w:r w:rsidRPr="00871D2B">
              <w:rPr>
                <w:rFonts w:asciiTheme="majorBidi" w:eastAsia="Times New Roman" w:hAnsiTheme="majorBidi" w:cstheme="majorBidi" w:hint="cs"/>
                <w:szCs w:val="24"/>
                <w:cs/>
                <w:lang w:val="en-GB"/>
              </w:rPr>
              <w:t>มิถุนายน</w:t>
            </w:r>
            <w:r w:rsidRPr="00871D2B">
              <w:rPr>
                <w:rFonts w:asciiTheme="majorBidi" w:eastAsia="Times New Roman" w:hAnsiTheme="majorBidi" w:cstheme="majorBidi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Theme="majorBidi" w:eastAsia="Times New Roman" w:hAnsiTheme="majorBidi" w:cstheme="majorBidi"/>
                <w:szCs w:val="24"/>
                <w:lang w:val="en-GB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DE57145" w14:textId="77777777" w:rsidR="00D5121C" w:rsidRPr="00EE7668" w:rsidRDefault="00D5121C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75BA6" w14:textId="77777777" w:rsidR="00D5121C" w:rsidRPr="00EE7668" w:rsidRDefault="009B2480">
            <w:pPr>
              <w:jc w:val="center"/>
              <w:rPr>
                <w:rFonts w:asciiTheme="majorBidi" w:eastAsia="Times New Roman" w:hAnsiTheme="majorBidi" w:cstheme="majorBidi"/>
                <w:szCs w:val="24"/>
                <w:cs/>
              </w:rPr>
            </w:pPr>
            <w:r w:rsidRPr="00871D2B">
              <w:rPr>
                <w:rFonts w:asciiTheme="majorBidi" w:eastAsia="Times New Roman" w:hAnsiTheme="majorBidi" w:cstheme="majorBidi"/>
                <w:szCs w:val="24"/>
                <w:lang w:val="en-GB"/>
              </w:rPr>
              <w:t xml:space="preserve">31 </w:t>
            </w:r>
            <w:r w:rsidRPr="00871D2B">
              <w:rPr>
                <w:rFonts w:asciiTheme="majorBidi" w:eastAsia="Times New Roman" w:hAnsiTheme="majorBidi" w:cstheme="majorBidi"/>
                <w:szCs w:val="24"/>
                <w:cs/>
                <w:lang w:val="en-GB"/>
              </w:rPr>
              <w:t xml:space="preserve">ธันวาคม </w:t>
            </w:r>
            <w:r w:rsidRPr="00871D2B">
              <w:rPr>
                <w:rFonts w:asciiTheme="majorBidi" w:eastAsia="Times New Roman" w:hAnsiTheme="majorBidi" w:cstheme="majorBidi"/>
                <w:szCs w:val="24"/>
                <w:lang w:val="en-GB"/>
              </w:rPr>
              <w:t>2562</w:t>
            </w:r>
          </w:p>
        </w:tc>
        <w:tc>
          <w:tcPr>
            <w:tcW w:w="90" w:type="dxa"/>
          </w:tcPr>
          <w:p w14:paraId="74C3EB9C" w14:textId="77777777" w:rsidR="00D5121C" w:rsidRPr="00EE7668" w:rsidRDefault="00D5121C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14:paraId="1B32A6A0" w14:textId="77777777" w:rsidR="00D5121C" w:rsidRPr="00EE7668" w:rsidRDefault="00D5121C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Merge/>
          </w:tcPr>
          <w:p w14:paraId="012F11C9" w14:textId="77777777" w:rsidR="00D5121C" w:rsidRPr="00EE7668" w:rsidRDefault="00D5121C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980" w:type="dxa"/>
            <w:vMerge/>
          </w:tcPr>
          <w:p w14:paraId="05C9EE57" w14:textId="77777777" w:rsidR="00D5121C" w:rsidRPr="00871D2B" w:rsidRDefault="00D5121C">
            <w:pPr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</w:tr>
      <w:tr w:rsidR="00D5121C" w:rsidRPr="00EE7668" w14:paraId="5D576619" w14:textId="77777777" w:rsidTr="00DE753D">
        <w:trPr>
          <w:cantSplit/>
          <w:trHeight w:val="120"/>
        </w:trPr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</w:tcPr>
          <w:p w14:paraId="4491BA11" w14:textId="77777777" w:rsidR="00FC1673" w:rsidRPr="00FC1673" w:rsidRDefault="0073531B" w:rsidP="00FC1673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184" w:right="68" w:hanging="180"/>
              <w:textAlignment w:val="auto"/>
              <w:rPr>
                <w:rFonts w:asciiTheme="majorBidi" w:eastAsia="Times New Roman" w:hAnsiTheme="majorBidi" w:cstheme="majorBidi"/>
                <w:szCs w:val="24"/>
                <w:lang w:val="th-TH"/>
              </w:rPr>
            </w:pPr>
            <w:r w:rsidRPr="00871D2B">
              <w:rPr>
                <w:rFonts w:asciiTheme="majorBidi" w:eastAsia="Times New Roman" w:hAnsiTheme="majorBidi" w:hint="cs"/>
                <w:szCs w:val="24"/>
                <w:cs/>
                <w:lang w:val="en-GB"/>
              </w:rPr>
              <w:t>สินทรัพย์ทางการเงิน</w:t>
            </w:r>
          </w:p>
          <w:p w14:paraId="78D33D1F" w14:textId="446DD503" w:rsidR="00D5121C" w:rsidRPr="00871D2B" w:rsidRDefault="0073531B" w:rsidP="00FC1673">
            <w:pPr>
              <w:overflowPunct/>
              <w:autoSpaceDE/>
              <w:autoSpaceDN/>
              <w:adjustRightInd/>
              <w:ind w:left="184" w:right="68" w:firstLine="79"/>
              <w:textAlignment w:val="auto"/>
              <w:rPr>
                <w:rFonts w:asciiTheme="majorBidi" w:eastAsia="Times New Roman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eastAsia="Times New Roman" w:hAnsiTheme="majorBidi" w:hint="cs"/>
                <w:szCs w:val="24"/>
                <w:cs/>
                <w:lang w:val="en-GB"/>
              </w:rPr>
              <w:t>หมุนเวียนอื่น</w:t>
            </w:r>
          </w:p>
        </w:tc>
        <w:tc>
          <w:tcPr>
            <w:tcW w:w="22" w:type="dxa"/>
          </w:tcPr>
          <w:p w14:paraId="5ADCC0CA" w14:textId="77777777" w:rsidR="00D5121C" w:rsidRPr="00EE7668" w:rsidRDefault="00D5121C">
            <w:pPr>
              <w:tabs>
                <w:tab w:val="decimal" w:pos="977"/>
              </w:tabs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7E3B76BB" w14:textId="77777777" w:rsidR="00D5121C" w:rsidRDefault="00FC1673" w:rsidP="00DE753D">
            <w:pPr>
              <w:tabs>
                <w:tab w:val="decimal" w:pos="977"/>
              </w:tabs>
              <w:ind w:right="65"/>
              <w:rPr>
                <w:rFonts w:asciiTheme="majorBidi" w:eastAsia="Times New Roman" w:hAnsiTheme="majorBidi"/>
                <w:szCs w:val="24"/>
              </w:rPr>
            </w:pPr>
            <w:r w:rsidRPr="001169F7">
              <w:rPr>
                <w:rFonts w:asciiTheme="majorBidi" w:eastAsia="Times New Roman" w:hAnsiTheme="majorBidi"/>
                <w:szCs w:val="24"/>
              </w:rPr>
              <w:t>7,239</w:t>
            </w:r>
          </w:p>
          <w:p w14:paraId="5387F88F" w14:textId="77777777" w:rsidR="00DE753D" w:rsidRDefault="00DE753D" w:rsidP="00DE753D">
            <w:pPr>
              <w:tabs>
                <w:tab w:val="decimal" w:pos="977"/>
              </w:tabs>
              <w:ind w:right="65"/>
              <w:rPr>
                <w:rFonts w:asciiTheme="majorBidi" w:eastAsia="Times New Roman" w:hAnsiTheme="majorBidi"/>
                <w:szCs w:val="24"/>
              </w:rPr>
            </w:pPr>
          </w:p>
          <w:p w14:paraId="61DCE49D" w14:textId="1860C591" w:rsidR="00DE753D" w:rsidRPr="001169F7" w:rsidRDefault="00DE753D" w:rsidP="00DE753D">
            <w:pPr>
              <w:tabs>
                <w:tab w:val="decimal" w:pos="977"/>
              </w:tabs>
              <w:ind w:right="65"/>
              <w:rPr>
                <w:rFonts w:asciiTheme="majorBidi" w:eastAsia="Times New Roman" w:hAnsiTheme="majorBidi"/>
                <w:szCs w:val="24"/>
              </w:rPr>
            </w:pPr>
          </w:p>
        </w:tc>
        <w:tc>
          <w:tcPr>
            <w:tcW w:w="112" w:type="dxa"/>
            <w:gridSpan w:val="2"/>
            <w:vAlign w:val="bottom"/>
          </w:tcPr>
          <w:p w14:paraId="723B5611" w14:textId="77777777" w:rsidR="00D5121C" w:rsidRPr="001169F7" w:rsidRDefault="00D5121C" w:rsidP="001169F7">
            <w:pPr>
              <w:tabs>
                <w:tab w:val="decimal" w:pos="977"/>
              </w:tabs>
              <w:ind w:right="65"/>
              <w:jc w:val="center"/>
              <w:rPr>
                <w:rFonts w:asciiTheme="majorBidi" w:eastAsia="Times New Roman" w:hAnsi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8596FBD" w14:textId="0BFF3B6F" w:rsidR="00D5121C" w:rsidRPr="001169F7" w:rsidRDefault="00FC1673" w:rsidP="001169F7">
            <w:pPr>
              <w:tabs>
                <w:tab w:val="decimal" w:pos="977"/>
              </w:tabs>
              <w:ind w:right="65"/>
              <w:jc w:val="center"/>
              <w:rPr>
                <w:rFonts w:asciiTheme="majorBidi" w:eastAsia="Times New Roman" w:hAnsiTheme="majorBidi"/>
                <w:szCs w:val="24"/>
              </w:rPr>
            </w:pPr>
            <w:r w:rsidRPr="001169F7">
              <w:rPr>
                <w:rFonts w:asciiTheme="majorBidi" w:eastAsia="Times New Roman" w:hAnsiTheme="majorBidi"/>
                <w:szCs w:val="24"/>
              </w:rPr>
              <w:t>7,371</w:t>
            </w:r>
          </w:p>
          <w:p w14:paraId="503A6FF5" w14:textId="77777777" w:rsidR="00FC1673" w:rsidRPr="001169F7" w:rsidRDefault="00FC1673" w:rsidP="001169F7">
            <w:pPr>
              <w:tabs>
                <w:tab w:val="decimal" w:pos="977"/>
              </w:tabs>
              <w:ind w:right="65"/>
              <w:jc w:val="center"/>
              <w:rPr>
                <w:rFonts w:asciiTheme="majorBidi" w:eastAsia="Times New Roman" w:hAnsiTheme="majorBidi"/>
                <w:szCs w:val="24"/>
              </w:rPr>
            </w:pPr>
          </w:p>
          <w:p w14:paraId="6961ADC1" w14:textId="7A209D2B" w:rsidR="00FC1673" w:rsidRPr="001169F7" w:rsidRDefault="00FC1673" w:rsidP="001169F7">
            <w:pPr>
              <w:tabs>
                <w:tab w:val="decimal" w:pos="977"/>
              </w:tabs>
              <w:ind w:right="65"/>
              <w:jc w:val="center"/>
              <w:rPr>
                <w:rFonts w:asciiTheme="majorBidi" w:eastAsia="Times New Roman" w:hAnsiTheme="majorBidi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353AE63" w14:textId="77777777" w:rsidR="00D5121C" w:rsidRPr="001169F7" w:rsidRDefault="00D5121C" w:rsidP="001169F7">
            <w:pPr>
              <w:tabs>
                <w:tab w:val="decimal" w:pos="977"/>
              </w:tabs>
              <w:ind w:right="65"/>
              <w:jc w:val="center"/>
              <w:rPr>
                <w:rFonts w:asciiTheme="majorBidi" w:eastAsia="Times New Roman" w:hAnsi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EB07AC9" w14:textId="001326DC" w:rsidR="00FC1673" w:rsidRPr="001169F7" w:rsidRDefault="00FC1673" w:rsidP="001169F7">
            <w:pPr>
              <w:ind w:left="37" w:right="65"/>
              <w:jc w:val="center"/>
              <w:rPr>
                <w:rFonts w:asciiTheme="majorBidi" w:eastAsia="Times New Roman" w:hAnsiTheme="majorBidi"/>
                <w:szCs w:val="24"/>
              </w:rPr>
            </w:pPr>
            <w:r w:rsidRPr="001169F7">
              <w:rPr>
                <w:rFonts w:asciiTheme="majorBidi" w:eastAsia="Times New Roman" w:hAnsiTheme="majorBidi"/>
                <w:szCs w:val="24"/>
              </w:rPr>
              <w:t>7,239</w:t>
            </w:r>
          </w:p>
          <w:p w14:paraId="4E9B60E0" w14:textId="77777777" w:rsidR="00FC1673" w:rsidRPr="001169F7" w:rsidRDefault="00FC1673" w:rsidP="001169F7">
            <w:pPr>
              <w:ind w:left="37" w:right="65"/>
              <w:jc w:val="center"/>
              <w:rPr>
                <w:rFonts w:asciiTheme="majorBidi" w:eastAsia="Times New Roman" w:hAnsiTheme="majorBidi"/>
                <w:szCs w:val="24"/>
              </w:rPr>
            </w:pPr>
          </w:p>
          <w:p w14:paraId="1C55EDAD" w14:textId="1438F0EF" w:rsidR="00D5121C" w:rsidRPr="001169F7" w:rsidRDefault="00D5121C" w:rsidP="001169F7">
            <w:pPr>
              <w:ind w:left="37" w:right="65"/>
              <w:jc w:val="center"/>
              <w:rPr>
                <w:rFonts w:asciiTheme="majorBidi" w:eastAsia="Times New Roman" w:hAnsiTheme="majorBidi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78BB3EE" w14:textId="77777777" w:rsidR="00D5121C" w:rsidRPr="001169F7" w:rsidRDefault="00D5121C" w:rsidP="001169F7">
            <w:pPr>
              <w:ind w:left="37" w:right="65"/>
              <w:jc w:val="center"/>
              <w:rPr>
                <w:rFonts w:asciiTheme="majorBidi" w:eastAsia="Times New Roman" w:hAnsiTheme="majorBidi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28CED773" w14:textId="33C4C38A" w:rsidR="00FC1673" w:rsidRDefault="00FC1673" w:rsidP="001169F7">
            <w:pPr>
              <w:ind w:left="-90" w:right="65" w:firstLine="127"/>
              <w:jc w:val="center"/>
              <w:rPr>
                <w:rFonts w:asciiTheme="majorBidi" w:eastAsia="Times New Roman" w:hAnsiTheme="majorBidi"/>
                <w:szCs w:val="24"/>
              </w:rPr>
            </w:pPr>
            <w:r>
              <w:rPr>
                <w:rFonts w:asciiTheme="majorBidi" w:eastAsia="Times New Roman" w:hAnsiTheme="majorBidi"/>
                <w:szCs w:val="24"/>
              </w:rPr>
              <w:t>7,371</w:t>
            </w:r>
          </w:p>
          <w:p w14:paraId="6F20691E" w14:textId="77777777" w:rsidR="00FC1673" w:rsidRDefault="00FC1673" w:rsidP="001169F7">
            <w:pPr>
              <w:ind w:left="-90" w:right="65" w:firstLine="127"/>
              <w:jc w:val="center"/>
              <w:rPr>
                <w:rFonts w:asciiTheme="majorBidi" w:eastAsia="Times New Roman" w:hAnsiTheme="majorBidi"/>
                <w:szCs w:val="24"/>
              </w:rPr>
            </w:pPr>
          </w:p>
          <w:p w14:paraId="35828023" w14:textId="43B0695B" w:rsidR="00D5121C" w:rsidRPr="001169F7" w:rsidRDefault="00D5121C" w:rsidP="001169F7">
            <w:pPr>
              <w:ind w:left="-90" w:right="65" w:firstLine="127"/>
              <w:jc w:val="center"/>
              <w:rPr>
                <w:rFonts w:asciiTheme="majorBidi" w:eastAsia="Times New Roman" w:hAnsiTheme="majorBidi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6A7A8DE9" w14:textId="77777777" w:rsidR="00D5121C" w:rsidRPr="001169F7" w:rsidRDefault="00D5121C" w:rsidP="001169F7">
            <w:pPr>
              <w:ind w:left="37" w:right="65"/>
              <w:jc w:val="center"/>
              <w:rPr>
                <w:rFonts w:asciiTheme="majorBidi" w:eastAsia="Times New Roman" w:hAnsiTheme="majorBidi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6151D85" w14:textId="77777777" w:rsidR="00DE753D" w:rsidRDefault="009B2480" w:rsidP="00DE753D">
            <w:pPr>
              <w:tabs>
                <w:tab w:val="decimal" w:pos="718"/>
              </w:tabs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Times New Roman" w:hAnsiTheme="majorBidi"/>
                <w:szCs w:val="24"/>
              </w:rPr>
            </w:pPr>
            <w:r w:rsidRPr="001169F7">
              <w:rPr>
                <w:rFonts w:asciiTheme="majorBidi" w:eastAsia="Times New Roman" w:hAnsiTheme="majorBidi" w:hint="cs"/>
                <w:szCs w:val="24"/>
                <w:cs/>
              </w:rPr>
              <w:t xml:space="preserve">ระดับที่ </w:t>
            </w:r>
            <w:r w:rsidRPr="001169F7">
              <w:rPr>
                <w:rFonts w:asciiTheme="majorBidi" w:eastAsia="Times New Roman" w:hAnsiTheme="majorBidi" w:hint="cs"/>
                <w:szCs w:val="24"/>
              </w:rPr>
              <w:t>1</w:t>
            </w:r>
          </w:p>
          <w:p w14:paraId="7AA3239E" w14:textId="0BE0471F" w:rsidR="00DE753D" w:rsidRPr="001169F7" w:rsidRDefault="00DE753D" w:rsidP="00DE753D">
            <w:pPr>
              <w:tabs>
                <w:tab w:val="decimal" w:pos="718"/>
              </w:tabs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Times New Roman" w:hAnsi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5F9A6DE4" w14:textId="77777777" w:rsidR="00D5121C" w:rsidRPr="00EE7668" w:rsidRDefault="00D5121C">
            <w:pPr>
              <w:ind w:left="37" w:right="495"/>
              <w:rPr>
                <w:rFonts w:asciiTheme="majorBidi" w:eastAsia="Times New Roman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4276A9A8" w14:textId="77777777" w:rsidR="00D5121C" w:rsidRPr="00871D2B" w:rsidRDefault="009B2480">
            <w:pPr>
              <w:ind w:left="270" w:hanging="180"/>
              <w:rPr>
                <w:rFonts w:asciiTheme="majorBidi" w:eastAsia="Times New Roman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eastAsia="Times New Roman" w:hAnsiTheme="majorBidi" w:cstheme="majorBidi"/>
                <w:szCs w:val="24"/>
                <w:cs/>
                <w:lang w:val="en-GB"/>
              </w:rPr>
              <w:t>ราคาเสนอซื้อของตลาด</w:t>
            </w:r>
            <w:r w:rsidRPr="00871D2B">
              <w:rPr>
                <w:rFonts w:asciiTheme="majorBidi" w:eastAsia="Times New Roman" w:hAnsiTheme="majorBidi" w:cstheme="majorBidi" w:hint="cs"/>
                <w:szCs w:val="24"/>
                <w:cs/>
                <w:lang w:val="en-GB"/>
              </w:rPr>
              <w:t>หลั</w:t>
            </w:r>
            <w:r w:rsidRPr="00871D2B">
              <w:rPr>
                <w:rFonts w:asciiTheme="majorBidi" w:eastAsia="Times New Roman" w:hAnsiTheme="majorBidi" w:cstheme="majorBidi"/>
                <w:szCs w:val="24"/>
                <w:cs/>
                <w:lang w:val="en-GB"/>
              </w:rPr>
              <w:t>กทรัพย์แห่งประเทศไทย ณ สิ้นวันทำการสุดท้ายของงวดบัญชี</w:t>
            </w:r>
          </w:p>
        </w:tc>
      </w:tr>
      <w:tr w:rsidR="00D5121C" w:rsidRPr="00EE7668" w14:paraId="1B4AA483" w14:textId="77777777" w:rsidTr="00F35ABF">
        <w:trPr>
          <w:cantSplit/>
          <w:trHeight w:val="120"/>
        </w:trPr>
        <w:tc>
          <w:tcPr>
            <w:tcW w:w="1598" w:type="dxa"/>
            <w:shd w:val="clear" w:color="auto" w:fill="auto"/>
          </w:tcPr>
          <w:p w14:paraId="26A6EB1E" w14:textId="77777777" w:rsidR="00FC1673" w:rsidRPr="00FC1673" w:rsidRDefault="0073531B" w:rsidP="0073531B">
            <w:pPr>
              <w:numPr>
                <w:ilvl w:val="0"/>
                <w:numId w:val="2"/>
              </w:numPr>
              <w:tabs>
                <w:tab w:val="left" w:pos="270"/>
              </w:tabs>
              <w:overflowPunct/>
              <w:autoSpaceDE/>
              <w:autoSpaceDN/>
              <w:adjustRightInd/>
              <w:ind w:left="184" w:right="68" w:hanging="180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871D2B">
              <w:rPr>
                <w:rFonts w:asciiTheme="majorBidi" w:eastAsia="Times New Roman" w:hAnsiTheme="majorBidi" w:hint="cs"/>
                <w:szCs w:val="24"/>
                <w:cs/>
                <w:lang w:val="en-GB"/>
              </w:rPr>
              <w:t>สินทรัพย์ทางการเงิน</w:t>
            </w:r>
          </w:p>
          <w:p w14:paraId="554F0862" w14:textId="18FC6B23" w:rsidR="00D5121C" w:rsidRPr="00871D2B" w:rsidRDefault="0073531B" w:rsidP="00FC1673">
            <w:pPr>
              <w:tabs>
                <w:tab w:val="left" w:pos="353"/>
              </w:tabs>
              <w:overflowPunct/>
              <w:autoSpaceDE/>
              <w:autoSpaceDN/>
              <w:adjustRightInd/>
              <w:ind w:left="353" w:right="68" w:hanging="90"/>
              <w:textAlignment w:val="auto"/>
              <w:rPr>
                <w:rFonts w:asciiTheme="majorBidi" w:eastAsia="Times New Roman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eastAsia="Times New Roman" w:hAnsiTheme="majorBidi" w:hint="cs"/>
                <w:szCs w:val="24"/>
                <w:cs/>
                <w:lang w:val="en-GB"/>
              </w:rPr>
              <w:t>ไม่หมุนเวียนอื่น</w:t>
            </w:r>
          </w:p>
        </w:tc>
        <w:tc>
          <w:tcPr>
            <w:tcW w:w="22" w:type="dxa"/>
          </w:tcPr>
          <w:p w14:paraId="54016F57" w14:textId="77777777" w:rsidR="00D5121C" w:rsidRPr="00EE7668" w:rsidRDefault="00D5121C">
            <w:pPr>
              <w:tabs>
                <w:tab w:val="decimal" w:pos="616"/>
              </w:tabs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56195158" w14:textId="64272EB5" w:rsidR="00D5121C" w:rsidRPr="00EE7668" w:rsidRDefault="0073531B">
            <w:pPr>
              <w:tabs>
                <w:tab w:val="decimal" w:pos="977"/>
              </w:tabs>
              <w:ind w:right="65"/>
              <w:jc w:val="center"/>
              <w:rPr>
                <w:rFonts w:asciiTheme="majorBidi" w:eastAsia="Times New Roman" w:hAnsiTheme="majorBidi"/>
                <w:szCs w:val="24"/>
              </w:rPr>
            </w:pPr>
            <w:r w:rsidRPr="00EE7668">
              <w:rPr>
                <w:rFonts w:asciiTheme="majorBidi" w:eastAsia="Times New Roman" w:hAnsiTheme="majorBidi"/>
                <w:szCs w:val="24"/>
              </w:rPr>
              <w:t>56,539</w:t>
            </w:r>
          </w:p>
        </w:tc>
        <w:tc>
          <w:tcPr>
            <w:tcW w:w="90" w:type="dxa"/>
            <w:vAlign w:val="center"/>
          </w:tcPr>
          <w:p w14:paraId="245276A9" w14:textId="77777777" w:rsidR="00D5121C" w:rsidRPr="00EE7668" w:rsidRDefault="00D5121C">
            <w:pPr>
              <w:tabs>
                <w:tab w:val="decimal" w:pos="977"/>
              </w:tabs>
              <w:ind w:right="65"/>
              <w:jc w:val="center"/>
              <w:rPr>
                <w:rFonts w:asciiTheme="majorBidi" w:eastAsia="Times New Roman" w:hAnsiTheme="majorBidi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A9EF522" w14:textId="77777777" w:rsidR="00D5121C" w:rsidRPr="00EE7668" w:rsidRDefault="009B2480">
            <w:pPr>
              <w:tabs>
                <w:tab w:val="decimal" w:pos="977"/>
              </w:tabs>
              <w:ind w:right="65"/>
              <w:jc w:val="center"/>
              <w:rPr>
                <w:rFonts w:asciiTheme="majorBidi" w:eastAsia="Times New Roman" w:hAnsiTheme="majorBidi"/>
                <w:szCs w:val="24"/>
                <w:cs/>
              </w:rPr>
            </w:pPr>
            <w:r w:rsidRPr="00EE7668">
              <w:rPr>
                <w:rFonts w:asciiTheme="majorBidi" w:eastAsia="Times New Roman" w:hAnsiTheme="majorBidi"/>
                <w:szCs w:val="24"/>
              </w:rPr>
              <w:t>24,801</w:t>
            </w:r>
          </w:p>
        </w:tc>
        <w:tc>
          <w:tcPr>
            <w:tcW w:w="180" w:type="dxa"/>
            <w:vAlign w:val="center"/>
          </w:tcPr>
          <w:p w14:paraId="0F2ED4A0" w14:textId="77777777" w:rsidR="00D5121C" w:rsidRPr="00871D2B" w:rsidRDefault="00D5121C">
            <w:pPr>
              <w:tabs>
                <w:tab w:val="decimal" w:pos="977"/>
              </w:tabs>
              <w:ind w:right="65"/>
              <w:jc w:val="center"/>
              <w:rPr>
                <w:rFonts w:asciiTheme="majorBidi" w:eastAsia="Times New Roman" w:hAnsiTheme="majorBidi"/>
                <w:szCs w:val="24"/>
                <w:cs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129FA53E" w14:textId="77777777" w:rsidR="00D5121C" w:rsidRPr="00EE7668" w:rsidRDefault="009B2480">
            <w:pPr>
              <w:tabs>
                <w:tab w:val="decimal" w:pos="977"/>
              </w:tabs>
              <w:ind w:right="65"/>
              <w:jc w:val="center"/>
              <w:rPr>
                <w:rFonts w:asciiTheme="majorBidi" w:eastAsia="Times New Roman" w:hAnsiTheme="majorBidi"/>
                <w:szCs w:val="24"/>
                <w:cs/>
              </w:rPr>
            </w:pPr>
            <w:r w:rsidRPr="00EE7668">
              <w:rPr>
                <w:rFonts w:asciiTheme="majorBidi" w:eastAsia="Times New Roman" w:hAnsi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192E7F6" w14:textId="77777777" w:rsidR="00D5121C" w:rsidRPr="00EE7668" w:rsidRDefault="00D5121C">
            <w:pPr>
              <w:tabs>
                <w:tab w:val="decimal" w:pos="977"/>
              </w:tabs>
              <w:ind w:right="65"/>
              <w:jc w:val="center"/>
              <w:rPr>
                <w:rFonts w:asciiTheme="majorBidi" w:eastAsia="Times New Roman" w:hAnsi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4BD970D4" w14:textId="77777777" w:rsidR="00D5121C" w:rsidRPr="00871D2B" w:rsidRDefault="009B2480">
            <w:pPr>
              <w:tabs>
                <w:tab w:val="decimal" w:pos="977"/>
              </w:tabs>
              <w:ind w:right="65" w:firstLine="311"/>
              <w:jc w:val="center"/>
              <w:rPr>
                <w:rFonts w:asciiTheme="majorBidi" w:eastAsia="Times New Roman" w:hAnsiTheme="majorBidi"/>
                <w:szCs w:val="24"/>
                <w:cs/>
                <w:lang w:val="en-GB"/>
              </w:rPr>
            </w:pPr>
            <w:r w:rsidRPr="00871D2B">
              <w:rPr>
                <w:rFonts w:asciiTheme="majorBidi" w:eastAsia="Times New Roman" w:hAnsiTheme="majorBidi" w:hint="cs"/>
                <w:szCs w:val="24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6FCA5226" w14:textId="77777777" w:rsidR="00D5121C" w:rsidRPr="00EE7668" w:rsidRDefault="00D5121C">
            <w:pPr>
              <w:tabs>
                <w:tab w:val="decimal" w:pos="977"/>
              </w:tabs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Times New Roman" w:hAnsiTheme="majorBidi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FBE738A" w14:textId="476322A2" w:rsidR="00D5121C" w:rsidRPr="00EE7668" w:rsidRDefault="00FC1673" w:rsidP="00FC1673">
            <w:pPr>
              <w:tabs>
                <w:tab w:val="decimal" w:pos="718"/>
              </w:tabs>
              <w:overflowPunct/>
              <w:autoSpaceDE/>
              <w:autoSpaceDN/>
              <w:adjustRightInd/>
              <w:ind w:left="178" w:right="65"/>
              <w:textAlignment w:val="auto"/>
              <w:rPr>
                <w:rFonts w:asciiTheme="majorBidi" w:eastAsia="Times New Roman" w:hAnsiTheme="majorBidi"/>
                <w:szCs w:val="24"/>
              </w:rPr>
            </w:pPr>
            <w:r>
              <w:rPr>
                <w:rFonts w:asciiTheme="majorBidi" w:eastAsia="Times New Roman" w:hAnsiTheme="majorBidi"/>
                <w:szCs w:val="24"/>
              </w:rPr>
              <w:t xml:space="preserve"> </w:t>
            </w:r>
            <w:r w:rsidR="009B2480" w:rsidRPr="00871D2B">
              <w:rPr>
                <w:rFonts w:asciiTheme="majorBidi" w:eastAsia="Times New Roman" w:hAnsiTheme="majorBidi" w:hint="cs"/>
                <w:szCs w:val="24"/>
                <w:cs/>
                <w:lang w:val="en-GB"/>
              </w:rPr>
              <w:t xml:space="preserve">ระดับที่ </w:t>
            </w:r>
            <w:r w:rsidR="009B2480" w:rsidRPr="00871D2B">
              <w:rPr>
                <w:rFonts w:asciiTheme="majorBidi" w:eastAsia="Times New Roman" w:hAnsiTheme="majorBidi" w:hint="cs"/>
                <w:szCs w:val="24"/>
                <w:lang w:val="en-GB"/>
              </w:rPr>
              <w:t>3</w:t>
            </w:r>
          </w:p>
        </w:tc>
        <w:tc>
          <w:tcPr>
            <w:tcW w:w="90" w:type="dxa"/>
          </w:tcPr>
          <w:p w14:paraId="0863592A" w14:textId="77777777" w:rsidR="00D5121C" w:rsidRPr="00EE7668" w:rsidRDefault="00D5121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980" w:type="dxa"/>
          </w:tcPr>
          <w:p w14:paraId="6660668A" w14:textId="77777777" w:rsidR="00D5121C" w:rsidRPr="00EE7668" w:rsidRDefault="009B2480">
            <w:pPr>
              <w:overflowPunct/>
              <w:autoSpaceDE/>
              <w:autoSpaceDN/>
              <w:adjustRightInd/>
              <w:ind w:left="270" w:hanging="182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ราคาประเมินโดยผู้ประเมินอิสระภายนอกด้วยวิธีราคาวิเคราะห์รายได้</w:t>
            </w:r>
          </w:p>
        </w:tc>
      </w:tr>
    </w:tbl>
    <w:p w14:paraId="1995EA0B" w14:textId="77777777" w:rsidR="00D5121C" w:rsidRPr="00EE7668" w:rsidRDefault="009B2480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     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201384AA" w14:textId="6EDAB7DD" w:rsidR="00206DF4" w:rsidRPr="00385F38" w:rsidRDefault="009B2480" w:rsidP="00BE5BE4">
      <w:pPr>
        <w:pStyle w:val="ListParagraph"/>
        <w:numPr>
          <w:ilvl w:val="0"/>
          <w:numId w:val="21"/>
        </w:numPr>
        <w:spacing w:before="240" w:line="240" w:lineRule="atLeast"/>
        <w:jc w:val="thaiDistribute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เหตุการณ์</w:t>
      </w:r>
      <w:r w:rsidRPr="00871D2B">
        <w:rPr>
          <w:rFonts w:asciiTheme="majorBidi" w:hAnsiTheme="majorBidi" w:cstheme="majorBidi" w:hint="cs"/>
          <w:b/>
          <w:bCs/>
          <w:sz w:val="28"/>
          <w:cs/>
          <w:lang w:val="en-GB"/>
        </w:rPr>
        <w:t>ภาย</w:t>
      </w: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หลังรอบระยะ</w:t>
      </w:r>
      <w:r w:rsidRPr="00871D2B">
        <w:rPr>
          <w:rFonts w:asciiTheme="majorBidi" w:hAnsiTheme="majorBidi" w:cstheme="majorBidi" w:hint="cs"/>
          <w:b/>
          <w:bCs/>
          <w:sz w:val="28"/>
          <w:cs/>
          <w:lang w:val="en-GB"/>
        </w:rPr>
        <w:t>เวลา</w:t>
      </w: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รายงาน</w:t>
      </w:r>
    </w:p>
    <w:p w14:paraId="57CC87F4" w14:textId="1F999D7C" w:rsidR="00385F38" w:rsidRPr="00385F38" w:rsidRDefault="00385F38" w:rsidP="00385F38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 xml:space="preserve">35.1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หุ้นกู้แปลงสภาพ</w:t>
      </w:r>
    </w:p>
    <w:p w14:paraId="75097BFF" w14:textId="77777777" w:rsidR="00385F38" w:rsidRDefault="00385F38" w:rsidP="00403AA9">
      <w:pPr>
        <w:ind w:left="720"/>
        <w:jc w:val="thaiDistribute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/>
          <w:sz w:val="28"/>
          <w:cs/>
          <w:lang w:val="en-GB"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 xml:space="preserve">14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กรกฎาคม </w:t>
      </w:r>
      <w:r>
        <w:rPr>
          <w:rFonts w:asciiTheme="majorBidi" w:hAnsiTheme="majorBidi" w:cstheme="majorBidi"/>
          <w:sz w:val="28"/>
        </w:rPr>
        <w:t xml:space="preserve">2563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บริษัทได้ออกและเสนอขายหุ้นกู้แปลงสภาพที่ออกใหม่ของบริษัทตามสัญญาการออก หุ้นกู้แปลงสภาพ ครั้งที่ </w:t>
      </w:r>
      <w:r>
        <w:rPr>
          <w:rFonts w:asciiTheme="majorBidi" w:hAnsiTheme="majorBidi" w:cstheme="majorBidi"/>
          <w:sz w:val="28"/>
        </w:rPr>
        <w:t xml:space="preserve">1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จำนวน </w:t>
      </w:r>
      <w:r>
        <w:rPr>
          <w:rFonts w:asciiTheme="majorBidi" w:hAnsiTheme="majorBidi" w:cstheme="majorBidi"/>
          <w:sz w:val="28"/>
        </w:rPr>
        <w:t xml:space="preserve">40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ล้านบาท โดยผู้ถือหุ้นกู้แปลงสภาพได้ใช้สิทธิแปลงสภาพ ดังนี้ </w:t>
      </w:r>
    </w:p>
    <w:p w14:paraId="07E6C9F8" w14:textId="20AC320B" w:rsidR="00385F38" w:rsidRPr="00701B62" w:rsidRDefault="00385F38" w:rsidP="00701B62">
      <w:pPr>
        <w:pStyle w:val="ListParagraph"/>
        <w:numPr>
          <w:ilvl w:val="0"/>
          <w:numId w:val="41"/>
        </w:numPr>
        <w:ind w:left="1080"/>
        <w:jc w:val="thaiDistribute"/>
        <w:rPr>
          <w:rFonts w:asciiTheme="majorBidi" w:hAnsiTheme="majorBidi" w:cstheme="majorBidi"/>
          <w:sz w:val="28"/>
        </w:rPr>
      </w:pPr>
      <w:r w:rsidRPr="00701B62">
        <w:rPr>
          <w:rFonts w:asciiTheme="majorBidi" w:hAnsiTheme="majorBidi" w:cstheme="majorBidi"/>
          <w:sz w:val="28"/>
          <w:cs/>
          <w:lang w:val="en-GB"/>
        </w:rPr>
        <w:t xml:space="preserve">ครั้งที่ </w:t>
      </w:r>
      <w:r w:rsidRPr="00701B62">
        <w:rPr>
          <w:rFonts w:asciiTheme="majorBidi" w:hAnsiTheme="majorBidi" w:cstheme="majorBidi"/>
          <w:sz w:val="28"/>
        </w:rPr>
        <w:t xml:space="preserve">1 </w:t>
      </w:r>
      <w:r w:rsidRPr="00701B62">
        <w:rPr>
          <w:rFonts w:asciiTheme="majorBidi" w:hAnsiTheme="majorBidi" w:cstheme="majorBidi" w:hint="cs"/>
          <w:sz w:val="28"/>
          <w:cs/>
          <w:lang w:val="en-GB"/>
        </w:rPr>
        <w:t xml:space="preserve">เมื่อวันที่ </w:t>
      </w:r>
      <w:r w:rsidRPr="00701B62">
        <w:rPr>
          <w:rFonts w:asciiTheme="majorBidi" w:hAnsiTheme="majorBidi" w:cstheme="majorBidi"/>
          <w:sz w:val="28"/>
        </w:rPr>
        <w:t xml:space="preserve">15 </w:t>
      </w:r>
      <w:r w:rsidRPr="00701B62">
        <w:rPr>
          <w:rFonts w:asciiTheme="majorBidi" w:hAnsiTheme="majorBidi" w:cstheme="majorBidi" w:hint="cs"/>
          <w:sz w:val="28"/>
          <w:cs/>
          <w:lang w:val="en-GB"/>
        </w:rPr>
        <w:t xml:space="preserve">กรกฎาคม </w:t>
      </w:r>
      <w:r w:rsidRPr="00701B62">
        <w:rPr>
          <w:rFonts w:asciiTheme="majorBidi" w:hAnsiTheme="majorBidi" w:cstheme="majorBidi"/>
          <w:sz w:val="28"/>
        </w:rPr>
        <w:t xml:space="preserve">2563 </w:t>
      </w:r>
      <w:r w:rsidRPr="00701B62">
        <w:rPr>
          <w:rFonts w:asciiTheme="majorBidi" w:hAnsiTheme="majorBidi" w:cstheme="majorBidi" w:hint="cs"/>
          <w:sz w:val="28"/>
          <w:cs/>
          <w:lang w:val="en-GB"/>
        </w:rPr>
        <w:t xml:space="preserve">จำนวน </w:t>
      </w:r>
      <w:r w:rsidRPr="00701B62">
        <w:rPr>
          <w:rFonts w:asciiTheme="majorBidi" w:hAnsiTheme="majorBidi" w:cstheme="majorBidi"/>
          <w:sz w:val="28"/>
        </w:rPr>
        <w:t>10</w:t>
      </w:r>
      <w:r w:rsidR="00B430B4">
        <w:rPr>
          <w:rFonts w:asciiTheme="majorBidi" w:hAnsiTheme="majorBidi" w:cstheme="majorBidi" w:hint="cs"/>
          <w:sz w:val="28"/>
          <w:cs/>
        </w:rPr>
        <w:t xml:space="preserve"> ล้าน</w:t>
      </w:r>
      <w:r w:rsidRPr="00701B62">
        <w:rPr>
          <w:rFonts w:asciiTheme="majorBidi" w:hAnsiTheme="majorBidi" w:cstheme="majorBidi" w:hint="cs"/>
          <w:sz w:val="28"/>
          <w:cs/>
          <w:lang w:val="en-GB"/>
        </w:rPr>
        <w:t xml:space="preserve">บาท ราคาแปลงสภาพ </w:t>
      </w:r>
      <w:r w:rsidRPr="00701B62">
        <w:rPr>
          <w:rFonts w:asciiTheme="majorBidi" w:hAnsiTheme="majorBidi" w:cstheme="majorBidi"/>
          <w:sz w:val="28"/>
        </w:rPr>
        <w:t xml:space="preserve">0.357 </w:t>
      </w:r>
      <w:r w:rsidRPr="00701B62">
        <w:rPr>
          <w:rFonts w:asciiTheme="majorBidi" w:hAnsiTheme="majorBidi" w:cstheme="majorBidi" w:hint="cs"/>
          <w:sz w:val="28"/>
          <w:cs/>
          <w:lang w:val="en-GB"/>
        </w:rPr>
        <w:t xml:space="preserve">บาทต่อหุ้น ได้รับการจัดสรรหุ้นสามัญจำนวน </w:t>
      </w:r>
      <w:r w:rsidRPr="00701B62">
        <w:rPr>
          <w:rFonts w:asciiTheme="majorBidi" w:hAnsiTheme="majorBidi" w:cstheme="majorBidi"/>
          <w:sz w:val="28"/>
        </w:rPr>
        <w:t xml:space="preserve">27,987,685 </w:t>
      </w:r>
      <w:r w:rsidRPr="00701B62">
        <w:rPr>
          <w:rFonts w:asciiTheme="majorBidi" w:hAnsiTheme="majorBidi" w:cstheme="majorBidi" w:hint="cs"/>
          <w:sz w:val="28"/>
          <w:cs/>
          <w:lang w:val="en-GB"/>
        </w:rPr>
        <w:t xml:space="preserve">หุ้น โดยได้มีการจดทะเบียนเปลี่ยนแปลงทุนชำระแล้วเมื่อวันที่ </w:t>
      </w:r>
      <w:r w:rsidRPr="00701B62">
        <w:rPr>
          <w:rFonts w:asciiTheme="majorBidi" w:hAnsiTheme="majorBidi" w:cstheme="majorBidi"/>
          <w:sz w:val="28"/>
        </w:rPr>
        <w:t xml:space="preserve">31 </w:t>
      </w:r>
      <w:r w:rsidRPr="00701B62">
        <w:rPr>
          <w:rFonts w:asciiTheme="majorBidi" w:hAnsiTheme="majorBidi" w:cstheme="majorBidi" w:hint="cs"/>
          <w:sz w:val="28"/>
          <w:cs/>
          <w:lang w:val="en-GB"/>
        </w:rPr>
        <w:t xml:space="preserve">กรกฎาคม </w:t>
      </w:r>
      <w:r w:rsidRPr="00701B62">
        <w:rPr>
          <w:rFonts w:asciiTheme="majorBidi" w:hAnsiTheme="majorBidi" w:cstheme="majorBidi"/>
          <w:sz w:val="28"/>
        </w:rPr>
        <w:t>2563</w:t>
      </w:r>
    </w:p>
    <w:p w14:paraId="3BDEEAF6" w14:textId="3381061B" w:rsidR="00385F38" w:rsidRPr="00701B62" w:rsidRDefault="00385F38" w:rsidP="00701B62">
      <w:pPr>
        <w:pStyle w:val="ListParagraph"/>
        <w:numPr>
          <w:ilvl w:val="0"/>
          <w:numId w:val="41"/>
        </w:numPr>
        <w:ind w:left="1080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701B62">
        <w:rPr>
          <w:rFonts w:asciiTheme="majorBidi" w:hAnsiTheme="majorBidi" w:cstheme="majorBidi"/>
          <w:sz w:val="28"/>
          <w:cs/>
          <w:lang w:val="en-GB"/>
        </w:rPr>
        <w:t xml:space="preserve">ครั้งที่ </w:t>
      </w:r>
      <w:r w:rsidRPr="00701B62">
        <w:rPr>
          <w:rFonts w:asciiTheme="majorBidi" w:hAnsiTheme="majorBidi" w:cstheme="majorBidi"/>
          <w:sz w:val="28"/>
        </w:rPr>
        <w:t xml:space="preserve">2 </w:t>
      </w:r>
      <w:r w:rsidRPr="00701B62">
        <w:rPr>
          <w:rFonts w:asciiTheme="majorBidi" w:hAnsiTheme="majorBidi" w:cstheme="majorBidi" w:hint="cs"/>
          <w:sz w:val="28"/>
          <w:cs/>
          <w:lang w:val="en-GB"/>
        </w:rPr>
        <w:t xml:space="preserve">เมื่อวันที่ </w:t>
      </w:r>
      <w:r w:rsidRPr="00701B62">
        <w:rPr>
          <w:rFonts w:asciiTheme="majorBidi" w:hAnsiTheme="majorBidi" w:cstheme="majorBidi"/>
          <w:sz w:val="28"/>
        </w:rPr>
        <w:t xml:space="preserve">21 </w:t>
      </w:r>
      <w:r w:rsidRPr="00701B62">
        <w:rPr>
          <w:rFonts w:asciiTheme="majorBidi" w:hAnsiTheme="majorBidi" w:cstheme="majorBidi" w:hint="cs"/>
          <w:sz w:val="28"/>
          <w:cs/>
          <w:lang w:val="en-GB"/>
        </w:rPr>
        <w:t xml:space="preserve">กรกฎาคม </w:t>
      </w:r>
      <w:r w:rsidRPr="00701B62">
        <w:rPr>
          <w:rFonts w:asciiTheme="majorBidi" w:hAnsiTheme="majorBidi" w:cstheme="majorBidi"/>
          <w:sz w:val="28"/>
        </w:rPr>
        <w:t xml:space="preserve">2563 </w:t>
      </w:r>
      <w:r w:rsidRPr="00701B62">
        <w:rPr>
          <w:rFonts w:asciiTheme="majorBidi" w:hAnsiTheme="majorBidi" w:cstheme="majorBidi" w:hint="cs"/>
          <w:sz w:val="28"/>
          <w:cs/>
          <w:lang w:val="en-GB"/>
        </w:rPr>
        <w:t xml:space="preserve">จำนวน </w:t>
      </w:r>
      <w:r w:rsidRPr="00701B62">
        <w:rPr>
          <w:rFonts w:asciiTheme="majorBidi" w:hAnsiTheme="majorBidi" w:cstheme="majorBidi"/>
          <w:sz w:val="28"/>
        </w:rPr>
        <w:t>5</w:t>
      </w:r>
      <w:r w:rsidR="00B430B4">
        <w:rPr>
          <w:rFonts w:asciiTheme="majorBidi" w:hAnsiTheme="majorBidi" w:cstheme="majorBidi" w:hint="cs"/>
          <w:sz w:val="28"/>
          <w:cs/>
        </w:rPr>
        <w:t xml:space="preserve"> ล้าน</w:t>
      </w:r>
      <w:r w:rsidRPr="00701B62">
        <w:rPr>
          <w:rFonts w:asciiTheme="majorBidi" w:hAnsiTheme="majorBidi" w:cstheme="majorBidi" w:hint="cs"/>
          <w:sz w:val="28"/>
          <w:cs/>
          <w:lang w:val="en-GB"/>
        </w:rPr>
        <w:t xml:space="preserve">บาท ในอัตรา </w:t>
      </w:r>
      <w:r w:rsidRPr="00701B62">
        <w:rPr>
          <w:rFonts w:asciiTheme="majorBidi" w:hAnsiTheme="majorBidi" w:cstheme="majorBidi"/>
          <w:sz w:val="28"/>
        </w:rPr>
        <w:t xml:space="preserve">0.342 </w:t>
      </w:r>
      <w:r w:rsidRPr="00701B62">
        <w:rPr>
          <w:rFonts w:asciiTheme="majorBidi" w:hAnsiTheme="majorBidi" w:cstheme="majorBidi" w:hint="cs"/>
          <w:sz w:val="28"/>
          <w:cs/>
          <w:lang w:val="en-GB"/>
        </w:rPr>
        <w:t xml:space="preserve">บาทต่อหุ้น ได้รับการจัดสรรหุ้นสามัญจำนวน </w:t>
      </w:r>
      <w:r w:rsidRPr="00701B62">
        <w:rPr>
          <w:rFonts w:asciiTheme="majorBidi" w:hAnsiTheme="majorBidi" w:cstheme="majorBidi"/>
          <w:sz w:val="28"/>
        </w:rPr>
        <w:t xml:space="preserve">14,632,718 </w:t>
      </w:r>
      <w:r w:rsidRPr="00701B62">
        <w:rPr>
          <w:rFonts w:asciiTheme="majorBidi" w:hAnsiTheme="majorBidi" w:cstheme="majorBidi" w:hint="cs"/>
          <w:sz w:val="28"/>
          <w:cs/>
          <w:lang w:val="en-GB"/>
        </w:rPr>
        <w:t>หุ้น</w:t>
      </w:r>
      <w:r w:rsidR="003F1BF4" w:rsidRPr="00701B62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701B62">
        <w:rPr>
          <w:rFonts w:asciiTheme="majorBidi" w:hAnsiTheme="majorBidi" w:cstheme="majorBidi" w:hint="cs"/>
          <w:sz w:val="28"/>
          <w:cs/>
          <w:lang w:val="en-GB"/>
        </w:rPr>
        <w:t xml:space="preserve">โดยได้มีการจดทะเบียนเปลี่ยนแปลงทุนชำระแล้วเมื่อวันที่ </w:t>
      </w:r>
      <w:r w:rsidRPr="00701B62">
        <w:rPr>
          <w:rFonts w:asciiTheme="majorBidi" w:hAnsiTheme="majorBidi" w:cstheme="majorBidi"/>
          <w:sz w:val="28"/>
        </w:rPr>
        <w:t xml:space="preserve">5 </w:t>
      </w:r>
      <w:r w:rsidRPr="00701B62">
        <w:rPr>
          <w:rFonts w:asciiTheme="majorBidi" w:hAnsiTheme="majorBidi" w:cstheme="majorBidi" w:hint="cs"/>
          <w:sz w:val="28"/>
          <w:cs/>
          <w:lang w:val="en-GB"/>
        </w:rPr>
        <w:t xml:space="preserve">สิงหาคม </w:t>
      </w:r>
      <w:r w:rsidRPr="00701B62">
        <w:rPr>
          <w:rFonts w:asciiTheme="majorBidi" w:hAnsiTheme="majorBidi" w:cstheme="majorBidi"/>
          <w:sz w:val="28"/>
        </w:rPr>
        <w:t>2563</w:t>
      </w:r>
      <w:r w:rsidRPr="00701B62">
        <w:rPr>
          <w:rFonts w:asciiTheme="majorBidi" w:hAnsiTheme="majorBidi" w:cstheme="majorBidi" w:hint="cs"/>
          <w:sz w:val="28"/>
          <w:cs/>
          <w:lang w:val="en-GB"/>
        </w:rPr>
        <w:t xml:space="preserve"> คงเหลือหุ้นรองรับการแปลงสภาพ </w:t>
      </w:r>
      <w:r w:rsidRPr="00701B62">
        <w:rPr>
          <w:rFonts w:asciiTheme="majorBidi" w:hAnsiTheme="majorBidi" w:cstheme="majorBidi"/>
          <w:sz w:val="28"/>
        </w:rPr>
        <w:t xml:space="preserve">607,379,597 </w:t>
      </w:r>
      <w:r w:rsidRPr="00701B62">
        <w:rPr>
          <w:rFonts w:asciiTheme="majorBidi" w:hAnsiTheme="majorBidi" w:cstheme="majorBidi" w:hint="cs"/>
          <w:sz w:val="28"/>
          <w:cs/>
          <w:lang w:val="en-GB"/>
        </w:rPr>
        <w:t>หุ้น</w:t>
      </w:r>
    </w:p>
    <w:p w14:paraId="0C48E25D" w14:textId="4C967CA3" w:rsidR="00385F38" w:rsidRPr="00871D2B" w:rsidRDefault="00385F38" w:rsidP="00403AA9">
      <w:pPr>
        <w:ind w:left="720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871D2B">
        <w:rPr>
          <w:rFonts w:asciiTheme="majorBidi" w:hAnsiTheme="majorBidi" w:cstheme="majorBidi"/>
          <w:sz w:val="28"/>
          <w:cs/>
          <w:lang w:val="en-GB"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 xml:space="preserve">24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กรกฎาคม </w:t>
      </w:r>
      <w:r>
        <w:rPr>
          <w:rFonts w:asciiTheme="majorBidi" w:hAnsiTheme="majorBidi" w:cstheme="majorBidi"/>
          <w:sz w:val="28"/>
        </w:rPr>
        <w:t xml:space="preserve">2563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บริษัทได้ออกและเสนอขายหุ้นกู้แปลงสภาพที่ออกใหม่ของบริษัทตามสัญญาการออกหุ้นกู้แปลงสภาพ ครั้งที่ </w:t>
      </w:r>
      <w:r>
        <w:rPr>
          <w:rFonts w:asciiTheme="majorBidi" w:hAnsiTheme="majorBidi" w:cstheme="majorBidi"/>
          <w:sz w:val="28"/>
        </w:rPr>
        <w:t xml:space="preserve">2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จำนวน </w:t>
      </w:r>
      <w:r>
        <w:rPr>
          <w:rFonts w:asciiTheme="majorBidi" w:hAnsiTheme="majorBidi" w:cstheme="majorBidi"/>
          <w:sz w:val="28"/>
        </w:rPr>
        <w:t xml:space="preserve">30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ล้านบาท</w:t>
      </w:r>
      <w:r w:rsidR="00646C5A" w:rsidRPr="00871D2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และหุ้นกู้แปลงสภาพดังกล่าวจะครบกำหนดอายุในวันที่ </w:t>
      </w:r>
      <w:r>
        <w:rPr>
          <w:rFonts w:asciiTheme="majorBidi" w:hAnsiTheme="majorBidi" w:cstheme="majorBidi"/>
          <w:sz w:val="28"/>
        </w:rPr>
        <w:t xml:space="preserve">14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กรกฎาคม </w:t>
      </w:r>
      <w:r>
        <w:rPr>
          <w:rFonts w:asciiTheme="majorBidi" w:hAnsiTheme="majorBidi" w:cstheme="majorBidi"/>
          <w:sz w:val="28"/>
        </w:rPr>
        <w:t xml:space="preserve">2566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เว้นแต่จะมีการใช้ สิทธิแปลงสภาพก่อนครบกำหนดไถ่ถอน</w:t>
      </w:r>
    </w:p>
    <w:p w14:paraId="29D83E9D" w14:textId="21AD90C9" w:rsidR="00385F38" w:rsidRPr="00871D2B" w:rsidRDefault="00206DF4" w:rsidP="00206DF4">
      <w:pPr>
        <w:spacing w:before="120" w:after="120"/>
        <w:ind w:left="720" w:hanging="360"/>
        <w:jc w:val="thaiDistribute"/>
        <w:rPr>
          <w:rFonts w:asciiTheme="majorBidi" w:hAnsiTheme="majorBidi"/>
          <w:sz w:val="28"/>
          <w:cs/>
          <w:lang w:val="en-GB"/>
        </w:rPr>
      </w:pPr>
      <w:r w:rsidRPr="00871D2B">
        <w:rPr>
          <w:rFonts w:asciiTheme="majorBidi" w:hAnsiTheme="majorBidi" w:hint="cs"/>
          <w:sz w:val="28"/>
          <w:lang w:val="en-GB"/>
        </w:rPr>
        <w:t>3</w:t>
      </w:r>
      <w:r w:rsidR="00EE7668" w:rsidRPr="00EE7668">
        <w:rPr>
          <w:rFonts w:asciiTheme="majorBidi" w:hAnsiTheme="majorBidi"/>
          <w:sz w:val="28"/>
        </w:rPr>
        <w:t>5</w:t>
      </w:r>
      <w:r w:rsidRPr="00871D2B">
        <w:rPr>
          <w:rFonts w:asciiTheme="majorBidi" w:hAnsiTheme="majorBidi" w:hint="cs"/>
          <w:sz w:val="28"/>
          <w:lang w:val="en-GB"/>
        </w:rPr>
        <w:t>.</w:t>
      </w:r>
      <w:r w:rsidR="00385F38">
        <w:rPr>
          <w:rFonts w:asciiTheme="majorBidi" w:hAnsiTheme="majorBidi"/>
          <w:sz w:val="28"/>
        </w:rPr>
        <w:t>2</w:t>
      </w:r>
      <w:r w:rsidR="00385F38" w:rsidRPr="00871D2B">
        <w:rPr>
          <w:rFonts w:asciiTheme="majorBidi" w:hAnsiTheme="majorBidi" w:hint="cs"/>
          <w:sz w:val="28"/>
          <w:cs/>
          <w:lang w:val="en-GB"/>
        </w:rPr>
        <w:t xml:space="preserve"> </w:t>
      </w:r>
      <w:r w:rsidR="00701B62">
        <w:rPr>
          <w:rFonts w:asciiTheme="majorBidi" w:hAnsiTheme="majorBidi" w:hint="cs"/>
          <w:sz w:val="28"/>
          <w:cs/>
          <w:lang w:val="en-GB"/>
        </w:rPr>
        <w:t>การลดทุน</w:t>
      </w:r>
    </w:p>
    <w:p w14:paraId="4452B232" w14:textId="66AEC6A5" w:rsidR="00A32C21" w:rsidRPr="00EE7668" w:rsidRDefault="004509D8" w:rsidP="00385F38">
      <w:pPr>
        <w:spacing w:before="120" w:after="120"/>
        <w:ind w:left="720"/>
        <w:jc w:val="thaiDistribute"/>
        <w:rPr>
          <w:rFonts w:asciiTheme="majorBidi" w:hAnsiTheme="majorBidi"/>
          <w:sz w:val="28"/>
        </w:rPr>
      </w:pPr>
      <w:r w:rsidRPr="00871D2B">
        <w:rPr>
          <w:rFonts w:asciiTheme="majorBidi" w:hAnsiTheme="majorBidi" w:hint="cs"/>
          <w:sz w:val="28"/>
          <w:cs/>
          <w:lang w:val="en-GB"/>
        </w:rPr>
        <w:t xml:space="preserve">เมื่อวันที่ </w:t>
      </w:r>
      <w:r w:rsidR="00F35ABF">
        <w:rPr>
          <w:rFonts w:asciiTheme="majorBidi" w:hAnsiTheme="majorBidi"/>
          <w:sz w:val="28"/>
        </w:rPr>
        <w:t>15</w:t>
      </w:r>
      <w:r w:rsidRPr="00EE7668">
        <w:rPr>
          <w:rFonts w:asciiTheme="majorBidi" w:hAnsiTheme="majorBidi"/>
          <w:sz w:val="28"/>
        </w:rPr>
        <w:t xml:space="preserve"> </w:t>
      </w:r>
      <w:r w:rsidR="00F35ABF" w:rsidRPr="00871D2B">
        <w:rPr>
          <w:rFonts w:asciiTheme="majorBidi" w:hAnsiTheme="majorBidi" w:hint="cs"/>
          <w:sz w:val="28"/>
          <w:cs/>
          <w:lang w:val="en-GB"/>
        </w:rPr>
        <w:t>กรกฎาคม</w:t>
      </w:r>
      <w:r w:rsidRPr="00871D2B">
        <w:rPr>
          <w:rFonts w:asciiTheme="majorBidi" w:hAnsiTheme="majorBidi" w:hint="cs"/>
          <w:sz w:val="28"/>
          <w:cs/>
          <w:lang w:val="en-GB"/>
        </w:rPr>
        <w:t xml:space="preserve"> </w:t>
      </w:r>
      <w:r w:rsidRPr="00EE7668">
        <w:rPr>
          <w:rFonts w:asciiTheme="majorBidi" w:hAnsiTheme="majorBidi"/>
          <w:sz w:val="28"/>
        </w:rPr>
        <w:t>2563</w:t>
      </w:r>
      <w:r w:rsidRPr="00871D2B">
        <w:rPr>
          <w:rFonts w:asciiTheme="majorBidi" w:hAnsiTheme="majorBidi" w:hint="cs"/>
          <w:sz w:val="28"/>
          <w:cs/>
          <w:lang w:val="en-GB"/>
        </w:rPr>
        <w:t xml:space="preserve"> ที่ประชุมวิสามัญผู้ถือหุ้น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ครั้งที่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EE7668">
        <w:rPr>
          <w:rFonts w:asciiTheme="majorBidi" w:hAnsiTheme="majorBidi"/>
          <w:sz w:val="28"/>
        </w:rPr>
        <w:t>1/2563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พิจารณาอนุมัติลดทุนจดทะเบียนของบริษัท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จำนวน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EE7668">
        <w:rPr>
          <w:rFonts w:asciiTheme="majorBidi" w:hAnsiTheme="majorBidi"/>
          <w:sz w:val="28"/>
        </w:rPr>
        <w:t>2,142,758,861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บาท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จากเดิม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ทุนจดทะเบียน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EE7668">
        <w:rPr>
          <w:rFonts w:asciiTheme="majorBidi" w:hAnsiTheme="majorBidi"/>
          <w:sz w:val="28"/>
        </w:rPr>
        <w:t>4,285,517,722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บาท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เป็น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EE7668">
        <w:rPr>
          <w:rFonts w:asciiTheme="majorBidi" w:hAnsiTheme="majorBidi"/>
          <w:sz w:val="28"/>
        </w:rPr>
        <w:t>2,142,758,861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บาท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และลดทุน</w:t>
      </w:r>
      <w:r w:rsidR="00403AA9">
        <w:rPr>
          <w:rFonts w:asciiTheme="majorBidi" w:hAnsiTheme="majorBidi"/>
          <w:sz w:val="28"/>
        </w:rPr>
        <w:t xml:space="preserve">    </w:t>
      </w:r>
      <w:r w:rsidRPr="00871D2B">
        <w:rPr>
          <w:rFonts w:asciiTheme="majorBidi" w:hAnsiTheme="majorBidi" w:hint="cs"/>
          <w:sz w:val="28"/>
          <w:cs/>
          <w:lang w:val="en-GB"/>
        </w:rPr>
        <w:t xml:space="preserve">จดทะเบียนที่ชำระแล้วของบริษัทจำนวน </w:t>
      </w:r>
      <w:r w:rsidRPr="00EE7668">
        <w:rPr>
          <w:rFonts w:asciiTheme="majorBidi" w:hAnsiTheme="majorBidi"/>
          <w:sz w:val="28"/>
        </w:rPr>
        <w:t xml:space="preserve">1,514,799,051 </w:t>
      </w:r>
      <w:r w:rsidRPr="00871D2B">
        <w:rPr>
          <w:rFonts w:asciiTheme="majorBidi" w:hAnsiTheme="majorBidi" w:hint="cs"/>
          <w:sz w:val="28"/>
          <w:cs/>
          <w:lang w:val="en-GB"/>
        </w:rPr>
        <w:t>บาท</w:t>
      </w:r>
      <w:r w:rsidR="00F35ABF" w:rsidRPr="00871D2B">
        <w:rPr>
          <w:rFonts w:asciiTheme="majorBidi" w:hAnsiTheme="majorBidi" w:hint="cs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 xml:space="preserve">จากทุนชำระแล้วเดิม </w:t>
      </w:r>
      <w:r w:rsidRPr="00EE7668">
        <w:rPr>
          <w:rFonts w:asciiTheme="majorBidi" w:hAnsiTheme="majorBidi"/>
          <w:sz w:val="28"/>
        </w:rPr>
        <w:t xml:space="preserve">3,029,598,102 </w:t>
      </w:r>
      <w:r w:rsidRPr="00871D2B">
        <w:rPr>
          <w:rFonts w:asciiTheme="majorBidi" w:hAnsiTheme="majorBidi" w:hint="cs"/>
          <w:sz w:val="28"/>
          <w:cs/>
          <w:lang w:val="en-GB"/>
        </w:rPr>
        <w:t xml:space="preserve">บาท เป็น </w:t>
      </w:r>
      <w:r w:rsidRPr="00EE7668">
        <w:rPr>
          <w:rFonts w:asciiTheme="majorBidi" w:hAnsiTheme="majorBidi"/>
          <w:sz w:val="28"/>
        </w:rPr>
        <w:t xml:space="preserve">1,514,799,051 </w:t>
      </w:r>
      <w:r w:rsidRPr="00871D2B">
        <w:rPr>
          <w:rFonts w:asciiTheme="majorBidi" w:hAnsiTheme="majorBidi" w:hint="cs"/>
          <w:sz w:val="28"/>
          <w:cs/>
          <w:lang w:val="en-GB"/>
        </w:rPr>
        <w:t xml:space="preserve">บาท โดยการลดมูลค่าที่ตราไว้ของหุ้นจากหุ้นละ </w:t>
      </w:r>
      <w:r w:rsidRPr="00EE7668">
        <w:rPr>
          <w:rFonts w:asciiTheme="majorBidi" w:hAnsiTheme="majorBidi"/>
          <w:sz w:val="28"/>
        </w:rPr>
        <w:t xml:space="preserve">1.00 </w:t>
      </w:r>
      <w:r w:rsidRPr="00871D2B">
        <w:rPr>
          <w:rFonts w:asciiTheme="majorBidi" w:hAnsiTheme="majorBidi" w:hint="cs"/>
          <w:sz w:val="28"/>
          <w:cs/>
          <w:lang w:val="en-GB"/>
        </w:rPr>
        <w:t xml:space="preserve">บาท เป็นหุ้นละ </w:t>
      </w:r>
      <w:r w:rsidRPr="00EE7668">
        <w:rPr>
          <w:rFonts w:asciiTheme="majorBidi" w:hAnsiTheme="majorBidi"/>
          <w:sz w:val="28"/>
        </w:rPr>
        <w:t xml:space="preserve">0.50 </w:t>
      </w:r>
      <w:r w:rsidRPr="00871D2B">
        <w:rPr>
          <w:rFonts w:asciiTheme="majorBidi" w:hAnsiTheme="majorBidi" w:hint="cs"/>
          <w:sz w:val="28"/>
          <w:cs/>
          <w:lang w:val="en-GB"/>
        </w:rPr>
        <w:t>บาท</w:t>
      </w:r>
      <w:r w:rsidR="00732B32" w:rsidRPr="00EE7668">
        <w:rPr>
          <w:rFonts w:asciiTheme="majorBidi" w:hAnsiTheme="majorBidi" w:cstheme="majorBidi"/>
          <w:sz w:val="28"/>
        </w:rPr>
        <w:t xml:space="preserve"> </w:t>
      </w:r>
      <w:r w:rsidR="00732B32" w:rsidRPr="00871D2B">
        <w:rPr>
          <w:rFonts w:asciiTheme="majorBidi" w:hAnsiTheme="majorBidi" w:hint="cs"/>
          <w:sz w:val="28"/>
          <w:cs/>
          <w:lang w:val="en-GB"/>
        </w:rPr>
        <w:t>โดยการลดทุน</w:t>
      </w:r>
      <w:r w:rsidR="00403AA9">
        <w:rPr>
          <w:rFonts w:asciiTheme="majorBidi" w:hAnsiTheme="majorBidi"/>
          <w:sz w:val="28"/>
        </w:rPr>
        <w:t xml:space="preserve">  </w:t>
      </w:r>
      <w:r w:rsidR="00732B32" w:rsidRPr="00871D2B">
        <w:rPr>
          <w:rFonts w:asciiTheme="majorBidi" w:hAnsiTheme="majorBidi" w:hint="cs"/>
          <w:sz w:val="28"/>
          <w:cs/>
          <w:lang w:val="en-GB"/>
        </w:rPr>
        <w:t>จดทะเบียนและทุนชำระแล้วดังกล่าวจะไม่ส่งผลกระทบต่อ</w:t>
      </w:r>
      <w:r w:rsidR="00732B32"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732B32" w:rsidRPr="00871D2B">
        <w:rPr>
          <w:rFonts w:asciiTheme="majorBidi" w:hAnsiTheme="majorBidi" w:hint="cs"/>
          <w:sz w:val="28"/>
          <w:cs/>
          <w:lang w:val="en-GB"/>
        </w:rPr>
        <w:t>จำนวนหุ้นของบริษัทแต่อย่างใด</w:t>
      </w:r>
      <w:r w:rsidR="00732B32" w:rsidRPr="00EE7668">
        <w:rPr>
          <w:rFonts w:asciiTheme="majorBidi" w:hAnsiTheme="majorBidi" w:cstheme="majorBidi"/>
          <w:sz w:val="28"/>
        </w:rPr>
        <w:t xml:space="preserve"> </w:t>
      </w:r>
      <w:r w:rsidR="00732B32" w:rsidRPr="00871D2B">
        <w:rPr>
          <w:rFonts w:asciiTheme="majorBidi" w:hAnsiTheme="majorBidi" w:hint="cs"/>
          <w:sz w:val="28"/>
          <w:cs/>
          <w:lang w:val="en-GB"/>
        </w:rPr>
        <w:t>โดยมีจำนวนหุ้นคงเดิมเท่ากับ</w:t>
      </w:r>
      <w:r w:rsidR="00732B32"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732B32" w:rsidRPr="00EE7668">
        <w:rPr>
          <w:rFonts w:asciiTheme="majorBidi" w:hAnsiTheme="majorBidi" w:cstheme="majorBidi"/>
          <w:sz w:val="28"/>
        </w:rPr>
        <w:t xml:space="preserve">4,285,517,722 </w:t>
      </w:r>
      <w:r w:rsidR="00732B32" w:rsidRPr="00871D2B">
        <w:rPr>
          <w:rFonts w:asciiTheme="majorBidi" w:hAnsiTheme="majorBidi" w:hint="cs"/>
          <w:sz w:val="28"/>
          <w:cs/>
          <w:lang w:val="en-GB"/>
        </w:rPr>
        <w:t xml:space="preserve">หุ้น </w:t>
      </w:r>
    </w:p>
    <w:p w14:paraId="4D42030C" w14:textId="1A982319" w:rsidR="00732B32" w:rsidRPr="00EE7668" w:rsidRDefault="00732B32" w:rsidP="00206DF4">
      <w:pPr>
        <w:spacing w:before="120" w:after="120"/>
        <w:ind w:left="720"/>
        <w:jc w:val="thaiDistribute"/>
        <w:rPr>
          <w:rFonts w:hint="eastAsia"/>
        </w:rPr>
      </w:pPr>
      <w:r w:rsidRPr="00871D2B">
        <w:rPr>
          <w:rFonts w:asciiTheme="majorBidi" w:hAnsiTheme="majorBidi" w:hint="cs"/>
          <w:sz w:val="28"/>
          <w:cs/>
          <w:lang w:val="en-GB"/>
        </w:rPr>
        <w:lastRenderedPageBreak/>
        <w:t>ทั้งนี้การลดทุนชำระแล้วจำนวน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690D77" w:rsidRPr="00EE7668">
        <w:rPr>
          <w:rFonts w:asciiTheme="majorBidi" w:hAnsiTheme="majorBidi"/>
          <w:sz w:val="28"/>
        </w:rPr>
        <w:t>1,514,799,051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บาท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อันเป็นผลจากการลดมูลค่าหุ้นที่ตราไว้ดังกล่าว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บริษัทจะดำเนินการหักลบกับส่วนต่ำกว่ามูลค่าหุ้นจำนวน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690D77" w:rsidRPr="00EE7668">
        <w:rPr>
          <w:rFonts w:asciiTheme="majorBidi" w:hAnsiTheme="majorBidi"/>
          <w:sz w:val="28"/>
        </w:rPr>
        <w:t>358,566,093</w:t>
      </w:r>
      <w:r w:rsidR="00F35ABF" w:rsidRPr="00871D2B">
        <w:rPr>
          <w:rFonts w:asciiTheme="majorBidi" w:hAnsiTheme="majorBidi" w:hint="cs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บาท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และชดเชยผลขาดทุนสะสมบางส่วน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จำนวน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690D77" w:rsidRPr="00EE7668">
        <w:rPr>
          <w:rFonts w:asciiTheme="majorBidi" w:hAnsiTheme="majorBidi"/>
          <w:sz w:val="28"/>
        </w:rPr>
        <w:t>1,156,232,958</w:t>
      </w:r>
      <w:r w:rsidR="00690D77" w:rsidRPr="00871D2B">
        <w:rPr>
          <w:rFonts w:asciiTheme="majorBidi" w:hAnsiTheme="majorBidi" w:hint="cs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บาท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โดยเมื่อมีการชดเชยผลขาดทุนสะสมบางส่วนแล้ว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บริษัทจะมีผลขาดทุนสะสมเหลือ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จำนวน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690D77" w:rsidRPr="00EE7668">
        <w:rPr>
          <w:rFonts w:asciiTheme="majorBidi" w:hAnsiTheme="majorBidi"/>
          <w:sz w:val="28"/>
        </w:rPr>
        <w:t xml:space="preserve">55,872,728 </w:t>
      </w:r>
      <w:r w:rsidRPr="00871D2B">
        <w:rPr>
          <w:rFonts w:asciiTheme="majorBidi" w:hAnsiTheme="majorBidi" w:hint="cs"/>
          <w:sz w:val="28"/>
          <w:cs/>
          <w:lang w:val="en-GB"/>
        </w:rPr>
        <w:t>บาท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ตามงบการเงินเฉพาะกิจการของบริษัทฯ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สิ้นสุด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ณ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วันที่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690D77" w:rsidRPr="00EE7668">
        <w:rPr>
          <w:rFonts w:asciiTheme="majorBidi" w:hAnsiTheme="majorBidi"/>
          <w:sz w:val="28"/>
        </w:rPr>
        <w:t>31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มีนาคม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690D77" w:rsidRPr="00EE7668">
        <w:rPr>
          <w:rFonts w:asciiTheme="majorBidi" w:hAnsiTheme="majorBidi"/>
          <w:sz w:val="28"/>
        </w:rPr>
        <w:t>2563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ทั้งนี้การลดทุนจดทะเบียนและทุนชำระแล้วดังกล่าว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จะไม่ส่งผลกระทบต่อจำนวนหุ้นของบริษัทแต่อย่างใด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เนื่องจากเป็นเพียงการหักลบตัวเลขทางบัญชีเท่านั้นตามข้อมูลส่วนของผู้ถือหุ้น</w:t>
      </w:r>
    </w:p>
    <w:p w14:paraId="661728A9" w14:textId="2D87135C" w:rsidR="00732B32" w:rsidRDefault="00732B32" w:rsidP="00206DF4">
      <w:pPr>
        <w:spacing w:before="120" w:after="120"/>
        <w:ind w:left="720"/>
        <w:jc w:val="thaiDistribute"/>
        <w:rPr>
          <w:rFonts w:asciiTheme="majorBidi" w:hAnsiTheme="majorBidi"/>
          <w:sz w:val="28"/>
        </w:rPr>
      </w:pPr>
      <w:r w:rsidRPr="00871D2B">
        <w:rPr>
          <w:rFonts w:asciiTheme="majorBidi" w:hAnsiTheme="majorBidi" w:hint="cs"/>
          <w:sz w:val="28"/>
          <w:cs/>
          <w:lang w:val="en-GB"/>
        </w:rPr>
        <w:t>ทั้งนี้การลดทุนโดยการลดมูลค่าหุ้นที่ตราไว้ของบริษัทจาก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690D77" w:rsidRPr="00EE7668">
        <w:rPr>
          <w:rFonts w:asciiTheme="majorBidi" w:hAnsiTheme="majorBidi"/>
          <w:sz w:val="28"/>
        </w:rPr>
        <w:t>1.00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บาทต่อหุ้น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เป็น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690D77" w:rsidRPr="00EE7668">
        <w:rPr>
          <w:rFonts w:asciiTheme="majorBidi" w:hAnsiTheme="majorBidi"/>
          <w:sz w:val="28"/>
        </w:rPr>
        <w:t>0.50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บาทต่อหุ้น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จะไม่ส่งผลให้บริษัทต้องดำเนินการปรับราคาใช้สิทธิและอัตราการใช้สิทธิใบสำคัญแสดงสิทธิที่จะซื้อหุ้นสามัญของบริษัทรุ่นที่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690D77" w:rsidRPr="00EE7668">
        <w:rPr>
          <w:rFonts w:asciiTheme="majorBidi" w:hAnsiTheme="majorBidi"/>
          <w:sz w:val="28"/>
        </w:rPr>
        <w:t>4</w:t>
      </w:r>
      <w:r w:rsidRPr="00871D2B">
        <w:rPr>
          <w:rFonts w:asciiTheme="majorBidi" w:hAnsiTheme="majorBidi"/>
          <w:sz w:val="28"/>
          <w:lang w:val="en-GB"/>
        </w:rPr>
        <w:t xml:space="preserve"> (7</w:t>
      </w:r>
      <w:r w:rsidRPr="00EE7668">
        <w:rPr>
          <w:rFonts w:asciiTheme="majorBidi" w:hAnsiTheme="majorBidi" w:cstheme="majorBidi"/>
          <w:sz w:val="28"/>
        </w:rPr>
        <w:t>UP</w:t>
      </w:r>
      <w:r w:rsidR="00690D77" w:rsidRPr="00EE7668">
        <w:rPr>
          <w:rFonts w:asciiTheme="majorBidi" w:hAnsiTheme="majorBidi" w:cstheme="majorBidi"/>
          <w:sz w:val="28"/>
        </w:rPr>
        <w:t>-</w:t>
      </w:r>
      <w:r w:rsidRPr="00EE7668">
        <w:rPr>
          <w:rFonts w:asciiTheme="majorBidi" w:hAnsiTheme="majorBidi" w:cstheme="majorBidi"/>
          <w:sz w:val="28"/>
        </w:rPr>
        <w:t>W</w:t>
      </w:r>
      <w:r w:rsidR="00690D77" w:rsidRPr="00EE7668">
        <w:rPr>
          <w:rFonts w:asciiTheme="majorBidi" w:hAnsiTheme="majorBidi"/>
          <w:sz w:val="28"/>
        </w:rPr>
        <w:t>4</w:t>
      </w:r>
      <w:r w:rsidRPr="00871D2B">
        <w:rPr>
          <w:rFonts w:asciiTheme="majorBidi" w:hAnsiTheme="majorBidi"/>
          <w:sz w:val="28"/>
          <w:lang w:val="en-GB"/>
        </w:rPr>
        <w:t xml:space="preserve">) </w:t>
      </w:r>
      <w:r w:rsidRPr="00871D2B">
        <w:rPr>
          <w:rFonts w:asciiTheme="majorBidi" w:hAnsiTheme="majorBidi" w:hint="cs"/>
          <w:sz w:val="28"/>
          <w:cs/>
          <w:lang w:val="en-GB"/>
        </w:rPr>
        <w:t>แต่อย่างใด</w:t>
      </w:r>
    </w:p>
    <w:p w14:paraId="66706798" w14:textId="42644538" w:rsidR="009F7DA5" w:rsidRDefault="009F7DA5" w:rsidP="009F7DA5">
      <w:pPr>
        <w:spacing w:before="120" w:after="120"/>
        <w:ind w:left="720" w:hanging="360"/>
        <w:jc w:val="thaiDistribute"/>
        <w:rPr>
          <w:rFonts w:asciiTheme="majorBidi" w:hAnsiTheme="majorBidi"/>
          <w:sz w:val="28"/>
        </w:rPr>
      </w:pPr>
      <w:r w:rsidRPr="00871D2B">
        <w:rPr>
          <w:rFonts w:asciiTheme="majorBidi" w:hAnsiTheme="majorBidi" w:hint="cs"/>
          <w:sz w:val="28"/>
          <w:lang w:val="en-GB"/>
        </w:rPr>
        <w:t>3</w:t>
      </w:r>
      <w:r w:rsidRPr="00EE7668">
        <w:rPr>
          <w:rFonts w:asciiTheme="majorBidi" w:hAnsiTheme="majorBidi"/>
          <w:sz w:val="28"/>
        </w:rPr>
        <w:t>5</w:t>
      </w:r>
      <w:r w:rsidRPr="00871D2B">
        <w:rPr>
          <w:rFonts w:asciiTheme="majorBidi" w:hAnsiTheme="majorBidi" w:hint="cs"/>
          <w:sz w:val="28"/>
          <w:lang w:val="en-GB"/>
        </w:rPr>
        <w:t>.</w:t>
      </w:r>
      <w:r>
        <w:rPr>
          <w:rFonts w:asciiTheme="majorBidi" w:hAnsiTheme="majorBidi"/>
          <w:sz w:val="28"/>
        </w:rPr>
        <w:t>3</w:t>
      </w:r>
      <w:r w:rsidRPr="00871D2B">
        <w:rPr>
          <w:rFonts w:asciiTheme="majorBidi" w:hAnsiTheme="majorBidi" w:hint="cs"/>
          <w:sz w:val="28"/>
          <w:cs/>
          <w:lang w:val="en-GB"/>
        </w:rPr>
        <w:t xml:space="preserve"> การลงทุน</w:t>
      </w:r>
    </w:p>
    <w:p w14:paraId="43F46C2D" w14:textId="4ED5645D" w:rsidR="00BE4104" w:rsidRDefault="009F7DA5" w:rsidP="00BE4104">
      <w:pPr>
        <w:ind w:left="720"/>
        <w:jc w:val="thaiDistribute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/>
          <w:sz w:val="28"/>
          <w:cs/>
          <w:lang w:val="en-GB"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 xml:space="preserve">23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กรกฎาคม </w:t>
      </w:r>
      <w:r>
        <w:rPr>
          <w:rFonts w:asciiTheme="majorBidi" w:hAnsiTheme="majorBidi" w:cstheme="majorBidi"/>
          <w:sz w:val="28"/>
        </w:rPr>
        <w:t xml:space="preserve">2563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ที่ประชุมคณะกรรมการบริษัท</w:t>
      </w:r>
      <w:r w:rsidR="0061562A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4D1BB7" w:rsidRPr="00871D2B">
        <w:rPr>
          <w:rFonts w:asciiTheme="majorBidi" w:hAnsiTheme="majorBidi" w:cstheme="majorBidi" w:hint="cs"/>
          <w:sz w:val="28"/>
          <w:cs/>
          <w:lang w:val="en-GB"/>
        </w:rPr>
        <w:t>ครั้งที่</w:t>
      </w:r>
      <w:r w:rsidR="0061562A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4D1BB7">
        <w:rPr>
          <w:rFonts w:asciiTheme="majorBidi" w:hAnsiTheme="majorBidi" w:cstheme="majorBidi"/>
          <w:sz w:val="28"/>
        </w:rPr>
        <w:t>11/2563</w:t>
      </w:r>
      <w:r w:rsidR="008F41E7" w:rsidRPr="00871D2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4D1BB7" w:rsidRPr="00871D2B">
        <w:rPr>
          <w:rFonts w:asciiTheme="majorBidi" w:hAnsiTheme="majorBidi" w:cstheme="majorBidi" w:hint="cs"/>
          <w:sz w:val="28"/>
          <w:cs/>
          <w:lang w:val="en-GB"/>
        </w:rPr>
        <w:t>ของบริษัท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 เซเว่น ยูทิลิตี้ส์ แอนด์ พาวเวอร์จำกัด (มหาชน) “</w:t>
      </w:r>
      <w:r>
        <w:rPr>
          <w:rFonts w:asciiTheme="majorBidi" w:hAnsiTheme="majorBidi" w:cstheme="majorBidi"/>
          <w:sz w:val="28"/>
        </w:rPr>
        <w:t>7UP”</w:t>
      </w:r>
      <w:r w:rsidR="006E2A72" w:rsidRPr="00871D2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ได้มีมติอนุมัติการเข้าลงทุนในโครงการผลิตน้ำประปาในจังหวัดภูเก็ต ทั้งนี้การเข้าทำรายการดังกล่าวเป็นการลงทุนใน บริษัท โกลด์ ชอร์ส จำกัด (“</w:t>
      </w:r>
      <w:r>
        <w:rPr>
          <w:rFonts w:asciiTheme="majorBidi" w:hAnsiTheme="majorBidi" w:cstheme="majorBidi"/>
          <w:sz w:val="28"/>
        </w:rPr>
        <w:t xml:space="preserve">GS”)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โดยการซื้อหุ้นจาก บริษัท เวิลด์ ออเนอร์ เทรดดิ้ง จำกัด (“ผู้ขาย”) เป็นจำนวนทั้งสิ้น </w:t>
      </w:r>
      <w:r>
        <w:rPr>
          <w:rFonts w:asciiTheme="majorBidi" w:hAnsiTheme="majorBidi" w:cstheme="majorBidi"/>
          <w:sz w:val="28"/>
        </w:rPr>
        <w:t xml:space="preserve">2,296,779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หุ้น ซึ่งเป็นบุคคลภายนอกที่ไม่มีความสัมพันธ์และ/หรือความเกี่ยวโยงใด ๆ กับผู้บริหาร กรรมการ ผู้ถือหุ้นรายใหญ่ และไม่ได้เป็นผู้มีอำนาจควบคุมของบริษัทและบริษัทย่อย คิดเป็นมูลค่า</w:t>
      </w:r>
      <w:r w:rsidR="008F41E7" w:rsidRPr="00871D2B">
        <w:rPr>
          <w:rFonts w:asciiTheme="majorBidi" w:hAnsiTheme="majorBidi" w:cstheme="majorBidi" w:hint="cs"/>
          <w:sz w:val="28"/>
          <w:cs/>
          <w:lang w:val="en-GB"/>
        </w:rPr>
        <w:t>เงิน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ลงทุนรวม ทั้งสิ้น </w:t>
      </w:r>
      <w:r>
        <w:rPr>
          <w:rFonts w:asciiTheme="majorBidi" w:hAnsiTheme="majorBidi" w:cstheme="majorBidi"/>
          <w:sz w:val="28"/>
        </w:rPr>
        <w:t xml:space="preserve">550.00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ล้านบาท ในราคาหุ้นละประมาณ </w:t>
      </w:r>
      <w:r>
        <w:rPr>
          <w:rFonts w:asciiTheme="majorBidi" w:hAnsiTheme="majorBidi" w:cstheme="majorBidi"/>
          <w:sz w:val="28"/>
        </w:rPr>
        <w:t xml:space="preserve">239.47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บาท (มูลค่าที่ตราไว้ </w:t>
      </w:r>
      <w:r>
        <w:rPr>
          <w:rFonts w:asciiTheme="majorBidi" w:hAnsiTheme="majorBidi" w:cstheme="majorBidi"/>
          <w:sz w:val="28"/>
        </w:rPr>
        <w:t xml:space="preserve">100.00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บาทต่อหุ้น) คิดเป็นสัดส่วนร้อยละ</w:t>
      </w:r>
      <w:r>
        <w:rPr>
          <w:rFonts w:asciiTheme="majorBidi" w:hAnsiTheme="majorBidi" w:cstheme="majorBidi"/>
          <w:sz w:val="28"/>
        </w:rPr>
        <w:t xml:space="preserve"> 36.00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ของทุนจดทะเบียนที่ชำระแล้วของ </w:t>
      </w:r>
      <w:r>
        <w:rPr>
          <w:rFonts w:asciiTheme="majorBidi" w:hAnsiTheme="majorBidi" w:cstheme="majorBidi"/>
          <w:sz w:val="28"/>
        </w:rPr>
        <w:t>GS</w:t>
      </w:r>
    </w:p>
    <w:p w14:paraId="07BA8F23" w14:textId="1B11EC03" w:rsidR="00BE4104" w:rsidRPr="00BE4104" w:rsidRDefault="00BE4104" w:rsidP="00BE4104">
      <w:pPr>
        <w:spacing w:before="120" w:after="120"/>
        <w:ind w:left="720" w:hanging="360"/>
        <w:jc w:val="thaiDistribute"/>
        <w:rPr>
          <w:rFonts w:asciiTheme="majorBidi" w:hAnsiTheme="majorBidi"/>
          <w:sz w:val="28"/>
          <w:lang w:val="en-GB"/>
        </w:rPr>
      </w:pPr>
      <w:r>
        <w:rPr>
          <w:rFonts w:asciiTheme="majorBidi" w:hAnsiTheme="majorBidi" w:cstheme="majorBidi"/>
          <w:sz w:val="28"/>
        </w:rPr>
        <w:t xml:space="preserve">35.4 </w:t>
      </w:r>
      <w:r w:rsidRPr="00BE4104">
        <w:rPr>
          <w:rFonts w:asciiTheme="majorBidi" w:hAnsiTheme="majorBidi" w:hint="cs"/>
          <w:sz w:val="28"/>
          <w:cs/>
          <w:lang w:val="en-GB"/>
        </w:rPr>
        <w:t>การเพิ่มทุนในบริษัทย่อย</w:t>
      </w:r>
    </w:p>
    <w:p w14:paraId="6D115AE7" w14:textId="64968A94" w:rsidR="00BE4104" w:rsidRDefault="00BE4104" w:rsidP="00BE4104">
      <w:pPr>
        <w:spacing w:before="120" w:after="120"/>
        <w:ind w:left="720"/>
        <w:jc w:val="thaiDistribute"/>
        <w:rPr>
          <w:rFonts w:asciiTheme="majorBidi" w:hAnsiTheme="majorBidi" w:cstheme="majorBidi"/>
          <w:sz w:val="28"/>
        </w:rPr>
      </w:pPr>
      <w:r w:rsidRPr="001B35C8">
        <w:rPr>
          <w:rFonts w:asciiTheme="majorBidi" w:hAnsiTheme="majorBidi" w:hint="cs"/>
          <w:sz w:val="28"/>
          <w:cs/>
          <w:lang w:val="en-GB"/>
        </w:rPr>
        <w:t>เมื่อวันที่</w:t>
      </w:r>
      <w:r w:rsidRPr="001B35C8">
        <w:rPr>
          <w:rFonts w:asciiTheme="majorBidi" w:hAnsiTheme="majorBidi"/>
          <w:sz w:val="28"/>
          <w:cs/>
        </w:rPr>
        <w:t xml:space="preserve"> </w:t>
      </w:r>
      <w:r w:rsidRPr="001B35C8">
        <w:rPr>
          <w:rFonts w:asciiTheme="majorBidi" w:hAnsiTheme="majorBidi" w:cstheme="majorBidi"/>
          <w:sz w:val="28"/>
        </w:rPr>
        <w:t xml:space="preserve">6 </w:t>
      </w:r>
      <w:r w:rsidRPr="001B35C8">
        <w:rPr>
          <w:rFonts w:asciiTheme="majorBidi" w:hAnsiTheme="majorBidi" w:hint="cs"/>
          <w:sz w:val="28"/>
          <w:cs/>
        </w:rPr>
        <w:t>สิงหาคม</w:t>
      </w:r>
      <w:r w:rsidRPr="001B35C8">
        <w:rPr>
          <w:rFonts w:asciiTheme="majorBidi" w:hAnsiTheme="majorBidi"/>
          <w:sz w:val="28"/>
          <w:cs/>
        </w:rPr>
        <w:t xml:space="preserve"> </w:t>
      </w:r>
      <w:r w:rsidRPr="001B35C8">
        <w:rPr>
          <w:rFonts w:asciiTheme="majorBidi" w:hAnsiTheme="majorBidi" w:cstheme="majorBidi"/>
          <w:sz w:val="28"/>
        </w:rPr>
        <w:t xml:space="preserve">2563 </w:t>
      </w:r>
      <w:r w:rsidRPr="001B35C8">
        <w:rPr>
          <w:rFonts w:asciiTheme="majorBidi" w:hAnsiTheme="majorBidi" w:hint="cs"/>
          <w:sz w:val="28"/>
          <w:cs/>
        </w:rPr>
        <w:t>ที่</w:t>
      </w:r>
      <w:r w:rsidRPr="00BE4104">
        <w:rPr>
          <w:rFonts w:asciiTheme="majorBidi" w:hAnsiTheme="majorBidi" w:hint="cs"/>
          <w:sz w:val="28"/>
          <w:cs/>
        </w:rPr>
        <w:t>ประชุมวิสามัญผู้ถือหุ้น</w:t>
      </w:r>
      <w:r w:rsidRPr="00BE4104">
        <w:rPr>
          <w:rFonts w:asciiTheme="majorBidi" w:hAnsiTheme="majorBidi"/>
          <w:sz w:val="28"/>
          <w:cs/>
        </w:rPr>
        <w:t xml:space="preserve"> </w:t>
      </w:r>
      <w:r w:rsidRPr="00BE4104">
        <w:rPr>
          <w:rFonts w:asciiTheme="majorBidi" w:hAnsiTheme="majorBidi" w:hint="cs"/>
          <w:sz w:val="28"/>
          <w:cs/>
        </w:rPr>
        <w:t>ครั้งที่</w:t>
      </w:r>
      <w:r w:rsidRPr="00BE4104">
        <w:rPr>
          <w:rFonts w:asciiTheme="majorBidi" w:hAnsiTheme="majorBidi"/>
          <w:sz w:val="28"/>
          <w:cs/>
        </w:rPr>
        <w:t xml:space="preserve"> </w:t>
      </w:r>
      <w:r w:rsidRPr="00BE4104">
        <w:rPr>
          <w:rFonts w:asciiTheme="majorBidi" w:hAnsiTheme="majorBidi" w:cstheme="majorBidi"/>
          <w:sz w:val="28"/>
        </w:rPr>
        <w:t xml:space="preserve">2/2563 </w:t>
      </w:r>
      <w:r w:rsidRPr="00BE4104">
        <w:rPr>
          <w:rFonts w:asciiTheme="majorBidi" w:hAnsiTheme="majorBidi" w:hint="cs"/>
          <w:sz w:val="28"/>
          <w:cs/>
        </w:rPr>
        <w:t>บริษัท</w:t>
      </w:r>
      <w:r w:rsidRPr="00BE4104">
        <w:rPr>
          <w:rFonts w:asciiTheme="majorBidi" w:hAnsiTheme="majorBidi"/>
          <w:sz w:val="28"/>
          <w:cs/>
        </w:rPr>
        <w:t xml:space="preserve"> </w:t>
      </w:r>
      <w:r w:rsidRPr="00BE4104">
        <w:rPr>
          <w:rFonts w:asciiTheme="majorBidi" w:hAnsiTheme="majorBidi" w:hint="cs"/>
          <w:sz w:val="28"/>
          <w:cs/>
        </w:rPr>
        <w:t>อี</w:t>
      </w:r>
      <w:r w:rsidRPr="00BE4104">
        <w:rPr>
          <w:rFonts w:asciiTheme="majorBidi" w:hAnsiTheme="majorBidi"/>
          <w:sz w:val="28"/>
          <w:cs/>
        </w:rPr>
        <w:t xml:space="preserve"> </w:t>
      </w:r>
      <w:r w:rsidRPr="00BE4104">
        <w:rPr>
          <w:rFonts w:asciiTheme="majorBidi" w:hAnsiTheme="majorBidi" w:hint="cs"/>
          <w:sz w:val="28"/>
          <w:cs/>
        </w:rPr>
        <w:t>อาร์</w:t>
      </w:r>
      <w:r w:rsidRPr="00BE4104">
        <w:rPr>
          <w:rFonts w:asciiTheme="majorBidi" w:hAnsiTheme="majorBidi"/>
          <w:sz w:val="28"/>
          <w:cs/>
        </w:rPr>
        <w:t xml:space="preserve"> </w:t>
      </w:r>
      <w:r w:rsidRPr="00BE4104">
        <w:rPr>
          <w:rFonts w:asciiTheme="majorBidi" w:hAnsiTheme="majorBidi" w:hint="cs"/>
          <w:sz w:val="28"/>
          <w:cs/>
        </w:rPr>
        <w:t>วี</w:t>
      </w:r>
      <w:r w:rsidRPr="00BE4104">
        <w:rPr>
          <w:rFonts w:asciiTheme="majorBidi" w:hAnsiTheme="majorBidi"/>
          <w:sz w:val="28"/>
          <w:cs/>
        </w:rPr>
        <w:t xml:space="preserve"> </w:t>
      </w:r>
      <w:r w:rsidRPr="00BE4104">
        <w:rPr>
          <w:rFonts w:asciiTheme="majorBidi" w:hAnsiTheme="majorBidi" w:hint="cs"/>
          <w:sz w:val="28"/>
          <w:cs/>
        </w:rPr>
        <w:t>อินเตอร์เนชั่นแนล</w:t>
      </w:r>
      <w:r w:rsidRPr="00BE4104">
        <w:rPr>
          <w:rFonts w:asciiTheme="majorBidi" w:hAnsiTheme="majorBidi"/>
          <w:sz w:val="28"/>
          <w:cs/>
        </w:rPr>
        <w:t xml:space="preserve"> </w:t>
      </w:r>
      <w:r w:rsidRPr="00BE4104">
        <w:rPr>
          <w:rFonts w:asciiTheme="majorBidi" w:hAnsiTheme="majorBidi" w:hint="cs"/>
          <w:sz w:val="28"/>
          <w:cs/>
        </w:rPr>
        <w:t>จำกัด</w:t>
      </w:r>
      <w:r w:rsidRPr="00BE4104">
        <w:rPr>
          <w:rFonts w:asciiTheme="majorBidi" w:hAnsiTheme="majorBidi"/>
          <w:sz w:val="28"/>
          <w:cs/>
        </w:rPr>
        <w:t xml:space="preserve"> (</w:t>
      </w:r>
      <w:r w:rsidRPr="00BE4104">
        <w:rPr>
          <w:rFonts w:asciiTheme="majorBidi" w:hAnsiTheme="majorBidi" w:hint="eastAsia"/>
          <w:sz w:val="28"/>
          <w:cs/>
        </w:rPr>
        <w:t>“</w:t>
      </w:r>
      <w:r w:rsidRPr="00BE4104">
        <w:rPr>
          <w:rFonts w:asciiTheme="majorBidi" w:hAnsiTheme="majorBidi" w:cstheme="majorBidi"/>
          <w:sz w:val="28"/>
        </w:rPr>
        <w:t>ERI</w:t>
      </w:r>
      <w:r>
        <w:rPr>
          <w:rFonts w:ascii="Angsana New" w:hAnsi="Angsana New"/>
          <w:sz w:val="28"/>
        </w:rPr>
        <w:t>”</w:t>
      </w:r>
      <w:r w:rsidRPr="00BE4104">
        <w:rPr>
          <w:rFonts w:asciiTheme="majorBidi" w:hAnsiTheme="majorBidi" w:cstheme="majorBidi"/>
          <w:sz w:val="28"/>
        </w:rPr>
        <w:t xml:space="preserve">) </w:t>
      </w:r>
      <w:r w:rsidRPr="00BE4104">
        <w:rPr>
          <w:rFonts w:asciiTheme="majorBidi" w:hAnsiTheme="majorBidi" w:hint="cs"/>
          <w:sz w:val="28"/>
          <w:cs/>
        </w:rPr>
        <w:t>ซึ่งเป็</w:t>
      </w:r>
      <w:r>
        <w:rPr>
          <w:rFonts w:asciiTheme="majorBidi" w:hAnsiTheme="majorBidi" w:hint="cs"/>
          <w:sz w:val="28"/>
          <w:cs/>
        </w:rPr>
        <w:t>น</w:t>
      </w:r>
      <w:r w:rsidRPr="00BE4104">
        <w:rPr>
          <w:rFonts w:asciiTheme="majorBidi" w:hAnsiTheme="majorBidi" w:hint="cs"/>
          <w:sz w:val="28"/>
          <w:cs/>
        </w:rPr>
        <w:t>บริษัทย่อยของบริษัท</w:t>
      </w:r>
      <w:r w:rsidRPr="00BE4104">
        <w:rPr>
          <w:rFonts w:asciiTheme="majorBidi" w:hAnsiTheme="majorBidi"/>
          <w:sz w:val="28"/>
          <w:cs/>
        </w:rPr>
        <w:t xml:space="preserve"> </w:t>
      </w:r>
      <w:r w:rsidRPr="00BE4104">
        <w:rPr>
          <w:rFonts w:asciiTheme="majorBidi" w:hAnsiTheme="majorBidi" w:hint="cs"/>
          <w:sz w:val="28"/>
          <w:cs/>
        </w:rPr>
        <w:t>เฟอร์รั่ม</w:t>
      </w:r>
      <w:r w:rsidRPr="00BE4104">
        <w:rPr>
          <w:rFonts w:asciiTheme="majorBidi" w:hAnsiTheme="majorBidi"/>
          <w:sz w:val="28"/>
          <w:cs/>
        </w:rPr>
        <w:t xml:space="preserve"> </w:t>
      </w:r>
      <w:r w:rsidRPr="00BE4104">
        <w:rPr>
          <w:rFonts w:asciiTheme="majorBidi" w:hAnsiTheme="majorBidi" w:hint="cs"/>
          <w:sz w:val="28"/>
          <w:cs/>
        </w:rPr>
        <w:t>เอ็นเนอร์ยี่</w:t>
      </w:r>
      <w:r w:rsidRPr="00BE4104">
        <w:rPr>
          <w:rFonts w:asciiTheme="majorBidi" w:hAnsiTheme="majorBidi"/>
          <w:sz w:val="28"/>
          <w:cs/>
        </w:rPr>
        <w:t xml:space="preserve"> </w:t>
      </w:r>
      <w:r w:rsidRPr="00BE4104">
        <w:rPr>
          <w:rFonts w:asciiTheme="majorBidi" w:hAnsiTheme="majorBidi" w:hint="cs"/>
          <w:sz w:val="28"/>
          <w:cs/>
        </w:rPr>
        <w:t>จำกัด</w:t>
      </w:r>
      <w:r w:rsidRPr="00BE4104">
        <w:rPr>
          <w:rFonts w:asciiTheme="majorBidi" w:hAnsiTheme="majorBidi"/>
          <w:sz w:val="28"/>
          <w:cs/>
        </w:rPr>
        <w:t xml:space="preserve"> (</w:t>
      </w:r>
      <w:r w:rsidRPr="00BE4104">
        <w:rPr>
          <w:rFonts w:asciiTheme="majorBidi" w:hAnsiTheme="majorBidi" w:hint="eastAsia"/>
          <w:sz w:val="28"/>
          <w:cs/>
        </w:rPr>
        <w:t>“</w:t>
      </w:r>
      <w:r w:rsidRPr="00BE4104">
        <w:rPr>
          <w:rFonts w:asciiTheme="majorBidi" w:hAnsiTheme="majorBidi" w:cstheme="majorBidi"/>
          <w:sz w:val="28"/>
        </w:rPr>
        <w:t>FE</w:t>
      </w:r>
      <w:r>
        <w:rPr>
          <w:rFonts w:asciiTheme="majorBidi" w:hAnsiTheme="majorBidi" w:cstheme="majorBidi"/>
          <w:sz w:val="28"/>
        </w:rPr>
        <w:t>R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>EN</w:t>
      </w:r>
      <w:r>
        <w:rPr>
          <w:rFonts w:ascii="Angsana New" w:hAnsi="Angsana New"/>
          <w:sz w:val="28"/>
        </w:rPr>
        <w:t>”</w:t>
      </w:r>
      <w:r w:rsidRPr="00BE4104">
        <w:rPr>
          <w:rFonts w:asciiTheme="majorBidi" w:hAnsiTheme="majorBidi" w:cstheme="majorBidi"/>
          <w:sz w:val="28"/>
        </w:rPr>
        <w:t xml:space="preserve">) </w:t>
      </w:r>
      <w:r w:rsidRPr="00BE4104">
        <w:rPr>
          <w:rFonts w:asciiTheme="majorBidi" w:hAnsiTheme="majorBidi" w:hint="cs"/>
          <w:sz w:val="28"/>
          <w:cs/>
        </w:rPr>
        <w:t>ได้มีมติอนุมัติการเพิ่มทุนจดทะเบียนของ</w:t>
      </w:r>
      <w:r w:rsidRPr="00BE4104">
        <w:rPr>
          <w:rFonts w:asciiTheme="majorBidi" w:hAnsiTheme="majorBidi"/>
          <w:sz w:val="28"/>
          <w:cs/>
        </w:rPr>
        <w:t xml:space="preserve"> </w:t>
      </w:r>
      <w:r w:rsidRPr="00BE4104">
        <w:rPr>
          <w:rFonts w:asciiTheme="majorBidi" w:hAnsiTheme="majorBidi" w:cstheme="majorBidi"/>
          <w:sz w:val="28"/>
        </w:rPr>
        <w:t>ERI</w:t>
      </w:r>
      <w:r w:rsidRPr="00BE4104">
        <w:rPr>
          <w:rFonts w:asciiTheme="majorBidi" w:hAnsiTheme="majorBidi"/>
          <w:sz w:val="28"/>
          <w:cs/>
        </w:rPr>
        <w:t xml:space="preserve"> </w:t>
      </w:r>
      <w:r w:rsidRPr="00BE4104">
        <w:rPr>
          <w:rFonts w:asciiTheme="majorBidi" w:hAnsiTheme="majorBidi" w:hint="cs"/>
          <w:sz w:val="28"/>
          <w:cs/>
        </w:rPr>
        <w:t>จากเดิมทุนจดทะเบียน</w:t>
      </w:r>
      <w:r w:rsidRPr="00BE4104">
        <w:rPr>
          <w:rFonts w:asciiTheme="majorBidi" w:hAnsiTheme="majorBidi"/>
          <w:sz w:val="28"/>
          <w:cs/>
        </w:rPr>
        <w:t xml:space="preserve"> </w:t>
      </w:r>
      <w:r w:rsidRPr="00BE4104">
        <w:rPr>
          <w:rFonts w:asciiTheme="majorBidi" w:hAnsiTheme="majorBidi" w:cstheme="majorBidi"/>
          <w:sz w:val="28"/>
        </w:rPr>
        <w:t xml:space="preserve">1 </w:t>
      </w:r>
      <w:r w:rsidRPr="00BE4104">
        <w:rPr>
          <w:rFonts w:asciiTheme="majorBidi" w:hAnsiTheme="majorBidi" w:hint="cs"/>
          <w:sz w:val="28"/>
          <w:cs/>
        </w:rPr>
        <w:t>ล้านบาท</w:t>
      </w:r>
      <w:r w:rsidRPr="00BE4104">
        <w:rPr>
          <w:rFonts w:asciiTheme="majorBidi" w:hAnsiTheme="majorBidi"/>
          <w:sz w:val="28"/>
          <w:cs/>
        </w:rPr>
        <w:t xml:space="preserve"> </w:t>
      </w:r>
      <w:r w:rsidRPr="00BE4104">
        <w:rPr>
          <w:rFonts w:asciiTheme="majorBidi" w:hAnsiTheme="majorBidi" w:hint="cs"/>
          <w:sz w:val="28"/>
          <w:cs/>
        </w:rPr>
        <w:t>เป็น</w:t>
      </w:r>
      <w:r w:rsidRPr="00BE4104">
        <w:rPr>
          <w:rFonts w:asciiTheme="majorBidi" w:hAnsiTheme="majorBidi"/>
          <w:sz w:val="28"/>
          <w:cs/>
        </w:rPr>
        <w:t xml:space="preserve"> </w:t>
      </w:r>
      <w:r w:rsidRPr="00BE4104">
        <w:rPr>
          <w:rFonts w:asciiTheme="majorBidi" w:hAnsiTheme="majorBidi" w:cstheme="majorBidi"/>
          <w:sz w:val="28"/>
        </w:rPr>
        <w:t xml:space="preserve">300 </w:t>
      </w:r>
      <w:r w:rsidRPr="00BE4104">
        <w:rPr>
          <w:rFonts w:asciiTheme="majorBidi" w:hAnsiTheme="majorBidi" w:hint="cs"/>
          <w:sz w:val="28"/>
          <w:cs/>
        </w:rPr>
        <w:t>ล้านบาท</w:t>
      </w:r>
      <w:r w:rsidRPr="00BE4104">
        <w:rPr>
          <w:rFonts w:asciiTheme="majorBidi" w:hAnsiTheme="majorBidi"/>
          <w:sz w:val="28"/>
          <w:cs/>
        </w:rPr>
        <w:t xml:space="preserve"> </w:t>
      </w:r>
      <w:r w:rsidRPr="00BE4104">
        <w:rPr>
          <w:rFonts w:asciiTheme="majorBidi" w:hAnsiTheme="majorBidi" w:hint="cs"/>
          <w:sz w:val="28"/>
          <w:cs/>
        </w:rPr>
        <w:t>โดยการออกหุ้นสามัญเพิ่มทุนจำนวน</w:t>
      </w:r>
      <w:r w:rsidRPr="00BE4104">
        <w:rPr>
          <w:rFonts w:asciiTheme="majorBidi" w:hAnsiTheme="majorBidi"/>
          <w:sz w:val="28"/>
          <w:cs/>
        </w:rPr>
        <w:t xml:space="preserve"> </w:t>
      </w:r>
      <w:r w:rsidRPr="00BE4104">
        <w:rPr>
          <w:rFonts w:asciiTheme="majorBidi" w:hAnsiTheme="majorBidi" w:cstheme="majorBidi"/>
          <w:sz w:val="28"/>
        </w:rPr>
        <w:t xml:space="preserve">2.99 </w:t>
      </w:r>
      <w:r w:rsidRPr="00BE4104">
        <w:rPr>
          <w:rFonts w:asciiTheme="majorBidi" w:hAnsiTheme="majorBidi" w:hint="cs"/>
          <w:sz w:val="28"/>
          <w:cs/>
        </w:rPr>
        <w:t>ล้านหุ้น</w:t>
      </w:r>
      <w:r w:rsidRPr="00BE4104">
        <w:rPr>
          <w:rFonts w:asciiTheme="majorBidi" w:hAnsiTheme="majorBidi"/>
          <w:sz w:val="28"/>
          <w:cs/>
        </w:rPr>
        <w:t xml:space="preserve"> </w:t>
      </w:r>
      <w:r w:rsidRPr="00BE4104">
        <w:rPr>
          <w:rFonts w:asciiTheme="majorBidi" w:hAnsiTheme="majorBidi" w:hint="cs"/>
          <w:sz w:val="28"/>
          <w:cs/>
        </w:rPr>
        <w:t>มูลค่าที่ตราไว้หุ้นละ</w:t>
      </w:r>
      <w:r w:rsidRPr="00BE4104">
        <w:rPr>
          <w:rFonts w:asciiTheme="majorBidi" w:hAnsiTheme="majorBidi"/>
          <w:sz w:val="28"/>
          <w:cs/>
        </w:rPr>
        <w:t xml:space="preserve"> </w:t>
      </w:r>
      <w:r w:rsidRPr="00BE4104">
        <w:rPr>
          <w:rFonts w:asciiTheme="majorBidi" w:hAnsiTheme="majorBidi" w:cstheme="majorBidi"/>
          <w:sz w:val="28"/>
        </w:rPr>
        <w:t xml:space="preserve">100.00 </w:t>
      </w:r>
      <w:r w:rsidRPr="00BE4104">
        <w:rPr>
          <w:rFonts w:asciiTheme="majorBidi" w:hAnsiTheme="majorBidi" w:hint="cs"/>
          <w:sz w:val="28"/>
          <w:cs/>
        </w:rPr>
        <w:t>บาท</w:t>
      </w:r>
      <w:r w:rsidRPr="00BE4104">
        <w:rPr>
          <w:rFonts w:asciiTheme="majorBidi" w:hAnsiTheme="majorBidi"/>
          <w:sz w:val="28"/>
          <w:cs/>
        </w:rPr>
        <w:t xml:space="preserve"> </w:t>
      </w:r>
      <w:r w:rsidR="00A35A4A" w:rsidRPr="00A35A4A">
        <w:rPr>
          <w:rFonts w:asciiTheme="majorBidi" w:hAnsiTheme="majorBidi" w:hint="cs"/>
          <w:sz w:val="28"/>
          <w:cs/>
        </w:rPr>
        <w:t>โดยคณะกรรมการบริษัทได้อนุมัติการซื้อหุ้นเพิ่มทุนตามอัตราส่วนร้อยละ</w:t>
      </w:r>
      <w:r w:rsidR="00AF090E">
        <w:rPr>
          <w:rFonts w:asciiTheme="majorBidi" w:hAnsiTheme="majorBidi"/>
          <w:sz w:val="28"/>
        </w:rPr>
        <w:t>100</w:t>
      </w:r>
      <w:r w:rsidR="00A35A4A" w:rsidRPr="00A35A4A">
        <w:rPr>
          <w:rFonts w:asciiTheme="majorBidi" w:hAnsiTheme="majorBidi"/>
          <w:sz w:val="28"/>
          <w:cs/>
        </w:rPr>
        <w:t xml:space="preserve"> </w:t>
      </w:r>
      <w:r w:rsidR="00A35A4A" w:rsidRPr="00A35A4A">
        <w:rPr>
          <w:rFonts w:asciiTheme="majorBidi" w:hAnsiTheme="majorBidi" w:hint="cs"/>
          <w:sz w:val="28"/>
          <w:cs/>
        </w:rPr>
        <w:t>รวมเป็นเงินทั้งสิ้น</w:t>
      </w:r>
      <w:r w:rsidR="00A35A4A" w:rsidRPr="00A35A4A">
        <w:rPr>
          <w:rFonts w:asciiTheme="majorBidi" w:hAnsiTheme="majorBidi"/>
          <w:sz w:val="28"/>
          <w:cs/>
        </w:rPr>
        <w:t xml:space="preserve"> </w:t>
      </w:r>
      <w:r w:rsidR="00AF090E">
        <w:rPr>
          <w:rFonts w:asciiTheme="majorBidi" w:hAnsiTheme="majorBidi"/>
          <w:sz w:val="28"/>
        </w:rPr>
        <w:t>299.00</w:t>
      </w:r>
      <w:r w:rsidR="00A35A4A" w:rsidRPr="00A35A4A">
        <w:rPr>
          <w:rFonts w:asciiTheme="majorBidi" w:hAnsiTheme="majorBidi"/>
          <w:sz w:val="28"/>
          <w:cs/>
        </w:rPr>
        <w:t xml:space="preserve"> </w:t>
      </w:r>
      <w:r w:rsidR="00A35A4A" w:rsidRPr="00A35A4A">
        <w:rPr>
          <w:rFonts w:asciiTheme="majorBidi" w:hAnsiTheme="majorBidi" w:hint="cs"/>
          <w:sz w:val="28"/>
          <w:cs/>
        </w:rPr>
        <w:t>ล้านบาท</w:t>
      </w:r>
      <w:r w:rsidR="00A35A4A" w:rsidRPr="00A35A4A">
        <w:rPr>
          <w:rFonts w:asciiTheme="majorBidi" w:hAnsiTheme="majorBidi"/>
          <w:sz w:val="28"/>
          <w:cs/>
        </w:rPr>
        <w:t xml:space="preserve"> </w:t>
      </w:r>
      <w:r w:rsidR="00A35A4A" w:rsidRPr="00A35A4A">
        <w:rPr>
          <w:rFonts w:asciiTheme="majorBidi" w:hAnsiTheme="majorBidi" w:hint="cs"/>
          <w:sz w:val="28"/>
          <w:cs/>
        </w:rPr>
        <w:t>โดยเรียกชำระครั้งแรกร้อยละ</w:t>
      </w:r>
      <w:r w:rsidR="00A35A4A" w:rsidRPr="00A35A4A">
        <w:rPr>
          <w:rFonts w:asciiTheme="majorBidi" w:hAnsiTheme="majorBidi"/>
          <w:sz w:val="28"/>
          <w:cs/>
        </w:rPr>
        <w:t xml:space="preserve"> </w:t>
      </w:r>
      <w:r w:rsidR="00AF090E">
        <w:rPr>
          <w:rFonts w:asciiTheme="majorBidi" w:hAnsiTheme="majorBidi"/>
          <w:sz w:val="28"/>
        </w:rPr>
        <w:t>25</w:t>
      </w:r>
      <w:r w:rsidR="00A35A4A" w:rsidRPr="00A35A4A">
        <w:rPr>
          <w:rFonts w:asciiTheme="majorBidi" w:hAnsiTheme="majorBidi"/>
          <w:sz w:val="28"/>
          <w:cs/>
        </w:rPr>
        <w:t xml:space="preserve"> </w:t>
      </w:r>
      <w:r w:rsidR="00A35A4A" w:rsidRPr="00A35A4A">
        <w:rPr>
          <w:rFonts w:asciiTheme="majorBidi" w:hAnsiTheme="majorBidi" w:hint="cs"/>
          <w:sz w:val="28"/>
          <w:cs/>
        </w:rPr>
        <w:t>เป็นจำนวนเงิน</w:t>
      </w:r>
      <w:r w:rsidR="00A35A4A" w:rsidRPr="00A35A4A">
        <w:rPr>
          <w:rFonts w:asciiTheme="majorBidi" w:hAnsiTheme="majorBidi"/>
          <w:sz w:val="28"/>
          <w:cs/>
        </w:rPr>
        <w:t xml:space="preserve"> </w:t>
      </w:r>
      <w:r w:rsidR="00111698">
        <w:rPr>
          <w:rFonts w:asciiTheme="majorBidi" w:hAnsiTheme="majorBidi"/>
          <w:sz w:val="28"/>
        </w:rPr>
        <w:t>7</w:t>
      </w:r>
      <w:r w:rsidR="00AF090E">
        <w:rPr>
          <w:rFonts w:asciiTheme="majorBidi" w:hAnsiTheme="majorBidi"/>
          <w:sz w:val="28"/>
        </w:rPr>
        <w:t>5</w:t>
      </w:r>
      <w:r w:rsidR="00A35A4A" w:rsidRPr="00A35A4A">
        <w:rPr>
          <w:rFonts w:asciiTheme="majorBidi" w:hAnsiTheme="majorBidi"/>
          <w:sz w:val="28"/>
          <w:cs/>
        </w:rPr>
        <w:t xml:space="preserve"> </w:t>
      </w:r>
      <w:r w:rsidR="00A35A4A" w:rsidRPr="00A35A4A">
        <w:rPr>
          <w:rFonts w:asciiTheme="majorBidi" w:hAnsiTheme="majorBidi" w:hint="cs"/>
          <w:sz w:val="28"/>
          <w:cs/>
        </w:rPr>
        <w:t>ล้านบาท</w:t>
      </w:r>
      <w:r w:rsidR="00A35A4A" w:rsidRPr="00A35A4A">
        <w:rPr>
          <w:rFonts w:asciiTheme="majorBidi" w:hAnsiTheme="majorBidi"/>
          <w:sz w:val="28"/>
          <w:cs/>
        </w:rPr>
        <w:t xml:space="preserve"> </w:t>
      </w:r>
      <w:r w:rsidR="00A35A4A">
        <w:rPr>
          <w:rFonts w:asciiTheme="majorBidi" w:hAnsiTheme="majorBidi" w:hint="cs"/>
          <w:sz w:val="28"/>
          <w:cs/>
        </w:rPr>
        <w:t>ซึ่ง</w:t>
      </w:r>
      <w:r w:rsidR="00A35A4A" w:rsidRPr="00A35A4A">
        <w:rPr>
          <w:rFonts w:asciiTheme="majorBidi" w:hAnsiTheme="majorBidi" w:hint="cs"/>
          <w:sz w:val="28"/>
          <w:cs/>
        </w:rPr>
        <w:t>บริษัทได้ดำเนินการ</w:t>
      </w:r>
      <w:r w:rsidR="00AF090E">
        <w:rPr>
          <w:rFonts w:asciiTheme="majorBidi" w:hAnsiTheme="majorBidi" w:hint="cs"/>
          <w:sz w:val="28"/>
          <w:cs/>
        </w:rPr>
        <w:t xml:space="preserve">         </w:t>
      </w:r>
      <w:r w:rsidR="00A35A4A" w:rsidRPr="00A35A4A">
        <w:rPr>
          <w:rFonts w:asciiTheme="majorBidi" w:hAnsiTheme="majorBidi" w:hint="cs"/>
          <w:sz w:val="28"/>
          <w:cs/>
        </w:rPr>
        <w:t>จดทะเบียนเปลี่ยนแปลงทุน</w:t>
      </w:r>
      <w:r w:rsidR="00A35A4A">
        <w:rPr>
          <w:rFonts w:asciiTheme="majorBidi" w:hAnsiTheme="majorBidi" w:hint="cs"/>
          <w:sz w:val="28"/>
          <w:cs/>
        </w:rPr>
        <w:t>จดทะเบียน</w:t>
      </w:r>
      <w:r w:rsidR="00A35A4A" w:rsidRPr="00A35A4A">
        <w:rPr>
          <w:rFonts w:asciiTheme="majorBidi" w:hAnsiTheme="majorBidi" w:hint="cs"/>
          <w:sz w:val="28"/>
          <w:cs/>
        </w:rPr>
        <w:t>ชำระแล้วต่อกรมพัฒนาธุรกิจการค้า</w:t>
      </w:r>
      <w:r w:rsidR="00A35A4A" w:rsidRPr="00A35A4A">
        <w:rPr>
          <w:rFonts w:asciiTheme="majorBidi" w:hAnsiTheme="majorBidi"/>
          <w:sz w:val="28"/>
          <w:cs/>
        </w:rPr>
        <w:t xml:space="preserve"> </w:t>
      </w:r>
      <w:r w:rsidR="00A35A4A" w:rsidRPr="00A35A4A">
        <w:rPr>
          <w:rFonts w:asciiTheme="majorBidi" w:hAnsiTheme="majorBidi" w:hint="cs"/>
          <w:sz w:val="28"/>
          <w:cs/>
        </w:rPr>
        <w:t>กระทรวงพาณิชย์เมื่อวันที่</w:t>
      </w:r>
      <w:r w:rsidR="00A35A4A" w:rsidRPr="00A35A4A">
        <w:rPr>
          <w:rFonts w:asciiTheme="majorBidi" w:hAnsiTheme="majorBidi"/>
          <w:sz w:val="28"/>
          <w:cs/>
        </w:rPr>
        <w:t xml:space="preserve"> </w:t>
      </w:r>
      <w:r w:rsidR="00AF090E">
        <w:rPr>
          <w:rFonts w:asciiTheme="majorBidi" w:hAnsiTheme="majorBidi"/>
          <w:sz w:val="28"/>
        </w:rPr>
        <w:t>11</w:t>
      </w:r>
      <w:r w:rsidR="00A35A4A" w:rsidRPr="00A35A4A">
        <w:rPr>
          <w:rFonts w:asciiTheme="majorBidi" w:hAnsiTheme="majorBidi"/>
          <w:sz w:val="28"/>
          <w:cs/>
        </w:rPr>
        <w:t xml:space="preserve"> </w:t>
      </w:r>
      <w:r w:rsidR="00A35A4A" w:rsidRPr="00A35A4A">
        <w:rPr>
          <w:rFonts w:asciiTheme="majorBidi" w:hAnsiTheme="majorBidi" w:hint="cs"/>
          <w:sz w:val="28"/>
          <w:cs/>
        </w:rPr>
        <w:t>สิงหาคม</w:t>
      </w:r>
      <w:r w:rsidR="00A35A4A" w:rsidRPr="00A35A4A">
        <w:rPr>
          <w:rFonts w:asciiTheme="majorBidi" w:hAnsiTheme="majorBidi"/>
          <w:sz w:val="28"/>
          <w:cs/>
        </w:rPr>
        <w:t xml:space="preserve"> </w:t>
      </w:r>
      <w:r w:rsidR="00AF090E">
        <w:rPr>
          <w:rFonts w:asciiTheme="majorBidi" w:hAnsiTheme="majorBidi"/>
          <w:sz w:val="28"/>
        </w:rPr>
        <w:t>2563</w:t>
      </w:r>
      <w:r w:rsidR="00A35A4A" w:rsidRPr="00A35A4A">
        <w:rPr>
          <w:rFonts w:asciiTheme="majorBidi" w:hAnsiTheme="majorBidi"/>
          <w:sz w:val="28"/>
          <w:cs/>
        </w:rPr>
        <w:t xml:space="preserve"> </w:t>
      </w:r>
      <w:r w:rsidR="00A35A4A" w:rsidRPr="00A35A4A">
        <w:rPr>
          <w:rFonts w:asciiTheme="majorBidi" w:hAnsiTheme="majorBidi" w:hint="cs"/>
          <w:sz w:val="28"/>
          <w:cs/>
        </w:rPr>
        <w:t>เป็นที่เรียบร้อยแล้ว</w:t>
      </w:r>
    </w:p>
    <w:p w14:paraId="1BC03EA0" w14:textId="77777777" w:rsidR="009F7DA5" w:rsidRPr="00871D2B" w:rsidRDefault="009F7DA5" w:rsidP="009F7DA5">
      <w:pPr>
        <w:spacing w:before="120" w:after="120"/>
        <w:ind w:left="720" w:hanging="360"/>
        <w:jc w:val="thaiDistribute"/>
        <w:rPr>
          <w:rFonts w:asciiTheme="majorBidi" w:hAnsiTheme="majorBidi"/>
          <w:sz w:val="28"/>
          <w:cs/>
          <w:lang w:val="en-GB"/>
        </w:rPr>
      </w:pPr>
    </w:p>
    <w:p w14:paraId="07BAD044" w14:textId="77777777" w:rsidR="009F7DA5" w:rsidRDefault="009F7DA5" w:rsidP="00206DF4">
      <w:pPr>
        <w:spacing w:before="120" w:after="120"/>
        <w:ind w:left="720"/>
        <w:jc w:val="thaiDistribute"/>
        <w:rPr>
          <w:rFonts w:asciiTheme="majorBidi" w:hAnsiTheme="majorBidi"/>
          <w:sz w:val="28"/>
        </w:rPr>
      </w:pPr>
    </w:p>
    <w:p w14:paraId="2A3D1523" w14:textId="77777777" w:rsidR="00206DF4" w:rsidRPr="00871D2B" w:rsidRDefault="00206DF4" w:rsidP="00732B32">
      <w:pPr>
        <w:spacing w:before="120" w:after="120"/>
        <w:ind w:left="360"/>
        <w:jc w:val="thaiDistribute"/>
        <w:rPr>
          <w:rFonts w:asciiTheme="majorBidi" w:hAnsiTheme="majorBidi" w:cstheme="majorBidi"/>
          <w:sz w:val="28"/>
          <w:cs/>
          <w:lang w:val="en-GB"/>
        </w:rPr>
      </w:pPr>
    </w:p>
    <w:sectPr w:rsidR="00206DF4" w:rsidRPr="00871D2B">
      <w:headerReference w:type="default" r:id="rId16"/>
      <w:footerReference w:type="default" r:id="rId17"/>
      <w:footnotePr>
        <w:pos w:val="sectEnd"/>
      </w:footnotePr>
      <w:endnotePr>
        <w:numFmt w:val="decimal"/>
        <w:numStart w:val="0"/>
      </w:endnotePr>
      <w:pgSz w:w="11909" w:h="16834" w:code="9"/>
      <w:pgMar w:top="1440" w:right="1224" w:bottom="144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F19A50" w14:textId="77777777" w:rsidR="0095529E" w:rsidRDefault="0095529E">
      <w:pPr>
        <w:rPr>
          <w:rFonts w:hint="eastAsia"/>
        </w:rPr>
      </w:pPr>
      <w:r>
        <w:separator/>
      </w:r>
    </w:p>
  </w:endnote>
  <w:endnote w:type="continuationSeparator" w:id="0">
    <w:p w14:paraId="44C28C9D" w14:textId="77777777" w:rsidR="0095529E" w:rsidRDefault="0095529E">
      <w:pPr>
        <w:rPr>
          <w:rFonts w:hint="eastAsia"/>
        </w:rPr>
      </w:pPr>
      <w:r>
        <w:continuationSeparator/>
      </w:r>
    </w:p>
  </w:endnote>
  <w:endnote w:type="continuationNotice" w:id="1">
    <w:p w14:paraId="6FEF2CFA" w14:textId="77777777" w:rsidR="0095529E" w:rsidRDefault="0095529E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166207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4EFD1705" w14:textId="77777777" w:rsidR="0095529E" w:rsidRDefault="0095529E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>
          <w:rPr>
            <w:rFonts w:asciiTheme="majorBidi" w:hAnsiTheme="majorBidi" w:cstheme="majorBidi"/>
            <w:sz w:val="28"/>
          </w:rPr>
          <w:fldChar w:fldCharType="begin"/>
        </w:r>
        <w:r>
          <w:rPr>
            <w:rFonts w:asciiTheme="majorBidi" w:hAnsiTheme="majorBidi" w:cstheme="majorBidi"/>
            <w:sz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47</w:t>
        </w:r>
        <w:r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5E68FE18" w14:textId="77777777" w:rsidR="0095529E" w:rsidRDefault="0095529E">
    <w:pPr>
      <w:pStyle w:val="Footer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41263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0901BF84" w14:textId="77777777" w:rsidR="0095529E" w:rsidRDefault="0095529E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>
          <w:rPr>
            <w:rFonts w:asciiTheme="majorBidi" w:hAnsiTheme="majorBidi" w:cstheme="majorBidi"/>
            <w:sz w:val="28"/>
          </w:rPr>
          <w:fldChar w:fldCharType="begin"/>
        </w:r>
        <w:r>
          <w:rPr>
            <w:rFonts w:asciiTheme="majorBidi" w:hAnsiTheme="majorBidi" w:cstheme="majorBidi"/>
            <w:sz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60</w:t>
        </w:r>
        <w:r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31CEEC4" w14:textId="77777777" w:rsidR="0095529E" w:rsidRDefault="0095529E">
    <w:pPr>
      <w:pStyle w:val="Footer"/>
      <w:jc w:val="center"/>
      <w:rPr>
        <w:rFonts w:asciiTheme="majorBidi" w:hAnsiTheme="majorBidi" w:cstheme="majorBidi"/>
        <w:noProof/>
        <w:sz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04549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44392788" w14:textId="77777777" w:rsidR="0095529E" w:rsidRDefault="0095529E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>
          <w:rPr>
            <w:rFonts w:asciiTheme="majorBidi" w:hAnsiTheme="majorBidi" w:cstheme="majorBidi"/>
            <w:sz w:val="28"/>
          </w:rPr>
          <w:fldChar w:fldCharType="begin"/>
        </w:r>
        <w:r>
          <w:rPr>
            <w:rFonts w:asciiTheme="majorBidi" w:hAnsiTheme="majorBidi" w:cstheme="majorBidi"/>
            <w:sz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64</w:t>
        </w:r>
        <w:r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5FAE6006" w14:textId="77777777" w:rsidR="0095529E" w:rsidRDefault="0095529E">
    <w:pPr>
      <w:pStyle w:val="Footer"/>
      <w:jc w:val="center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019DEC" w14:textId="77777777" w:rsidR="0095529E" w:rsidRDefault="0095529E">
      <w:pPr>
        <w:rPr>
          <w:rFonts w:hint="eastAsia"/>
        </w:rPr>
      </w:pPr>
      <w:r>
        <w:separator/>
      </w:r>
    </w:p>
  </w:footnote>
  <w:footnote w:type="continuationSeparator" w:id="0">
    <w:p w14:paraId="29ED30DF" w14:textId="77777777" w:rsidR="0095529E" w:rsidRDefault="0095529E">
      <w:pPr>
        <w:rPr>
          <w:rFonts w:hint="eastAsia"/>
        </w:rPr>
      </w:pPr>
      <w:r>
        <w:continuationSeparator/>
      </w:r>
    </w:p>
  </w:footnote>
  <w:footnote w:type="continuationNotice" w:id="1">
    <w:p w14:paraId="2F54B12A" w14:textId="77777777" w:rsidR="0095529E" w:rsidRDefault="0095529E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AD235E" w14:textId="77777777" w:rsidR="0095529E" w:rsidRDefault="0095529E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bookmarkStart w:id="0" w:name="_Hlk39673241"/>
    <w:r>
      <w:rPr>
        <w:rFonts w:ascii="Angsana New" w:hAnsi="Angsana New"/>
        <w:b/>
        <w:bCs/>
        <w:sz w:val="28"/>
        <w:cs/>
      </w:rPr>
      <w:t>บริษัท เซเว่น ยูทิลิตี้ส์ แอนด์ พาวเวอร์ จำกัด (มหาชน) และบริษัทย่อย</w:t>
    </w:r>
  </w:p>
  <w:p w14:paraId="39329322" w14:textId="77777777" w:rsidR="0095529E" w:rsidRDefault="0095529E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64434BDA" w14:textId="77777777" w:rsidR="0095529E" w:rsidRDefault="0095529E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</w:t>
    </w:r>
    <w:r>
      <w:rPr>
        <w:rFonts w:ascii="Angsana New" w:hAnsi="Angsana New" w:hint="cs"/>
        <w:b/>
        <w:bCs/>
        <w:sz w:val="28"/>
        <w:cs/>
      </w:rPr>
      <w:t>งวดสามเดือนและหกเดือน</w:t>
    </w:r>
    <w:r>
      <w:rPr>
        <w:rFonts w:ascii="Angsana New" w:hAnsi="Angsana New"/>
        <w:b/>
        <w:bCs/>
        <w:sz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</w:rPr>
      <w:t xml:space="preserve">30 </w:t>
    </w:r>
    <w:r>
      <w:rPr>
        <w:rFonts w:ascii="Angsana New" w:hAnsi="Angsana New" w:hint="cs"/>
        <w:b/>
        <w:bCs/>
        <w:sz w:val="28"/>
        <w:cs/>
      </w:rPr>
      <w:t xml:space="preserve">มิถุนายน </w:t>
    </w:r>
    <w:r>
      <w:rPr>
        <w:rFonts w:ascii="Angsana New" w:hAnsi="Angsana New"/>
        <w:b/>
        <w:bCs/>
        <w:sz w:val="28"/>
      </w:rPr>
      <w:t>2563</w:t>
    </w:r>
  </w:p>
  <w:p w14:paraId="04C1D57F" w14:textId="77777777" w:rsidR="0095529E" w:rsidRDefault="0095529E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bookmarkEnd w:id="0"/>
  <w:p w14:paraId="1B2820D0" w14:textId="77777777" w:rsidR="0095529E" w:rsidRDefault="0095529E">
    <w:pPr>
      <w:tabs>
        <w:tab w:val="left" w:pos="720"/>
      </w:tabs>
      <w:jc w:val="thaiDistribute"/>
      <w:rPr>
        <w:rFonts w:ascii="Angsana New" w:hAnsi="Angsana New"/>
        <w:b/>
        <w:bCs/>
        <w:sz w:val="10"/>
        <w:szCs w:val="1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DCCB02" w14:textId="77777777" w:rsidR="0095529E" w:rsidRDefault="0095529E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บริษัท เซเว่น ยูทิลิตี้ส์ แอนด์ พาวเวอร์ จำกัด (มหาชน) และบริษัทย่อย</w:t>
    </w:r>
  </w:p>
  <w:p w14:paraId="5364BC81" w14:textId="77777777" w:rsidR="0095529E" w:rsidRDefault="0095529E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6C237605" w14:textId="77777777" w:rsidR="0095529E" w:rsidRDefault="0095529E" w:rsidP="004439B7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</w:t>
    </w:r>
    <w:r>
      <w:rPr>
        <w:rFonts w:ascii="Angsana New" w:hAnsi="Angsana New" w:hint="cs"/>
        <w:b/>
        <w:bCs/>
        <w:sz w:val="28"/>
        <w:cs/>
      </w:rPr>
      <w:t>งวดสามเดือนและหกเดือน</w:t>
    </w:r>
    <w:r>
      <w:rPr>
        <w:rFonts w:ascii="Angsana New" w:hAnsi="Angsana New"/>
        <w:b/>
        <w:bCs/>
        <w:sz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</w:rPr>
      <w:t xml:space="preserve">30 </w:t>
    </w:r>
    <w:r>
      <w:rPr>
        <w:rFonts w:ascii="Angsana New" w:hAnsi="Angsana New" w:hint="cs"/>
        <w:b/>
        <w:bCs/>
        <w:sz w:val="28"/>
        <w:cs/>
      </w:rPr>
      <w:t xml:space="preserve">มิถุนายน </w:t>
    </w:r>
    <w:r>
      <w:rPr>
        <w:rFonts w:ascii="Angsana New" w:hAnsi="Angsana New"/>
        <w:b/>
        <w:bCs/>
        <w:sz w:val="28"/>
      </w:rPr>
      <w:t>2563</w:t>
    </w:r>
  </w:p>
  <w:p w14:paraId="5AFD2CA3" w14:textId="77777777" w:rsidR="0095529E" w:rsidRDefault="0095529E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p w14:paraId="3DA65051" w14:textId="77777777" w:rsidR="0095529E" w:rsidRDefault="0095529E">
    <w:pPr>
      <w:pStyle w:val="Header"/>
      <w:jc w:val="center"/>
      <w:rPr>
        <w:rFonts w:ascii="Angsana New" w:hAnsi="Angsana New"/>
        <w:sz w:val="10"/>
        <w:szCs w:val="1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BE9368" w14:textId="77777777" w:rsidR="0095529E" w:rsidRDefault="0095529E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บริษัท เซเว่น ยูทิลิตี้ส์ แอนด์ พาวเวอร์ จำกัด (มหาชน) และบริษัทย่อย</w:t>
    </w:r>
  </w:p>
  <w:p w14:paraId="5F29CFF3" w14:textId="77777777" w:rsidR="0095529E" w:rsidRDefault="0095529E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2773812C" w14:textId="77777777" w:rsidR="0095529E" w:rsidRDefault="0095529E" w:rsidP="004439B7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</w:t>
    </w:r>
    <w:r>
      <w:rPr>
        <w:rFonts w:ascii="Angsana New" w:hAnsi="Angsana New" w:hint="cs"/>
        <w:b/>
        <w:bCs/>
        <w:sz w:val="28"/>
        <w:cs/>
      </w:rPr>
      <w:t>งวดสามเดือนและหกเดือน</w:t>
    </w:r>
    <w:r>
      <w:rPr>
        <w:rFonts w:ascii="Angsana New" w:hAnsi="Angsana New"/>
        <w:b/>
        <w:bCs/>
        <w:sz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</w:rPr>
      <w:t xml:space="preserve">30 </w:t>
    </w:r>
    <w:r>
      <w:rPr>
        <w:rFonts w:ascii="Angsana New" w:hAnsi="Angsana New" w:hint="cs"/>
        <w:b/>
        <w:bCs/>
        <w:sz w:val="28"/>
        <w:cs/>
      </w:rPr>
      <w:t xml:space="preserve">มิถุนายน </w:t>
    </w:r>
    <w:r>
      <w:rPr>
        <w:rFonts w:ascii="Angsana New" w:hAnsi="Angsana New"/>
        <w:b/>
        <w:bCs/>
        <w:sz w:val="28"/>
      </w:rPr>
      <w:t>2563</w:t>
    </w:r>
  </w:p>
  <w:p w14:paraId="5647A272" w14:textId="77777777" w:rsidR="0095529E" w:rsidRDefault="0095529E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p w14:paraId="152FC2AA" w14:textId="77777777" w:rsidR="0095529E" w:rsidRDefault="0095529E">
    <w:pPr>
      <w:tabs>
        <w:tab w:val="left" w:pos="720"/>
      </w:tabs>
      <w:jc w:val="thaiDistribute"/>
      <w:rPr>
        <w:rFonts w:ascii="Angsana New" w:hAnsi="Angsana New"/>
        <w:b/>
        <w:bCs/>
        <w:sz w:val="10"/>
        <w:szCs w:val="1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94D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AE6164"/>
    <w:multiLevelType w:val="multilevel"/>
    <w:tmpl w:val="EE749DA2"/>
    <w:lvl w:ilvl="0">
      <w:start w:val="1"/>
      <w:numFmt w:val="none"/>
      <w:lvlText w:val="8.1"/>
      <w:lvlJc w:val="left"/>
      <w:pPr>
        <w:ind w:left="108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" w15:restartNumberingAfterBreak="0">
    <w:nsid w:val="1BE85C4F"/>
    <w:multiLevelType w:val="multilevel"/>
    <w:tmpl w:val="D506FA1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3"/>
      <w:numFmt w:val="decimal"/>
      <w:lvlText w:val="4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CBA51C3"/>
    <w:multiLevelType w:val="hybridMultilevel"/>
    <w:tmpl w:val="2272E056"/>
    <w:lvl w:ilvl="0" w:tplc="B69047A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E0B3C8B"/>
    <w:multiLevelType w:val="hybridMultilevel"/>
    <w:tmpl w:val="D47C25DA"/>
    <w:lvl w:ilvl="0" w:tplc="DBD6399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FA47CC1"/>
    <w:multiLevelType w:val="multilevel"/>
    <w:tmpl w:val="B5A29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8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FB33C82"/>
    <w:multiLevelType w:val="multilevel"/>
    <w:tmpl w:val="553EAD40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1C35F92"/>
    <w:multiLevelType w:val="multilevel"/>
    <w:tmpl w:val="5DE0CD70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84" w:hanging="1440"/>
      </w:pPr>
      <w:rPr>
        <w:rFonts w:hint="default"/>
      </w:rPr>
    </w:lvl>
  </w:abstractNum>
  <w:abstractNum w:abstractNumId="8" w15:restartNumberingAfterBreak="0">
    <w:nsid w:val="23D969D3"/>
    <w:multiLevelType w:val="hybridMultilevel"/>
    <w:tmpl w:val="3DAC3B3C"/>
    <w:lvl w:ilvl="0" w:tplc="B6B6E986">
      <w:start w:val="4"/>
      <w:numFmt w:val="bullet"/>
      <w:lvlText w:val="-"/>
      <w:lvlJc w:val="left"/>
      <w:pPr>
        <w:ind w:left="900" w:hanging="360"/>
      </w:pPr>
      <w:rPr>
        <w:rFonts w:ascii="Angsana New" w:eastAsia="Malgun Gothi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4C55B40"/>
    <w:multiLevelType w:val="multilevel"/>
    <w:tmpl w:val="F28EB586"/>
    <w:lvl w:ilvl="0">
      <w:start w:val="1"/>
      <w:numFmt w:val="none"/>
      <w:lvlText w:val="8.2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0" w15:restartNumberingAfterBreak="0">
    <w:nsid w:val="270D525F"/>
    <w:multiLevelType w:val="hybridMultilevel"/>
    <w:tmpl w:val="F842957E"/>
    <w:lvl w:ilvl="0" w:tplc="7B028510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</w:abstractNum>
  <w:abstractNum w:abstractNumId="11" w15:restartNumberingAfterBreak="0">
    <w:nsid w:val="2748286C"/>
    <w:multiLevelType w:val="hybridMultilevel"/>
    <w:tmpl w:val="A7BA0BCC"/>
    <w:lvl w:ilvl="0" w:tplc="E98E7C6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BC85085"/>
    <w:multiLevelType w:val="hybridMultilevel"/>
    <w:tmpl w:val="8ADA32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6712C6"/>
    <w:multiLevelType w:val="multilevel"/>
    <w:tmpl w:val="6B74D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8.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69471EF"/>
    <w:multiLevelType w:val="hybridMultilevel"/>
    <w:tmpl w:val="47200E40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5" w15:restartNumberingAfterBreak="0">
    <w:nsid w:val="4BA702B6"/>
    <w:multiLevelType w:val="multilevel"/>
    <w:tmpl w:val="5DE0CD70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84" w:hanging="1440"/>
      </w:pPr>
      <w:rPr>
        <w:rFonts w:hint="default"/>
      </w:rPr>
    </w:lvl>
  </w:abstractNum>
  <w:abstractNum w:abstractNumId="16" w15:restartNumberingAfterBreak="0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825629"/>
    <w:multiLevelType w:val="hybridMultilevel"/>
    <w:tmpl w:val="30187DC4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4DEC13A8"/>
    <w:multiLevelType w:val="multilevel"/>
    <w:tmpl w:val="B5A29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8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ECB03EC"/>
    <w:multiLevelType w:val="multilevel"/>
    <w:tmpl w:val="96B4ED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0DC58A9"/>
    <w:multiLevelType w:val="hybridMultilevel"/>
    <w:tmpl w:val="FC10B064"/>
    <w:lvl w:ilvl="0" w:tplc="6504A34E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 w15:restartNumberingAfterBreak="0">
    <w:nsid w:val="51AB53EC"/>
    <w:multiLevelType w:val="hybridMultilevel"/>
    <w:tmpl w:val="888E0F72"/>
    <w:lvl w:ilvl="0" w:tplc="B8E6E4AE">
      <w:start w:val="143"/>
      <w:numFmt w:val="bullet"/>
      <w:lvlText w:val="-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6D0338"/>
    <w:multiLevelType w:val="hybridMultilevel"/>
    <w:tmpl w:val="6C268648"/>
    <w:lvl w:ilvl="0" w:tplc="D49CE750">
      <w:start w:val="3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59B13286"/>
    <w:multiLevelType w:val="multilevel"/>
    <w:tmpl w:val="429832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8.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60475BC8"/>
    <w:multiLevelType w:val="multilevel"/>
    <w:tmpl w:val="B1E678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1D440A9"/>
    <w:multiLevelType w:val="multilevel"/>
    <w:tmpl w:val="3F74A1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8.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787046E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135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6DE8346F"/>
    <w:multiLevelType w:val="multilevel"/>
    <w:tmpl w:val="5A143C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8.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FC82E91"/>
    <w:multiLevelType w:val="hybridMultilevel"/>
    <w:tmpl w:val="4CD860B6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31" w15:restartNumberingAfterBreak="0">
    <w:nsid w:val="7082762B"/>
    <w:multiLevelType w:val="multilevel"/>
    <w:tmpl w:val="27DA5D3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0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84" w:hanging="1440"/>
      </w:pPr>
      <w:rPr>
        <w:rFonts w:hint="default"/>
      </w:rPr>
    </w:lvl>
  </w:abstractNum>
  <w:abstractNum w:abstractNumId="3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3BD5BCE"/>
    <w:multiLevelType w:val="hybridMultilevel"/>
    <w:tmpl w:val="162009D2"/>
    <w:lvl w:ilvl="0" w:tplc="2FC4D9AC">
      <w:start w:val="1"/>
      <w:numFmt w:val="decimal"/>
      <w:lvlText w:val="(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34" w15:restartNumberingAfterBreak="0">
    <w:nsid w:val="74147DE9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3498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4218" w:hanging="360"/>
      </w:pPr>
    </w:lvl>
    <w:lvl w:ilvl="2" w:tplc="0409001B" w:tentative="1">
      <w:start w:val="1"/>
      <w:numFmt w:val="lowerRoman"/>
      <w:lvlText w:val="%3."/>
      <w:lvlJc w:val="right"/>
      <w:pPr>
        <w:ind w:left="4938" w:hanging="180"/>
      </w:pPr>
    </w:lvl>
    <w:lvl w:ilvl="3" w:tplc="0409000F" w:tentative="1">
      <w:start w:val="1"/>
      <w:numFmt w:val="decimal"/>
      <w:lvlText w:val="%4."/>
      <w:lvlJc w:val="left"/>
      <w:pPr>
        <w:ind w:left="5658" w:hanging="360"/>
      </w:pPr>
    </w:lvl>
    <w:lvl w:ilvl="4" w:tplc="04090019" w:tentative="1">
      <w:start w:val="1"/>
      <w:numFmt w:val="lowerLetter"/>
      <w:lvlText w:val="%5."/>
      <w:lvlJc w:val="left"/>
      <w:pPr>
        <w:ind w:left="6378" w:hanging="360"/>
      </w:pPr>
    </w:lvl>
    <w:lvl w:ilvl="5" w:tplc="0409001B" w:tentative="1">
      <w:start w:val="1"/>
      <w:numFmt w:val="lowerRoman"/>
      <w:lvlText w:val="%6."/>
      <w:lvlJc w:val="right"/>
      <w:pPr>
        <w:ind w:left="7098" w:hanging="180"/>
      </w:pPr>
    </w:lvl>
    <w:lvl w:ilvl="6" w:tplc="0409000F" w:tentative="1">
      <w:start w:val="1"/>
      <w:numFmt w:val="decimal"/>
      <w:lvlText w:val="%7."/>
      <w:lvlJc w:val="left"/>
      <w:pPr>
        <w:ind w:left="7818" w:hanging="360"/>
      </w:pPr>
    </w:lvl>
    <w:lvl w:ilvl="7" w:tplc="04090019" w:tentative="1">
      <w:start w:val="1"/>
      <w:numFmt w:val="lowerLetter"/>
      <w:lvlText w:val="%8."/>
      <w:lvlJc w:val="left"/>
      <w:pPr>
        <w:ind w:left="8538" w:hanging="360"/>
      </w:pPr>
    </w:lvl>
    <w:lvl w:ilvl="8" w:tplc="0409001B" w:tentative="1">
      <w:start w:val="1"/>
      <w:numFmt w:val="lowerRoman"/>
      <w:lvlText w:val="%9."/>
      <w:lvlJc w:val="right"/>
      <w:pPr>
        <w:ind w:left="9258" w:hanging="180"/>
      </w:pPr>
    </w:lvl>
  </w:abstractNum>
  <w:abstractNum w:abstractNumId="35" w15:restartNumberingAfterBreak="0">
    <w:nsid w:val="7546517A"/>
    <w:multiLevelType w:val="multilevel"/>
    <w:tmpl w:val="BACCDBAC"/>
    <w:lvl w:ilvl="0">
      <w:start w:val="1"/>
      <w:numFmt w:val="none"/>
      <w:lvlText w:val="8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7676B2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8BD3A2E"/>
    <w:multiLevelType w:val="multilevel"/>
    <w:tmpl w:val="07EC51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B030503"/>
    <w:multiLevelType w:val="multilevel"/>
    <w:tmpl w:val="BACCDBAC"/>
    <w:lvl w:ilvl="0">
      <w:start w:val="1"/>
      <w:numFmt w:val="none"/>
      <w:lvlText w:val="8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CFF24D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7E5C5482"/>
    <w:multiLevelType w:val="hybridMultilevel"/>
    <w:tmpl w:val="19C620D8"/>
    <w:lvl w:ilvl="0" w:tplc="D880223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4"/>
  </w:num>
  <w:num w:numId="3">
    <w:abstractNumId w:val="7"/>
  </w:num>
  <w:num w:numId="4">
    <w:abstractNumId w:val="15"/>
  </w:num>
  <w:num w:numId="5">
    <w:abstractNumId w:val="0"/>
  </w:num>
  <w:num w:numId="6">
    <w:abstractNumId w:val="4"/>
  </w:num>
  <w:num w:numId="7">
    <w:abstractNumId w:val="31"/>
  </w:num>
  <w:num w:numId="8">
    <w:abstractNumId w:val="10"/>
  </w:num>
  <w:num w:numId="9">
    <w:abstractNumId w:val="20"/>
  </w:num>
  <w:num w:numId="10">
    <w:abstractNumId w:val="3"/>
  </w:num>
  <w:num w:numId="11">
    <w:abstractNumId w:val="24"/>
  </w:num>
  <w:num w:numId="12">
    <w:abstractNumId w:val="33"/>
  </w:num>
  <w:num w:numId="13">
    <w:abstractNumId w:val="30"/>
  </w:num>
  <w:num w:numId="14">
    <w:abstractNumId w:val="14"/>
  </w:num>
  <w:num w:numId="15">
    <w:abstractNumId w:val="27"/>
  </w:num>
  <w:num w:numId="16">
    <w:abstractNumId w:val="2"/>
  </w:num>
  <w:num w:numId="17">
    <w:abstractNumId w:val="22"/>
  </w:num>
  <w:num w:numId="18">
    <w:abstractNumId w:val="16"/>
  </w:num>
  <w:num w:numId="19">
    <w:abstractNumId w:val="25"/>
  </w:num>
  <w:num w:numId="20">
    <w:abstractNumId w:val="28"/>
  </w:num>
  <w:num w:numId="21">
    <w:abstractNumId w:val="6"/>
  </w:num>
  <w:num w:numId="22">
    <w:abstractNumId w:val="40"/>
  </w:num>
  <w:num w:numId="23">
    <w:abstractNumId w:val="19"/>
  </w:num>
  <w:num w:numId="24">
    <w:abstractNumId w:val="37"/>
  </w:num>
  <w:num w:numId="25">
    <w:abstractNumId w:val="5"/>
  </w:num>
  <w:num w:numId="26">
    <w:abstractNumId w:val="18"/>
  </w:num>
  <w:num w:numId="27">
    <w:abstractNumId w:val="29"/>
  </w:num>
  <w:num w:numId="28">
    <w:abstractNumId w:val="13"/>
  </w:num>
  <w:num w:numId="29">
    <w:abstractNumId w:val="23"/>
  </w:num>
  <w:num w:numId="30">
    <w:abstractNumId w:val="26"/>
  </w:num>
  <w:num w:numId="31">
    <w:abstractNumId w:val="35"/>
  </w:num>
  <w:num w:numId="32">
    <w:abstractNumId w:val="38"/>
  </w:num>
  <w:num w:numId="33">
    <w:abstractNumId w:val="1"/>
  </w:num>
  <w:num w:numId="34">
    <w:abstractNumId w:val="39"/>
  </w:num>
  <w:num w:numId="35">
    <w:abstractNumId w:val="36"/>
  </w:num>
  <w:num w:numId="36">
    <w:abstractNumId w:val="9"/>
  </w:num>
  <w:num w:numId="37">
    <w:abstractNumId w:val="32"/>
  </w:num>
  <w:num w:numId="38">
    <w:abstractNumId w:val="8"/>
  </w:num>
  <w:num w:numId="39">
    <w:abstractNumId w:val="21"/>
  </w:num>
  <w:num w:numId="40">
    <w:abstractNumId w:val="12"/>
  </w:num>
  <w:num w:numId="41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pos w:val="sectEnd"/>
    <w:footnote w:id="-1"/>
    <w:footnote w:id="0"/>
    <w:footnote w:id="1"/>
  </w:footnotePr>
  <w:endnotePr>
    <w:pos w:val="sectEnd"/>
    <w:numFmt w:val="decimal"/>
    <w:numStart w:val="0"/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A3MTM2NbIwMjY3NDZQ0lEKTi0uzszPAykwrAUAeSmX9ywAAAA="/>
    <w:docVar w:name="IPSpeechSession$" w:val="FALSE"/>
    <w:docVar w:name="IPSpeechSessionSaved$" w:val="FALSE"/>
  </w:docVars>
  <w:rsids>
    <w:rsidRoot w:val="00D5121C"/>
    <w:rsid w:val="0001045E"/>
    <w:rsid w:val="00013748"/>
    <w:rsid w:val="0002012B"/>
    <w:rsid w:val="000220E4"/>
    <w:rsid w:val="0006076C"/>
    <w:rsid w:val="000666AF"/>
    <w:rsid w:val="00084AA7"/>
    <w:rsid w:val="0009174E"/>
    <w:rsid w:val="00092307"/>
    <w:rsid w:val="000B0018"/>
    <w:rsid w:val="000B1666"/>
    <w:rsid w:val="000C21BF"/>
    <w:rsid w:val="000F6F40"/>
    <w:rsid w:val="001107AF"/>
    <w:rsid w:val="00111698"/>
    <w:rsid w:val="001169F7"/>
    <w:rsid w:val="001443C9"/>
    <w:rsid w:val="001702C0"/>
    <w:rsid w:val="0017424C"/>
    <w:rsid w:val="001930C5"/>
    <w:rsid w:val="001B30B4"/>
    <w:rsid w:val="001B35C8"/>
    <w:rsid w:val="001B7BE3"/>
    <w:rsid w:val="001C2C26"/>
    <w:rsid w:val="001D00A0"/>
    <w:rsid w:val="001F3B84"/>
    <w:rsid w:val="00201A70"/>
    <w:rsid w:val="00206DF4"/>
    <w:rsid w:val="002224A8"/>
    <w:rsid w:val="002241AA"/>
    <w:rsid w:val="00236EDB"/>
    <w:rsid w:val="00242504"/>
    <w:rsid w:val="002613A5"/>
    <w:rsid w:val="002838CF"/>
    <w:rsid w:val="002966E6"/>
    <w:rsid w:val="002B12CA"/>
    <w:rsid w:val="002B678E"/>
    <w:rsid w:val="002E363B"/>
    <w:rsid w:val="002F1016"/>
    <w:rsid w:val="002F1B0E"/>
    <w:rsid w:val="002F75BC"/>
    <w:rsid w:val="00326111"/>
    <w:rsid w:val="00347457"/>
    <w:rsid w:val="00347CCC"/>
    <w:rsid w:val="00363C98"/>
    <w:rsid w:val="00363F8F"/>
    <w:rsid w:val="00374989"/>
    <w:rsid w:val="003749A2"/>
    <w:rsid w:val="003836F5"/>
    <w:rsid w:val="00383D9B"/>
    <w:rsid w:val="00385F38"/>
    <w:rsid w:val="00394A2F"/>
    <w:rsid w:val="003A5441"/>
    <w:rsid w:val="003A657C"/>
    <w:rsid w:val="003C0CB2"/>
    <w:rsid w:val="003D6EFC"/>
    <w:rsid w:val="003E2AA6"/>
    <w:rsid w:val="003E640C"/>
    <w:rsid w:val="003F1BF4"/>
    <w:rsid w:val="00403AA9"/>
    <w:rsid w:val="00412E92"/>
    <w:rsid w:val="00427C58"/>
    <w:rsid w:val="004439B7"/>
    <w:rsid w:val="004509D8"/>
    <w:rsid w:val="00453E68"/>
    <w:rsid w:val="00464D09"/>
    <w:rsid w:val="004836B0"/>
    <w:rsid w:val="004865CE"/>
    <w:rsid w:val="004B600C"/>
    <w:rsid w:val="004B7015"/>
    <w:rsid w:val="004C134D"/>
    <w:rsid w:val="004C35C0"/>
    <w:rsid w:val="004D1BB7"/>
    <w:rsid w:val="004E1C14"/>
    <w:rsid w:val="004E1E12"/>
    <w:rsid w:val="004F6BCF"/>
    <w:rsid w:val="00501782"/>
    <w:rsid w:val="00512D76"/>
    <w:rsid w:val="0052023D"/>
    <w:rsid w:val="0053244D"/>
    <w:rsid w:val="005518ED"/>
    <w:rsid w:val="005574B2"/>
    <w:rsid w:val="0059710D"/>
    <w:rsid w:val="00597854"/>
    <w:rsid w:val="005A2067"/>
    <w:rsid w:val="005B1162"/>
    <w:rsid w:val="005D076C"/>
    <w:rsid w:val="005D19E4"/>
    <w:rsid w:val="005F2190"/>
    <w:rsid w:val="0060712B"/>
    <w:rsid w:val="00610CDF"/>
    <w:rsid w:val="00614FCB"/>
    <w:rsid w:val="0061562A"/>
    <w:rsid w:val="006221AF"/>
    <w:rsid w:val="00632FE4"/>
    <w:rsid w:val="00642319"/>
    <w:rsid w:val="00646C5A"/>
    <w:rsid w:val="00660EDF"/>
    <w:rsid w:val="00674B9A"/>
    <w:rsid w:val="00690D77"/>
    <w:rsid w:val="006B6964"/>
    <w:rsid w:val="006B70BD"/>
    <w:rsid w:val="006B75CE"/>
    <w:rsid w:val="006C274C"/>
    <w:rsid w:val="006C6475"/>
    <w:rsid w:val="006C7AD2"/>
    <w:rsid w:val="006D1845"/>
    <w:rsid w:val="006E2A72"/>
    <w:rsid w:val="00701B62"/>
    <w:rsid w:val="00713461"/>
    <w:rsid w:val="0071721E"/>
    <w:rsid w:val="007175AF"/>
    <w:rsid w:val="00724A6D"/>
    <w:rsid w:val="0072507E"/>
    <w:rsid w:val="007274EA"/>
    <w:rsid w:val="00732B32"/>
    <w:rsid w:val="0073531B"/>
    <w:rsid w:val="00736AE7"/>
    <w:rsid w:val="00741EB5"/>
    <w:rsid w:val="00754113"/>
    <w:rsid w:val="00755CDC"/>
    <w:rsid w:val="00773E62"/>
    <w:rsid w:val="00790A13"/>
    <w:rsid w:val="007E1273"/>
    <w:rsid w:val="008020C2"/>
    <w:rsid w:val="00802D3C"/>
    <w:rsid w:val="00817BDF"/>
    <w:rsid w:val="008345E2"/>
    <w:rsid w:val="00846E9F"/>
    <w:rsid w:val="00851FE4"/>
    <w:rsid w:val="0085783D"/>
    <w:rsid w:val="008601C0"/>
    <w:rsid w:val="008708BD"/>
    <w:rsid w:val="008713B8"/>
    <w:rsid w:val="00871D2B"/>
    <w:rsid w:val="00892B1B"/>
    <w:rsid w:val="008A4B12"/>
    <w:rsid w:val="008B30F1"/>
    <w:rsid w:val="008C135B"/>
    <w:rsid w:val="008C2E3D"/>
    <w:rsid w:val="008C4842"/>
    <w:rsid w:val="008C5951"/>
    <w:rsid w:val="008C5CE9"/>
    <w:rsid w:val="008C7328"/>
    <w:rsid w:val="008D4B53"/>
    <w:rsid w:val="008E3785"/>
    <w:rsid w:val="008F41E7"/>
    <w:rsid w:val="008F7043"/>
    <w:rsid w:val="0091026C"/>
    <w:rsid w:val="00911941"/>
    <w:rsid w:val="00944CF7"/>
    <w:rsid w:val="0095529E"/>
    <w:rsid w:val="00995CF1"/>
    <w:rsid w:val="009B2480"/>
    <w:rsid w:val="009B6EB5"/>
    <w:rsid w:val="009D2A62"/>
    <w:rsid w:val="009D3709"/>
    <w:rsid w:val="009F14B8"/>
    <w:rsid w:val="009F41EF"/>
    <w:rsid w:val="009F7DA5"/>
    <w:rsid w:val="00A01A5D"/>
    <w:rsid w:val="00A0761A"/>
    <w:rsid w:val="00A164BA"/>
    <w:rsid w:val="00A32C21"/>
    <w:rsid w:val="00A35A4A"/>
    <w:rsid w:val="00A35DA9"/>
    <w:rsid w:val="00A44C78"/>
    <w:rsid w:val="00A44F85"/>
    <w:rsid w:val="00A521DA"/>
    <w:rsid w:val="00A752D6"/>
    <w:rsid w:val="00A76DD8"/>
    <w:rsid w:val="00A76EAC"/>
    <w:rsid w:val="00AC780F"/>
    <w:rsid w:val="00AD326E"/>
    <w:rsid w:val="00AE33A4"/>
    <w:rsid w:val="00AF090E"/>
    <w:rsid w:val="00B36598"/>
    <w:rsid w:val="00B37FF6"/>
    <w:rsid w:val="00B430B4"/>
    <w:rsid w:val="00B449DB"/>
    <w:rsid w:val="00B61328"/>
    <w:rsid w:val="00B72A7F"/>
    <w:rsid w:val="00BE4104"/>
    <w:rsid w:val="00BE454A"/>
    <w:rsid w:val="00BE5BE4"/>
    <w:rsid w:val="00C02208"/>
    <w:rsid w:val="00C06958"/>
    <w:rsid w:val="00C12889"/>
    <w:rsid w:val="00C25179"/>
    <w:rsid w:val="00C6101B"/>
    <w:rsid w:val="00C61D85"/>
    <w:rsid w:val="00C91D02"/>
    <w:rsid w:val="00C96B7B"/>
    <w:rsid w:val="00CE0168"/>
    <w:rsid w:val="00CE1730"/>
    <w:rsid w:val="00CF3730"/>
    <w:rsid w:val="00D032B6"/>
    <w:rsid w:val="00D0388D"/>
    <w:rsid w:val="00D147E5"/>
    <w:rsid w:val="00D21E7B"/>
    <w:rsid w:val="00D22C12"/>
    <w:rsid w:val="00D32DA7"/>
    <w:rsid w:val="00D337B3"/>
    <w:rsid w:val="00D45B09"/>
    <w:rsid w:val="00D5121C"/>
    <w:rsid w:val="00D64CB9"/>
    <w:rsid w:val="00D83934"/>
    <w:rsid w:val="00D97AA2"/>
    <w:rsid w:val="00DA1CE1"/>
    <w:rsid w:val="00DA1E1F"/>
    <w:rsid w:val="00DC3187"/>
    <w:rsid w:val="00DD2077"/>
    <w:rsid w:val="00DE753D"/>
    <w:rsid w:val="00DF105F"/>
    <w:rsid w:val="00E02B34"/>
    <w:rsid w:val="00E1133F"/>
    <w:rsid w:val="00E15820"/>
    <w:rsid w:val="00E17C19"/>
    <w:rsid w:val="00E60FA5"/>
    <w:rsid w:val="00E66466"/>
    <w:rsid w:val="00E66F90"/>
    <w:rsid w:val="00E710B8"/>
    <w:rsid w:val="00E73301"/>
    <w:rsid w:val="00EA04F3"/>
    <w:rsid w:val="00EB44D7"/>
    <w:rsid w:val="00ED335B"/>
    <w:rsid w:val="00ED4CA6"/>
    <w:rsid w:val="00EE7668"/>
    <w:rsid w:val="00EF1ED2"/>
    <w:rsid w:val="00F0112C"/>
    <w:rsid w:val="00F02452"/>
    <w:rsid w:val="00F02C9A"/>
    <w:rsid w:val="00F35ABF"/>
    <w:rsid w:val="00F40C23"/>
    <w:rsid w:val="00F43D1C"/>
    <w:rsid w:val="00F51AB0"/>
    <w:rsid w:val="00F84307"/>
    <w:rsid w:val="00FA5B85"/>
    <w:rsid w:val="00FC1673"/>
    <w:rsid w:val="00FC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12134D95"/>
  <w15:docId w15:val="{FE1EA287-D98C-4209-ADA9-744B9099E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S Sans Serif" w:eastAsia="Malgun Gothic" w:hAnsi="MS Sans Serif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left="162" w:right="-36"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160"/>
      </w:tabs>
      <w:ind w:right="-36"/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400" w:lineRule="exact"/>
      <w:ind w:right="-36" w:firstLine="20"/>
      <w:jc w:val="thaiDistribute"/>
      <w:outlineLvl w:val="4"/>
    </w:pPr>
    <w:rPr>
      <w:rFonts w:ascii="Angsana New" w:hAnsi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360" w:firstLine="540"/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36"/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2160"/>
      </w:tabs>
      <w:ind w:left="522" w:right="-36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ind w:left="-18" w:firstLine="18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2160"/>
      </w:tabs>
      <w:spacing w:before="240" w:after="120"/>
      <w:ind w:left="360" w:right="-43" w:firstLine="54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uiPriority w:val="99"/>
    <w:pPr>
      <w:tabs>
        <w:tab w:val="left" w:pos="900"/>
        <w:tab w:val="left" w:pos="2160"/>
        <w:tab w:val="right" w:pos="6750"/>
        <w:tab w:val="right" w:pos="8190"/>
      </w:tabs>
      <w:spacing w:before="120" w:after="120"/>
      <w:ind w:left="900" w:right="-36" w:hanging="54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aliases w:val="การเยื้องตัวข้อความ อักขระ,อักขระ อักขระ Char Char,อักขระ อักขระ Char, อักขระ อักขระ Char Char, อักขระ อักขระ Char"/>
    <w:basedOn w:val="Normal"/>
    <w:link w:val="BodyTextIndentChar"/>
    <w:uiPriority w:val="99"/>
    <w:pPr>
      <w:spacing w:before="120" w:after="120"/>
      <w:ind w:firstLine="540"/>
      <w:jc w:val="both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uiPriority w:val="99"/>
    <w:pPr>
      <w:spacing w:line="380" w:lineRule="exact"/>
      <w:ind w:right="43"/>
      <w:jc w:val="center"/>
    </w:pPr>
    <w:rPr>
      <w:rFonts w:ascii="Angsana New" w:hAnsi="Angsana New"/>
      <w:sz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2160"/>
        <w:tab w:val="left" w:pos="4140"/>
      </w:tabs>
      <w:spacing w:before="120" w:after="80"/>
      <w:ind w:left="1260" w:firstLine="5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pPr>
      <w:overflowPunct/>
      <w:autoSpaceDE/>
      <w:autoSpaceDN/>
      <w:adjustRightInd/>
      <w:jc w:val="both"/>
      <w:textAlignment w:val="auto"/>
    </w:pPr>
    <w:rPr>
      <w:rFonts w:eastAsia="Cordia New" w:hAnsi="Times New Roman"/>
      <w:szCs w:val="24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Heading">
    <w:name w:val="index heading"/>
    <w:basedOn w:val="Normal"/>
    <w:next w:val="Index1"/>
    <w:semiHidden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Pr>
      <w:rFonts w:ascii="Calibri"/>
      <w:color w:val="auto"/>
    </w:rPr>
  </w:style>
  <w:style w:type="paragraph" w:customStyle="1" w:styleId="EYBusinessaddress">
    <w:name w:val="EY Business address"/>
    <w:basedOn w:val="Normal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a">
    <w:name w:val="???????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rPr>
      <w:rFonts w:ascii="Times New Roman" w:hAnsi="Tms Rmn"/>
      <w:sz w:val="24"/>
      <w:szCs w:val="24"/>
    </w:rPr>
  </w:style>
  <w:style w:type="character" w:customStyle="1" w:styleId="BodyTextIndentChar">
    <w:name w:val="Body Text Indent Char"/>
    <w:aliases w:val="การเยื้องตัวข้อความ อักขระ Char,อักขระ อักขระ Char Char Char,อักขระ อักขระ Char Char1, อักขระ อักขระ Char Char Char, อักขระ อักขระ Char Char1"/>
    <w:link w:val="BodyTextIndent"/>
    <w:uiPriority w:val="99"/>
    <w:locked/>
    <w:rPr>
      <w:rFonts w:ascii="Angsana New" w:hAnsi="Angsana New" w:cs="AngsanaUPC"/>
      <w:sz w:val="30"/>
      <w:szCs w:val="30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table" w:customStyle="1" w:styleId="TableGrid2">
    <w:name w:val="Table Grid2"/>
    <w:basedOn w:val="TableNormal"/>
    <w:next w:val="TableGrid"/>
    <w:uiPriority w:val="59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/>
      <w:b/>
      <w:bCs/>
      <w:szCs w:val="25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customStyle="1" w:styleId="a0">
    <w:name w:val="¢éÍ¤ÇÒÁ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Arial" w:eastAsia="PMingLiU" w:hAnsi="Arial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ngsana New" w:hAnsi="Angsana New"/>
      <w:sz w:val="32"/>
      <w:szCs w:val="32"/>
      <w:u w:val="singl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/>
      <w:sz w:val="24"/>
      <w:szCs w:val="28"/>
    </w:rPr>
  </w:style>
  <w:style w:type="character" w:customStyle="1" w:styleId="Heading1Char">
    <w:name w:val="Heading 1 Char"/>
    <w:link w:val="Heading1"/>
    <w:uiPriority w:val="9"/>
    <w:locked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link w:val="Heading2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link w:val="Heading3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4Char">
    <w:name w:val="Heading 4 Char"/>
    <w:link w:val="Heading4"/>
    <w:uiPriority w:val="9"/>
    <w:locked/>
    <w:rPr>
      <w:rFonts w:ascii="Angsana New" w:hAnsi="Angsana New"/>
      <w:sz w:val="32"/>
      <w:szCs w:val="32"/>
      <w:u w:val="single"/>
    </w:rPr>
  </w:style>
  <w:style w:type="character" w:customStyle="1" w:styleId="Heading5Char">
    <w:name w:val="Heading 5 Char"/>
    <w:link w:val="Heading5"/>
    <w:uiPriority w:val="9"/>
    <w:rPr>
      <w:rFonts w:ascii="Angsana New" w:hAnsi="Angsana New"/>
      <w:b/>
      <w:bCs/>
      <w:sz w:val="32"/>
      <w:szCs w:val="32"/>
    </w:rPr>
  </w:style>
  <w:style w:type="character" w:customStyle="1" w:styleId="Heading6Char">
    <w:name w:val="Heading 6 Char"/>
    <w:link w:val="Heading6"/>
    <w:uiPriority w:val="9"/>
    <w:locked/>
    <w:rPr>
      <w:rFonts w:ascii="Times New Roman"/>
      <w:sz w:val="24"/>
      <w:szCs w:val="28"/>
    </w:rPr>
  </w:style>
  <w:style w:type="character" w:customStyle="1" w:styleId="Heading8Char">
    <w:name w:val="Heading 8 Char"/>
    <w:link w:val="Heading8"/>
    <w:uiPriority w:val="9"/>
    <w:rPr>
      <w:rFonts w:ascii="Angsana New" w:hAnsi="Angsana New"/>
      <w:sz w:val="32"/>
      <w:szCs w:val="32"/>
    </w:rPr>
  </w:style>
  <w:style w:type="character" w:customStyle="1" w:styleId="Heading9Char">
    <w:name w:val="Heading 9 Char"/>
    <w:link w:val="Heading9"/>
    <w:uiPriority w:val="9"/>
    <w:rPr>
      <w:rFonts w:ascii="Angsana New" w:hAnsi="Angsana New"/>
      <w:sz w:val="32"/>
      <w:szCs w:val="32"/>
    </w:rPr>
  </w:style>
  <w:style w:type="paragraph" w:styleId="BodyText3">
    <w:name w:val="Body Text 3"/>
    <w:basedOn w:val="Normal"/>
    <w:next w:val="Normal"/>
    <w:link w:val="BodyText3Char"/>
    <w:uiPriority w:val="99"/>
    <w:pPr>
      <w:overflowPunct/>
      <w:autoSpaceDE/>
      <w:autoSpaceDN/>
      <w:adjustRightInd/>
      <w:jc w:val="both"/>
      <w:textAlignment w:val="auto"/>
    </w:pPr>
    <w:rPr>
      <w:rFonts w:ascii="Arial" w:eastAsia="Times New Roman" w:hAnsi="Arial"/>
      <w:szCs w:val="24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Arial" w:eastAsia="Times New Roman" w:hAnsi="Arial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pPr>
      <w:overflowPunct/>
      <w:autoSpaceDE/>
      <w:autoSpaceDN/>
      <w:adjustRightInd/>
      <w:textAlignment w:val="auto"/>
    </w:pPr>
    <w:rPr>
      <w:rFonts w:ascii="Arial" w:eastAsia="Times New Roman" w:hAnsi="Arial"/>
      <w:b/>
      <w:bCs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rPr>
      <w:rFonts w:ascii="Angsana New" w:hAnsi="Angsana New"/>
      <w:sz w:val="32"/>
      <w:szCs w:val="32"/>
    </w:rPr>
  </w:style>
  <w:style w:type="character" w:customStyle="1" w:styleId="BodyTextChar">
    <w:name w:val="Body Text Char"/>
    <w:link w:val="BodyText"/>
    <w:uiPriority w:val="99"/>
    <w:rPr>
      <w:rFonts w:ascii="Angsana New" w:hAnsi="Angsana New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Revision">
    <w:name w:val="Revision"/>
    <w:hidden/>
    <w:uiPriority w:val="99"/>
    <w:semiHidden/>
    <w:rPr>
      <w:rFonts w:ascii="Cordia New" w:eastAsia="Times New Roman" w:hAnsi="Cordia New"/>
      <w:color w:val="000000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locked/>
    <w:rPr>
      <w:rFonts w:ascii="Angsana New" w:hAnsi="Angsana New"/>
      <w:sz w:val="32"/>
      <w:szCs w:val="32"/>
    </w:rPr>
  </w:style>
  <w:style w:type="paragraph" w:styleId="NormalIndent">
    <w:name w:val="Normal Indent"/>
    <w:basedOn w:val="Normal"/>
    <w:uiPriority w:val="99"/>
    <w:pPr>
      <w:overflowPunct/>
      <w:autoSpaceDE/>
      <w:autoSpaceDN/>
      <w:adjustRightInd/>
      <w:ind w:left="720"/>
      <w:textAlignment w:val="auto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pPr>
      <w:overflowPunct/>
      <w:autoSpaceDE/>
      <w:autoSpaceDN/>
      <w:adjustRightInd/>
      <w:spacing w:after="130" w:line="260" w:lineRule="atLeast"/>
      <w:ind w:left="1134" w:right="0" w:hanging="1134"/>
      <w:jc w:val="left"/>
      <w:textAlignment w:val="auto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MS Mincho" w:hAnsi="Times New Roman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pPr>
      <w:overflowPunct/>
      <w:autoSpaceDE/>
      <w:autoSpaceDN/>
      <w:adjustRightInd/>
      <w:textAlignment w:val="auto"/>
    </w:pPr>
    <w:rPr>
      <w:rFonts w:ascii="Angsana New" w:eastAsia="Times New Roman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Angsana New" w:eastAsia="Times New Roman" w:hAnsi="Angsana New"/>
      <w:color w:val="000000"/>
      <w:szCs w:val="23"/>
      <w:lang w:val="en-GB" w:eastAsia="en-GB"/>
    </w:rPr>
  </w:style>
  <w:style w:type="table" w:customStyle="1" w:styleId="TableGrid4">
    <w:name w:val="Table Grid4"/>
    <w:basedOn w:val="TableNormal"/>
    <w:next w:val="TableGrid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overflowPunct/>
      <w:autoSpaceDE/>
      <w:autoSpaceDN/>
      <w:adjustRightInd/>
      <w:spacing w:line="240" w:lineRule="exact"/>
      <w:textAlignment w:val="auto"/>
    </w:pPr>
    <w:rPr>
      <w:rFonts w:ascii="Univers 55" w:eastAsia="Times New Roman" w:hAnsi="Univers 55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3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5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tiathawornchai\Desktop\PangmaoHelp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DAEMSEngagementItemInfo xmlns="http://schemas.microsoft.com/DAEMSEngagementItemInfoXML">
  <EngagementID>5000063960</EngagementID>
  <LogicalEMSServerID>587502520312770826</LogicalEMSServerID>
  <WorkingPaperID>3070465767100000457</WorkingPaperID>
</DAEMSEngagementItemInfo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7B753D223C5E34AB87677ED8EF2DC4C" ma:contentTypeVersion="10" ma:contentTypeDescription="สร้างเอกสารใหม่" ma:contentTypeScope="" ma:versionID="06885865c928513172c9470f05fb9b13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14da37f8883262310ddf11a36be0000d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57DA50-8686-4569-B309-2FAE2D500D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93F16C-6CD2-4FDF-AEC7-BAEF6BF3C5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D0098F-4814-44C5-99C6-CCF0B5342759}">
  <ds:schemaRefs>
    <ds:schemaRef ds:uri="http://schemas.microsoft.com/DAEMSEngagementItemInfoXML"/>
  </ds:schemaRefs>
</ds:datastoreItem>
</file>

<file path=customXml/itemProps4.xml><?xml version="1.0" encoding="utf-8"?>
<ds:datastoreItem xmlns:ds="http://schemas.openxmlformats.org/officeDocument/2006/customXml" ds:itemID="{E11E4880-BF44-4B6A-959F-31F24F8B9A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CD27BFA-DCA8-4554-89D9-A2C99F3362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aa87c3-b3c7-4a60-99ba-36bc98ea187f"/>
    <ds:schemaRef ds:uri="5a9030fe-44eb-414a-a832-b9cd4a240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PangmaoHelper</Template>
  <TotalTime>1925</TotalTime>
  <Pages>57</Pages>
  <Words>12717</Words>
  <Characters>72489</Characters>
  <Application>Microsoft Office Word</Application>
  <DocSecurity>0</DocSecurity>
  <Lines>604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สามารถ อี-เทรดดิ้ง จำกัด</vt:lpstr>
    </vt:vector>
  </TitlesOfParts>
  <Company>Ernst &amp; Young</Company>
  <LinksUpToDate>false</LinksUpToDate>
  <CharactersWithSpaces>85036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สามารถ อี-เทรดดิ้ง จำกัด</dc:title>
  <dc:subject/>
  <dc:creator>Phitsinee.M</dc:creator>
  <cp:keywords/>
  <cp:lastModifiedBy>Kotchakorn Wongnasri</cp:lastModifiedBy>
  <cp:revision>168</cp:revision>
  <cp:lastPrinted>2020-08-11T10:18:00Z</cp:lastPrinted>
  <dcterms:created xsi:type="dcterms:W3CDTF">2020-07-30T14:21:00Z</dcterms:created>
  <dcterms:modified xsi:type="dcterms:W3CDTF">2020-08-11T11:57:00Z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</Properties>
</file>